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6AB7F1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07069B" w:rsidRPr="0007069B">
              <w:t>0</w:t>
            </w:r>
            <w:r w:rsidRPr="0007069B">
              <w:t>.</w:t>
            </w:r>
            <w:r w:rsidR="00AE5FA2">
              <w:t>2</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07069B" w:rsidRPr="0007069B">
              <w:rPr>
                <w:sz w:val="32"/>
              </w:rPr>
              <w:t>0</w:t>
            </w:r>
            <w:r w:rsidR="00AE5FA2">
              <w:rPr>
                <w:sz w:val="32"/>
              </w:rPr>
              <w:t>9</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75532492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5pt;height:79pt" o:ole="">
                  <v:imagedata r:id="rId11" o:title=""/>
                </v:shape>
                <o:OLEObject Type="Embed" ProgID="Word.Picture.8" ShapeID="_x0000_i1026" DrawAspect="Content" ObjectID="_17553249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CC5C75C" w14:textId="05AC8392" w:rsidR="00317B21" w:rsidRDefault="00D555B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317B21">
        <w:rPr>
          <w:noProof/>
        </w:rPr>
        <w:t>Foreword</w:t>
      </w:r>
      <w:r w:rsidR="00317B21">
        <w:rPr>
          <w:noProof/>
        </w:rPr>
        <w:tab/>
      </w:r>
      <w:r w:rsidR="00317B21">
        <w:rPr>
          <w:noProof/>
        </w:rPr>
        <w:fldChar w:fldCharType="begin" w:fldLock="1"/>
      </w:r>
      <w:r w:rsidR="00317B21">
        <w:rPr>
          <w:noProof/>
        </w:rPr>
        <w:instrText xml:space="preserve"> PAGEREF _Toc144711969 \h </w:instrText>
      </w:r>
      <w:r w:rsidR="00317B21">
        <w:rPr>
          <w:noProof/>
        </w:rPr>
      </w:r>
      <w:r w:rsidR="00317B21">
        <w:rPr>
          <w:noProof/>
        </w:rPr>
        <w:fldChar w:fldCharType="separate"/>
      </w:r>
      <w:r w:rsidR="00317B21">
        <w:rPr>
          <w:noProof/>
        </w:rPr>
        <w:t>5</w:t>
      </w:r>
      <w:r w:rsidR="00317B21">
        <w:rPr>
          <w:noProof/>
        </w:rPr>
        <w:fldChar w:fldCharType="end"/>
      </w:r>
    </w:p>
    <w:p w14:paraId="6A7DCB7E" w14:textId="69969CC7"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_Toc144711970 \h </w:instrText>
      </w:r>
      <w:r>
        <w:rPr>
          <w:noProof/>
        </w:rPr>
      </w:r>
      <w:r>
        <w:rPr>
          <w:noProof/>
        </w:rPr>
        <w:fldChar w:fldCharType="separate"/>
      </w:r>
      <w:r>
        <w:rPr>
          <w:noProof/>
        </w:rPr>
        <w:t>7</w:t>
      </w:r>
      <w:r>
        <w:rPr>
          <w:noProof/>
        </w:rPr>
        <w:fldChar w:fldCharType="end"/>
      </w:r>
    </w:p>
    <w:p w14:paraId="76F48E04" w14:textId="0088ED50"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_Toc144711971 \h </w:instrText>
      </w:r>
      <w:r>
        <w:rPr>
          <w:noProof/>
        </w:rPr>
      </w:r>
      <w:r>
        <w:rPr>
          <w:noProof/>
        </w:rPr>
        <w:fldChar w:fldCharType="separate"/>
      </w:r>
      <w:r>
        <w:rPr>
          <w:noProof/>
        </w:rPr>
        <w:t>7</w:t>
      </w:r>
      <w:r>
        <w:rPr>
          <w:noProof/>
        </w:rPr>
        <w:fldChar w:fldCharType="end"/>
      </w:r>
    </w:p>
    <w:p w14:paraId="1EF92937" w14:textId="708D355B"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_Toc144711972 \h </w:instrText>
      </w:r>
      <w:r>
        <w:rPr>
          <w:noProof/>
        </w:rPr>
      </w:r>
      <w:r>
        <w:rPr>
          <w:noProof/>
        </w:rPr>
        <w:fldChar w:fldCharType="separate"/>
      </w:r>
      <w:r>
        <w:rPr>
          <w:noProof/>
        </w:rPr>
        <w:t>7</w:t>
      </w:r>
      <w:r>
        <w:rPr>
          <w:noProof/>
        </w:rPr>
        <w:fldChar w:fldCharType="end"/>
      </w:r>
    </w:p>
    <w:p w14:paraId="57AEDCE6" w14:textId="6E625FF3"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_Toc144711973 \h </w:instrText>
      </w:r>
      <w:r>
        <w:rPr>
          <w:noProof/>
        </w:rPr>
      </w:r>
      <w:r>
        <w:rPr>
          <w:noProof/>
        </w:rPr>
        <w:fldChar w:fldCharType="separate"/>
      </w:r>
      <w:r>
        <w:rPr>
          <w:noProof/>
        </w:rPr>
        <w:t>7</w:t>
      </w:r>
      <w:r>
        <w:rPr>
          <w:noProof/>
        </w:rPr>
        <w:fldChar w:fldCharType="end"/>
      </w:r>
    </w:p>
    <w:p w14:paraId="6A5D4D0D" w14:textId="228285E4"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_Toc144711974 \h </w:instrText>
      </w:r>
      <w:r>
        <w:rPr>
          <w:noProof/>
        </w:rPr>
      </w:r>
      <w:r>
        <w:rPr>
          <w:noProof/>
        </w:rPr>
        <w:fldChar w:fldCharType="separate"/>
      </w:r>
      <w:r>
        <w:rPr>
          <w:noProof/>
        </w:rPr>
        <w:t>8</w:t>
      </w:r>
      <w:r>
        <w:rPr>
          <w:noProof/>
        </w:rPr>
        <w:fldChar w:fldCharType="end"/>
      </w:r>
    </w:p>
    <w:p w14:paraId="1861E256" w14:textId="456BA421"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_Toc144711975 \h </w:instrText>
      </w:r>
      <w:r>
        <w:rPr>
          <w:noProof/>
        </w:rPr>
      </w:r>
      <w:r>
        <w:rPr>
          <w:noProof/>
        </w:rPr>
        <w:fldChar w:fldCharType="separate"/>
      </w:r>
      <w:r>
        <w:rPr>
          <w:noProof/>
        </w:rPr>
        <w:t>8</w:t>
      </w:r>
      <w:r>
        <w:rPr>
          <w:noProof/>
        </w:rPr>
        <w:fldChar w:fldCharType="end"/>
      </w:r>
    </w:p>
    <w:p w14:paraId="7E34C552" w14:textId="5DA7AA46"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_Toc144711976 \h </w:instrText>
      </w:r>
      <w:r>
        <w:rPr>
          <w:noProof/>
        </w:rPr>
      </w:r>
      <w:r>
        <w:rPr>
          <w:noProof/>
        </w:rPr>
        <w:fldChar w:fldCharType="separate"/>
      </w:r>
      <w:r>
        <w:rPr>
          <w:noProof/>
        </w:rPr>
        <w:t>8</w:t>
      </w:r>
      <w:r>
        <w:rPr>
          <w:noProof/>
        </w:rPr>
        <w:fldChar w:fldCharType="end"/>
      </w:r>
    </w:p>
    <w:p w14:paraId="4982D0F3" w14:textId="110693CA"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_Toc144711977 \h </w:instrText>
      </w:r>
      <w:r>
        <w:rPr>
          <w:noProof/>
        </w:rPr>
      </w:r>
      <w:r>
        <w:rPr>
          <w:noProof/>
        </w:rPr>
        <w:fldChar w:fldCharType="separate"/>
      </w:r>
      <w:r>
        <w:rPr>
          <w:noProof/>
        </w:rPr>
        <w:t>8</w:t>
      </w:r>
      <w:r>
        <w:rPr>
          <w:noProof/>
        </w:rPr>
        <w:fldChar w:fldCharType="end"/>
      </w:r>
    </w:p>
    <w:p w14:paraId="3A96E55A" w14:textId="32D43927"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_Toc144711978 \h </w:instrText>
      </w:r>
      <w:r>
        <w:rPr>
          <w:noProof/>
        </w:rPr>
      </w:r>
      <w:r>
        <w:rPr>
          <w:noProof/>
        </w:rPr>
        <w:fldChar w:fldCharType="separate"/>
      </w:r>
      <w:r>
        <w:rPr>
          <w:noProof/>
        </w:rPr>
        <w:t>9</w:t>
      </w:r>
      <w:r>
        <w:rPr>
          <w:noProof/>
        </w:rPr>
        <w:fldChar w:fldCharType="end"/>
      </w:r>
    </w:p>
    <w:p w14:paraId="49E976D3" w14:textId="5761811E"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_Toc144711979 \h </w:instrText>
      </w:r>
      <w:r>
        <w:rPr>
          <w:noProof/>
        </w:rPr>
      </w:r>
      <w:r>
        <w:rPr>
          <w:noProof/>
        </w:rPr>
        <w:fldChar w:fldCharType="separate"/>
      </w:r>
      <w:r>
        <w:rPr>
          <w:noProof/>
        </w:rPr>
        <w:t>9</w:t>
      </w:r>
      <w:r>
        <w:rPr>
          <w:noProof/>
        </w:rPr>
        <w:fldChar w:fldCharType="end"/>
      </w:r>
    </w:p>
    <w:p w14:paraId="1C806149" w14:textId="0EC14AAD"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_Toc144711980 \h </w:instrText>
      </w:r>
      <w:r>
        <w:rPr>
          <w:noProof/>
        </w:rPr>
      </w:r>
      <w:r>
        <w:rPr>
          <w:noProof/>
        </w:rPr>
        <w:fldChar w:fldCharType="separate"/>
      </w:r>
      <w:r>
        <w:rPr>
          <w:noProof/>
        </w:rPr>
        <w:t>9</w:t>
      </w:r>
      <w:r>
        <w:rPr>
          <w:noProof/>
        </w:rPr>
        <w:fldChar w:fldCharType="end"/>
      </w:r>
    </w:p>
    <w:p w14:paraId="0420DED4" w14:textId="1263C2F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_Toc144711981 \h </w:instrText>
      </w:r>
      <w:r>
        <w:rPr>
          <w:noProof/>
        </w:rPr>
      </w:r>
      <w:r>
        <w:rPr>
          <w:noProof/>
        </w:rPr>
        <w:fldChar w:fldCharType="separate"/>
      </w:r>
      <w:r>
        <w:rPr>
          <w:noProof/>
        </w:rPr>
        <w:t>9</w:t>
      </w:r>
      <w:r>
        <w:rPr>
          <w:noProof/>
        </w:rPr>
        <w:fldChar w:fldCharType="end"/>
      </w:r>
    </w:p>
    <w:p w14:paraId="7C110C0E" w14:textId="45D4E6EC"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_Toc144711982 \h </w:instrText>
      </w:r>
      <w:r>
        <w:rPr>
          <w:noProof/>
        </w:rPr>
      </w:r>
      <w:r>
        <w:rPr>
          <w:noProof/>
        </w:rPr>
        <w:fldChar w:fldCharType="separate"/>
      </w:r>
      <w:r>
        <w:rPr>
          <w:noProof/>
        </w:rPr>
        <w:t>9</w:t>
      </w:r>
      <w:r>
        <w:rPr>
          <w:noProof/>
        </w:rPr>
        <w:fldChar w:fldCharType="end"/>
      </w:r>
    </w:p>
    <w:p w14:paraId="35087943" w14:textId="13A22FAA"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_Toc144711983 \h </w:instrText>
      </w:r>
      <w:r>
        <w:rPr>
          <w:noProof/>
        </w:rPr>
      </w:r>
      <w:r>
        <w:rPr>
          <w:noProof/>
        </w:rPr>
        <w:fldChar w:fldCharType="separate"/>
      </w:r>
      <w:r>
        <w:rPr>
          <w:noProof/>
        </w:rPr>
        <w:t>10</w:t>
      </w:r>
      <w:r>
        <w:rPr>
          <w:noProof/>
        </w:rPr>
        <w:fldChar w:fldCharType="end"/>
      </w:r>
    </w:p>
    <w:p w14:paraId="2120C2B4" w14:textId="6BD8A3D3"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_Toc144711984 \h </w:instrText>
      </w:r>
      <w:r>
        <w:rPr>
          <w:noProof/>
        </w:rPr>
      </w:r>
      <w:r>
        <w:rPr>
          <w:noProof/>
        </w:rPr>
        <w:fldChar w:fldCharType="separate"/>
      </w:r>
      <w:r>
        <w:rPr>
          <w:noProof/>
        </w:rPr>
        <w:t>10</w:t>
      </w:r>
      <w:r>
        <w:rPr>
          <w:noProof/>
        </w:rPr>
        <w:fldChar w:fldCharType="end"/>
      </w:r>
    </w:p>
    <w:p w14:paraId="00DA322F" w14:textId="532692D8"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_Toc144711985 \h </w:instrText>
      </w:r>
      <w:r>
        <w:rPr>
          <w:noProof/>
        </w:rPr>
      </w:r>
      <w:r>
        <w:rPr>
          <w:noProof/>
        </w:rPr>
        <w:fldChar w:fldCharType="separate"/>
      </w:r>
      <w:r>
        <w:rPr>
          <w:noProof/>
        </w:rPr>
        <w:t>10</w:t>
      </w:r>
      <w:r>
        <w:rPr>
          <w:noProof/>
        </w:rPr>
        <w:fldChar w:fldCharType="end"/>
      </w:r>
    </w:p>
    <w:p w14:paraId="4DC3F0CB" w14:textId="1CBF392D"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_Toc144711986 \h </w:instrText>
      </w:r>
      <w:r>
        <w:rPr>
          <w:noProof/>
        </w:rPr>
      </w:r>
      <w:r>
        <w:rPr>
          <w:noProof/>
        </w:rPr>
        <w:fldChar w:fldCharType="separate"/>
      </w:r>
      <w:r>
        <w:rPr>
          <w:noProof/>
        </w:rPr>
        <w:t>11</w:t>
      </w:r>
      <w:r>
        <w:rPr>
          <w:noProof/>
        </w:rPr>
        <w:fldChar w:fldCharType="end"/>
      </w:r>
    </w:p>
    <w:p w14:paraId="70F96CAB" w14:textId="24C758D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_Toc144711987 \h </w:instrText>
      </w:r>
      <w:r>
        <w:rPr>
          <w:noProof/>
        </w:rPr>
      </w:r>
      <w:r>
        <w:rPr>
          <w:noProof/>
        </w:rPr>
        <w:fldChar w:fldCharType="separate"/>
      </w:r>
      <w:r>
        <w:rPr>
          <w:noProof/>
        </w:rPr>
        <w:t>11</w:t>
      </w:r>
      <w:r>
        <w:rPr>
          <w:noProof/>
        </w:rPr>
        <w:fldChar w:fldCharType="end"/>
      </w:r>
    </w:p>
    <w:p w14:paraId="2BCAC805" w14:textId="277F772D"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_Toc144711988 \h </w:instrText>
      </w:r>
      <w:r>
        <w:rPr>
          <w:noProof/>
        </w:rPr>
      </w:r>
      <w:r>
        <w:rPr>
          <w:noProof/>
        </w:rPr>
        <w:fldChar w:fldCharType="separate"/>
      </w:r>
      <w:r>
        <w:rPr>
          <w:noProof/>
        </w:rPr>
        <w:t>11</w:t>
      </w:r>
      <w:r>
        <w:rPr>
          <w:noProof/>
        </w:rPr>
        <w:fldChar w:fldCharType="end"/>
      </w:r>
    </w:p>
    <w:p w14:paraId="1D6830E0" w14:textId="16712F5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_Toc144711989 \h </w:instrText>
      </w:r>
      <w:r>
        <w:rPr>
          <w:noProof/>
        </w:rPr>
      </w:r>
      <w:r>
        <w:rPr>
          <w:noProof/>
        </w:rPr>
        <w:fldChar w:fldCharType="separate"/>
      </w:r>
      <w:r>
        <w:rPr>
          <w:noProof/>
        </w:rPr>
        <w:t>12</w:t>
      </w:r>
      <w:r>
        <w:rPr>
          <w:noProof/>
        </w:rPr>
        <w:fldChar w:fldCharType="end"/>
      </w:r>
    </w:p>
    <w:p w14:paraId="4127B8AC" w14:textId="2BA189F1"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_Toc144711990 \h </w:instrText>
      </w:r>
      <w:r>
        <w:rPr>
          <w:noProof/>
        </w:rPr>
      </w:r>
      <w:r>
        <w:rPr>
          <w:noProof/>
        </w:rPr>
        <w:fldChar w:fldCharType="separate"/>
      </w:r>
      <w:r>
        <w:rPr>
          <w:noProof/>
        </w:rPr>
        <w:t>13</w:t>
      </w:r>
      <w:r>
        <w:rPr>
          <w:noProof/>
        </w:rPr>
        <w:fldChar w:fldCharType="end"/>
      </w:r>
    </w:p>
    <w:p w14:paraId="2BE47A46" w14:textId="058CB8DA"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_Toc144711991 \h </w:instrText>
      </w:r>
      <w:r>
        <w:rPr>
          <w:noProof/>
        </w:rPr>
      </w:r>
      <w:r>
        <w:rPr>
          <w:noProof/>
        </w:rPr>
        <w:fldChar w:fldCharType="separate"/>
      </w:r>
      <w:r>
        <w:rPr>
          <w:noProof/>
        </w:rPr>
        <w:t>13</w:t>
      </w:r>
      <w:r>
        <w:rPr>
          <w:noProof/>
        </w:rPr>
        <w:fldChar w:fldCharType="end"/>
      </w:r>
    </w:p>
    <w:p w14:paraId="77339675" w14:textId="1C773E1B"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_Toc144711992 \h </w:instrText>
      </w:r>
      <w:r>
        <w:rPr>
          <w:noProof/>
        </w:rPr>
      </w:r>
      <w:r>
        <w:rPr>
          <w:noProof/>
        </w:rPr>
        <w:fldChar w:fldCharType="separate"/>
      </w:r>
      <w:r>
        <w:rPr>
          <w:noProof/>
        </w:rPr>
        <w:t>13</w:t>
      </w:r>
      <w:r>
        <w:rPr>
          <w:noProof/>
        </w:rPr>
        <w:fldChar w:fldCharType="end"/>
      </w:r>
    </w:p>
    <w:p w14:paraId="11200E34" w14:textId="385B3085"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_Toc144711993 \h </w:instrText>
      </w:r>
      <w:r>
        <w:rPr>
          <w:noProof/>
        </w:rPr>
      </w:r>
      <w:r>
        <w:rPr>
          <w:noProof/>
        </w:rPr>
        <w:fldChar w:fldCharType="separate"/>
      </w:r>
      <w:r>
        <w:rPr>
          <w:noProof/>
        </w:rPr>
        <w:t>14</w:t>
      </w:r>
      <w:r>
        <w:rPr>
          <w:noProof/>
        </w:rPr>
        <w:fldChar w:fldCharType="end"/>
      </w:r>
    </w:p>
    <w:p w14:paraId="15CD9292" w14:textId="7323A8CB"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_Toc144711994 \h </w:instrText>
      </w:r>
      <w:r>
        <w:rPr>
          <w:noProof/>
        </w:rPr>
      </w:r>
      <w:r>
        <w:rPr>
          <w:noProof/>
        </w:rPr>
        <w:fldChar w:fldCharType="separate"/>
      </w:r>
      <w:r>
        <w:rPr>
          <w:noProof/>
        </w:rPr>
        <w:t>14</w:t>
      </w:r>
      <w:r>
        <w:rPr>
          <w:noProof/>
        </w:rPr>
        <w:fldChar w:fldCharType="end"/>
      </w:r>
    </w:p>
    <w:p w14:paraId="0A7CAEED" w14:textId="479D2F0F"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TBD</w:t>
      </w:r>
      <w:r>
        <w:rPr>
          <w:noProof/>
        </w:rPr>
        <w:tab/>
      </w:r>
      <w:r>
        <w:rPr>
          <w:noProof/>
        </w:rPr>
        <w:fldChar w:fldCharType="begin" w:fldLock="1"/>
      </w:r>
      <w:r>
        <w:rPr>
          <w:noProof/>
        </w:rPr>
        <w:instrText xml:space="preserve"> PAGEREF _Toc144711995 \h </w:instrText>
      </w:r>
      <w:r>
        <w:rPr>
          <w:noProof/>
        </w:rPr>
      </w:r>
      <w:r>
        <w:rPr>
          <w:noProof/>
        </w:rPr>
        <w:fldChar w:fldCharType="separate"/>
      </w:r>
      <w:r>
        <w:rPr>
          <w:noProof/>
        </w:rPr>
        <w:t>14</w:t>
      </w:r>
      <w:r>
        <w:rPr>
          <w:noProof/>
        </w:rPr>
        <w:fldChar w:fldCharType="end"/>
      </w:r>
    </w:p>
    <w:p w14:paraId="6C4F834D" w14:textId="23C107C0"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_Toc144711996 \h </w:instrText>
      </w:r>
      <w:r>
        <w:rPr>
          <w:noProof/>
        </w:rPr>
      </w:r>
      <w:r>
        <w:rPr>
          <w:noProof/>
        </w:rPr>
        <w:fldChar w:fldCharType="separate"/>
      </w:r>
      <w:r>
        <w:rPr>
          <w:noProof/>
        </w:rPr>
        <w:t>14</w:t>
      </w:r>
      <w:r>
        <w:rPr>
          <w:noProof/>
        </w:rPr>
        <w:fldChar w:fldCharType="end"/>
      </w:r>
    </w:p>
    <w:p w14:paraId="416D0C92" w14:textId="57C0A82A"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_Toc144711997 \h </w:instrText>
      </w:r>
      <w:r>
        <w:rPr>
          <w:noProof/>
        </w:rPr>
      </w:r>
      <w:r>
        <w:rPr>
          <w:noProof/>
        </w:rPr>
        <w:fldChar w:fldCharType="separate"/>
      </w:r>
      <w:r>
        <w:rPr>
          <w:noProof/>
        </w:rPr>
        <w:t>14</w:t>
      </w:r>
      <w:r>
        <w:rPr>
          <w:noProof/>
        </w:rPr>
        <w:fldChar w:fldCharType="end"/>
      </w:r>
    </w:p>
    <w:p w14:paraId="0F881096" w14:textId="2EB60420"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_Toc144711998 \h </w:instrText>
      </w:r>
      <w:r>
        <w:rPr>
          <w:noProof/>
        </w:rPr>
      </w:r>
      <w:r>
        <w:rPr>
          <w:noProof/>
        </w:rPr>
        <w:fldChar w:fldCharType="separate"/>
      </w:r>
      <w:r>
        <w:rPr>
          <w:noProof/>
        </w:rPr>
        <w:t>14</w:t>
      </w:r>
      <w:r>
        <w:rPr>
          <w:noProof/>
        </w:rPr>
        <w:fldChar w:fldCharType="end"/>
      </w:r>
    </w:p>
    <w:p w14:paraId="71F11245" w14:textId="0C7B1163"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sidRPr="00934F8D">
        <w:rPr>
          <w:noProof/>
          <w:lang w:val="en-US"/>
        </w:rPr>
        <w:t>7.1</w:t>
      </w:r>
      <w:r>
        <w:rPr>
          <w:noProof/>
        </w:rPr>
        <w:t>.</w:t>
      </w:r>
      <w:r w:rsidRPr="00934F8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Message Format</w:t>
      </w:r>
      <w:r>
        <w:rPr>
          <w:noProof/>
        </w:rPr>
        <w:tab/>
      </w:r>
      <w:r>
        <w:rPr>
          <w:noProof/>
        </w:rPr>
        <w:fldChar w:fldCharType="begin" w:fldLock="1"/>
      </w:r>
      <w:r>
        <w:rPr>
          <w:noProof/>
        </w:rPr>
        <w:instrText xml:space="preserve"> PAGEREF _Toc144711999 \h </w:instrText>
      </w:r>
      <w:r>
        <w:rPr>
          <w:noProof/>
        </w:rPr>
      </w:r>
      <w:r>
        <w:rPr>
          <w:noProof/>
        </w:rPr>
        <w:fldChar w:fldCharType="separate"/>
      </w:r>
      <w:r>
        <w:rPr>
          <w:noProof/>
        </w:rPr>
        <w:t>14</w:t>
      </w:r>
      <w:r>
        <w:rPr>
          <w:noProof/>
        </w:rPr>
        <w:fldChar w:fldCharType="end"/>
      </w:r>
    </w:p>
    <w:p w14:paraId="4856E1B8" w14:textId="1DF63AF1"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_Toc144712000 \h </w:instrText>
      </w:r>
      <w:r>
        <w:rPr>
          <w:noProof/>
        </w:rPr>
      </w:r>
      <w:r>
        <w:rPr>
          <w:noProof/>
        </w:rPr>
        <w:fldChar w:fldCharType="separate"/>
      </w:r>
      <w:r>
        <w:rPr>
          <w:noProof/>
        </w:rPr>
        <w:t>14</w:t>
      </w:r>
      <w:r>
        <w:rPr>
          <w:noProof/>
        </w:rPr>
        <w:fldChar w:fldCharType="end"/>
      </w:r>
    </w:p>
    <w:p w14:paraId="481E2509" w14:textId="6E40AF0B"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Message Header</w:t>
      </w:r>
      <w:r>
        <w:rPr>
          <w:noProof/>
        </w:rPr>
        <w:tab/>
      </w:r>
      <w:r>
        <w:rPr>
          <w:noProof/>
        </w:rPr>
        <w:fldChar w:fldCharType="begin" w:fldLock="1"/>
      </w:r>
      <w:r>
        <w:rPr>
          <w:noProof/>
        </w:rPr>
        <w:instrText xml:space="preserve"> PAGEREF _Toc144712001 \h </w:instrText>
      </w:r>
      <w:r>
        <w:rPr>
          <w:noProof/>
        </w:rPr>
      </w:r>
      <w:r>
        <w:rPr>
          <w:noProof/>
        </w:rPr>
        <w:fldChar w:fldCharType="separate"/>
      </w:r>
      <w:r>
        <w:rPr>
          <w:noProof/>
        </w:rPr>
        <w:t>14</w:t>
      </w:r>
      <w:r>
        <w:rPr>
          <w:noProof/>
        </w:rPr>
        <w:fldChar w:fldCharType="end"/>
      </w:r>
    </w:p>
    <w:p w14:paraId="477FB844" w14:textId="4DC2A916"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sidRPr="00934F8D">
        <w:rPr>
          <w:noProof/>
          <w:lang w:val="en-US"/>
        </w:rPr>
        <w:t>7.1.3</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Information Elements</w:t>
      </w:r>
      <w:r>
        <w:rPr>
          <w:noProof/>
        </w:rPr>
        <w:tab/>
      </w:r>
      <w:r>
        <w:rPr>
          <w:noProof/>
        </w:rPr>
        <w:fldChar w:fldCharType="begin" w:fldLock="1"/>
      </w:r>
      <w:r>
        <w:rPr>
          <w:noProof/>
        </w:rPr>
        <w:instrText xml:space="preserve"> PAGEREF _Toc144712002 \h </w:instrText>
      </w:r>
      <w:r>
        <w:rPr>
          <w:noProof/>
        </w:rPr>
      </w:r>
      <w:r>
        <w:rPr>
          <w:noProof/>
        </w:rPr>
        <w:fldChar w:fldCharType="separate"/>
      </w:r>
      <w:r>
        <w:rPr>
          <w:noProof/>
        </w:rPr>
        <w:t>15</w:t>
      </w:r>
      <w:r>
        <w:rPr>
          <w:noProof/>
        </w:rPr>
        <w:fldChar w:fldCharType="end"/>
      </w:r>
    </w:p>
    <w:p w14:paraId="09CCD50F" w14:textId="51B3436E"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_Toc144712003 \h </w:instrText>
      </w:r>
      <w:r>
        <w:rPr>
          <w:noProof/>
        </w:rPr>
      </w:r>
      <w:r>
        <w:rPr>
          <w:noProof/>
        </w:rPr>
        <w:fldChar w:fldCharType="separate"/>
      </w:r>
      <w:r>
        <w:rPr>
          <w:noProof/>
        </w:rPr>
        <w:t>15</w:t>
      </w:r>
      <w:r>
        <w:rPr>
          <w:noProof/>
        </w:rPr>
        <w:fldChar w:fldCharType="end"/>
      </w:r>
    </w:p>
    <w:p w14:paraId="12165773" w14:textId="0916F35C"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_Toc144712004 \h </w:instrText>
      </w:r>
      <w:r>
        <w:rPr>
          <w:noProof/>
        </w:rPr>
      </w:r>
      <w:r>
        <w:rPr>
          <w:noProof/>
        </w:rPr>
        <w:fldChar w:fldCharType="separate"/>
      </w:r>
      <w:r>
        <w:rPr>
          <w:noProof/>
        </w:rPr>
        <w:t>15</w:t>
      </w:r>
      <w:r>
        <w:rPr>
          <w:noProof/>
        </w:rPr>
        <w:fldChar w:fldCharType="end"/>
      </w:r>
    </w:p>
    <w:p w14:paraId="7E2596B0" w14:textId="35E15FFE"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_Toc144712005 \h </w:instrText>
      </w:r>
      <w:r>
        <w:rPr>
          <w:noProof/>
        </w:rPr>
      </w:r>
      <w:r>
        <w:rPr>
          <w:noProof/>
        </w:rPr>
        <w:fldChar w:fldCharType="separate"/>
      </w:r>
      <w:r>
        <w:rPr>
          <w:noProof/>
        </w:rPr>
        <w:t>16</w:t>
      </w:r>
      <w:r>
        <w:rPr>
          <w:noProof/>
        </w:rPr>
        <w:fldChar w:fldCharType="end"/>
      </w:r>
    </w:p>
    <w:p w14:paraId="0312DBD2" w14:textId="0504904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_Toc144712006 \h </w:instrText>
      </w:r>
      <w:r>
        <w:rPr>
          <w:noProof/>
        </w:rPr>
      </w:r>
      <w:r>
        <w:rPr>
          <w:noProof/>
        </w:rPr>
        <w:fldChar w:fldCharType="separate"/>
      </w:r>
      <w:r>
        <w:rPr>
          <w:noProof/>
        </w:rPr>
        <w:t>16</w:t>
      </w:r>
      <w:r>
        <w:rPr>
          <w:noProof/>
        </w:rPr>
        <w:fldChar w:fldCharType="end"/>
      </w:r>
    </w:p>
    <w:p w14:paraId="0587C0C3" w14:textId="057376E8"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Types</w:t>
      </w:r>
      <w:r>
        <w:rPr>
          <w:noProof/>
        </w:rPr>
        <w:tab/>
      </w:r>
      <w:r>
        <w:rPr>
          <w:noProof/>
        </w:rPr>
        <w:fldChar w:fldCharType="begin" w:fldLock="1"/>
      </w:r>
      <w:r>
        <w:rPr>
          <w:noProof/>
        </w:rPr>
        <w:instrText xml:space="preserve"> PAGEREF _Toc144712007 \h </w:instrText>
      </w:r>
      <w:r>
        <w:rPr>
          <w:noProof/>
        </w:rPr>
      </w:r>
      <w:r>
        <w:rPr>
          <w:noProof/>
        </w:rPr>
        <w:fldChar w:fldCharType="separate"/>
      </w:r>
      <w:r>
        <w:rPr>
          <w:noProof/>
        </w:rPr>
        <w:t>16</w:t>
      </w:r>
      <w:r>
        <w:rPr>
          <w:noProof/>
        </w:rPr>
        <w:fldChar w:fldCharType="end"/>
      </w:r>
    </w:p>
    <w:p w14:paraId="43FAB888" w14:textId="5EC14D0A"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Messages</w:t>
      </w:r>
      <w:r>
        <w:rPr>
          <w:noProof/>
        </w:rPr>
        <w:tab/>
      </w:r>
      <w:r>
        <w:rPr>
          <w:noProof/>
        </w:rPr>
        <w:fldChar w:fldCharType="begin" w:fldLock="1"/>
      </w:r>
      <w:r>
        <w:rPr>
          <w:noProof/>
        </w:rPr>
        <w:instrText xml:space="preserve"> PAGEREF _Toc144712008 \h </w:instrText>
      </w:r>
      <w:r>
        <w:rPr>
          <w:noProof/>
        </w:rPr>
      </w:r>
      <w:r>
        <w:rPr>
          <w:noProof/>
        </w:rPr>
        <w:fldChar w:fldCharType="separate"/>
      </w:r>
      <w:r>
        <w:rPr>
          <w:noProof/>
        </w:rPr>
        <w:t>17</w:t>
      </w:r>
      <w:r>
        <w:rPr>
          <w:noProof/>
        </w:rPr>
        <w:fldChar w:fldCharType="end"/>
      </w:r>
    </w:p>
    <w:p w14:paraId="04861304" w14:textId="0B017A11"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Get Request</w:t>
      </w:r>
      <w:r>
        <w:rPr>
          <w:noProof/>
        </w:rPr>
        <w:tab/>
      </w:r>
      <w:r>
        <w:rPr>
          <w:noProof/>
        </w:rPr>
        <w:fldChar w:fldCharType="begin" w:fldLock="1"/>
      </w:r>
      <w:r>
        <w:rPr>
          <w:noProof/>
        </w:rPr>
        <w:instrText xml:space="preserve"> PAGEREF _Toc144712009 \h </w:instrText>
      </w:r>
      <w:r>
        <w:rPr>
          <w:noProof/>
        </w:rPr>
      </w:r>
      <w:r>
        <w:rPr>
          <w:noProof/>
        </w:rPr>
        <w:fldChar w:fldCharType="separate"/>
      </w:r>
      <w:r>
        <w:rPr>
          <w:noProof/>
        </w:rPr>
        <w:t>17</w:t>
      </w:r>
      <w:r>
        <w:rPr>
          <w:noProof/>
        </w:rPr>
        <w:fldChar w:fldCharType="end"/>
      </w:r>
    </w:p>
    <w:p w14:paraId="26942DF0" w14:textId="32D6F2D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_Toc144712010 \h </w:instrText>
      </w:r>
      <w:r>
        <w:rPr>
          <w:noProof/>
        </w:rPr>
      </w:r>
      <w:r>
        <w:rPr>
          <w:noProof/>
        </w:rPr>
        <w:fldChar w:fldCharType="separate"/>
      </w:r>
      <w:r>
        <w:rPr>
          <w:noProof/>
        </w:rPr>
        <w:t>17</w:t>
      </w:r>
      <w:r>
        <w:rPr>
          <w:noProof/>
        </w:rPr>
        <w:fldChar w:fldCharType="end"/>
      </w:r>
    </w:p>
    <w:p w14:paraId="1DB30D7B" w14:textId="1FD3CEA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Get Response</w:t>
      </w:r>
      <w:r>
        <w:rPr>
          <w:noProof/>
        </w:rPr>
        <w:tab/>
      </w:r>
      <w:r>
        <w:rPr>
          <w:noProof/>
        </w:rPr>
        <w:fldChar w:fldCharType="begin" w:fldLock="1"/>
      </w:r>
      <w:r>
        <w:rPr>
          <w:noProof/>
        </w:rPr>
        <w:instrText xml:space="preserve"> PAGEREF _Toc144712011 \h </w:instrText>
      </w:r>
      <w:r>
        <w:rPr>
          <w:noProof/>
        </w:rPr>
      </w:r>
      <w:r>
        <w:rPr>
          <w:noProof/>
        </w:rPr>
        <w:fldChar w:fldCharType="separate"/>
      </w:r>
      <w:r>
        <w:rPr>
          <w:noProof/>
        </w:rPr>
        <w:t>17</w:t>
      </w:r>
      <w:r>
        <w:rPr>
          <w:noProof/>
        </w:rPr>
        <w:fldChar w:fldCharType="end"/>
      </w:r>
    </w:p>
    <w:p w14:paraId="7918F17C" w14:textId="6F6FF06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_Toc144712012 \h </w:instrText>
      </w:r>
      <w:r>
        <w:rPr>
          <w:noProof/>
        </w:rPr>
      </w:r>
      <w:r>
        <w:rPr>
          <w:noProof/>
        </w:rPr>
        <w:fldChar w:fldCharType="separate"/>
      </w:r>
      <w:r>
        <w:rPr>
          <w:noProof/>
        </w:rPr>
        <w:t>17</w:t>
      </w:r>
      <w:r>
        <w:rPr>
          <w:noProof/>
        </w:rPr>
        <w:fldChar w:fldCharType="end"/>
      </w:r>
    </w:p>
    <w:p w14:paraId="4CF51F07" w14:textId="727A49CE"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Set Request</w:t>
      </w:r>
      <w:r>
        <w:rPr>
          <w:noProof/>
        </w:rPr>
        <w:tab/>
      </w:r>
      <w:r>
        <w:rPr>
          <w:noProof/>
        </w:rPr>
        <w:fldChar w:fldCharType="begin" w:fldLock="1"/>
      </w:r>
      <w:r>
        <w:rPr>
          <w:noProof/>
        </w:rPr>
        <w:instrText xml:space="preserve"> PAGEREF _Toc144712013 \h </w:instrText>
      </w:r>
      <w:r>
        <w:rPr>
          <w:noProof/>
        </w:rPr>
      </w:r>
      <w:r>
        <w:rPr>
          <w:noProof/>
        </w:rPr>
        <w:fldChar w:fldCharType="separate"/>
      </w:r>
      <w:r>
        <w:rPr>
          <w:noProof/>
        </w:rPr>
        <w:t>17</w:t>
      </w:r>
      <w:r>
        <w:rPr>
          <w:noProof/>
        </w:rPr>
        <w:fldChar w:fldCharType="end"/>
      </w:r>
    </w:p>
    <w:p w14:paraId="72B4287B" w14:textId="2044B56E"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_Toc144712014 \h </w:instrText>
      </w:r>
      <w:r>
        <w:rPr>
          <w:noProof/>
        </w:rPr>
      </w:r>
      <w:r>
        <w:rPr>
          <w:noProof/>
        </w:rPr>
        <w:fldChar w:fldCharType="separate"/>
      </w:r>
      <w:r>
        <w:rPr>
          <w:noProof/>
        </w:rPr>
        <w:t>17</w:t>
      </w:r>
      <w:r>
        <w:rPr>
          <w:noProof/>
        </w:rPr>
        <w:fldChar w:fldCharType="end"/>
      </w:r>
    </w:p>
    <w:p w14:paraId="0481E7D4" w14:textId="1BCD0E0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Set Response</w:t>
      </w:r>
      <w:r>
        <w:rPr>
          <w:noProof/>
        </w:rPr>
        <w:tab/>
      </w:r>
      <w:r>
        <w:rPr>
          <w:noProof/>
        </w:rPr>
        <w:fldChar w:fldCharType="begin" w:fldLock="1"/>
      </w:r>
      <w:r>
        <w:rPr>
          <w:noProof/>
        </w:rPr>
        <w:instrText xml:space="preserve"> PAGEREF _Toc144712015 \h </w:instrText>
      </w:r>
      <w:r>
        <w:rPr>
          <w:noProof/>
        </w:rPr>
      </w:r>
      <w:r>
        <w:rPr>
          <w:noProof/>
        </w:rPr>
        <w:fldChar w:fldCharType="separate"/>
      </w:r>
      <w:r>
        <w:rPr>
          <w:noProof/>
        </w:rPr>
        <w:t>19</w:t>
      </w:r>
      <w:r>
        <w:rPr>
          <w:noProof/>
        </w:rPr>
        <w:fldChar w:fldCharType="end"/>
      </w:r>
    </w:p>
    <w:p w14:paraId="06A76E49" w14:textId="2214A8A7"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_Toc144712016 \h </w:instrText>
      </w:r>
      <w:r>
        <w:rPr>
          <w:noProof/>
        </w:rPr>
      </w:r>
      <w:r>
        <w:rPr>
          <w:noProof/>
        </w:rPr>
        <w:fldChar w:fldCharType="separate"/>
      </w:r>
      <w:r>
        <w:rPr>
          <w:noProof/>
        </w:rPr>
        <w:t>19</w:t>
      </w:r>
      <w:r>
        <w:rPr>
          <w:noProof/>
        </w:rPr>
        <w:fldChar w:fldCharType="end"/>
      </w:r>
    </w:p>
    <w:p w14:paraId="603E97D2" w14:textId="78B0AC54"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_Toc144712017 \h </w:instrText>
      </w:r>
      <w:r>
        <w:rPr>
          <w:noProof/>
        </w:rPr>
      </w:r>
      <w:r>
        <w:rPr>
          <w:noProof/>
        </w:rPr>
        <w:fldChar w:fldCharType="separate"/>
      </w:r>
      <w:r>
        <w:rPr>
          <w:noProof/>
        </w:rPr>
        <w:t>20</w:t>
      </w:r>
      <w:r>
        <w:rPr>
          <w:noProof/>
        </w:rPr>
        <w:fldChar w:fldCharType="end"/>
      </w:r>
    </w:p>
    <w:p w14:paraId="5C53410F" w14:textId="51B72117"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_Toc144712018 \h </w:instrText>
      </w:r>
      <w:r>
        <w:rPr>
          <w:noProof/>
        </w:rPr>
      </w:r>
      <w:r>
        <w:rPr>
          <w:noProof/>
        </w:rPr>
        <w:fldChar w:fldCharType="separate"/>
      </w:r>
      <w:r>
        <w:rPr>
          <w:noProof/>
        </w:rPr>
        <w:t>20</w:t>
      </w:r>
      <w:r>
        <w:rPr>
          <w:noProof/>
        </w:rPr>
        <w:fldChar w:fldCharType="end"/>
      </w:r>
    </w:p>
    <w:p w14:paraId="00F3BA43" w14:textId="75CBE37A"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_Toc144712019 \h </w:instrText>
      </w:r>
      <w:r>
        <w:rPr>
          <w:noProof/>
        </w:rPr>
      </w:r>
      <w:r>
        <w:rPr>
          <w:noProof/>
        </w:rPr>
        <w:fldChar w:fldCharType="separate"/>
      </w:r>
      <w:r>
        <w:rPr>
          <w:noProof/>
        </w:rPr>
        <w:t>20</w:t>
      </w:r>
      <w:r>
        <w:rPr>
          <w:noProof/>
        </w:rPr>
        <w:fldChar w:fldCharType="end"/>
      </w:r>
    </w:p>
    <w:p w14:paraId="213D5FB4" w14:textId="16117B7D"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Unknown Message</w:t>
      </w:r>
      <w:r>
        <w:rPr>
          <w:noProof/>
        </w:rPr>
        <w:tab/>
      </w:r>
      <w:r>
        <w:rPr>
          <w:noProof/>
        </w:rPr>
        <w:fldChar w:fldCharType="begin" w:fldLock="1"/>
      </w:r>
      <w:r>
        <w:rPr>
          <w:noProof/>
        </w:rPr>
        <w:instrText xml:space="preserve"> PAGEREF _Toc144712020 \h </w:instrText>
      </w:r>
      <w:r>
        <w:rPr>
          <w:noProof/>
        </w:rPr>
      </w:r>
      <w:r>
        <w:rPr>
          <w:noProof/>
        </w:rPr>
        <w:fldChar w:fldCharType="separate"/>
      </w:r>
      <w:r>
        <w:rPr>
          <w:noProof/>
        </w:rPr>
        <w:t>20</w:t>
      </w:r>
      <w:r>
        <w:rPr>
          <w:noProof/>
        </w:rPr>
        <w:fldChar w:fldCharType="end"/>
      </w:r>
    </w:p>
    <w:p w14:paraId="4A8D3B2E" w14:textId="1F2F553D"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Unexpected Message</w:t>
      </w:r>
      <w:r>
        <w:rPr>
          <w:noProof/>
        </w:rPr>
        <w:tab/>
      </w:r>
      <w:r>
        <w:rPr>
          <w:noProof/>
        </w:rPr>
        <w:fldChar w:fldCharType="begin" w:fldLock="1"/>
      </w:r>
      <w:r>
        <w:rPr>
          <w:noProof/>
        </w:rPr>
        <w:instrText xml:space="preserve"> PAGEREF _Toc144712021 \h </w:instrText>
      </w:r>
      <w:r>
        <w:rPr>
          <w:noProof/>
        </w:rPr>
      </w:r>
      <w:r>
        <w:rPr>
          <w:noProof/>
        </w:rPr>
        <w:fldChar w:fldCharType="separate"/>
      </w:r>
      <w:r>
        <w:rPr>
          <w:noProof/>
        </w:rPr>
        <w:t>20</w:t>
      </w:r>
      <w:r>
        <w:rPr>
          <w:noProof/>
        </w:rPr>
        <w:fldChar w:fldCharType="end"/>
      </w:r>
    </w:p>
    <w:p w14:paraId="2724414C" w14:textId="62B7998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rFonts w:asciiTheme="minorHAnsi" w:eastAsiaTheme="minorEastAsia" w:hAnsiTheme="minorHAnsi" w:cstheme="minorBidi"/>
          <w:noProof/>
          <w:kern w:val="2"/>
          <w:sz w:val="22"/>
          <w:szCs w:val="22"/>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_Toc144712022 \h </w:instrText>
      </w:r>
      <w:r>
        <w:rPr>
          <w:noProof/>
        </w:rPr>
      </w:r>
      <w:r>
        <w:rPr>
          <w:noProof/>
        </w:rPr>
        <w:fldChar w:fldCharType="separate"/>
      </w:r>
      <w:r>
        <w:rPr>
          <w:noProof/>
        </w:rPr>
        <w:t>20</w:t>
      </w:r>
      <w:r>
        <w:rPr>
          <w:noProof/>
        </w:rPr>
        <w:fldChar w:fldCharType="end"/>
      </w:r>
    </w:p>
    <w:p w14:paraId="34E9B9DB" w14:textId="48BAEFF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7.4.6</w:t>
      </w:r>
      <w:r>
        <w:rPr>
          <w:rFonts w:asciiTheme="minorHAnsi" w:eastAsiaTheme="minorEastAsia" w:hAnsiTheme="minorHAnsi" w:cstheme="minorBidi"/>
          <w:noProof/>
          <w:kern w:val="2"/>
          <w:sz w:val="22"/>
          <w:szCs w:val="22"/>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_Toc144712023 \h </w:instrText>
      </w:r>
      <w:r>
        <w:rPr>
          <w:noProof/>
        </w:rPr>
      </w:r>
      <w:r>
        <w:rPr>
          <w:noProof/>
        </w:rPr>
        <w:fldChar w:fldCharType="separate"/>
      </w:r>
      <w:r>
        <w:rPr>
          <w:noProof/>
        </w:rPr>
        <w:t>21</w:t>
      </w:r>
      <w:r>
        <w:rPr>
          <w:noProof/>
        </w:rPr>
        <w:fldChar w:fldCharType="end"/>
      </w:r>
    </w:p>
    <w:p w14:paraId="058BD7B6" w14:textId="00E415C6"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7.4.7</w:t>
      </w:r>
      <w:r>
        <w:rPr>
          <w:rFonts w:asciiTheme="minorHAnsi" w:eastAsiaTheme="minorEastAsia" w:hAnsiTheme="minorHAnsi" w:cstheme="minorBidi"/>
          <w:noProof/>
          <w:kern w:val="2"/>
          <w:sz w:val="22"/>
          <w:szCs w:val="22"/>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_Toc144712024 \h </w:instrText>
      </w:r>
      <w:r>
        <w:rPr>
          <w:noProof/>
        </w:rPr>
      </w:r>
      <w:r>
        <w:rPr>
          <w:noProof/>
        </w:rPr>
        <w:fldChar w:fldCharType="separate"/>
      </w:r>
      <w:r>
        <w:rPr>
          <w:noProof/>
        </w:rPr>
        <w:t>21</w:t>
      </w:r>
      <w:r>
        <w:rPr>
          <w:noProof/>
        </w:rPr>
        <w:fldChar w:fldCharType="end"/>
      </w:r>
    </w:p>
    <w:p w14:paraId="60DF09BA" w14:textId="7E404A7F"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7.4.8</w:t>
      </w:r>
      <w:r>
        <w:rPr>
          <w:rFonts w:asciiTheme="minorHAnsi" w:eastAsiaTheme="minorEastAsia" w:hAnsiTheme="minorHAnsi" w:cstheme="minorBidi"/>
          <w:noProof/>
          <w:kern w:val="2"/>
          <w:sz w:val="22"/>
          <w:szCs w:val="22"/>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_Toc144712025 \h </w:instrText>
      </w:r>
      <w:r>
        <w:rPr>
          <w:noProof/>
        </w:rPr>
      </w:r>
      <w:r>
        <w:rPr>
          <w:noProof/>
        </w:rPr>
        <w:fldChar w:fldCharType="separate"/>
      </w:r>
      <w:r>
        <w:rPr>
          <w:noProof/>
        </w:rPr>
        <w:t>21</w:t>
      </w:r>
      <w:r>
        <w:rPr>
          <w:noProof/>
        </w:rPr>
        <w:fldChar w:fldCharType="end"/>
      </w:r>
    </w:p>
    <w:p w14:paraId="67850FA4" w14:textId="474B1194"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_Toc144712026 \h </w:instrText>
      </w:r>
      <w:r>
        <w:rPr>
          <w:noProof/>
        </w:rPr>
      </w:r>
      <w:r>
        <w:rPr>
          <w:noProof/>
        </w:rPr>
        <w:fldChar w:fldCharType="separate"/>
      </w:r>
      <w:r>
        <w:rPr>
          <w:noProof/>
        </w:rPr>
        <w:t>22</w:t>
      </w:r>
      <w:r>
        <w:rPr>
          <w:noProof/>
        </w:rPr>
        <w:fldChar w:fldCharType="end"/>
      </w:r>
    </w:p>
    <w:p w14:paraId="76B5F612" w14:textId="094CC1D2"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sidRPr="00934F8D">
        <w:rPr>
          <w:noProof/>
          <w:lang w:val="en-US"/>
        </w:rPr>
        <w:t>8.1</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Information Elements Format</w:t>
      </w:r>
      <w:r>
        <w:rPr>
          <w:noProof/>
        </w:rPr>
        <w:tab/>
      </w:r>
      <w:r>
        <w:rPr>
          <w:noProof/>
        </w:rPr>
        <w:fldChar w:fldCharType="begin" w:fldLock="1"/>
      </w:r>
      <w:r>
        <w:rPr>
          <w:noProof/>
        </w:rPr>
        <w:instrText xml:space="preserve"> PAGEREF _Toc144712027 \h </w:instrText>
      </w:r>
      <w:r>
        <w:rPr>
          <w:noProof/>
        </w:rPr>
      </w:r>
      <w:r>
        <w:rPr>
          <w:noProof/>
        </w:rPr>
        <w:fldChar w:fldCharType="separate"/>
      </w:r>
      <w:r>
        <w:rPr>
          <w:noProof/>
        </w:rPr>
        <w:t>22</w:t>
      </w:r>
      <w:r>
        <w:rPr>
          <w:noProof/>
        </w:rPr>
        <w:fldChar w:fldCharType="end"/>
      </w:r>
    </w:p>
    <w:p w14:paraId="3DADF52B" w14:textId="30A24233"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sidRPr="00934F8D">
        <w:rPr>
          <w:noProof/>
          <w:lang w:val="en-US"/>
        </w:rPr>
        <w:t>8.2</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Information Element Types</w:t>
      </w:r>
      <w:r>
        <w:rPr>
          <w:noProof/>
        </w:rPr>
        <w:tab/>
      </w:r>
      <w:r>
        <w:rPr>
          <w:noProof/>
        </w:rPr>
        <w:fldChar w:fldCharType="begin" w:fldLock="1"/>
      </w:r>
      <w:r>
        <w:rPr>
          <w:noProof/>
        </w:rPr>
        <w:instrText xml:space="preserve"> PAGEREF _Toc144712028 \h </w:instrText>
      </w:r>
      <w:r>
        <w:rPr>
          <w:noProof/>
        </w:rPr>
      </w:r>
      <w:r>
        <w:rPr>
          <w:noProof/>
        </w:rPr>
        <w:fldChar w:fldCharType="separate"/>
      </w:r>
      <w:r>
        <w:rPr>
          <w:noProof/>
        </w:rPr>
        <w:t>23</w:t>
      </w:r>
      <w:r>
        <w:rPr>
          <w:noProof/>
        </w:rPr>
        <w:fldChar w:fldCharType="end"/>
      </w:r>
    </w:p>
    <w:p w14:paraId="55A34A5C" w14:textId="3607E6B6"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_Toc144712029 \h </w:instrText>
      </w:r>
      <w:r>
        <w:rPr>
          <w:noProof/>
        </w:rPr>
      </w:r>
      <w:r>
        <w:rPr>
          <w:noProof/>
        </w:rPr>
        <w:fldChar w:fldCharType="separate"/>
      </w:r>
      <w:r>
        <w:rPr>
          <w:noProof/>
        </w:rPr>
        <w:t>23</w:t>
      </w:r>
      <w:r>
        <w:rPr>
          <w:noProof/>
        </w:rPr>
        <w:fldChar w:fldCharType="end"/>
      </w:r>
    </w:p>
    <w:p w14:paraId="7468A028" w14:textId="34AF2058"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_Toc144712030 \h </w:instrText>
      </w:r>
      <w:r>
        <w:rPr>
          <w:noProof/>
        </w:rPr>
      </w:r>
      <w:r>
        <w:rPr>
          <w:noProof/>
        </w:rPr>
        <w:fldChar w:fldCharType="separate"/>
      </w:r>
      <w:r>
        <w:rPr>
          <w:noProof/>
        </w:rPr>
        <w:t>24</w:t>
      </w:r>
      <w:r>
        <w:rPr>
          <w:noProof/>
        </w:rPr>
        <w:fldChar w:fldCharType="end"/>
      </w:r>
    </w:p>
    <w:p w14:paraId="6CD51E95" w14:textId="342DEFE7"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_Toc144712031 \h </w:instrText>
      </w:r>
      <w:r>
        <w:rPr>
          <w:noProof/>
        </w:rPr>
      </w:r>
      <w:r>
        <w:rPr>
          <w:noProof/>
        </w:rPr>
        <w:fldChar w:fldCharType="separate"/>
      </w:r>
      <w:r>
        <w:rPr>
          <w:noProof/>
        </w:rPr>
        <w:t>25</w:t>
      </w:r>
      <w:r>
        <w:rPr>
          <w:noProof/>
        </w:rPr>
        <w:fldChar w:fldCharType="end"/>
      </w:r>
    </w:p>
    <w:p w14:paraId="4703244D" w14:textId="693F8AA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End Station Interface</w:t>
      </w:r>
      <w:r>
        <w:rPr>
          <w:noProof/>
        </w:rPr>
        <w:tab/>
      </w:r>
      <w:r>
        <w:rPr>
          <w:noProof/>
        </w:rPr>
        <w:fldChar w:fldCharType="begin" w:fldLock="1"/>
      </w:r>
      <w:r>
        <w:rPr>
          <w:noProof/>
        </w:rPr>
        <w:instrText xml:space="preserve"> PAGEREF _Toc144712032 \h </w:instrText>
      </w:r>
      <w:r>
        <w:rPr>
          <w:noProof/>
        </w:rPr>
      </w:r>
      <w:r>
        <w:rPr>
          <w:noProof/>
        </w:rPr>
        <w:fldChar w:fldCharType="separate"/>
      </w:r>
      <w:r>
        <w:rPr>
          <w:noProof/>
        </w:rPr>
        <w:t>25</w:t>
      </w:r>
      <w:r>
        <w:rPr>
          <w:noProof/>
        </w:rPr>
        <w:fldChar w:fldCharType="end"/>
      </w:r>
    </w:p>
    <w:p w14:paraId="5E9486A5" w14:textId="0BC7F12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Interface Capabilities</w:t>
      </w:r>
      <w:r>
        <w:rPr>
          <w:noProof/>
        </w:rPr>
        <w:tab/>
      </w:r>
      <w:r>
        <w:rPr>
          <w:noProof/>
        </w:rPr>
        <w:fldChar w:fldCharType="begin" w:fldLock="1"/>
      </w:r>
      <w:r>
        <w:rPr>
          <w:noProof/>
        </w:rPr>
        <w:instrText xml:space="preserve"> PAGEREF _Toc144712033 \h </w:instrText>
      </w:r>
      <w:r>
        <w:rPr>
          <w:noProof/>
        </w:rPr>
      </w:r>
      <w:r>
        <w:rPr>
          <w:noProof/>
        </w:rPr>
        <w:fldChar w:fldCharType="separate"/>
      </w:r>
      <w:r>
        <w:rPr>
          <w:noProof/>
        </w:rPr>
        <w:t>26</w:t>
      </w:r>
      <w:r>
        <w:rPr>
          <w:noProof/>
        </w:rPr>
        <w:fldChar w:fldCharType="end"/>
      </w:r>
    </w:p>
    <w:p w14:paraId="02FE5EA2" w14:textId="7388F56B"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_Toc144712034 \h </w:instrText>
      </w:r>
      <w:r>
        <w:rPr>
          <w:noProof/>
        </w:rPr>
      </w:r>
      <w:r>
        <w:rPr>
          <w:noProof/>
        </w:rPr>
        <w:fldChar w:fldCharType="separate"/>
      </w:r>
      <w:r>
        <w:rPr>
          <w:noProof/>
        </w:rPr>
        <w:t>26</w:t>
      </w:r>
      <w:r>
        <w:rPr>
          <w:noProof/>
        </w:rPr>
        <w:fldChar w:fldCharType="end"/>
      </w:r>
    </w:p>
    <w:p w14:paraId="73811589" w14:textId="347D9DD9"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_Toc144712035 \h </w:instrText>
      </w:r>
      <w:r>
        <w:rPr>
          <w:noProof/>
        </w:rPr>
      </w:r>
      <w:r>
        <w:rPr>
          <w:noProof/>
        </w:rPr>
        <w:fldChar w:fldCharType="separate"/>
      </w:r>
      <w:r>
        <w:rPr>
          <w:noProof/>
        </w:rPr>
        <w:t>26</w:t>
      </w:r>
      <w:r>
        <w:rPr>
          <w:noProof/>
        </w:rPr>
        <w:fldChar w:fldCharType="end"/>
      </w:r>
    </w:p>
    <w:p w14:paraId="3A241AD0" w14:textId="65541FD2"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8.2.8</w:t>
      </w:r>
      <w:r>
        <w:rPr>
          <w:rFonts w:asciiTheme="minorHAnsi" w:eastAsiaTheme="minorEastAsia" w:hAnsiTheme="minorHAnsi" w:cstheme="minorBidi"/>
          <w:noProof/>
          <w:kern w:val="2"/>
          <w:sz w:val="22"/>
          <w:szCs w:val="22"/>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_Toc144712036 \h </w:instrText>
      </w:r>
      <w:r>
        <w:rPr>
          <w:noProof/>
        </w:rPr>
      </w:r>
      <w:r>
        <w:rPr>
          <w:noProof/>
        </w:rPr>
        <w:fldChar w:fldCharType="separate"/>
      </w:r>
      <w:r>
        <w:rPr>
          <w:noProof/>
        </w:rPr>
        <w:t>27</w:t>
      </w:r>
      <w:r>
        <w:rPr>
          <w:noProof/>
        </w:rPr>
        <w:fldChar w:fldCharType="end"/>
      </w:r>
    </w:p>
    <w:p w14:paraId="162579A7" w14:textId="3E7C6848"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8.2.9</w:t>
      </w:r>
      <w:r>
        <w:rPr>
          <w:rFonts w:asciiTheme="minorHAnsi" w:eastAsiaTheme="minorEastAsia" w:hAnsiTheme="minorHAnsi" w:cstheme="minorBidi"/>
          <w:noProof/>
          <w:kern w:val="2"/>
          <w:sz w:val="22"/>
          <w:szCs w:val="22"/>
          <w:lang w:eastAsia="en-GB"/>
          <w14:ligatures w14:val="standardContextual"/>
        </w:rPr>
        <w:tab/>
      </w:r>
      <w:r>
        <w:rPr>
          <w:noProof/>
        </w:rPr>
        <w:t>Source MAC address</w:t>
      </w:r>
      <w:r>
        <w:rPr>
          <w:noProof/>
        </w:rPr>
        <w:tab/>
      </w:r>
      <w:r>
        <w:rPr>
          <w:noProof/>
        </w:rPr>
        <w:fldChar w:fldCharType="begin" w:fldLock="1"/>
      </w:r>
      <w:r>
        <w:rPr>
          <w:noProof/>
        </w:rPr>
        <w:instrText xml:space="preserve"> PAGEREF _Toc144712037 \h </w:instrText>
      </w:r>
      <w:r>
        <w:rPr>
          <w:noProof/>
        </w:rPr>
      </w:r>
      <w:r>
        <w:rPr>
          <w:noProof/>
        </w:rPr>
        <w:fldChar w:fldCharType="separate"/>
      </w:r>
      <w:r>
        <w:rPr>
          <w:noProof/>
        </w:rPr>
        <w:t>27</w:t>
      </w:r>
      <w:r>
        <w:rPr>
          <w:noProof/>
        </w:rPr>
        <w:fldChar w:fldCharType="end"/>
      </w:r>
    </w:p>
    <w:p w14:paraId="36B8B836" w14:textId="05FC2B7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8.2.10</w:t>
      </w:r>
      <w:r>
        <w:rPr>
          <w:rFonts w:asciiTheme="minorHAnsi" w:eastAsiaTheme="minorEastAsia" w:hAnsiTheme="minorHAnsi" w:cstheme="minorBidi"/>
          <w:noProof/>
          <w:kern w:val="2"/>
          <w:sz w:val="22"/>
          <w:szCs w:val="22"/>
          <w:lang w:eastAsia="en-GB"/>
          <w14:ligatures w14:val="standardContextual"/>
        </w:rPr>
        <w:tab/>
      </w:r>
      <w:r>
        <w:rPr>
          <w:noProof/>
        </w:rPr>
        <w:t>VLAN Tag Info</w:t>
      </w:r>
      <w:r>
        <w:rPr>
          <w:noProof/>
        </w:rPr>
        <w:tab/>
      </w:r>
      <w:r>
        <w:rPr>
          <w:noProof/>
        </w:rPr>
        <w:fldChar w:fldCharType="begin" w:fldLock="1"/>
      </w:r>
      <w:r>
        <w:rPr>
          <w:noProof/>
        </w:rPr>
        <w:instrText xml:space="preserve"> PAGEREF _Toc144712038 \h </w:instrText>
      </w:r>
      <w:r>
        <w:rPr>
          <w:noProof/>
        </w:rPr>
      </w:r>
      <w:r>
        <w:rPr>
          <w:noProof/>
        </w:rPr>
        <w:fldChar w:fldCharType="separate"/>
      </w:r>
      <w:r>
        <w:rPr>
          <w:noProof/>
        </w:rPr>
        <w:t>27</w:t>
      </w:r>
      <w:r>
        <w:rPr>
          <w:noProof/>
        </w:rPr>
        <w:fldChar w:fldCharType="end"/>
      </w:r>
    </w:p>
    <w:p w14:paraId="677FC076" w14:textId="73AF41A9"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IPv4 tuple</w:t>
      </w:r>
      <w:r>
        <w:rPr>
          <w:noProof/>
        </w:rPr>
        <w:tab/>
      </w:r>
      <w:r>
        <w:rPr>
          <w:noProof/>
        </w:rPr>
        <w:fldChar w:fldCharType="begin" w:fldLock="1"/>
      </w:r>
      <w:r>
        <w:rPr>
          <w:noProof/>
        </w:rPr>
        <w:instrText xml:space="preserve"> PAGEREF _Toc144712039 \h </w:instrText>
      </w:r>
      <w:r>
        <w:rPr>
          <w:noProof/>
        </w:rPr>
      </w:r>
      <w:r>
        <w:rPr>
          <w:noProof/>
        </w:rPr>
        <w:fldChar w:fldCharType="separate"/>
      </w:r>
      <w:r>
        <w:rPr>
          <w:noProof/>
        </w:rPr>
        <w:t>28</w:t>
      </w:r>
      <w:r>
        <w:rPr>
          <w:noProof/>
        </w:rPr>
        <w:fldChar w:fldCharType="end"/>
      </w:r>
    </w:p>
    <w:p w14:paraId="2B076EB2" w14:textId="44702649"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IPv6 tuple</w:t>
      </w:r>
      <w:r>
        <w:rPr>
          <w:noProof/>
        </w:rPr>
        <w:tab/>
      </w:r>
      <w:r>
        <w:rPr>
          <w:noProof/>
        </w:rPr>
        <w:fldChar w:fldCharType="begin" w:fldLock="1"/>
      </w:r>
      <w:r>
        <w:rPr>
          <w:noProof/>
        </w:rPr>
        <w:instrText xml:space="preserve"> PAGEREF _Toc144712040 \h </w:instrText>
      </w:r>
      <w:r>
        <w:rPr>
          <w:noProof/>
        </w:rPr>
      </w:r>
      <w:r>
        <w:rPr>
          <w:noProof/>
        </w:rPr>
        <w:fldChar w:fldCharType="separate"/>
      </w:r>
      <w:r>
        <w:rPr>
          <w:noProof/>
        </w:rPr>
        <w:t>28</w:t>
      </w:r>
      <w:r>
        <w:rPr>
          <w:noProof/>
        </w:rPr>
        <w:fldChar w:fldCharType="end"/>
      </w:r>
    </w:p>
    <w:p w14:paraId="572E77DB" w14:textId="3647FAD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Interface configuration</w:t>
      </w:r>
      <w:r>
        <w:rPr>
          <w:noProof/>
        </w:rPr>
        <w:tab/>
      </w:r>
      <w:r>
        <w:rPr>
          <w:noProof/>
        </w:rPr>
        <w:fldChar w:fldCharType="begin" w:fldLock="1"/>
      </w:r>
      <w:r>
        <w:rPr>
          <w:noProof/>
        </w:rPr>
        <w:instrText xml:space="preserve"> PAGEREF _Toc144712041 \h </w:instrText>
      </w:r>
      <w:r>
        <w:rPr>
          <w:noProof/>
        </w:rPr>
      </w:r>
      <w:r>
        <w:rPr>
          <w:noProof/>
        </w:rPr>
        <w:fldChar w:fldCharType="separate"/>
      </w:r>
      <w:r>
        <w:rPr>
          <w:noProof/>
        </w:rPr>
        <w:t>29</w:t>
      </w:r>
      <w:r>
        <w:rPr>
          <w:noProof/>
        </w:rPr>
        <w:fldChar w:fldCharType="end"/>
      </w:r>
    </w:p>
    <w:p w14:paraId="2CB8FA8E" w14:textId="72E62362"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Interface Name</w:t>
      </w:r>
      <w:r>
        <w:rPr>
          <w:noProof/>
        </w:rPr>
        <w:tab/>
      </w:r>
      <w:r>
        <w:rPr>
          <w:noProof/>
        </w:rPr>
        <w:fldChar w:fldCharType="begin" w:fldLock="1"/>
      </w:r>
      <w:r>
        <w:rPr>
          <w:noProof/>
        </w:rPr>
        <w:instrText xml:space="preserve"> PAGEREF _Toc144712042 \h </w:instrText>
      </w:r>
      <w:r>
        <w:rPr>
          <w:noProof/>
        </w:rPr>
      </w:r>
      <w:r>
        <w:rPr>
          <w:noProof/>
        </w:rPr>
        <w:fldChar w:fldCharType="separate"/>
      </w:r>
      <w:r>
        <w:rPr>
          <w:noProof/>
        </w:rPr>
        <w:t>30</w:t>
      </w:r>
      <w:r>
        <w:rPr>
          <w:noProof/>
        </w:rPr>
        <w:fldChar w:fldCharType="end"/>
      </w:r>
    </w:p>
    <w:p w14:paraId="4F70E5F0" w14:textId="5CA0537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Gate Control Parameters</w:t>
      </w:r>
      <w:r>
        <w:rPr>
          <w:noProof/>
        </w:rPr>
        <w:tab/>
      </w:r>
      <w:r>
        <w:rPr>
          <w:noProof/>
        </w:rPr>
        <w:fldChar w:fldCharType="begin" w:fldLock="1"/>
      </w:r>
      <w:r>
        <w:rPr>
          <w:noProof/>
        </w:rPr>
        <w:instrText xml:space="preserve"> PAGEREF _Toc144712043 \h </w:instrText>
      </w:r>
      <w:r>
        <w:rPr>
          <w:noProof/>
        </w:rPr>
      </w:r>
      <w:r>
        <w:rPr>
          <w:noProof/>
        </w:rPr>
        <w:fldChar w:fldCharType="separate"/>
      </w:r>
      <w:r>
        <w:rPr>
          <w:noProof/>
        </w:rPr>
        <w:t>30</w:t>
      </w:r>
      <w:r>
        <w:rPr>
          <w:noProof/>
        </w:rPr>
        <w:fldChar w:fldCharType="end"/>
      </w:r>
    </w:p>
    <w:p w14:paraId="3932058D" w14:textId="7E7F2FEB"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Timers</w:t>
      </w:r>
      <w:r>
        <w:rPr>
          <w:noProof/>
        </w:rPr>
        <w:tab/>
      </w:r>
      <w:r>
        <w:rPr>
          <w:noProof/>
        </w:rPr>
        <w:fldChar w:fldCharType="begin" w:fldLock="1"/>
      </w:r>
      <w:r>
        <w:rPr>
          <w:noProof/>
        </w:rPr>
        <w:instrText xml:space="preserve"> PAGEREF _Toc144712044 \h </w:instrText>
      </w:r>
      <w:r>
        <w:rPr>
          <w:noProof/>
        </w:rPr>
      </w:r>
      <w:r>
        <w:rPr>
          <w:noProof/>
        </w:rPr>
        <w:fldChar w:fldCharType="separate"/>
      </w:r>
      <w:r>
        <w:rPr>
          <w:noProof/>
        </w:rPr>
        <w:t>31</w:t>
      </w:r>
      <w:r>
        <w:rPr>
          <w:noProof/>
        </w:rPr>
        <w:fldChar w:fldCharType="end"/>
      </w:r>
    </w:p>
    <w:p w14:paraId="4F0BB223" w14:textId="206460BB" w:rsidR="00317B21" w:rsidRDefault="00317B21" w:rsidP="00317B2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_Toc144712045 \h </w:instrText>
      </w:r>
      <w:r>
        <w:rPr>
          <w:noProof/>
        </w:rPr>
      </w:r>
      <w:r>
        <w:rPr>
          <w:noProof/>
        </w:rPr>
        <w:fldChar w:fldCharType="separate"/>
      </w:r>
      <w:r>
        <w:rPr>
          <w:noProof/>
        </w:rPr>
        <w:t>32</w:t>
      </w:r>
      <w:r>
        <w:rPr>
          <w:noProof/>
        </w:rPr>
        <w:fldChar w:fldCharType="end"/>
      </w:r>
    </w:p>
    <w:p w14:paraId="18FC2577" w14:textId="0EBDC03C" w:rsidR="00B37D59" w:rsidRPr="004D3578" w:rsidRDefault="00D555B6" w:rsidP="00B37D59">
      <w:pPr>
        <w:pStyle w:val="TOC1"/>
      </w:pPr>
      <w:r>
        <w:fldChar w:fldCharType="end"/>
      </w:r>
      <w:r w:rsidR="00B37D59" w:rsidRPr="004D3578">
        <w:t xml:space="preserve"> </w:t>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44711969"/>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44711970"/>
      <w:bookmarkEnd w:id="21"/>
      <w:r w:rsidRPr="004D3578">
        <w:lastRenderedPageBreak/>
        <w:t>1</w:t>
      </w:r>
      <w:r w:rsidRPr="004D3578">
        <w:tab/>
        <w:t>Scope</w:t>
      </w:r>
      <w:bookmarkEnd w:id="22"/>
    </w:p>
    <w:p w14:paraId="64F2DC5D" w14:textId="77777777" w:rsidR="00F47C05" w:rsidRDefault="00080512" w:rsidP="00F47C05">
      <w:r w:rsidRPr="004D3578">
        <w:t xml:space="preserve">The present document </w:t>
      </w:r>
      <w:r w:rsidR="00F47C05">
        <w:t xml:space="preserve">specifies the protocol of communication in the 5G System between: </w:t>
      </w:r>
    </w:p>
    <w:p w14:paraId="53FCCBCD" w14:textId="77777777" w:rsidR="00F47C05" w:rsidRDefault="00F47C05" w:rsidP="00F47C05">
      <w:pPr>
        <w:pStyle w:val="B1"/>
      </w:pPr>
      <w:r>
        <w:t>-</w:t>
      </w:r>
      <w:r>
        <w:tab/>
        <w:t xml:space="preserve">the SMF/CUC and the (R)AN/AN-TL, and </w:t>
      </w:r>
    </w:p>
    <w:p w14:paraId="24236685" w14:textId="77777777" w:rsidR="00F47C05" w:rsidRDefault="00F47C05" w:rsidP="00F47C05">
      <w:pPr>
        <w:pStyle w:val="B1"/>
      </w:pPr>
      <w:r>
        <w:t>-</w:t>
      </w:r>
      <w:r>
        <w:tab/>
        <w:t>the</w:t>
      </w:r>
      <w:r w:rsidRPr="00D97F99">
        <w:t xml:space="preserve"> </w:t>
      </w:r>
      <w:r>
        <w:t xml:space="preserve">SMF/CUC and the UPF/CN-TL, </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4471197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043BCE5D" w:rsidR="004C6D2A" w:rsidRDefault="004C6D2A" w:rsidP="00F47C05">
      <w:pPr>
        <w:pStyle w:val="EX"/>
      </w:pPr>
      <w:r>
        <w:t>[6]</w:t>
      </w:r>
      <w:r>
        <w:tab/>
        <w:t>3GPP TS 29.244: "Interface between the Control Plane and the User Plane nodes".</w:t>
      </w:r>
      <w:r w:rsidR="00630684">
        <w:t>w</w:t>
      </w:r>
    </w:p>
    <w:p w14:paraId="243BBE8D" w14:textId="0C5A3894" w:rsidR="00630684" w:rsidRDefault="00630684" w:rsidP="00630684">
      <w:pPr>
        <w:pStyle w:val="EX"/>
      </w:pPr>
      <w:r>
        <w:t>[7]</w:t>
      </w:r>
      <w:r>
        <w:tab/>
      </w:r>
      <w:r w:rsidRPr="00AA08B1">
        <w:t>IEEE</w:t>
      </w:r>
      <w:r>
        <w:t> </w:t>
      </w:r>
      <w:r w:rsidRPr="00AA08B1">
        <w:t xml:space="preserve">Std </w:t>
      </w:r>
      <w:r>
        <w:t> 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4ACB616" w14:textId="77777777" w:rsidR="00080512" w:rsidRPr="004D3578" w:rsidRDefault="00080512">
      <w:pPr>
        <w:pStyle w:val="Heading1"/>
      </w:pPr>
      <w:bookmarkStart w:id="25" w:name="definitions"/>
      <w:bookmarkStart w:id="26" w:name="_Toc144711972"/>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44711973"/>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53B78350"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r>
        <w:t xml:space="preserve"> </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4471197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4711975"/>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44711976"/>
      <w:bookmarkEnd w:id="30"/>
      <w:r w:rsidRPr="004D3578">
        <w:t>4</w:t>
      </w:r>
      <w:r w:rsidRPr="004D3578">
        <w:tab/>
      </w:r>
      <w:r>
        <w:t>General</w:t>
      </w:r>
      <w:bookmarkEnd w:id="31"/>
    </w:p>
    <w:p w14:paraId="25E13BA5" w14:textId="06B32ACC" w:rsidR="004C6D2A" w:rsidRDefault="004C6D2A" w:rsidP="004C6D2A">
      <w:pPr>
        <w:pStyle w:val="Heading2"/>
      </w:pPr>
      <w:bookmarkStart w:id="32" w:name="_Toc144711977"/>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3pt;height:208.5pt" o:ole="">
            <v:imagedata r:id="rId13" o:title=""/>
          </v:shape>
          <o:OLEObject Type="Embed" ProgID="Visio.Drawing.11" ShapeID="_x0000_i1027" DrawAspect="Content" ObjectID="_1755324930" r:id="rId14"/>
        </w:object>
      </w:r>
    </w:p>
    <w:p w14:paraId="36BB98D3" w14:textId="77777777" w:rsidR="004C6D2A" w:rsidRDefault="004C6D2A" w:rsidP="004C6D2A">
      <w:pPr>
        <w:pStyle w:val="TF"/>
        <w:rPr>
          <w:lang w:eastAsia="zh-CN"/>
        </w:rPr>
      </w:pPr>
      <w:r>
        <w:t xml:space="preserve">Figure 4.1-1: </w:t>
      </w:r>
      <w:r>
        <w:rPr>
          <w:lang w:eastAsia="zh-CN"/>
        </w:rPr>
        <w:t xml:space="preserve">Reference Model – 5GS interworking with TSN enabled TN </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77777777"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Pr>
          <w:lang w:val="en-US"/>
        </w:rPr>
        <w:t xml:space="preserve">) of the AN-TL and CN-TL. </w:t>
      </w:r>
    </w:p>
    <w:p w14:paraId="00FA28D4" w14:textId="1732BD0D"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 xml:space="preserve">s sent within NGAP Session Management signaling as specified in 3GPP TS 38.413 [5] and PFCP Session related signaling as specified in 3GPP TS 29.244 [6]. The related stage 2 call flows are specified in 3GPP TS 23.502 [3].   </w:t>
      </w:r>
    </w:p>
    <w:p w14:paraId="338A7DE3" w14:textId="77777777" w:rsidR="00E2696C" w:rsidRPr="004D3578" w:rsidRDefault="00E2696C" w:rsidP="00E2696C">
      <w:pPr>
        <w:pStyle w:val="Heading1"/>
      </w:pPr>
      <w:bookmarkStart w:id="33" w:name="_Toc144711978"/>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44711979"/>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44711980"/>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44711981"/>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44711982"/>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70B908A0" w14:textId="77777777" w:rsidR="00CA4E00" w:rsidRPr="005D1FE8" w:rsidRDefault="00CA4E00" w:rsidP="00CA4E00">
      <w:pPr>
        <w:pStyle w:val="EditorsNote"/>
        <w:rPr>
          <w:lang w:val="en-US"/>
        </w:rPr>
      </w:pPr>
      <w:r>
        <w:rPr>
          <w:lang w:val="en-US"/>
        </w:rPr>
        <w:lastRenderedPageBreak/>
        <w:t>Editor's note: clause 5.28a.2 of TS 23.501 specifies "</w:t>
      </w:r>
      <w:r w:rsidRPr="00BE5A82">
        <w:rPr>
          <w:lang w:val="en-US"/>
        </w:rPr>
        <w:t>EndStationInterfaces: list of InterfaceIDs, one InterfaceID is associated with each Local F-TEID</w:t>
      </w:r>
      <w:r>
        <w:rPr>
          <w:lang w:val="en-US"/>
        </w:rPr>
        <w:t>"</w:t>
      </w:r>
      <w:r w:rsidRPr="00BE5A82">
        <w:rPr>
          <w:lang w:val="en-US"/>
        </w:rPr>
        <w:t>.</w:t>
      </w:r>
      <w:r>
        <w:rPr>
          <w:lang w:val="en-US"/>
        </w:rPr>
        <w:t xml:space="preserve"> It should be clarified: </w:t>
      </w:r>
      <w:r>
        <w:rPr>
          <w:lang w:val="en-US"/>
        </w:rPr>
        <w:br/>
        <w:t>a)</w:t>
      </w:r>
      <w:r>
        <w:rPr>
          <w:lang w:val="en-US"/>
        </w:rPr>
        <w:tab/>
        <w:t xml:space="preserve">why an Interface ID needs to be associated with each Local F-TEID, </w:t>
      </w:r>
      <w:r>
        <w:rPr>
          <w:lang w:val="en-US"/>
        </w:rPr>
        <w:br/>
        <w:t>b)</w:t>
      </w:r>
      <w:r>
        <w:rPr>
          <w:lang w:val="en-US"/>
        </w:rPr>
        <w:tab/>
        <w:t xml:space="preserve">what does this mean for a Talker for which there is no "local F-TEID" (the Talker sends packets over a GTP-U tunnel towards a remote F-TEID).  </w:t>
      </w:r>
      <w:r>
        <w:rPr>
          <w:lang w:val="en-US"/>
        </w:rPr>
        <w:br/>
        <w:t>c)</w:t>
      </w:r>
      <w:r>
        <w:rPr>
          <w:lang w:val="en-US"/>
        </w:rPr>
        <w:tab/>
        <w:t>when the ES supports a single ES interface, whether this assumes that the ES needs to report "virtual" ES interfaces using a different Interface Name per F-TEID?</w:t>
      </w:r>
    </w:p>
    <w:p w14:paraId="058CCC3A" w14:textId="77777777" w:rsidR="00CA4E00" w:rsidRDefault="00CA4E00" w:rsidP="00CA4E00">
      <w:pPr>
        <w:pStyle w:val="B1"/>
      </w:pPr>
      <w:r>
        <w:t>2)</w:t>
      </w:r>
      <w:r>
        <w:tab/>
        <w:t xml:space="preserve">Interface capabilities, describing the network capabilities of all the ES interfaces. The following capabilities may be signaled in this release of the specification: </w:t>
      </w:r>
    </w:p>
    <w:p w14:paraId="05838858" w14:textId="716B9F88"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 xml:space="preserve">); </w:t>
      </w:r>
    </w:p>
    <w:p w14:paraId="22123F15" w14:textId="1B29FC57" w:rsidR="00CA4E00" w:rsidRDefault="00CA4E00" w:rsidP="00CA4E00">
      <w:pPr>
        <w:pStyle w:val="B2"/>
        <w:rPr>
          <w:lang w:val="en-US"/>
        </w:rPr>
      </w:pPr>
      <w:r>
        <w:t>-</w:t>
      </w:r>
      <w:r>
        <w:tab/>
        <w:t>Buffering capability, for a Talker, indicating the maximum possible buffer duration</w:t>
      </w:r>
      <w:r w:rsidRPr="00C20623">
        <w:t xml:space="preserve"> </w:t>
      </w:r>
      <w:r>
        <w:t>for a packet with the maximum size of an Ethernet packet (1522 Bytes) (see Table M.2-1 of 3GPP TS 23.501 [</w:t>
      </w:r>
      <w:r w:rsidR="001D2BC3">
        <w:t>2</w:t>
      </w:r>
      <w:r>
        <w:t>])</w:t>
      </w:r>
      <w:r>
        <w:rPr>
          <w:lang w:val="en-US"/>
        </w:rPr>
        <w:t>.</w:t>
      </w:r>
    </w:p>
    <w:p w14:paraId="310ADB6D" w14:textId="77777777" w:rsidR="00CA4E00" w:rsidRDefault="00CA4E00" w:rsidP="00CA4E00">
      <w:pPr>
        <w:pStyle w:val="Heading4"/>
      </w:pPr>
      <w:bookmarkStart w:id="56" w:name="_Toc144711983"/>
      <w:r>
        <w:t>5.2.1.2</w:t>
      </w:r>
      <w:r>
        <w:tab/>
        <w:t>SMF/CUC-initiated Get procedure initiation</w:t>
      </w:r>
      <w:bookmarkEnd w:id="56"/>
      <w:r>
        <w:t xml:space="preserve"> </w:t>
      </w:r>
    </w:p>
    <w:p w14:paraId="0890B36D" w14:textId="77777777" w:rsidR="00CA4E00" w:rsidRDefault="00CA4E00" w:rsidP="00CA4E00">
      <w:pPr>
        <w:rPr>
          <w:lang w:val="en-US"/>
        </w:rPr>
      </w:pPr>
      <w:r>
        <w:rPr>
          <w:lang w:val="en-US"/>
        </w:rPr>
        <w:t xml:space="preserve">In order to retrieve the ES parameters of the AN-TL or CN-TL, the SMF/CUC shall: </w:t>
      </w:r>
    </w:p>
    <w:p w14:paraId="3240135F" w14:textId="77777777"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Interface capabilities) in the Requested ES Parameters IE in a GET REQUEST message</w:t>
      </w:r>
      <w:r>
        <w:rPr>
          <w:lang w:val="en-US"/>
        </w:rPr>
        <w:t xml:space="preserve">;  </w:t>
      </w:r>
    </w:p>
    <w:p w14:paraId="5F33F4E2" w14:textId="77777777" w:rsidR="00CA4E00" w:rsidRDefault="00CA4E00" w:rsidP="00CA4E00">
      <w:pPr>
        <w:pStyle w:val="B1"/>
        <w:rPr>
          <w:lang w:val="en-US"/>
        </w:rPr>
      </w:pPr>
      <w:r>
        <w:rPr>
          <w:lang w:val="en-US"/>
        </w:rPr>
        <w:t>b)</w:t>
      </w:r>
      <w:r>
        <w:rPr>
          <w:lang w:val="en-US"/>
        </w:rPr>
        <w:tab/>
        <w:t>send the GET REQUEST message to the AN-TL or CN-TL as specified in 3GPP TS 23.502 [3]; and</w:t>
      </w:r>
    </w:p>
    <w:p w14:paraId="674665FB" w14:textId="77777777" w:rsidR="00CA4E00" w:rsidRDefault="00CA4E00" w:rsidP="00CA4E00">
      <w:pPr>
        <w:pStyle w:val="B1"/>
      </w:pPr>
      <w:r>
        <w:rPr>
          <w:lang w:val="en-US"/>
        </w:rPr>
        <w:t>c)</w:t>
      </w:r>
      <w:r>
        <w:rPr>
          <w:lang w:val="en-US"/>
        </w:rPr>
        <w:tab/>
        <w:t xml:space="preserve">start the timer Tget. </w:t>
      </w:r>
    </w:p>
    <w:p w14:paraId="12C32CE5" w14:textId="77777777" w:rsidR="00CA4E00" w:rsidRPr="00644C11" w:rsidRDefault="00CA4E00" w:rsidP="00CA4E00">
      <w:pPr>
        <w:pStyle w:val="TH"/>
      </w:pPr>
      <w:r w:rsidRPr="00475454">
        <w:object w:dxaOrig="8971" w:dyaOrig="3001" w14:anchorId="785A4C3E">
          <v:shape id="_x0000_i1028" type="#_x0000_t75" style="width:453.5pt;height:158.5pt" o:ole="">
            <v:imagedata r:id="rId15" o:title=""/>
          </v:shape>
          <o:OLEObject Type="Embed" ProgID="Visio.Drawing.11" ShapeID="_x0000_i1028" DrawAspect="Content" ObjectID="_1755324931"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77777777" w:rsidR="00CA4E00" w:rsidRDefault="00CA4E00" w:rsidP="00CA4E00">
      <w:pPr>
        <w:pStyle w:val="Heading4"/>
      </w:pPr>
      <w:bookmarkStart w:id="57" w:name="_Toc144711984"/>
      <w:r>
        <w:t>5.2.1.3</w:t>
      </w:r>
      <w:r>
        <w:tab/>
        <w:t>SMF/CUC-initiated Get procedure completion</w:t>
      </w:r>
      <w:bookmarkEnd w:id="57"/>
      <w:r>
        <w:t xml:space="preserve"> </w:t>
      </w:r>
    </w:p>
    <w:p w14:paraId="469410E6" w14:textId="77777777" w:rsidR="00CA4E00" w:rsidRDefault="00CA4E00" w:rsidP="00CA4E00">
      <w:r>
        <w:t>Upon receipt of the Get Request message, the AN-TL/CN-TL shall:</w:t>
      </w:r>
    </w:p>
    <w:p w14:paraId="39591495" w14:textId="77777777"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 xml:space="preserve">Get Response message, if the ES ITF bit was set to 1 in the Requested ES Parameters IE in the Get Request message; </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44711985"/>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t>T</w:t>
      </w:r>
      <w:r>
        <w:t>get</w:t>
      </w:r>
      <w:r w:rsidRPr="00644C11">
        <w:t xml:space="preserve"> expired.</w:t>
      </w:r>
    </w:p>
    <w:p w14:paraId="4F4600B2" w14:textId="77777777" w:rsidR="00CA4E00" w:rsidRPr="00644C11" w:rsidRDefault="00CA4E00" w:rsidP="00CA4E00">
      <w:pPr>
        <w:pStyle w:val="B1"/>
      </w:pPr>
      <w:r w:rsidRPr="00644C11">
        <w:lastRenderedPageBreak/>
        <w:tab/>
        <w:t xml:space="preserve">The </w:t>
      </w:r>
      <w:r>
        <w:t>SMF/CUC</w:t>
      </w:r>
      <w:r w:rsidRPr="00644C11">
        <w:t xml:space="preserve"> </w:t>
      </w:r>
      <w:r>
        <w:t>should</w:t>
      </w:r>
      <w:r w:rsidRPr="00644C11">
        <w:t>, on the first expiry of the timer T</w:t>
      </w:r>
      <w:r>
        <w:t>get</w:t>
      </w:r>
      <w:r w:rsidRPr="00644C11">
        <w:t xml:space="preserve">, retransmit the </w:t>
      </w:r>
      <w:r>
        <w:t xml:space="preserve">Get Request </w:t>
      </w:r>
      <w:r w:rsidRPr="00644C11">
        <w:t>message and</w:t>
      </w:r>
      <w:r>
        <w:t>,</w:t>
      </w:r>
      <w:r w:rsidRPr="00644C11">
        <w:t xml:space="preserve"> </w:t>
      </w:r>
      <w:r>
        <w:t xml:space="preserve">if doing so, it shall </w:t>
      </w:r>
      <w:r w:rsidRPr="00644C11">
        <w:t>reset and start timer T</w:t>
      </w:r>
      <w:r>
        <w:t>get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59" w:name="_Toc144711986"/>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16715007"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-initiated port management procedure complete.</w:t>
      </w:r>
    </w:p>
    <w:p w14:paraId="14C28DA6" w14:textId="77777777" w:rsidR="00E2696C" w:rsidRDefault="00E2696C" w:rsidP="00E2696C">
      <w:pPr>
        <w:pStyle w:val="Heading3"/>
      </w:pPr>
      <w:bookmarkStart w:id="60" w:name="_Toc144711987"/>
      <w:r>
        <w:t>5.2.2</w:t>
      </w:r>
      <w:r>
        <w:tab/>
        <w:t>SMF/CUC-initiated Set procedure</w:t>
      </w:r>
      <w:bookmarkEnd w:id="60"/>
    </w:p>
    <w:p w14:paraId="7B9D983B" w14:textId="77777777" w:rsidR="00EB3E1D" w:rsidRDefault="00EB3E1D" w:rsidP="00EB3E1D">
      <w:pPr>
        <w:pStyle w:val="Heading4"/>
      </w:pPr>
      <w:bookmarkStart w:id="61" w:name="_Toc144711988"/>
      <w:r>
        <w:t>5.2.2.1</w:t>
      </w:r>
      <w:r>
        <w:tab/>
        <w:t>General</w:t>
      </w:r>
      <w:bookmarkEnd w:id="61"/>
    </w:p>
    <w:p w14:paraId="67E6103C" w14:textId="77777777" w:rsidR="00EB3E1D" w:rsidRDefault="00EB3E1D" w:rsidP="00EB3E1D">
      <w:r>
        <w:t>The SMF/CUC may configure the following ES information in the AN-TL and CN-TL, at the Talker and Listener, per TN stream of a PDU session (see Table M.2-1 of 3GPP TS 23.501 [2]),</w:t>
      </w:r>
      <w:r w:rsidRPr="000A1465">
        <w:t xml:space="preserve"> </w:t>
      </w:r>
      <w:r>
        <w:t>during the establishment or the modification of a PDU session:</w:t>
      </w:r>
    </w:p>
    <w:p w14:paraId="0009B0EE" w14:textId="77777777" w:rsidR="00EB3E1D" w:rsidRDefault="00EB3E1D" w:rsidP="00EB3E1D">
      <w:pPr>
        <w:pStyle w:val="EditorsNote"/>
        <w:rPr>
          <w:lang w:val="en-US"/>
        </w:rPr>
      </w:pPr>
      <w:r>
        <w:rPr>
          <w:lang w:val="en-US"/>
        </w:rPr>
        <w:t xml:space="preserve">Editor's note 1: TS 23.502 does not describe the use of set-request/response in the Service Request procedure. It is assumed this is because PDU sessions using TSN enabled TN are expected to have their UP connectivity always active. </w:t>
      </w:r>
    </w:p>
    <w:p w14:paraId="0ED559DB" w14:textId="77777777" w:rsidR="00EB3E1D" w:rsidRDefault="00EB3E1D" w:rsidP="00EB3E1D">
      <w:pPr>
        <w:pStyle w:val="B1"/>
        <w:rPr>
          <w:lang w:val="en-US"/>
        </w:rPr>
      </w:pPr>
      <w:r>
        <w:rPr>
          <w:lang w:val="en-US"/>
        </w:rPr>
        <w:t>1)</w:t>
      </w:r>
      <w:r>
        <w:rPr>
          <w:lang w:val="en-US"/>
        </w:rPr>
        <w:tab/>
        <w:t>When configuring a new stream:</w:t>
      </w:r>
    </w:p>
    <w:p w14:paraId="29E4CD4D" w14:textId="77777777" w:rsidR="00EB3E1D" w:rsidRDefault="00EB3E1D" w:rsidP="00EB3E1D">
      <w:pPr>
        <w:pStyle w:val="B2"/>
        <w:rPr>
          <w:lang w:val="en-US"/>
        </w:rPr>
      </w:pPr>
      <w:r>
        <w:rPr>
          <w:lang w:val="en-US"/>
        </w:rPr>
        <w:t>a)</w:t>
      </w:r>
      <w:r>
        <w:rPr>
          <w:lang w:val="en-US"/>
        </w:rPr>
        <w:tab/>
        <w:t xml:space="preserve">TN stream ID uniquely identifying the stream configuration at the ES.  </w:t>
      </w:r>
    </w:p>
    <w:p w14:paraId="49A4C095" w14:textId="77777777" w:rsidR="00EB3E1D" w:rsidRDefault="00EB3E1D" w:rsidP="00EB3E1D">
      <w:pPr>
        <w:pStyle w:val="EditorsNote"/>
        <w:rPr>
          <w:lang w:val="en-US"/>
        </w:rPr>
      </w:pPr>
      <w:r>
        <w:rPr>
          <w:lang w:val="en-US"/>
        </w:rPr>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confirm that it is agreeable that the SMF/CUC signals a TN Stream identification (e.g. StreamID</w:t>
      </w:r>
      <w:r>
        <w:rPr>
          <w:lang w:val="en-US"/>
        </w:rPr>
        <w:t>)</w:t>
      </w:r>
      <w:r w:rsidRPr="00981D44">
        <w:rPr>
          <w:lang w:val="en-US"/>
        </w:rPr>
        <w:t xml:space="preserve"> in the Set Request for the aforementioned reasons</w:t>
      </w:r>
      <w:r>
        <w:rPr>
          <w:lang w:val="en-US"/>
        </w:rPr>
        <w:t>.</w:t>
      </w:r>
    </w:p>
    <w:p w14:paraId="507CF1F0" w14:textId="77777777" w:rsidR="00EB3E1D" w:rsidRDefault="00EB3E1D" w:rsidP="00EB3E1D">
      <w:pPr>
        <w:pStyle w:val="B2"/>
        <w:rPr>
          <w:lang w:val="en-US"/>
        </w:rPr>
      </w:pPr>
      <w:r>
        <w:rPr>
          <w:lang w:val="en-US"/>
        </w:rPr>
        <w:t>b)</w:t>
      </w:r>
      <w:r>
        <w:rPr>
          <w:lang w:val="en-US"/>
        </w:rPr>
        <w:tab/>
        <w:t xml:space="preserve">TN stream identification information, identifying the packets belonging to the new stream being configured. It shall either comprise: </w:t>
      </w:r>
    </w:p>
    <w:p w14:paraId="645A6DE9" w14:textId="77777777" w:rsidR="00EB3E1D" w:rsidRDefault="00EB3E1D" w:rsidP="00EB3E1D">
      <w:pPr>
        <w:pStyle w:val="B3"/>
        <w:rPr>
          <w:lang w:val="en-US"/>
        </w:rPr>
      </w:pPr>
      <w:r>
        <w:rPr>
          <w:lang w:val="en-US"/>
        </w:rPr>
        <w:t>-</w:t>
      </w:r>
      <w:r>
        <w:rPr>
          <w:lang w:val="en-US"/>
        </w:rPr>
        <w:tab/>
        <w:t xml:space="preserve">a mask-and-match information, set with the destination GTP-U F-TEID of the GTP-U tunnel of the PDU session and with the QFI assigned to the TN stream; or </w:t>
      </w:r>
    </w:p>
    <w:p w14:paraId="7C3768CB" w14:textId="77777777" w:rsidR="00EB3E1D" w:rsidRDefault="00EB3E1D" w:rsidP="00EB3E1D">
      <w:pPr>
        <w:pStyle w:val="B3"/>
        <w:rPr>
          <w:lang w:val="en-US"/>
        </w:rPr>
      </w:pPr>
      <w:r>
        <w:rPr>
          <w:lang w:val="en-US"/>
        </w:rPr>
        <w:t>-</w:t>
      </w:r>
      <w:r>
        <w:rPr>
          <w:lang w:val="en-US"/>
        </w:rPr>
        <w:tab/>
        <w:t xml:space="preserve">a Data Frame Specification, with the IPv4-tuple or IPv6-type set with the destination GTP-U IP address of the GTP-U tunnel of the TN stream of the PDU session. </w:t>
      </w:r>
    </w:p>
    <w:p w14:paraId="74BC3C30" w14:textId="77777777" w:rsidR="00EB3E1D" w:rsidRDefault="00EB3E1D" w:rsidP="00EB3E1D">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 </w:t>
      </w:r>
    </w:p>
    <w:p w14:paraId="745DF4CC" w14:textId="77777777" w:rsidR="00EB3E1D" w:rsidRDefault="00EB3E1D" w:rsidP="00EB3E1D">
      <w:pPr>
        <w:pStyle w:val="EditorsNote"/>
        <w:rPr>
          <w:lang w:val="en-US"/>
        </w:rPr>
      </w:pPr>
      <w:r>
        <w:rPr>
          <w:lang w:val="en-US"/>
        </w:rPr>
        <w:t xml:space="preserve">Editor's note 3: </w:t>
      </w:r>
      <w:r w:rsidRPr="00112568">
        <w:rPr>
          <w:lang w:val="en-US"/>
        </w:rPr>
        <w:t>SA2 should clarify why the Destination/Source MAC addresses and VLAN ID are also contained in DataFrameSpecification as parameters in the TL-Container in Table M.2-1 of TS 23.501.</w:t>
      </w:r>
    </w:p>
    <w:p w14:paraId="53851D96" w14:textId="77777777" w:rsidR="00EB3E1D" w:rsidRDefault="00EB3E1D" w:rsidP="00EB3E1D">
      <w:pPr>
        <w:pStyle w:val="B2"/>
        <w:rPr>
          <w:lang w:val="en-US"/>
        </w:rPr>
      </w:pPr>
      <w:r>
        <w:rPr>
          <w:lang w:val="en-US"/>
        </w:rPr>
        <w:t>c)</w:t>
      </w:r>
      <w:r>
        <w:rPr>
          <w:lang w:val="en-US"/>
        </w:rPr>
        <w:tab/>
        <w:t>Interface configuration of the ES for the new TN stream, indicating the interface/port with which the new TN stream is to be associated.</w:t>
      </w:r>
    </w:p>
    <w:p w14:paraId="34CCD77D" w14:textId="77777777" w:rsidR="00EB3E1D" w:rsidRDefault="00EB3E1D" w:rsidP="00EB3E1D">
      <w:pPr>
        <w:pStyle w:val="B2"/>
        <w:rPr>
          <w:lang w:val="en-US"/>
        </w:rPr>
      </w:pPr>
      <w:r>
        <w:rPr>
          <w:lang w:val="en-US"/>
        </w:rPr>
        <w:t>d)</w:t>
      </w:r>
      <w:r>
        <w:rPr>
          <w:lang w:val="en-US"/>
        </w:rPr>
        <w:tab/>
        <w:t>If stream transformation is supported by the AN-TL/CN-TL and required to be performed at the AN-TL/CN-TL, the Destination MAC address, Priority Code Point and/or VLAN ID</w:t>
      </w:r>
      <w:r w:rsidRPr="00C544CD">
        <w:rPr>
          <w:lang w:val="en-US"/>
        </w:rPr>
        <w:t xml:space="preserve"> </w:t>
      </w:r>
      <w:r>
        <w:rPr>
          <w:lang w:val="en-US"/>
        </w:rPr>
        <w:t>(if the ES interface is VLAN capable) to be used for the stream transformation before the packet is transmitted via the interface/port with which the TN stream is associated.</w:t>
      </w:r>
    </w:p>
    <w:p w14:paraId="3173A1A4" w14:textId="77777777" w:rsidR="00EB3E1D" w:rsidRDefault="00EB3E1D" w:rsidP="00EB3E1D">
      <w:pPr>
        <w:pStyle w:val="B1"/>
        <w:rPr>
          <w:lang w:val="en-US"/>
        </w:rPr>
      </w:pPr>
      <w:r>
        <w:rPr>
          <w:lang w:val="en-US"/>
        </w:rPr>
        <w:t>2)</w:t>
      </w:r>
      <w:r>
        <w:rPr>
          <w:lang w:val="en-US"/>
        </w:rPr>
        <w:tab/>
        <w:t>When modifying the configuration of an existing stream:</w:t>
      </w:r>
    </w:p>
    <w:p w14:paraId="3C0CD224" w14:textId="77777777" w:rsidR="00EB3E1D" w:rsidRDefault="00EB3E1D" w:rsidP="00EB3E1D">
      <w:pPr>
        <w:pStyle w:val="B2"/>
        <w:rPr>
          <w:lang w:val="en-US"/>
        </w:rPr>
      </w:pPr>
      <w:r>
        <w:rPr>
          <w:lang w:val="en-US"/>
        </w:rPr>
        <w:t>a)</w:t>
      </w:r>
      <w:r>
        <w:rPr>
          <w:lang w:val="en-US"/>
        </w:rPr>
        <w:tab/>
        <w:t xml:space="preserve">TN stream ID uniquely identifying the stream configuration at the ES.  </w:t>
      </w:r>
    </w:p>
    <w:p w14:paraId="52E68672" w14:textId="77777777" w:rsidR="00EB3E1D" w:rsidRDefault="00EB3E1D" w:rsidP="00EB3E1D">
      <w:pPr>
        <w:pStyle w:val="B2"/>
        <w:rPr>
          <w:lang w:val="en-US"/>
        </w:rPr>
      </w:pPr>
      <w:r>
        <w:rPr>
          <w:lang w:val="en-US"/>
        </w:rPr>
        <w:lastRenderedPageBreak/>
        <w:t>b)</w:t>
      </w:r>
      <w:r>
        <w:rPr>
          <w:lang w:val="en-US"/>
        </w:rPr>
        <w:tab/>
        <w:t>Interface configuration of the ES for the TN stream, if the SMF/CUC selects an alternative port (Interface Name) to the same nearest bridge for the TN stream.</w:t>
      </w:r>
    </w:p>
    <w:p w14:paraId="70C0954F" w14:textId="77777777" w:rsidR="00EB3E1D" w:rsidRDefault="00EB3E1D" w:rsidP="00EB3E1D">
      <w:pPr>
        <w:pStyle w:val="B2"/>
        <w:rPr>
          <w:lang w:val="en-US"/>
        </w:rPr>
      </w:pPr>
      <w:r>
        <w:rPr>
          <w:lang w:val="en-US"/>
        </w:rPr>
        <w:t>c)</w:t>
      </w:r>
      <w:r>
        <w:rPr>
          <w:lang w:val="en-US"/>
        </w:rPr>
        <w:tab/>
        <w:t>new Time Aware Offset value as described in step 4.</w:t>
      </w:r>
    </w:p>
    <w:p w14:paraId="272CE5FF" w14:textId="77777777" w:rsidR="00EB3E1D" w:rsidRDefault="00EB3E1D" w:rsidP="00EB3E1D">
      <w:pPr>
        <w:pStyle w:val="NO"/>
        <w:rPr>
          <w:lang w:val="en-US"/>
        </w:rPr>
      </w:pPr>
      <w:r>
        <w:rPr>
          <w:lang w:val="en-US"/>
        </w:rPr>
        <w:t>NOTE 2:</w:t>
      </w:r>
      <w:r>
        <w:rPr>
          <w:lang w:val="en-US"/>
        </w:rPr>
        <w:tab/>
        <w:t xml:space="preserve">The SMF/CUC can modify the Time Aware Offset of a TN stream configuration, optionally also selecting an alternative port (Interface Name) to the same nearest bridge for the TN stream, when a new Listener joins the stream, e.g. to meet the new Maximum Latency.    </w:t>
      </w:r>
    </w:p>
    <w:p w14:paraId="00802981" w14:textId="77777777" w:rsidR="00EB3E1D" w:rsidRDefault="00EB3E1D" w:rsidP="00EB3E1D">
      <w:pPr>
        <w:pStyle w:val="NO"/>
        <w:rPr>
          <w:lang w:val="en-US"/>
        </w:rPr>
      </w:pPr>
      <w:r>
        <w:rPr>
          <w:lang w:val="en-US"/>
        </w:rPr>
        <w:t>NOTE 3:</w:t>
      </w:r>
      <w:r>
        <w:rPr>
          <w:lang w:val="en-US"/>
        </w:rPr>
        <w:tab/>
        <w:t>The TN stream identification information cannot change in this release of the specification since it is not supported to change the GTP-U F-TEID of a PDU session (or of a TN stream) using TSN enabled TN.</w:t>
      </w:r>
    </w:p>
    <w:p w14:paraId="4FC4E060" w14:textId="77777777" w:rsidR="00EB3E1D" w:rsidRDefault="00EB3E1D" w:rsidP="00EB3E1D">
      <w:pPr>
        <w:pStyle w:val="NO"/>
        <w:rPr>
          <w:lang w:val="en-US"/>
        </w:rPr>
      </w:pPr>
      <w:r>
        <w:rPr>
          <w:lang w:val="en-US"/>
        </w:rPr>
        <w:t>NOTE 4:</w:t>
      </w:r>
      <w:r>
        <w:rPr>
          <w:lang w:val="en-US"/>
        </w:rPr>
        <w:tab/>
        <w:t>The following parameters of a TN stream cannot be modified: selection of a new ES interface with a different MAC address, Destination MAC address, Priority Code Point and VLAN ID.</w:t>
      </w:r>
    </w:p>
    <w:p w14:paraId="4EE0AAA7" w14:textId="77777777" w:rsidR="00EB3E1D" w:rsidRDefault="00EB3E1D" w:rsidP="00EB3E1D">
      <w:pPr>
        <w:pStyle w:val="EditorsNote"/>
        <w:rPr>
          <w:lang w:val="en-US"/>
        </w:rPr>
      </w:pPr>
      <w:r>
        <w:rPr>
          <w:lang w:val="en-US"/>
        </w:rPr>
        <w:t xml:space="preserve">Editor's note 4: The stream configuration modifications that should be supported in this release of the specification need to be confirmed by SA2. </w:t>
      </w:r>
    </w:p>
    <w:p w14:paraId="1BFF9D90" w14:textId="77777777" w:rsidR="00EB3E1D" w:rsidRDefault="00EB3E1D" w:rsidP="00EB3E1D">
      <w:pPr>
        <w:pStyle w:val="B1"/>
        <w:rPr>
          <w:lang w:val="en-US"/>
        </w:rPr>
      </w:pPr>
      <w:r>
        <w:rPr>
          <w:lang w:val="en-US"/>
        </w:rPr>
        <w:t>3)</w:t>
      </w:r>
      <w:r>
        <w:rPr>
          <w:lang w:val="en-US"/>
        </w:rPr>
        <w:tab/>
        <w:t>When deleting the configuration of an existing stream:</w:t>
      </w:r>
    </w:p>
    <w:p w14:paraId="384C6F6F" w14:textId="77777777" w:rsidR="00EB3E1D" w:rsidRDefault="00EB3E1D" w:rsidP="00EB3E1D">
      <w:pPr>
        <w:pStyle w:val="B2"/>
        <w:rPr>
          <w:lang w:val="en-US"/>
        </w:rPr>
      </w:pPr>
      <w:r>
        <w:rPr>
          <w:lang w:val="en-US"/>
        </w:rPr>
        <w:t>a)</w:t>
      </w:r>
      <w:r>
        <w:rPr>
          <w:lang w:val="en-US"/>
        </w:rPr>
        <w:tab/>
        <w:t xml:space="preserve">TN stream ID uniquely identifying the stream's configuration at the ES.  </w:t>
      </w:r>
    </w:p>
    <w:p w14:paraId="675BD229" w14:textId="77777777" w:rsidR="00EB3E1D" w:rsidRDefault="00EB3E1D" w:rsidP="00EB3E1D">
      <w:pPr>
        <w:pStyle w:val="NO"/>
        <w:rPr>
          <w:lang w:val="en-US"/>
        </w:rPr>
      </w:pPr>
      <w:r>
        <w:rPr>
          <w:lang w:val="en-US"/>
        </w:rPr>
        <w:t>NOTE 5:</w:t>
      </w:r>
      <w:r>
        <w:rPr>
          <w:lang w:val="en-US"/>
        </w:rPr>
        <w:tab/>
        <w:t xml:space="preserve">The deletion of a stream configuration applies e.g., when a QoS flow is terminated during a PDU session modification procedure. </w:t>
      </w:r>
    </w:p>
    <w:p w14:paraId="489A4AC2" w14:textId="77777777" w:rsidR="00EB3E1D" w:rsidRDefault="00EB3E1D" w:rsidP="00EB3E1D">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 xml:space="preserve">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 </w:t>
      </w:r>
    </w:p>
    <w:p w14:paraId="6232C27A" w14:textId="77777777" w:rsidR="00EB3E1D" w:rsidRDefault="00EB3E1D" w:rsidP="00EB3E1D">
      <w:pPr>
        <w:pStyle w:val="B1"/>
        <w:rPr>
          <w:lang w:val="en-US"/>
        </w:rPr>
      </w:pPr>
      <w:r>
        <w:rPr>
          <w:lang w:val="en-US"/>
        </w:rPr>
        <w:t>4)</w:t>
      </w:r>
      <w:r>
        <w:rPr>
          <w:lang w:val="en-US"/>
        </w:rPr>
        <w:tab/>
        <w:t xml:space="preserve">In all the above cases (1, 2 and 3): </w:t>
      </w:r>
    </w:p>
    <w:p w14:paraId="505B9F88" w14:textId="77777777" w:rsidR="00EB3E1D" w:rsidRDefault="00EB3E1D" w:rsidP="00EB3E1D">
      <w:pPr>
        <w:pStyle w:val="B2"/>
        <w:rPr>
          <w:lang w:val="en-US"/>
        </w:rPr>
      </w:pPr>
      <w:r>
        <w:rPr>
          <w:lang w:val="en-US"/>
        </w:rPr>
        <w:t>a)</w:t>
      </w:r>
      <w:r>
        <w:rPr>
          <w:lang w:val="en-US"/>
        </w:rPr>
        <w:tab/>
        <w:t xml:space="preserve">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modified or deleted. </w:t>
      </w:r>
    </w:p>
    <w:p w14:paraId="6603FCBF" w14:textId="77777777" w:rsidR="00EB3E1D" w:rsidRDefault="00EB3E1D" w:rsidP="00EB3E1D">
      <w:pPr>
        <w:pStyle w:val="EditorsNote"/>
        <w:rPr>
          <w:lang w:val="en-US"/>
        </w:rPr>
      </w:pPr>
      <w:r>
        <w:rPr>
          <w:lang w:val="en-US"/>
        </w:rPr>
        <w:t>Editor's note 6: In cases where multiple SMF/CUCs serve the PDU sessions established in a UPF or gNB, it is assumed that an ES (i.e. AN-TL or CN-TL) with its port(s) is always dedicated to a single SMF/CUC to avoid inconsistent gate control information.</w:t>
      </w:r>
    </w:p>
    <w:p w14:paraId="42040B25" w14:textId="77777777" w:rsidR="00EB3E1D" w:rsidRDefault="00EB3E1D" w:rsidP="00EB3E1D">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02C6987" w14:textId="77777777" w:rsidR="00EB3E1D" w:rsidRDefault="00EB3E1D" w:rsidP="00EB3E1D">
      <w:r>
        <w:t>The SMF/CUC may add, modify or delete the configurations of multiple TN streams of a same PDU session</w:t>
      </w:r>
      <w:r w:rsidRPr="00015B75">
        <w:t xml:space="preserve"> </w:t>
      </w:r>
      <w:r>
        <w:t xml:space="preserve">in a single Set procedure (i.e. Set Request). </w:t>
      </w:r>
    </w:p>
    <w:p w14:paraId="32D926C7" w14:textId="77777777" w:rsidR="00EB3E1D" w:rsidRDefault="00EB3E1D" w:rsidP="00EB3E1D">
      <w:pPr>
        <w:pStyle w:val="NO"/>
      </w:pPr>
      <w:r>
        <w:t>NOTE 6:</w:t>
      </w:r>
      <w:r>
        <w:tab/>
        <w:t>As indicated in step 4 above, the SMF/CUC can modify the input parameters for the calculation of Gate Control Information, for one or more interface/port(s), for all the TN streams of all the PDU sessions associated with the interface/port(s), in a single Set Request.</w:t>
      </w:r>
      <w:r w:rsidRPr="00E54509">
        <w:t xml:space="preserve"> </w:t>
      </w:r>
    </w:p>
    <w:p w14:paraId="4FB165C0" w14:textId="77777777" w:rsidR="00EB3E1D" w:rsidRDefault="00EB3E1D" w:rsidP="00EB3E1D">
      <w:pPr>
        <w:pStyle w:val="Heading4"/>
      </w:pPr>
      <w:bookmarkStart w:id="62" w:name="_Toc144711989"/>
      <w:r>
        <w:t>5.2.2.2</w:t>
      </w:r>
      <w:r>
        <w:tab/>
        <w:t>SMF/CUC-initiated Set procedure initiation</w:t>
      </w:r>
      <w:bookmarkEnd w:id="62"/>
      <w:r>
        <w:t xml:space="preserve"> </w:t>
      </w:r>
    </w:p>
    <w:p w14:paraId="63995F33" w14:textId="77777777" w:rsidR="00EB3E1D" w:rsidRDefault="00EB3E1D" w:rsidP="00EB3E1D">
      <w:pPr>
        <w:rPr>
          <w:lang w:val="en-US"/>
        </w:rPr>
      </w:pPr>
      <w:r>
        <w:rPr>
          <w:lang w:val="en-US"/>
        </w:rPr>
        <w:t xml:space="preserve">In order to </w:t>
      </w:r>
      <w:r>
        <w:t xml:space="preserve">configure the ES information in the AN-TL and CN-TL, </w:t>
      </w:r>
      <w:r>
        <w:rPr>
          <w:lang w:val="en-US"/>
        </w:rPr>
        <w:t xml:space="preserve">the SMF/CUC shall: </w:t>
      </w:r>
    </w:p>
    <w:p w14:paraId="0DE60950" w14:textId="77777777" w:rsidR="00EB3E1D" w:rsidRDefault="00EB3E1D" w:rsidP="00EB3E1D">
      <w:pPr>
        <w:pStyle w:val="B1"/>
      </w:pPr>
      <w:r>
        <w:rPr>
          <w:lang w:val="en-US"/>
        </w:rPr>
        <w:t>a)</w:t>
      </w:r>
      <w:r>
        <w:rPr>
          <w:lang w:val="en-US"/>
        </w:rPr>
        <w:tab/>
        <w:t>encode the information about the requested configuration</w:t>
      </w:r>
      <w:r>
        <w:t xml:space="preserve"> in a Set Request message with: </w:t>
      </w:r>
    </w:p>
    <w:p w14:paraId="4CFFF71C" w14:textId="77777777" w:rsidR="00EB3E1D" w:rsidRDefault="00EB3E1D" w:rsidP="00EB3E1D">
      <w:pPr>
        <w:pStyle w:val="B2"/>
      </w:pPr>
      <w:r>
        <w:lastRenderedPageBreak/>
        <w:t>-</w:t>
      </w:r>
      <w:r>
        <w:tab/>
        <w:t xml:space="preserve">an Add TN Stream Configuration IE, a Modify TN Stream Configuration IE or a Delete TN Stream Configuration IE, if it is requested to configure a new stream, modify the configuration of an existing stream, or delete the configuration of an existing TN stream, respectively, with the information described in clause 5.2.2.1; </w:t>
      </w:r>
    </w:p>
    <w:p w14:paraId="12B7DE18" w14:textId="77777777" w:rsidR="00EB3E1D" w:rsidRDefault="00EB3E1D" w:rsidP="00EB3E1D">
      <w:pPr>
        <w:pStyle w:val="B2"/>
      </w:pPr>
      <w:r>
        <w:t>-</w:t>
      </w:r>
      <w:r>
        <w:tab/>
      </w:r>
      <w:r>
        <w:rPr>
          <w:lang w:val="en-US"/>
        </w:rPr>
        <w:t xml:space="preserve">one or more </w:t>
      </w:r>
      <w:r>
        <w:t xml:space="preserve">Add TN Stream Configuration IE(s), Modify TN Stream Configuration IE(s) or Delete TN Stream Configuration IE(s) may be included in the request, </w:t>
      </w:r>
      <w:r>
        <w:rPr>
          <w:lang w:val="en-US"/>
        </w:rPr>
        <w:t>if more than one steam configuration (for the same PDU session) needs to be added, modified or deleted</w:t>
      </w:r>
      <w:r>
        <w:t xml:space="preserve">; </w:t>
      </w:r>
    </w:p>
    <w:p w14:paraId="32CFE7EE" w14:textId="77777777" w:rsidR="00EB3E1D" w:rsidRDefault="00EB3E1D" w:rsidP="00EB3E1D">
      <w:pPr>
        <w:pStyle w:val="B2"/>
        <w:rPr>
          <w:lang w:val="en-US"/>
        </w:rPr>
      </w:pPr>
      <w:r>
        <w:t>-</w:t>
      </w:r>
      <w:r>
        <w:tab/>
        <w:t xml:space="preserve">one or more Parameters for Gate Control Information Calculation IE(s), to </w:t>
      </w:r>
      <w:r>
        <w:rPr>
          <w:szCs w:val="18"/>
          <w:lang w:eastAsia="en-GB"/>
        </w:rPr>
        <w:t xml:space="preserve">enable the AN-TL/CN-TL to calculate gate control information </w:t>
      </w:r>
      <w:r>
        <w:rPr>
          <w:lang w:val="en-US"/>
        </w:rPr>
        <w:t>for the Interface/Port(s) associated with TN streams being added, modified or deleted</w:t>
      </w:r>
      <w:r>
        <w:rPr>
          <w:szCs w:val="18"/>
          <w:lang w:eastAsia="en-GB"/>
        </w:rPr>
        <w:t>.</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77777777" w:rsidR="00EB3E1D" w:rsidRDefault="00EB3E1D" w:rsidP="00EB3E1D">
      <w:pPr>
        <w:pStyle w:val="B1"/>
      </w:pPr>
      <w:r>
        <w:rPr>
          <w:lang w:val="en-US"/>
        </w:rPr>
        <w:t>c)</w:t>
      </w:r>
      <w:r>
        <w:rPr>
          <w:lang w:val="en-US"/>
        </w:rPr>
        <w:tab/>
        <w:t xml:space="preserve">start the timer Tset. </w:t>
      </w:r>
    </w:p>
    <w:p w14:paraId="7CD31ACB" w14:textId="77777777" w:rsidR="00EB3E1D" w:rsidRPr="00644C11" w:rsidRDefault="00EB3E1D" w:rsidP="00EB3E1D">
      <w:pPr>
        <w:pStyle w:val="TH"/>
      </w:pPr>
      <w:r w:rsidRPr="00475454">
        <w:object w:dxaOrig="8971" w:dyaOrig="3001" w14:anchorId="06D384E2">
          <v:shape id="_x0000_i1029" type="#_x0000_t75" style="width:453.5pt;height:158.5pt" o:ole="">
            <v:imagedata r:id="rId17" o:title=""/>
          </v:shape>
          <o:OLEObject Type="Embed" ProgID="Visio.Drawing.11" ShapeID="_x0000_i1029" DrawAspect="Content" ObjectID="_1755324932"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77777777" w:rsidR="00EB3E1D" w:rsidRDefault="00EB3E1D" w:rsidP="00EB3E1D">
      <w:pPr>
        <w:pStyle w:val="Heading4"/>
      </w:pPr>
      <w:bookmarkStart w:id="63" w:name="_Toc144711990"/>
      <w:r>
        <w:t>5.2.2.3</w:t>
      </w:r>
      <w:r>
        <w:tab/>
        <w:t>SMF/CUC-initiated Set procedure completion</w:t>
      </w:r>
      <w:bookmarkEnd w:id="63"/>
      <w:r>
        <w:t xml:space="preserve"> </w:t>
      </w:r>
    </w:p>
    <w:p w14:paraId="64CF39B5" w14:textId="77777777" w:rsidR="00EB3E1D" w:rsidRDefault="00EB3E1D" w:rsidP="00EB3E1D">
      <w:r>
        <w:t>Upon receipt of the Set Request message, the AN-TL/CN-TL shall:</w:t>
      </w:r>
    </w:p>
    <w:p w14:paraId="7CE5C2D2" w14:textId="77777777" w:rsidR="00EB3E1D" w:rsidRDefault="00EB3E1D" w:rsidP="00EB3E1D">
      <w:pPr>
        <w:pStyle w:val="B1"/>
      </w:pPr>
      <w:r>
        <w:t>-</w:t>
      </w:r>
      <w:r>
        <w:tab/>
        <w:t xml:space="preserve">store and attempt to apply the new or modified TN stream configuration, for TN stream configurations requested to be added or modified; </w:t>
      </w:r>
    </w:p>
    <w:p w14:paraId="156FEBFA" w14:textId="77777777" w:rsidR="00EB3E1D" w:rsidRDefault="00EB3E1D" w:rsidP="00EB3E1D">
      <w:pPr>
        <w:pStyle w:val="B1"/>
      </w:pPr>
      <w:r>
        <w:t>-</w:t>
      </w:r>
      <w:r>
        <w:tab/>
        <w:t xml:space="preserve">delete the TN stream configuration, for TN stream configurations requested to be deleted; </w:t>
      </w:r>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44711991"/>
      <w:r>
        <w:t>5.2.2.4</w:t>
      </w:r>
      <w:r>
        <w:tab/>
        <w:t>Abnormal cases in the SMF/CUC</w:t>
      </w:r>
      <w:bookmarkEnd w:id="64"/>
    </w:p>
    <w:p w14:paraId="4960DF77" w14:textId="77777777" w:rsidR="00EB3E1D" w:rsidRPr="00644C11" w:rsidRDefault="00EB3E1D" w:rsidP="00EB3E1D">
      <w:r>
        <w:t>FFS</w:t>
      </w:r>
    </w:p>
    <w:p w14:paraId="2469B717" w14:textId="77777777" w:rsidR="00EB3E1D" w:rsidRDefault="00EB3E1D" w:rsidP="00EB3E1D">
      <w:pPr>
        <w:pStyle w:val="Heading4"/>
      </w:pPr>
      <w:bookmarkStart w:id="65" w:name="_Toc144711992"/>
      <w:r>
        <w:t>5.2.2.5</w:t>
      </w:r>
      <w:r>
        <w:tab/>
        <w:t>Abnormal cases in the AN-TL/CN-TL</w:t>
      </w:r>
      <w:bookmarkEnd w:id="65"/>
    </w:p>
    <w:p w14:paraId="06A1C58D" w14:textId="318EC1A3" w:rsidR="00EB3E1D" w:rsidRDefault="00EB3E1D" w:rsidP="00EB3E1D">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Pr>
          <w:lang w:val="en-US"/>
        </w:rPr>
        <w:t xml:space="preserve">NOTE 13 of </w:t>
      </w:r>
      <w:r w:rsidRPr="00B3659C">
        <w:rPr>
          <w:lang w:val="en-US"/>
        </w:rPr>
        <w:t>Table</w:t>
      </w:r>
      <w:r>
        <w:rPr>
          <w:lang w:val="en-US"/>
        </w:rPr>
        <w:t> </w:t>
      </w:r>
      <w:r w:rsidRPr="00B3659C">
        <w:rPr>
          <w:lang w:val="en-US"/>
        </w:rPr>
        <w:t>M.2-1 of 3GPP TS 23.501</w:t>
      </w:r>
      <w:r>
        <w:rPr>
          <w:lang w:val="en-US"/>
        </w:rPr>
        <w:t> [</w:t>
      </w:r>
      <w:r w:rsidR="001D2BC3">
        <w:rPr>
          <w:lang w:val="en-US"/>
        </w:rPr>
        <w:t>2</w:t>
      </w:r>
      <w:r>
        <w:rPr>
          <w:lang w:val="en-US"/>
        </w:rPr>
        <w:t>]</w:t>
      </w:r>
      <w:r>
        <w:t>.</w:t>
      </w:r>
    </w:p>
    <w:p w14:paraId="07245DAF" w14:textId="77777777" w:rsidR="00EB3E1D" w:rsidRDefault="00EB3E1D" w:rsidP="00EB3E1D">
      <w:pPr>
        <w:pStyle w:val="NO"/>
        <w:rPr>
          <w:lang w:val="en-US"/>
        </w:rPr>
      </w:pPr>
      <w:r>
        <w:rPr>
          <w:lang w:val="en-US"/>
        </w:rPr>
        <w:t>NOTE:</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r w:rsidRPr="00B3659C">
        <w:rPr>
          <w:lang w:val="en-US"/>
        </w:rPr>
        <w:t xml:space="preserve"> </w:t>
      </w:r>
    </w:p>
    <w:p w14:paraId="3364B216" w14:textId="50551C17" w:rsidR="00EB3E1D" w:rsidRPr="00EB3E1D" w:rsidRDefault="00EB3E1D" w:rsidP="008D6DF1">
      <w:r>
        <w:t>FFS</w:t>
      </w:r>
    </w:p>
    <w:p w14:paraId="06C0C644" w14:textId="77777777" w:rsidR="00E2696C" w:rsidRPr="004D3578" w:rsidRDefault="00E2696C" w:rsidP="00E2696C">
      <w:pPr>
        <w:pStyle w:val="Heading1"/>
      </w:pPr>
      <w:bookmarkStart w:id="66" w:name="_Toc144711993"/>
      <w:r>
        <w:lastRenderedPageBreak/>
        <w:t>6</w:t>
      </w:r>
      <w:r w:rsidRPr="004D3578">
        <w:tab/>
      </w:r>
      <w:r>
        <w:t>Handling of unknown, unforeseen, and erroneous data</w:t>
      </w:r>
      <w:bookmarkEnd w:id="66"/>
    </w:p>
    <w:p w14:paraId="2C82D195" w14:textId="77777777" w:rsidR="00E2696C" w:rsidRDefault="00E2696C" w:rsidP="00E2696C">
      <w:pPr>
        <w:pStyle w:val="Guidance"/>
      </w:pPr>
      <w:r>
        <w:t>Protocol error handling</w:t>
      </w:r>
    </w:p>
    <w:p w14:paraId="31AF016B" w14:textId="77777777" w:rsidR="00E2696C" w:rsidRPr="00392A96" w:rsidRDefault="00E2696C" w:rsidP="00E2696C">
      <w:pPr>
        <w:pStyle w:val="Heading2"/>
      </w:pPr>
      <w:bookmarkStart w:id="67" w:name="_Toc144711994"/>
      <w:r>
        <w:t>6.1</w:t>
      </w:r>
      <w:r>
        <w:tab/>
        <w:t>General</w:t>
      </w:r>
      <w:bookmarkEnd w:id="67"/>
    </w:p>
    <w:p w14:paraId="21D639DE" w14:textId="77777777" w:rsidR="00E2696C" w:rsidRPr="00392A96" w:rsidRDefault="00E2696C" w:rsidP="00E2696C">
      <w:pPr>
        <w:pStyle w:val="Heading2"/>
      </w:pPr>
      <w:bookmarkStart w:id="68" w:name="_Toc144711995"/>
      <w:r>
        <w:t>6.2</w:t>
      </w:r>
      <w:r>
        <w:tab/>
        <w:t>TBD</w:t>
      </w:r>
      <w:bookmarkEnd w:id="68"/>
    </w:p>
    <w:p w14:paraId="3276C4E1" w14:textId="4A6C6C63" w:rsidR="00E2696C" w:rsidRPr="004D3578" w:rsidRDefault="00E2696C" w:rsidP="00E2696C">
      <w:pPr>
        <w:pStyle w:val="Heading1"/>
      </w:pPr>
      <w:bookmarkStart w:id="69" w:name="_Toc144711996"/>
      <w:r>
        <w:t>7</w:t>
      </w:r>
      <w:r w:rsidRPr="004D3578">
        <w:tab/>
      </w:r>
      <w:r>
        <w:t>Message</w:t>
      </w:r>
      <w:r w:rsidR="004F08CA">
        <w:t>s and Message Format</w:t>
      </w:r>
      <w:bookmarkEnd w:id="69"/>
    </w:p>
    <w:p w14:paraId="2597DE2B" w14:textId="77777777" w:rsidR="004F08CA" w:rsidRDefault="004F08CA" w:rsidP="004F08CA">
      <w:pPr>
        <w:pStyle w:val="Heading2"/>
      </w:pPr>
      <w:bookmarkStart w:id="70" w:name="_Toc133999549"/>
      <w:bookmarkStart w:id="71" w:name="_Toc144711997"/>
      <w:r>
        <w:t>7.1</w:t>
      </w:r>
      <w:r>
        <w:tab/>
        <w:t>Message format and encoding</w:t>
      </w:r>
      <w:bookmarkEnd w:id="71"/>
    </w:p>
    <w:p w14:paraId="4E32DD87" w14:textId="77777777" w:rsidR="004F08CA" w:rsidRDefault="004F08CA" w:rsidP="004F08CA">
      <w:pPr>
        <w:pStyle w:val="Heading3"/>
      </w:pPr>
      <w:bookmarkStart w:id="72" w:name="_Toc144711998"/>
      <w:r>
        <w:t>7.1.1</w:t>
      </w:r>
      <w:r>
        <w:tab/>
        <w:t>Transmission Order and Bit Definitions</w:t>
      </w:r>
      <w:bookmarkEnd w:id="7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73" w:name="_Toc19717241"/>
      <w:bookmarkStart w:id="74" w:name="_Toc27490724"/>
      <w:bookmarkStart w:id="75" w:name="_Toc27557017"/>
      <w:bookmarkStart w:id="76" w:name="_Toc27723934"/>
      <w:bookmarkStart w:id="77" w:name="_Toc36031007"/>
      <w:bookmarkStart w:id="78" w:name="_Toc36042927"/>
      <w:bookmarkStart w:id="79" w:name="_Toc36814252"/>
      <w:bookmarkStart w:id="80" w:name="_Toc44689106"/>
      <w:bookmarkStart w:id="81" w:name="_Toc44923860"/>
      <w:bookmarkStart w:id="82" w:name="_Toc51860829"/>
      <w:bookmarkStart w:id="83" w:name="_Toc57930600"/>
      <w:bookmarkStart w:id="84" w:name="_Toc57931230"/>
      <w:bookmarkStart w:id="85" w:name="_Toc130904527"/>
      <w:bookmarkStart w:id="86" w:name="_Toc144711999"/>
      <w:r>
        <w:rPr>
          <w:lang w:val="en-US"/>
        </w:rPr>
        <w:t>7.1</w:t>
      </w:r>
      <w:r>
        <w:t>.</w:t>
      </w:r>
      <w:r>
        <w:rPr>
          <w:lang w:val="en-US"/>
        </w:rPr>
        <w:t>2</w:t>
      </w:r>
      <w:r>
        <w:tab/>
      </w:r>
      <w:bookmarkEnd w:id="73"/>
      <w:bookmarkEnd w:id="74"/>
      <w:bookmarkEnd w:id="75"/>
      <w:bookmarkEnd w:id="76"/>
      <w:bookmarkEnd w:id="77"/>
      <w:bookmarkEnd w:id="78"/>
      <w:bookmarkEnd w:id="79"/>
      <w:bookmarkEnd w:id="80"/>
      <w:bookmarkEnd w:id="81"/>
      <w:bookmarkEnd w:id="82"/>
      <w:bookmarkEnd w:id="83"/>
      <w:bookmarkEnd w:id="84"/>
      <w:bookmarkEnd w:id="85"/>
      <w:r>
        <w:rPr>
          <w:lang w:val="en-US"/>
        </w:rPr>
        <w:t>Message Format</w:t>
      </w:r>
      <w:bookmarkEnd w:id="86"/>
    </w:p>
    <w:p w14:paraId="0DB221E2" w14:textId="77777777" w:rsidR="004F08CA" w:rsidRDefault="004F08CA" w:rsidP="004F08CA">
      <w:pPr>
        <w:pStyle w:val="Heading4"/>
      </w:pPr>
      <w:bookmarkStart w:id="87" w:name="_Toc144712000"/>
      <w:r>
        <w:t>7.1.2.1</w:t>
      </w:r>
      <w:r>
        <w:tab/>
        <w:t>General</w:t>
      </w:r>
      <w:bookmarkEnd w:id="8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88" w:name="_Toc144712001"/>
      <w:r>
        <w:t>7.1.2.2</w:t>
      </w:r>
      <w:r>
        <w:tab/>
        <w:t>Message Header</w:t>
      </w:r>
      <w:bookmarkEnd w:id="88"/>
    </w:p>
    <w:p w14:paraId="75482489" w14:textId="77777777" w:rsidR="004F08CA" w:rsidRDefault="004F08CA" w:rsidP="004F08CA">
      <w:r>
        <w:t>Messages use a fixed length header of 4 octets. Figure 7.1.2.2-1 illustrates the format of the Header.</w:t>
      </w:r>
    </w:p>
    <w:p w14:paraId="7B56026B" w14:textId="77777777" w:rsidR="00317B21" w:rsidRPr="00D01CF2" w:rsidRDefault="00317B21" w:rsidP="00317B2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4F08CA" w:rsidRPr="00D01CF2" w14:paraId="6F5ADB64" w14:textId="77777777" w:rsidTr="00F55C9D">
        <w:trPr>
          <w:jc w:val="center"/>
        </w:trPr>
        <w:tc>
          <w:tcPr>
            <w:tcW w:w="1016" w:type="dxa"/>
            <w:tcBorders>
              <w:top w:val="single" w:sz="4" w:space="0" w:color="auto"/>
              <w:left w:val="single" w:sz="4" w:space="0" w:color="auto"/>
            </w:tcBorders>
          </w:tcPr>
          <w:p w14:paraId="6BAE9334" w14:textId="77777777" w:rsidR="004F08CA" w:rsidRPr="00D01CF2" w:rsidRDefault="004F08CA" w:rsidP="00F55C9D">
            <w:pPr>
              <w:pStyle w:val="TAH"/>
            </w:pPr>
          </w:p>
        </w:tc>
        <w:tc>
          <w:tcPr>
            <w:tcW w:w="390" w:type="dxa"/>
            <w:tcBorders>
              <w:top w:val="single" w:sz="4" w:space="0" w:color="auto"/>
            </w:tcBorders>
          </w:tcPr>
          <w:p w14:paraId="23522069" w14:textId="77777777" w:rsidR="004F08CA" w:rsidRPr="00D01CF2" w:rsidRDefault="004F08CA" w:rsidP="00F55C9D">
            <w:pPr>
              <w:pStyle w:val="TAH"/>
            </w:pPr>
          </w:p>
        </w:tc>
        <w:tc>
          <w:tcPr>
            <w:tcW w:w="4805" w:type="dxa"/>
            <w:gridSpan w:val="8"/>
            <w:tcBorders>
              <w:top w:val="single" w:sz="4" w:space="0" w:color="auto"/>
              <w:right w:val="single" w:sz="4" w:space="0" w:color="auto"/>
            </w:tcBorders>
          </w:tcPr>
          <w:p w14:paraId="20B232FD" w14:textId="77777777" w:rsidR="004F08CA" w:rsidRPr="00D01CF2" w:rsidRDefault="004F08CA" w:rsidP="00F55C9D">
            <w:pPr>
              <w:pStyle w:val="TAH"/>
            </w:pPr>
            <w:r w:rsidRPr="00D01CF2">
              <w:t>Bits</w:t>
            </w:r>
          </w:p>
        </w:tc>
      </w:tr>
      <w:tr w:rsidR="004F08CA" w:rsidRPr="00D01CF2" w14:paraId="3BB829D9" w14:textId="77777777" w:rsidTr="00F55C9D">
        <w:trPr>
          <w:jc w:val="center"/>
        </w:trPr>
        <w:tc>
          <w:tcPr>
            <w:tcW w:w="1016" w:type="dxa"/>
            <w:tcBorders>
              <w:left w:val="single" w:sz="4" w:space="0" w:color="auto"/>
            </w:tcBorders>
          </w:tcPr>
          <w:p w14:paraId="0B9F701C" w14:textId="77777777" w:rsidR="004F08CA" w:rsidRPr="00D01CF2" w:rsidRDefault="004F08CA" w:rsidP="00F55C9D">
            <w:pPr>
              <w:pStyle w:val="TAC"/>
            </w:pPr>
            <w:r w:rsidRPr="00D01CF2">
              <w:t>Octets</w:t>
            </w:r>
          </w:p>
        </w:tc>
        <w:tc>
          <w:tcPr>
            <w:tcW w:w="390" w:type="dxa"/>
          </w:tcPr>
          <w:p w14:paraId="7E9CA17C" w14:textId="77777777" w:rsidR="004F08CA" w:rsidRPr="00D01CF2" w:rsidRDefault="004F08CA" w:rsidP="00F55C9D">
            <w:pPr>
              <w:pStyle w:val="TAC"/>
              <w:rPr>
                <w:b/>
              </w:rPr>
            </w:pPr>
          </w:p>
        </w:tc>
        <w:tc>
          <w:tcPr>
            <w:tcW w:w="600" w:type="dxa"/>
            <w:tcBorders>
              <w:bottom w:val="single" w:sz="4" w:space="0" w:color="auto"/>
            </w:tcBorders>
          </w:tcPr>
          <w:p w14:paraId="59EBFE8B" w14:textId="77777777" w:rsidR="004F08CA" w:rsidRPr="00D01CF2" w:rsidRDefault="004F08CA" w:rsidP="00F55C9D">
            <w:pPr>
              <w:pStyle w:val="TAC"/>
            </w:pPr>
            <w:r w:rsidRPr="00D01CF2">
              <w:t>8</w:t>
            </w:r>
          </w:p>
        </w:tc>
        <w:tc>
          <w:tcPr>
            <w:tcW w:w="601" w:type="dxa"/>
            <w:tcBorders>
              <w:bottom w:val="single" w:sz="4" w:space="0" w:color="auto"/>
            </w:tcBorders>
          </w:tcPr>
          <w:p w14:paraId="4D90F4EF" w14:textId="77777777" w:rsidR="004F08CA" w:rsidRPr="00D01CF2" w:rsidRDefault="004F08CA" w:rsidP="00F55C9D">
            <w:pPr>
              <w:pStyle w:val="TAC"/>
            </w:pPr>
            <w:r w:rsidRPr="00D01CF2">
              <w:t>7</w:t>
            </w:r>
          </w:p>
        </w:tc>
        <w:tc>
          <w:tcPr>
            <w:tcW w:w="600" w:type="dxa"/>
            <w:tcBorders>
              <w:bottom w:val="single" w:sz="4" w:space="0" w:color="auto"/>
            </w:tcBorders>
          </w:tcPr>
          <w:p w14:paraId="4D1157E1" w14:textId="77777777" w:rsidR="004F08CA" w:rsidRPr="00D01CF2" w:rsidRDefault="004F08CA" w:rsidP="00F55C9D">
            <w:pPr>
              <w:pStyle w:val="TAC"/>
            </w:pPr>
            <w:r w:rsidRPr="00D01CF2">
              <w:t>6</w:t>
            </w:r>
          </w:p>
        </w:tc>
        <w:tc>
          <w:tcPr>
            <w:tcW w:w="601" w:type="dxa"/>
            <w:tcBorders>
              <w:bottom w:val="single" w:sz="4" w:space="0" w:color="auto"/>
            </w:tcBorders>
          </w:tcPr>
          <w:p w14:paraId="2D653186" w14:textId="77777777" w:rsidR="004F08CA" w:rsidRPr="00D01CF2" w:rsidRDefault="004F08CA" w:rsidP="00F55C9D">
            <w:pPr>
              <w:pStyle w:val="TAC"/>
            </w:pPr>
            <w:r w:rsidRPr="00D01CF2">
              <w:t>5</w:t>
            </w:r>
          </w:p>
        </w:tc>
        <w:tc>
          <w:tcPr>
            <w:tcW w:w="601" w:type="dxa"/>
            <w:tcBorders>
              <w:bottom w:val="single" w:sz="4" w:space="0" w:color="auto"/>
            </w:tcBorders>
          </w:tcPr>
          <w:p w14:paraId="1E29B2E8" w14:textId="77777777" w:rsidR="004F08CA" w:rsidRPr="00D01CF2" w:rsidRDefault="004F08CA" w:rsidP="00F55C9D">
            <w:pPr>
              <w:pStyle w:val="TAC"/>
            </w:pPr>
            <w:r w:rsidRPr="00D01CF2">
              <w:t>4</w:t>
            </w:r>
          </w:p>
        </w:tc>
        <w:tc>
          <w:tcPr>
            <w:tcW w:w="600" w:type="dxa"/>
            <w:tcBorders>
              <w:bottom w:val="single" w:sz="4" w:space="0" w:color="auto"/>
            </w:tcBorders>
          </w:tcPr>
          <w:p w14:paraId="40C11DDC" w14:textId="77777777" w:rsidR="004F08CA" w:rsidRPr="00D01CF2" w:rsidRDefault="004F08CA" w:rsidP="00F55C9D">
            <w:pPr>
              <w:pStyle w:val="TAC"/>
            </w:pPr>
            <w:r w:rsidRPr="00D01CF2">
              <w:t>3</w:t>
            </w:r>
          </w:p>
        </w:tc>
        <w:tc>
          <w:tcPr>
            <w:tcW w:w="601" w:type="dxa"/>
            <w:tcBorders>
              <w:bottom w:val="single" w:sz="4" w:space="0" w:color="auto"/>
            </w:tcBorders>
          </w:tcPr>
          <w:p w14:paraId="4BA367DF" w14:textId="77777777" w:rsidR="004F08CA" w:rsidRPr="00D01CF2" w:rsidRDefault="004F08CA" w:rsidP="00F55C9D">
            <w:pPr>
              <w:pStyle w:val="TAC"/>
            </w:pPr>
            <w:r w:rsidRPr="00D01CF2">
              <w:t>2</w:t>
            </w:r>
          </w:p>
        </w:tc>
        <w:tc>
          <w:tcPr>
            <w:tcW w:w="601" w:type="dxa"/>
            <w:tcBorders>
              <w:bottom w:val="single" w:sz="4" w:space="0" w:color="auto"/>
              <w:right w:val="single" w:sz="4" w:space="0" w:color="auto"/>
            </w:tcBorders>
          </w:tcPr>
          <w:p w14:paraId="56D4C5E1" w14:textId="77777777" w:rsidR="004F08CA" w:rsidRPr="00D01CF2" w:rsidRDefault="004F08CA" w:rsidP="00F55C9D">
            <w:pPr>
              <w:pStyle w:val="TAC"/>
            </w:pPr>
            <w:r w:rsidRPr="00D01CF2">
              <w:t>1</w:t>
            </w:r>
          </w:p>
        </w:tc>
      </w:tr>
      <w:tr w:rsidR="004F08CA" w:rsidRPr="00D01CF2" w14:paraId="639001F1" w14:textId="77777777" w:rsidTr="00F55C9D">
        <w:trPr>
          <w:jc w:val="center"/>
        </w:trPr>
        <w:tc>
          <w:tcPr>
            <w:tcW w:w="1016" w:type="dxa"/>
            <w:tcBorders>
              <w:left w:val="single" w:sz="4" w:space="0" w:color="auto"/>
            </w:tcBorders>
          </w:tcPr>
          <w:p w14:paraId="232A2CE5" w14:textId="77777777" w:rsidR="004F08CA" w:rsidRPr="00D01CF2" w:rsidRDefault="004F08CA" w:rsidP="00F55C9D">
            <w:pPr>
              <w:pStyle w:val="TAC"/>
            </w:pPr>
            <w:r w:rsidRPr="00D01CF2">
              <w:t>1</w:t>
            </w:r>
          </w:p>
        </w:tc>
        <w:tc>
          <w:tcPr>
            <w:tcW w:w="390" w:type="dxa"/>
            <w:tcBorders>
              <w:right w:val="single" w:sz="4" w:space="0" w:color="auto"/>
            </w:tcBorders>
          </w:tcPr>
          <w:p w14:paraId="24091679" w14:textId="77777777" w:rsidR="004F08CA" w:rsidRPr="00D01CF2" w:rsidRDefault="004F08CA" w:rsidP="00F55C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BAFEC2A" w14:textId="77777777" w:rsidR="004F08CA" w:rsidRPr="00D01CF2" w:rsidRDefault="004F08CA" w:rsidP="00F55C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7703B051" w14:textId="77777777" w:rsidR="004F08CA" w:rsidRPr="00E63105" w:rsidRDefault="004F08CA" w:rsidP="00F55C9D">
            <w:pPr>
              <w:pStyle w:val="TAC"/>
              <w:rPr>
                <w:lang w:eastAsia="zh-CN"/>
              </w:rPr>
            </w:pPr>
            <w:r w:rsidRPr="00D01CF2">
              <w:rPr>
                <w:lang w:eastAsia="zh-CN"/>
              </w:rPr>
              <w:t>Spare</w:t>
            </w:r>
          </w:p>
        </w:tc>
      </w:tr>
      <w:tr w:rsidR="004F08CA" w:rsidRPr="00D01CF2" w14:paraId="247FE143" w14:textId="77777777" w:rsidTr="00F55C9D">
        <w:trPr>
          <w:jc w:val="center"/>
        </w:trPr>
        <w:tc>
          <w:tcPr>
            <w:tcW w:w="1016" w:type="dxa"/>
            <w:tcBorders>
              <w:left w:val="single" w:sz="4" w:space="0" w:color="auto"/>
            </w:tcBorders>
          </w:tcPr>
          <w:p w14:paraId="26A777C2" w14:textId="77777777" w:rsidR="004F08CA" w:rsidRPr="00D01CF2" w:rsidRDefault="004F08CA" w:rsidP="00F55C9D">
            <w:pPr>
              <w:pStyle w:val="TAC"/>
            </w:pPr>
            <w:r w:rsidRPr="00D01CF2">
              <w:t>2</w:t>
            </w:r>
          </w:p>
        </w:tc>
        <w:tc>
          <w:tcPr>
            <w:tcW w:w="390" w:type="dxa"/>
            <w:tcBorders>
              <w:right w:val="single" w:sz="4" w:space="0" w:color="auto"/>
            </w:tcBorders>
          </w:tcPr>
          <w:p w14:paraId="01AA14F6" w14:textId="77777777" w:rsidR="004F08CA" w:rsidRPr="00D01CF2" w:rsidRDefault="004F08CA" w:rsidP="00F55C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4F2DFC8" w14:textId="77777777" w:rsidR="004F08CA" w:rsidRPr="00D01CF2" w:rsidRDefault="004F08CA" w:rsidP="00F55C9D">
            <w:pPr>
              <w:pStyle w:val="TAC"/>
            </w:pPr>
            <w:r w:rsidRPr="00D01CF2">
              <w:t>Message Type</w:t>
            </w:r>
          </w:p>
        </w:tc>
      </w:tr>
      <w:tr w:rsidR="004F08CA" w:rsidRPr="00D01CF2" w14:paraId="3F84088A" w14:textId="77777777" w:rsidTr="00F55C9D">
        <w:trPr>
          <w:jc w:val="center"/>
        </w:trPr>
        <w:tc>
          <w:tcPr>
            <w:tcW w:w="1016" w:type="dxa"/>
            <w:tcBorders>
              <w:left w:val="single" w:sz="4" w:space="0" w:color="auto"/>
            </w:tcBorders>
          </w:tcPr>
          <w:p w14:paraId="58F1920B" w14:textId="77777777" w:rsidR="004F08CA" w:rsidRPr="00D01CF2" w:rsidRDefault="004F08CA" w:rsidP="00F55C9D">
            <w:pPr>
              <w:pStyle w:val="TAC"/>
              <w:rPr>
                <w:lang w:eastAsia="zh-CN"/>
              </w:rPr>
            </w:pPr>
            <w:r>
              <w:rPr>
                <w:lang w:eastAsia="zh-CN"/>
              </w:rPr>
              <w:t>3</w:t>
            </w:r>
          </w:p>
        </w:tc>
        <w:tc>
          <w:tcPr>
            <w:tcW w:w="390" w:type="dxa"/>
            <w:tcBorders>
              <w:right w:val="single" w:sz="4" w:space="0" w:color="auto"/>
            </w:tcBorders>
          </w:tcPr>
          <w:p w14:paraId="467C8D82" w14:textId="77777777" w:rsidR="004F08CA" w:rsidRPr="00D01CF2" w:rsidRDefault="004F08CA" w:rsidP="00F55C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34D8214" w14:textId="77777777" w:rsidR="004F08CA" w:rsidRPr="00D01CF2" w:rsidRDefault="004F08CA" w:rsidP="00F55C9D">
            <w:pPr>
              <w:pStyle w:val="TAC"/>
            </w:pPr>
            <w:r w:rsidRPr="00D01CF2">
              <w:t>Sequence Number</w:t>
            </w:r>
            <w:r>
              <w:t xml:space="preserve"> </w:t>
            </w:r>
            <w:r w:rsidRPr="00D01CF2">
              <w:t>(1</w:t>
            </w:r>
            <w:r w:rsidRPr="00D01CF2">
              <w:rPr>
                <w:vertAlign w:val="superscript"/>
              </w:rPr>
              <w:t>st</w:t>
            </w:r>
            <w:r w:rsidRPr="00D01CF2">
              <w:t xml:space="preserve"> Octet)</w:t>
            </w:r>
          </w:p>
        </w:tc>
      </w:tr>
      <w:tr w:rsidR="004F08CA" w:rsidRPr="00D01CF2" w14:paraId="712125B6" w14:textId="77777777" w:rsidTr="00F55C9D">
        <w:trPr>
          <w:jc w:val="center"/>
        </w:trPr>
        <w:tc>
          <w:tcPr>
            <w:tcW w:w="1016" w:type="dxa"/>
            <w:tcBorders>
              <w:left w:val="single" w:sz="4" w:space="0" w:color="auto"/>
            </w:tcBorders>
          </w:tcPr>
          <w:p w14:paraId="474876B7" w14:textId="77777777" w:rsidR="004F08CA" w:rsidRPr="00D01CF2" w:rsidRDefault="004F08CA" w:rsidP="00F55C9D">
            <w:pPr>
              <w:pStyle w:val="TAC"/>
              <w:rPr>
                <w:lang w:eastAsia="zh-CN"/>
              </w:rPr>
            </w:pPr>
            <w:r>
              <w:t>4</w:t>
            </w:r>
          </w:p>
        </w:tc>
        <w:tc>
          <w:tcPr>
            <w:tcW w:w="390" w:type="dxa"/>
            <w:tcBorders>
              <w:right w:val="single" w:sz="4" w:space="0" w:color="auto"/>
            </w:tcBorders>
          </w:tcPr>
          <w:p w14:paraId="41FF297D" w14:textId="77777777" w:rsidR="004F08CA" w:rsidRPr="00D01CF2" w:rsidRDefault="004F08CA" w:rsidP="00F55C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4E78689" w14:textId="77777777" w:rsidR="004F08CA" w:rsidRPr="00D01CF2" w:rsidDel="00F01107" w:rsidRDefault="004F08CA" w:rsidP="00F55C9D">
            <w:pPr>
              <w:pStyle w:val="TAC"/>
            </w:pPr>
            <w:r w:rsidRPr="00D01CF2">
              <w:t>Sequence Number</w:t>
            </w:r>
            <w:r>
              <w:t xml:space="preserve"> </w:t>
            </w:r>
            <w:r w:rsidRPr="00D01CF2">
              <w:t>(2</w:t>
            </w:r>
            <w:r w:rsidRPr="00D01CF2">
              <w:rPr>
                <w:vertAlign w:val="superscript"/>
              </w:rPr>
              <w:t>nd</w:t>
            </w:r>
            <w:r w:rsidRPr="00D01CF2">
              <w:t xml:space="preserve"> Octet)</w:t>
            </w:r>
          </w:p>
        </w:tc>
      </w:tr>
    </w:tbl>
    <w:p w14:paraId="1FB09F58" w14:textId="77777777"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lastRenderedPageBreak/>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7777777"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77777777" w:rsidR="004F08CA" w:rsidRDefault="004F08CA" w:rsidP="004F08CA">
      <w:pPr>
        <w:pStyle w:val="B1"/>
      </w:pPr>
      <w:r w:rsidRPr="00D01CF2">
        <w:t>-</w:t>
      </w:r>
      <w:r w:rsidRPr="00D01CF2">
        <w:tab/>
        <w:t xml:space="preserve">Octets </w:t>
      </w:r>
      <w:r>
        <w:t>3</w:t>
      </w:r>
      <w:r w:rsidRPr="00D01CF2">
        <w:t xml:space="preserve"> to </w:t>
      </w:r>
      <w:r>
        <w:t xml:space="preserve">4 </w:t>
      </w:r>
      <w:r w:rsidRPr="00D01CF2">
        <w:t xml:space="preserve">represent </w:t>
      </w:r>
      <w:r>
        <w:t>the</w:t>
      </w:r>
      <w:r w:rsidRPr="00D01CF2">
        <w:t xml:space="preserve"> Sequence Number field</w:t>
      </w:r>
      <w:r>
        <w:t xml:space="preserve"> which enables to correlate a response with a request</w:t>
      </w:r>
      <w:r w:rsidRPr="00D01CF2">
        <w:t>.</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89" w:name="_Toc19717250"/>
      <w:bookmarkStart w:id="90" w:name="_Toc27490733"/>
      <w:bookmarkStart w:id="91" w:name="_Toc27557026"/>
      <w:bookmarkStart w:id="92" w:name="_Toc27723943"/>
      <w:bookmarkStart w:id="93" w:name="_Toc36031016"/>
      <w:bookmarkStart w:id="94" w:name="_Toc36042936"/>
      <w:bookmarkStart w:id="95" w:name="_Toc36814261"/>
      <w:bookmarkStart w:id="96" w:name="_Toc44689115"/>
      <w:bookmarkStart w:id="97" w:name="_Toc44923869"/>
      <w:bookmarkStart w:id="98" w:name="_Toc51860838"/>
      <w:bookmarkStart w:id="99" w:name="_Toc57930609"/>
      <w:bookmarkStart w:id="100" w:name="_Toc57931239"/>
      <w:bookmarkStart w:id="101" w:name="_Toc130904536"/>
      <w:bookmarkStart w:id="102" w:name="_Toc144712002"/>
      <w:bookmarkEnd w:id="70"/>
      <w:r w:rsidRPr="00941E4B">
        <w:rPr>
          <w:lang w:val="en-US"/>
        </w:rPr>
        <w:t>7.1.3</w:t>
      </w:r>
      <w:r w:rsidRPr="00941E4B">
        <w:rPr>
          <w:lang w:val="en-US"/>
        </w:rPr>
        <w:tab/>
        <w:t>Information Elements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70A950" w14:textId="77777777" w:rsidR="004F08CA" w:rsidRDefault="004F08CA" w:rsidP="004F08CA">
      <w:pPr>
        <w:pStyle w:val="Heading4"/>
      </w:pPr>
      <w:bookmarkStart w:id="103" w:name="_Toc19717251"/>
      <w:bookmarkStart w:id="104" w:name="_Toc27490734"/>
      <w:bookmarkStart w:id="105" w:name="_Toc27557027"/>
      <w:bookmarkStart w:id="106" w:name="_Toc27723944"/>
      <w:bookmarkStart w:id="107" w:name="_Toc36031017"/>
      <w:bookmarkStart w:id="108" w:name="_Toc36042937"/>
      <w:bookmarkStart w:id="109" w:name="_Toc36814262"/>
      <w:bookmarkStart w:id="110" w:name="_Toc44689116"/>
      <w:bookmarkStart w:id="111" w:name="_Toc44923870"/>
      <w:bookmarkStart w:id="112" w:name="_Toc51860839"/>
      <w:bookmarkStart w:id="113" w:name="_Toc57930610"/>
      <w:bookmarkStart w:id="114" w:name="_Toc57931240"/>
      <w:bookmarkStart w:id="115" w:name="_Toc130904537"/>
      <w:bookmarkStart w:id="116" w:name="_Toc144712003"/>
      <w:r>
        <w:t>7.1.3.1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17" w:name="_Toc19717252"/>
      <w:bookmarkStart w:id="118" w:name="_Toc27490735"/>
      <w:bookmarkStart w:id="119" w:name="_Toc27557028"/>
      <w:bookmarkStart w:id="120" w:name="_Toc27723945"/>
      <w:bookmarkStart w:id="121" w:name="_Toc36031018"/>
      <w:bookmarkStart w:id="122" w:name="_Toc36042938"/>
      <w:bookmarkStart w:id="123" w:name="_Toc36814263"/>
      <w:bookmarkStart w:id="124" w:name="_Toc44689117"/>
      <w:bookmarkStart w:id="125" w:name="_Toc44923871"/>
      <w:bookmarkStart w:id="126" w:name="_Toc51860840"/>
      <w:bookmarkStart w:id="127" w:name="_Toc57930611"/>
      <w:bookmarkStart w:id="128" w:name="_Toc57931241"/>
      <w:bookmarkStart w:id="129" w:name="_Toc130904538"/>
      <w:bookmarkStart w:id="130" w:name="_Toc144712004"/>
      <w:r>
        <w:t>7.1.3.2</w:t>
      </w:r>
      <w:r>
        <w:tab/>
        <w:t>Presence Requirements of Information Elements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4ABC7D0" w14:textId="07D7CD53" w:rsidR="004F08CA" w:rsidRDefault="004F08CA" w:rsidP="004F08CA">
      <w:r>
        <w:t>IEs within messages shall be specified with one of the following presence requirement</w:t>
      </w:r>
      <w:r w:rsidR="00CD6533">
        <w:t>s</w:t>
      </w:r>
      <w:r>
        <w:t>:</w:t>
      </w:r>
    </w:p>
    <w:p w14:paraId="4D1D1FEC" w14:textId="77777777" w:rsidR="004F08CA" w:rsidRDefault="004F08CA" w:rsidP="004F08CA">
      <w:pPr>
        <w:pStyle w:val="B1"/>
      </w:pPr>
      <w:r>
        <w:t>-</w:t>
      </w:r>
      <w:r>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77777777"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77777777" w:rsidR="004F08CA" w:rsidRDefault="004F08CA" w:rsidP="004F08CA">
      <w:pPr>
        <w:rPr>
          <w:lang w:eastAsia="ja-JP"/>
        </w:rPr>
      </w:pPr>
      <w:r>
        <w:rPr>
          <w:lang w:eastAsia="ja-JP"/>
        </w:rPr>
        <w:t xml:space="preserve">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lastRenderedPageBreak/>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7777777" w:rsidR="004F08CA" w:rsidRDefault="004F08CA" w:rsidP="004F08CA">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 xml:space="preserve">regardless of whether there are other mandatory or conditional IEs defined for a given response message. </w:t>
      </w:r>
    </w:p>
    <w:p w14:paraId="2CC2D8AA" w14:textId="77777777" w:rsidR="004F08CA" w:rsidRDefault="004F08CA" w:rsidP="004F08CA">
      <w:pPr>
        <w:pStyle w:val="Heading4"/>
        <w:rPr>
          <w:lang w:eastAsia="en-GB"/>
        </w:rPr>
      </w:pPr>
      <w:bookmarkStart w:id="131" w:name="_Toc19717253"/>
      <w:bookmarkStart w:id="132" w:name="_Toc27490736"/>
      <w:bookmarkStart w:id="133" w:name="_Toc27557029"/>
      <w:bookmarkStart w:id="134" w:name="_Toc27723946"/>
      <w:bookmarkStart w:id="135" w:name="_Toc36031019"/>
      <w:bookmarkStart w:id="136" w:name="_Toc36042939"/>
      <w:bookmarkStart w:id="137" w:name="_Toc36814264"/>
      <w:bookmarkStart w:id="138" w:name="_Toc44689118"/>
      <w:bookmarkStart w:id="139" w:name="_Toc44923872"/>
      <w:bookmarkStart w:id="140" w:name="_Toc51860841"/>
      <w:bookmarkStart w:id="141" w:name="_Toc57930612"/>
      <w:bookmarkStart w:id="142" w:name="_Toc57931242"/>
      <w:bookmarkStart w:id="143" w:name="_Toc130904539"/>
      <w:bookmarkStart w:id="144" w:name="_Toc144712005"/>
      <w:r>
        <w:t>7.1.3.3</w:t>
      </w:r>
      <w:r>
        <w:tab/>
        <w:t>Grouped Information Elements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45" w:name="_Toc19717254"/>
      <w:bookmarkStart w:id="146" w:name="_Toc27490737"/>
      <w:bookmarkStart w:id="147" w:name="_Toc27557030"/>
      <w:bookmarkStart w:id="148" w:name="_Toc27723947"/>
      <w:bookmarkStart w:id="149" w:name="_Toc36031020"/>
      <w:bookmarkStart w:id="150" w:name="_Toc36042940"/>
      <w:bookmarkStart w:id="151" w:name="_Toc36814265"/>
      <w:bookmarkStart w:id="152" w:name="_Toc44689119"/>
      <w:bookmarkStart w:id="15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54" w:name="_Toc51860842"/>
      <w:bookmarkStart w:id="155" w:name="_Toc57930613"/>
      <w:bookmarkStart w:id="156" w:name="_Toc57931243"/>
      <w:bookmarkStart w:id="157" w:name="_Toc130904540"/>
      <w:bookmarkStart w:id="158" w:name="_Toc144712006"/>
      <w:r>
        <w:t>7.1.3.4</w:t>
      </w:r>
      <w:r>
        <w:tab/>
        <w:t>Information Element Type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59" w:name="_Toc19717255"/>
      <w:bookmarkStart w:id="160" w:name="_Toc27490738"/>
      <w:bookmarkStart w:id="161" w:name="_Toc27557031"/>
      <w:bookmarkStart w:id="162" w:name="_Toc27723948"/>
      <w:bookmarkStart w:id="163" w:name="_Toc36031021"/>
      <w:bookmarkStart w:id="164" w:name="_Toc36042941"/>
      <w:bookmarkStart w:id="165" w:name="_Toc36814266"/>
      <w:bookmarkStart w:id="166" w:name="_Toc44689120"/>
      <w:bookmarkStart w:id="167" w:name="_Toc44923874"/>
      <w:bookmarkStart w:id="168" w:name="_Toc51860843"/>
      <w:bookmarkStart w:id="169" w:name="_Toc57930614"/>
      <w:bookmarkStart w:id="170" w:name="_Toc57931244"/>
      <w:bookmarkStart w:id="171" w:name="_Toc130904541"/>
      <w:bookmarkStart w:id="172" w:name="_Toc144712007"/>
      <w:r>
        <w:t>7.2</w:t>
      </w:r>
      <w:r>
        <w:tab/>
        <w:t>Message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73" w:name="_PERM_MCCTEMPBM_CRPT05020026___7"/>
        <w:bookmarkEnd w:id="17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74" w:name="_Toc144712008"/>
      <w:r>
        <w:lastRenderedPageBreak/>
        <w:t>7.3</w:t>
      </w:r>
      <w:r>
        <w:tab/>
        <w:t>Messages</w:t>
      </w:r>
      <w:bookmarkEnd w:id="174"/>
    </w:p>
    <w:p w14:paraId="6AE43A56" w14:textId="04823EF8" w:rsidR="00E2696C" w:rsidRDefault="00E2696C" w:rsidP="008D6DF1">
      <w:pPr>
        <w:pStyle w:val="Heading3"/>
      </w:pPr>
      <w:bookmarkStart w:id="175" w:name="_Toc144712009"/>
      <w:r>
        <w:t>7.</w:t>
      </w:r>
      <w:r w:rsidR="00767E62">
        <w:t>3.</w:t>
      </w:r>
      <w:r>
        <w:t>1</w:t>
      </w:r>
      <w:r>
        <w:tab/>
        <w:t>Get Request</w:t>
      </w:r>
      <w:bookmarkEnd w:id="175"/>
    </w:p>
    <w:p w14:paraId="509EED80" w14:textId="303186FA" w:rsidR="00E2696C" w:rsidRDefault="00E2696C" w:rsidP="00767E62">
      <w:pPr>
        <w:pStyle w:val="Heading4"/>
        <w:rPr>
          <w:lang w:eastAsia="ko-KR"/>
        </w:rPr>
      </w:pPr>
      <w:bookmarkStart w:id="176" w:name="_Toc33963275"/>
      <w:bookmarkStart w:id="177" w:name="_Toc34393345"/>
      <w:bookmarkStart w:id="178" w:name="_Toc45216161"/>
      <w:bookmarkStart w:id="179" w:name="_Toc51931730"/>
      <w:bookmarkStart w:id="180" w:name="_Toc58235089"/>
      <w:bookmarkStart w:id="181" w:name="_Toc131692890"/>
      <w:bookmarkStart w:id="182" w:name="_Toc144712010"/>
      <w:r>
        <w:t>7.</w:t>
      </w:r>
      <w:r w:rsidR="00767E62">
        <w:t>3.</w:t>
      </w:r>
      <w:r>
        <w:t>1.1</w:t>
      </w:r>
      <w:r>
        <w:tab/>
      </w:r>
      <w:r>
        <w:rPr>
          <w:lang w:eastAsia="ko-KR"/>
        </w:rPr>
        <w:t>Message definition</w:t>
      </w:r>
      <w:bookmarkEnd w:id="176"/>
      <w:bookmarkEnd w:id="177"/>
      <w:bookmarkEnd w:id="178"/>
      <w:bookmarkEnd w:id="179"/>
      <w:bookmarkEnd w:id="180"/>
      <w:bookmarkEnd w:id="181"/>
      <w:bookmarkEnd w:id="18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183" w:name="_Toc144712011"/>
      <w:r>
        <w:t>7.</w:t>
      </w:r>
      <w:r w:rsidR="00767E62">
        <w:t>3.</w:t>
      </w:r>
      <w:r>
        <w:t>2</w:t>
      </w:r>
      <w:r>
        <w:tab/>
        <w:t>Get Response</w:t>
      </w:r>
      <w:bookmarkEnd w:id="183"/>
    </w:p>
    <w:p w14:paraId="2EC174D8" w14:textId="7D73BAF8" w:rsidR="00E2696C" w:rsidRDefault="00E2696C" w:rsidP="00767E62">
      <w:pPr>
        <w:pStyle w:val="Heading4"/>
      </w:pPr>
      <w:bookmarkStart w:id="184" w:name="_Toc144712012"/>
      <w:r>
        <w:t>7.</w:t>
      </w:r>
      <w:r w:rsidR="00767E62">
        <w:t>3.</w:t>
      </w:r>
      <w:r>
        <w:t>2.1</w:t>
      </w:r>
      <w:r>
        <w:tab/>
        <w:t>Message definition</w:t>
      </w:r>
      <w:bookmarkEnd w:id="18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185" w:name="_Toc144712013"/>
      <w:r>
        <w:t>7.</w:t>
      </w:r>
      <w:r w:rsidR="00767E62">
        <w:t>3.</w:t>
      </w:r>
      <w:r>
        <w:t>3</w:t>
      </w:r>
      <w:r>
        <w:tab/>
        <w:t>Set Request</w:t>
      </w:r>
      <w:bookmarkEnd w:id="185"/>
    </w:p>
    <w:p w14:paraId="42CEB1DC" w14:textId="66A33C15" w:rsidR="00E2696C" w:rsidRDefault="00E2696C">
      <w:pPr>
        <w:pStyle w:val="Heading4"/>
      </w:pPr>
      <w:bookmarkStart w:id="186" w:name="_Toc144712014"/>
      <w:r>
        <w:t>7.</w:t>
      </w:r>
      <w:r w:rsidR="00767E62">
        <w:t>3.</w:t>
      </w:r>
      <w:r>
        <w:t>3.1</w:t>
      </w:r>
      <w:r>
        <w:tab/>
        <w:t>Message definition</w:t>
      </w:r>
      <w:bookmarkEnd w:id="18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9AD11A" w14:textId="7D6F6FCB"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p w14:paraId="2754A5EB" w14:textId="77777777" w:rsidR="00630684" w:rsidRDefault="00630684" w:rsidP="006E2777">
            <w:pPr>
              <w:pStyle w:val="TAL"/>
              <w:keepNext w:val="0"/>
              <w:rPr>
                <w:szCs w:val="18"/>
                <w:lang w:eastAsia="en-GB"/>
              </w:rPr>
            </w:pPr>
            <w:r>
              <w:rPr>
                <w:szCs w:val="18"/>
                <w:lang w:eastAsia="zh-CN"/>
              </w:rPr>
              <w:t>Several IEs with the same IE type may be present to add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4131698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41FFCB" w14:textId="77777777" w:rsidR="00630684" w:rsidRDefault="00630684" w:rsidP="006E2777">
            <w:pPr>
              <w:pStyle w:val="TAL"/>
              <w:keepNext w:val="0"/>
              <w:jc w:val="center"/>
              <w:rPr>
                <w:szCs w:val="18"/>
                <w:lang w:eastAsia="en-GB"/>
              </w:rPr>
            </w:pPr>
            <w:r>
              <w:rPr>
                <w:szCs w:val="18"/>
                <w:lang w:eastAsia="en-GB"/>
              </w:rPr>
              <w:t>Modify TN Stream Configuration</w:t>
            </w:r>
          </w:p>
        </w:tc>
        <w:tc>
          <w:tcPr>
            <w:tcW w:w="425" w:type="dxa"/>
            <w:tcBorders>
              <w:top w:val="single" w:sz="4" w:space="0" w:color="auto"/>
              <w:left w:val="single" w:sz="4" w:space="0" w:color="auto"/>
              <w:bottom w:val="single" w:sz="4" w:space="0" w:color="auto"/>
              <w:right w:val="single" w:sz="4" w:space="0" w:color="auto"/>
            </w:tcBorders>
          </w:tcPr>
          <w:p w14:paraId="1FFED2E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DEED98B" w14:textId="73E79B93" w:rsidR="00630684" w:rsidRDefault="00630684" w:rsidP="006E2777">
            <w:pPr>
              <w:pStyle w:val="TAL"/>
              <w:keepNext w:val="0"/>
              <w:rPr>
                <w:szCs w:val="18"/>
                <w:lang w:eastAsia="en-GB"/>
              </w:rPr>
            </w:pPr>
            <w:r>
              <w:rPr>
                <w:szCs w:val="18"/>
                <w:lang w:eastAsia="en-GB"/>
              </w:rPr>
              <w:t>This IE shall be present if it is requested to modify the configuration of an existing TN stream. See Table 7.</w:t>
            </w:r>
            <w:r w:rsidR="0030344D">
              <w:rPr>
                <w:szCs w:val="18"/>
                <w:lang w:eastAsia="en-GB"/>
              </w:rPr>
              <w:t>3.</w:t>
            </w:r>
            <w:r>
              <w:rPr>
                <w:szCs w:val="18"/>
                <w:lang w:eastAsia="en-GB"/>
              </w:rPr>
              <w:t>3.1-3.</w:t>
            </w:r>
          </w:p>
          <w:p w14:paraId="1F1C5E3F" w14:textId="77777777" w:rsidR="00630684" w:rsidRDefault="00630684" w:rsidP="006E2777">
            <w:pPr>
              <w:pStyle w:val="TAL"/>
              <w:keepNext w:val="0"/>
              <w:rPr>
                <w:szCs w:val="18"/>
                <w:lang w:eastAsia="en-GB"/>
              </w:rPr>
            </w:pPr>
            <w:r>
              <w:rPr>
                <w:szCs w:val="18"/>
                <w:lang w:eastAsia="zh-CN"/>
              </w:rPr>
              <w:t>Several IEs with the same IE type may be present to modify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1E586BEF" w14:textId="77777777" w:rsidR="00630684" w:rsidRDefault="00630684" w:rsidP="006E2777">
            <w:pPr>
              <w:pStyle w:val="TAC"/>
              <w:rPr>
                <w:szCs w:val="18"/>
                <w:lang w:eastAsia="en-GB"/>
              </w:rPr>
            </w:pPr>
            <w:r>
              <w:rPr>
                <w:szCs w:val="18"/>
                <w:lang w:eastAsia="en-GB"/>
              </w:rPr>
              <w:t>Modify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7ED54EF" w14:textId="1171D2BA"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3.1-4.</w:t>
            </w:r>
          </w:p>
          <w:p w14:paraId="26E02F31" w14:textId="77777777" w:rsidR="00630684" w:rsidRDefault="00630684" w:rsidP="006E2777">
            <w:pPr>
              <w:pStyle w:val="TAL"/>
              <w:keepNext w:val="0"/>
              <w:rPr>
                <w:szCs w:val="18"/>
                <w:lang w:eastAsia="en-GB"/>
              </w:rPr>
            </w:pPr>
            <w:r>
              <w:rPr>
                <w:szCs w:val="18"/>
                <w:lang w:eastAsia="zh-CN"/>
              </w:rPr>
              <w:t>Several IEs with the same IE type may be present to delete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77777777" w:rsidR="00630684" w:rsidRDefault="00630684" w:rsidP="006E2777">
            <w:pPr>
              <w:pStyle w:val="TAL"/>
              <w:keepNext w:val="0"/>
              <w:jc w:val="center"/>
              <w:rPr>
                <w:szCs w:val="18"/>
                <w:lang w:eastAsia="en-GB"/>
              </w:rPr>
            </w:pPr>
            <w:r>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77777777" w:rsidR="00630684" w:rsidRDefault="00630684" w:rsidP="006E2777">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5B3CE2E9" w14:textId="3F72B58F" w:rsidR="00630684" w:rsidRDefault="00630684" w:rsidP="006E2777">
            <w:pPr>
              <w:pStyle w:val="TAL"/>
              <w:keepNext w:val="0"/>
              <w:rPr>
                <w:szCs w:val="18"/>
                <w:lang w:eastAsia="en-GB"/>
              </w:rPr>
            </w:pPr>
            <w:r>
              <w:rPr>
                <w:szCs w:val="18"/>
                <w:lang w:eastAsia="en-GB"/>
              </w:rPr>
              <w:t xml:space="preserve">This IE may be sent to a Talker. When present, it shall contain parameters that enable the AN-TL/CN-TL to calculate gate control information </w:t>
            </w:r>
            <w:r>
              <w:rPr>
                <w:lang w:val="en-US"/>
              </w:rPr>
              <w:t>for the Interface/Port(s) associated with TN streams being added, modified or deleted</w:t>
            </w:r>
            <w:r>
              <w:rPr>
                <w:szCs w:val="18"/>
                <w:lang w:eastAsia="en-GB"/>
              </w:rPr>
              <w:t>. See Table 7.</w:t>
            </w:r>
            <w:r w:rsidR="0030344D">
              <w:rPr>
                <w:szCs w:val="18"/>
                <w:lang w:eastAsia="en-GB"/>
              </w:rPr>
              <w:t>3.</w:t>
            </w:r>
            <w:r>
              <w:rPr>
                <w:szCs w:val="18"/>
                <w:lang w:eastAsia="en-GB"/>
              </w:rPr>
              <w:t>3.1-5.</w:t>
            </w:r>
          </w:p>
          <w:p w14:paraId="49D9F57C" w14:textId="77777777" w:rsidR="00630684" w:rsidRDefault="00630684" w:rsidP="006E2777">
            <w:pPr>
              <w:pStyle w:val="TAL"/>
              <w:keepNext w:val="0"/>
              <w:rPr>
                <w:szCs w:val="18"/>
                <w:lang w:eastAsia="en-GB"/>
              </w:rPr>
            </w:pPr>
            <w:r w:rsidRPr="001179C9">
              <w:rPr>
                <w:szCs w:val="18"/>
                <w:lang w:eastAsia="zh-CN"/>
              </w:rPr>
              <w:t>Several IEs with the same IE type may be present to provide</w:t>
            </w:r>
            <w:r>
              <w:rPr>
                <w:szCs w:val="18"/>
                <w:lang w:eastAsia="zh-CN"/>
              </w:rPr>
              <w:t xml:space="preserve"> parameters for</w:t>
            </w:r>
            <w:r w:rsidRPr="001179C9">
              <w:rPr>
                <w:szCs w:val="18"/>
                <w:lang w:eastAsia="zh-CN"/>
              </w:rPr>
              <w:t xml:space="preserve"> </w:t>
            </w:r>
            <w:r>
              <w:rPr>
                <w:szCs w:val="18"/>
                <w:lang w:eastAsia="zh-CN"/>
              </w:rPr>
              <w:t>gate control information calculation for multiple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77777777" w:rsidR="00630684" w:rsidRDefault="00630684" w:rsidP="006E2777">
            <w:pPr>
              <w:pStyle w:val="TAC"/>
              <w:rPr>
                <w:szCs w:val="18"/>
                <w:lang w:eastAsia="en-GB"/>
              </w:rPr>
            </w:pPr>
            <w:r>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6D112E72"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.3.1-5.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77777777" w:rsidR="00630684" w:rsidRDefault="00630684" w:rsidP="006E2777">
            <w:pPr>
              <w:pStyle w:val="TAL"/>
              <w:keepNext w:val="0"/>
              <w:rPr>
                <w:lang w:val="en-US"/>
              </w:rPr>
            </w:pPr>
            <w:r>
              <w:rPr>
                <w:lang w:val="en-US"/>
              </w:rPr>
              <w:t xml:space="preserve">Interface configuration of the ES for the TN stream, indicating an interface/port with which the TN stream is to be associated. </w:t>
            </w:r>
          </w:p>
          <w:p w14:paraId="7BFD998A" w14:textId="77777777" w:rsidR="00630684" w:rsidRDefault="00630684" w:rsidP="006E2777">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75568E99" w14:textId="77777777" w:rsidR="00630684" w:rsidRDefault="00630684" w:rsidP="00630684">
      <w:pPr>
        <w:rPr>
          <w:lang w:eastAsia="ko-KR"/>
        </w:rPr>
      </w:pPr>
    </w:p>
    <w:p w14:paraId="14A97A32" w14:textId="3CA40075" w:rsidR="00630684" w:rsidRDefault="00630684" w:rsidP="00630684">
      <w:pPr>
        <w:pStyle w:val="TH"/>
      </w:pPr>
      <w:r>
        <w:t>Table 7.</w:t>
      </w:r>
      <w:r w:rsidR="0030344D">
        <w:t>3.</w:t>
      </w:r>
      <w:r>
        <w:t>3.1-3: Modify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A2FF56E"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19852"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D588E"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2675" w14:textId="3318E9F1" w:rsidR="00630684" w:rsidRPr="00FA7B85" w:rsidRDefault="00630684" w:rsidP="006E2777">
            <w:pPr>
              <w:pStyle w:val="TAH"/>
              <w:rPr>
                <w:b w:val="0"/>
                <w:szCs w:val="18"/>
                <w:lang w:val="en-US" w:eastAsia="en-GB"/>
              </w:rPr>
            </w:pPr>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6</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F65C5" w14:textId="77777777" w:rsidR="00630684" w:rsidRPr="00FA7B85" w:rsidRDefault="00630684" w:rsidP="006E2777">
            <w:pPr>
              <w:pStyle w:val="TAH"/>
              <w:rPr>
                <w:b w:val="0"/>
                <w:szCs w:val="18"/>
                <w:lang w:val="en-US" w:eastAsia="en-GB"/>
              </w:rPr>
            </w:pPr>
          </w:p>
        </w:tc>
      </w:tr>
      <w:tr w:rsidR="00630684" w14:paraId="36C96EF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660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14DE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604A3"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AEC4" w14:textId="77777777" w:rsidR="00630684" w:rsidRPr="00D25910" w:rsidRDefault="00630684" w:rsidP="006E2777">
            <w:pPr>
              <w:pStyle w:val="TAH"/>
              <w:rPr>
                <w:b w:val="0"/>
                <w:szCs w:val="18"/>
                <w:lang w:eastAsia="en-GB"/>
              </w:rPr>
            </w:pPr>
          </w:p>
        </w:tc>
      </w:tr>
      <w:tr w:rsidR="00630684" w14:paraId="7F779347"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8B2EAC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2E6719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DA1AE9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EB48C4F" w14:textId="77777777" w:rsidR="00630684" w:rsidRDefault="00630684" w:rsidP="006E2777">
            <w:pPr>
              <w:pStyle w:val="TAH"/>
              <w:rPr>
                <w:lang w:eastAsia="en-GB"/>
              </w:rPr>
            </w:pPr>
            <w:r>
              <w:rPr>
                <w:lang w:eastAsia="en-GB"/>
              </w:rPr>
              <w:t>IE Type</w:t>
            </w:r>
          </w:p>
        </w:tc>
      </w:tr>
      <w:tr w:rsidR="00630684" w14:paraId="2E03AE16"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95A102B"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7F2B0162"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FE0FC8C" w14:textId="77777777" w:rsidR="00630684" w:rsidRDefault="00630684" w:rsidP="006E2777">
            <w:pPr>
              <w:pStyle w:val="TAL"/>
              <w:keepNext w:val="0"/>
              <w:rPr>
                <w:szCs w:val="18"/>
                <w:lang w:eastAsia="en-GB"/>
              </w:rPr>
            </w:pPr>
            <w:r>
              <w:rPr>
                <w:lang w:val="en-US"/>
              </w:rPr>
              <w:t>This IE shall contain the TN stream ID of the stream configuration to be modified.</w:t>
            </w:r>
          </w:p>
        </w:tc>
        <w:tc>
          <w:tcPr>
            <w:tcW w:w="1984" w:type="dxa"/>
            <w:tcBorders>
              <w:top w:val="single" w:sz="4" w:space="0" w:color="auto"/>
              <w:left w:val="single" w:sz="4" w:space="0" w:color="auto"/>
              <w:bottom w:val="single" w:sz="4" w:space="0" w:color="auto"/>
              <w:right w:val="single" w:sz="4" w:space="0" w:color="auto"/>
            </w:tcBorders>
            <w:vAlign w:val="center"/>
          </w:tcPr>
          <w:p w14:paraId="654548B8" w14:textId="77777777" w:rsidR="00630684" w:rsidRDefault="00630684" w:rsidP="006E2777">
            <w:pPr>
              <w:pStyle w:val="TAC"/>
              <w:rPr>
                <w:szCs w:val="18"/>
                <w:lang w:eastAsia="en-GB"/>
              </w:rPr>
            </w:pPr>
            <w:r>
              <w:rPr>
                <w:szCs w:val="18"/>
                <w:lang w:eastAsia="en-GB"/>
              </w:rPr>
              <w:t>TN Stream ID</w:t>
            </w:r>
          </w:p>
        </w:tc>
      </w:tr>
      <w:tr w:rsidR="00630684" w14:paraId="02ABADF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5E3A4367"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7C38B63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B30FC2" w14:textId="77777777" w:rsidR="00630684" w:rsidRDefault="00630684" w:rsidP="006E2777">
            <w:pPr>
              <w:pStyle w:val="TAL"/>
              <w:keepNext w:val="0"/>
              <w:rPr>
                <w:lang w:val="en-US"/>
              </w:rPr>
            </w:pPr>
            <w:r>
              <w:rPr>
                <w:lang w:val="en-US"/>
              </w:rPr>
              <w:t xml:space="preserve">This IE shall be present if a different port (Interface Name) needs to be used for the TN stream. </w:t>
            </w:r>
          </w:p>
          <w:p w14:paraId="3E704CBC" w14:textId="77777777" w:rsidR="00630684" w:rsidRDefault="00630684" w:rsidP="006E2777">
            <w:pPr>
              <w:pStyle w:val="TAL"/>
              <w:keepNext w:val="0"/>
              <w:rPr>
                <w:lang w:val="en-US"/>
              </w:rPr>
            </w:pPr>
            <w:r>
              <w:rPr>
                <w:lang w:val="en-US"/>
              </w:rPr>
              <w:t>When present, this IE shall be set as during the addition of the TN stream configuration but with the new port (Interface Name).</w:t>
            </w:r>
          </w:p>
          <w:p w14:paraId="753C982B" w14:textId="77777777" w:rsidR="00630684" w:rsidRDefault="00630684" w:rsidP="006E2777">
            <w:pPr>
              <w:pStyle w:val="TAL"/>
              <w:keepNext w:val="0"/>
              <w:rPr>
                <w:szCs w:val="18"/>
                <w:lang w:eastAsia="en-GB"/>
              </w:rPr>
            </w:pPr>
            <w:r>
              <w:rPr>
                <w:szCs w:val="18"/>
                <w:lang w:eastAsia="zh-CN"/>
              </w:rPr>
              <w:t xml:space="preserve">If this IE is received, the AN-TL/CN-TL shall replace any earlier received Interface Configuration with the new information received in this IE. </w:t>
            </w:r>
          </w:p>
        </w:tc>
        <w:tc>
          <w:tcPr>
            <w:tcW w:w="1984" w:type="dxa"/>
            <w:tcBorders>
              <w:top w:val="single" w:sz="4" w:space="0" w:color="auto"/>
              <w:left w:val="single" w:sz="4" w:space="0" w:color="auto"/>
              <w:bottom w:val="single" w:sz="4" w:space="0" w:color="auto"/>
              <w:right w:val="single" w:sz="4" w:space="0" w:color="auto"/>
            </w:tcBorders>
            <w:vAlign w:val="center"/>
          </w:tcPr>
          <w:p w14:paraId="30A69B97" w14:textId="77777777" w:rsidR="00630684" w:rsidRDefault="00630684" w:rsidP="006E2777">
            <w:pPr>
              <w:pStyle w:val="TAC"/>
              <w:rPr>
                <w:szCs w:val="18"/>
                <w:lang w:eastAsia="en-GB"/>
              </w:rPr>
            </w:pPr>
            <w:r>
              <w:rPr>
                <w:szCs w:val="18"/>
                <w:lang w:eastAsia="en-GB"/>
              </w:rPr>
              <w:t>Interface configuration</w:t>
            </w:r>
          </w:p>
        </w:tc>
      </w:tr>
    </w:tbl>
    <w:p w14:paraId="0F3DF331" w14:textId="77777777" w:rsidR="00630684" w:rsidRDefault="00630684" w:rsidP="00630684">
      <w:pPr>
        <w:rPr>
          <w:lang w:eastAsia="ko-KR"/>
        </w:rPr>
      </w:pPr>
    </w:p>
    <w:p w14:paraId="56A74816" w14:textId="24B7A041" w:rsidR="00630684" w:rsidRDefault="00630684" w:rsidP="00630684">
      <w:pPr>
        <w:pStyle w:val="TH"/>
      </w:pPr>
      <w:r>
        <w:lastRenderedPageBreak/>
        <w:t>Table 7.</w:t>
      </w:r>
      <w:r w:rsidR="0030344D">
        <w:t>3.</w:t>
      </w:r>
      <w:r>
        <w:t>3.1-4: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2ECD2A51" w:rsidR="00630684" w:rsidRDefault="00630684" w:rsidP="00630684">
      <w:pPr>
        <w:pStyle w:val="TH"/>
      </w:pPr>
      <w:r>
        <w:t>Table 7.</w:t>
      </w:r>
      <w:r w:rsidR="0030344D">
        <w:t>3.</w:t>
      </w:r>
      <w:r>
        <w:t>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41917014" w:rsidR="00630684" w:rsidRDefault="00630684" w:rsidP="00630684">
      <w:pPr>
        <w:pStyle w:val="TH"/>
      </w:pPr>
      <w:r>
        <w:t>Table 7.</w:t>
      </w:r>
      <w:r w:rsidR="0030344D">
        <w:t>3.</w:t>
      </w:r>
      <w:r>
        <w:t xml:space="preserve">3.1-6: </w:t>
      </w:r>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2152B2C2" w:rsidR="00630684" w:rsidRPr="00F00130" w:rsidRDefault="00630684" w:rsidP="006E2777">
            <w:pPr>
              <w:pStyle w:val="TAH"/>
              <w:rPr>
                <w:b w:val="0"/>
                <w:szCs w:val="18"/>
                <w:lang w:val="en-US" w:eastAsia="en-GB"/>
              </w:rPr>
            </w:pP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sidR="00F002C0">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77777777"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 xml:space="preserve">shall contain Gate Control parameters of a TN stream mapped to the interface. </w:t>
            </w:r>
            <w:r w:rsidRPr="001179C9">
              <w:rPr>
                <w:szCs w:val="18"/>
                <w:lang w:eastAsia="en-GB"/>
              </w:rPr>
              <w:t xml:space="preserve"> </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tbl>
    <w:p w14:paraId="597ABD68" w14:textId="77777777" w:rsidR="00630684" w:rsidRPr="00630684" w:rsidRDefault="00630684" w:rsidP="008D6DF1"/>
    <w:p w14:paraId="0E8A0AD5" w14:textId="745252B9" w:rsidR="00E2696C" w:rsidRPr="00392A96" w:rsidRDefault="00E2696C" w:rsidP="008D6DF1">
      <w:pPr>
        <w:pStyle w:val="Heading3"/>
      </w:pPr>
      <w:bookmarkStart w:id="187" w:name="_Toc144712015"/>
      <w:r>
        <w:t>7.</w:t>
      </w:r>
      <w:r w:rsidR="00767E62">
        <w:t>3.</w:t>
      </w:r>
      <w:r>
        <w:t>4</w:t>
      </w:r>
      <w:r>
        <w:tab/>
        <w:t>Set Response</w:t>
      </w:r>
      <w:bookmarkEnd w:id="187"/>
    </w:p>
    <w:p w14:paraId="60CE52E9" w14:textId="75E405B9" w:rsidR="00E2696C" w:rsidRDefault="00E2696C">
      <w:pPr>
        <w:pStyle w:val="Heading4"/>
      </w:pPr>
      <w:bookmarkStart w:id="188" w:name="_Toc144712016"/>
      <w:r>
        <w:t>7.</w:t>
      </w:r>
      <w:r w:rsidR="00767E62">
        <w:t>3.</w:t>
      </w:r>
      <w:r>
        <w:t>4.1</w:t>
      </w:r>
      <w:r>
        <w:tab/>
        <w:t>Message definition</w:t>
      </w:r>
      <w:bookmarkEnd w:id="18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This IE shall indicate success, partial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r w:rsidR="00630684" w14:paraId="0C030ED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3CDC82" w14:textId="77777777" w:rsidR="00630684" w:rsidRDefault="00630684" w:rsidP="006E2777">
            <w:pPr>
              <w:pStyle w:val="TAL"/>
              <w:keepNext w:val="0"/>
              <w:jc w:val="center"/>
              <w:rPr>
                <w:szCs w:val="18"/>
                <w:lang w:eastAsia="en-GB"/>
              </w:rPr>
            </w:pPr>
            <w:r>
              <w:rPr>
                <w:szCs w:val="18"/>
                <w:lang w:eastAsia="en-GB"/>
              </w:rPr>
              <w:t>Partial Failure Information</w:t>
            </w:r>
          </w:p>
        </w:tc>
        <w:tc>
          <w:tcPr>
            <w:tcW w:w="425" w:type="dxa"/>
            <w:tcBorders>
              <w:top w:val="single" w:sz="4" w:space="0" w:color="auto"/>
              <w:left w:val="single" w:sz="4" w:space="0" w:color="auto"/>
              <w:bottom w:val="single" w:sz="4" w:space="0" w:color="auto"/>
              <w:right w:val="single" w:sz="4" w:space="0" w:color="auto"/>
            </w:tcBorders>
          </w:tcPr>
          <w:p w14:paraId="40E42D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CBE3C16" w14:textId="77777777" w:rsidR="00630684" w:rsidRDefault="00630684" w:rsidP="006E2777">
            <w:pPr>
              <w:pStyle w:val="TAL"/>
              <w:keepNext w:val="0"/>
              <w:rPr>
                <w:szCs w:val="18"/>
                <w:lang w:eastAsia="en-GB"/>
              </w:rPr>
            </w:pPr>
            <w:r>
              <w:rPr>
                <w:szCs w:val="18"/>
                <w:lang w:eastAsia="en-GB"/>
              </w:rPr>
              <w:t>This IE shall be present if the request was partially successful. When present, it shall indicate the TN streams for which the requested configuration failed to be applied and the reason of the failure.</w:t>
            </w:r>
          </w:p>
          <w:p w14:paraId="7913E251" w14:textId="77777777" w:rsidR="00630684" w:rsidRDefault="00630684" w:rsidP="006E2777">
            <w:pPr>
              <w:pStyle w:val="TAL"/>
              <w:keepNext w:val="0"/>
              <w:rPr>
                <w:szCs w:val="18"/>
                <w:lang w:eastAsia="en-GB"/>
              </w:rPr>
            </w:pPr>
            <w:r w:rsidRPr="001179C9">
              <w:rPr>
                <w:szCs w:val="18"/>
                <w:lang w:eastAsia="zh-CN"/>
              </w:rPr>
              <w:t xml:space="preserve">Several IEs with the same IE type may be present to </w:t>
            </w:r>
            <w:r>
              <w:rPr>
                <w:szCs w:val="18"/>
                <w:lang w:eastAsia="zh-CN"/>
              </w:rPr>
              <w:t>report multiple streams.</w:t>
            </w:r>
          </w:p>
        </w:tc>
        <w:tc>
          <w:tcPr>
            <w:tcW w:w="1984" w:type="dxa"/>
            <w:tcBorders>
              <w:top w:val="single" w:sz="4" w:space="0" w:color="auto"/>
              <w:left w:val="single" w:sz="4" w:space="0" w:color="auto"/>
              <w:bottom w:val="single" w:sz="4" w:space="0" w:color="auto"/>
              <w:right w:val="single" w:sz="4" w:space="0" w:color="auto"/>
            </w:tcBorders>
            <w:vAlign w:val="center"/>
          </w:tcPr>
          <w:p w14:paraId="0ADE44D3" w14:textId="77777777" w:rsidR="00630684" w:rsidRDefault="00630684" w:rsidP="006E2777">
            <w:pPr>
              <w:pStyle w:val="TAC"/>
              <w:rPr>
                <w:szCs w:val="18"/>
                <w:lang w:eastAsia="en-GB"/>
              </w:rPr>
            </w:pPr>
            <w:r>
              <w:rPr>
                <w:szCs w:val="18"/>
                <w:lang w:eastAsia="en-GB"/>
              </w:rPr>
              <w:t>Partial Failure Information</w:t>
            </w:r>
          </w:p>
        </w:tc>
      </w:tr>
    </w:tbl>
    <w:p w14:paraId="6C5C62A8" w14:textId="77777777" w:rsidR="00630684" w:rsidRPr="001C5FB6" w:rsidRDefault="00630684" w:rsidP="00630684">
      <w:pPr>
        <w:pStyle w:val="B1"/>
        <w:rPr>
          <w:lang w:val="en-US"/>
        </w:rPr>
      </w:pPr>
    </w:p>
    <w:p w14:paraId="2F41B51A" w14:textId="36897052" w:rsidR="00630684" w:rsidRDefault="00630684" w:rsidP="00630684">
      <w:pPr>
        <w:pStyle w:val="TH"/>
      </w:pPr>
      <w:r>
        <w:lastRenderedPageBreak/>
        <w:t>Table 7.</w:t>
      </w:r>
      <w:r w:rsidR="0030344D">
        <w:t>3.</w:t>
      </w:r>
      <w:r>
        <w:t>4.1-2: Partial Failure Information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284F0FB7"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D79D8"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80D51"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39897" w14:textId="2362E11E" w:rsidR="00630684" w:rsidRPr="00D25910" w:rsidRDefault="00630684" w:rsidP="006E2777">
            <w:pPr>
              <w:pStyle w:val="TAH"/>
              <w:rPr>
                <w:b w:val="0"/>
                <w:szCs w:val="18"/>
                <w:lang w:val="fr-FR" w:eastAsia="en-GB"/>
              </w:rPr>
            </w:pPr>
            <w:r>
              <w:rPr>
                <w:b w:val="0"/>
                <w:szCs w:val="18"/>
                <w:lang w:val="fr-FR" w:eastAsia="en-GB"/>
              </w:rPr>
              <w:t>Partial Failure Information</w:t>
            </w:r>
            <w:r w:rsidRPr="00D25910">
              <w:rPr>
                <w:b w:val="0"/>
                <w:szCs w:val="18"/>
                <w:lang w:val="fr-FR" w:eastAsia="en-GB"/>
              </w:rPr>
              <w:t xml:space="preserve"> IE Type = </w:t>
            </w:r>
            <w:r w:rsidR="00F002C0">
              <w:rPr>
                <w:b w:val="0"/>
                <w:szCs w:val="18"/>
                <w:lang w:val="fr-FR" w:eastAsia="en-GB"/>
              </w:rPr>
              <w:t>20</w:t>
            </w:r>
            <w:r w:rsidRPr="00D25910">
              <w:rPr>
                <w:b w:val="0"/>
                <w:szCs w:val="18"/>
                <w:lang w:val="fr-FR"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D397" w14:textId="77777777" w:rsidR="00630684" w:rsidRPr="00D25910" w:rsidRDefault="00630684" w:rsidP="006E2777">
            <w:pPr>
              <w:pStyle w:val="TAH"/>
              <w:rPr>
                <w:b w:val="0"/>
                <w:szCs w:val="18"/>
                <w:lang w:val="fr-FR" w:eastAsia="en-GB"/>
              </w:rPr>
            </w:pPr>
          </w:p>
        </w:tc>
      </w:tr>
      <w:tr w:rsidR="00630684" w14:paraId="72C08F23"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A9A5F"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125E0"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6C37C"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6654" w14:textId="77777777" w:rsidR="00630684" w:rsidRPr="00D25910" w:rsidRDefault="00630684" w:rsidP="006E2777">
            <w:pPr>
              <w:pStyle w:val="TAH"/>
              <w:rPr>
                <w:b w:val="0"/>
                <w:szCs w:val="18"/>
                <w:lang w:eastAsia="en-GB"/>
              </w:rPr>
            </w:pPr>
          </w:p>
        </w:tc>
      </w:tr>
      <w:tr w:rsidR="00630684" w14:paraId="5348EEB3"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0401D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6C298FC"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273B8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C7B5A6D" w14:textId="77777777" w:rsidR="00630684" w:rsidRDefault="00630684" w:rsidP="006E2777">
            <w:pPr>
              <w:pStyle w:val="TAH"/>
              <w:rPr>
                <w:lang w:eastAsia="en-GB"/>
              </w:rPr>
            </w:pPr>
            <w:r>
              <w:rPr>
                <w:lang w:eastAsia="en-GB"/>
              </w:rPr>
              <w:t>IE Type</w:t>
            </w:r>
          </w:p>
        </w:tc>
      </w:tr>
      <w:tr w:rsidR="00630684" w14:paraId="36372C22"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FFA2078" w14:textId="77777777" w:rsidR="00630684" w:rsidRPr="001179C9" w:rsidRDefault="00630684" w:rsidP="006E2777">
            <w:pPr>
              <w:pStyle w:val="TAL"/>
              <w:keepNext w:val="0"/>
              <w:jc w:val="center"/>
              <w:rPr>
                <w:szCs w:val="18"/>
                <w:lang w:eastAsia="en-GB"/>
              </w:rPr>
            </w:pPr>
            <w:r>
              <w:rPr>
                <w:szCs w:val="18"/>
                <w:lang w:eastAsia="en-GB"/>
              </w:rPr>
              <w:t>TSN Stream ID</w:t>
            </w:r>
          </w:p>
        </w:tc>
        <w:tc>
          <w:tcPr>
            <w:tcW w:w="425" w:type="dxa"/>
            <w:tcBorders>
              <w:top w:val="single" w:sz="4" w:space="0" w:color="auto"/>
              <w:left w:val="single" w:sz="4" w:space="0" w:color="auto"/>
              <w:bottom w:val="single" w:sz="4" w:space="0" w:color="auto"/>
              <w:right w:val="single" w:sz="4" w:space="0" w:color="auto"/>
            </w:tcBorders>
          </w:tcPr>
          <w:p w14:paraId="29BC7476"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DCC96AE" w14:textId="77777777" w:rsidR="00630684" w:rsidRPr="001179C9" w:rsidRDefault="00630684" w:rsidP="006E2777">
            <w:pPr>
              <w:pStyle w:val="TAL"/>
              <w:keepNext w:val="0"/>
              <w:rPr>
                <w:szCs w:val="18"/>
                <w:lang w:eastAsia="en-GB"/>
              </w:rPr>
            </w:pPr>
            <w:r>
              <w:rPr>
                <w:szCs w:val="18"/>
                <w:lang w:eastAsia="en-GB"/>
              </w:rPr>
              <w:t>This IE shall indicate the TN Stream whose requested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6CBD5372" w14:textId="77777777" w:rsidR="00630684" w:rsidRPr="001179C9" w:rsidRDefault="00630684" w:rsidP="006E2777">
            <w:pPr>
              <w:pStyle w:val="TAC"/>
              <w:rPr>
                <w:szCs w:val="18"/>
                <w:lang w:eastAsia="en-GB"/>
              </w:rPr>
            </w:pPr>
            <w:r>
              <w:rPr>
                <w:szCs w:val="18"/>
                <w:lang w:eastAsia="en-GB"/>
              </w:rPr>
              <w:t>TN Stream ID</w:t>
            </w:r>
          </w:p>
        </w:tc>
      </w:tr>
      <w:tr w:rsidR="00630684" w14:paraId="1BB3470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DA4E798" w14:textId="77777777" w:rsidR="00630684" w:rsidRPr="001179C9" w:rsidRDefault="00630684" w:rsidP="006E2777">
            <w:pPr>
              <w:pStyle w:val="TAL"/>
              <w:keepNext w:val="0"/>
              <w:jc w:val="center"/>
              <w:rPr>
                <w:szCs w:val="18"/>
                <w:lang w:eastAsia="en-GB"/>
              </w:rPr>
            </w:pPr>
            <w:r>
              <w:rPr>
                <w:szCs w:val="18"/>
                <w:lang w:eastAsia="en-GB"/>
              </w:rPr>
              <w:t>Failure Cause</w:t>
            </w:r>
          </w:p>
        </w:tc>
        <w:tc>
          <w:tcPr>
            <w:tcW w:w="425" w:type="dxa"/>
            <w:tcBorders>
              <w:top w:val="single" w:sz="4" w:space="0" w:color="auto"/>
              <w:left w:val="single" w:sz="4" w:space="0" w:color="auto"/>
              <w:bottom w:val="single" w:sz="4" w:space="0" w:color="auto"/>
              <w:right w:val="single" w:sz="4" w:space="0" w:color="auto"/>
            </w:tcBorders>
          </w:tcPr>
          <w:p w14:paraId="3A55AADB"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388581F" w14:textId="77777777" w:rsidR="00630684" w:rsidRPr="001179C9" w:rsidRDefault="00630684" w:rsidP="006E2777">
            <w:pPr>
              <w:pStyle w:val="TAL"/>
              <w:keepNext w:val="0"/>
              <w:rPr>
                <w:szCs w:val="18"/>
                <w:lang w:eastAsia="en-GB"/>
              </w:rPr>
            </w:pPr>
            <w:r>
              <w:rPr>
                <w:szCs w:val="18"/>
                <w:lang w:eastAsia="en-GB"/>
              </w:rPr>
              <w:t>This IE shall indicate the reason why the requested stream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20A95875" w14:textId="77777777" w:rsidR="00630684" w:rsidRPr="001179C9"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620CBE4F" w14:textId="77777777" w:rsidR="0007123E" w:rsidRDefault="0007123E" w:rsidP="0007123E">
      <w:pPr>
        <w:pStyle w:val="Heading2"/>
      </w:pPr>
      <w:bookmarkStart w:id="189" w:name="_Toc45024631"/>
      <w:bookmarkStart w:id="190" w:name="_Toc82770424"/>
      <w:bookmarkStart w:id="191" w:name="_Toc144712017"/>
      <w:r>
        <w:t>7.4</w:t>
      </w:r>
      <w:r>
        <w:tab/>
        <w:t>Error Handling</w:t>
      </w:r>
      <w:bookmarkEnd w:id="189"/>
      <w:bookmarkEnd w:id="190"/>
      <w:bookmarkEnd w:id="191"/>
    </w:p>
    <w:p w14:paraId="1DEDC779" w14:textId="77777777" w:rsidR="0007123E" w:rsidRDefault="0007123E" w:rsidP="0007123E">
      <w:pPr>
        <w:pStyle w:val="Heading3"/>
      </w:pPr>
      <w:bookmarkStart w:id="192" w:name="_Toc19717331"/>
      <w:bookmarkStart w:id="193" w:name="_Toc27490832"/>
      <w:bookmarkStart w:id="194" w:name="_Toc27557125"/>
      <w:bookmarkStart w:id="195" w:name="_Toc27724042"/>
      <w:bookmarkStart w:id="196" w:name="_Toc34162974"/>
      <w:bookmarkStart w:id="197" w:name="_Toc34751907"/>
      <w:bookmarkStart w:id="198" w:name="_Toc34752309"/>
      <w:bookmarkStart w:id="199" w:name="_Toc35941202"/>
      <w:bookmarkStart w:id="200" w:name="_Toc45024632"/>
      <w:bookmarkStart w:id="201" w:name="_Toc82770425"/>
      <w:bookmarkStart w:id="202" w:name="_Toc144712018"/>
      <w:r>
        <w:t>7.4.1</w:t>
      </w:r>
      <w:r>
        <w:tab/>
        <w:t>Protocol Errors</w:t>
      </w:r>
      <w:bookmarkEnd w:id="192"/>
      <w:bookmarkEnd w:id="193"/>
      <w:bookmarkEnd w:id="194"/>
      <w:bookmarkEnd w:id="195"/>
      <w:bookmarkEnd w:id="196"/>
      <w:bookmarkEnd w:id="197"/>
      <w:bookmarkEnd w:id="198"/>
      <w:bookmarkEnd w:id="199"/>
      <w:bookmarkEnd w:id="200"/>
      <w:bookmarkEnd w:id="201"/>
      <w:bookmarkEnd w:id="202"/>
    </w:p>
    <w:p w14:paraId="460A4094" w14:textId="77777777" w:rsidR="0007123E" w:rsidRDefault="0007123E" w:rsidP="0007123E">
      <w:r>
        <w:t>A protocol error is defined as a message or an Information Element received from a peer entity with an unknown type, or if it is unexpected, or if it has an erroneous content.</w:t>
      </w:r>
    </w:p>
    <w:p w14:paraId="125C3C85" w14:textId="77777777" w:rsidR="0007123E" w:rsidRDefault="0007123E" w:rsidP="0007123E">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778A6A1E" w14:textId="77777777" w:rsidR="0007123E" w:rsidRDefault="0007123E" w:rsidP="0007123E">
      <w:r>
        <w:t>The handling of unknown, unexpected or erroneous messages and IEs shall provide for the forward compatibility of.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1415FCC2" w14:textId="77777777" w:rsidR="0007123E" w:rsidRDefault="0007123E" w:rsidP="0007123E">
      <w:r>
        <w:t>If a protocol error is detected by the receiving entity, it should log the event including the erroneous message and may include the error in a statistical counter.</w:t>
      </w:r>
    </w:p>
    <w:p w14:paraId="2A8E5BB2" w14:textId="77777777" w:rsidR="0007123E" w:rsidRDefault="0007123E" w:rsidP="0007123E">
      <w:r>
        <w:t>For Response messages containing a rejection Cause value, see clause 7.1.3.2.</w:t>
      </w:r>
    </w:p>
    <w:p w14:paraId="32607E80" w14:textId="77777777" w:rsidR="0007123E" w:rsidRDefault="0007123E" w:rsidP="0007123E">
      <w:r>
        <w:t>The receiving entity shall apply the error handling specified in the subsequent clauses.</w:t>
      </w:r>
    </w:p>
    <w:p w14:paraId="3AE1CF3D" w14:textId="77777777" w:rsidR="0007123E" w:rsidRDefault="0007123E" w:rsidP="0007123E">
      <w:r>
        <w:t>If the received erroneous message is a reply to an outstanding message, the transaction layer shall stop retransmissions and notify the application layer of the error even if the reply is silently discarded.</w:t>
      </w:r>
    </w:p>
    <w:p w14:paraId="03D82FBB" w14:textId="77777777" w:rsidR="0007123E" w:rsidRDefault="0007123E" w:rsidP="0007123E">
      <w:pPr>
        <w:pStyle w:val="Heading3"/>
      </w:pPr>
      <w:bookmarkStart w:id="203" w:name="_Toc19717333"/>
      <w:bookmarkStart w:id="204" w:name="_Toc27490834"/>
      <w:bookmarkStart w:id="205" w:name="_Toc27557127"/>
      <w:bookmarkStart w:id="206" w:name="_Toc27724044"/>
      <w:bookmarkStart w:id="207" w:name="_Toc34162975"/>
      <w:bookmarkStart w:id="208" w:name="_Toc34751908"/>
      <w:bookmarkStart w:id="209" w:name="_Toc34752310"/>
      <w:bookmarkStart w:id="210" w:name="_Toc35941203"/>
      <w:bookmarkStart w:id="211" w:name="_Toc45024633"/>
      <w:bookmarkStart w:id="212" w:name="_Toc82770426"/>
      <w:bookmarkStart w:id="213" w:name="_Toc144712019"/>
      <w:r>
        <w:t>7.4.2</w:t>
      </w:r>
      <w:r>
        <w:tab/>
        <w:t>Message of Invalid Length</w:t>
      </w:r>
      <w:bookmarkEnd w:id="203"/>
      <w:bookmarkEnd w:id="204"/>
      <w:bookmarkEnd w:id="205"/>
      <w:bookmarkEnd w:id="206"/>
      <w:bookmarkEnd w:id="207"/>
      <w:bookmarkEnd w:id="208"/>
      <w:bookmarkEnd w:id="209"/>
      <w:bookmarkEnd w:id="210"/>
      <w:bookmarkEnd w:id="211"/>
      <w:bookmarkEnd w:id="212"/>
      <w:bookmarkEnd w:id="213"/>
    </w:p>
    <w:p w14:paraId="17ABC0E0" w14:textId="77777777" w:rsidR="0007123E" w:rsidRDefault="0007123E" w:rsidP="0007123E">
      <w:r>
        <w:t>If an entity receives a message, which is too short to contain the respective header, the PDU shall be silently discarded.</w:t>
      </w:r>
    </w:p>
    <w:p w14:paraId="3312FDBC" w14:textId="77777777" w:rsidR="0007123E" w:rsidRDefault="0007123E" w:rsidP="0007123E">
      <w:pPr>
        <w:pStyle w:val="Heading3"/>
      </w:pPr>
      <w:bookmarkStart w:id="214" w:name="_Toc19717334"/>
      <w:bookmarkStart w:id="215" w:name="_Toc27490835"/>
      <w:bookmarkStart w:id="216" w:name="_Toc27557128"/>
      <w:bookmarkStart w:id="217" w:name="_Toc27724045"/>
      <w:bookmarkStart w:id="218" w:name="_Toc34162976"/>
      <w:bookmarkStart w:id="219" w:name="_Toc34751909"/>
      <w:bookmarkStart w:id="220" w:name="_Toc34752311"/>
      <w:bookmarkStart w:id="221" w:name="_Toc35941204"/>
      <w:bookmarkStart w:id="222" w:name="_Toc45024634"/>
      <w:bookmarkStart w:id="223" w:name="_Toc82770427"/>
      <w:bookmarkStart w:id="224" w:name="_Toc144712020"/>
      <w:r>
        <w:t>7.4.3</w:t>
      </w:r>
      <w:r>
        <w:tab/>
        <w:t>Unknown Message</w:t>
      </w:r>
      <w:bookmarkEnd w:id="214"/>
      <w:bookmarkEnd w:id="215"/>
      <w:bookmarkEnd w:id="216"/>
      <w:bookmarkEnd w:id="217"/>
      <w:bookmarkEnd w:id="218"/>
      <w:bookmarkEnd w:id="219"/>
      <w:bookmarkEnd w:id="220"/>
      <w:bookmarkEnd w:id="221"/>
      <w:bookmarkEnd w:id="222"/>
      <w:bookmarkEnd w:id="223"/>
      <w:bookmarkEnd w:id="224"/>
    </w:p>
    <w:p w14:paraId="7A9CDD26" w14:textId="77777777" w:rsidR="0007123E" w:rsidRDefault="0007123E" w:rsidP="0007123E">
      <w:r>
        <w:t>If an entity receives a message with an unknown Message Type value, it shall silently discard the message.</w:t>
      </w:r>
    </w:p>
    <w:p w14:paraId="6EDD026C" w14:textId="77777777" w:rsidR="0007123E" w:rsidRDefault="0007123E" w:rsidP="0007123E">
      <w:pPr>
        <w:pStyle w:val="Heading3"/>
      </w:pPr>
      <w:bookmarkStart w:id="225" w:name="_Toc19717335"/>
      <w:bookmarkStart w:id="226" w:name="_Toc27490836"/>
      <w:bookmarkStart w:id="227" w:name="_Toc27557129"/>
      <w:bookmarkStart w:id="228" w:name="_Toc27724046"/>
      <w:bookmarkStart w:id="229" w:name="_Toc34162977"/>
      <w:bookmarkStart w:id="230" w:name="_Toc34751910"/>
      <w:bookmarkStart w:id="231" w:name="_Toc34752312"/>
      <w:bookmarkStart w:id="232" w:name="_Toc35941205"/>
      <w:bookmarkStart w:id="233" w:name="_Toc45024635"/>
      <w:bookmarkStart w:id="234" w:name="_Toc82770428"/>
      <w:bookmarkStart w:id="235" w:name="_Toc144712021"/>
      <w:r>
        <w:t>7.4.4</w:t>
      </w:r>
      <w:r>
        <w:tab/>
        <w:t>Unexpected Message</w:t>
      </w:r>
      <w:bookmarkEnd w:id="225"/>
      <w:bookmarkEnd w:id="226"/>
      <w:bookmarkEnd w:id="227"/>
      <w:bookmarkEnd w:id="228"/>
      <w:bookmarkEnd w:id="229"/>
      <w:bookmarkEnd w:id="230"/>
      <w:bookmarkEnd w:id="231"/>
      <w:bookmarkEnd w:id="232"/>
      <w:bookmarkEnd w:id="233"/>
      <w:bookmarkEnd w:id="234"/>
      <w:bookmarkEnd w:id="235"/>
    </w:p>
    <w:p w14:paraId="2FB2E0BF" w14:textId="77777777" w:rsidR="0007123E" w:rsidRDefault="0007123E" w:rsidP="0007123E">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7C64CE6F" w14:textId="77777777" w:rsidR="0007123E" w:rsidRDefault="0007123E" w:rsidP="0007123E">
      <w:pPr>
        <w:rPr>
          <w:lang w:val="en-US"/>
        </w:rPr>
      </w:pPr>
      <w:r>
        <w:t>If an entity receives an unexpected response message, for example a message for which there is no corresponding outstanding request, it shall discard the message and may log an error.</w:t>
      </w:r>
    </w:p>
    <w:p w14:paraId="42506A5E" w14:textId="77777777" w:rsidR="0007123E" w:rsidRDefault="0007123E" w:rsidP="0007123E">
      <w:pPr>
        <w:pStyle w:val="Heading3"/>
      </w:pPr>
      <w:bookmarkStart w:id="236" w:name="_Toc19717336"/>
      <w:bookmarkStart w:id="237" w:name="_Toc27490837"/>
      <w:bookmarkStart w:id="238" w:name="_Toc27557130"/>
      <w:bookmarkStart w:id="239" w:name="_Toc27724047"/>
      <w:bookmarkStart w:id="240" w:name="_Toc34162978"/>
      <w:bookmarkStart w:id="241" w:name="_Toc34751911"/>
      <w:bookmarkStart w:id="242" w:name="_Toc34752313"/>
      <w:bookmarkStart w:id="243" w:name="_Toc35941206"/>
      <w:bookmarkStart w:id="244" w:name="_Toc45024636"/>
      <w:bookmarkStart w:id="245" w:name="_Toc82770429"/>
      <w:bookmarkStart w:id="246" w:name="_Toc144712022"/>
      <w:r>
        <w:t>7.4.5</w:t>
      </w:r>
      <w:r>
        <w:tab/>
        <w:t>Missing Information Elements</w:t>
      </w:r>
      <w:bookmarkEnd w:id="236"/>
      <w:bookmarkEnd w:id="237"/>
      <w:bookmarkEnd w:id="238"/>
      <w:bookmarkEnd w:id="239"/>
      <w:bookmarkEnd w:id="240"/>
      <w:bookmarkEnd w:id="241"/>
      <w:bookmarkEnd w:id="242"/>
      <w:bookmarkEnd w:id="243"/>
      <w:bookmarkEnd w:id="244"/>
      <w:bookmarkEnd w:id="245"/>
      <w:bookmarkEnd w:id="246"/>
    </w:p>
    <w:p w14:paraId="220D5D4F" w14:textId="77777777" w:rsidR="0007123E" w:rsidRDefault="0007123E" w:rsidP="0007123E">
      <w:r>
        <w:t>An entity shall check if all mandatory IEs are present in the received Request message. If one or more mandatory information elements are missing in the received Request message, the entity should log the error and shall send a Response message with Cause IE value set to "Mandatory IE missing" with the type of the missing mandatory IE.</w:t>
      </w:r>
    </w:p>
    <w:p w14:paraId="75C16C46" w14:textId="77777777" w:rsidR="0007123E" w:rsidRDefault="0007123E" w:rsidP="0007123E">
      <w:r>
        <w:lastRenderedPageBreak/>
        <w:t>If an entity receives a Response message with Cause IE value set to "Mandatory IE missing", it shall notify its upper layer.</w:t>
      </w:r>
    </w:p>
    <w:p w14:paraId="1863ABB3" w14:textId="77777777" w:rsidR="0007123E" w:rsidRDefault="0007123E" w:rsidP="0007123E">
      <w:r>
        <w:t>An entity shall check if all mandatory IEs are present in the received Response message without a rejection Cause value. If one or more mandatory information elements are missing, the entity shall notify the upper layer and should log the error.</w:t>
      </w:r>
    </w:p>
    <w:p w14:paraId="42BEA5A7" w14:textId="77777777" w:rsidR="0007123E" w:rsidRDefault="0007123E" w:rsidP="0007123E">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Cause IE value set to "Conditional IE missing" together with the type of the missing conditional IE.</w:t>
      </w:r>
    </w:p>
    <w:p w14:paraId="26E5D747" w14:textId="77777777" w:rsidR="0007123E" w:rsidRDefault="0007123E" w:rsidP="0007123E">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an entity shall notify the upper layer and should log the error.</w:t>
      </w:r>
    </w:p>
    <w:p w14:paraId="5A808FF0" w14:textId="77777777" w:rsidR="0007123E" w:rsidRDefault="0007123E" w:rsidP="0007123E">
      <w:r>
        <w:t>Absence of an optional information element shall not trigger any error handling.</w:t>
      </w:r>
    </w:p>
    <w:p w14:paraId="111EDF87" w14:textId="77777777" w:rsidR="0007123E" w:rsidRDefault="0007123E" w:rsidP="0007123E">
      <w:pPr>
        <w:pStyle w:val="Heading3"/>
      </w:pPr>
      <w:bookmarkStart w:id="247" w:name="_Toc19717338"/>
      <w:bookmarkStart w:id="248" w:name="_Toc27490839"/>
      <w:bookmarkStart w:id="249" w:name="_Toc27557132"/>
      <w:bookmarkStart w:id="250" w:name="_Toc27724049"/>
      <w:bookmarkStart w:id="251" w:name="_Toc34162979"/>
      <w:bookmarkStart w:id="252" w:name="_Toc34751912"/>
      <w:bookmarkStart w:id="253" w:name="_Toc34752314"/>
      <w:bookmarkStart w:id="254" w:name="_Toc35941207"/>
      <w:bookmarkStart w:id="255" w:name="_Toc45024637"/>
      <w:bookmarkStart w:id="256" w:name="_Toc82770430"/>
      <w:bookmarkStart w:id="257" w:name="_Toc144712023"/>
      <w:r>
        <w:t>7.4.6</w:t>
      </w:r>
      <w:r>
        <w:tab/>
        <w:t>Semantically incorrect Information Element</w:t>
      </w:r>
      <w:bookmarkEnd w:id="247"/>
      <w:bookmarkEnd w:id="248"/>
      <w:bookmarkEnd w:id="249"/>
      <w:bookmarkEnd w:id="250"/>
      <w:bookmarkEnd w:id="251"/>
      <w:bookmarkEnd w:id="252"/>
      <w:bookmarkEnd w:id="253"/>
      <w:bookmarkEnd w:id="254"/>
      <w:bookmarkEnd w:id="255"/>
      <w:bookmarkEnd w:id="256"/>
      <w:bookmarkEnd w:id="257"/>
    </w:p>
    <w:p w14:paraId="687202C0" w14:textId="77777777" w:rsidR="0007123E" w:rsidRDefault="0007123E" w:rsidP="0007123E">
      <w:r>
        <w:t>The receiver of a Request message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78E06F3D" w14:textId="77777777" w:rsidR="0007123E" w:rsidRDefault="0007123E" w:rsidP="0007123E">
      <w:r>
        <w:t>The receiver of a Response message including a mandatory or a verifiable conditional information element with a semantically invalid value shall notify the upper layer that a message with this sequence number has been received and should log the error.</w:t>
      </w:r>
    </w:p>
    <w:p w14:paraId="55188227" w14:textId="77777777" w:rsidR="0007123E" w:rsidRDefault="0007123E" w:rsidP="0007123E">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2845E9E9" w14:textId="77777777" w:rsidR="0007123E" w:rsidRDefault="0007123E" w:rsidP="0007123E">
      <w:r>
        <w:t>The use of reserved values invokes error handling; the use of spare values can be silently discarded and for IEs with spare values used, processing shall be continued ignoring the spare values.</w:t>
      </w:r>
    </w:p>
    <w:p w14:paraId="1D2B5E06" w14:textId="77777777" w:rsidR="0007123E" w:rsidRDefault="0007123E" w:rsidP="0007123E">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23C2BF82" w14:textId="77777777" w:rsidR="0007123E" w:rsidRDefault="0007123E" w:rsidP="0007123E">
      <w:r>
        <w:t>All semantically incorrect optional information elements in a signalling message shall be treated as not present in the message.</w:t>
      </w:r>
    </w:p>
    <w:p w14:paraId="0139A1F7" w14:textId="77777777" w:rsidR="0007123E" w:rsidRDefault="0007123E" w:rsidP="0007123E">
      <w:pPr>
        <w:pStyle w:val="Heading3"/>
      </w:pPr>
      <w:bookmarkStart w:id="258" w:name="_Toc19717339"/>
      <w:bookmarkStart w:id="259" w:name="_Toc27490840"/>
      <w:bookmarkStart w:id="260" w:name="_Toc27557133"/>
      <w:bookmarkStart w:id="261" w:name="_Toc27724050"/>
      <w:bookmarkStart w:id="262" w:name="_Toc34162980"/>
      <w:bookmarkStart w:id="263" w:name="_Toc34751913"/>
      <w:bookmarkStart w:id="264" w:name="_Toc34752315"/>
      <w:bookmarkStart w:id="265" w:name="_Toc35941208"/>
      <w:bookmarkStart w:id="266" w:name="_Toc45024638"/>
      <w:bookmarkStart w:id="267" w:name="_Toc82770431"/>
      <w:bookmarkStart w:id="268" w:name="_Toc144712024"/>
      <w:r>
        <w:t>7.4.7</w:t>
      </w:r>
      <w:r>
        <w:tab/>
        <w:t>Unknown or unexpected Information Element</w:t>
      </w:r>
      <w:bookmarkEnd w:id="258"/>
      <w:bookmarkEnd w:id="259"/>
      <w:bookmarkEnd w:id="260"/>
      <w:bookmarkEnd w:id="261"/>
      <w:bookmarkEnd w:id="262"/>
      <w:bookmarkEnd w:id="263"/>
      <w:bookmarkEnd w:id="264"/>
      <w:bookmarkEnd w:id="265"/>
      <w:bookmarkEnd w:id="266"/>
      <w:bookmarkEnd w:id="267"/>
      <w:bookmarkEnd w:id="268"/>
    </w:p>
    <w:p w14:paraId="1B073C00" w14:textId="77777777" w:rsidR="0007123E" w:rsidRDefault="0007123E" w:rsidP="0007123E">
      <w:r>
        <w:t>The receiver of a message including an unexpected information element with a known Type value that is not defined for this message shall discard the IE and log an error. The receiver shall process the message.</w:t>
      </w:r>
    </w:p>
    <w:p w14:paraId="7F959979" w14:textId="77777777" w:rsidR="0007123E" w:rsidRDefault="0007123E" w:rsidP="0007123E">
      <w:pPr>
        <w:pStyle w:val="NO"/>
        <w:rPr>
          <w:lang w:val="en-US"/>
        </w:rPr>
      </w:pPr>
      <w:r>
        <w:t>NOTE:</w:t>
      </w:r>
      <w:r>
        <w:tab/>
        <w:t>An Information Element in an encoded message or grouped IE is identified by the IE Type.</w:t>
      </w:r>
    </w:p>
    <w:p w14:paraId="292DBB9F" w14:textId="77777777" w:rsidR="0007123E" w:rsidRDefault="0007123E" w:rsidP="0007123E">
      <w:pPr>
        <w:pStyle w:val="Heading3"/>
      </w:pPr>
      <w:bookmarkStart w:id="269" w:name="_Toc19717340"/>
      <w:bookmarkStart w:id="270" w:name="_Toc27490841"/>
      <w:bookmarkStart w:id="271" w:name="_Toc27557134"/>
      <w:bookmarkStart w:id="272" w:name="_Toc27724051"/>
      <w:bookmarkStart w:id="273" w:name="_Toc34162981"/>
      <w:bookmarkStart w:id="274" w:name="_Toc34751914"/>
      <w:bookmarkStart w:id="275" w:name="_Toc34752316"/>
      <w:bookmarkStart w:id="276" w:name="_Toc35941209"/>
      <w:bookmarkStart w:id="277" w:name="_Toc45024639"/>
      <w:bookmarkStart w:id="278" w:name="_Toc82770432"/>
      <w:bookmarkStart w:id="279" w:name="_Toc144712025"/>
      <w:r>
        <w:t>7.4.8</w:t>
      </w:r>
      <w:r>
        <w:tab/>
        <w:t>Repeated Information Elements</w:t>
      </w:r>
      <w:bookmarkEnd w:id="269"/>
      <w:bookmarkEnd w:id="270"/>
      <w:bookmarkEnd w:id="271"/>
      <w:bookmarkEnd w:id="272"/>
      <w:bookmarkEnd w:id="273"/>
      <w:bookmarkEnd w:id="274"/>
      <w:bookmarkEnd w:id="275"/>
      <w:bookmarkEnd w:id="276"/>
      <w:bookmarkEnd w:id="277"/>
      <w:bookmarkEnd w:id="278"/>
      <w:bookmarkEnd w:id="279"/>
    </w:p>
    <w:p w14:paraId="5A8379FC" w14:textId="77777777" w:rsidR="0007123E" w:rsidRDefault="0007123E" w:rsidP="0007123E">
      <w:r>
        <w:t>An Information Element is repeated if there is more than one IE with the same IE Type in the scope of the message (or in the scope of the grouped IE). Such an IE is a member in a list.</w:t>
      </w:r>
    </w:p>
    <w:p w14:paraId="664FA410" w14:textId="24C5FAB6" w:rsidR="00E2696C" w:rsidRPr="00392A96" w:rsidRDefault="0007123E" w:rsidP="00E2696C">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1855D77A" w14:textId="77777777" w:rsidR="00E2696C" w:rsidRPr="004D3578" w:rsidRDefault="00E2696C" w:rsidP="00E2696C">
      <w:pPr>
        <w:pStyle w:val="Heading1"/>
      </w:pPr>
      <w:bookmarkStart w:id="280" w:name="_Toc144712026"/>
      <w:r>
        <w:lastRenderedPageBreak/>
        <w:t>8</w:t>
      </w:r>
      <w:r w:rsidRPr="004D3578">
        <w:tab/>
      </w:r>
      <w:r>
        <w:t>Information elements coding</w:t>
      </w:r>
      <w:bookmarkEnd w:id="280"/>
    </w:p>
    <w:p w14:paraId="2A3535BC" w14:textId="77777777" w:rsidR="00157621" w:rsidRPr="00042173" w:rsidRDefault="00157621" w:rsidP="00157621">
      <w:pPr>
        <w:pStyle w:val="Heading2"/>
        <w:rPr>
          <w:lang w:val="en-US"/>
        </w:rPr>
      </w:pPr>
      <w:bookmarkStart w:id="281" w:name="_Toc19717342"/>
      <w:bookmarkStart w:id="282" w:name="_Toc27490843"/>
      <w:bookmarkStart w:id="283" w:name="_Toc27557136"/>
      <w:bookmarkStart w:id="284" w:name="_Toc27724053"/>
      <w:bookmarkStart w:id="285" w:name="_Toc36031127"/>
      <w:bookmarkStart w:id="286" w:name="_Toc36043047"/>
      <w:bookmarkStart w:id="287" w:name="_Toc36814372"/>
      <w:bookmarkStart w:id="288" w:name="_Toc44689230"/>
      <w:bookmarkStart w:id="289" w:name="_Toc44923984"/>
      <w:bookmarkStart w:id="290" w:name="_Toc51860954"/>
      <w:bookmarkStart w:id="291" w:name="_Toc57930725"/>
      <w:bookmarkStart w:id="292" w:name="_Toc57931355"/>
      <w:bookmarkStart w:id="293" w:name="_Toc130904658"/>
      <w:bookmarkStart w:id="294" w:name="_Toc144712027"/>
      <w:r w:rsidRPr="00042173">
        <w:rPr>
          <w:lang w:val="en-US"/>
        </w:rPr>
        <w:t>8.1</w:t>
      </w:r>
      <w:r w:rsidRPr="00042173">
        <w:rPr>
          <w:lang w:val="en-US"/>
        </w:rPr>
        <w:tab/>
        <w:t>Information Elements Format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95" w:name="_Toc19717344"/>
      <w:bookmarkStart w:id="296" w:name="_Toc27490845"/>
      <w:bookmarkStart w:id="297" w:name="_Toc27557138"/>
      <w:bookmarkStart w:id="298" w:name="_Toc27724055"/>
      <w:bookmarkStart w:id="299" w:name="_Toc36031129"/>
      <w:bookmarkStart w:id="300" w:name="_Toc36043049"/>
      <w:bookmarkStart w:id="301" w:name="_Toc36814374"/>
      <w:bookmarkStart w:id="302" w:name="_Toc44689232"/>
      <w:bookmarkStart w:id="303" w:name="_Toc44923986"/>
      <w:bookmarkStart w:id="304" w:name="_Toc51860956"/>
      <w:bookmarkStart w:id="305" w:name="_Toc57930727"/>
      <w:bookmarkStart w:id="306" w:name="_Toc57931357"/>
      <w:bookmarkStart w:id="307" w:name="_Toc130904660"/>
      <w:bookmarkStart w:id="308" w:name="_Toc144712028"/>
      <w:r>
        <w:rPr>
          <w:lang w:val="en-US"/>
        </w:rPr>
        <w:t>8.2</w:t>
      </w:r>
      <w:r>
        <w:rPr>
          <w:lang w:val="en-US"/>
        </w:rPr>
        <w:tab/>
        <w:t>Information Element Types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ED0117B" w14:textId="77777777" w:rsidR="00157621" w:rsidRDefault="00157621" w:rsidP="00157621">
      <w:pPr>
        <w:pStyle w:val="Heading3"/>
      </w:pPr>
      <w:bookmarkStart w:id="309" w:name="_Toc144712029"/>
      <w:r>
        <w:t>8.2.1</w:t>
      </w:r>
      <w:r>
        <w:tab/>
        <w:t>General</w:t>
      </w:r>
      <w:bookmarkEnd w:id="309"/>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4FB06AC0" w:rsidR="00630684" w:rsidRDefault="00630684" w:rsidP="00630684">
            <w:pPr>
              <w:pStyle w:val="TAL"/>
              <w:rPr>
                <w:szCs w:val="16"/>
              </w:rPr>
            </w:pPr>
            <w:r>
              <w:t>Extendable /</w:t>
            </w:r>
            <w:r>
              <w:rPr>
                <w:lang w:val="de-DE"/>
              </w:rPr>
              <w:t xml:space="preserve"> Table 7.3.1-2</w:t>
            </w:r>
          </w:p>
        </w:tc>
      </w:tr>
      <w:tr w:rsidR="00630684"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630684" w:rsidRDefault="00F002C0" w:rsidP="00630684">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0B70BD3D" w:rsidR="00630684" w:rsidRDefault="00630684" w:rsidP="00630684">
            <w:pPr>
              <w:pStyle w:val="TAL"/>
            </w:pPr>
            <w:r>
              <w:rPr>
                <w:szCs w:val="18"/>
                <w:lang w:eastAsia="en-GB"/>
              </w:rPr>
              <w:t>Modify TN Stream Configuration</w:t>
            </w:r>
          </w:p>
        </w:tc>
        <w:tc>
          <w:tcPr>
            <w:tcW w:w="1648" w:type="pct"/>
            <w:tcBorders>
              <w:top w:val="single" w:sz="4" w:space="0" w:color="auto"/>
              <w:left w:val="single" w:sz="4" w:space="0" w:color="auto"/>
              <w:bottom w:val="single" w:sz="4" w:space="0" w:color="auto"/>
              <w:right w:val="single" w:sz="4" w:space="0" w:color="auto"/>
            </w:tcBorders>
          </w:tcPr>
          <w:p w14:paraId="1B96DDC8" w14:textId="7F188F05" w:rsidR="00630684" w:rsidRDefault="00630684" w:rsidP="00630684">
            <w:pPr>
              <w:pStyle w:val="TAL"/>
              <w:rPr>
                <w:szCs w:val="16"/>
              </w:rPr>
            </w:pPr>
            <w:r>
              <w:t>Extendable /</w:t>
            </w:r>
            <w:r>
              <w:rPr>
                <w:lang w:val="de-DE"/>
              </w:rPr>
              <w:t xml:space="preserve"> Table 7.3.1-3</w:t>
            </w:r>
          </w:p>
        </w:tc>
      </w:tr>
      <w:tr w:rsidR="00630684"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630684" w:rsidRDefault="00F002C0" w:rsidP="00630684">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630684" w:rsidRDefault="00630684" w:rsidP="00630684">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19C1FD89" w:rsidR="00630684" w:rsidRDefault="00630684" w:rsidP="00630684">
            <w:pPr>
              <w:pStyle w:val="TAL"/>
              <w:rPr>
                <w:szCs w:val="16"/>
              </w:rPr>
            </w:pPr>
            <w:r>
              <w:t>Extendable /</w:t>
            </w:r>
            <w:r>
              <w:rPr>
                <w:lang w:val="de-DE"/>
              </w:rPr>
              <w:t xml:space="preserve"> Table 7.3.1-4</w:t>
            </w:r>
          </w:p>
        </w:tc>
      </w:tr>
      <w:tr w:rsidR="00630684"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630684" w:rsidRDefault="00F002C0" w:rsidP="00630684">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630684" w:rsidRDefault="00630684" w:rsidP="00630684">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168924C3" w:rsidR="00630684" w:rsidRDefault="00630684" w:rsidP="00630684">
            <w:pPr>
              <w:pStyle w:val="TAL"/>
              <w:rPr>
                <w:szCs w:val="16"/>
              </w:rPr>
            </w:pPr>
            <w:r>
              <w:t>Extendable /</w:t>
            </w:r>
            <w:r>
              <w:rPr>
                <w:lang w:val="de-DE"/>
              </w:rPr>
              <w:t xml:space="preserve"> Table 7.3.1-5</w:t>
            </w:r>
          </w:p>
        </w:tc>
      </w:tr>
      <w:tr w:rsidR="00630684"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630684" w:rsidRDefault="00F002C0" w:rsidP="00630684">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02E44F57" w:rsidR="00630684" w:rsidRDefault="00630684" w:rsidP="00630684">
            <w:pPr>
              <w:pStyle w:val="TAL"/>
            </w:pPr>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0BC4618C" w:rsidR="00630684" w:rsidRDefault="00630684" w:rsidP="00630684">
            <w:pPr>
              <w:pStyle w:val="TAL"/>
              <w:rPr>
                <w:szCs w:val="16"/>
              </w:rPr>
            </w:pPr>
            <w:r>
              <w:t>Extendable /</w:t>
            </w:r>
            <w:r>
              <w:rPr>
                <w:lang w:val="de-DE"/>
              </w:rPr>
              <w:t xml:space="preserve"> Table 7.3.1-6</w:t>
            </w:r>
          </w:p>
        </w:tc>
      </w:tr>
      <w:tr w:rsidR="00630684"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630684" w:rsidRDefault="00F002C0" w:rsidP="00630684">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630684" w:rsidRDefault="00630684" w:rsidP="00630684">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630684" w:rsidRDefault="00630684" w:rsidP="00630684">
            <w:pPr>
              <w:pStyle w:val="TAL"/>
              <w:rPr>
                <w:szCs w:val="16"/>
              </w:rPr>
            </w:pPr>
            <w:r>
              <w:t>Fixed Length /</w:t>
            </w:r>
            <w:r>
              <w:rPr>
                <w:lang w:val="de-DE"/>
              </w:rPr>
              <w:t xml:space="preserve"> 8.</w:t>
            </w:r>
            <w:r w:rsidR="00F002C0">
              <w:rPr>
                <w:lang w:val="de-DE"/>
              </w:rPr>
              <w:t>2.6</w:t>
            </w:r>
          </w:p>
        </w:tc>
      </w:tr>
      <w:tr w:rsidR="00630684"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630684" w:rsidRDefault="00F002C0" w:rsidP="00630684">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630684" w:rsidRDefault="00630684" w:rsidP="00630684">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630684" w:rsidRDefault="00630684" w:rsidP="00630684">
            <w:pPr>
              <w:pStyle w:val="TAL"/>
              <w:rPr>
                <w:szCs w:val="16"/>
              </w:rPr>
            </w:pPr>
            <w:r>
              <w:t>Extendable /</w:t>
            </w:r>
            <w:r>
              <w:rPr>
                <w:lang w:val="de-DE"/>
              </w:rPr>
              <w:t xml:space="preserve"> 8.</w:t>
            </w:r>
            <w:r w:rsidR="00F002C0">
              <w:rPr>
                <w:lang w:val="de-DE"/>
              </w:rPr>
              <w:t>2.7</w:t>
            </w:r>
          </w:p>
        </w:tc>
      </w:tr>
      <w:tr w:rsidR="00630684"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630684" w:rsidRDefault="00F002C0" w:rsidP="00630684">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630684" w:rsidRDefault="00630684" w:rsidP="00630684">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630684" w:rsidRDefault="00630684" w:rsidP="00630684">
            <w:pPr>
              <w:pStyle w:val="TAL"/>
              <w:rPr>
                <w:szCs w:val="16"/>
              </w:rPr>
            </w:pPr>
            <w:r>
              <w:t>Fixed Length / 8.</w:t>
            </w:r>
            <w:r w:rsidR="00F002C0">
              <w:t>2.8</w:t>
            </w:r>
          </w:p>
        </w:tc>
      </w:tr>
      <w:tr w:rsidR="00630684"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630684" w:rsidRDefault="00F002C0" w:rsidP="00630684">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630684" w:rsidRDefault="00630684" w:rsidP="00630684">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630684" w:rsidRDefault="00630684" w:rsidP="00630684">
            <w:pPr>
              <w:pStyle w:val="TAL"/>
              <w:rPr>
                <w:szCs w:val="16"/>
              </w:rPr>
            </w:pPr>
            <w:r>
              <w:t>Fixed Length / 8.</w:t>
            </w:r>
            <w:r w:rsidR="00F002C0">
              <w:t>2.9</w:t>
            </w:r>
          </w:p>
        </w:tc>
      </w:tr>
      <w:tr w:rsidR="00630684"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630684" w:rsidRDefault="00F002C0" w:rsidP="00630684">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630684" w:rsidRDefault="00630684" w:rsidP="00630684">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630684" w:rsidRDefault="00630684" w:rsidP="00630684">
            <w:pPr>
              <w:pStyle w:val="TAL"/>
              <w:rPr>
                <w:szCs w:val="16"/>
              </w:rPr>
            </w:pPr>
            <w:r>
              <w:t>Fixed Length / 8.</w:t>
            </w:r>
            <w:r w:rsidR="00F002C0">
              <w:t>2.10</w:t>
            </w:r>
          </w:p>
        </w:tc>
      </w:tr>
      <w:tr w:rsidR="00630684"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630684" w:rsidRDefault="00F002C0" w:rsidP="00630684">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630684" w:rsidRDefault="00630684" w:rsidP="00630684">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630684" w:rsidRDefault="00630684" w:rsidP="00630684">
            <w:pPr>
              <w:pStyle w:val="TAL"/>
              <w:rPr>
                <w:szCs w:val="16"/>
              </w:rPr>
            </w:pPr>
            <w:r>
              <w:t>Extendable /</w:t>
            </w:r>
            <w:r>
              <w:rPr>
                <w:lang w:val="de-DE"/>
              </w:rPr>
              <w:t xml:space="preserve"> 8.</w:t>
            </w:r>
            <w:r w:rsidR="00F002C0">
              <w:rPr>
                <w:lang w:val="de-DE"/>
              </w:rPr>
              <w:t>2.11</w:t>
            </w:r>
          </w:p>
        </w:tc>
      </w:tr>
      <w:tr w:rsidR="00630684"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630684" w:rsidRDefault="00F002C0" w:rsidP="00630684">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630684" w:rsidRDefault="00630684" w:rsidP="00630684">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630684" w:rsidRDefault="00630684" w:rsidP="00630684">
            <w:pPr>
              <w:pStyle w:val="TAL"/>
              <w:rPr>
                <w:szCs w:val="16"/>
              </w:rPr>
            </w:pPr>
            <w:r>
              <w:t>Extendable /</w:t>
            </w:r>
            <w:r>
              <w:rPr>
                <w:lang w:val="de-DE"/>
              </w:rPr>
              <w:t xml:space="preserve"> 8.</w:t>
            </w:r>
            <w:r w:rsidR="00F002C0">
              <w:rPr>
                <w:lang w:val="de-DE"/>
              </w:rPr>
              <w:t>2.12</w:t>
            </w:r>
          </w:p>
        </w:tc>
      </w:tr>
      <w:tr w:rsidR="00630684"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630684" w:rsidRDefault="00F002C0" w:rsidP="00630684">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630684" w:rsidRDefault="00630684" w:rsidP="00630684">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630684" w:rsidRDefault="00630684" w:rsidP="00630684">
            <w:pPr>
              <w:pStyle w:val="TAL"/>
              <w:rPr>
                <w:szCs w:val="16"/>
              </w:rPr>
            </w:pPr>
            <w:r>
              <w:t>Extendable /</w:t>
            </w:r>
            <w:r>
              <w:rPr>
                <w:lang w:val="de-DE"/>
              </w:rPr>
              <w:t xml:space="preserve"> 8.</w:t>
            </w:r>
            <w:r w:rsidR="00F002C0">
              <w:rPr>
                <w:lang w:val="de-DE"/>
              </w:rPr>
              <w:t>2.13</w:t>
            </w:r>
          </w:p>
        </w:tc>
      </w:tr>
      <w:tr w:rsidR="00630684"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630684" w:rsidRDefault="00F002C0" w:rsidP="00630684">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630684" w:rsidRDefault="00630684" w:rsidP="00630684">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630684" w:rsidRDefault="00630684" w:rsidP="00630684">
            <w:pPr>
              <w:pStyle w:val="TAL"/>
              <w:rPr>
                <w:szCs w:val="16"/>
              </w:rPr>
            </w:pPr>
            <w:r w:rsidRPr="00F002C0">
              <w:t>Variable length / 8.</w:t>
            </w:r>
            <w:r w:rsidR="00F002C0">
              <w:t>2.14</w:t>
            </w:r>
          </w:p>
        </w:tc>
      </w:tr>
      <w:tr w:rsidR="00630684" w14:paraId="447BAC68" w14:textId="77777777" w:rsidTr="006633EE">
        <w:tc>
          <w:tcPr>
            <w:tcW w:w="853" w:type="pct"/>
            <w:tcBorders>
              <w:top w:val="single" w:sz="4" w:space="0" w:color="auto"/>
              <w:left w:val="single" w:sz="4" w:space="0" w:color="auto"/>
              <w:bottom w:val="single" w:sz="4" w:space="0" w:color="auto"/>
              <w:right w:val="single" w:sz="4" w:space="0" w:color="auto"/>
            </w:tcBorders>
          </w:tcPr>
          <w:p w14:paraId="140D7C77" w14:textId="24012CA7" w:rsidR="00630684" w:rsidRDefault="00F002C0" w:rsidP="00630684">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646CAFD4" w14:textId="0EA36664" w:rsidR="00630684" w:rsidRDefault="00630684" w:rsidP="00630684">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38A2469C" w14:textId="753DB76E" w:rsidR="00630684" w:rsidRDefault="00630684" w:rsidP="00630684">
            <w:pPr>
              <w:pStyle w:val="TAL"/>
              <w:rPr>
                <w:szCs w:val="16"/>
              </w:rPr>
            </w:pPr>
            <w:r>
              <w:t>Extendable /</w:t>
            </w:r>
            <w:r>
              <w:rPr>
                <w:lang w:val="de-DE"/>
              </w:rPr>
              <w:t xml:space="preserve"> 8.</w:t>
            </w:r>
            <w:r w:rsidR="00F002C0">
              <w:rPr>
                <w:lang w:val="de-DE"/>
              </w:rPr>
              <w:t>2.15</w:t>
            </w:r>
          </w:p>
        </w:tc>
      </w:tr>
      <w:tr w:rsidR="00630684" w14:paraId="69E026E7" w14:textId="77777777" w:rsidTr="006633EE">
        <w:tc>
          <w:tcPr>
            <w:tcW w:w="853" w:type="pct"/>
            <w:tcBorders>
              <w:top w:val="single" w:sz="4" w:space="0" w:color="auto"/>
              <w:left w:val="single" w:sz="4" w:space="0" w:color="auto"/>
              <w:bottom w:val="single" w:sz="4" w:space="0" w:color="auto"/>
              <w:right w:val="single" w:sz="4" w:space="0" w:color="auto"/>
            </w:tcBorders>
          </w:tcPr>
          <w:p w14:paraId="053C7CA5" w14:textId="4E599F19" w:rsidR="00630684" w:rsidRDefault="00F002C0" w:rsidP="00630684">
            <w:pPr>
              <w:pStyle w:val="TAC"/>
            </w:pPr>
            <w:r>
              <w:t>20</w:t>
            </w:r>
          </w:p>
        </w:tc>
        <w:tc>
          <w:tcPr>
            <w:tcW w:w="2499" w:type="pct"/>
            <w:tcBorders>
              <w:top w:val="single" w:sz="4" w:space="0" w:color="auto"/>
              <w:left w:val="single" w:sz="4" w:space="0" w:color="auto"/>
              <w:bottom w:val="single" w:sz="4" w:space="0" w:color="auto"/>
              <w:right w:val="single" w:sz="4" w:space="0" w:color="auto"/>
            </w:tcBorders>
          </w:tcPr>
          <w:p w14:paraId="7C866A6E" w14:textId="7A60A753" w:rsidR="00630684" w:rsidRDefault="00630684" w:rsidP="00630684">
            <w:pPr>
              <w:pStyle w:val="TAL"/>
            </w:pPr>
            <w:r>
              <w:rPr>
                <w:szCs w:val="18"/>
                <w:lang w:eastAsia="en-GB"/>
              </w:rPr>
              <w:t>Partial Failure Information</w:t>
            </w:r>
          </w:p>
        </w:tc>
        <w:tc>
          <w:tcPr>
            <w:tcW w:w="1648" w:type="pct"/>
            <w:tcBorders>
              <w:top w:val="single" w:sz="4" w:space="0" w:color="auto"/>
              <w:left w:val="single" w:sz="4" w:space="0" w:color="auto"/>
              <w:bottom w:val="single" w:sz="4" w:space="0" w:color="auto"/>
              <w:right w:val="single" w:sz="4" w:space="0" w:color="auto"/>
            </w:tcBorders>
          </w:tcPr>
          <w:p w14:paraId="4BADE968" w14:textId="69001FC6" w:rsidR="00630684" w:rsidRDefault="00630684" w:rsidP="00630684">
            <w:pPr>
              <w:pStyle w:val="TAL"/>
              <w:rPr>
                <w:szCs w:val="16"/>
              </w:rPr>
            </w:pPr>
            <w:r>
              <w:t>Extendable /</w:t>
            </w:r>
            <w:r>
              <w:rPr>
                <w:lang w:val="de-DE"/>
              </w:rPr>
              <w:t xml:space="preserve"> Table 7.4.1-2</w:t>
            </w:r>
          </w:p>
        </w:tc>
      </w:tr>
      <w:tr w:rsidR="00157621"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A9C9F5C" w:rsidR="00157621" w:rsidRDefault="00481BF0" w:rsidP="00F55C9D">
            <w:pPr>
              <w:pStyle w:val="TAC"/>
            </w:pPr>
            <w:r>
              <w:t>21</w:t>
            </w:r>
            <w:r w:rsidR="00157621">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157621" w:rsidRDefault="00157621" w:rsidP="00F55C9D">
            <w:pPr>
              <w:pStyle w:val="TAC"/>
              <w:rPr>
                <w:lang w:val="fr-FR"/>
              </w:rPr>
            </w:pPr>
            <w:r>
              <w:t>Spare. For future use.</w:t>
            </w:r>
          </w:p>
        </w:tc>
      </w:tr>
      <w:tr w:rsidR="00157621"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157621" w:rsidRDefault="00157621" w:rsidP="00F55C9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157621" w:rsidRPr="0080510C" w:rsidRDefault="00157621" w:rsidP="00F55C9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310" w:name="_Toc45024644"/>
      <w:bookmarkStart w:id="311" w:name="_Toc82770437"/>
      <w:bookmarkStart w:id="312" w:name="_Toc131692919"/>
      <w:bookmarkStart w:id="313" w:name="_Toc144712030"/>
      <w:r w:rsidRPr="002569CC">
        <w:t>8.</w:t>
      </w:r>
      <w:r w:rsidR="002569CC" w:rsidRPr="002569CC">
        <w:t>2.2</w:t>
      </w:r>
      <w:r w:rsidRPr="002569CC">
        <w:tab/>
        <w:t>Cause</w:t>
      </w:r>
      <w:bookmarkEnd w:id="310"/>
      <w:bookmarkEnd w:id="311"/>
      <w:bookmarkEnd w:id="313"/>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314" w:name="_Toc144712031"/>
      <w:r>
        <w:t>8</w:t>
      </w:r>
      <w:r w:rsidRPr="00644C11">
        <w:t>.</w:t>
      </w:r>
      <w:r w:rsidR="002569CC">
        <w:t>2.3</w:t>
      </w:r>
      <w:r w:rsidRPr="00644C11">
        <w:tab/>
      </w:r>
      <w:bookmarkEnd w:id="312"/>
      <w:r>
        <w:t>Requested ES Parameters</w:t>
      </w:r>
      <w:bookmarkEnd w:id="314"/>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465469B" w:rsidR="006633EE" w:rsidRDefault="006633EE" w:rsidP="002569CC">
      <w:pPr>
        <w:pStyle w:val="Heading3"/>
      </w:pPr>
      <w:bookmarkStart w:id="315" w:name="_Toc144712032"/>
      <w:r>
        <w:t>8</w:t>
      </w:r>
      <w:r w:rsidRPr="00644C11">
        <w:t>.</w:t>
      </w:r>
      <w:r w:rsidR="00B14646">
        <w:t>2.4</w:t>
      </w:r>
      <w:r w:rsidRPr="00644C11">
        <w:tab/>
      </w:r>
      <w:r>
        <w:t>End Station Interface</w:t>
      </w:r>
      <w:bookmarkEnd w:id="315"/>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316" w:name="_Toc144712033"/>
      <w:r>
        <w:t>8</w:t>
      </w:r>
      <w:r w:rsidRPr="00644C11">
        <w:t>.</w:t>
      </w:r>
      <w:r w:rsidR="00B14646">
        <w:t>2.5</w:t>
      </w:r>
      <w:r w:rsidRPr="00644C11">
        <w:tab/>
      </w:r>
      <w:r>
        <w:t>Interface Capabilities</w:t>
      </w:r>
      <w:bookmarkEnd w:id="316"/>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317" w:name="_Toc144712034"/>
      <w:r>
        <w:t>8</w:t>
      </w:r>
      <w:r w:rsidRPr="00644C11">
        <w:t>.</w:t>
      </w:r>
      <w:r>
        <w:t>2.6</w:t>
      </w:r>
      <w:r w:rsidRPr="00644C11">
        <w:tab/>
      </w:r>
      <w:r>
        <w:rPr>
          <w:lang w:eastAsia="en-GB"/>
        </w:rPr>
        <w:t>TN Stream ID</w:t>
      </w:r>
      <w:bookmarkEnd w:id="317"/>
    </w:p>
    <w:p w14:paraId="6C381C85" w14:textId="76A4CCF2"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8.2.6-1. </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lastRenderedPageBreak/>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318" w:name="_Toc144712035"/>
      <w:r>
        <w:t>8</w:t>
      </w:r>
      <w:r w:rsidRPr="00644C11">
        <w:t>.</w:t>
      </w:r>
      <w:r w:rsidR="00F002C0">
        <w:t>2.7</w:t>
      </w:r>
      <w:r w:rsidRPr="00644C11">
        <w:tab/>
      </w:r>
      <w:r w:rsidRPr="0006688B">
        <w:t>Mask-and-match information</w:t>
      </w:r>
      <w:bookmarkEnd w:id="318"/>
    </w:p>
    <w:p w14:paraId="4DF297DF" w14:textId="38384E17"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 xml:space="preserve">-1. </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20613CEC"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w:t>
      </w:r>
    </w:p>
    <w:p w14:paraId="2A7AB515" w14:textId="7BD19B08" w:rsidR="00630684" w:rsidRDefault="00630684" w:rsidP="00630684">
      <w:pPr>
        <w:rPr>
          <w:lang w:eastAsia="x-none"/>
        </w:rPr>
      </w:pPr>
      <w:r>
        <w:rPr>
          <w:lang w:eastAsia="x-none"/>
        </w:rPr>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 xml:space="preserve">]. </w:t>
      </w:r>
    </w:p>
    <w:p w14:paraId="48CDBACA" w14:textId="147698FE" w:rsidR="00630684" w:rsidRPr="00644C11" w:rsidRDefault="00630684" w:rsidP="0006688B">
      <w:pPr>
        <w:pStyle w:val="Heading3"/>
      </w:pPr>
      <w:bookmarkStart w:id="319" w:name="_Toc144712036"/>
      <w:r>
        <w:t>8</w:t>
      </w:r>
      <w:r w:rsidRPr="00644C11">
        <w:t>.</w:t>
      </w:r>
      <w:r w:rsidR="00F002C0">
        <w:t>2.8</w:t>
      </w:r>
      <w:r w:rsidRPr="00644C11">
        <w:tab/>
      </w:r>
      <w:r>
        <w:t xml:space="preserve">Destination </w:t>
      </w:r>
      <w:r w:rsidRPr="0006688B">
        <w:t>MAC address</w:t>
      </w:r>
      <w:bookmarkEnd w:id="319"/>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320" w:name="_Toc144712037"/>
      <w:r>
        <w:t>8</w:t>
      </w:r>
      <w:r w:rsidRPr="00644C11">
        <w:t>.</w:t>
      </w:r>
      <w:r w:rsidR="00F002C0">
        <w:t>2.9</w:t>
      </w:r>
      <w:r w:rsidRPr="00644C11">
        <w:tab/>
      </w:r>
      <w:r>
        <w:t xml:space="preserve">Source </w:t>
      </w:r>
      <w:r w:rsidRPr="0006688B">
        <w:t>MAC address</w:t>
      </w:r>
      <w:bookmarkEnd w:id="320"/>
    </w:p>
    <w:p w14:paraId="3EE3A9B0" w14:textId="39C3270B"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 xml:space="preserve">-1. </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321" w:name="_Toc144712038"/>
      <w:r>
        <w:t>8</w:t>
      </w:r>
      <w:r w:rsidRPr="00644C11">
        <w:t>.</w:t>
      </w:r>
      <w:r w:rsidR="00F002C0">
        <w:t>2.10</w:t>
      </w:r>
      <w:r w:rsidRPr="00644C11">
        <w:tab/>
      </w:r>
      <w:r w:rsidRPr="0006688B">
        <w:t>VLAN Tag Info</w:t>
      </w:r>
      <w:bookmarkEnd w:id="321"/>
    </w:p>
    <w:p w14:paraId="12FE7161" w14:textId="47EE9AA4"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 xml:space="preserve">-1. </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777777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r w:rsidRPr="000C163D">
        <w:rPr>
          <w:lang w:eastAsia="x-none"/>
        </w:rPr>
        <w:t xml:space="preserve"> </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322" w:name="_Toc144712039"/>
      <w:r>
        <w:t>8</w:t>
      </w:r>
      <w:r w:rsidRPr="00644C11">
        <w:t>.</w:t>
      </w:r>
      <w:r w:rsidR="00F002C0">
        <w:t>2.11</w:t>
      </w:r>
      <w:r w:rsidRPr="00644C11">
        <w:tab/>
      </w:r>
      <w:r w:rsidRPr="0006688B">
        <w:t>IPv4 tuple</w:t>
      </w:r>
      <w:bookmarkEnd w:id="322"/>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323" w:name="_Toc144712040"/>
      <w:r>
        <w:lastRenderedPageBreak/>
        <w:t>8</w:t>
      </w:r>
      <w:r w:rsidRPr="00644C11">
        <w:t>.</w:t>
      </w:r>
      <w:r w:rsidR="00F002C0">
        <w:t>2.12</w:t>
      </w:r>
      <w:r w:rsidRPr="00644C11">
        <w:tab/>
      </w:r>
      <w:r w:rsidRPr="0006688B">
        <w:t>IPv6 tuple</w:t>
      </w:r>
      <w:bookmarkEnd w:id="323"/>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324" w:name="_Toc144712041"/>
      <w:r>
        <w:t>8</w:t>
      </w:r>
      <w:r w:rsidRPr="00644C11">
        <w:t>.</w:t>
      </w:r>
      <w:r w:rsidR="00F002C0">
        <w:t>2.13</w:t>
      </w:r>
      <w:r w:rsidRPr="00644C11">
        <w:tab/>
      </w:r>
      <w:r w:rsidRPr="006A12F4">
        <w:t>Interface configuration</w:t>
      </w:r>
      <w:bookmarkEnd w:id="324"/>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(decimal)</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630684" w14:paraId="21CF6A72" w14:textId="77777777" w:rsidTr="006E2777">
        <w:trPr>
          <w:jc w:val="center"/>
        </w:trPr>
        <w:tc>
          <w:tcPr>
            <w:tcW w:w="151" w:type="dxa"/>
            <w:tcBorders>
              <w:top w:val="nil"/>
              <w:left w:val="single" w:sz="6" w:space="0" w:color="auto"/>
              <w:bottom w:val="nil"/>
              <w:right w:val="nil"/>
            </w:tcBorders>
          </w:tcPr>
          <w:p w14:paraId="751D0AF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63A8868" w14:textId="77777777" w:rsidR="00630684" w:rsidRDefault="00630684" w:rsidP="006E2777">
            <w:pPr>
              <w:pStyle w:val="TAC"/>
              <w:rPr>
                <w:lang w:val="fr-FR" w:eastAsia="zh-CN"/>
              </w:rPr>
            </w:pPr>
            <w:r>
              <w:t>5</w:t>
            </w:r>
          </w:p>
        </w:tc>
        <w:tc>
          <w:tcPr>
            <w:tcW w:w="2355" w:type="dxa"/>
            <w:gridSpan w:val="4"/>
            <w:tcBorders>
              <w:top w:val="single" w:sz="4" w:space="0" w:color="auto"/>
              <w:left w:val="single" w:sz="4" w:space="0" w:color="auto"/>
              <w:bottom w:val="single" w:sz="4" w:space="0" w:color="auto"/>
              <w:right w:val="single" w:sz="4" w:space="0" w:color="auto"/>
            </w:tcBorders>
          </w:tcPr>
          <w:p w14:paraId="3E900687"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6572F8D" w14:textId="77777777" w:rsidR="00630684" w:rsidRDefault="00630684"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630684" w:rsidRDefault="00630684"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630684" w:rsidRDefault="00630684"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630684" w:rsidRDefault="00630684"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630684" w:rsidRDefault="00630684" w:rsidP="006E2777">
            <w:pPr>
              <w:pStyle w:val="TAC"/>
              <w:rPr>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77777777" w:rsidR="00630684" w:rsidRDefault="00630684" w:rsidP="006E2777">
            <w:pPr>
              <w:pStyle w:val="TAC"/>
            </w:pPr>
            <w:r>
              <w:rPr>
                <w:lang w:val="fr-FR" w:eastAsia="zh-CN"/>
              </w:rPr>
              <w:t>s</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lastRenderedPageBreak/>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noProof/>
        </w:rPr>
      </w:pPr>
      <w:r>
        <w:rPr>
          <w:noProof/>
        </w:rPr>
        <w:t>-</w:t>
      </w:r>
      <w:r>
        <w:rPr>
          <w:noProof/>
        </w:rPr>
        <w:tab/>
        <w:t>Bit 4 – VLAN: when set to "1", this indicates that octets r and r+1 and the VLAN ID value field are present.</w:t>
      </w:r>
    </w:p>
    <w:p w14:paraId="4CE1E735" w14:textId="77777777" w:rsidR="00630684" w:rsidRDefault="00630684" w:rsidP="00630684">
      <w:pPr>
        <w:pStyle w:val="B1"/>
      </w:pPr>
      <w:r>
        <w:t>-</w:t>
      </w:r>
      <w:r>
        <w:tab/>
        <w:t xml:space="preserve">Bit 5 to 8 </w:t>
      </w:r>
      <w:r>
        <w:rPr>
          <w:noProof/>
        </w:rPr>
        <w:t>Spare, for future use and set to 0</w:t>
      </w:r>
      <w:r>
        <w:t>.</w:t>
      </w:r>
    </w:p>
    <w:p w14:paraId="116FB68C" w14:textId="77777777"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r>
        <w:rPr>
          <w:noProof/>
        </w:rPr>
        <w:t xml:space="preserve"> </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noProof/>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1A36BAAA" w14:textId="52C48A57" w:rsidR="00630684" w:rsidRDefault="00630684" w:rsidP="00630684">
      <w:pPr>
        <w:pStyle w:val="EditorsNote"/>
      </w:pPr>
      <w:r>
        <w:t>Editor's note: In Table 46-3 of IEEE Std 802.1Q [</w:t>
      </w:r>
      <w:r w:rsidR="00986CF6">
        <w:t>4</w:t>
      </w:r>
      <w:r>
        <w:t xml:space="preserve">], the InterfaceID contains the ES MacAddress and InterfaceName. Table M.2-1 of TS 23.501 defines only the InterfaceName for the Interface Configuration (Set Request). It is FFS whether this correct, i.e. whether the ES MacAddress should be added to </w:t>
      </w:r>
      <w:r w:rsidRPr="00D6407D">
        <w:rPr>
          <w:lang w:val="en-US"/>
        </w:rPr>
        <w:t>Figure</w:t>
      </w:r>
      <w:r w:rsidR="00427067">
        <w:rPr>
          <w:lang w:val="en-US"/>
        </w:rPr>
        <w:t> </w:t>
      </w:r>
      <w:r w:rsidR="00427067" w:rsidRPr="00D6407D">
        <w:rPr>
          <w:lang w:val="en-US" w:eastAsia="zh-CN"/>
        </w:rPr>
        <w:t>8</w:t>
      </w:r>
      <w:r w:rsidR="00427067" w:rsidRPr="00D6407D">
        <w:rPr>
          <w:lang w:val="en-US" w:eastAsia="ja-JP"/>
        </w:rPr>
        <w:t>.</w:t>
      </w:r>
      <w:r w:rsidR="00427067">
        <w:rPr>
          <w:lang w:val="en-US" w:eastAsia="ja-JP"/>
        </w:rPr>
        <w:t>2.13</w:t>
      </w:r>
      <w:r w:rsidR="00427067" w:rsidRPr="00D6407D">
        <w:rPr>
          <w:lang w:val="en-US" w:eastAsia="zh-CN"/>
        </w:rPr>
        <w:t>-</w:t>
      </w:r>
      <w:r w:rsidR="00427067" w:rsidRPr="00D6407D">
        <w:rPr>
          <w:lang w:val="en-US" w:eastAsia="ja-JP"/>
        </w:rPr>
        <w:t>1</w:t>
      </w:r>
      <w:r>
        <w:rPr>
          <w:lang w:val="en-US" w:eastAsia="ja-JP"/>
        </w:rPr>
        <w:t xml:space="preserve"> and also to </w:t>
      </w:r>
      <w:r>
        <w:t>the Interface Configuration (Set Request) in Table M.2-1 of TS 23.501</w:t>
      </w:r>
      <w:r>
        <w:rPr>
          <w:lang w:val="en-US" w:eastAsia="ja-JP"/>
        </w:rPr>
        <w:t>.</w:t>
      </w:r>
    </w:p>
    <w:p w14:paraId="6F75EC4D" w14:textId="4208839D" w:rsidR="00630684" w:rsidRPr="00644C11" w:rsidRDefault="00630684" w:rsidP="0006688B">
      <w:pPr>
        <w:pStyle w:val="Heading3"/>
      </w:pPr>
      <w:bookmarkStart w:id="325" w:name="_Toc144712042"/>
      <w:r>
        <w:t>8</w:t>
      </w:r>
      <w:r w:rsidRPr="00644C11">
        <w:t>.</w:t>
      </w:r>
      <w:r w:rsidR="00F002C0">
        <w:t>2.14</w:t>
      </w:r>
      <w:r w:rsidRPr="00644C11">
        <w:tab/>
      </w:r>
      <w:r>
        <w:t>Interface Name</w:t>
      </w:r>
      <w:bookmarkEnd w:id="325"/>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326" w:name="_Toc144712043"/>
      <w:r>
        <w:t>8</w:t>
      </w:r>
      <w:r w:rsidRPr="00644C11">
        <w:t>.</w:t>
      </w:r>
      <w:r w:rsidR="00F002C0">
        <w:t>2.15</w:t>
      </w:r>
      <w:r w:rsidRPr="00644C11">
        <w:tab/>
      </w:r>
      <w:r>
        <w:t>Gate Control Parameters</w:t>
      </w:r>
      <w:bookmarkEnd w:id="326"/>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2D4B39BF" w:rsidR="00630684" w:rsidRDefault="00630684" w:rsidP="006E2777">
            <w:pPr>
              <w:pStyle w:val="TAC"/>
              <w:rPr>
                <w:lang w:val="fr-FR"/>
              </w:rPr>
            </w:pPr>
            <w:r>
              <w:rPr>
                <w:lang w:val="fr-FR"/>
              </w:rPr>
              <w:t xml:space="preserve">Type = </w:t>
            </w:r>
            <w:r w:rsidR="00F002C0">
              <w:rPr>
                <w:lang w:val="sv-SE"/>
              </w:rPr>
              <w:t>19</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630684" w14:paraId="06E53C4B" w14:textId="77777777" w:rsidTr="006E2777">
        <w:trPr>
          <w:jc w:val="center"/>
        </w:trPr>
        <w:tc>
          <w:tcPr>
            <w:tcW w:w="151" w:type="dxa"/>
            <w:tcBorders>
              <w:top w:val="nil"/>
              <w:left w:val="single" w:sz="6" w:space="0" w:color="auto"/>
              <w:bottom w:val="nil"/>
              <w:right w:val="nil"/>
            </w:tcBorders>
          </w:tcPr>
          <w:p w14:paraId="7A21D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FCA6986" w14:textId="77777777" w:rsidR="00630684" w:rsidRDefault="00630684" w:rsidP="006E2777">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tcPr>
          <w:p w14:paraId="133F4845" w14:textId="77777777" w:rsidR="00630684" w:rsidRDefault="00630684" w:rsidP="006E2777">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7DC44C04" w14:textId="77777777" w:rsidR="00630684" w:rsidRDefault="00630684" w:rsidP="006E2777">
            <w:pPr>
              <w:pStyle w:val="TAC"/>
              <w:rPr>
                <w:lang w:eastAsia="ko-KR"/>
              </w:rPr>
            </w:pPr>
            <w:r>
              <w:rPr>
                <w:lang w:eastAsia="en-GB"/>
              </w:rPr>
              <w:t>TAO</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630684" w:rsidRDefault="00630684"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630684" w:rsidRDefault="00630684"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630684" w:rsidRDefault="00630684"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6DD1B169" w14:textId="77777777" w:rsidTr="006E2777">
        <w:trPr>
          <w:jc w:val="center"/>
        </w:trPr>
        <w:tc>
          <w:tcPr>
            <w:tcW w:w="151" w:type="dxa"/>
            <w:tcBorders>
              <w:top w:val="nil"/>
              <w:left w:val="single" w:sz="6" w:space="0" w:color="auto"/>
              <w:bottom w:val="nil"/>
              <w:right w:val="nil"/>
            </w:tcBorders>
          </w:tcPr>
          <w:p w14:paraId="4C553B8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CD9E36A" w14:textId="77777777" w:rsidR="00630684" w:rsidRDefault="00630684" w:rsidP="006E2777">
            <w:pPr>
              <w:pStyle w:val="TAC"/>
            </w:pPr>
            <w:r>
              <w:t>q to (q+3)</w:t>
            </w:r>
          </w:p>
        </w:tc>
        <w:tc>
          <w:tcPr>
            <w:tcW w:w="4711" w:type="dxa"/>
            <w:gridSpan w:val="8"/>
            <w:tcBorders>
              <w:top w:val="single" w:sz="4" w:space="0" w:color="auto"/>
              <w:left w:val="single" w:sz="4" w:space="0" w:color="auto"/>
              <w:bottom w:val="single" w:sz="4" w:space="0" w:color="auto"/>
              <w:right w:val="single" w:sz="4" w:space="0" w:color="auto"/>
            </w:tcBorders>
          </w:tcPr>
          <w:p w14:paraId="4DF641E2" w14:textId="77777777" w:rsidR="00630684" w:rsidRPr="00B1114D" w:rsidRDefault="00630684" w:rsidP="006E2777">
            <w:pPr>
              <w:pStyle w:val="TAC"/>
            </w:pPr>
            <w:r>
              <w:rPr>
                <w:lang w:eastAsia="ko-KR"/>
              </w:rPr>
              <w:t>Time Aware Offset</w:t>
            </w:r>
          </w:p>
        </w:tc>
        <w:tc>
          <w:tcPr>
            <w:tcW w:w="588" w:type="dxa"/>
            <w:tcBorders>
              <w:top w:val="nil"/>
              <w:left w:val="single" w:sz="4" w:space="0" w:color="auto"/>
              <w:bottom w:val="nil"/>
              <w:right w:val="single" w:sz="6" w:space="0" w:color="auto"/>
            </w:tcBorders>
          </w:tcPr>
          <w:p w14:paraId="7B4A55FC"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77777777" w:rsidR="00630684" w:rsidRDefault="00630684" w:rsidP="006E2777">
            <w:pPr>
              <w:pStyle w:val="TAC"/>
            </w:pPr>
            <w:r>
              <w:rPr>
                <w:lang w:val="fr-FR" w:eastAsia="zh-CN"/>
              </w:rPr>
              <w:t>r</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94CDE93"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Pr>
          <w:lang w:val="en-US"/>
        </w:rPr>
        <w:t>Interface Name</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7244C56B" w14:textId="77777777" w:rsidR="00630684" w:rsidRDefault="00630684" w:rsidP="00630684">
      <w:pPr>
        <w:pStyle w:val="B1"/>
        <w:rPr>
          <w:noProof/>
        </w:rPr>
      </w:pPr>
      <w:r>
        <w:rPr>
          <w:noProof/>
        </w:rPr>
        <w:t>-</w:t>
      </w:r>
      <w:r>
        <w:rPr>
          <w:noProof/>
        </w:rPr>
        <w:tab/>
        <w:t>Bit 3 – TAO: when set to "1", this indicates that the Time Aware Offset field is present.</w:t>
      </w:r>
    </w:p>
    <w:p w14:paraId="53569E32" w14:textId="77777777" w:rsidR="00630684" w:rsidRDefault="00630684" w:rsidP="00630684">
      <w:pPr>
        <w:pStyle w:val="B1"/>
      </w:pPr>
      <w:r>
        <w:t>-</w:t>
      </w:r>
      <w:r>
        <w:tab/>
        <w:t xml:space="preserve">Bit 4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5287659C"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 xml:space="preserve">]. </w:t>
      </w:r>
    </w:p>
    <w:p w14:paraId="12D824E8" w14:textId="06B8C425" w:rsidR="00630684" w:rsidRDefault="00630684" w:rsidP="00630684">
      <w:pPr>
        <w:rPr>
          <w:noProof/>
        </w:rPr>
      </w:pPr>
      <w:r>
        <w:rPr>
          <w:noProof/>
        </w:rPr>
        <w:t xml:space="preserve">When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w:t>
      </w:r>
      <w:r w:rsidR="00205D8D">
        <w:rPr>
          <w:noProof/>
        </w:rPr>
        <w:t>4</w:t>
      </w:r>
      <w:r>
        <w:rPr>
          <w:noProof/>
        </w:rPr>
        <w:t>].</w:t>
      </w:r>
    </w:p>
    <w:p w14:paraId="090CA2EA" w14:textId="77777777" w:rsidR="00630684" w:rsidRDefault="00630684" w:rsidP="00630684">
      <w:pPr>
        <w:pStyle w:val="EditorsNote"/>
      </w:pPr>
      <w:r>
        <w:t xml:space="preserve">Editor's note: </w:t>
      </w:r>
      <w:r w:rsidRPr="00A8589F">
        <w:t>A Set Request can include parameters to enable the Talker to calculate Gate Control Information, comprising the Interval, Max Frame Size and/or Time Aware Offset parameters of all the TN streams of all the PDU sessions mapped to a specific Interface/Port. Table M.2-1</w:t>
      </w:r>
      <w:r>
        <w:t xml:space="preserve"> of TS 23.501</w:t>
      </w:r>
      <w:r w:rsidRPr="00A8589F">
        <w: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r>
        <w:t>. It needs to be checked whether this is intentional</w:t>
      </w:r>
      <w:r w:rsidRPr="00A8589F">
        <w:t xml:space="preserve"> to not include information like the TN StreamID to identify for each TN stream the particular instance of the parameters (Interval, Max Frame Size, Time Aware Offset</w:t>
      </w:r>
      <w: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327" w:name="_Toc144712044"/>
      <w:r>
        <w:t>9</w:t>
      </w:r>
      <w:r w:rsidRPr="004D3578">
        <w:tab/>
      </w:r>
      <w:r>
        <w:t>Timers</w:t>
      </w:r>
      <w:bookmarkEnd w:id="327"/>
    </w:p>
    <w:p w14:paraId="48F932EE" w14:textId="77777777" w:rsidR="00E2696C" w:rsidRPr="004D3578" w:rsidRDefault="00E2696C" w:rsidP="00E2696C">
      <w:pPr>
        <w:pStyle w:val="Guidance"/>
      </w:pPr>
      <w:r>
        <w:t>Timers supported by the protocol.</w:t>
      </w:r>
    </w:p>
    <w:p w14:paraId="08177474" w14:textId="77777777" w:rsidR="00080512" w:rsidRPr="004D3578" w:rsidRDefault="00080512"/>
    <w:p w14:paraId="5CA5E6C2" w14:textId="7803E4D4" w:rsidR="00080512" w:rsidRPr="004D3578" w:rsidRDefault="00D9134D">
      <w:pPr>
        <w:pStyle w:val="Heading8"/>
      </w:pPr>
      <w:bookmarkStart w:id="328" w:name="tsgNames"/>
      <w:bookmarkStart w:id="329" w:name="startOfAnnexes"/>
      <w:bookmarkEnd w:id="328"/>
      <w:bookmarkEnd w:id="329"/>
      <w:r>
        <w:br w:type="page"/>
      </w:r>
      <w:bookmarkStart w:id="330" w:name="_Toc144712045"/>
      <w:r w:rsidR="00080512" w:rsidRPr="004D3578">
        <w:lastRenderedPageBreak/>
        <w:t xml:space="preserve">Annex </w:t>
      </w:r>
      <w:r w:rsidR="00392A96">
        <w:t>A</w:t>
      </w:r>
      <w:r w:rsidR="00080512" w:rsidRPr="004D3578">
        <w:t xml:space="preserve"> (informative):</w:t>
      </w:r>
      <w:r w:rsidR="00080512" w:rsidRPr="004D3578">
        <w:br/>
        <w:t>Change history</w:t>
      </w:r>
      <w:bookmarkEnd w:id="330"/>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1" w:name="historyclause"/>
            <w:bookmarkEnd w:id="331"/>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7E3C" w14:textId="77777777" w:rsidR="0037687B" w:rsidRDefault="0037687B">
      <w:r>
        <w:separator/>
      </w:r>
    </w:p>
  </w:endnote>
  <w:endnote w:type="continuationSeparator" w:id="0">
    <w:p w14:paraId="1AD5F9F8" w14:textId="77777777" w:rsidR="0037687B" w:rsidRDefault="00376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45B4C" w14:textId="77777777" w:rsidR="0037687B" w:rsidRDefault="0037687B">
      <w:r>
        <w:separator/>
      </w:r>
    </w:p>
  </w:footnote>
  <w:footnote w:type="continuationSeparator" w:id="0">
    <w:p w14:paraId="41980799" w14:textId="77777777" w:rsidR="0037687B" w:rsidRDefault="00376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C9EE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B21">
      <w:rPr>
        <w:rFonts w:ascii="Arial" w:hAnsi="Arial" w:cs="Arial"/>
        <w:b/>
        <w:noProof/>
        <w:sz w:val="18"/>
        <w:szCs w:val="18"/>
      </w:rPr>
      <w:t>3GPP TS 29.585 V0.2.0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C18D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B2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88B"/>
    <w:rsid w:val="0007069B"/>
    <w:rsid w:val="0007123E"/>
    <w:rsid w:val="00080512"/>
    <w:rsid w:val="000C47C3"/>
    <w:rsid w:val="000D58AB"/>
    <w:rsid w:val="00112568"/>
    <w:rsid w:val="00121771"/>
    <w:rsid w:val="00133525"/>
    <w:rsid w:val="00157621"/>
    <w:rsid w:val="00173E3B"/>
    <w:rsid w:val="00174E78"/>
    <w:rsid w:val="001927DB"/>
    <w:rsid w:val="00195F8A"/>
    <w:rsid w:val="001A4C42"/>
    <w:rsid w:val="001A7420"/>
    <w:rsid w:val="001B6637"/>
    <w:rsid w:val="001C21C3"/>
    <w:rsid w:val="001D02C2"/>
    <w:rsid w:val="001D2BC3"/>
    <w:rsid w:val="001F0C1D"/>
    <w:rsid w:val="001F1132"/>
    <w:rsid w:val="001F168B"/>
    <w:rsid w:val="001F4C31"/>
    <w:rsid w:val="00205D8D"/>
    <w:rsid w:val="002347A2"/>
    <w:rsid w:val="002569CC"/>
    <w:rsid w:val="002675F0"/>
    <w:rsid w:val="002760EE"/>
    <w:rsid w:val="002A5AFB"/>
    <w:rsid w:val="002B6339"/>
    <w:rsid w:val="002E00EE"/>
    <w:rsid w:val="0030344D"/>
    <w:rsid w:val="00315B85"/>
    <w:rsid w:val="003172DC"/>
    <w:rsid w:val="00317B21"/>
    <w:rsid w:val="0035462D"/>
    <w:rsid w:val="00356555"/>
    <w:rsid w:val="00363881"/>
    <w:rsid w:val="00363E6F"/>
    <w:rsid w:val="003765B8"/>
    <w:rsid w:val="0037687B"/>
    <w:rsid w:val="00392A96"/>
    <w:rsid w:val="003C3971"/>
    <w:rsid w:val="003D5093"/>
    <w:rsid w:val="003F38B4"/>
    <w:rsid w:val="00413F53"/>
    <w:rsid w:val="00423334"/>
    <w:rsid w:val="00423C08"/>
    <w:rsid w:val="00427067"/>
    <w:rsid w:val="004318D3"/>
    <w:rsid w:val="004345EC"/>
    <w:rsid w:val="00465515"/>
    <w:rsid w:val="00481BF0"/>
    <w:rsid w:val="0049751D"/>
    <w:rsid w:val="004A1511"/>
    <w:rsid w:val="004C30AC"/>
    <w:rsid w:val="004C3942"/>
    <w:rsid w:val="004C6D2A"/>
    <w:rsid w:val="004D3578"/>
    <w:rsid w:val="004E213A"/>
    <w:rsid w:val="004F08CA"/>
    <w:rsid w:val="004F0988"/>
    <w:rsid w:val="004F3340"/>
    <w:rsid w:val="0053388B"/>
    <w:rsid w:val="00535773"/>
    <w:rsid w:val="0053729B"/>
    <w:rsid w:val="00543E6C"/>
    <w:rsid w:val="00565087"/>
    <w:rsid w:val="00597B11"/>
    <w:rsid w:val="005B028E"/>
    <w:rsid w:val="005C391F"/>
    <w:rsid w:val="005D2E01"/>
    <w:rsid w:val="005D46AA"/>
    <w:rsid w:val="005D7526"/>
    <w:rsid w:val="005E4BB2"/>
    <w:rsid w:val="005F788A"/>
    <w:rsid w:val="00602AEA"/>
    <w:rsid w:val="00614FDF"/>
    <w:rsid w:val="00630684"/>
    <w:rsid w:val="0063543D"/>
    <w:rsid w:val="00647114"/>
    <w:rsid w:val="006633EE"/>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439E"/>
    <w:rsid w:val="007C79A0"/>
    <w:rsid w:val="007D714A"/>
    <w:rsid w:val="007F0F4A"/>
    <w:rsid w:val="007F5E38"/>
    <w:rsid w:val="008028A4"/>
    <w:rsid w:val="00830747"/>
    <w:rsid w:val="00830904"/>
    <w:rsid w:val="008768CA"/>
    <w:rsid w:val="008A673F"/>
    <w:rsid w:val="008A7E8A"/>
    <w:rsid w:val="008C384C"/>
    <w:rsid w:val="008C7B64"/>
    <w:rsid w:val="008D4B07"/>
    <w:rsid w:val="008D6DF1"/>
    <w:rsid w:val="008E2D68"/>
    <w:rsid w:val="008E6756"/>
    <w:rsid w:val="008E7260"/>
    <w:rsid w:val="0090271F"/>
    <w:rsid w:val="00902E23"/>
    <w:rsid w:val="009114D7"/>
    <w:rsid w:val="0091348E"/>
    <w:rsid w:val="00914873"/>
    <w:rsid w:val="009155BE"/>
    <w:rsid w:val="00917CCB"/>
    <w:rsid w:val="00933FB0"/>
    <w:rsid w:val="00942EC2"/>
    <w:rsid w:val="00975DAE"/>
    <w:rsid w:val="00986CF6"/>
    <w:rsid w:val="009964E9"/>
    <w:rsid w:val="009A146D"/>
    <w:rsid w:val="009C1057"/>
    <w:rsid w:val="009D036C"/>
    <w:rsid w:val="009D21F7"/>
    <w:rsid w:val="009E15FB"/>
    <w:rsid w:val="009F37B7"/>
    <w:rsid w:val="00A00876"/>
    <w:rsid w:val="00A10F02"/>
    <w:rsid w:val="00A164B4"/>
    <w:rsid w:val="00A26956"/>
    <w:rsid w:val="00A27486"/>
    <w:rsid w:val="00A53724"/>
    <w:rsid w:val="00A56066"/>
    <w:rsid w:val="00A6013F"/>
    <w:rsid w:val="00A73129"/>
    <w:rsid w:val="00A82346"/>
    <w:rsid w:val="00A86D27"/>
    <w:rsid w:val="00A92BA1"/>
    <w:rsid w:val="00A95A32"/>
    <w:rsid w:val="00AB4A5D"/>
    <w:rsid w:val="00AC6BC6"/>
    <w:rsid w:val="00AD45A1"/>
    <w:rsid w:val="00AE5FA2"/>
    <w:rsid w:val="00AE6164"/>
    <w:rsid w:val="00AE65E2"/>
    <w:rsid w:val="00AF1460"/>
    <w:rsid w:val="00B14646"/>
    <w:rsid w:val="00B15449"/>
    <w:rsid w:val="00B37D59"/>
    <w:rsid w:val="00B6756F"/>
    <w:rsid w:val="00B7379B"/>
    <w:rsid w:val="00B76FC3"/>
    <w:rsid w:val="00B93086"/>
    <w:rsid w:val="00BA0F01"/>
    <w:rsid w:val="00BA19ED"/>
    <w:rsid w:val="00BA4B8D"/>
    <w:rsid w:val="00BB69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416C7"/>
    <w:rsid w:val="00E44582"/>
    <w:rsid w:val="00E77645"/>
    <w:rsid w:val="00EA15B0"/>
    <w:rsid w:val="00EA5EA7"/>
    <w:rsid w:val="00EA66BD"/>
    <w:rsid w:val="00EB3E1D"/>
    <w:rsid w:val="00EC4A25"/>
    <w:rsid w:val="00EF454D"/>
    <w:rsid w:val="00EF608C"/>
    <w:rsid w:val="00F002C0"/>
    <w:rsid w:val="00F025A2"/>
    <w:rsid w:val="00F0439B"/>
    <w:rsid w:val="00F04712"/>
    <w:rsid w:val="00F13360"/>
    <w:rsid w:val="00F22EC7"/>
    <w:rsid w:val="00F325C8"/>
    <w:rsid w:val="00F34834"/>
    <w:rsid w:val="00F47C05"/>
    <w:rsid w:val="00F571B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32</Pages>
  <Words>10663</Words>
  <Characters>60785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56</cp:revision>
  <cp:lastPrinted>2019-02-25T14:05:00Z</cp:lastPrinted>
  <dcterms:created xsi:type="dcterms:W3CDTF">2023-06-14T06:27:00Z</dcterms:created>
  <dcterms:modified xsi:type="dcterms:W3CDTF">2023-09-04T07:29:00Z</dcterms:modified>
</cp:coreProperties>
</file>