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10EF41D" w:rsidR="004F0988" w:rsidRPr="0016361A" w:rsidRDefault="008A6D4A" w:rsidP="007858B6">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7858B6">
              <w:t>2</w:t>
            </w:r>
            <w:r w:rsidRPr="0016361A">
              <w:t>.</w:t>
            </w:r>
            <w:r w:rsidR="00B96546">
              <w:t>0</w:t>
            </w:r>
            <w:r w:rsidRPr="0016361A">
              <w:t>.</w:t>
            </w:r>
            <w:r w:rsidR="007858B6">
              <w:t>0</w:t>
            </w:r>
            <w:r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F562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9" o:title="5G-logo_175px"/>
                </v:shape>
              </w:pict>
            </w:r>
          </w:p>
        </w:tc>
        <w:tc>
          <w:tcPr>
            <w:tcW w:w="5540" w:type="dxa"/>
            <w:shd w:val="clear" w:color="auto" w:fill="auto"/>
          </w:tcPr>
          <w:p w14:paraId="47562F6D" w14:textId="55FCA510" w:rsidR="00F112E4" w:rsidRPr="0016361A" w:rsidRDefault="005F562A" w:rsidP="00F112E4">
            <w:pPr>
              <w:jc w:val="right"/>
            </w:pPr>
            <w:bookmarkStart w:id="2" w:name="logos"/>
            <w:r>
              <w:pict w14:anchorId="5617469C">
                <v:shape id="_x0000_i1026" type="#_x0000_t75" style="width:128.25pt;height:77.2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8AF2613" w14:textId="77777777" w:rsidR="00E5099F"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TOC1"/>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TOC4"/>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TOC5"/>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TOC5"/>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TOC6"/>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TOC4"/>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04332502"/>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04332503"/>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04332504"/>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Heading1"/>
      </w:pPr>
      <w:bookmarkStart w:id="27" w:name="_Toc104332505"/>
      <w:r w:rsidRPr="004D3578">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04332506"/>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04332507"/>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04332508"/>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54A0231D" w14:textId="77777777" w:rsidR="00F76258" w:rsidRDefault="00F76258" w:rsidP="00F76258">
      <w:pPr>
        <w:pStyle w:val="EW"/>
      </w:pPr>
      <w:bookmarkStart w:id="42"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3" w:name="_Toc104332509"/>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89.75pt" o:ole="">
            <v:imagedata r:id="rId13" o:title=""/>
          </v:shape>
          <o:OLEObject Type="Embed" ProgID="Visio.Drawing.15" ShapeID="_x0000_i1027" DrawAspect="Content" ObjectID="_1724651184"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4.5pt" o:ole="">
            <v:imagedata r:id="rId15" o:title=""/>
          </v:shape>
          <o:OLEObject Type="Embed" ProgID="Visio.Drawing.15" ShapeID="_x0000_i1028" DrawAspect="Content" ObjectID="_1724651185"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p w14:paraId="6A3C47FA" w14:textId="2C2ABF72" w:rsidR="008A6D4A" w:rsidRDefault="008A6D4A" w:rsidP="008A6D4A">
      <w:pPr>
        <w:pStyle w:val="Heading1"/>
      </w:pPr>
      <w:bookmarkStart w:id="48" w:name="_Toc100742427"/>
      <w:bookmarkStart w:id="49" w:name="_Toc104332510"/>
      <w:bookmarkEnd w:id="4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04332511"/>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504C2443"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1417F43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7600753C"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7BA669C0"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04332512"/>
      <w:r>
        <w:lastRenderedPageBreak/>
        <w:t>5.2</w:t>
      </w:r>
      <w:r>
        <w:tab/>
      </w:r>
      <w:r w:rsidR="005A30ED" w:rsidRPr="00307394">
        <w:rPr>
          <w:lang w:val="en-US"/>
        </w:rPr>
        <w:t>Nmbsf_MBSUserService</w:t>
      </w:r>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100742430"/>
      <w:bookmarkStart w:id="61" w:name="_Toc104332513"/>
      <w:r>
        <w:t>5.2.1</w:t>
      </w:r>
      <w:r>
        <w:tab/>
        <w:t>Service Description</w:t>
      </w:r>
      <w:bookmarkEnd w:id="58"/>
      <w:bookmarkEnd w:id="59"/>
      <w:bookmarkEnd w:id="60"/>
      <w:bookmarkEnd w:id="61"/>
    </w:p>
    <w:p w14:paraId="1FBEA28A" w14:textId="3A33D7B2" w:rsidR="005A30ED" w:rsidRDefault="005A30ED" w:rsidP="005A30ED">
      <w:bookmarkStart w:id="62" w:name="_Toc510696589"/>
      <w:bookmarkStart w:id="63" w:name="_Toc35971381"/>
      <w:r>
        <w:t>The Nmbsf_MBSUserService service exposed by the MBSF enables an NF service consumer to:</w:t>
      </w:r>
    </w:p>
    <w:p w14:paraId="6F6E3ADB" w14:textId="386F9C4B"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1FE57638"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64" w:name="_Toc100742431"/>
      <w:bookmarkStart w:id="65" w:name="_Toc104332514"/>
      <w:r>
        <w:t>5.2.2</w:t>
      </w:r>
      <w:r>
        <w:tab/>
        <w:t>Service Operations</w:t>
      </w:r>
      <w:bookmarkEnd w:id="62"/>
      <w:bookmarkEnd w:id="63"/>
      <w:bookmarkEnd w:id="64"/>
      <w:bookmarkEnd w:id="65"/>
    </w:p>
    <w:p w14:paraId="679BB854" w14:textId="77777777" w:rsidR="008A6D4A" w:rsidRDefault="008A6D4A" w:rsidP="008A6D4A">
      <w:pPr>
        <w:pStyle w:val="Heading4"/>
      </w:pPr>
      <w:bookmarkStart w:id="66" w:name="_Toc510696590"/>
      <w:bookmarkStart w:id="67" w:name="_Toc35971382"/>
      <w:bookmarkStart w:id="68" w:name="_Toc100742432"/>
      <w:bookmarkStart w:id="69" w:name="_Toc104332515"/>
      <w:r>
        <w:t>5.2.2.1</w:t>
      </w:r>
      <w:r>
        <w:tab/>
        <w:t>Introduction</w:t>
      </w:r>
      <w:bookmarkEnd w:id="66"/>
      <w:bookmarkEnd w:id="67"/>
      <w:bookmarkEnd w:id="68"/>
      <w:bookmarkEnd w:id="69"/>
    </w:p>
    <w:p w14:paraId="293305BE" w14:textId="77777777" w:rsidR="00BE4BD5" w:rsidRDefault="00BE4BD5" w:rsidP="00BE4BD5">
      <w:bookmarkStart w:id="70" w:name="_Toc510696591"/>
      <w:bookmarkStart w:id="71" w:name="_Toc35971383"/>
      <w:bookmarkStart w:id="7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41EDD21"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3" w:name="_Hlk102051186"/>
            <w:r>
              <w:t>Nmbsf_MBSUserService</w:t>
            </w:r>
            <w:r w:rsidRPr="00053ABF">
              <w:t>_</w:t>
            </w:r>
            <w:r>
              <w:t>Update</w:t>
            </w:r>
          </w:p>
        </w:tc>
        <w:tc>
          <w:tcPr>
            <w:tcW w:w="4163" w:type="dxa"/>
            <w:vAlign w:val="center"/>
          </w:tcPr>
          <w:p w14:paraId="5FE725BB" w14:textId="739610C9"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5F0EE4A8"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3"/>
    </w:tbl>
    <w:p w14:paraId="3466EC46" w14:textId="77777777" w:rsidR="00BE4BD5" w:rsidRDefault="00BE4BD5" w:rsidP="00BE4BD5"/>
    <w:p w14:paraId="561E6E2C" w14:textId="732713DA" w:rsidR="008A6D4A" w:rsidRDefault="008A6D4A" w:rsidP="008A6D4A">
      <w:pPr>
        <w:pStyle w:val="Heading4"/>
      </w:pPr>
      <w:bookmarkStart w:id="74"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0"/>
      <w:bookmarkEnd w:id="71"/>
      <w:bookmarkEnd w:id="72"/>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04332517"/>
      <w:r>
        <w:t>5.2.2.2.1</w:t>
      </w:r>
      <w:r>
        <w:tab/>
        <w:t>General</w:t>
      </w:r>
      <w:bookmarkEnd w:id="75"/>
      <w:bookmarkEnd w:id="76"/>
      <w:bookmarkEnd w:id="77"/>
      <w:bookmarkEnd w:id="78"/>
    </w:p>
    <w:p w14:paraId="7CEE865F" w14:textId="1E06861B"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79" w:name="_Toc510696593"/>
      <w:bookmarkStart w:id="80" w:name="_Toc35971385"/>
      <w:bookmarkStart w:id="81" w:name="_Toc100742435"/>
      <w:r>
        <w:t>The following procedures are supported by the "Nmbsf_MBSUserServie_Create" service operation:</w:t>
      </w:r>
    </w:p>
    <w:p w14:paraId="2E1E4501" w14:textId="06BEEEAC"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65D6FCC5" w:rsidR="008A6D4A" w:rsidRDefault="008A6D4A" w:rsidP="008A6D4A">
      <w:pPr>
        <w:pStyle w:val="Heading5"/>
      </w:pPr>
      <w:bookmarkStart w:id="82" w:name="_Toc104332518"/>
      <w:r>
        <w:t>5.2.2.2.2</w:t>
      </w:r>
      <w:r>
        <w:tab/>
      </w:r>
      <w:r w:rsidR="00077FB2">
        <w:t>MBS User Service</w:t>
      </w:r>
      <w:bookmarkEnd w:id="79"/>
      <w:bookmarkEnd w:id="80"/>
      <w:bookmarkEnd w:id="81"/>
      <w:bookmarkEnd w:id="82"/>
      <w:r w:rsidR="00E96F30">
        <w:t xml:space="preserve"> Creation</w:t>
      </w:r>
    </w:p>
    <w:p w14:paraId="3898AA2D" w14:textId="106398A4" w:rsidR="00077FB2" w:rsidRDefault="00077FB2" w:rsidP="00077FB2">
      <w:pPr>
        <w:rPr>
          <w:noProof/>
        </w:rPr>
      </w:pPr>
      <w:bookmarkStart w:id="83" w:name="_Toc510696594"/>
      <w:bookmarkStart w:id="84" w:name="_Toc35971386"/>
      <w:bookmarkStart w:id="8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5pt;height:159.75pt" o:ole="">
            <v:imagedata r:id="rId17" o:title=""/>
          </v:shape>
          <o:OLEObject Type="Embed" ProgID="Visio.Drawing.11" ShapeID="_x0000_i1029" DrawAspect="Content" ObjectID="_1724651186" r:id="rId18"/>
        </w:object>
      </w:r>
    </w:p>
    <w:p w14:paraId="535E696A" w14:textId="50D567F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639DD96" w:rsidR="00077FB2" w:rsidRDefault="00077FB2" w:rsidP="005317C9">
      <w:pPr>
        <w:pStyle w:val="ListParagraph"/>
        <w:numPr>
          <w:ilvl w:val="0"/>
          <w:numId w:val="26"/>
        </w:numPr>
        <w:spacing w:afterLines="50" w:after="120"/>
        <w:rPr>
          <w:lang w:eastAsia="zh-CN"/>
        </w:rPr>
      </w:pPr>
      <w:r>
        <w:t xml:space="preserve">In order to </w:t>
      </w:r>
      <w:r w:rsidR="00E96F30">
        <w:t>request the creation of</w:t>
      </w:r>
      <w:r>
        <w:t xml:space="preserve"> a new MBS User Service, the NF service consumer shall send an HTTP POST request message </w:t>
      </w:r>
      <w:r>
        <w:rPr>
          <w:lang w:eastAsia="zh-CN"/>
        </w:rPr>
        <w:t>to the</w:t>
      </w:r>
      <w:r w:rsidR="00E96F30">
        <w:rPr>
          <w:lang w:eastAsia="zh-CN"/>
        </w:rPr>
        <w:t xml:space="preserve"> MBSF targeting the "MBS User Services" collection</w:t>
      </w:r>
      <w:r>
        <w:rPr>
          <w:lang w:eastAsia="zh-CN"/>
        </w:rPr>
        <w:t xml:space="preserve"> resource</w:t>
      </w:r>
      <w:r w:rsidR="00E96F30">
        <w:rPr>
          <w:lang w:eastAsia="zh-CN"/>
        </w:rPr>
        <w:t>, using the</w:t>
      </w:r>
      <w:r>
        <w:rPr>
          <w:lang w:eastAsia="zh-CN"/>
        </w:rPr>
        <w:t xml:space="preserve"> URI "{apiRoot}/nmbsf-mbs</w:t>
      </w:r>
      <w:r w:rsidR="00E90367">
        <w:rPr>
          <w:lang w:eastAsia="zh-CN"/>
        </w:rPr>
        <w:t>-</w:t>
      </w:r>
      <w:r>
        <w:rPr>
          <w:lang w:eastAsia="zh-CN"/>
        </w:rPr>
        <w:t xml:space="preserve">us/&lt;apiVersion&gt;/mbs-user-services" </w:t>
      </w:r>
      <w:r>
        <w:t xml:space="preserve">as shown in step 1 of figure 5.2.2.2.2-1, </w:t>
      </w:r>
      <w:r w:rsidR="00E96F30">
        <w:t xml:space="preserve">with </w:t>
      </w:r>
      <w:r>
        <w:t>the request body includ</w:t>
      </w:r>
      <w:r w:rsidR="00E96F30">
        <w:t>ing</w:t>
      </w:r>
      <w:r>
        <w:t xml:space="preserve"> </w:t>
      </w:r>
      <w:r>
        <w:rPr>
          <w:noProof/>
        </w:rPr>
        <w:t xml:space="preserve">the MBSUserService data structure which shall </w:t>
      </w:r>
      <w:r w:rsidR="00E96F30">
        <w:rPr>
          <w:noProof/>
        </w:rPr>
        <w:t>contain</w:t>
      </w:r>
      <w:r>
        <w:rPr>
          <w:noProof/>
        </w:rPr>
        <w:t>:</w:t>
      </w:r>
    </w:p>
    <w:p w14:paraId="37404EB4" w14:textId="5271E966" w:rsidR="00077FB2" w:rsidRDefault="00077FB2" w:rsidP="005317C9">
      <w:pPr>
        <w:pStyle w:val="B10"/>
        <w:ind w:left="851" w:hanging="425"/>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4BD47A47" w:rsidR="00077FB2" w:rsidRDefault="00077FB2" w:rsidP="005317C9">
      <w:pPr>
        <w:pStyle w:val="B10"/>
        <w:ind w:left="851" w:hanging="425"/>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5EE1B759" w:rsidR="00077FB2" w:rsidRDefault="00077FB2" w:rsidP="005317C9">
      <w:pPr>
        <w:pStyle w:val="B10"/>
        <w:ind w:left="851" w:hanging="425"/>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045DB966" w:rsidR="00077FB2" w:rsidRDefault="00077FB2" w:rsidP="005317C9">
      <w:pPr>
        <w:pStyle w:val="B10"/>
        <w:ind w:left="851" w:hanging="425"/>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43AAEB63" w:rsidR="00077FB2" w:rsidRDefault="00077FB2" w:rsidP="005317C9">
      <w:pPr>
        <w:pStyle w:val="B10"/>
        <w:ind w:left="851" w:hanging="425"/>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5317C9">
      <w:pPr>
        <w:pStyle w:val="B10"/>
        <w:ind w:left="851" w:hanging="425"/>
        <w:rPr>
          <w:noProof/>
        </w:rPr>
      </w:pPr>
      <w:r>
        <w:rPr>
          <w:noProof/>
        </w:rPr>
        <w:t>-</w:t>
      </w:r>
      <w:r>
        <w:rPr>
          <w:noProof/>
        </w:rPr>
        <w:tab/>
        <w:t>the list of supported features, if feature negotiation needs to take place, within the "</w:t>
      </w:r>
      <w:r>
        <w:t>suppFeat</w:t>
      </w:r>
      <w:r>
        <w:rPr>
          <w:noProof/>
        </w:rPr>
        <w:t>" attribute;</w:t>
      </w:r>
    </w:p>
    <w:p w14:paraId="5AF80E5A" w14:textId="77777777" w:rsidR="00077FB2" w:rsidRDefault="00077FB2" w:rsidP="00B252D0">
      <w:pPr>
        <w:ind w:leftChars="213" w:left="426"/>
        <w:rPr>
          <w:noProof/>
        </w:rPr>
      </w:pPr>
      <w:r>
        <w:rPr>
          <w:noProof/>
        </w:rPr>
        <w:t>and may include:</w:t>
      </w:r>
    </w:p>
    <w:p w14:paraId="794B7778" w14:textId="0F15072A" w:rsidR="00077FB2" w:rsidRDefault="00077FB2" w:rsidP="00B252D0">
      <w:pPr>
        <w:pStyle w:val="B10"/>
        <w:ind w:left="851" w:hanging="425"/>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20DFEEC" w14:textId="0DE5C4A9" w:rsidR="00061C28" w:rsidRDefault="00077FB2" w:rsidP="00421B44">
      <w:pPr>
        <w:pStyle w:val="ListParagraph"/>
        <w:numPr>
          <w:ilvl w:val="0"/>
          <w:numId w:val="26"/>
        </w:numPr>
        <w:spacing w:afterLines="50" w:after="120"/>
        <w:rPr>
          <w:lang w:eastAsia="zh-CN"/>
        </w:rPr>
      </w:pPr>
      <w:r>
        <w:rPr>
          <w:noProof/>
        </w:rPr>
        <w:t>Upon success,</w:t>
      </w:r>
      <w:r>
        <w:t xml:space="preserve"> the MBSF shall </w:t>
      </w:r>
      <w:r w:rsidRPr="00AD0B94">
        <w:rPr>
          <w:rFonts w:eastAsia="DengXian"/>
        </w:rPr>
        <w:t>create a</w:t>
      </w:r>
      <w:r w:rsidR="00E8089F" w:rsidRPr="00AD0B94">
        <w:rPr>
          <w:rFonts w:eastAsia="DengXian"/>
        </w:rPr>
        <w:t xml:space="preserve"> </w:t>
      </w:r>
      <w:r w:rsidRPr="00AD0B94">
        <w:rPr>
          <w:rFonts w:eastAsia="DengXian"/>
        </w:rPr>
        <w:t>n</w:t>
      </w:r>
      <w:r w:rsidR="00E8089F" w:rsidRPr="00AD0B94">
        <w:rPr>
          <w:rFonts w:eastAsia="DengXian"/>
        </w:rPr>
        <w:t>ew</w:t>
      </w:r>
      <w:r w:rsidRPr="00AD0B94">
        <w:rPr>
          <w:rFonts w:eastAsia="DengXian"/>
        </w:rPr>
        <w:t xml:space="preserve"> "Individual MBS User Service" resource</w:t>
      </w:r>
      <w:r w:rsidR="00E8089F" w:rsidRPr="00AD0B94">
        <w:rPr>
          <w:rFonts w:eastAsia="DengXian"/>
        </w:rPr>
        <w:t xml:space="preserve"> and</w:t>
      </w:r>
      <w:r w:rsidRPr="00AD0B94">
        <w:rPr>
          <w:rFonts w:eastAsia="DengXian"/>
        </w:rPr>
        <w:t xml:space="preserve"> respond</w:t>
      </w:r>
      <w:r w:rsidR="00E8089F" w:rsidRPr="00AD0B94">
        <w:rPr>
          <w:rFonts w:eastAsia="DengXian"/>
        </w:rPr>
        <w:t xml:space="preserve"> to the NF service consumer</w:t>
      </w:r>
      <w:r w:rsidRPr="00AD0B94">
        <w:rPr>
          <w:rFonts w:eastAsia="DengXian"/>
        </w:rPr>
        <w:t xml:space="preserve"> with </w:t>
      </w:r>
      <w:r w:rsidR="00E8089F" w:rsidRPr="00AD0B94">
        <w:rPr>
          <w:rFonts w:eastAsia="DengXian"/>
        </w:rPr>
        <w:t xml:space="preserve">a </w:t>
      </w:r>
      <w:r w:rsidRPr="00AD0B94">
        <w:rPr>
          <w:rFonts w:eastAsia="DengXian"/>
        </w:rPr>
        <w:t>"201 Created" status code</w:t>
      </w:r>
      <w:r w:rsidR="00B21ADD" w:rsidRPr="00AD0B94">
        <w:rPr>
          <w:rFonts w:eastAsia="DengXian"/>
        </w:rPr>
        <w:t xml:space="preserve">, as </w:t>
      </w:r>
      <w:r w:rsidR="00B21ADD" w:rsidRPr="00AD0B94">
        <w:rPr>
          <w:rFonts w:eastAsia="바탕"/>
        </w:rPr>
        <w:t>shown in figure 5.2.2.2.2-1, step 2,</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Pr="00AD0B94">
        <w:rPr>
          <w:rFonts w:eastAsia="DengXian"/>
        </w:rPr>
        <w:t xml:space="preserve"> the </w:t>
      </w:r>
      <w:r w:rsidR="00B21ADD" w:rsidRPr="00AD0B94">
        <w:rPr>
          <w:rFonts w:eastAsia="DengXian"/>
        </w:rPr>
        <w:t xml:space="preserve">response </w:t>
      </w:r>
      <w:r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Pr>
          <w:lang w:eastAsia="zh-CN"/>
        </w:rPr>
        <w:t xml:space="preserve"> </w:t>
      </w:r>
      <w:r>
        <w:rPr>
          <w:noProof/>
        </w:rPr>
        <w:t>the MBSUserService data structure</w:t>
      </w:r>
      <w:r>
        <w:rPr>
          <w:lang w:eastAsia="zh-CN"/>
        </w:rPr>
        <w:t>.</w:t>
      </w:r>
    </w:p>
    <w:p w14:paraId="561165FC" w14:textId="77777777" w:rsidR="001F28E7" w:rsidRPr="001F28E7" w:rsidRDefault="001F28E7" w:rsidP="00061C28">
      <w:pPr>
        <w:pStyle w:val="ListParagraph"/>
        <w:spacing w:afterLines="50" w:after="120"/>
        <w:ind w:left="420"/>
        <w:rPr>
          <w:rFonts w:eastAsiaTheme="minorEastAsia"/>
          <w:lang w:eastAsia="zh-CN"/>
        </w:rPr>
      </w:pPr>
    </w:p>
    <w:p w14:paraId="63E21FE1" w14:textId="640E8DE8" w:rsidR="00077FB2" w:rsidRPr="001F28E7" w:rsidRDefault="00D843BD" w:rsidP="001F28E7">
      <w:pPr>
        <w:pStyle w:val="ListParagraph"/>
        <w:spacing w:afterLines="100" w:after="240"/>
        <w:ind w:left="420"/>
        <w:rPr>
          <w:rFonts w:eastAsiaTheme="minorEastAsia"/>
          <w:lang w:eastAsia="zh-CN"/>
        </w:rPr>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rsidR="00077FB2">
        <w:t>.</w:t>
      </w:r>
    </w:p>
    <w:p w14:paraId="3EB28514" w14:textId="000026DB" w:rsidR="008A6D4A" w:rsidRDefault="008A6D4A" w:rsidP="008A6D4A">
      <w:pPr>
        <w:pStyle w:val="Heading4"/>
      </w:pPr>
      <w:bookmarkStart w:id="86" w:name="_Toc510696595"/>
      <w:bookmarkStart w:id="87" w:name="_Toc35971387"/>
      <w:bookmarkStart w:id="88" w:name="_Toc100742437"/>
      <w:bookmarkStart w:id="89" w:name="_Toc104332519"/>
      <w:bookmarkEnd w:id="83"/>
      <w:bookmarkEnd w:id="84"/>
      <w:bookmarkEnd w:id="85"/>
      <w:r>
        <w:t>5.2.2.3</w:t>
      </w:r>
      <w:r>
        <w:tab/>
      </w:r>
      <w:r w:rsidR="00077FB2" w:rsidRPr="00D42B20">
        <w:t>Nmbsf_MBSUserService_Retrieve service operation</w:t>
      </w:r>
      <w:bookmarkEnd w:id="86"/>
      <w:bookmarkEnd w:id="87"/>
      <w:bookmarkEnd w:id="88"/>
      <w:bookmarkEnd w:id="89"/>
    </w:p>
    <w:p w14:paraId="33FC71DC" w14:textId="77777777" w:rsidR="00077FB2" w:rsidRDefault="00077FB2" w:rsidP="00077FB2">
      <w:pPr>
        <w:pStyle w:val="Heading5"/>
      </w:pPr>
      <w:bookmarkStart w:id="90" w:name="_Toc104332520"/>
      <w:bookmarkStart w:id="91" w:name="_Toc510696596"/>
      <w:bookmarkStart w:id="92" w:name="_Toc35971388"/>
      <w:bookmarkStart w:id="93" w:name="_Toc100742438"/>
      <w:r>
        <w:t>5.2.2.3.1</w:t>
      </w:r>
      <w:r>
        <w:tab/>
        <w:t>General</w:t>
      </w:r>
      <w:bookmarkEnd w:id="9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4" w:name="_Hlk102550475"/>
      <w:r w:rsidRPr="00D42B20">
        <w:t>retrieve the properties of an existing MBS User Service</w:t>
      </w:r>
      <w:bookmarkEnd w:id="9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86EE6FD" w:rsidR="00077FB2" w:rsidRDefault="00077FB2" w:rsidP="00077FB2">
      <w:pPr>
        <w:pStyle w:val="B10"/>
      </w:pPr>
      <w:r>
        <w:t>-</w:t>
      </w:r>
      <w:r>
        <w:tab/>
      </w:r>
      <w:r w:rsidRPr="00D42B20">
        <w:t>MBS User Service</w:t>
      </w:r>
      <w:r w:rsidR="002D3F08" w:rsidRPr="002D3F08">
        <w:rPr>
          <w:lang w:val="fr-FR"/>
        </w:rPr>
        <w:t xml:space="preserve"> </w:t>
      </w:r>
      <w:r w:rsidR="002D3F08" w:rsidRPr="00335DB8">
        <w:rPr>
          <w:lang w:val="fr-FR"/>
        </w:rPr>
        <w:t>Retrieval</w:t>
      </w:r>
      <w:r>
        <w:t>.</w:t>
      </w:r>
    </w:p>
    <w:p w14:paraId="5F632DB4" w14:textId="31A064C8" w:rsidR="00077FB2" w:rsidRDefault="00077FB2" w:rsidP="00077FB2">
      <w:pPr>
        <w:pStyle w:val="Heading5"/>
      </w:pPr>
      <w:bookmarkStart w:id="95" w:name="_Toc104332521"/>
      <w:r>
        <w:t>5.2.2.3.2</w:t>
      </w:r>
      <w:r>
        <w:tab/>
      </w:r>
      <w:r>
        <w:rPr>
          <w:rFonts w:hint="eastAsia"/>
          <w:lang w:eastAsia="zh-CN"/>
        </w:rPr>
        <w:t>MB</w:t>
      </w:r>
      <w:r>
        <w:t>S User Service</w:t>
      </w:r>
      <w:bookmarkEnd w:id="95"/>
      <w:r w:rsidR="002D3F08">
        <w:t xml:space="preserve"> </w:t>
      </w:r>
      <w:r w:rsidR="002D3F08" w:rsidRPr="00335DB8">
        <w:rPr>
          <w:lang w:val="fr-FR"/>
        </w:rPr>
        <w:t>Retrieval</w:t>
      </w:r>
    </w:p>
    <w:p w14:paraId="7ADD2FAC" w14:textId="7147239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75pt" o:ole="">
            <v:imagedata r:id="rId19" o:title=""/>
          </v:shape>
          <o:OLEObject Type="Embed" ProgID="Visio.Drawing.11" ShapeID="_x0000_i1030" DrawAspect="Content" ObjectID="_1724651187" r:id="rId20"/>
        </w:object>
      </w:r>
    </w:p>
    <w:p w14:paraId="0ECFDD2C" w14:textId="352467EE"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F0D6FE2" w:rsidR="00077FB2" w:rsidRDefault="00077FB2" w:rsidP="005D75CF">
      <w:pPr>
        <w:pStyle w:val="ListParagraph"/>
        <w:numPr>
          <w:ilvl w:val="0"/>
          <w:numId w:val="28"/>
        </w:numPr>
        <w:spacing w:afterLines="50" w:after="120"/>
        <w:rPr>
          <w:lang w:eastAsia="zh-CN"/>
        </w:rPr>
      </w:pPr>
      <w:r>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Pr>
          <w:lang w:eastAsia="zh-CN"/>
        </w:rPr>
        <w:t>resource</w:t>
      </w:r>
      <w:r w:rsidR="00F42C2A">
        <w:rPr>
          <w:lang w:eastAsia="zh-CN"/>
        </w:rPr>
        <w:t>, using the</w:t>
      </w:r>
      <w:r>
        <w:rPr>
          <w:lang w:eastAsia="zh-CN"/>
        </w:rPr>
        <w:t xml:space="preserve"> URI "{apiRoot}/nmbsf-mbs</w:t>
      </w:r>
      <w:r w:rsidR="00207818">
        <w:rPr>
          <w:lang w:eastAsia="zh-CN"/>
        </w:rPr>
        <w:t>-</w:t>
      </w:r>
      <w:r>
        <w:rPr>
          <w:lang w:eastAsia="zh-CN"/>
        </w:rPr>
        <w:t>us/&lt;apiVersion&gt;/mbs-user-services</w:t>
      </w:r>
      <w:r>
        <w:rPr>
          <w:rFonts w:hint="eastAsia"/>
          <w:lang w:eastAsia="zh-CN"/>
        </w:rPr>
        <w:t>/</w:t>
      </w:r>
      <w:r>
        <w:rPr>
          <w:lang w:eastAsia="zh-CN"/>
        </w:rPr>
        <w:t>{mbsUserServId}"</w:t>
      </w:r>
      <w:r w:rsidR="00C01C16">
        <w:rPr>
          <w:lang w:eastAsia="zh-CN"/>
        </w:rPr>
        <w:t>,</w:t>
      </w:r>
      <w:r>
        <w:rPr>
          <w:lang w:eastAsia="zh-CN"/>
        </w:rPr>
        <w:t xml:space="preserve"> </w:t>
      </w:r>
      <w:r>
        <w:t>as shown in step 1 of figure 5.2.2.3.2-1.</w:t>
      </w:r>
    </w:p>
    <w:p w14:paraId="4977DAD7" w14:textId="6189FB6E" w:rsidR="00077FB2" w:rsidRPr="00394BB0" w:rsidRDefault="00077FB2" w:rsidP="00991BDA">
      <w:pPr>
        <w:ind w:leftChars="213" w:left="426"/>
      </w:pPr>
      <w:r>
        <w:t xml:space="preserve">If the MBSF determines </w:t>
      </w:r>
      <w:r w:rsidR="00991BDA">
        <w:t xml:space="preserve">that </w:t>
      </w:r>
      <w:r>
        <w:t>the received HTTP GET request needs to be redirected, the MBSF shall send an HTTP redirect response</w:t>
      </w:r>
      <w:r w:rsidR="00155EB7">
        <w:t>,</w:t>
      </w:r>
      <w:r>
        <w:t xml:space="preserve"> as specified in clause </w:t>
      </w:r>
      <w:r>
        <w:rPr>
          <w:lang w:eastAsia="zh-CN"/>
        </w:rPr>
        <w:t xml:space="preserve">6.10.9 of </w:t>
      </w:r>
      <w:r>
        <w:rPr>
          <w:lang w:val="en-US"/>
        </w:rPr>
        <w:t>3GPP TS 29.500 [4]</w:t>
      </w:r>
      <w:r>
        <w:t>.</w:t>
      </w:r>
    </w:p>
    <w:p w14:paraId="16134153" w14:textId="1C656DF2" w:rsidR="00077FB2" w:rsidRDefault="00077FB2" w:rsidP="005D75CF">
      <w:pPr>
        <w:pStyle w:val="ListParagraph"/>
        <w:numPr>
          <w:ilvl w:val="0"/>
          <w:numId w:val="28"/>
        </w:numPr>
        <w:spacing w:afterLines="50" w:after="120"/>
      </w:pPr>
      <w:r>
        <w:t xml:space="preserve">Upon </w:t>
      </w:r>
      <w:r w:rsidR="003D67CA">
        <w:t>success</w:t>
      </w:r>
      <w:r>
        <w:t>, the MBSF shall respond</w:t>
      </w:r>
      <w:r w:rsidRPr="00394BB0">
        <w:t xml:space="preserve"> </w:t>
      </w:r>
      <w:r w:rsidR="003D67CA">
        <w:t xml:space="preserve">to the NF service consumer </w:t>
      </w:r>
      <w:r>
        <w:t>with an HTTP "200 OK" status code</w:t>
      </w:r>
      <w:r w:rsidR="003D67CA">
        <w:t>,</w:t>
      </w:r>
      <w:r>
        <w:t xml:space="preserve"> </w:t>
      </w:r>
      <w:r w:rsidRPr="003D67CA">
        <w:rPr>
          <w:rFonts w:eastAsia="DengXian"/>
        </w:rPr>
        <w:t xml:space="preserve">as </w:t>
      </w:r>
      <w:r w:rsidRPr="003D67CA">
        <w:rPr>
          <w:rFonts w:eastAsia="바탕"/>
        </w:rPr>
        <w:t xml:space="preserve">shown in </w:t>
      </w:r>
      <w:r w:rsidR="003D67CA">
        <w:rPr>
          <w:rFonts w:eastAsia="바탕"/>
        </w:rPr>
        <w:t>step 2 of</w:t>
      </w:r>
      <w:r w:rsidR="003D67CA" w:rsidRPr="003D67CA">
        <w:rPr>
          <w:rFonts w:eastAsia="바탕"/>
        </w:rPr>
        <w:t xml:space="preserve"> </w:t>
      </w:r>
      <w:r w:rsidRPr="003D67CA">
        <w:rPr>
          <w:rFonts w:eastAsia="바탕"/>
        </w:rPr>
        <w:t>figure 5.2.2.3.2-1</w:t>
      </w:r>
      <w:r>
        <w:rPr>
          <w:lang w:eastAsia="zh-CN"/>
        </w:rPr>
        <w:t xml:space="preserve">, </w:t>
      </w:r>
      <w:r w:rsidR="003D67CA">
        <w:rPr>
          <w:lang w:eastAsia="zh-CN"/>
        </w:rPr>
        <w:t xml:space="preserve">with </w:t>
      </w:r>
      <w:r>
        <w:rPr>
          <w:lang w:eastAsia="zh-CN"/>
        </w:rPr>
        <w:t>the response body includ</w:t>
      </w:r>
      <w:r w:rsidR="003D67CA">
        <w:rPr>
          <w:lang w:eastAsia="zh-CN"/>
        </w:rPr>
        <w:t>ing</w:t>
      </w:r>
      <w:r>
        <w:rPr>
          <w:lang w:eastAsia="zh-CN"/>
        </w:rPr>
        <w:t xml:space="preserve"> </w:t>
      </w:r>
      <w:r w:rsidR="003D67CA">
        <w:rPr>
          <w:lang w:eastAsia="zh-CN"/>
        </w:rPr>
        <w:t xml:space="preserve">a representation of </w:t>
      </w:r>
      <w:r>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Pr>
          <w:noProof/>
        </w:rPr>
        <w:t xml:space="preserve"> MBSUserService data structure</w:t>
      </w:r>
      <w:r w:rsidR="00C01C16">
        <w:rPr>
          <w:noProof/>
        </w:rPr>
        <w:t>.</w:t>
      </w:r>
    </w:p>
    <w:p w14:paraId="3C0C15B6" w14:textId="02868D32" w:rsidR="00077FB2" w:rsidRDefault="003D67CA" w:rsidP="003D67C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77FB2">
        <w:t>.</w:t>
      </w:r>
    </w:p>
    <w:p w14:paraId="33F407FC" w14:textId="77777777" w:rsidR="00077FB2" w:rsidRDefault="00077FB2" w:rsidP="00077FB2">
      <w:pPr>
        <w:pStyle w:val="Heading4"/>
      </w:pPr>
      <w:bookmarkStart w:id="96" w:name="_Toc104332522"/>
      <w:r>
        <w:t>5.2.2.4</w:t>
      </w:r>
      <w:r>
        <w:tab/>
      </w:r>
      <w:r w:rsidRPr="00D42B20">
        <w:t>Nmbsf_MBSUserService_</w:t>
      </w:r>
      <w:r>
        <w:t>Update</w:t>
      </w:r>
      <w:r w:rsidRPr="00D42B20">
        <w:t xml:space="preserve"> service operation</w:t>
      </w:r>
      <w:bookmarkEnd w:id="96"/>
    </w:p>
    <w:p w14:paraId="33E32DA2" w14:textId="77777777" w:rsidR="00077FB2" w:rsidRDefault="00077FB2" w:rsidP="00077FB2">
      <w:pPr>
        <w:pStyle w:val="Heading5"/>
      </w:pPr>
      <w:bookmarkStart w:id="97" w:name="_Toc104332523"/>
      <w:r>
        <w:t>5.2.2.4.1</w:t>
      </w:r>
      <w:r>
        <w:tab/>
        <w:t>General</w:t>
      </w:r>
      <w:bookmarkEnd w:id="97"/>
    </w:p>
    <w:p w14:paraId="2D5A6696" w14:textId="6F1B7871"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107130D4" w:rsidR="00077FB2" w:rsidRDefault="00077FB2" w:rsidP="00077FB2">
      <w:pPr>
        <w:pStyle w:val="B10"/>
      </w:pPr>
      <w:r>
        <w:t>-</w:t>
      </w:r>
      <w:r>
        <w:tab/>
      </w:r>
      <w:r w:rsidRPr="00D42B20">
        <w:t xml:space="preserve">MBS User Service </w:t>
      </w:r>
      <w:r w:rsidR="008D2617">
        <w:t>Update</w:t>
      </w:r>
      <w:r>
        <w:t>.</w:t>
      </w:r>
    </w:p>
    <w:p w14:paraId="37E3005B" w14:textId="616AFE5E" w:rsidR="00077FB2" w:rsidRDefault="00077FB2" w:rsidP="00077FB2">
      <w:pPr>
        <w:pStyle w:val="Heading5"/>
      </w:pPr>
      <w:bookmarkStart w:id="98" w:name="_Toc104332524"/>
      <w:r>
        <w:t>5.2.2.4.2</w:t>
      </w:r>
      <w:r>
        <w:tab/>
      </w:r>
      <w:r>
        <w:rPr>
          <w:rFonts w:hint="eastAsia"/>
          <w:lang w:eastAsia="zh-CN"/>
        </w:rPr>
        <w:t>MB</w:t>
      </w:r>
      <w:r>
        <w:t>S User Service</w:t>
      </w:r>
      <w:bookmarkEnd w:id="98"/>
      <w:r w:rsidR="00D328CA">
        <w:t xml:space="preserve"> Update</w:t>
      </w:r>
    </w:p>
    <w:p w14:paraId="1A91667F" w14:textId="74BCE5E0"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pt;height:159.75pt" o:ole="">
            <v:imagedata r:id="rId21" o:title=""/>
          </v:shape>
          <o:OLEObject Type="Embed" ProgID="Visio.Drawing.11" ShapeID="_x0000_i1031" DrawAspect="Content" ObjectID="_1724651188" r:id="rId22"/>
        </w:object>
      </w:r>
    </w:p>
    <w:p w14:paraId="7CA1BE26" w14:textId="5A5C774F" w:rsidR="00077FB2" w:rsidRDefault="00077FB2" w:rsidP="00077FB2">
      <w:pPr>
        <w:pStyle w:val="TF"/>
      </w:pPr>
      <w:r>
        <w:t xml:space="preserve">Figure 5.2.2.4.2-1: </w:t>
      </w:r>
      <w:r w:rsidRPr="00C3279C">
        <w:t>MBS User Service</w:t>
      </w:r>
      <w:r w:rsidR="00150E35">
        <w:t xml:space="preserve"> Update procedure</w:t>
      </w:r>
    </w:p>
    <w:p w14:paraId="6408AF77" w14:textId="1CFDA835" w:rsidR="00077FB2" w:rsidRDefault="00077FB2" w:rsidP="00421B44">
      <w:pPr>
        <w:pStyle w:val="ListParagraph"/>
        <w:numPr>
          <w:ilvl w:val="0"/>
          <w:numId w:val="29"/>
        </w:numPr>
        <w:spacing w:afterLines="50" w:after="120"/>
        <w:rPr>
          <w:lang w:eastAsia="zh-CN"/>
        </w:rPr>
      </w:pPr>
      <w:r>
        <w:t xml:space="preserve">In order to </w:t>
      </w:r>
      <w:r w:rsidR="00F90710">
        <w:t xml:space="preserve">request the </w:t>
      </w:r>
      <w:r>
        <w:t xml:space="preserve">update </w:t>
      </w:r>
      <w:r w:rsidR="00CE0A09">
        <w:t>or modification</w:t>
      </w:r>
      <w:r>
        <w:t xml:space="preserve"> of an existing MBS User Service, the NF service consumer shall send an HTTP PUT or PATCH request message </w:t>
      </w:r>
      <w:r w:rsidR="00CE0A09">
        <w:t>targeting the corresponding "Individual MBS User Service"</w:t>
      </w:r>
      <w:r>
        <w:rPr>
          <w:lang w:eastAsia="zh-CN"/>
        </w:rPr>
        <w:t xml:space="preserve"> resource</w:t>
      </w:r>
      <w:r w:rsidR="00CE0A09">
        <w:rPr>
          <w:lang w:eastAsia="zh-CN"/>
        </w:rPr>
        <w:t>, using the</w:t>
      </w:r>
      <w:r>
        <w:rPr>
          <w:lang w:eastAsia="zh-CN"/>
        </w:rPr>
        <w:t xml:space="preserve"> URI "{apiRoot}/nmbsf-mbs</w:t>
      </w:r>
      <w:r w:rsidR="00E86ED5">
        <w:rPr>
          <w:lang w:eastAsia="zh-CN"/>
        </w:rPr>
        <w:t>-</w:t>
      </w:r>
      <w:r>
        <w:rPr>
          <w:lang w:eastAsia="zh-CN"/>
        </w:rPr>
        <w:t>us/&lt;apiVersion&gt;/mbs-user-services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r w:rsidR="00AB7A9C">
        <w:rPr>
          <w:noProof/>
        </w:rPr>
        <w:t xml:space="preserve">request body including the </w:t>
      </w:r>
      <w:r>
        <w:rPr>
          <w:noProof/>
        </w:rPr>
        <w:t xml:space="preserve">MBSUserService data structure </w:t>
      </w:r>
      <w:r w:rsidR="00AB7A9C">
        <w:rPr>
          <w:noProof/>
        </w:rPr>
        <w:t>(when HTTP PUT is used)</w:t>
      </w:r>
      <w:r>
        <w:rPr>
          <w:noProof/>
        </w:rPr>
        <w:t xml:space="preserve"> or the MBSUserServicePatch data structure </w:t>
      </w:r>
      <w:r w:rsidR="00AB7A9C">
        <w:rPr>
          <w:noProof/>
        </w:rPr>
        <w:t xml:space="preserve"> (when HTTP PATCH is used)</w:t>
      </w:r>
      <w:r>
        <w:rPr>
          <w:lang w:eastAsia="zh-CN"/>
        </w:rPr>
        <w:t>.</w:t>
      </w:r>
      <w:r w:rsidR="00AB7A9C">
        <w:rPr>
          <w:lang w:eastAsia="zh-CN"/>
        </w:rPr>
        <w:t xml:space="preserve"> Only the </w:t>
      </w:r>
      <w:r w:rsidR="00AB7A9C">
        <w:t>"servType" attribute shall not be updated.</w:t>
      </w:r>
    </w:p>
    <w:p w14:paraId="3C404538" w14:textId="0488EDCD" w:rsidR="00077FB2" w:rsidRPr="00394BB0" w:rsidRDefault="00077FB2" w:rsidP="008D2617">
      <w:pPr>
        <w:ind w:leftChars="213" w:left="426"/>
      </w:pPr>
      <w:r>
        <w:t xml:space="preserve">If the MBSF determines </w:t>
      </w:r>
      <w:r w:rsidR="00AB7A9C">
        <w:t xml:space="preserve">that </w:t>
      </w:r>
      <w:r>
        <w:t>the received HTTP PUT or PATCH request message needs to be redirected, the MBSF shall send an HTTP redirect response</w:t>
      </w:r>
      <w:r w:rsidR="00856E48">
        <w:t>,</w:t>
      </w:r>
      <w:r>
        <w:t xml:space="preserve"> as specified in clause </w:t>
      </w:r>
      <w:r>
        <w:rPr>
          <w:lang w:eastAsia="zh-CN"/>
        </w:rPr>
        <w:t xml:space="preserve">6.10.9 of </w:t>
      </w:r>
      <w:r>
        <w:rPr>
          <w:lang w:val="en-US"/>
        </w:rPr>
        <w:t>3GPP TS 29.500 [4]</w:t>
      </w:r>
      <w:r>
        <w:t>.</w:t>
      </w:r>
    </w:p>
    <w:p w14:paraId="08AC38C8" w14:textId="3090E7CF" w:rsidR="00077FB2" w:rsidRDefault="00077FB2" w:rsidP="00421B44">
      <w:pPr>
        <w:pStyle w:val="ListParagraph"/>
        <w:numPr>
          <w:ilvl w:val="0"/>
          <w:numId w:val="29"/>
        </w:numPr>
        <w:spacing w:afterLines="50" w:after="120"/>
      </w:pPr>
      <w:r>
        <w:t xml:space="preserve">Upon </w:t>
      </w:r>
      <w:r w:rsidR="007A20A9">
        <w:t>success</w:t>
      </w:r>
      <w:r>
        <w:t xml:space="preserve">, the MBSF shall update </w:t>
      </w:r>
      <w:r w:rsidR="00AB7A9C">
        <w:t>the concerned</w:t>
      </w:r>
      <w:r>
        <w:t xml:space="preserve"> "Individual MBS User Service" resource and respond</w:t>
      </w:r>
      <w:r w:rsidR="00AB7A9C" w:rsidRPr="00AB7A9C">
        <w:t xml:space="preserve"> </w:t>
      </w:r>
      <w:r w:rsidR="00AB7A9C">
        <w:t>to the NF service consumer</w:t>
      </w:r>
      <w:r>
        <w:t xml:space="preserve"> with</w:t>
      </w:r>
      <w:r w:rsidR="00AB7A9C">
        <w:t xml:space="preserve"> either</w:t>
      </w:r>
      <w:r>
        <w:t>:</w:t>
      </w:r>
    </w:p>
    <w:p w14:paraId="520B166A" w14:textId="753C931E" w:rsidR="00077FB2" w:rsidRDefault="00077FB2" w:rsidP="008D2617">
      <w:pPr>
        <w:pStyle w:val="B10"/>
        <w:ind w:left="851" w:hanging="425"/>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FE4E581" w:rsidR="00077FB2" w:rsidRDefault="00077FB2" w:rsidP="008D2617">
      <w:pPr>
        <w:pStyle w:val="B10"/>
        <w:ind w:left="851" w:hanging="425"/>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B454639" w:rsidR="00077FB2" w:rsidRDefault="005201C4" w:rsidP="00421B44">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rsidR="00077FB2">
        <w:t>.</w:t>
      </w:r>
    </w:p>
    <w:p w14:paraId="627A23EF" w14:textId="77777777" w:rsidR="003F2E3A" w:rsidRDefault="003F2E3A" w:rsidP="003F2E3A">
      <w:pPr>
        <w:pStyle w:val="Heading4"/>
      </w:pPr>
      <w:bookmarkStart w:id="99" w:name="_Toc104332525"/>
      <w:r>
        <w:t>5.2.2.5</w:t>
      </w:r>
      <w:r>
        <w:tab/>
      </w:r>
      <w:r w:rsidRPr="00D42B20">
        <w:t>Nmbsf_MBSUserService_</w:t>
      </w:r>
      <w:r>
        <w:t>Delete</w:t>
      </w:r>
      <w:r w:rsidRPr="00D42B20">
        <w:t xml:space="preserve"> service operation</w:t>
      </w:r>
      <w:bookmarkEnd w:id="99"/>
    </w:p>
    <w:p w14:paraId="02C17779" w14:textId="77777777" w:rsidR="003F2E3A" w:rsidRDefault="003F2E3A" w:rsidP="003F2E3A">
      <w:pPr>
        <w:pStyle w:val="Heading5"/>
      </w:pPr>
      <w:bookmarkStart w:id="100" w:name="_Toc104332526"/>
      <w:r>
        <w:t>5.2.2.5.1</w:t>
      </w:r>
      <w:r>
        <w:tab/>
        <w:t>General</w:t>
      </w:r>
      <w:bookmarkEnd w:id="100"/>
    </w:p>
    <w:p w14:paraId="531102CC" w14:textId="0DFD82DD"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06468C08" w:rsidR="003F2E3A" w:rsidRDefault="003F2E3A" w:rsidP="003F2E3A">
      <w:pPr>
        <w:pStyle w:val="B10"/>
      </w:pPr>
      <w:r>
        <w:t>-</w:t>
      </w:r>
      <w:r>
        <w:tab/>
      </w:r>
      <w:r w:rsidRPr="00A05DC7">
        <w:t xml:space="preserve">MBS User Service </w:t>
      </w:r>
      <w:r w:rsidR="004A07A6">
        <w:t>Deletion</w:t>
      </w:r>
      <w:r>
        <w:t>.</w:t>
      </w:r>
    </w:p>
    <w:p w14:paraId="3507B92A" w14:textId="5B76D0FE" w:rsidR="003F2E3A" w:rsidRDefault="003F2E3A" w:rsidP="003F2E3A">
      <w:pPr>
        <w:pStyle w:val="Heading5"/>
      </w:pPr>
      <w:bookmarkStart w:id="101" w:name="_Toc104332527"/>
      <w:r>
        <w:t>5.2.2.5.2</w:t>
      </w:r>
      <w:r>
        <w:tab/>
      </w:r>
      <w:r>
        <w:rPr>
          <w:rFonts w:hint="eastAsia"/>
          <w:lang w:eastAsia="zh-CN"/>
        </w:rPr>
        <w:t>MB</w:t>
      </w:r>
      <w:r>
        <w:t>S User Service</w:t>
      </w:r>
      <w:bookmarkEnd w:id="101"/>
      <w:r w:rsidR="00E17008">
        <w:t xml:space="preserve"> Deletion</w:t>
      </w:r>
    </w:p>
    <w:p w14:paraId="04574199" w14:textId="44562E80"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75pt" o:ole="">
            <v:imagedata r:id="rId23" o:title=""/>
          </v:shape>
          <o:OLEObject Type="Embed" ProgID="Visio.Drawing.11" ShapeID="_x0000_i1032" DrawAspect="Content" ObjectID="_1724651189" r:id="rId24"/>
        </w:object>
      </w:r>
    </w:p>
    <w:p w14:paraId="15A47D42" w14:textId="4E427BA9"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09B1574" w:rsidR="003F2E3A" w:rsidRDefault="003F2E3A" w:rsidP="00235C84">
      <w:pPr>
        <w:pStyle w:val="ListParagraph"/>
        <w:numPr>
          <w:ilvl w:val="0"/>
          <w:numId w:val="30"/>
        </w:numPr>
        <w:spacing w:afterLines="50" w:after="120"/>
        <w:rPr>
          <w:lang w:eastAsia="zh-CN"/>
        </w:rPr>
      </w:pPr>
      <w:r>
        <w:t>In order to</w:t>
      </w:r>
      <w:r w:rsidR="007E473B">
        <w:t xml:space="preserve"> request the deletion of an existing</w:t>
      </w:r>
      <w:r>
        <w:t xml:space="preserve"> MBS User Service, the NF service consumer shall send an HTTP DELETE request message </w:t>
      </w:r>
      <w:r w:rsidR="007E473B">
        <w:t>targeting the corresponding "Individual MBS User Service"</w:t>
      </w:r>
      <w:r>
        <w:rPr>
          <w:lang w:eastAsia="zh-CN"/>
        </w:rPr>
        <w:t xml:space="preserve"> resource </w:t>
      </w:r>
      <w:r w:rsidR="004F5F6A">
        <w:rPr>
          <w:lang w:eastAsia="zh-CN"/>
        </w:rPr>
        <w:t xml:space="preserve">using the </w:t>
      </w:r>
      <w:r>
        <w:rPr>
          <w:lang w:eastAsia="zh-CN"/>
        </w:rPr>
        <w:t>URI "{apiRoot}/nmbsf-mbs</w:t>
      </w:r>
      <w:r w:rsidR="009C31A3">
        <w:rPr>
          <w:lang w:eastAsia="zh-CN"/>
        </w:rPr>
        <w:t>-</w:t>
      </w:r>
      <w:r>
        <w:rPr>
          <w:lang w:eastAsia="zh-CN"/>
        </w:rPr>
        <w:t>us/&lt;apiVersion&gt;/mbs-user-services</w:t>
      </w:r>
      <w:r>
        <w:rPr>
          <w:rFonts w:hint="eastAsia"/>
          <w:lang w:eastAsia="zh-CN"/>
        </w:rPr>
        <w:t>/</w:t>
      </w:r>
      <w:r>
        <w:rPr>
          <w:lang w:eastAsia="zh-CN"/>
        </w:rPr>
        <w:t>{mbsUserServId}"</w:t>
      </w:r>
      <w:r w:rsidR="006337D8">
        <w:rPr>
          <w:lang w:eastAsia="zh-CN"/>
        </w:rPr>
        <w:t>,</w:t>
      </w:r>
      <w:r>
        <w:rPr>
          <w:lang w:eastAsia="zh-CN"/>
        </w:rPr>
        <w:t xml:space="preserve"> </w:t>
      </w:r>
      <w:r>
        <w:t>as shown in step 1 of figure 5.2.2.5.2-1</w:t>
      </w:r>
      <w:r>
        <w:rPr>
          <w:lang w:eastAsia="zh-CN"/>
        </w:rPr>
        <w:t>.</w:t>
      </w:r>
    </w:p>
    <w:p w14:paraId="0111D273" w14:textId="2892BEB6" w:rsidR="003F2E3A" w:rsidRPr="00394BB0" w:rsidRDefault="003F2E3A" w:rsidP="007E473B">
      <w:pPr>
        <w:ind w:leftChars="213" w:left="426"/>
      </w:pPr>
      <w:r>
        <w:t>If the MBSF determines</w:t>
      </w:r>
      <w:r w:rsidR="00DA489D">
        <w:t xml:space="preserve"> that</w:t>
      </w:r>
      <w:r>
        <w:t xml:space="preserve"> the received HTTP DELETE request needs to be redirected, the MBSF shall send an HTTP redirect response</w:t>
      </w:r>
      <w:r w:rsidR="00C05233">
        <w:t>,</w:t>
      </w:r>
      <w:r>
        <w:t xml:space="preserve"> as specified in clause </w:t>
      </w:r>
      <w:r>
        <w:rPr>
          <w:lang w:eastAsia="zh-CN"/>
        </w:rPr>
        <w:t xml:space="preserve">6.10.9 of </w:t>
      </w:r>
      <w:r>
        <w:rPr>
          <w:lang w:val="en-US"/>
        </w:rPr>
        <w:t>3GPP TS 29.500 [4]</w:t>
      </w:r>
      <w:r>
        <w:t>.</w:t>
      </w:r>
    </w:p>
    <w:p w14:paraId="23C343BF" w14:textId="10221297" w:rsidR="003F2E3A" w:rsidRDefault="003F2E3A" w:rsidP="00235C84">
      <w:pPr>
        <w:pStyle w:val="ListParagraph"/>
        <w:numPr>
          <w:ilvl w:val="0"/>
          <w:numId w:val="30"/>
        </w:numPr>
        <w:spacing w:afterLines="50" w:after="120"/>
      </w:pPr>
      <w:r>
        <w:t xml:space="preserve">Upon </w:t>
      </w:r>
      <w:r w:rsidR="009F07E0">
        <w:t>success</w:t>
      </w:r>
      <w:r>
        <w:t>, the MBSF shall:</w:t>
      </w:r>
    </w:p>
    <w:p w14:paraId="150AB22F" w14:textId="73D3472C" w:rsidR="003F2E3A" w:rsidRDefault="003F2E3A" w:rsidP="009F07E0">
      <w:pPr>
        <w:pStyle w:val="B10"/>
        <w:ind w:left="709" w:hanging="283"/>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0B5E4E5C" w:rsidR="003F2E3A" w:rsidRDefault="003F2E3A" w:rsidP="009F07E0">
      <w:pPr>
        <w:pStyle w:val="B10"/>
        <w:ind w:left="709" w:hanging="283"/>
        <w:rPr>
          <w:rFonts w:eastAsia="DengXian"/>
        </w:rPr>
      </w:pPr>
      <w:r>
        <w:t>-</w:t>
      </w:r>
      <w:r>
        <w:tab/>
      </w:r>
      <w:r>
        <w:rPr>
          <w:rFonts w:eastAsia="DengXian"/>
        </w:rPr>
        <w:t>respond</w:t>
      </w:r>
      <w:r>
        <w:rPr>
          <w:rFonts w:eastAsia="바탕"/>
        </w:rPr>
        <w:t xml:space="preserve"> </w:t>
      </w:r>
      <w:r w:rsidR="009F07E0">
        <w:rPr>
          <w:rFonts w:eastAsia="바탕"/>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2286BFD4" w:rsidR="003F2E3A" w:rsidRDefault="006F6CE1" w:rsidP="006F6CE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0B783E94" w14:textId="6BD33BAC" w:rsidR="008A6D4A" w:rsidRDefault="008A6D4A" w:rsidP="008A6D4A">
      <w:pPr>
        <w:pStyle w:val="Heading2"/>
      </w:pPr>
      <w:bookmarkStart w:id="102" w:name="_Toc104332528"/>
      <w:r>
        <w:t>5.3</w:t>
      </w:r>
      <w:r>
        <w:tab/>
      </w:r>
      <w:r w:rsidR="005A30ED" w:rsidRPr="00307394">
        <w:rPr>
          <w:lang w:val="en-US"/>
        </w:rPr>
        <w:t>Nmbsf_MBSUserDataIngestSession</w:t>
      </w:r>
      <w:r w:rsidRPr="00AF47A0">
        <w:t xml:space="preserve"> </w:t>
      </w:r>
      <w:r>
        <w:t>Service</w:t>
      </w:r>
      <w:bookmarkEnd w:id="91"/>
      <w:bookmarkEnd w:id="92"/>
      <w:bookmarkEnd w:id="93"/>
      <w:bookmarkEnd w:id="102"/>
    </w:p>
    <w:p w14:paraId="3A8125AF" w14:textId="77777777" w:rsidR="00893481" w:rsidRDefault="00893481" w:rsidP="00893481">
      <w:pPr>
        <w:pStyle w:val="Heading3"/>
      </w:pPr>
      <w:bookmarkStart w:id="103" w:name="_Toc100742439"/>
      <w:bookmarkStart w:id="104" w:name="_Toc104332529"/>
      <w:r>
        <w:t>5.3.1</w:t>
      </w:r>
      <w:r>
        <w:tab/>
        <w:t>Service Description</w:t>
      </w:r>
      <w:bookmarkEnd w:id="103"/>
      <w:bookmarkEnd w:id="104"/>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59F5C6BD"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519AE4A"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25404418"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05" w:name="_Toc104332530"/>
      <w:bookmarkStart w:id="106" w:name="_Hlk94276580"/>
      <w:bookmarkStart w:id="107" w:name="_Toc28012782"/>
      <w:bookmarkStart w:id="108" w:name="_Toc34266252"/>
      <w:bookmarkStart w:id="109" w:name="_Toc36102423"/>
      <w:bookmarkStart w:id="110" w:name="_Toc43563465"/>
      <w:bookmarkStart w:id="111" w:name="_Toc45134008"/>
      <w:bookmarkStart w:id="112" w:name="_Toc50031938"/>
      <w:bookmarkStart w:id="113" w:name="_Toc51762858"/>
      <w:bookmarkStart w:id="114" w:name="_Toc56640925"/>
      <w:bookmarkStart w:id="115" w:name="_Toc59017893"/>
      <w:bookmarkStart w:id="116" w:name="_Toc66231761"/>
      <w:bookmarkStart w:id="117" w:name="_Toc68168922"/>
      <w:bookmarkStart w:id="118" w:name="_Toc70550568"/>
      <w:bookmarkStart w:id="119" w:name="_Toc83233005"/>
      <w:bookmarkStart w:id="120" w:name="_Toc85552899"/>
      <w:bookmarkStart w:id="121" w:name="_Toc85556998"/>
      <w:bookmarkStart w:id="122" w:name="_Toc88667500"/>
      <w:bookmarkStart w:id="123" w:name="_Toc34123810"/>
      <w:bookmarkStart w:id="124" w:name="_Toc36038554"/>
      <w:bookmarkStart w:id="125" w:name="_Toc36038642"/>
      <w:bookmarkStart w:id="126" w:name="_Toc36038833"/>
      <w:bookmarkStart w:id="127" w:name="_Toc44680774"/>
      <w:bookmarkStart w:id="128" w:name="_Toc45133686"/>
      <w:bookmarkStart w:id="129" w:name="_Toc45133777"/>
      <w:bookmarkStart w:id="130" w:name="_Toc49417475"/>
      <w:bookmarkStart w:id="131" w:name="_Toc51762442"/>
      <w:bookmarkStart w:id="132" w:name="_Toc58838158"/>
      <w:bookmarkStart w:id="133" w:name="_Toc59017171"/>
      <w:bookmarkStart w:id="134" w:name="_Toc68168317"/>
      <w:bookmarkStart w:id="135" w:name="_Toc73191367"/>
      <w:bookmarkStart w:id="136" w:name="_Toc11247460"/>
      <w:bookmarkStart w:id="137" w:name="_Toc27044584"/>
      <w:bookmarkStart w:id="138" w:name="_Toc36033626"/>
      <w:bookmarkStart w:id="139" w:name="_Toc45131763"/>
      <w:bookmarkStart w:id="140" w:name="_Toc49776048"/>
      <w:bookmarkStart w:id="141" w:name="_Toc51746968"/>
      <w:bookmarkStart w:id="142" w:name="_Toc66360523"/>
      <w:bookmarkStart w:id="143" w:name="_Toc68105028"/>
      <w:bookmarkStart w:id="144" w:name="_Toc74755658"/>
      <w:bookmarkStart w:id="145" w:name="_Toc75351369"/>
      <w:bookmarkStart w:id="146" w:name="_Toc11247463"/>
      <w:bookmarkStart w:id="147" w:name="_Toc27044587"/>
      <w:bookmarkStart w:id="148" w:name="_Toc36033629"/>
      <w:bookmarkStart w:id="149" w:name="_Toc45131766"/>
      <w:bookmarkStart w:id="150" w:name="_Toc49776051"/>
      <w:bookmarkStart w:id="151" w:name="_Toc51746971"/>
      <w:bookmarkStart w:id="152" w:name="_Toc66360526"/>
      <w:bookmarkStart w:id="153" w:name="_Toc68105031"/>
      <w:bookmarkStart w:id="154" w:name="_Toc74755661"/>
      <w:bookmarkStart w:id="155" w:name="_Toc75351372"/>
      <w:bookmarkStart w:id="156" w:name="_Hlk101965408"/>
      <w:bookmarkStart w:id="157" w:name="_Toc510696597"/>
      <w:bookmarkStart w:id="158" w:name="_Toc35971389"/>
      <w:bookmarkStart w:id="159" w:name="_Toc100742440"/>
      <w:r>
        <w:t>5.3.2</w:t>
      </w:r>
      <w:r>
        <w:tab/>
        <w:t>Service Operations</w:t>
      </w:r>
      <w:bookmarkEnd w:id="105"/>
    </w:p>
    <w:p w14:paraId="25DEA58E" w14:textId="77777777" w:rsidR="00D61050" w:rsidRDefault="00D61050" w:rsidP="00D61050">
      <w:pPr>
        <w:pStyle w:val="Heading4"/>
      </w:pPr>
      <w:bookmarkStart w:id="160" w:name="_Toc104332531"/>
      <w:bookmarkEnd w:id="106"/>
      <w:r>
        <w:t>5.3.2.1</w:t>
      </w:r>
      <w:r>
        <w:tab/>
        <w:t>Introduction</w:t>
      </w:r>
      <w:bookmarkEnd w:id="16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2D81262F"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4EA2AE44"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20454B2"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0B322362"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1D841D9A"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1" w:name="_Toc10433253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5.3.2.2</w:t>
      </w:r>
      <w:r>
        <w:tab/>
      </w:r>
      <w:r w:rsidRPr="00CE3893">
        <w:t>N</w:t>
      </w:r>
      <w:r>
        <w:t>mbsf</w:t>
      </w:r>
      <w:r w:rsidRPr="00CE3893">
        <w:t>_</w:t>
      </w:r>
      <w:r>
        <w:t>MBSUserDataIngestSession</w:t>
      </w:r>
      <w:r w:rsidRPr="00CE3893">
        <w:t>_</w:t>
      </w:r>
      <w:r>
        <w:t>Create</w:t>
      </w:r>
      <w:r w:rsidRPr="00CE3893">
        <w:t xml:space="preserve"> service operation</w:t>
      </w:r>
      <w:bookmarkEnd w:id="161"/>
    </w:p>
    <w:p w14:paraId="7AF788DB" w14:textId="77777777" w:rsidR="003F2E3A" w:rsidRDefault="003F2E3A" w:rsidP="003F2E3A">
      <w:pPr>
        <w:pStyle w:val="Heading5"/>
      </w:pPr>
      <w:bookmarkStart w:id="162" w:name="_Toc104332533"/>
      <w:r>
        <w:t>5.3.2.2.1</w:t>
      </w:r>
      <w:r>
        <w:tab/>
        <w:t>General</w:t>
      </w:r>
      <w:bookmarkEnd w:id="162"/>
    </w:p>
    <w:p w14:paraId="054A459A" w14:textId="70705CDB"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781D1B74"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6A223B93" w:rsidR="003F2E3A" w:rsidRDefault="003F2E3A" w:rsidP="003F2E3A">
      <w:pPr>
        <w:pStyle w:val="Heading5"/>
      </w:pPr>
      <w:bookmarkStart w:id="163" w:name="_Toc104332534"/>
      <w:r>
        <w:t>5.3.2.2.2</w:t>
      </w:r>
      <w:r>
        <w:tab/>
        <w:t>MBS User Data Ingest Session</w:t>
      </w:r>
      <w:r w:rsidR="00F929B8" w:rsidRPr="00F929B8">
        <w:t xml:space="preserve"> </w:t>
      </w:r>
      <w:r w:rsidR="00F929B8">
        <w:t>Creation</w:t>
      </w:r>
      <w:bookmarkEnd w:id="163"/>
    </w:p>
    <w:p w14:paraId="4B9C2867" w14:textId="4526BA38"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79C2D25A" w:rsidR="003F2E3A" w:rsidRDefault="00032311" w:rsidP="003F2E3A">
      <w:pPr>
        <w:pStyle w:val="TH"/>
        <w:rPr>
          <w:noProof/>
        </w:rPr>
      </w:pPr>
      <w:r>
        <w:rPr>
          <w:rFonts w:eastAsia="DengXian"/>
          <w:noProof/>
        </w:rPr>
        <w:object w:dxaOrig="9561" w:dyaOrig="3191" w14:anchorId="75385868">
          <v:shape id="_x0000_i1033" type="#_x0000_t75" style="width:477.75pt;height:159.75pt" o:ole="">
            <v:imagedata r:id="rId25" o:title=""/>
          </v:shape>
          <o:OLEObject Type="Embed" ProgID="Visio.Drawing.11" ShapeID="_x0000_i1033" DrawAspect="Content" ObjectID="_1724651190" r:id="rId26"/>
        </w:object>
      </w:r>
    </w:p>
    <w:p w14:paraId="2484F79A" w14:textId="4D72D8BF"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692FA0" w:rsidR="003F2E3A" w:rsidRDefault="003F2E3A" w:rsidP="006D5892">
      <w:pPr>
        <w:pStyle w:val="ListParagraph"/>
        <w:numPr>
          <w:ilvl w:val="0"/>
          <w:numId w:val="31"/>
        </w:numPr>
        <w:spacing w:afterLines="50" w:after="120"/>
        <w:rPr>
          <w:lang w:eastAsia="zh-CN"/>
        </w:rPr>
      </w:pPr>
      <w:r>
        <w:t>In order to c</w:t>
      </w:r>
      <w:r w:rsidRPr="00210E0F">
        <w:t>reate a</w:t>
      </w:r>
      <w:r w:rsidR="00F36A0E">
        <w:t xml:space="preserve"> </w:t>
      </w:r>
      <w:r w:rsidRPr="00210E0F">
        <w:t>n</w:t>
      </w:r>
      <w:r w:rsidR="00F36A0E">
        <w:t>ew</w:t>
      </w:r>
      <w:r w:rsidRPr="00210E0F">
        <w:t xml:space="preserve"> MBS User Data Ingest Session</w:t>
      </w:r>
      <w:r w:rsidR="0060526B">
        <w:t>,</w:t>
      </w:r>
      <w:r w:rsidRPr="00210E0F">
        <w:t xml:space="preserve"> including a set of subordinate MBS Distribution Session(s)</w:t>
      </w:r>
      <w:r>
        <w:t xml:space="preserve">, the NF service consumer shall send an HTTP POST request message </w:t>
      </w:r>
      <w:r>
        <w:rPr>
          <w:lang w:eastAsia="zh-CN"/>
        </w:rPr>
        <w:t xml:space="preserve">to the </w:t>
      </w:r>
      <w:r w:rsidR="00E540FE">
        <w:rPr>
          <w:lang w:eastAsia="zh-CN"/>
        </w:rPr>
        <w:t xml:space="preserve">"Individual MBS User Data Ingest Sessions" collection </w:t>
      </w:r>
      <w:r>
        <w:rPr>
          <w:lang w:eastAsia="zh-CN"/>
        </w:rPr>
        <w:t>resource</w:t>
      </w:r>
      <w:r w:rsidR="00E540FE">
        <w:rPr>
          <w:lang w:eastAsia="zh-CN"/>
        </w:rPr>
        <w:t>, using the</w:t>
      </w:r>
      <w:r>
        <w:rPr>
          <w:lang w:eastAsia="zh-CN"/>
        </w:rPr>
        <w:t xml:space="preserve"> URI "{apiRoot}/nmbsf-mbs</w:t>
      </w:r>
      <w:r w:rsidR="00032311">
        <w:rPr>
          <w:lang w:eastAsia="zh-CN"/>
        </w:rPr>
        <w:t>-</w:t>
      </w:r>
      <w:r>
        <w:rPr>
          <w:lang w:eastAsia="zh-CN"/>
        </w:rPr>
        <w:t>ud</w:t>
      </w:r>
      <w:r w:rsidR="00090887">
        <w:rPr>
          <w:lang w:eastAsia="zh-CN"/>
        </w:rPr>
        <w:t>-</w:t>
      </w:r>
      <w:r>
        <w:rPr>
          <w:lang w:eastAsia="zh-CN"/>
        </w:rPr>
        <w:t>ing</w:t>
      </w:r>
      <w:r w:rsidR="00032311">
        <w:rPr>
          <w:lang w:eastAsia="zh-CN"/>
        </w:rPr>
        <w:t>est</w:t>
      </w:r>
      <w:r>
        <w:rPr>
          <w:lang w:eastAsia="zh-CN"/>
        </w:rPr>
        <w:t xml:space="preserve">/&lt;apiVersion&gt;/sessions" </w:t>
      </w:r>
      <w:r>
        <w:t>as shown in step 1 of figure 5.3.2.2.2-1,</w:t>
      </w:r>
      <w:r w:rsidR="00E17670">
        <w:t xml:space="preserve"> with</w:t>
      </w:r>
      <w:r>
        <w:t xml:space="preserve"> the request body includ</w:t>
      </w:r>
      <w:r w:rsidR="006F40CE">
        <w:t>ing</w:t>
      </w:r>
      <w:r>
        <w:t xml:space="preserve"> </w:t>
      </w:r>
      <w:r>
        <w:rPr>
          <w:noProof/>
        </w:rPr>
        <w:t xml:space="preserve">the MBSUserDataIngSession data structure which shall </w:t>
      </w:r>
      <w:r w:rsidR="006F40CE">
        <w:rPr>
          <w:noProof/>
        </w:rPr>
        <w:t>contain</w:t>
      </w:r>
      <w:r>
        <w:rPr>
          <w:noProof/>
        </w:rPr>
        <w:t>:</w:t>
      </w:r>
    </w:p>
    <w:p w14:paraId="30E671BC" w14:textId="3C550F93" w:rsidR="008144A9" w:rsidRDefault="008144A9" w:rsidP="006F40CE">
      <w:pPr>
        <w:pStyle w:val="B10"/>
        <w:ind w:left="709" w:hanging="283"/>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18C6898D" w:rsidR="003F2E3A" w:rsidRDefault="003F2E3A" w:rsidP="006F40CE">
      <w:pPr>
        <w:pStyle w:val="B10"/>
        <w:ind w:left="709" w:hanging="283"/>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8C578F">
      <w:pPr>
        <w:pStyle w:val="B2"/>
        <w:ind w:left="709" w:hanging="283"/>
        <w:rPr>
          <w:noProof/>
        </w:rPr>
      </w:pPr>
      <w:r>
        <w:rPr>
          <w:noProof/>
        </w:rPr>
        <w:t>-</w:t>
      </w:r>
      <w:r>
        <w:rPr>
          <w:noProof/>
        </w:rPr>
        <w:tab/>
        <w:t>the list of supported features, if feature negotiation needs to take place, within the "</w:t>
      </w:r>
      <w:r>
        <w:t>suppFeat</w:t>
      </w:r>
      <w:r>
        <w:rPr>
          <w:noProof/>
        </w:rPr>
        <w:t>" attribute;</w:t>
      </w:r>
    </w:p>
    <w:p w14:paraId="484E69CE" w14:textId="77777777" w:rsidR="003F2E3A" w:rsidRDefault="003F2E3A" w:rsidP="006F40CE">
      <w:pPr>
        <w:ind w:leftChars="213" w:left="426"/>
        <w:rPr>
          <w:noProof/>
        </w:rPr>
      </w:pPr>
      <w:r>
        <w:rPr>
          <w:noProof/>
        </w:rPr>
        <w:t>and may include:</w:t>
      </w:r>
    </w:p>
    <w:p w14:paraId="756B7EAA" w14:textId="4ED43CC1" w:rsidR="003F2E3A" w:rsidRPr="005D28F0" w:rsidRDefault="003F2E3A" w:rsidP="00DB7287">
      <w:pPr>
        <w:ind w:leftChars="213" w:left="708" w:hangingChars="141" w:hanging="28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77777777" w:rsidR="00EC31D3" w:rsidRDefault="00EC31D3" w:rsidP="00330852">
      <w:pPr>
        <w:pStyle w:val="B10"/>
        <w:ind w:left="426" w:hanging="1"/>
        <w:rPr>
          <w:lang w:eastAsia="zh-CN"/>
        </w:rPr>
      </w:pPr>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3B69C1E5" w14:textId="77777777" w:rsidR="00EC31D3" w:rsidRDefault="00EC31D3" w:rsidP="004B3666">
      <w:pPr>
        <w:pStyle w:val="B2"/>
        <w:ind w:left="709"/>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4B3666">
      <w:pPr>
        <w:pStyle w:val="B2"/>
        <w:ind w:left="709"/>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352E321D" w:rsidR="003F2E3A" w:rsidRDefault="003F2E3A" w:rsidP="00DD1F3E">
      <w:pPr>
        <w:pStyle w:val="ListParagraph"/>
        <w:numPr>
          <w:ilvl w:val="0"/>
          <w:numId w:val="31"/>
        </w:numPr>
        <w:spacing w:afterLines="50" w:after="120"/>
        <w:rPr>
          <w:lang w:eastAsia="zh-CN"/>
        </w:rPr>
      </w:pPr>
      <w:r>
        <w:rPr>
          <w:noProof/>
        </w:rPr>
        <w:t>Upon success,</w:t>
      </w:r>
      <w:r>
        <w:t xml:space="preserve"> the MBSF shall create a</w:t>
      </w:r>
      <w:r w:rsidR="008608FD">
        <w:t xml:space="preserve"> </w:t>
      </w:r>
      <w:r>
        <w:t>n</w:t>
      </w:r>
      <w:r w:rsidR="008608FD">
        <w:t>ew</w:t>
      </w:r>
      <w:r>
        <w:t xml:space="preserve"> "</w:t>
      </w:r>
      <w:r w:rsidRPr="005F64B1">
        <w:t xml:space="preserve">Individual MBS User </w:t>
      </w:r>
      <w:r>
        <w:t>Data Ingest Session" resource</w:t>
      </w:r>
      <w:r w:rsidR="00453DA8">
        <w:t xml:space="preserve"> </w:t>
      </w:r>
      <w:r w:rsidR="000D1A97">
        <w:t>and</w:t>
      </w:r>
      <w:r>
        <w:t xml:space="preserve"> respond </w:t>
      </w:r>
      <w:r w:rsidR="00453DA8">
        <w:t xml:space="preserve">to the NF service consumer </w:t>
      </w:r>
      <w:r>
        <w:t>with</w:t>
      </w:r>
      <w:r w:rsidR="00857D09">
        <w:t xml:space="preserve"> an HTTP</w:t>
      </w:r>
      <w:r>
        <w:t xml:space="preserve"> "201 Created"</w:t>
      </w:r>
      <w:r w:rsidRPr="00612ECB">
        <w:t xml:space="preserve"> </w:t>
      </w:r>
      <w:r w:rsidRPr="004A4E2B">
        <w:t>status code</w:t>
      </w:r>
      <w:r w:rsidR="00A36BAB">
        <w:t>,</w:t>
      </w:r>
      <w:r>
        <w:t xml:space="preserve"> </w:t>
      </w:r>
      <w:r w:rsidR="00731BD9">
        <w:t xml:space="preserve">as </w:t>
      </w:r>
      <w:r w:rsidR="00731BD9">
        <w:rPr>
          <w:rFonts w:eastAsia="바탕"/>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t xml:space="preserve">body containing a representation of the created </w:t>
      </w:r>
      <w:r w:rsidR="00731BD9">
        <w:t>"</w:t>
      </w:r>
      <w:r w:rsidR="00731BD9" w:rsidRPr="005F64B1">
        <w:t xml:space="preserve">Individual MBS User </w:t>
      </w:r>
      <w:r w:rsidR="00731BD9">
        <w:t xml:space="preserve">Data Ingest Session" </w:t>
      </w:r>
      <w:r>
        <w:t>resource</w:t>
      </w:r>
      <w:r>
        <w:rPr>
          <w:lang w:eastAsia="zh-CN"/>
        </w:rPr>
        <w:t xml:space="preserve"> </w:t>
      </w:r>
      <w:r w:rsidR="00731BD9">
        <w:rPr>
          <w:lang w:eastAsia="zh-CN"/>
        </w:rPr>
        <w:t>within</w:t>
      </w:r>
      <w:r w:rsidR="00951A31">
        <w:rPr>
          <w:lang w:eastAsia="zh-CN"/>
        </w:rPr>
        <w:t xml:space="preserve"> </w:t>
      </w:r>
      <w:r>
        <w:rPr>
          <w:noProof/>
        </w:rPr>
        <w:t>the MBSUserDataIngSession data structure</w:t>
      </w:r>
      <w:r>
        <w:rPr>
          <w:lang w:eastAsia="zh-CN"/>
        </w:rPr>
        <w:t>.</w:t>
      </w:r>
    </w:p>
    <w:p w14:paraId="3ECCBAC3" w14:textId="076D9226" w:rsidR="003F2E3A" w:rsidRDefault="00C633CB" w:rsidP="003E3DA5">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54FE467E" w14:textId="77777777" w:rsidR="00B50DFA" w:rsidRDefault="00B50DFA" w:rsidP="00B50DFA">
      <w:pPr>
        <w:pStyle w:val="Heading4"/>
      </w:pPr>
      <w:bookmarkStart w:id="164" w:name="_Toc104332535"/>
      <w:r>
        <w:t>5.3.2.3</w:t>
      </w:r>
      <w:r>
        <w:tab/>
      </w:r>
      <w:r w:rsidRPr="00D42B20">
        <w:t>Nmbsf_MBSUser</w:t>
      </w:r>
      <w:r>
        <w:t>DataIngestSession</w:t>
      </w:r>
      <w:r w:rsidRPr="00D42B20">
        <w:t>_Retrieve service operation</w:t>
      </w:r>
      <w:bookmarkEnd w:id="164"/>
    </w:p>
    <w:p w14:paraId="39E34603" w14:textId="77777777" w:rsidR="00B50DFA" w:rsidRDefault="00B50DFA" w:rsidP="00B50DFA">
      <w:pPr>
        <w:pStyle w:val="Heading5"/>
      </w:pPr>
      <w:bookmarkStart w:id="165" w:name="_Toc104332536"/>
      <w:r>
        <w:t>5.3.2.3.1</w:t>
      </w:r>
      <w:r>
        <w:tab/>
        <w:t>General</w:t>
      </w:r>
      <w:bookmarkEnd w:id="16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549E62E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5B462258" w:rsidR="00B50DFA" w:rsidRDefault="00B50DFA" w:rsidP="00B50DFA">
      <w:pPr>
        <w:pStyle w:val="Heading5"/>
      </w:pPr>
      <w:bookmarkStart w:id="166" w:name="_Toc104332537"/>
      <w:r>
        <w:t>5.3.2.3.2</w:t>
      </w:r>
      <w:r>
        <w:tab/>
      </w:r>
      <w:r>
        <w:rPr>
          <w:rFonts w:hint="eastAsia"/>
          <w:lang w:eastAsia="zh-CN"/>
        </w:rPr>
        <w:t>MB</w:t>
      </w:r>
      <w:r>
        <w:t>S User Data Ingest Session</w:t>
      </w:r>
      <w:bookmarkEnd w:id="166"/>
      <w:r w:rsidR="00286F85">
        <w:t xml:space="preserve"> Retrieval</w:t>
      </w:r>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2CA07AAA" w:rsidR="00B50DFA" w:rsidRDefault="00255B59" w:rsidP="00B50DFA">
      <w:pPr>
        <w:pStyle w:val="TH"/>
        <w:rPr>
          <w:lang w:eastAsia="zh-CN"/>
        </w:rPr>
      </w:pPr>
      <w:r>
        <w:rPr>
          <w:noProof/>
        </w:rPr>
        <w:object w:dxaOrig="9561" w:dyaOrig="3191" w14:anchorId="46B2A660">
          <v:shape id="_x0000_i1034" type="#_x0000_t75" style="width:477pt;height:159.75pt" o:ole="">
            <v:imagedata r:id="rId27" o:title=""/>
          </v:shape>
          <o:OLEObject Type="Embed" ProgID="Visio.Drawing.11" ShapeID="_x0000_i1034" DrawAspect="Content" ObjectID="_1724651191" r:id="rId28"/>
        </w:object>
      </w:r>
    </w:p>
    <w:p w14:paraId="23ABDFED" w14:textId="2DC7E60E"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4AD8E692" w:rsidR="00B50DFA" w:rsidRDefault="00B50DFA" w:rsidP="00AE4188">
      <w:pPr>
        <w:pStyle w:val="ListParagraph"/>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r w:rsidR="001F498E">
        <w:rPr>
          <w:lang w:eastAsia="zh-CN"/>
        </w:rPr>
        <w:t>targeting</w:t>
      </w:r>
      <w:r>
        <w:rPr>
          <w:lang w:eastAsia="zh-CN"/>
        </w:rPr>
        <w:t xml:space="preserve"> the </w:t>
      </w:r>
      <w:r w:rsidR="001F498E">
        <w:rPr>
          <w:lang w:eastAsia="zh-CN"/>
        </w:rPr>
        <w:t xml:space="preserve">corresponding "Individual MBS User Data Ingest Session" </w:t>
      </w:r>
      <w:r>
        <w:rPr>
          <w:lang w:eastAsia="zh-CN"/>
        </w:rPr>
        <w:t>resource</w:t>
      </w:r>
      <w:r w:rsidR="001F498E">
        <w:rPr>
          <w:lang w:eastAsia="zh-CN"/>
        </w:rPr>
        <w:t xml:space="preserve"> using the </w:t>
      </w:r>
      <w:r>
        <w:rPr>
          <w:lang w:eastAsia="zh-CN"/>
        </w:rPr>
        <w:t>URI "{apiRoot}/nmbsf-mbs</w:t>
      </w:r>
      <w:r w:rsidR="00255B59">
        <w:rPr>
          <w:lang w:eastAsia="zh-CN"/>
        </w:rPr>
        <w:t>-</w:t>
      </w:r>
      <w:r>
        <w:rPr>
          <w:lang w:eastAsia="zh-CN"/>
        </w:rPr>
        <w:t>ud</w:t>
      </w:r>
      <w:r w:rsidR="00CA0036">
        <w:rPr>
          <w:lang w:eastAsia="zh-CN"/>
        </w:rPr>
        <w:t>-</w:t>
      </w:r>
      <w:r>
        <w:rPr>
          <w:lang w:eastAsia="zh-CN"/>
        </w:rPr>
        <w:t>ing</w:t>
      </w:r>
      <w:r w:rsidR="00255B59">
        <w:rPr>
          <w:lang w:eastAsia="zh-CN"/>
        </w:rPr>
        <w:t>est</w:t>
      </w:r>
      <w:r>
        <w:rPr>
          <w:lang w:eastAsia="zh-CN"/>
        </w:rPr>
        <w:t>/&lt;apiVersion&gt;/sessions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28B595C1" w:rsidR="00B50DFA" w:rsidRDefault="00B50DFA" w:rsidP="003C209F">
      <w:pPr>
        <w:pStyle w:val="ListParagraph"/>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r w:rsidR="00776D58">
        <w:t>,</w:t>
      </w:r>
      <w:r>
        <w:t xml:space="preserve"> </w:t>
      </w:r>
      <w:r w:rsidRPr="00370C0A">
        <w:rPr>
          <w:rFonts w:eastAsia="DengXian"/>
        </w:rPr>
        <w:t xml:space="preserve">as </w:t>
      </w:r>
      <w:r w:rsidRPr="00370C0A">
        <w:rPr>
          <w:rFonts w:eastAsia="바탕"/>
        </w:rPr>
        <w:t>shown in figure 5.3.2.3.2-1, step 2</w:t>
      </w:r>
      <w:r>
        <w:rPr>
          <w:lang w:eastAsia="zh-CN"/>
        </w:rPr>
        <w:t xml:space="preserve">, </w:t>
      </w:r>
      <w:r w:rsidR="00AB7B5A">
        <w:rPr>
          <w:lang w:eastAsia="zh-CN"/>
        </w:rPr>
        <w:t xml:space="preserve">with </w:t>
      </w:r>
      <w:r>
        <w:rPr>
          <w:lang w:eastAsia="zh-CN"/>
        </w:rPr>
        <w:t>the response body includ</w:t>
      </w:r>
      <w:r w:rsidR="00460D6C">
        <w:rPr>
          <w:lang w:eastAsia="zh-CN"/>
        </w:rPr>
        <w:t>ing</w:t>
      </w:r>
      <w:r>
        <w:rPr>
          <w:lang w:eastAsia="zh-CN"/>
        </w:rPr>
        <w:t xml:space="preserve"> </w:t>
      </w:r>
      <w:r w:rsidR="00FD4E39">
        <w:rPr>
          <w:lang w:eastAsia="zh-CN"/>
        </w:rPr>
        <w:t xml:space="preserve">a representation of the requested </w:t>
      </w:r>
      <w:r>
        <w:rPr>
          <w:noProof/>
        </w:rPr>
        <w:t xml:space="preserve">the </w:t>
      </w:r>
      <w:r w:rsidR="00F274F3">
        <w:rPr>
          <w:lang w:eastAsia="zh-CN"/>
        </w:rPr>
        <w:t>"Individual MBS User Data Ingest Session" within the</w:t>
      </w:r>
      <w:r w:rsidR="00F274F3">
        <w:rPr>
          <w:noProof/>
        </w:rPr>
        <w:t xml:space="preserve"> </w:t>
      </w:r>
      <w:r>
        <w:rPr>
          <w:noProof/>
        </w:rPr>
        <w:t>MBSUserDataIngSession data structure</w:t>
      </w:r>
    </w:p>
    <w:p w14:paraId="371AE10E" w14:textId="445E6C06" w:rsidR="00B50DFA" w:rsidRDefault="00370C0A" w:rsidP="00370C0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17AE32" w14:textId="77777777" w:rsidR="00B50DFA" w:rsidRDefault="00B50DFA" w:rsidP="00B50DFA">
      <w:pPr>
        <w:pStyle w:val="Heading4"/>
      </w:pPr>
      <w:bookmarkStart w:id="167" w:name="_Toc104332538"/>
      <w:r>
        <w:t>5.3.2.4</w:t>
      </w:r>
      <w:r>
        <w:tab/>
      </w:r>
      <w:r w:rsidRPr="00D42B20">
        <w:t>Nmbsf_MBSUser</w:t>
      </w:r>
      <w:r>
        <w:t>DataIngestSession</w:t>
      </w:r>
      <w:r w:rsidRPr="00D42B20">
        <w:t>_</w:t>
      </w:r>
      <w:r>
        <w:t>Update</w:t>
      </w:r>
      <w:r w:rsidRPr="00D42B20">
        <w:t xml:space="preserve"> service operation</w:t>
      </w:r>
      <w:bookmarkEnd w:id="167"/>
    </w:p>
    <w:p w14:paraId="4A82C36D" w14:textId="77777777" w:rsidR="00B50DFA" w:rsidRDefault="00B50DFA" w:rsidP="00B50DFA">
      <w:pPr>
        <w:pStyle w:val="Heading5"/>
      </w:pPr>
      <w:bookmarkStart w:id="168" w:name="_Toc104332539"/>
      <w:r>
        <w:t>5.3.2.4.1</w:t>
      </w:r>
      <w:r>
        <w:tab/>
        <w:t>General</w:t>
      </w:r>
      <w:bookmarkEnd w:id="168"/>
    </w:p>
    <w:p w14:paraId="159011D4" w14:textId="724E3EBC"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0E075900"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EDFC90" w:rsidR="00B50DFA" w:rsidRDefault="00B50DFA" w:rsidP="00B50DFA">
      <w:pPr>
        <w:pStyle w:val="Heading5"/>
      </w:pPr>
      <w:bookmarkStart w:id="169" w:name="_Toc104332540"/>
      <w:r>
        <w:t>5.3.2.4.2</w:t>
      </w:r>
      <w:r>
        <w:tab/>
      </w:r>
      <w:r>
        <w:rPr>
          <w:rFonts w:hint="eastAsia"/>
          <w:lang w:eastAsia="zh-CN"/>
        </w:rPr>
        <w:t>MB</w:t>
      </w:r>
      <w:r>
        <w:t>S User Data Ingest Session</w:t>
      </w:r>
      <w:bookmarkEnd w:id="169"/>
      <w:r w:rsidR="00794CCC">
        <w:t xml:space="preserve"> Update</w:t>
      </w:r>
    </w:p>
    <w:p w14:paraId="2300803A" w14:textId="1E45820D"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6B9AE5BE" w:rsidR="00B50DFA" w:rsidRDefault="00255B59" w:rsidP="00B50DFA">
      <w:pPr>
        <w:pStyle w:val="TH"/>
        <w:rPr>
          <w:lang w:eastAsia="zh-CN"/>
        </w:rPr>
      </w:pPr>
      <w:r>
        <w:rPr>
          <w:noProof/>
        </w:rPr>
        <w:object w:dxaOrig="9561" w:dyaOrig="3191" w14:anchorId="7BCFB492">
          <v:shape id="_x0000_i1035" type="#_x0000_t75" style="width:477pt;height:159.75pt" o:ole="">
            <v:imagedata r:id="rId29" o:title=""/>
          </v:shape>
          <o:OLEObject Type="Embed" ProgID="Visio.Drawing.11" ShapeID="_x0000_i1035" DrawAspect="Content" ObjectID="_1724651192" r:id="rId30"/>
        </w:object>
      </w:r>
    </w:p>
    <w:p w14:paraId="78A0C0A8" w14:textId="1C581EA5"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68F53CCD" w:rsidR="00B50DFA" w:rsidRDefault="00B50DFA" w:rsidP="0051743F">
      <w:pPr>
        <w:pStyle w:val="ListParagraph"/>
        <w:numPr>
          <w:ilvl w:val="0"/>
          <w:numId w:val="34"/>
        </w:numPr>
        <w:spacing w:afterLines="50" w:after="120"/>
        <w:rPr>
          <w:lang w:eastAsia="zh-CN"/>
        </w:rPr>
      </w:pPr>
      <w:r>
        <w:t xml:space="preserve">In order to </w:t>
      </w:r>
      <w:r w:rsidR="00572032">
        <w:t xml:space="preserve">request the </w:t>
      </w:r>
      <w:r>
        <w:t xml:space="preserve">update </w:t>
      </w:r>
      <w:r w:rsidR="007D5AE7">
        <w:rPr>
          <w:noProof/>
        </w:rPr>
        <w:t xml:space="preserve">or </w:t>
      </w:r>
      <w:r w:rsidR="00572032">
        <w:t>modification</w:t>
      </w:r>
      <w:r>
        <w:t xml:space="preserve"> of an existing MBS User Data Ingest Session </w:t>
      </w:r>
      <w:r w:rsidRPr="007149DE">
        <w:t>and</w:t>
      </w:r>
      <w:r w:rsidR="00B67B38" w:rsidRPr="00B67B38">
        <w:rPr>
          <w:noProof/>
        </w:rPr>
        <w:t xml:space="preserve"> </w:t>
      </w:r>
      <w:r w:rsidR="00B67B38">
        <w:rPr>
          <w:noProof/>
        </w:rPr>
        <w:t>potentially also</w:t>
      </w:r>
      <w:r w:rsidRPr="007149DE">
        <w:t xml:space="preserve"> its set of subordinate MBS Distrib</w:t>
      </w:r>
      <w:r w:rsidR="000F3943">
        <w:t>u</w:t>
      </w:r>
      <w:r w:rsidRPr="007149DE">
        <w:t>tion Session(s)</w:t>
      </w:r>
      <w:r>
        <w:t xml:space="preserve">, the NF service consumer shall send an HTTP PUT or PATCH request message </w:t>
      </w:r>
      <w:r w:rsidR="00B67B38">
        <w:rPr>
          <w:lang w:eastAsia="zh-CN"/>
        </w:rPr>
        <w:t>targeting</w:t>
      </w:r>
      <w:r>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Pr>
          <w:lang w:eastAsia="zh-CN"/>
        </w:rPr>
        <w:t xml:space="preserve"> resource </w:t>
      </w:r>
      <w:r w:rsidR="00B67B38">
        <w:rPr>
          <w:lang w:eastAsia="zh-CN"/>
        </w:rPr>
        <w:t xml:space="preserve">using the </w:t>
      </w:r>
      <w:r>
        <w:rPr>
          <w:lang w:eastAsia="zh-CN"/>
        </w:rPr>
        <w:t>URI "{apiRoot}/nmbsf-mbs</w:t>
      </w:r>
      <w:r w:rsidR="00EC4DC4">
        <w:rPr>
          <w:lang w:eastAsia="zh-CN"/>
        </w:rPr>
        <w:t>-</w:t>
      </w:r>
      <w:r>
        <w:rPr>
          <w:lang w:eastAsia="zh-CN"/>
        </w:rPr>
        <w:t>ud</w:t>
      </w:r>
      <w:r w:rsidR="00FC5064">
        <w:rPr>
          <w:lang w:eastAsia="zh-CN"/>
        </w:rPr>
        <w:t>-</w:t>
      </w:r>
      <w:r>
        <w:rPr>
          <w:lang w:eastAsia="zh-CN"/>
        </w:rPr>
        <w:t>ing</w:t>
      </w:r>
      <w:r w:rsidR="00EC4DC4">
        <w:rPr>
          <w:lang w:eastAsia="zh-CN"/>
        </w:rPr>
        <w:t>est</w:t>
      </w:r>
      <w:r>
        <w:rPr>
          <w:lang w:eastAsia="zh-CN"/>
        </w:rPr>
        <w:t>/&lt;apiVersion&gt;/sessions</w:t>
      </w:r>
      <w:r>
        <w:rPr>
          <w:rFonts w:hint="eastAsia"/>
          <w:lang w:eastAsia="zh-CN"/>
        </w:rPr>
        <w:t>/</w:t>
      </w:r>
      <w:r>
        <w:rPr>
          <w:lang w:eastAsia="zh-CN"/>
        </w:rPr>
        <w:t>{sessionId}"</w:t>
      </w:r>
      <w:r w:rsidR="00B67B38">
        <w:rPr>
          <w:lang w:eastAsia="zh-CN"/>
        </w:rPr>
        <w:t>,</w:t>
      </w:r>
      <w:r>
        <w:rPr>
          <w:lang w:eastAsia="zh-CN"/>
        </w:rPr>
        <w:t xml:space="preserve"> </w:t>
      </w:r>
      <w:r>
        <w:t xml:space="preserve">as shown in step 1 of figure 5.3.2.4.2-1, </w:t>
      </w:r>
      <w:r>
        <w:rPr>
          <w:noProof/>
        </w:rPr>
        <w:t xml:space="preserve">with the </w:t>
      </w:r>
      <w:r w:rsidR="00142D89">
        <w:rPr>
          <w:noProof/>
        </w:rPr>
        <w:t xml:space="preserve">request body including the </w:t>
      </w:r>
      <w:r>
        <w:rPr>
          <w:noProof/>
        </w:rPr>
        <w:t>MBSUserDataIngSession data structure</w:t>
      </w:r>
      <w:r w:rsidR="008B57CB">
        <w:rPr>
          <w:noProof/>
        </w:rPr>
        <w:t xml:space="preserve"> for an</w:t>
      </w:r>
      <w:r>
        <w:rPr>
          <w:noProof/>
        </w:rPr>
        <w:t xml:space="preserve"> HTTP PUT request or the MBSUserDataIngSessionPatch data structure </w:t>
      </w:r>
      <w:r w:rsidR="00B57110">
        <w:rPr>
          <w:noProof/>
        </w:rPr>
        <w:t xml:space="preserve">for an </w:t>
      </w:r>
      <w:r>
        <w:rPr>
          <w:noProof/>
        </w:rPr>
        <w:t>HTTP PATCH request</w:t>
      </w:r>
      <w:r>
        <w:rPr>
          <w:lang w:eastAsia="zh-CN"/>
        </w:rPr>
        <w:t>.</w:t>
      </w:r>
    </w:p>
    <w:p w14:paraId="2598971F" w14:textId="77777777" w:rsidR="007D48F5" w:rsidRDefault="007D48F5" w:rsidP="007D48F5">
      <w:pPr>
        <w:pStyle w:val="B10"/>
        <w:ind w:leftChars="213" w:left="426" w:firstLine="0"/>
      </w:pPr>
      <w:r>
        <w:t>The attributes that may be updated/modified at any time are as follows:</w:t>
      </w:r>
    </w:p>
    <w:p w14:paraId="69EA4B43" w14:textId="77777777" w:rsidR="007D48F5" w:rsidRDefault="007D48F5" w:rsidP="007D48F5">
      <w:pPr>
        <w:pStyle w:val="B2"/>
        <w:ind w:leftChars="213" w:left="708" w:hangingChars="141" w:hanging="282"/>
      </w:pPr>
      <w:r>
        <w:t>-</w:t>
      </w:r>
      <w:r>
        <w:tab/>
        <w:t>the active periods of the MBS User Data Ingest Session, within the "actPeriods" attribute; and</w:t>
      </w:r>
    </w:p>
    <w:p w14:paraId="5C5642B9" w14:textId="77777777" w:rsidR="007D48F5" w:rsidRDefault="007D48F5" w:rsidP="007D48F5">
      <w:pPr>
        <w:pStyle w:val="B2"/>
        <w:ind w:leftChars="213" w:left="708" w:hangingChars="141" w:hanging="282"/>
      </w:pPr>
      <w:r>
        <w:t>-</w:t>
      </w:r>
      <w:r>
        <w:tab/>
        <w:t>within each map entry of the "mbsDistSessInfos" attribute encoded using the MBSDistributionSessionInfo data structure:</w:t>
      </w:r>
    </w:p>
    <w:p w14:paraId="744A96EF" w14:textId="77777777" w:rsidR="007D48F5" w:rsidRDefault="007D48F5" w:rsidP="007D48F5">
      <w:pPr>
        <w:pStyle w:val="B3"/>
        <w:ind w:leftChars="213" w:left="708" w:hangingChars="141" w:hanging="282"/>
      </w:pPr>
      <w:r>
        <w:t>-</w:t>
      </w:r>
      <w:r>
        <w:tab/>
        <w:t>the MBS Service Information, within the "mbsServInfo" attribute;</w:t>
      </w:r>
    </w:p>
    <w:p w14:paraId="6C8D45F5" w14:textId="77777777" w:rsidR="007D48F5" w:rsidRDefault="007D48F5" w:rsidP="007D48F5">
      <w:pPr>
        <w:pStyle w:val="B3"/>
        <w:ind w:leftChars="213" w:left="708" w:hangingChars="141" w:hanging="28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7D48F5">
      <w:pPr>
        <w:pStyle w:val="B3"/>
        <w:ind w:leftChars="213" w:left="708" w:hangingChars="141" w:hanging="282"/>
      </w:pPr>
      <w:r>
        <w:t>-</w:t>
      </w:r>
      <w:r>
        <w:tab/>
        <w:t>the target service area(s), within the "tgtServArea" attribute.</w:t>
      </w:r>
    </w:p>
    <w:p w14:paraId="5E16776A" w14:textId="0FA6BD3D" w:rsidR="007D48F5" w:rsidRDefault="007D48F5" w:rsidP="00792B4C">
      <w:pPr>
        <w:pStyle w:val="B10"/>
        <w:ind w:leftChars="213" w:left="426" w:firstLine="0"/>
      </w:pPr>
      <w:r>
        <w:t>The other attributes, with exception of the "mbsSessionId", the "</w:t>
      </w:r>
      <w:r>
        <w:rPr>
          <w:lang w:eastAsia="zh-CN"/>
        </w:rPr>
        <w:t>mbsDistSessionId</w:t>
      </w:r>
      <w:r>
        <w:t>" and the "locationDependent" attributes that shall not be updated, all the other attributes within each map entry of the</w:t>
      </w:r>
      <w:r w:rsidR="00194A59">
        <w:t xml:space="preserve"> </w:t>
      </w:r>
      <w:r>
        <w:t>"mbsDistSessInfos" attribute encoded using the MBSDistributionSessionInfo data structure may be updated only if the MBS Distribution Session is in "INACTIVE" state.</w:t>
      </w:r>
    </w:p>
    <w:p w14:paraId="1EF009DC" w14:textId="77777777" w:rsidR="007D48F5" w:rsidRDefault="007D48F5" w:rsidP="00792B4C">
      <w:pPr>
        <w:pStyle w:val="B10"/>
        <w:ind w:leftChars="213" w:left="426" w:firstLine="0"/>
      </w:pPr>
      <w:r>
        <w:t>As part of an MBS User Data Ingest Session update procedure, the AF may also add new MBS Distribution Session(s) and/or remove existing MBS Distribution Session(s). In order to do so:</w:t>
      </w:r>
    </w:p>
    <w:p w14:paraId="79B6FA0F" w14:textId="77777777" w:rsidR="007D48F5" w:rsidRDefault="007D48F5" w:rsidP="009E3DBD">
      <w:pPr>
        <w:pStyle w:val="B3"/>
        <w:ind w:leftChars="213" w:left="708" w:hangingChars="141" w:hanging="28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9E3DBD">
      <w:pPr>
        <w:pStyle w:val="B3"/>
        <w:ind w:leftChars="213" w:left="708" w:hangingChars="141" w:hanging="28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232A7F95" w:rsidR="00B50DFA" w:rsidRPr="00394BB0" w:rsidRDefault="00B50DFA" w:rsidP="00596673">
      <w:pPr>
        <w:ind w:leftChars="213" w:left="426"/>
      </w:pPr>
      <w:r>
        <w:t xml:space="preserve">If the MBSF determines </w:t>
      </w:r>
      <w:r w:rsidR="007B66FC">
        <w:t xml:space="preserve">that </w:t>
      </w:r>
      <w:r>
        <w:t>the received HTTP PUT or PATCH request needs to be redirected, the MBSF shall send an HTTP redirect response</w:t>
      </w:r>
      <w:r w:rsidR="00C37EC7">
        <w:t>,</w:t>
      </w:r>
      <w:r>
        <w:t xml:space="preserve"> as specified in clause </w:t>
      </w:r>
      <w:r>
        <w:rPr>
          <w:lang w:eastAsia="zh-CN"/>
        </w:rPr>
        <w:t xml:space="preserve">6.10.9 of </w:t>
      </w:r>
      <w:r>
        <w:rPr>
          <w:lang w:val="en-US"/>
        </w:rPr>
        <w:t>3GPP TS 29.500 [4]</w:t>
      </w:r>
      <w:r>
        <w:t>.</w:t>
      </w:r>
    </w:p>
    <w:p w14:paraId="0E9561A1" w14:textId="53FAAD31" w:rsidR="00B50DFA" w:rsidRDefault="00B50DFA" w:rsidP="007156AF">
      <w:pPr>
        <w:pStyle w:val="ListParagraph"/>
        <w:numPr>
          <w:ilvl w:val="0"/>
          <w:numId w:val="34"/>
        </w:numPr>
        <w:spacing w:afterLines="50" w:after="120"/>
      </w:pPr>
      <w:r>
        <w:t>Upon</w:t>
      </w:r>
      <w:r w:rsidR="00AB3FC8">
        <w:t xml:space="preserve"> success</w:t>
      </w:r>
      <w:r>
        <w:t>, the MBSF shall respond</w:t>
      </w:r>
      <w:r w:rsidRPr="00394BB0">
        <w:t xml:space="preserve"> </w:t>
      </w:r>
      <w:r>
        <w:t>with</w:t>
      </w:r>
      <w:r w:rsidR="00A13C33">
        <w:t xml:space="preserve"> either</w:t>
      </w:r>
      <w:r>
        <w:t>:</w:t>
      </w:r>
    </w:p>
    <w:p w14:paraId="13CF17B6" w14:textId="04940F88" w:rsidR="00B50DFA" w:rsidRDefault="00B50DFA" w:rsidP="007156AF">
      <w:pPr>
        <w:pStyle w:val="B10"/>
        <w:ind w:left="709" w:hanging="283"/>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3F2482A3" w:rsidR="00B50DFA" w:rsidRDefault="00B50DFA" w:rsidP="007156AF">
      <w:pPr>
        <w:pStyle w:val="B10"/>
        <w:ind w:left="709" w:hanging="283"/>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D1B2840" w:rsidR="00B50DFA" w:rsidRDefault="00E010A3" w:rsidP="00E010A3">
      <w:pPr>
        <w:ind w:leftChars="213" w:left="426"/>
      </w:pPr>
      <w:r w:rsidRPr="00C96FA9">
        <w:lastRenderedPageBreak/>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4E3F82" w14:textId="77777777" w:rsidR="000E4681" w:rsidRDefault="000E4681" w:rsidP="000E4681">
      <w:pPr>
        <w:pStyle w:val="Heading4"/>
      </w:pPr>
      <w:bookmarkStart w:id="170" w:name="_Toc104332541"/>
      <w:r>
        <w:t>5.3.2.5</w:t>
      </w:r>
      <w:r>
        <w:tab/>
      </w:r>
      <w:r w:rsidRPr="00D42B20">
        <w:t>Nmbsf_MBSUser</w:t>
      </w:r>
      <w:r>
        <w:t>DataIngestSession</w:t>
      </w:r>
      <w:r w:rsidRPr="00D42B20">
        <w:t>_</w:t>
      </w:r>
      <w:r>
        <w:t>Delete</w:t>
      </w:r>
      <w:r w:rsidRPr="00D42B20">
        <w:t xml:space="preserve"> service operation</w:t>
      </w:r>
      <w:bookmarkEnd w:id="170"/>
    </w:p>
    <w:p w14:paraId="77E748EC" w14:textId="77777777" w:rsidR="000E4681" w:rsidRDefault="000E4681" w:rsidP="000E4681">
      <w:pPr>
        <w:pStyle w:val="Heading5"/>
      </w:pPr>
      <w:bookmarkStart w:id="171" w:name="_Toc104332542"/>
      <w:r>
        <w:t>5.3.2.5.1</w:t>
      </w:r>
      <w:r>
        <w:tab/>
        <w:t>General</w:t>
      </w:r>
      <w:bookmarkEnd w:id="171"/>
    </w:p>
    <w:p w14:paraId="7EE578BF" w14:textId="10D5B2B6"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3ED5A2C4" w:rsidR="000E4681" w:rsidRDefault="000E4681" w:rsidP="000E4681">
      <w:pPr>
        <w:pStyle w:val="B10"/>
      </w:pPr>
      <w:r>
        <w:t>-</w:t>
      </w:r>
      <w:r>
        <w:tab/>
      </w:r>
      <w:r w:rsidRPr="005E3498">
        <w:t>MBS User Data Ingest Session</w:t>
      </w:r>
      <w:r w:rsidR="00FC6D01">
        <w:t xml:space="preserve"> Deletion</w:t>
      </w:r>
      <w:r>
        <w:t>.</w:t>
      </w:r>
    </w:p>
    <w:p w14:paraId="6FEE7F5C" w14:textId="568AFC93" w:rsidR="000E4681" w:rsidRDefault="000E4681" w:rsidP="000E4681">
      <w:pPr>
        <w:pStyle w:val="Heading5"/>
      </w:pPr>
      <w:bookmarkStart w:id="172" w:name="_Toc104332543"/>
      <w:r>
        <w:t>5.3.2.5.2</w:t>
      </w:r>
      <w:r>
        <w:tab/>
      </w:r>
      <w:r w:rsidRPr="005E3498">
        <w:t>MBS User Data Ingest Session</w:t>
      </w:r>
      <w:r w:rsidR="00FF5144">
        <w:t xml:space="preserve"> Deletion</w:t>
      </w:r>
      <w:bookmarkEnd w:id="172"/>
    </w:p>
    <w:p w14:paraId="2B98E0C9" w14:textId="3B336894"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3E3FCCD5" w:rsidR="000E4681" w:rsidRDefault="00F07E30" w:rsidP="000E4681">
      <w:pPr>
        <w:pStyle w:val="TH"/>
        <w:rPr>
          <w:lang w:eastAsia="zh-CN"/>
        </w:rPr>
      </w:pPr>
      <w:r>
        <w:rPr>
          <w:noProof/>
        </w:rPr>
        <w:object w:dxaOrig="9561" w:dyaOrig="3191" w14:anchorId="4A6F2781">
          <v:shape id="_x0000_i1036" type="#_x0000_t75" style="width:477pt;height:159.75pt" o:ole="">
            <v:imagedata r:id="rId31" o:title=""/>
          </v:shape>
          <o:OLEObject Type="Embed" ProgID="Visio.Drawing.11" ShapeID="_x0000_i1036" DrawAspect="Content" ObjectID="_1724651193" r:id="rId32"/>
        </w:object>
      </w:r>
    </w:p>
    <w:p w14:paraId="1385FBA6" w14:textId="2E4378BE"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48F51F7" w:rsidR="000E4681" w:rsidRDefault="000E4681" w:rsidP="005B432B">
      <w:pPr>
        <w:pStyle w:val="ListParagraph"/>
        <w:numPr>
          <w:ilvl w:val="0"/>
          <w:numId w:val="35"/>
        </w:numPr>
        <w:spacing w:afterLines="50" w:after="120"/>
        <w:rPr>
          <w:lang w:eastAsia="zh-CN"/>
        </w:rPr>
      </w:pPr>
      <w:r>
        <w:t xml:space="preserve">In order to </w:t>
      </w:r>
      <w:r w:rsidR="008D72C7">
        <w:t xml:space="preserve">request the </w:t>
      </w:r>
      <w:r>
        <w:t>delet</w:t>
      </w:r>
      <w:r w:rsidR="008D72C7">
        <w:t>ion of</w:t>
      </w:r>
      <w:r>
        <w:t xml:space="preserve"> </w:t>
      </w:r>
      <w:r w:rsidRPr="005E3498">
        <w:t xml:space="preserve">an </w:t>
      </w:r>
      <w:r w:rsidR="00F135A7">
        <w:t xml:space="preserve">existing </w:t>
      </w:r>
      <w:r w:rsidRPr="005E3498">
        <w:t>MBS User Data Ingest Session along with its subordinate MBS Distribution Session(s)</w:t>
      </w:r>
      <w:r>
        <w:t xml:space="preserve">, the NF service consumer shall send an HTTP DELETE request message </w:t>
      </w:r>
      <w:r w:rsidR="00F135A7">
        <w:rPr>
          <w:lang w:eastAsia="zh-CN"/>
        </w:rPr>
        <w:t>targeting the corresponding "Individual MBS User Data Ingest Session"</w:t>
      </w:r>
      <w:r>
        <w:rPr>
          <w:lang w:eastAsia="zh-CN"/>
        </w:rPr>
        <w:t xml:space="preserve"> resource </w:t>
      </w:r>
      <w:r w:rsidR="00136116">
        <w:rPr>
          <w:lang w:eastAsia="zh-CN"/>
        </w:rPr>
        <w:t xml:space="preserve">using the </w:t>
      </w:r>
      <w:r>
        <w:rPr>
          <w:lang w:eastAsia="zh-CN"/>
        </w:rPr>
        <w:t>URI "{apiRoot}/nmbsf-mbs</w:t>
      </w:r>
      <w:r w:rsidR="00855036">
        <w:rPr>
          <w:lang w:eastAsia="zh-CN"/>
        </w:rPr>
        <w:t>-</w:t>
      </w:r>
      <w:r>
        <w:rPr>
          <w:lang w:eastAsia="zh-CN"/>
        </w:rPr>
        <w:t>ud</w:t>
      </w:r>
      <w:r w:rsidR="00855036">
        <w:rPr>
          <w:lang w:eastAsia="zh-CN"/>
        </w:rPr>
        <w:t>-</w:t>
      </w:r>
      <w:r>
        <w:rPr>
          <w:lang w:eastAsia="zh-CN"/>
        </w:rPr>
        <w:t>ing</w:t>
      </w:r>
      <w:r w:rsidR="00855036">
        <w:rPr>
          <w:lang w:eastAsia="zh-CN"/>
        </w:rPr>
        <w:t>est</w:t>
      </w:r>
      <w:r>
        <w:rPr>
          <w:lang w:eastAsia="zh-CN"/>
        </w:rPr>
        <w:t>/&lt;apiVersion&gt;/sessions</w:t>
      </w:r>
      <w:r>
        <w:rPr>
          <w:rFonts w:hint="eastAsia"/>
          <w:lang w:eastAsia="zh-CN"/>
        </w:rPr>
        <w:t>/</w:t>
      </w:r>
      <w:r>
        <w:rPr>
          <w:lang w:eastAsia="zh-CN"/>
        </w:rPr>
        <w:t>{sessionId}"</w:t>
      </w:r>
      <w:r w:rsidR="00596ED6">
        <w:rPr>
          <w:lang w:eastAsia="zh-CN"/>
        </w:rPr>
        <w:t>,</w:t>
      </w:r>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r w:rsidR="005B432B">
        <w:t xml:space="preserve">that </w:t>
      </w:r>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06070BAE" w:rsidR="000E4681" w:rsidRDefault="000E4681" w:rsidP="00514274">
      <w:pPr>
        <w:pStyle w:val="ListParagraph"/>
        <w:numPr>
          <w:ilvl w:val="0"/>
          <w:numId w:val="35"/>
        </w:numPr>
        <w:spacing w:afterLines="50" w:after="120"/>
      </w:pPr>
      <w:r>
        <w:t xml:space="preserve">Upon </w:t>
      </w:r>
      <w:r w:rsidR="00375D55">
        <w:t>success</w:t>
      </w:r>
      <w:r>
        <w:t>, the MBSF shall:</w:t>
      </w:r>
    </w:p>
    <w:p w14:paraId="6EBBCE5F" w14:textId="5757CF80" w:rsidR="000E4681" w:rsidRDefault="000E4681" w:rsidP="00514274">
      <w:pPr>
        <w:pStyle w:val="B10"/>
        <w:ind w:left="709" w:hanging="283"/>
      </w:pPr>
      <w:r>
        <w:t>-</w:t>
      </w:r>
      <w:r>
        <w:tab/>
        <w:t xml:space="preserve">remove the </w:t>
      </w:r>
      <w:r w:rsidR="00375D55">
        <w:t>targeted "</w:t>
      </w:r>
      <w:r>
        <w:rPr>
          <w:rFonts w:eastAsia="DengXian"/>
        </w:rPr>
        <w:t>Individual MBS User Data Ingest Session</w:t>
      </w:r>
      <w:r w:rsidR="00375D55">
        <w:t>"</w:t>
      </w:r>
      <w:r>
        <w:rPr>
          <w:rFonts w:eastAsia="DengXian"/>
        </w:rPr>
        <w:t xml:space="preserve"> resource</w:t>
      </w:r>
      <w:r>
        <w:t>; and</w:t>
      </w:r>
    </w:p>
    <w:p w14:paraId="35E8FCD6" w14:textId="5EC051AB" w:rsidR="000E4681" w:rsidRDefault="000E4681" w:rsidP="00514274">
      <w:pPr>
        <w:pStyle w:val="B10"/>
        <w:ind w:left="709" w:hanging="283"/>
        <w:rPr>
          <w:rFonts w:eastAsia="DengXian"/>
        </w:rPr>
      </w:pPr>
      <w:r>
        <w:t>-</w:t>
      </w:r>
      <w:r>
        <w:tab/>
      </w:r>
      <w:r>
        <w:rPr>
          <w:rFonts w:eastAsia="DengXian"/>
        </w:rPr>
        <w:t>respond</w:t>
      </w:r>
      <w:r>
        <w:rPr>
          <w:rFonts w:eastAsia="바탕"/>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7D72A299" w:rsidR="000E4681" w:rsidRDefault="00913D2F" w:rsidP="00913D2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E4681">
        <w:t>.</w:t>
      </w:r>
    </w:p>
    <w:p w14:paraId="6AECC971" w14:textId="77777777" w:rsidR="003273C9" w:rsidRDefault="003273C9" w:rsidP="003273C9">
      <w:pPr>
        <w:pStyle w:val="Heading4"/>
      </w:pPr>
      <w:bookmarkStart w:id="173"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173"/>
    </w:p>
    <w:p w14:paraId="18F8ED23" w14:textId="77777777" w:rsidR="003273C9" w:rsidRDefault="003273C9" w:rsidP="003273C9">
      <w:pPr>
        <w:pStyle w:val="Heading5"/>
      </w:pPr>
      <w:bookmarkStart w:id="174" w:name="_Toc104332545"/>
      <w:r>
        <w:t>5.3.2.6.1</w:t>
      </w:r>
      <w:r>
        <w:tab/>
        <w:t>General</w:t>
      </w:r>
      <w:bookmarkEnd w:id="174"/>
    </w:p>
    <w:p w14:paraId="20AE1F93" w14:textId="4AA88C80"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10607E27"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60D45490" w:rsidR="003273C9" w:rsidRDefault="003273C9" w:rsidP="003273C9">
      <w:pPr>
        <w:pStyle w:val="Heading5"/>
      </w:pPr>
      <w:bookmarkStart w:id="175" w:name="_Toc104332546"/>
      <w:r>
        <w:t>5.3.2.6.2</w:t>
      </w:r>
      <w:r>
        <w:tab/>
        <w:t>MBS User D</w:t>
      </w:r>
      <w:r w:rsidR="003055A2">
        <w:t>a</w:t>
      </w:r>
      <w:r>
        <w:t>ta Ingest Session</w:t>
      </w:r>
      <w:bookmarkEnd w:id="175"/>
      <w:r w:rsidR="00D63CDA">
        <w:t xml:space="preserve"> </w:t>
      </w:r>
      <w:r w:rsidR="00D63CDA" w:rsidRPr="00FE3974">
        <w:t>Status Subscription</w:t>
      </w:r>
      <w:r w:rsidR="00D63CDA">
        <w:t xml:space="preserve"> Creation</w:t>
      </w:r>
    </w:p>
    <w:p w14:paraId="7670FD11" w14:textId="589AE81C"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5pt;height:159.75pt" o:ole="">
            <v:imagedata r:id="rId33" o:title=""/>
          </v:shape>
          <o:OLEObject Type="Embed" ProgID="Visio.Drawing.11" ShapeID="_x0000_i1037" DrawAspect="Content" ObjectID="_1724651194" r:id="rId34"/>
        </w:object>
      </w:r>
    </w:p>
    <w:p w14:paraId="686DF9FD" w14:textId="779750EE"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64017D80" w:rsidR="003273C9" w:rsidRDefault="003273C9" w:rsidP="00BD1E03">
      <w:pPr>
        <w:pStyle w:val="ListParagraph"/>
        <w:numPr>
          <w:ilvl w:val="0"/>
          <w:numId w:val="36"/>
        </w:numPr>
        <w:spacing w:afterLines="50" w:after="120"/>
        <w:rPr>
          <w:lang w:eastAsia="zh-CN"/>
        </w:rPr>
      </w:pPr>
      <w:r>
        <w:t xml:space="preserve">In order to </w:t>
      </w:r>
      <w:r w:rsidR="00D80095">
        <w:t>request the creation</w:t>
      </w:r>
      <w:r>
        <w:t xml:space="preserve"> of </w:t>
      </w:r>
      <w:r w:rsidR="00D80095">
        <w:t xml:space="preserve">a new </w:t>
      </w:r>
      <w:r w:rsidRPr="008C0E2A">
        <w:t>MBS User Data Ingest Session</w:t>
      </w:r>
      <w:r w:rsidR="00577CB4">
        <w:t xml:space="preserve"> Status Subscription</w:t>
      </w:r>
      <w:r>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Pr>
          <w:lang w:eastAsia="zh-CN"/>
        </w:rPr>
        <w:t xml:space="preserve"> resource </w:t>
      </w:r>
      <w:r w:rsidR="00577CB4">
        <w:rPr>
          <w:lang w:eastAsia="zh-CN"/>
        </w:rPr>
        <w:t xml:space="preserve">using the </w:t>
      </w:r>
      <w:r>
        <w:rPr>
          <w:lang w:eastAsia="zh-CN"/>
        </w:rPr>
        <w:t>URI "{apiRoot}/nmbsf-mbs</w:t>
      </w:r>
      <w:r w:rsidR="00934D33">
        <w:rPr>
          <w:lang w:eastAsia="zh-CN"/>
        </w:rPr>
        <w:t>-</w:t>
      </w:r>
      <w:r>
        <w:rPr>
          <w:lang w:eastAsia="zh-CN"/>
        </w:rPr>
        <w:t>ud</w:t>
      </w:r>
      <w:r w:rsidR="00934D33">
        <w:rPr>
          <w:lang w:eastAsia="zh-CN"/>
        </w:rPr>
        <w:t>-</w:t>
      </w:r>
      <w:r>
        <w:rPr>
          <w:lang w:eastAsia="zh-CN"/>
        </w:rPr>
        <w:t>ing</w:t>
      </w:r>
      <w:r w:rsidR="00934D33">
        <w:rPr>
          <w:lang w:eastAsia="zh-CN"/>
        </w:rPr>
        <w:t>est</w:t>
      </w:r>
      <w:r>
        <w:rPr>
          <w:lang w:eastAsia="zh-CN"/>
        </w:rPr>
        <w:t xml:space="preserve">/&lt;apiVersion&gt;/status-subscriptions" </w:t>
      </w:r>
      <w:r>
        <w:t xml:space="preserve">as shown in step 1 of figure 5.3.2.6.2-1, </w:t>
      </w:r>
      <w:r w:rsidR="006B5564">
        <w:t xml:space="preserve">with </w:t>
      </w:r>
      <w:r>
        <w:t>the request body includ</w:t>
      </w:r>
      <w:r w:rsidR="006B5564">
        <w:t>ing</w:t>
      </w:r>
      <w:r>
        <w:t xml:space="preserve"> </w:t>
      </w:r>
      <w:r>
        <w:rPr>
          <w:noProof/>
        </w:rPr>
        <w:t xml:space="preserve">the MBSUserDataIngStatSubsc data structure </w:t>
      </w:r>
      <w:r w:rsidR="00A721D5">
        <w:rPr>
          <w:noProof/>
        </w:rPr>
        <w:t xml:space="preserve">that </w:t>
      </w:r>
      <w:r>
        <w:rPr>
          <w:noProof/>
        </w:rPr>
        <w:t xml:space="preserve">shall </w:t>
      </w:r>
      <w:r w:rsidR="00A721D5">
        <w:rPr>
          <w:noProof/>
        </w:rPr>
        <w:t>contain</w:t>
      </w:r>
      <w:r>
        <w:rPr>
          <w:noProof/>
        </w:rPr>
        <w:t>:</w:t>
      </w:r>
    </w:p>
    <w:p w14:paraId="7C410957" w14:textId="1D0CB27B" w:rsidR="003273C9" w:rsidRDefault="003273C9" w:rsidP="00BD1E03">
      <w:pPr>
        <w:pStyle w:val="B10"/>
        <w:ind w:hanging="1"/>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53277FA0" w:rsidR="003273C9" w:rsidRDefault="003273C9" w:rsidP="00BD1E03">
      <w:pPr>
        <w:pStyle w:val="B10"/>
        <w:ind w:hanging="1"/>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258A124C" w:rsidR="003273C9" w:rsidRDefault="003273C9" w:rsidP="00BD1E03">
      <w:pPr>
        <w:pStyle w:val="B10"/>
        <w:ind w:hanging="1"/>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7E8A5E8F" w:rsidR="003273C9" w:rsidRDefault="003273C9" w:rsidP="00BD1E03">
      <w:pPr>
        <w:pStyle w:val="ListParagraph"/>
        <w:numPr>
          <w:ilvl w:val="0"/>
          <w:numId w:val="36"/>
        </w:numPr>
        <w:spacing w:afterLines="50" w:after="120"/>
        <w:rPr>
          <w:lang w:eastAsia="zh-CN"/>
        </w:rPr>
      </w:pPr>
      <w:r>
        <w:rPr>
          <w:noProof/>
        </w:rPr>
        <w:t>Upon success,</w:t>
      </w:r>
      <w:r>
        <w:t xml:space="preserve"> the MBSF shall create a</w:t>
      </w:r>
      <w:r w:rsidR="00F7432F">
        <w:t xml:space="preserve"> </w:t>
      </w:r>
      <w:r>
        <w:t>n</w:t>
      </w:r>
      <w:r w:rsidR="00F7432F">
        <w:t>ew</w:t>
      </w:r>
      <w:r>
        <w:t xml:space="preserve"> "</w:t>
      </w:r>
      <w:r w:rsidRPr="00FE3974">
        <w:t>Individual MBS User Data Ingest Session Status Subscription</w:t>
      </w:r>
      <w:r>
        <w:t>" resource</w:t>
      </w:r>
      <w:r w:rsidR="00573E80">
        <w:t xml:space="preserve"> and</w:t>
      </w:r>
      <w:r>
        <w:t xml:space="preserve"> respond </w:t>
      </w:r>
      <w:r w:rsidR="00573E80">
        <w:t xml:space="preserve">to the NF service consumer </w:t>
      </w:r>
      <w:r>
        <w:t>with</w:t>
      </w:r>
      <w:r w:rsidR="00573E80">
        <w:t xml:space="preserve"> an HTTP</w:t>
      </w:r>
      <w:r>
        <w:t xml:space="preserve"> "201 Created"</w:t>
      </w:r>
      <w:r w:rsidRPr="00612ECB">
        <w:t xml:space="preserve"> </w:t>
      </w:r>
      <w:r w:rsidRPr="004A4E2B">
        <w:t>status code</w:t>
      </w:r>
      <w:r>
        <w:t xml:space="preserve">, as </w:t>
      </w:r>
      <w:r w:rsidRPr="00BD1E03">
        <w:rPr>
          <w:rFonts w:eastAsia="바탕"/>
        </w:rPr>
        <w:t>shown in</w:t>
      </w:r>
      <w:r w:rsidR="00ED2FB5" w:rsidRPr="00ED2FB5">
        <w:rPr>
          <w:rFonts w:eastAsia="바탕"/>
        </w:rPr>
        <w:t xml:space="preserve"> </w:t>
      </w:r>
      <w:r w:rsidR="00ED2FB5">
        <w:rPr>
          <w:rFonts w:eastAsia="바탕"/>
        </w:rPr>
        <w:t>step 2 of</w:t>
      </w:r>
      <w:r w:rsidRPr="00BD1E03">
        <w:rPr>
          <w:rFonts w:eastAsia="바탕"/>
        </w:rPr>
        <w:t xml:space="preserve"> figure 5.3.2.6.2-1,</w:t>
      </w:r>
      <w:r w:rsidRPr="005F64B1">
        <w:rPr>
          <w:lang w:eastAsia="zh-CN"/>
        </w:rPr>
        <w:t xml:space="preserve"> includ</w:t>
      </w:r>
      <w:r w:rsidR="00344C9C">
        <w:rPr>
          <w:lang w:eastAsia="zh-CN"/>
        </w:rPr>
        <w:t>ing</w:t>
      </w:r>
      <w:r w:rsidRPr="005F64B1">
        <w:rPr>
          <w:lang w:eastAsia="zh-CN"/>
        </w:rPr>
        <w:t xml:space="preserve"> a</w:t>
      </w:r>
      <w:r w:rsidR="00686FB2">
        <w:rPr>
          <w:lang w:eastAsia="zh-CN"/>
        </w:rPr>
        <w:t>n HTTP</w:t>
      </w:r>
      <w:r w:rsidRPr="005F64B1">
        <w:rPr>
          <w:lang w:eastAsia="zh-CN"/>
        </w:rPr>
        <w:t xml:space="preserve"> Location header field contain</w:t>
      </w:r>
      <w:r w:rsidR="0084471A">
        <w:rPr>
          <w:lang w:eastAsia="zh-CN"/>
        </w:rPr>
        <w:t>ing</w:t>
      </w:r>
      <w:r w:rsidRPr="005F64B1">
        <w:rPr>
          <w:lang w:eastAsia="zh-CN"/>
        </w:rPr>
        <w:t xml:space="preserve"> the URI of the created </w:t>
      </w:r>
      <w:r w:rsidR="00E012B1">
        <w:rPr>
          <w:lang w:eastAsia="zh-CN"/>
        </w:rPr>
        <w:t>resource,</w:t>
      </w:r>
      <w:r w:rsidR="00E012B1" w:rsidRPr="005F64B1">
        <w:rPr>
          <w:lang w:eastAsia="zh-CN"/>
        </w:rPr>
        <w:t xml:space="preserve"> </w:t>
      </w:r>
      <w:r w:rsidRPr="005F64B1">
        <w:rPr>
          <w:lang w:eastAsia="zh-CN"/>
        </w:rPr>
        <w:t xml:space="preserve"> i.e. "{apiRoot}/nmbsf-mbs</w:t>
      </w:r>
      <w:r w:rsidR="00043697">
        <w:rPr>
          <w:lang w:eastAsia="zh-CN"/>
        </w:rPr>
        <w:t>-</w:t>
      </w:r>
      <w:r w:rsidRPr="005F64B1">
        <w:rPr>
          <w:lang w:eastAsia="zh-CN"/>
        </w:rPr>
        <w:t>u</w:t>
      </w:r>
      <w:r>
        <w:rPr>
          <w:lang w:eastAsia="zh-CN"/>
        </w:rPr>
        <w:t>d</w:t>
      </w:r>
      <w:r w:rsidR="00043697">
        <w:rPr>
          <w:lang w:eastAsia="zh-CN"/>
        </w:rPr>
        <w:t>-</w:t>
      </w:r>
      <w:r>
        <w:rPr>
          <w:lang w:eastAsia="zh-CN"/>
        </w:rPr>
        <w:t>ing</w:t>
      </w:r>
      <w:r w:rsidR="00043697">
        <w:rPr>
          <w:lang w:eastAsia="zh-CN"/>
        </w:rPr>
        <w:t>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Pr>
          <w:lang w:eastAsia="zh-CN"/>
        </w:rPr>
        <w:t>.</w:t>
      </w:r>
    </w:p>
    <w:p w14:paraId="4A7E68CA" w14:textId="368252E2" w:rsidR="009B511B" w:rsidRDefault="001C53D0" w:rsidP="003C209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10B388F1" w14:textId="77777777" w:rsidR="009B511B" w:rsidRDefault="009B511B" w:rsidP="009B511B">
      <w:pPr>
        <w:pStyle w:val="Heading4"/>
      </w:pPr>
      <w:r>
        <w:t>5.3.2.7</w:t>
      </w:r>
      <w:r>
        <w:tab/>
      </w:r>
      <w:r w:rsidRPr="00CE3893">
        <w:t>N</w:t>
      </w:r>
      <w:r>
        <w:t>mbsf</w:t>
      </w:r>
      <w:r w:rsidRPr="00CE3893">
        <w:t>_</w:t>
      </w:r>
      <w:r>
        <w:t>MBSUserDataIngestSession</w:t>
      </w:r>
      <w:r w:rsidRPr="00CE3893">
        <w:t>_</w:t>
      </w:r>
      <w:r>
        <w:t>StatusSubscribeMod</w:t>
      </w:r>
      <w:r w:rsidRPr="00CE3893">
        <w:t xml:space="preserve"> service operation</w:t>
      </w:r>
    </w:p>
    <w:p w14:paraId="52993966" w14:textId="77777777" w:rsidR="009B511B" w:rsidRDefault="009B511B" w:rsidP="009B511B">
      <w:pPr>
        <w:pStyle w:val="Heading5"/>
      </w:pPr>
      <w:r>
        <w:t>5.3.2.7.1</w:t>
      </w:r>
      <w:r>
        <w:tab/>
        <w:t>General</w:t>
      </w:r>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r>
        <w:t>5.3.2.7.2</w:t>
      </w:r>
      <w:r>
        <w:tab/>
        <w:t xml:space="preserve">MBS User Data Ingest Session </w:t>
      </w:r>
      <w:r w:rsidRPr="00FE3974">
        <w:t>Status Subscription</w:t>
      </w:r>
      <w:r>
        <w:t xml:space="preserve"> Update</w:t>
      </w:r>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25pt;height:159pt" o:ole="">
            <v:imagedata r:id="rId35" o:title=""/>
          </v:shape>
          <o:OLEObject Type="Embed" ProgID="Visio.Drawing.11" ShapeID="_x0000_i1038" DrawAspect="Content" ObjectID="_1724651195"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40B288C2" w:rsidR="003273C9" w:rsidRDefault="003273C9" w:rsidP="003273C9">
      <w:pPr>
        <w:pStyle w:val="Heading4"/>
      </w:pPr>
      <w:bookmarkStart w:id="176" w:name="_Toc104332547"/>
      <w:r>
        <w:t>5.3.2.</w:t>
      </w:r>
      <w:r w:rsidR="009477A6">
        <w:t>8</w:t>
      </w:r>
      <w:r>
        <w:tab/>
      </w:r>
      <w:r w:rsidRPr="00D42B20">
        <w:t>Nmbsf_MBSUser</w:t>
      </w:r>
      <w:r>
        <w:t>DataIngestSession</w:t>
      </w:r>
      <w:r w:rsidRPr="00D42B20">
        <w:t>_</w:t>
      </w:r>
      <w:r>
        <w:t>StatusUnsubscribe</w:t>
      </w:r>
      <w:r w:rsidRPr="00D42B20">
        <w:t xml:space="preserve"> service operation</w:t>
      </w:r>
      <w:bookmarkEnd w:id="176"/>
    </w:p>
    <w:p w14:paraId="37217E0E" w14:textId="1C356075" w:rsidR="003273C9" w:rsidRDefault="003273C9" w:rsidP="003273C9">
      <w:pPr>
        <w:pStyle w:val="Heading5"/>
      </w:pPr>
      <w:bookmarkStart w:id="177" w:name="_Toc104332548"/>
      <w:r>
        <w:t>5.3.2.</w:t>
      </w:r>
      <w:r w:rsidR="009477A6">
        <w:t>8</w:t>
      </w:r>
      <w:r>
        <w:t>.1</w:t>
      </w:r>
      <w:r>
        <w:tab/>
        <w:t>General</w:t>
      </w:r>
      <w:bookmarkEnd w:id="177"/>
    </w:p>
    <w:p w14:paraId="1AEDB255" w14:textId="7EC38D0C"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C15FBD0" w:rsidR="003273C9" w:rsidRDefault="003273C9" w:rsidP="003273C9">
      <w:pPr>
        <w:pStyle w:val="B10"/>
      </w:pPr>
      <w:r>
        <w:t>-</w:t>
      </w:r>
      <w:r>
        <w:tab/>
      </w:r>
      <w:r w:rsidRPr="005E3498">
        <w:t>MBS User Data Ingest Session</w:t>
      </w:r>
      <w:r w:rsidR="00D93838">
        <w:t xml:space="preserve"> Status Subscription Deletion</w:t>
      </w:r>
      <w:r>
        <w:t>.</w:t>
      </w:r>
    </w:p>
    <w:p w14:paraId="7A666E62" w14:textId="6473C60E" w:rsidR="003273C9" w:rsidRDefault="003273C9" w:rsidP="003273C9">
      <w:pPr>
        <w:pStyle w:val="Heading5"/>
      </w:pPr>
      <w:bookmarkStart w:id="178" w:name="_Toc104332549"/>
      <w:r>
        <w:t>5.3.2.</w:t>
      </w:r>
      <w:r w:rsidR="009477A6">
        <w:t>8</w:t>
      </w:r>
      <w:r>
        <w:t>.2</w:t>
      </w:r>
      <w:r>
        <w:tab/>
      </w:r>
      <w:r w:rsidRPr="005E3498">
        <w:t>MBS User Data Ingest Session</w:t>
      </w:r>
      <w:bookmarkEnd w:id="178"/>
      <w:r w:rsidR="009B691F">
        <w:t xml:space="preserve"> Status Subscription Deletion</w:t>
      </w:r>
    </w:p>
    <w:p w14:paraId="46A59AB7" w14:textId="0860F97D"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pt;height:159.75pt" o:ole="">
            <v:imagedata r:id="rId37" o:title=""/>
          </v:shape>
          <o:OLEObject Type="Embed" ProgID="Visio.Drawing.11" ShapeID="_x0000_i1039" DrawAspect="Content" ObjectID="_1724651196" r:id="rId38"/>
        </w:object>
      </w:r>
    </w:p>
    <w:p w14:paraId="134C79AC" w14:textId="46B28B2C"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5B4C6646" w:rsidR="003273C9" w:rsidRDefault="003273C9" w:rsidP="00237E17">
      <w:pPr>
        <w:pStyle w:val="ListParagraph"/>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r w:rsidR="006D63DC">
        <w:rPr>
          <w:lang w:eastAsia="zh-CN"/>
        </w:rPr>
        <w:t>-</w:t>
      </w:r>
      <w:r>
        <w:rPr>
          <w:lang w:eastAsia="zh-CN"/>
        </w:rPr>
        <w:t>ud</w:t>
      </w:r>
      <w:r w:rsidR="006D63DC">
        <w:rPr>
          <w:lang w:eastAsia="zh-CN"/>
        </w:rPr>
        <w:t>-</w:t>
      </w:r>
      <w:r>
        <w:rPr>
          <w:lang w:eastAsia="zh-CN"/>
        </w:rPr>
        <w:t>ing</w:t>
      </w:r>
      <w:r w:rsidR="006D63DC">
        <w:rPr>
          <w:lang w:eastAsia="zh-CN"/>
        </w:rPr>
        <w:t>est</w:t>
      </w:r>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r w:rsidR="00D564DD">
        <w:t xml:space="preserve"> that</w:t>
      </w:r>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54581CFC" w:rsidR="003273C9" w:rsidRDefault="003273C9" w:rsidP="00237E17">
      <w:pPr>
        <w:pStyle w:val="ListParagraph"/>
        <w:numPr>
          <w:ilvl w:val="0"/>
          <w:numId w:val="37"/>
        </w:numPr>
        <w:spacing w:afterLines="50" w:after="120"/>
      </w:pPr>
      <w:r>
        <w:t xml:space="preserve">Upon </w:t>
      </w:r>
      <w:r w:rsidR="00107A1E">
        <w:t>success</w:t>
      </w:r>
      <w:r>
        <w:t>, the MBSF shall:</w:t>
      </w:r>
    </w:p>
    <w:p w14:paraId="1524C56A" w14:textId="535CD6A6" w:rsidR="003273C9" w:rsidRDefault="003273C9" w:rsidP="00D5308E">
      <w:pPr>
        <w:pStyle w:val="B10"/>
        <w:ind w:left="851" w:hanging="425"/>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2BA375BF" w:rsidR="003273C9" w:rsidRDefault="003273C9" w:rsidP="00D5308E">
      <w:pPr>
        <w:pStyle w:val="B10"/>
        <w:ind w:left="851" w:hanging="425"/>
        <w:rPr>
          <w:rFonts w:eastAsia="DengXian"/>
        </w:rPr>
      </w:pPr>
      <w:r>
        <w:t>-</w:t>
      </w:r>
      <w:r>
        <w:tab/>
      </w:r>
      <w:r>
        <w:rPr>
          <w:rFonts w:eastAsia="DengXian"/>
        </w:rPr>
        <w:t>respond</w:t>
      </w:r>
      <w:r w:rsidR="00A55C1A" w:rsidRPr="00A55C1A">
        <w:rPr>
          <w:rFonts w:eastAsia="바탕"/>
        </w:rPr>
        <w:t xml:space="preserve"> </w:t>
      </w:r>
      <w:r w:rsidR="00A55C1A">
        <w:rPr>
          <w:rFonts w:eastAsia="바탕"/>
        </w:rPr>
        <w:t>to the NF service consumer</w:t>
      </w:r>
      <w:r>
        <w:rPr>
          <w:rFonts w:eastAsia="바탕"/>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5.3.2.7.2-1</w:t>
      </w:r>
      <w:r>
        <w:rPr>
          <w:rFonts w:eastAsia="DengXian"/>
        </w:rPr>
        <w:t>.</w:t>
      </w:r>
    </w:p>
    <w:p w14:paraId="6C16ADD2" w14:textId="38E8F941" w:rsidR="003273C9" w:rsidRDefault="00387441" w:rsidP="0038744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23F322E0" w14:textId="5CAEF66C" w:rsidR="00464C9C" w:rsidRDefault="00464C9C" w:rsidP="00464C9C">
      <w:pPr>
        <w:pStyle w:val="Heading4"/>
      </w:pPr>
      <w:bookmarkStart w:id="179" w:name="_Toc104332550"/>
      <w:r>
        <w:t>5.3.2.</w:t>
      </w:r>
      <w:r w:rsidR="00AC7B5B">
        <w:t>9</w:t>
      </w:r>
      <w:r>
        <w:tab/>
      </w:r>
      <w:r w:rsidRPr="00D42B20">
        <w:t>Nmbsf_MBSUser</w:t>
      </w:r>
      <w:r>
        <w:t>DataIngestSession</w:t>
      </w:r>
      <w:r w:rsidRPr="00D42B20">
        <w:t>_</w:t>
      </w:r>
      <w:r>
        <w:t>StatusNotify</w:t>
      </w:r>
      <w:r w:rsidRPr="00D42B20">
        <w:t xml:space="preserve"> service operation</w:t>
      </w:r>
      <w:bookmarkEnd w:id="179"/>
    </w:p>
    <w:p w14:paraId="418DACF0" w14:textId="3F3075D6" w:rsidR="00464C9C" w:rsidRDefault="00464C9C" w:rsidP="00464C9C">
      <w:pPr>
        <w:pStyle w:val="Heading5"/>
      </w:pPr>
      <w:bookmarkStart w:id="180" w:name="_Toc104332551"/>
      <w:r>
        <w:t>5.3.2.</w:t>
      </w:r>
      <w:r w:rsidR="00AC7B5B">
        <w:t>9</w:t>
      </w:r>
      <w:r>
        <w:t>.1</w:t>
      </w:r>
      <w:r>
        <w:tab/>
        <w:t>General</w:t>
      </w:r>
      <w:bookmarkEnd w:id="180"/>
    </w:p>
    <w:p w14:paraId="73304A8D" w14:textId="7DF6D5E6"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1F866D7C"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5FA589FB" w:rsidR="00464C9C" w:rsidRDefault="00464C9C" w:rsidP="00464C9C">
      <w:pPr>
        <w:pStyle w:val="Heading5"/>
      </w:pPr>
      <w:bookmarkStart w:id="181" w:name="_Toc104332552"/>
      <w:r>
        <w:t>5.3.2.</w:t>
      </w:r>
      <w:r w:rsidR="00AC7B5B">
        <w:t>9</w:t>
      </w:r>
      <w:r>
        <w:t>.2</w:t>
      </w:r>
      <w:r>
        <w:tab/>
      </w:r>
      <w:r w:rsidRPr="0042574C">
        <w:t xml:space="preserve">MBS User Data Ingest Session </w:t>
      </w:r>
      <w:r w:rsidR="00DA5A7D">
        <w:t>Status Notification</w:t>
      </w:r>
      <w:bookmarkEnd w:id="181"/>
    </w:p>
    <w:p w14:paraId="79ABA920" w14:textId="66C57052"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pt;height:159.75pt" o:ole="">
            <v:imagedata r:id="rId39" o:title=""/>
          </v:shape>
          <o:OLEObject Type="Embed" ProgID="Visio.Drawing.11" ShapeID="_x0000_i1040" DrawAspect="Content" ObjectID="_1724651197" r:id="rId40"/>
        </w:object>
      </w:r>
    </w:p>
    <w:p w14:paraId="6BB75059" w14:textId="3BB04CAD"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5A3AA7DD" w:rsidR="00464C9C" w:rsidRDefault="0004782E" w:rsidP="005A69D5">
      <w:pPr>
        <w:pStyle w:val="ListParagraph"/>
        <w:numPr>
          <w:ilvl w:val="0"/>
          <w:numId w:val="38"/>
        </w:numPr>
        <w:spacing w:afterLines="50" w:after="120"/>
      </w:pPr>
      <w:r>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4AF8A0B8" w:rsidR="00464C9C" w:rsidRDefault="00464C9C" w:rsidP="006C7126">
      <w:pPr>
        <w:pStyle w:val="B10"/>
        <w:ind w:left="851"/>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43A42DB6" w:rsidR="00464C9C" w:rsidRDefault="00464C9C" w:rsidP="006C7126">
      <w:pPr>
        <w:pStyle w:val="B10"/>
        <w:ind w:left="851"/>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B237DD7" w:rsidR="00206ACC" w:rsidRPr="00206ACC" w:rsidRDefault="00206ACC" w:rsidP="00206ACC">
      <w:pPr>
        <w:pStyle w:val="B10"/>
        <w:ind w:left="426" w:firstLine="0"/>
      </w:pPr>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264856C5" w14:textId="57B1821E" w:rsidR="00464C9C" w:rsidRPr="006E6CD9" w:rsidRDefault="00464C9C" w:rsidP="006E6CD9">
      <w:pPr>
        <w:pStyle w:val="ListParagraph"/>
        <w:numPr>
          <w:ilvl w:val="0"/>
          <w:numId w:val="38"/>
        </w:numPr>
        <w:spacing w:afterLines="50" w:after="120"/>
        <w:rPr>
          <w:rFonts w:eastAsia="DengXian"/>
        </w:rPr>
      </w:pPr>
      <w:r w:rsidRPr="006E6CD9">
        <w:rPr>
          <w:rFonts w:eastAsia="DengXian"/>
        </w:rPr>
        <w:t xml:space="preserve">Upon </w:t>
      </w:r>
      <w:r w:rsidR="00F05909">
        <w:t>success</w:t>
      </w:r>
      <w:r w:rsidRPr="006E6CD9">
        <w:rPr>
          <w:rFonts w:eastAsia="DengXian"/>
        </w:rPr>
        <w:t>, the NF Service Consumer shall</w:t>
      </w:r>
      <w:r>
        <w:t xml:space="preserve"> </w:t>
      </w:r>
      <w:r w:rsidRPr="006E6CD9">
        <w:rPr>
          <w:rFonts w:eastAsia="DengXian"/>
        </w:rPr>
        <w:t xml:space="preserve">respond </w:t>
      </w:r>
      <w:r w:rsidR="00426CDB">
        <w:t xml:space="preserve">to the MBSF </w:t>
      </w:r>
      <w:r w:rsidRPr="006E6CD9">
        <w:rPr>
          <w:rFonts w:eastAsia="DengXian"/>
        </w:rPr>
        <w:t xml:space="preserve">with </w:t>
      </w:r>
      <w:r w:rsidR="00426CDB">
        <w:rPr>
          <w:rFonts w:eastAsia="DengXian"/>
        </w:rPr>
        <w:t xml:space="preserve">an </w:t>
      </w:r>
      <w:r w:rsidRPr="006E6CD9">
        <w:rPr>
          <w:rFonts w:eastAsia="DengXian"/>
        </w:rPr>
        <w:t>HTTP "204 No Content" status code.</w:t>
      </w:r>
    </w:p>
    <w:p w14:paraId="61328F7D" w14:textId="419D33ED" w:rsidR="00464C9C" w:rsidRDefault="00E34776" w:rsidP="006E6CD9">
      <w:pPr>
        <w:ind w:leftChars="213" w:left="426"/>
      </w:pP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rsidR="00464C9C">
        <w:t>.</w:t>
      </w:r>
    </w:p>
    <w:p w14:paraId="0AD56F54" w14:textId="77777777" w:rsidR="008A6D4A" w:rsidRDefault="008A6D4A" w:rsidP="008A6D4A">
      <w:pPr>
        <w:pStyle w:val="Heading1"/>
      </w:pPr>
      <w:bookmarkStart w:id="182" w:name="_Toc104332553"/>
      <w:r>
        <w:t>6</w:t>
      </w:r>
      <w:r>
        <w:tab/>
        <w:t>API Definitions</w:t>
      </w:r>
      <w:bookmarkEnd w:id="157"/>
      <w:bookmarkEnd w:id="158"/>
      <w:bookmarkEnd w:id="159"/>
      <w:bookmarkEnd w:id="182"/>
    </w:p>
    <w:p w14:paraId="391C9859" w14:textId="0BE3F8DC" w:rsidR="008A6D4A" w:rsidRDefault="008A6D4A" w:rsidP="008A6D4A">
      <w:pPr>
        <w:pStyle w:val="Heading2"/>
      </w:pPr>
      <w:bookmarkStart w:id="183" w:name="_Toc510696598"/>
      <w:bookmarkStart w:id="184" w:name="_Toc35971390"/>
      <w:bookmarkStart w:id="185" w:name="_Toc100742441"/>
      <w:bookmarkStart w:id="186" w:name="_Toc104332554"/>
      <w:r>
        <w:t>6.1</w:t>
      </w:r>
      <w:r>
        <w:tab/>
      </w:r>
      <w:r w:rsidR="005A30ED" w:rsidRPr="00307394">
        <w:rPr>
          <w:lang w:val="en-US"/>
        </w:rPr>
        <w:t>Nmbsf_MBSUserService</w:t>
      </w:r>
      <w:r>
        <w:t xml:space="preserve"> Service API</w:t>
      </w:r>
      <w:bookmarkEnd w:id="183"/>
      <w:bookmarkEnd w:id="184"/>
      <w:bookmarkEnd w:id="185"/>
      <w:bookmarkEnd w:id="186"/>
    </w:p>
    <w:p w14:paraId="2FA7B115" w14:textId="77777777" w:rsidR="008A6D4A" w:rsidRDefault="008A6D4A" w:rsidP="00662390">
      <w:pPr>
        <w:pStyle w:val="Heading3"/>
      </w:pPr>
      <w:bookmarkStart w:id="187" w:name="_Toc510696599"/>
      <w:bookmarkStart w:id="188" w:name="_Toc35971391"/>
      <w:bookmarkStart w:id="189" w:name="_Toc100742442"/>
      <w:bookmarkStart w:id="190" w:name="_Toc104332555"/>
      <w:r>
        <w:t>6.1.1</w:t>
      </w:r>
      <w:r>
        <w:tab/>
        <w:t>Introduction</w:t>
      </w:r>
      <w:bookmarkEnd w:id="187"/>
      <w:bookmarkEnd w:id="188"/>
      <w:bookmarkEnd w:id="189"/>
      <w:bookmarkEnd w:id="190"/>
    </w:p>
    <w:p w14:paraId="17A68331" w14:textId="76168BBA" w:rsidR="008A6D4A" w:rsidRDefault="008A6D4A" w:rsidP="008A6D4A">
      <w:pPr>
        <w:rPr>
          <w:noProof/>
          <w:lang w:eastAsia="zh-CN"/>
        </w:rPr>
      </w:pPr>
      <w:bookmarkStart w:id="19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2D8AA0EA"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2" w:name="_Toc35971392"/>
      <w:bookmarkStart w:id="193" w:name="_Toc100742443"/>
      <w:bookmarkStart w:id="194" w:name="_Toc104332556"/>
      <w:r>
        <w:lastRenderedPageBreak/>
        <w:t>6.1.2</w:t>
      </w:r>
      <w:r>
        <w:tab/>
        <w:t>Usage of HTTP</w:t>
      </w:r>
      <w:bookmarkEnd w:id="191"/>
      <w:bookmarkEnd w:id="192"/>
      <w:bookmarkEnd w:id="193"/>
      <w:bookmarkEnd w:id="194"/>
    </w:p>
    <w:p w14:paraId="1560E1A9" w14:textId="77777777" w:rsidR="008A6D4A" w:rsidRPr="000C5200" w:rsidRDefault="008A6D4A" w:rsidP="00662390">
      <w:pPr>
        <w:pStyle w:val="Heading4"/>
      </w:pPr>
      <w:bookmarkStart w:id="195" w:name="_Toc510696601"/>
      <w:bookmarkStart w:id="196" w:name="_Toc35971393"/>
      <w:bookmarkStart w:id="197" w:name="_Toc100742444"/>
      <w:bookmarkStart w:id="198" w:name="_Toc104332557"/>
      <w:r>
        <w:t>6.1.2.1</w:t>
      </w:r>
      <w:r>
        <w:tab/>
        <w:t>General</w:t>
      </w:r>
      <w:bookmarkEnd w:id="195"/>
      <w:bookmarkEnd w:id="196"/>
      <w:bookmarkEnd w:id="197"/>
      <w:bookmarkEnd w:id="198"/>
    </w:p>
    <w:p w14:paraId="4D7A17E1" w14:textId="1C34640E" w:rsidR="008A6D4A" w:rsidRPr="00986E88" w:rsidRDefault="008A6D4A" w:rsidP="008A6D4A">
      <w:pPr>
        <w:rPr>
          <w:noProof/>
        </w:rPr>
      </w:pPr>
      <w:bookmarkStart w:id="1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0" w:name="_Toc35971394"/>
      <w:bookmarkStart w:id="201" w:name="_Toc100742445"/>
      <w:bookmarkStart w:id="202" w:name="_Toc104332558"/>
      <w:r>
        <w:t>6.1.2.2</w:t>
      </w:r>
      <w:r>
        <w:tab/>
        <w:t>HTTP standard headers</w:t>
      </w:r>
      <w:bookmarkEnd w:id="199"/>
      <w:bookmarkEnd w:id="200"/>
      <w:bookmarkEnd w:id="201"/>
      <w:bookmarkEnd w:id="202"/>
    </w:p>
    <w:p w14:paraId="37563F57" w14:textId="77777777" w:rsidR="008A6D4A" w:rsidRDefault="008A6D4A" w:rsidP="00662390">
      <w:pPr>
        <w:pStyle w:val="Heading5"/>
        <w:rPr>
          <w:lang w:eastAsia="zh-CN"/>
        </w:rPr>
      </w:pPr>
      <w:bookmarkStart w:id="203" w:name="_Toc510696603"/>
      <w:bookmarkStart w:id="204" w:name="_Toc35971395"/>
      <w:bookmarkStart w:id="205" w:name="_Toc100742446"/>
      <w:bookmarkStart w:id="206" w:name="_Toc104332559"/>
      <w:r>
        <w:t>6.1.2.2.1</w:t>
      </w:r>
      <w:r>
        <w:rPr>
          <w:rFonts w:hint="eastAsia"/>
          <w:lang w:eastAsia="zh-CN"/>
        </w:rPr>
        <w:tab/>
      </w:r>
      <w:r>
        <w:rPr>
          <w:lang w:eastAsia="zh-CN"/>
        </w:rPr>
        <w:t>General</w:t>
      </w:r>
      <w:bookmarkEnd w:id="203"/>
      <w:bookmarkEnd w:id="204"/>
      <w:bookmarkEnd w:id="205"/>
      <w:bookmarkEnd w:id="206"/>
    </w:p>
    <w:p w14:paraId="02C8BA3C" w14:textId="602F4C27" w:rsidR="008A6D4A" w:rsidRPr="00986E88" w:rsidRDefault="008A6D4A" w:rsidP="008A6D4A">
      <w:pPr>
        <w:rPr>
          <w:noProof/>
        </w:rPr>
      </w:pPr>
      <w:bookmarkStart w:id="20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08" w:name="_Toc35971396"/>
      <w:bookmarkStart w:id="209" w:name="_Toc100742447"/>
      <w:bookmarkStart w:id="210" w:name="_Toc104332560"/>
      <w:r>
        <w:t>6.1.2.2.2</w:t>
      </w:r>
      <w:r>
        <w:tab/>
        <w:t>Content type</w:t>
      </w:r>
      <w:bookmarkEnd w:id="207"/>
      <w:bookmarkEnd w:id="208"/>
      <w:bookmarkEnd w:id="209"/>
      <w:bookmarkEnd w:id="210"/>
    </w:p>
    <w:p w14:paraId="305F86EC" w14:textId="4BFFF0DF" w:rsidR="008A6D4A" w:rsidRDefault="008A6D4A" w:rsidP="008A6D4A">
      <w:bookmarkStart w:id="2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212" w:name="_Toc35971397"/>
      <w:bookmarkStart w:id="213" w:name="_Toc100742448"/>
      <w:bookmarkStart w:id="214" w:name="_Toc104332561"/>
      <w:r>
        <w:t>6.1.2.3</w:t>
      </w:r>
      <w:r>
        <w:tab/>
        <w:t>HTTP custom headers</w:t>
      </w:r>
      <w:bookmarkEnd w:id="211"/>
      <w:bookmarkEnd w:id="212"/>
      <w:bookmarkEnd w:id="213"/>
      <w:bookmarkEnd w:id="214"/>
    </w:p>
    <w:p w14:paraId="0A8370E8" w14:textId="097A3058" w:rsidR="000602BD" w:rsidRDefault="000602BD" w:rsidP="000602BD">
      <w:pPr>
        <w:rPr>
          <w:noProof/>
        </w:rPr>
      </w:pPr>
      <w:bookmarkStart w:id="215" w:name="_Toc489605322"/>
      <w:bookmarkStart w:id="216" w:name="_Toc492899753"/>
      <w:bookmarkStart w:id="217" w:name="_Toc492900032"/>
      <w:bookmarkStart w:id="218" w:name="_Toc492967834"/>
      <w:bookmarkStart w:id="219" w:name="_Toc492972922"/>
      <w:bookmarkStart w:id="220" w:name="_Toc492973142"/>
      <w:bookmarkStart w:id="221" w:name="_Toc492974840"/>
      <w:bookmarkStart w:id="22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23" w:name="_Toc510696607"/>
      <w:bookmarkStart w:id="224" w:name="_Toc35971398"/>
      <w:bookmarkStart w:id="225" w:name="_Toc100742449"/>
      <w:bookmarkStart w:id="226" w:name="_Toc104332562"/>
      <w:bookmarkEnd w:id="215"/>
      <w:bookmarkEnd w:id="216"/>
      <w:bookmarkEnd w:id="217"/>
      <w:bookmarkEnd w:id="218"/>
      <w:bookmarkEnd w:id="219"/>
      <w:bookmarkEnd w:id="220"/>
      <w:bookmarkEnd w:id="221"/>
      <w:bookmarkEnd w:id="222"/>
      <w:r>
        <w:t>6.1.3</w:t>
      </w:r>
      <w:r>
        <w:tab/>
        <w:t>Resources</w:t>
      </w:r>
      <w:bookmarkEnd w:id="223"/>
      <w:bookmarkEnd w:id="224"/>
      <w:bookmarkEnd w:id="225"/>
      <w:bookmarkEnd w:id="226"/>
    </w:p>
    <w:p w14:paraId="752598FC" w14:textId="77777777" w:rsidR="008A6D4A" w:rsidRPr="000A7435" w:rsidRDefault="008A6D4A" w:rsidP="00662390">
      <w:pPr>
        <w:pStyle w:val="Heading4"/>
      </w:pPr>
      <w:bookmarkStart w:id="227" w:name="_Toc510696608"/>
      <w:bookmarkStart w:id="228" w:name="_Toc35971399"/>
      <w:bookmarkStart w:id="229" w:name="_Toc100742450"/>
      <w:bookmarkStart w:id="230" w:name="_Toc104332563"/>
      <w:r>
        <w:t>6.1.3.1</w:t>
      </w:r>
      <w:r>
        <w:tab/>
        <w:t>Overview</w:t>
      </w:r>
      <w:bookmarkEnd w:id="227"/>
      <w:bookmarkEnd w:id="228"/>
      <w:bookmarkEnd w:id="229"/>
      <w:bookmarkEnd w:id="230"/>
    </w:p>
    <w:p w14:paraId="6299A1C0" w14:textId="5389D7AE" w:rsidR="008A6D4A" w:rsidRPr="00A258AF" w:rsidRDefault="000B3AD5" w:rsidP="008A6D4A">
      <w:pPr>
        <w:pStyle w:val="TH"/>
        <w:rPr>
          <w:lang w:val="en-US"/>
        </w:rPr>
      </w:pPr>
      <w:r w:rsidRPr="0069718D">
        <w:object w:dxaOrig="8691" w:dyaOrig="3961" w14:anchorId="76AACCD3">
          <v:shape id="_x0000_i1041" type="#_x0000_t75" style="width:316.5pt;height:144.75pt" o:ole="">
            <v:imagedata r:id="rId41" o:title=""/>
          </v:shape>
          <o:OLEObject Type="Embed" ProgID="Visio.Drawing.11" ShapeID="_x0000_i1041" DrawAspect="Content" ObjectID="_1724651198"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1" w:name="_Toc510696609"/>
      <w:bookmarkStart w:id="232"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6A241E3A"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06A8861E"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0A2DE7B9"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1E1F47E0"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31152189"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233" w:name="_Toc100742451"/>
      <w:bookmarkStart w:id="234" w:name="_Toc104332564"/>
      <w:r>
        <w:t>6.1.3.2</w:t>
      </w:r>
      <w:r>
        <w:tab/>
        <w:t xml:space="preserve">Resource: </w:t>
      </w:r>
      <w:bookmarkEnd w:id="231"/>
      <w:bookmarkEnd w:id="232"/>
      <w:bookmarkEnd w:id="233"/>
      <w:r w:rsidR="00097433">
        <w:t>MBS User Services</w:t>
      </w:r>
      <w:bookmarkEnd w:id="234"/>
    </w:p>
    <w:p w14:paraId="5DA53F4D" w14:textId="77777777" w:rsidR="008A6D4A" w:rsidRDefault="008A6D4A" w:rsidP="00662390">
      <w:pPr>
        <w:pStyle w:val="Heading5"/>
      </w:pPr>
      <w:bookmarkStart w:id="235" w:name="_Toc510696610"/>
      <w:bookmarkStart w:id="236" w:name="_Toc35971401"/>
      <w:bookmarkStart w:id="237" w:name="_Toc100742452"/>
      <w:bookmarkStart w:id="238" w:name="_Toc104332565"/>
      <w:r>
        <w:t>6.1.3.2.1</w:t>
      </w:r>
      <w:r>
        <w:tab/>
        <w:t>Description</w:t>
      </w:r>
      <w:bookmarkEnd w:id="235"/>
      <w:bookmarkEnd w:id="236"/>
      <w:bookmarkEnd w:id="237"/>
      <w:bookmarkEnd w:id="238"/>
    </w:p>
    <w:p w14:paraId="38773283" w14:textId="77777777" w:rsidR="00097433" w:rsidRDefault="00097433" w:rsidP="00097433">
      <w:bookmarkStart w:id="239" w:name="_Toc35971402"/>
      <w:bookmarkStart w:id="240" w:name="_Toc100742453"/>
      <w:bookmarkStart w:id="241" w:name="_Toc510696612"/>
      <w:r>
        <w:t>This resource represents the collection of MBS User Services managed by the MBSF.</w:t>
      </w:r>
    </w:p>
    <w:p w14:paraId="38E2AC4F" w14:textId="77777777" w:rsidR="000602BD" w:rsidRDefault="000602BD" w:rsidP="000602BD">
      <w:pPr>
        <w:pStyle w:val="Heading5"/>
      </w:pPr>
      <w:bookmarkStart w:id="242" w:name="_Toc104332566"/>
      <w:r>
        <w:t>6.1.3.2.2</w:t>
      </w:r>
      <w:r>
        <w:tab/>
        <w:t>Resource Definition</w:t>
      </w:r>
      <w:bookmarkEnd w:id="239"/>
      <w:bookmarkEnd w:id="240"/>
      <w:bookmarkEnd w:id="242"/>
    </w:p>
    <w:p w14:paraId="78D9705A" w14:textId="6A022A24"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3" w:name="_Toc35971403"/>
      <w:bookmarkStart w:id="244" w:name="_Toc100742454"/>
      <w:bookmarkStart w:id="245" w:name="_Toc104332567"/>
      <w:r>
        <w:t>6.1.3.2.3</w:t>
      </w:r>
      <w:r>
        <w:tab/>
        <w:t>Resource Standard Methods</w:t>
      </w:r>
      <w:bookmarkEnd w:id="241"/>
      <w:bookmarkEnd w:id="243"/>
      <w:bookmarkEnd w:id="244"/>
      <w:bookmarkEnd w:id="245"/>
    </w:p>
    <w:p w14:paraId="03E9DAD6" w14:textId="5A5A2B4C" w:rsidR="008A6D4A" w:rsidRPr="00384E92" w:rsidRDefault="008A6D4A" w:rsidP="004D508C">
      <w:pPr>
        <w:pStyle w:val="Heading6"/>
      </w:pPr>
      <w:bookmarkStart w:id="246" w:name="_Toc510696613"/>
      <w:bookmarkStart w:id="247" w:name="_Toc35971404"/>
      <w:bookmarkStart w:id="248" w:name="_Toc100742455"/>
      <w:bookmarkStart w:id="249" w:name="_Toc104332568"/>
      <w:r w:rsidRPr="00384E92">
        <w:t>6.</w:t>
      </w:r>
      <w:r>
        <w:t>1.3.2.3</w:t>
      </w:r>
      <w:r w:rsidRPr="00384E92">
        <w:t>.1</w:t>
      </w:r>
      <w:r w:rsidRPr="00384E92">
        <w:tab/>
      </w:r>
      <w:bookmarkEnd w:id="246"/>
      <w:bookmarkEnd w:id="247"/>
      <w:bookmarkEnd w:id="248"/>
      <w:r w:rsidR="00097433">
        <w:t>GET</w:t>
      </w:r>
      <w:bookmarkEnd w:id="249"/>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0" w:name="_Toc510696614"/>
      <w:bookmarkStart w:id="251" w:name="_Toc35971405"/>
      <w:bookmarkStart w:id="252" w:name="_Toc100742456"/>
      <w:bookmarkStart w:id="253" w:name="_Toc104332569"/>
      <w:r w:rsidRPr="00384E92">
        <w:t>6.</w:t>
      </w:r>
      <w:r>
        <w:t>1.3.2.3</w:t>
      </w:r>
      <w:r w:rsidRPr="00384E92">
        <w:t>.</w:t>
      </w:r>
      <w:r>
        <w:t>2</w:t>
      </w:r>
      <w:r w:rsidRPr="00384E92">
        <w:tab/>
      </w:r>
      <w:bookmarkEnd w:id="250"/>
      <w:bookmarkEnd w:id="251"/>
      <w:bookmarkEnd w:id="252"/>
      <w:r w:rsidR="00097433">
        <w:t>POST</w:t>
      </w:r>
      <w:bookmarkEnd w:id="253"/>
    </w:p>
    <w:p w14:paraId="2E0BF674" w14:textId="77777777" w:rsidR="00097433" w:rsidRDefault="00097433" w:rsidP="00097433">
      <w:bookmarkStart w:id="254" w:name="_Toc510696615"/>
      <w:bookmarkStart w:id="255" w:name="_Toc35971406"/>
      <w:bookmarkStart w:id="25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026D45F8"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57" w:name="_Toc104332570"/>
      <w:r>
        <w:t>6.1.3.2.4</w:t>
      </w:r>
      <w:r>
        <w:tab/>
        <w:t>Resource Custom Operations</w:t>
      </w:r>
      <w:bookmarkEnd w:id="254"/>
      <w:bookmarkEnd w:id="255"/>
      <w:bookmarkEnd w:id="256"/>
      <w:bookmarkEnd w:id="25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58" w:name="_Toc510696621"/>
      <w:bookmarkStart w:id="259" w:name="_Toc35971412"/>
      <w:bookmarkStart w:id="260" w:name="_Toc100742461"/>
      <w:bookmarkStart w:id="261" w:name="_Toc104332571"/>
      <w:r>
        <w:t>6.1.3.3</w:t>
      </w:r>
      <w:r>
        <w:tab/>
        <w:t xml:space="preserve">Resource: </w:t>
      </w:r>
      <w:bookmarkEnd w:id="258"/>
      <w:bookmarkEnd w:id="259"/>
      <w:bookmarkEnd w:id="260"/>
      <w:r w:rsidR="004C0945">
        <w:t>Individual MBS User Service</w:t>
      </w:r>
      <w:bookmarkEnd w:id="261"/>
    </w:p>
    <w:p w14:paraId="09ECAA91" w14:textId="77777777" w:rsidR="004C0945" w:rsidRDefault="004C0945" w:rsidP="004C0945">
      <w:pPr>
        <w:pStyle w:val="Heading5"/>
      </w:pPr>
      <w:bookmarkStart w:id="262" w:name="_Toc104332572"/>
      <w:bookmarkStart w:id="263" w:name="_Toc510696622"/>
      <w:bookmarkStart w:id="264" w:name="_Toc35971413"/>
      <w:bookmarkStart w:id="265" w:name="_Toc100742462"/>
      <w:r>
        <w:t>6.1.3.3.1</w:t>
      </w:r>
      <w:r>
        <w:tab/>
        <w:t>Description</w:t>
      </w:r>
      <w:bookmarkEnd w:id="26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266" w:name="_Toc104332573"/>
      <w:r>
        <w:t>6.1.3.3.2</w:t>
      </w:r>
      <w:r>
        <w:tab/>
        <w:t>Resource Definition</w:t>
      </w:r>
      <w:bookmarkEnd w:id="266"/>
    </w:p>
    <w:p w14:paraId="636875AC" w14:textId="56BEC429"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6F78349B"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67" w:name="_Toc104332574"/>
      <w:r>
        <w:t>6.1.3.3.3</w:t>
      </w:r>
      <w:r>
        <w:tab/>
        <w:t>Resource Standard Methods</w:t>
      </w:r>
      <w:bookmarkEnd w:id="267"/>
    </w:p>
    <w:p w14:paraId="3D5B1777" w14:textId="77777777" w:rsidR="004C0945" w:rsidRPr="00384E92" w:rsidRDefault="004C0945" w:rsidP="004C0945">
      <w:pPr>
        <w:pStyle w:val="Heading6"/>
      </w:pPr>
      <w:bookmarkStart w:id="268" w:name="_Toc104332575"/>
      <w:r w:rsidRPr="00384E92">
        <w:t>6.</w:t>
      </w:r>
      <w:r>
        <w:t>1.3.3.3</w:t>
      </w:r>
      <w:r w:rsidRPr="00384E92">
        <w:t>.1</w:t>
      </w:r>
      <w:r w:rsidRPr="00384E92">
        <w:tab/>
      </w:r>
      <w:r>
        <w:t>GET</w:t>
      </w:r>
      <w:bookmarkEnd w:id="268"/>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69" w:name="_Toc104332576"/>
      <w:bookmarkStart w:id="270" w:name="_Toc100763606"/>
      <w:bookmarkStart w:id="271" w:name="_Toc100763542"/>
      <w:r>
        <w:t>6.1.3.3.3.2</w:t>
      </w:r>
      <w:r>
        <w:tab/>
        <w:t>PUT</w:t>
      </w:r>
      <w:bookmarkEnd w:id="269"/>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2" w:name="_Toc104332577"/>
      <w:r>
        <w:t>6.1.3.3.3.3</w:t>
      </w:r>
      <w:r>
        <w:tab/>
        <w:t>PATCH</w:t>
      </w:r>
      <w:bookmarkEnd w:id="270"/>
      <w:bookmarkEnd w:id="272"/>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3" w:name="_Toc100763607"/>
      <w:bookmarkStart w:id="274" w:name="_Toc104332578"/>
      <w:bookmarkEnd w:id="271"/>
      <w:r>
        <w:t>6.1.3.3.3.4</w:t>
      </w:r>
      <w:r>
        <w:tab/>
        <w:t>DELETE</w:t>
      </w:r>
      <w:bookmarkEnd w:id="273"/>
      <w:bookmarkEnd w:id="274"/>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5" w:name="_Toc104332579"/>
      <w:r>
        <w:t>6.1.4</w:t>
      </w:r>
      <w:r>
        <w:tab/>
        <w:t>Custom Operations without associated resources</w:t>
      </w:r>
      <w:bookmarkEnd w:id="263"/>
      <w:bookmarkEnd w:id="264"/>
      <w:bookmarkEnd w:id="265"/>
      <w:bookmarkEnd w:id="275"/>
    </w:p>
    <w:p w14:paraId="51C816C8" w14:textId="77777777" w:rsidR="004C0945" w:rsidRDefault="004C0945" w:rsidP="004C0945">
      <w:bookmarkStart w:id="276" w:name="_Toc510696623"/>
      <w:bookmarkStart w:id="277" w:name="_Toc35971414"/>
      <w:bookmarkStart w:id="27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79" w:name="_Toc510696628"/>
      <w:bookmarkStart w:id="280" w:name="_Toc35971419"/>
      <w:bookmarkStart w:id="281" w:name="_Toc100742468"/>
      <w:bookmarkStart w:id="282" w:name="_Toc104332580"/>
      <w:bookmarkEnd w:id="276"/>
      <w:bookmarkEnd w:id="277"/>
      <w:bookmarkEnd w:id="278"/>
      <w:r>
        <w:t>6.1.5</w:t>
      </w:r>
      <w:r>
        <w:tab/>
        <w:t>Notifications</w:t>
      </w:r>
      <w:bookmarkEnd w:id="279"/>
      <w:bookmarkEnd w:id="280"/>
      <w:bookmarkEnd w:id="281"/>
      <w:bookmarkEnd w:id="282"/>
    </w:p>
    <w:p w14:paraId="65CB7376" w14:textId="77777777" w:rsidR="004C0945" w:rsidRDefault="004C0945" w:rsidP="004C0945">
      <w:bookmarkStart w:id="283" w:name="_Toc510696629"/>
      <w:bookmarkStart w:id="284" w:name="_Toc35971420"/>
      <w:bookmarkStart w:id="285" w:name="_Toc100742469"/>
      <w:r>
        <w:t>There are no notifications defined for this API in this release of the specification.</w:t>
      </w:r>
    </w:p>
    <w:p w14:paraId="06C7F718" w14:textId="77777777" w:rsidR="008A6D4A" w:rsidRDefault="008A6D4A" w:rsidP="00662390">
      <w:pPr>
        <w:pStyle w:val="Heading3"/>
      </w:pPr>
      <w:bookmarkStart w:id="286" w:name="_Toc510696632"/>
      <w:bookmarkStart w:id="287" w:name="_Toc35971427"/>
      <w:bookmarkStart w:id="288" w:name="_Toc100742476"/>
      <w:bookmarkStart w:id="289" w:name="_Toc104332581"/>
      <w:bookmarkEnd w:id="283"/>
      <w:bookmarkEnd w:id="284"/>
      <w:bookmarkEnd w:id="285"/>
      <w:r>
        <w:t>6.1.6</w:t>
      </w:r>
      <w:r>
        <w:tab/>
        <w:t>Data Model</w:t>
      </w:r>
      <w:bookmarkEnd w:id="286"/>
      <w:bookmarkEnd w:id="287"/>
      <w:bookmarkEnd w:id="288"/>
      <w:bookmarkEnd w:id="289"/>
    </w:p>
    <w:p w14:paraId="405EFF41" w14:textId="77777777" w:rsidR="008A6D4A" w:rsidRDefault="008A6D4A" w:rsidP="008A6D4A">
      <w:pPr>
        <w:pStyle w:val="Heading4"/>
      </w:pPr>
      <w:bookmarkStart w:id="290" w:name="_Toc510696633"/>
      <w:bookmarkStart w:id="291" w:name="_Toc35971428"/>
      <w:bookmarkStart w:id="292" w:name="_Toc100742477"/>
      <w:bookmarkStart w:id="293" w:name="_Toc104332582"/>
      <w:r>
        <w:t>6.1.6.1</w:t>
      </w:r>
      <w:r>
        <w:tab/>
        <w:t>General</w:t>
      </w:r>
      <w:bookmarkEnd w:id="290"/>
      <w:bookmarkEnd w:id="291"/>
      <w:bookmarkEnd w:id="292"/>
      <w:bookmarkEnd w:id="293"/>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4"/>
        <w:gridCol w:w="2134"/>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57A0FF4E"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566F3BDC"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4028AD39"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0385E9C5"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4" w:name="_Toc510696634"/>
      <w:bookmarkStart w:id="295" w:name="_Toc35971429"/>
      <w:bookmarkStart w:id="296" w:name="_Toc100742478"/>
      <w:bookmarkStart w:id="297"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4"/>
      <w:bookmarkEnd w:id="295"/>
      <w:bookmarkEnd w:id="296"/>
      <w:bookmarkEnd w:id="297"/>
    </w:p>
    <w:p w14:paraId="672B9C59" w14:textId="77777777" w:rsidR="008A6D4A" w:rsidRDefault="008A6D4A" w:rsidP="008A6D4A">
      <w:pPr>
        <w:pStyle w:val="Heading5"/>
      </w:pPr>
      <w:bookmarkStart w:id="298" w:name="_Toc510696635"/>
      <w:bookmarkStart w:id="299" w:name="_Toc35971430"/>
      <w:bookmarkStart w:id="300" w:name="_Toc100742479"/>
      <w:bookmarkStart w:id="301" w:name="_Toc104332584"/>
      <w:r>
        <w:t>6.1.6.2.1</w:t>
      </w:r>
      <w:r>
        <w:tab/>
        <w:t>Introduction</w:t>
      </w:r>
      <w:bookmarkEnd w:id="298"/>
      <w:bookmarkEnd w:id="299"/>
      <w:bookmarkEnd w:id="300"/>
      <w:bookmarkEnd w:id="30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2" w:name="_Toc510696636"/>
      <w:bookmarkStart w:id="303" w:name="_Toc35971431"/>
      <w:bookmarkStart w:id="304" w:name="_Toc100742480"/>
      <w:bookmarkStart w:id="305" w:name="_Toc104332585"/>
      <w:r>
        <w:lastRenderedPageBreak/>
        <w:t>6.1.6.2.2</w:t>
      </w:r>
      <w:r>
        <w:tab/>
        <w:t xml:space="preserve">Type: </w:t>
      </w:r>
      <w:r w:rsidR="00D11838">
        <w:t>MBSUserService</w:t>
      </w:r>
      <w:bookmarkEnd w:id="302"/>
      <w:bookmarkEnd w:id="303"/>
      <w:bookmarkEnd w:id="304"/>
      <w:bookmarkEnd w:id="30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4365E9E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3A4EFD3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680B9AA8"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20391FFD"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1AB3FA30"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0591D63D"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B9B6287"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131FC5AA"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44EEBE89"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161054F4"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306" w:name="_Toc510696637"/>
      <w:bookmarkStart w:id="307" w:name="_Toc35971432"/>
      <w:bookmarkStart w:id="308" w:name="_Toc100742481"/>
      <w:bookmarkStart w:id="309" w:name="_Toc104332586"/>
      <w:r>
        <w:t>6.1.6.2.3</w:t>
      </w:r>
      <w:r>
        <w:tab/>
        <w:t xml:space="preserve">Type: </w:t>
      </w:r>
      <w:r w:rsidR="00D11838">
        <w:t>ServiceNameDescription</w:t>
      </w:r>
      <w:bookmarkEnd w:id="306"/>
      <w:bookmarkEnd w:id="307"/>
      <w:bookmarkEnd w:id="308"/>
      <w:bookmarkEnd w:id="309"/>
    </w:p>
    <w:p w14:paraId="71300C78" w14:textId="77777777" w:rsidR="00D11838" w:rsidRDefault="00D11838" w:rsidP="00D11838">
      <w:pPr>
        <w:pStyle w:val="TH"/>
      </w:pPr>
      <w:bookmarkStart w:id="310" w:name="_Toc510696638"/>
      <w:bookmarkStart w:id="311" w:name="_Toc35971433"/>
      <w:bookmarkStart w:id="31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066D5C68"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2C7EA779"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313" w:name="_Toc104332587"/>
      <w:r>
        <w:lastRenderedPageBreak/>
        <w:t>6.1.6.2.4</w:t>
      </w:r>
      <w:r>
        <w:tab/>
        <w:t>Type: MBSUserServicePatch</w:t>
      </w:r>
      <w:bookmarkEnd w:id="31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360CD6BA"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1D7DED44"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4D566563"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314"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4"/>
    </w:p>
    <w:p w14:paraId="65A70611" w14:textId="77777777" w:rsidR="008A6D4A" w:rsidRPr="00384E92" w:rsidRDefault="008A6D4A" w:rsidP="008A6D4A">
      <w:pPr>
        <w:pStyle w:val="Heading5"/>
      </w:pPr>
      <w:bookmarkStart w:id="315" w:name="_Toc510696639"/>
      <w:bookmarkStart w:id="316" w:name="_Toc35971434"/>
      <w:bookmarkStart w:id="317" w:name="_Toc100742483"/>
      <w:bookmarkStart w:id="318" w:name="_Toc104332589"/>
      <w:r>
        <w:t>6.1.6.3.1</w:t>
      </w:r>
      <w:r w:rsidRPr="00384E92">
        <w:tab/>
        <w:t>Introduction</w:t>
      </w:r>
      <w:bookmarkEnd w:id="315"/>
      <w:bookmarkEnd w:id="316"/>
      <w:bookmarkEnd w:id="317"/>
      <w:bookmarkEnd w:id="31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9" w:name="_Toc510696640"/>
      <w:bookmarkStart w:id="320" w:name="_Toc35971435"/>
      <w:bookmarkStart w:id="321" w:name="_Toc100742484"/>
      <w:bookmarkStart w:id="322" w:name="_Toc104332590"/>
      <w:r>
        <w:t>6.1.6.3.2</w:t>
      </w:r>
      <w:r w:rsidRPr="00384E92">
        <w:tab/>
        <w:t>Simple data types</w:t>
      </w:r>
      <w:bookmarkEnd w:id="319"/>
      <w:bookmarkEnd w:id="320"/>
      <w:bookmarkEnd w:id="321"/>
      <w:bookmarkEnd w:id="32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28DC3F9C"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3" w:name="_Toc510696641"/>
      <w:bookmarkStart w:id="324" w:name="_Toc35971436"/>
      <w:bookmarkStart w:id="325" w:name="_Toc100742485"/>
      <w:bookmarkStart w:id="326" w:name="_Toc104332591"/>
      <w:r>
        <w:t>6.1.6.3.3</w:t>
      </w:r>
      <w:r w:rsidRPr="00BC662F">
        <w:tab/>
        <w:t xml:space="preserve">Enumeration: </w:t>
      </w:r>
      <w:r w:rsidR="00D11838">
        <w:t>ServiceAnnouncementMode</w:t>
      </w:r>
      <w:bookmarkEnd w:id="323"/>
      <w:bookmarkEnd w:id="324"/>
      <w:bookmarkEnd w:id="325"/>
      <w:bookmarkEnd w:id="326"/>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248114BF"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27" w:name="_Toc510696642"/>
      <w:bookmarkStart w:id="328" w:name="_Toc35971437"/>
      <w:bookmarkStart w:id="329" w:name="_Toc100742486"/>
    </w:p>
    <w:p w14:paraId="78752715" w14:textId="50CBF3A8" w:rsidR="008A6D4A" w:rsidRDefault="008A6D4A" w:rsidP="008A6D4A">
      <w:pPr>
        <w:pStyle w:val="Heading4"/>
        <w:rPr>
          <w:lang w:eastAsia="zh-CN"/>
        </w:rPr>
      </w:pPr>
      <w:bookmarkStart w:id="330" w:name="_Toc510696643"/>
      <w:bookmarkStart w:id="331" w:name="_Toc35971438"/>
      <w:bookmarkStart w:id="332" w:name="_Toc100742487"/>
      <w:bookmarkStart w:id="333" w:name="_Toc104332593"/>
      <w:bookmarkEnd w:id="327"/>
      <w:bookmarkEnd w:id="328"/>
      <w:bookmarkEnd w:id="32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0"/>
      <w:bookmarkEnd w:id="331"/>
      <w:bookmarkEnd w:id="332"/>
      <w:bookmarkEnd w:id="333"/>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334" w:name="_Toc510696646"/>
      <w:bookmarkStart w:id="335" w:name="_Toc35971441"/>
      <w:bookmarkStart w:id="336" w:name="_Toc100742490"/>
      <w:bookmarkStart w:id="337" w:name="_Toc104332596"/>
      <w:r>
        <w:lastRenderedPageBreak/>
        <w:t>6.1.6.5</w:t>
      </w:r>
      <w:r>
        <w:tab/>
        <w:t>Binary data</w:t>
      </w:r>
      <w:bookmarkEnd w:id="334"/>
      <w:bookmarkEnd w:id="335"/>
      <w:bookmarkEnd w:id="336"/>
      <w:bookmarkEnd w:id="337"/>
    </w:p>
    <w:p w14:paraId="3E8B3ED7" w14:textId="77777777" w:rsidR="008A6D4A" w:rsidRDefault="008A6D4A" w:rsidP="008A6D4A">
      <w:pPr>
        <w:pStyle w:val="Heading5"/>
      </w:pPr>
      <w:bookmarkStart w:id="338" w:name="_Toc35971442"/>
      <w:bookmarkStart w:id="339" w:name="_Toc100742491"/>
      <w:bookmarkStart w:id="340" w:name="_Toc104332597"/>
      <w:r>
        <w:t>6.1.6.5.1</w:t>
      </w:r>
      <w:r>
        <w:tab/>
        <w:t>Binary Data Types</w:t>
      </w:r>
      <w:bookmarkEnd w:id="338"/>
      <w:bookmarkEnd w:id="339"/>
      <w:bookmarkEnd w:id="34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51B6A60F" w:rsidR="008A6D4A" w:rsidRPr="0016361A" w:rsidRDefault="008A6D4A" w:rsidP="00D66618">
            <w:pPr>
              <w:pStyle w:val="TAC"/>
            </w:pPr>
          </w:p>
        </w:tc>
        <w:tc>
          <w:tcPr>
            <w:tcW w:w="4381" w:type="dxa"/>
          </w:tcPr>
          <w:p w14:paraId="05F7662B" w14:textId="090C6A60"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41" w:name="_Toc510696647"/>
      <w:bookmarkStart w:id="342" w:name="_Toc35971443"/>
      <w:bookmarkStart w:id="343" w:name="_Toc100742493"/>
      <w:bookmarkStart w:id="344" w:name="_Toc104332599"/>
      <w:r>
        <w:t>6.1.7</w:t>
      </w:r>
      <w:r>
        <w:tab/>
        <w:t>Error Handling</w:t>
      </w:r>
      <w:bookmarkEnd w:id="341"/>
      <w:bookmarkEnd w:id="342"/>
      <w:bookmarkEnd w:id="343"/>
      <w:bookmarkEnd w:id="344"/>
    </w:p>
    <w:p w14:paraId="07F0DFC0" w14:textId="77777777" w:rsidR="008A6D4A" w:rsidRPr="00971458" w:rsidRDefault="008A6D4A" w:rsidP="008A6D4A">
      <w:pPr>
        <w:pStyle w:val="Heading4"/>
      </w:pPr>
      <w:bookmarkStart w:id="345" w:name="_Toc35971444"/>
      <w:bookmarkStart w:id="346" w:name="_Toc100742494"/>
      <w:bookmarkStart w:id="347" w:name="_Toc104332600"/>
      <w:r w:rsidRPr="00971458">
        <w:t>6.1.7.1</w:t>
      </w:r>
      <w:r w:rsidRPr="00971458">
        <w:tab/>
        <w:t>General</w:t>
      </w:r>
      <w:bookmarkEnd w:id="345"/>
      <w:bookmarkEnd w:id="346"/>
      <w:bookmarkEnd w:id="3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48" w:name="_Toc35971445"/>
      <w:bookmarkStart w:id="349" w:name="_Toc100742495"/>
      <w:bookmarkStart w:id="350" w:name="_Toc104332601"/>
      <w:r w:rsidRPr="00971458">
        <w:t>6.1.7.2</w:t>
      </w:r>
      <w:r w:rsidRPr="00971458">
        <w:tab/>
        <w:t>Protocol Errors</w:t>
      </w:r>
      <w:bookmarkEnd w:id="348"/>
      <w:bookmarkEnd w:id="349"/>
      <w:bookmarkEnd w:id="35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51" w:name="_Toc35971446"/>
      <w:bookmarkStart w:id="352" w:name="_Toc100742496"/>
      <w:bookmarkStart w:id="353" w:name="_Toc104332602"/>
      <w:r>
        <w:t>6.1.7.3</w:t>
      </w:r>
      <w:r>
        <w:tab/>
        <w:t>Application Errors</w:t>
      </w:r>
      <w:bookmarkEnd w:id="351"/>
      <w:bookmarkEnd w:id="352"/>
      <w:bookmarkEnd w:id="35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4" w:name="_Toc492899751"/>
      <w:bookmarkStart w:id="355" w:name="_Toc492900030"/>
      <w:bookmarkStart w:id="356" w:name="_Toc492967832"/>
      <w:bookmarkStart w:id="357" w:name="_Toc492972920"/>
      <w:bookmarkStart w:id="358" w:name="_Toc492973140"/>
      <w:bookmarkStart w:id="359" w:name="_Toc493774060"/>
      <w:bookmarkStart w:id="360" w:name="_Toc508285804"/>
      <w:bookmarkStart w:id="361" w:name="_Toc508287269"/>
      <w:bookmarkStart w:id="362" w:name="_Toc510696648"/>
      <w:bookmarkStart w:id="363" w:name="_Toc35971447"/>
    </w:p>
    <w:p w14:paraId="3FE14D9D" w14:textId="77777777" w:rsidR="008A6D4A" w:rsidRPr="0023018E" w:rsidRDefault="008A6D4A" w:rsidP="00662390">
      <w:pPr>
        <w:pStyle w:val="Heading3"/>
        <w:rPr>
          <w:lang w:eastAsia="zh-CN"/>
        </w:rPr>
      </w:pPr>
      <w:bookmarkStart w:id="364" w:name="_Toc100742497"/>
      <w:bookmarkStart w:id="365" w:name="_Toc104332603"/>
      <w:r>
        <w:t>6.1.8</w:t>
      </w:r>
      <w:r w:rsidRPr="0023018E">
        <w:rPr>
          <w:lang w:eastAsia="zh-CN"/>
        </w:rPr>
        <w:tab/>
        <w:t>Feature negotiation</w:t>
      </w:r>
      <w:bookmarkEnd w:id="354"/>
      <w:bookmarkEnd w:id="355"/>
      <w:bookmarkEnd w:id="356"/>
      <w:bookmarkEnd w:id="357"/>
      <w:bookmarkEnd w:id="358"/>
      <w:bookmarkEnd w:id="359"/>
      <w:bookmarkEnd w:id="360"/>
      <w:bookmarkEnd w:id="361"/>
      <w:bookmarkEnd w:id="362"/>
      <w:bookmarkEnd w:id="363"/>
      <w:bookmarkEnd w:id="364"/>
      <w:bookmarkEnd w:id="365"/>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66" w:name="_Toc532994477"/>
      <w:bookmarkStart w:id="367" w:name="_Toc35971448"/>
      <w:bookmarkStart w:id="368" w:name="_Toc100742498"/>
      <w:bookmarkStart w:id="369" w:name="_Toc104332604"/>
      <w:bookmarkStart w:id="370" w:name="_Toc510696649"/>
      <w:r>
        <w:t>6.1.9</w:t>
      </w:r>
      <w:r w:rsidRPr="001E7573">
        <w:tab/>
        <w:t>Security</w:t>
      </w:r>
      <w:bookmarkEnd w:id="366"/>
      <w:bookmarkEnd w:id="367"/>
      <w:bookmarkEnd w:id="368"/>
      <w:bookmarkEnd w:id="36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6F896F9" w:rsidR="005A6806" w:rsidRDefault="0038612E" w:rsidP="005A6806">
      <w:pPr>
        <w:rPr>
          <w:lang w:val="en-US"/>
        </w:rPr>
      </w:pPr>
      <w:bookmarkStart w:id="371"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72" w:name="_Toc100742499"/>
      <w:bookmarkStart w:id="373" w:name="_Toc104332605"/>
      <w:r>
        <w:t>6.2</w:t>
      </w:r>
      <w:r>
        <w:tab/>
      </w:r>
      <w:r w:rsidR="005A30ED" w:rsidRPr="00307394">
        <w:rPr>
          <w:lang w:val="en-US"/>
        </w:rPr>
        <w:t>Nmbsf_MBSUserDataIngestSession</w:t>
      </w:r>
      <w:r>
        <w:t xml:space="preserve"> Service API</w:t>
      </w:r>
      <w:bookmarkEnd w:id="370"/>
      <w:bookmarkEnd w:id="371"/>
      <w:bookmarkEnd w:id="372"/>
      <w:bookmarkEnd w:id="373"/>
    </w:p>
    <w:p w14:paraId="5ED95D3C" w14:textId="77777777" w:rsidR="003C30EF" w:rsidRDefault="003C30EF" w:rsidP="003C30EF">
      <w:pPr>
        <w:pStyle w:val="Heading3"/>
      </w:pPr>
      <w:bookmarkStart w:id="374" w:name="_Toc104332606"/>
      <w:r>
        <w:t>6.2.1</w:t>
      </w:r>
      <w:r>
        <w:tab/>
        <w:t>Introduction</w:t>
      </w:r>
      <w:bookmarkEnd w:id="37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58C0432B"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75" w:name="_Toc104332607"/>
      <w:r>
        <w:t>6.2.2</w:t>
      </w:r>
      <w:r>
        <w:tab/>
        <w:t>Usage of HTTP</w:t>
      </w:r>
      <w:bookmarkEnd w:id="375"/>
    </w:p>
    <w:p w14:paraId="6D482607" w14:textId="77777777" w:rsidR="003C30EF" w:rsidRPr="000C5200" w:rsidRDefault="003C30EF" w:rsidP="003C30EF">
      <w:pPr>
        <w:pStyle w:val="Heading4"/>
      </w:pPr>
      <w:bookmarkStart w:id="376" w:name="_Toc104332608"/>
      <w:r>
        <w:t>6.2.2.1</w:t>
      </w:r>
      <w:r>
        <w:tab/>
        <w:t>General</w:t>
      </w:r>
      <w:bookmarkEnd w:id="376"/>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77" w:name="_Toc104332609"/>
      <w:r>
        <w:t>6.2.2.2</w:t>
      </w:r>
      <w:r>
        <w:tab/>
        <w:t>HTTP standard headers</w:t>
      </w:r>
      <w:bookmarkEnd w:id="377"/>
    </w:p>
    <w:p w14:paraId="11FF12F2" w14:textId="77777777" w:rsidR="003C30EF" w:rsidRDefault="003C30EF" w:rsidP="003C30EF">
      <w:pPr>
        <w:pStyle w:val="Heading5"/>
        <w:rPr>
          <w:lang w:eastAsia="zh-CN"/>
        </w:rPr>
      </w:pPr>
      <w:bookmarkStart w:id="378" w:name="_Toc104332610"/>
      <w:r>
        <w:t>6.2.2.2.1</w:t>
      </w:r>
      <w:r>
        <w:rPr>
          <w:rFonts w:hint="eastAsia"/>
          <w:lang w:eastAsia="zh-CN"/>
        </w:rPr>
        <w:tab/>
      </w:r>
      <w:r>
        <w:rPr>
          <w:lang w:eastAsia="zh-CN"/>
        </w:rPr>
        <w:t>General</w:t>
      </w:r>
      <w:bookmarkEnd w:id="37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79" w:name="_Toc104332611"/>
      <w:r>
        <w:t>6.2.2.2.2</w:t>
      </w:r>
      <w:r>
        <w:tab/>
        <w:t>Content type</w:t>
      </w:r>
      <w:bookmarkEnd w:id="37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380" w:name="_Toc104332612"/>
      <w:r>
        <w:t>6.2.2.3</w:t>
      </w:r>
      <w:r>
        <w:tab/>
        <w:t>HTTP custom headers</w:t>
      </w:r>
      <w:bookmarkEnd w:id="380"/>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81" w:name="_Toc104332613"/>
      <w:r>
        <w:lastRenderedPageBreak/>
        <w:t>6.2.3</w:t>
      </w:r>
      <w:r>
        <w:tab/>
        <w:t>Resources</w:t>
      </w:r>
      <w:bookmarkEnd w:id="381"/>
    </w:p>
    <w:p w14:paraId="5291FF42" w14:textId="77777777" w:rsidR="003551F3" w:rsidRPr="000A7435" w:rsidRDefault="003551F3" w:rsidP="003551F3">
      <w:pPr>
        <w:pStyle w:val="Heading4"/>
      </w:pPr>
      <w:bookmarkStart w:id="382" w:name="_Toc104332614"/>
      <w:r>
        <w:t>6.2.3.1</w:t>
      </w:r>
      <w:r>
        <w:tab/>
        <w:t>Overview</w:t>
      </w:r>
      <w:bookmarkEnd w:id="382"/>
    </w:p>
    <w:p w14:paraId="45FA774B" w14:textId="62DDA9A7" w:rsidR="003551F3" w:rsidRPr="00A258AF" w:rsidRDefault="00151CBA" w:rsidP="003551F3">
      <w:pPr>
        <w:pStyle w:val="TH"/>
        <w:rPr>
          <w:lang w:val="en-US"/>
        </w:rPr>
      </w:pPr>
      <w:r w:rsidRPr="0069718D">
        <w:object w:dxaOrig="8691" w:dyaOrig="6611" w14:anchorId="64DA753D">
          <v:shape id="_x0000_i1042" type="#_x0000_t75" style="width:312.75pt;height:241.5pt" o:ole="">
            <v:imagedata r:id="rId43" o:title=""/>
          </v:shape>
          <o:OLEObject Type="Embed" ProgID="Visio.Drawing.11" ShapeID="_x0000_i1042" DrawAspect="Content" ObjectID="_1724651199"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CC24E1F"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53BEF06"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19B70E68"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70208EB0"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5364C7A7"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70C390AE"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383" w:name="_Toc104332615"/>
      <w:r w:rsidRPr="00984464">
        <w:rPr>
          <w:lang w:val="en-US"/>
        </w:rPr>
        <w:t>6.2.3.2</w:t>
      </w:r>
      <w:r w:rsidRPr="00984464">
        <w:rPr>
          <w:lang w:val="en-US"/>
        </w:rPr>
        <w:tab/>
        <w:t xml:space="preserve">Resource: MBS User </w:t>
      </w:r>
      <w:r>
        <w:t>Data Ingest Sessions</w:t>
      </w:r>
      <w:bookmarkEnd w:id="383"/>
    </w:p>
    <w:p w14:paraId="3C4123D7" w14:textId="77777777" w:rsidR="003551F3" w:rsidRPr="00984464" w:rsidRDefault="003551F3" w:rsidP="003551F3">
      <w:pPr>
        <w:pStyle w:val="Heading5"/>
        <w:rPr>
          <w:lang w:val="en-US"/>
        </w:rPr>
      </w:pPr>
      <w:bookmarkStart w:id="384" w:name="_Toc104332616"/>
      <w:r w:rsidRPr="00984464">
        <w:rPr>
          <w:lang w:val="en-US"/>
        </w:rPr>
        <w:t>6.2.3.2.1</w:t>
      </w:r>
      <w:r w:rsidRPr="00984464">
        <w:rPr>
          <w:lang w:val="en-US"/>
        </w:rPr>
        <w:tab/>
        <w:t>Description</w:t>
      </w:r>
      <w:bookmarkEnd w:id="38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85" w:name="_Toc104332617"/>
      <w:r>
        <w:t>6.2.3.2.2</w:t>
      </w:r>
      <w:r>
        <w:tab/>
        <w:t>Resource Definition</w:t>
      </w:r>
      <w:bookmarkEnd w:id="385"/>
    </w:p>
    <w:p w14:paraId="7DED396F" w14:textId="38CCEB91"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386" w:name="_Toc104332618"/>
      <w:r>
        <w:lastRenderedPageBreak/>
        <w:t>6.2.3.2.3</w:t>
      </w:r>
      <w:r>
        <w:tab/>
        <w:t>Resource Standard Methods</w:t>
      </w:r>
      <w:bookmarkEnd w:id="386"/>
    </w:p>
    <w:p w14:paraId="3D4EDE0E" w14:textId="77777777" w:rsidR="003551F3" w:rsidRPr="00384E92" w:rsidRDefault="003551F3" w:rsidP="003551F3">
      <w:pPr>
        <w:pStyle w:val="Heading6"/>
      </w:pPr>
      <w:bookmarkStart w:id="387" w:name="_Toc104332619"/>
      <w:r w:rsidRPr="00384E92">
        <w:t>6.</w:t>
      </w:r>
      <w:r>
        <w:t>2.3.2.3</w:t>
      </w:r>
      <w:r w:rsidRPr="00384E92">
        <w:t>.1</w:t>
      </w:r>
      <w:r w:rsidRPr="00384E92">
        <w:tab/>
      </w:r>
      <w:r>
        <w:t>GET</w:t>
      </w:r>
      <w:bookmarkEnd w:id="38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388" w:name="_Toc104332620"/>
      <w:r w:rsidRPr="00384E92">
        <w:t>6.</w:t>
      </w:r>
      <w:r>
        <w:t>2.3.2.3</w:t>
      </w:r>
      <w:r w:rsidRPr="00384E92">
        <w:t>.</w:t>
      </w:r>
      <w:r>
        <w:t>2</w:t>
      </w:r>
      <w:r w:rsidRPr="00384E92">
        <w:tab/>
      </w:r>
      <w:r>
        <w:t>POST</w:t>
      </w:r>
      <w:bookmarkEnd w:id="388"/>
    </w:p>
    <w:p w14:paraId="3CA5E44D" w14:textId="2875E98D"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2820300F"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52AE03E"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389" w:name="_Toc104332621"/>
      <w:r>
        <w:t>6.2.3.2.4</w:t>
      </w:r>
      <w:r>
        <w:tab/>
        <w:t>Resource Custom Operations</w:t>
      </w:r>
      <w:bookmarkEnd w:id="38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390" w:name="_Toc104332622"/>
      <w:r>
        <w:t>6.2.3.3</w:t>
      </w:r>
      <w:r>
        <w:tab/>
        <w:t>Resource: Individual MBS User Data Ingest Session</w:t>
      </w:r>
      <w:bookmarkEnd w:id="390"/>
    </w:p>
    <w:p w14:paraId="395B80B6" w14:textId="77777777" w:rsidR="003551F3" w:rsidRDefault="003551F3" w:rsidP="003551F3">
      <w:pPr>
        <w:pStyle w:val="Heading5"/>
      </w:pPr>
      <w:bookmarkStart w:id="391" w:name="_Toc104332623"/>
      <w:r>
        <w:t>6.2.3.3.1</w:t>
      </w:r>
      <w:r>
        <w:tab/>
        <w:t>Description</w:t>
      </w:r>
      <w:bookmarkEnd w:id="39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392" w:name="_Toc104332624"/>
      <w:r>
        <w:t>6.2.3.3.2</w:t>
      </w:r>
      <w:r>
        <w:tab/>
        <w:t>Resource Definition</w:t>
      </w:r>
      <w:bookmarkEnd w:id="392"/>
    </w:p>
    <w:p w14:paraId="1F1B66FD" w14:textId="5B36928A"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57A0A53A"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393" w:name="_Toc104332625"/>
      <w:r>
        <w:t>6.2.3.3.3</w:t>
      </w:r>
      <w:r>
        <w:tab/>
        <w:t>Resource Standard Methods</w:t>
      </w:r>
      <w:bookmarkEnd w:id="393"/>
    </w:p>
    <w:p w14:paraId="7F537B53" w14:textId="77777777" w:rsidR="003551F3" w:rsidRPr="00384E92" w:rsidRDefault="003551F3" w:rsidP="003551F3">
      <w:pPr>
        <w:pStyle w:val="Heading6"/>
      </w:pPr>
      <w:bookmarkStart w:id="394" w:name="_Toc104332626"/>
      <w:r w:rsidRPr="00384E92">
        <w:t>6.</w:t>
      </w:r>
      <w:r>
        <w:t>2.3.3.3</w:t>
      </w:r>
      <w:r w:rsidRPr="00384E92">
        <w:t>.1</w:t>
      </w:r>
      <w:r w:rsidRPr="00384E92">
        <w:tab/>
      </w:r>
      <w:r>
        <w:t>GET</w:t>
      </w:r>
      <w:bookmarkEnd w:id="39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Heading6"/>
      </w:pPr>
      <w:bookmarkStart w:id="395" w:name="_Toc104332627"/>
      <w:r>
        <w:t>6.2.3.3.3.2</w:t>
      </w:r>
      <w:r>
        <w:tab/>
        <w:t>PUT</w:t>
      </w:r>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48EF8DE4" w:rsidR="003551F3" w:rsidRDefault="003551F3" w:rsidP="003551F3">
      <w:pPr>
        <w:pStyle w:val="Heading6"/>
      </w:pPr>
      <w:r>
        <w:t>6.2.3.3.3.</w:t>
      </w:r>
      <w:r w:rsidR="001424E7">
        <w:t>3</w:t>
      </w:r>
      <w:r>
        <w:tab/>
        <w:t>PATCH</w:t>
      </w:r>
      <w:bookmarkEnd w:id="3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4F64A572" w:rsidR="003551F3" w:rsidRDefault="003551F3" w:rsidP="003551F3">
      <w:r>
        <w:t>This method shall support the URI query parameters specified in table 6.2.3.3.3.</w:t>
      </w:r>
      <w:r w:rsidR="001424E7">
        <w:t>3</w:t>
      </w:r>
      <w:r>
        <w:t>-1.</w:t>
      </w:r>
    </w:p>
    <w:p w14:paraId="7E1780A8" w14:textId="632BE74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69B850BA"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5EFDEF79"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4ED8D11E"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6F7659A7"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2A5A5BDF"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67834BC2" w:rsidR="003551F3" w:rsidRDefault="003551F3" w:rsidP="003551F3">
      <w:pPr>
        <w:pStyle w:val="Heading6"/>
      </w:pPr>
      <w:bookmarkStart w:id="396" w:name="_Toc104332628"/>
      <w:r>
        <w:t>6.2.3.3.3.</w:t>
      </w:r>
      <w:r w:rsidR="001424E7">
        <w:t>4</w:t>
      </w:r>
      <w:r>
        <w:tab/>
        <w:t>DELETE</w:t>
      </w:r>
      <w:bookmarkEnd w:id="39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74847DA" w:rsidR="003551F3" w:rsidRDefault="003551F3" w:rsidP="003551F3">
      <w:r>
        <w:t>This method shall support the URI query parameters specified in table 6.2.3.3.3.</w:t>
      </w:r>
      <w:r w:rsidR="001424E7">
        <w:t>4</w:t>
      </w:r>
      <w:r>
        <w:t>-1.</w:t>
      </w:r>
    </w:p>
    <w:p w14:paraId="098AECC6" w14:textId="0AF960AC"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0871DCAC"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132B60CB"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022D08F7"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4BDECB6A"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3D2E9114"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397" w:name="_Toc104332629"/>
      <w:r>
        <w:t>6.2.3.3.4</w:t>
      </w:r>
      <w:r>
        <w:tab/>
        <w:t>Resource Custom Operations</w:t>
      </w:r>
      <w:bookmarkEnd w:id="397"/>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398" w:name="_Toc104332630"/>
      <w:r w:rsidRPr="00984464">
        <w:rPr>
          <w:lang w:val="en-US"/>
        </w:rPr>
        <w:t>6.2.3.4</w:t>
      </w:r>
      <w:r w:rsidRPr="00984464">
        <w:rPr>
          <w:lang w:val="en-US"/>
        </w:rPr>
        <w:tab/>
        <w:t xml:space="preserve">Resource: MBS User </w:t>
      </w:r>
      <w:r>
        <w:t>Data Ingest Session Status Subscriptions</w:t>
      </w:r>
      <w:bookmarkEnd w:id="398"/>
    </w:p>
    <w:p w14:paraId="0143DB83" w14:textId="77777777" w:rsidR="003551F3" w:rsidRPr="00984464" w:rsidRDefault="003551F3" w:rsidP="003551F3">
      <w:pPr>
        <w:pStyle w:val="Heading5"/>
        <w:rPr>
          <w:lang w:val="en-US"/>
        </w:rPr>
      </w:pPr>
      <w:bookmarkStart w:id="399" w:name="_Toc104332631"/>
      <w:r w:rsidRPr="00984464">
        <w:rPr>
          <w:lang w:val="en-US"/>
        </w:rPr>
        <w:t>6.2.3.4.1</w:t>
      </w:r>
      <w:r w:rsidRPr="00984464">
        <w:rPr>
          <w:lang w:val="en-US"/>
        </w:rPr>
        <w:tab/>
        <w:t>Description</w:t>
      </w:r>
      <w:bookmarkEnd w:id="39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00" w:name="_Toc104332632"/>
      <w:r w:rsidRPr="00984464">
        <w:rPr>
          <w:lang w:val="en-US"/>
        </w:rPr>
        <w:t>6.2.3.4</w:t>
      </w:r>
      <w:r>
        <w:t>.2</w:t>
      </w:r>
      <w:r>
        <w:tab/>
        <w:t>Resource Definition</w:t>
      </w:r>
      <w:bookmarkEnd w:id="400"/>
    </w:p>
    <w:p w14:paraId="488ABEE4" w14:textId="608F0F0B"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01" w:name="_Toc104332633"/>
      <w:r w:rsidRPr="000E5AAA">
        <w:rPr>
          <w:lang w:val="fr-FR"/>
        </w:rPr>
        <w:t>6.2.3.</w:t>
      </w:r>
      <w:r>
        <w:rPr>
          <w:lang w:val="fr-FR"/>
        </w:rPr>
        <w:t>4</w:t>
      </w:r>
      <w:r>
        <w:t>.3</w:t>
      </w:r>
      <w:r>
        <w:tab/>
        <w:t>Resource Standard Methods</w:t>
      </w:r>
      <w:bookmarkEnd w:id="401"/>
    </w:p>
    <w:p w14:paraId="501295FC" w14:textId="77777777" w:rsidR="003551F3" w:rsidRPr="00384E92" w:rsidRDefault="003551F3" w:rsidP="003551F3">
      <w:pPr>
        <w:pStyle w:val="Heading6"/>
      </w:pPr>
      <w:bookmarkStart w:id="402" w:name="_Toc104332634"/>
      <w:r w:rsidRPr="000E5AAA">
        <w:rPr>
          <w:lang w:val="fr-FR"/>
        </w:rPr>
        <w:t>6.2.3.</w:t>
      </w:r>
      <w:r>
        <w:rPr>
          <w:lang w:val="fr-FR"/>
        </w:rPr>
        <w:t>4</w:t>
      </w:r>
      <w:r>
        <w:t>.3</w:t>
      </w:r>
      <w:r w:rsidRPr="00384E92">
        <w:t>.1</w:t>
      </w:r>
      <w:r w:rsidRPr="00384E92">
        <w:tab/>
      </w:r>
      <w:r>
        <w:t>GET</w:t>
      </w:r>
      <w:bookmarkEnd w:id="402"/>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03" w:name="_Toc104332635"/>
      <w:r w:rsidRPr="00384E92">
        <w:t>6.</w:t>
      </w:r>
      <w:r>
        <w:t>2.3.4.3</w:t>
      </w:r>
      <w:r w:rsidRPr="00384E92">
        <w:t>.</w:t>
      </w:r>
      <w:r>
        <w:t>2</w:t>
      </w:r>
      <w:r w:rsidRPr="00384E92">
        <w:tab/>
      </w:r>
      <w:r>
        <w:t>POST</w:t>
      </w:r>
      <w:bookmarkEnd w:id="403"/>
    </w:p>
    <w:p w14:paraId="599DE924" w14:textId="6B4107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5856F099"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04" w:name="_Toc104332636"/>
      <w:r>
        <w:t>6.2.3.4.4</w:t>
      </w:r>
      <w:r>
        <w:tab/>
        <w:t>Resource Custom Operations</w:t>
      </w:r>
      <w:bookmarkEnd w:id="40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05" w:name="_Toc104332637"/>
      <w:r>
        <w:t>6.2.3.5</w:t>
      </w:r>
      <w:r>
        <w:tab/>
        <w:t>Resource: Individual MBS User Data Ingest Session Status Subscription</w:t>
      </w:r>
      <w:bookmarkEnd w:id="405"/>
    </w:p>
    <w:p w14:paraId="2185B9E2" w14:textId="77777777" w:rsidR="003551F3" w:rsidRDefault="003551F3" w:rsidP="003551F3">
      <w:pPr>
        <w:pStyle w:val="Heading5"/>
      </w:pPr>
      <w:bookmarkStart w:id="406" w:name="_Toc104332638"/>
      <w:r>
        <w:t>6.2.3.5.1</w:t>
      </w:r>
      <w:r>
        <w:tab/>
        <w:t>Description</w:t>
      </w:r>
      <w:bookmarkEnd w:id="40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407" w:name="_Toc104332639"/>
      <w:r>
        <w:t>6.2.3.5.2</w:t>
      </w:r>
      <w:r>
        <w:tab/>
        <w:t>Resource Definition</w:t>
      </w:r>
      <w:bookmarkEnd w:id="407"/>
    </w:p>
    <w:p w14:paraId="46ABC581" w14:textId="65D310F8"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D3EE05E"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08" w:name="_Toc104332640"/>
      <w:r>
        <w:t>6.2.3.5.3</w:t>
      </w:r>
      <w:r>
        <w:tab/>
        <w:t>Resource Standard Methods</w:t>
      </w:r>
      <w:bookmarkEnd w:id="408"/>
    </w:p>
    <w:p w14:paraId="07499087" w14:textId="77777777" w:rsidR="003551F3" w:rsidRPr="00384E92" w:rsidRDefault="003551F3" w:rsidP="003551F3">
      <w:pPr>
        <w:pStyle w:val="Heading6"/>
      </w:pPr>
      <w:bookmarkStart w:id="409" w:name="_Toc104332641"/>
      <w:r w:rsidRPr="00384E92">
        <w:t>6.</w:t>
      </w:r>
      <w:r>
        <w:t>2.3.5.3</w:t>
      </w:r>
      <w:r w:rsidRPr="00384E92">
        <w:t>.1</w:t>
      </w:r>
      <w:r w:rsidRPr="00384E92">
        <w:tab/>
      </w:r>
      <w:r>
        <w:t>GET</w:t>
      </w:r>
      <w:bookmarkEnd w:id="40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Heading6"/>
      </w:pPr>
      <w:bookmarkStart w:id="410" w:name="_Toc104332642"/>
      <w:r>
        <w:t>6.2.3.5.3.2</w:t>
      </w:r>
      <w:r>
        <w:tab/>
        <w:t>PUT</w:t>
      </w:r>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lastRenderedPageBreak/>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r>
        <w:t>6.2.3.5.3.3</w:t>
      </w:r>
      <w:r>
        <w:tab/>
        <w:t>PATCH</w:t>
      </w:r>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lastRenderedPageBreak/>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20327408" w:rsidR="003551F3" w:rsidRDefault="003551F3" w:rsidP="003551F3">
      <w:pPr>
        <w:pStyle w:val="Heading6"/>
      </w:pPr>
      <w:r>
        <w:t>6.2.3.5.3.</w:t>
      </w:r>
      <w:r w:rsidR="00D11BE2">
        <w:t>4</w:t>
      </w:r>
      <w:r>
        <w:tab/>
        <w:t>DELETE</w:t>
      </w:r>
      <w:bookmarkEnd w:id="41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1E287240" w:rsidR="003551F3" w:rsidRDefault="003551F3" w:rsidP="003551F3">
      <w:r>
        <w:t>This method shall support the URI query parameters specified in table 6.2.3.5.3.</w:t>
      </w:r>
      <w:r w:rsidR="00D11BE2">
        <w:t>4</w:t>
      </w:r>
      <w:r>
        <w:t>-1.</w:t>
      </w:r>
    </w:p>
    <w:p w14:paraId="4A72F08A" w14:textId="10B3B82D"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68C7CBE2"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3E57C8F" w:rsidR="003551F3" w:rsidRDefault="003551F3" w:rsidP="003551F3">
      <w:pPr>
        <w:pStyle w:val="TH"/>
      </w:pPr>
      <w:r>
        <w:lastRenderedPageBreak/>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25E86386"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51447920"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11" w:name="_Toc104332643"/>
      <w:r>
        <w:t>6.2.3.5.4</w:t>
      </w:r>
      <w:r>
        <w:tab/>
        <w:t>Resource Custom Operations</w:t>
      </w:r>
      <w:bookmarkEnd w:id="411"/>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12" w:name="_Toc104332644"/>
      <w:r>
        <w:t>6.2.4</w:t>
      </w:r>
      <w:r>
        <w:tab/>
        <w:t>Custom Operations without associated resources</w:t>
      </w:r>
      <w:bookmarkEnd w:id="41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13" w:name="_Toc104332645"/>
      <w:r>
        <w:t>6.2.5</w:t>
      </w:r>
      <w:r>
        <w:tab/>
        <w:t>Notifications</w:t>
      </w:r>
      <w:bookmarkEnd w:id="413"/>
    </w:p>
    <w:p w14:paraId="458A9CD3" w14:textId="77777777" w:rsidR="00F43343" w:rsidRPr="000A7435" w:rsidRDefault="00F43343" w:rsidP="00F43343">
      <w:pPr>
        <w:pStyle w:val="Heading4"/>
      </w:pPr>
      <w:bookmarkStart w:id="414" w:name="_Toc104332646"/>
      <w:r>
        <w:t>6.2.5.1</w:t>
      </w:r>
      <w:r>
        <w:tab/>
        <w:t>General</w:t>
      </w:r>
      <w:bookmarkEnd w:id="41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3428C15E"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15" w:name="_Toc104332647"/>
      <w:r>
        <w:t>6.2.5.2</w:t>
      </w:r>
      <w:r>
        <w:tab/>
      </w:r>
      <w:r>
        <w:rPr>
          <w:lang w:val="en-US"/>
        </w:rPr>
        <w:t>MBS User Data Ingest Session Status Notification</w:t>
      </w:r>
      <w:bookmarkEnd w:id="415"/>
    </w:p>
    <w:p w14:paraId="3B13A669" w14:textId="77777777" w:rsidR="00F43343" w:rsidRPr="00986E88" w:rsidRDefault="00F43343" w:rsidP="00F43343">
      <w:pPr>
        <w:pStyle w:val="Heading5"/>
        <w:rPr>
          <w:noProof/>
        </w:rPr>
      </w:pPr>
      <w:bookmarkStart w:id="416" w:name="_Toc104332648"/>
      <w:r>
        <w:t>6.2.5.2</w:t>
      </w:r>
      <w:r w:rsidRPr="00986E88">
        <w:rPr>
          <w:noProof/>
        </w:rPr>
        <w:t>.1</w:t>
      </w:r>
      <w:r w:rsidRPr="00986E88">
        <w:rPr>
          <w:noProof/>
        </w:rPr>
        <w:tab/>
        <w:t>Description</w:t>
      </w:r>
      <w:bookmarkEnd w:id="416"/>
    </w:p>
    <w:p w14:paraId="7BE3E494" w14:textId="79B63CD3"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417" w:name="_Toc104332649"/>
      <w:r>
        <w:t>6.2.5.2</w:t>
      </w:r>
      <w:r w:rsidRPr="00986E88">
        <w:rPr>
          <w:noProof/>
        </w:rPr>
        <w:t>.2</w:t>
      </w:r>
      <w:r w:rsidRPr="00986E88">
        <w:rPr>
          <w:noProof/>
        </w:rPr>
        <w:tab/>
        <w:t>Target URI</w:t>
      </w:r>
      <w:bookmarkEnd w:id="41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5F486801"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18" w:name="_Toc104332650"/>
      <w:r>
        <w:t>6.2.5.2</w:t>
      </w:r>
      <w:r w:rsidRPr="00986E88">
        <w:rPr>
          <w:noProof/>
        </w:rPr>
        <w:t>.3</w:t>
      </w:r>
      <w:r w:rsidRPr="00986E88">
        <w:rPr>
          <w:noProof/>
        </w:rPr>
        <w:tab/>
        <w:t>Standard Methods</w:t>
      </w:r>
      <w:bookmarkEnd w:id="418"/>
    </w:p>
    <w:p w14:paraId="5A2154B4" w14:textId="77777777" w:rsidR="00F43343" w:rsidRPr="00986E88" w:rsidRDefault="00F43343" w:rsidP="00F43343">
      <w:pPr>
        <w:pStyle w:val="Heading6"/>
        <w:rPr>
          <w:noProof/>
        </w:rPr>
      </w:pPr>
      <w:bookmarkStart w:id="419" w:name="_Toc104332651"/>
      <w:r>
        <w:t>6.2.5.2.3</w:t>
      </w:r>
      <w:r w:rsidRPr="00986E88">
        <w:rPr>
          <w:noProof/>
        </w:rPr>
        <w:t>.1</w:t>
      </w:r>
      <w:r w:rsidRPr="00986E88">
        <w:rPr>
          <w:noProof/>
        </w:rPr>
        <w:tab/>
        <w:t>POST</w:t>
      </w:r>
      <w:bookmarkEnd w:id="41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20" w:name="_Toc104332652"/>
      <w:r>
        <w:t>6.2.6</w:t>
      </w:r>
      <w:r>
        <w:tab/>
        <w:t>Data Model</w:t>
      </w:r>
      <w:bookmarkEnd w:id="420"/>
    </w:p>
    <w:p w14:paraId="30619D9C" w14:textId="77777777" w:rsidR="00F76258" w:rsidRDefault="00F76258" w:rsidP="00F76258">
      <w:pPr>
        <w:pStyle w:val="Heading4"/>
      </w:pPr>
      <w:bookmarkStart w:id="421" w:name="_Toc104332653"/>
      <w:r>
        <w:t>6.2.6.1</w:t>
      </w:r>
      <w:r>
        <w:tab/>
        <w:t>General</w:t>
      </w:r>
      <w:bookmarkEnd w:id="421"/>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77CAEA37" w:rsidR="00F76258" w:rsidRDefault="00F76258" w:rsidP="00D01A66">
            <w:pPr>
              <w:pStyle w:val="TAC"/>
            </w:pPr>
            <w:r>
              <w:t>6.2.6.3.</w:t>
            </w:r>
            <w:r w:rsidR="001431C2">
              <w:t>4</w:t>
            </w:r>
          </w:p>
        </w:tc>
        <w:tc>
          <w:tcPr>
            <w:tcW w:w="3182" w:type="dxa"/>
            <w:vAlign w:val="center"/>
          </w:tcPr>
          <w:p w14:paraId="4DD27438" w14:textId="0D85EC11"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65BE00AB" w:rsidR="00F76258" w:rsidRDefault="00F76258" w:rsidP="00D01A66">
            <w:pPr>
              <w:pStyle w:val="TAC"/>
            </w:pPr>
            <w:r>
              <w:t>6.2.6.2.</w:t>
            </w:r>
            <w:r w:rsidR="000A69AF">
              <w:t>10</w:t>
            </w:r>
          </w:p>
        </w:tc>
        <w:tc>
          <w:tcPr>
            <w:tcW w:w="3182" w:type="dxa"/>
            <w:vAlign w:val="center"/>
          </w:tcPr>
          <w:p w14:paraId="43DF9926" w14:textId="5BD024AB"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B1B9B72"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D2750C3"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78521557"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000995E8" w:rsidR="00F76258" w:rsidRDefault="00FC19C8" w:rsidP="00D01A66">
            <w:pPr>
              <w:pStyle w:val="TAL"/>
            </w:pPr>
            <w:r>
              <w:t>MbsServInfo</w:t>
            </w:r>
          </w:p>
        </w:tc>
        <w:tc>
          <w:tcPr>
            <w:tcW w:w="1948" w:type="dxa"/>
            <w:vAlign w:val="center"/>
          </w:tcPr>
          <w:p w14:paraId="2B82B5AA" w14:textId="0AC89CF5" w:rsidR="00F76258" w:rsidRDefault="00F76258" w:rsidP="00D01A66">
            <w:pPr>
              <w:pStyle w:val="TAC"/>
            </w:pPr>
            <w:r>
              <w:t>3GPP TS 29.571 [</w:t>
            </w:r>
            <w:r w:rsidR="00FC19C8">
              <w:t>17</w:t>
            </w:r>
            <w:r>
              <w:t>]</w:t>
            </w:r>
          </w:p>
        </w:tc>
        <w:tc>
          <w:tcPr>
            <w:tcW w:w="3272" w:type="dxa"/>
            <w:vAlign w:val="center"/>
          </w:tcPr>
          <w:p w14:paraId="507FF99F" w14:textId="4D3A14E8"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4840EEBA"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7E133327"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419E5A5A"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72FCF9D8"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2" w:name="_Hlk102479419"/>
            <w:r>
              <w:t>Tmgi</w:t>
            </w:r>
          </w:p>
        </w:tc>
        <w:tc>
          <w:tcPr>
            <w:tcW w:w="1948" w:type="dxa"/>
            <w:vAlign w:val="center"/>
          </w:tcPr>
          <w:p w14:paraId="67E8534E" w14:textId="6E09DAC9"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0B1B530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2"/>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6D500E4A"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23"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3"/>
    </w:p>
    <w:p w14:paraId="7E261412" w14:textId="7A4056AB" w:rsidR="004E70DF" w:rsidRDefault="004E70DF" w:rsidP="004E70DF">
      <w:pPr>
        <w:pStyle w:val="Heading5"/>
      </w:pPr>
      <w:bookmarkStart w:id="424" w:name="_Toc104332655"/>
      <w:r>
        <w:t>6.2.6.2.1</w:t>
      </w:r>
      <w:r>
        <w:tab/>
        <w:t>Introduction</w:t>
      </w:r>
      <w:bookmarkEnd w:id="42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25" w:name="_Toc104332656"/>
      <w:r>
        <w:lastRenderedPageBreak/>
        <w:t>6.2.6.2.2</w:t>
      </w:r>
      <w:r>
        <w:tab/>
        <w:t>Type: MBSUserDataIngSession</w:t>
      </w:r>
      <w:bookmarkEnd w:id="42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64718D80"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26" w:name="_Hlk107921804"/>
            <w:r>
              <w:t>MBSUserServAnmt</w:t>
            </w:r>
            <w:bookmarkEnd w:id="42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1FCCD81B"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427" w:name="_Toc104332657"/>
      <w:bookmarkStart w:id="428" w:name="_Hlk102484322"/>
      <w:r>
        <w:lastRenderedPageBreak/>
        <w:t>6.2.6.2.3</w:t>
      </w:r>
      <w:r>
        <w:tab/>
        <w:t>Type: MBSDistributionSessionInfo</w:t>
      </w:r>
      <w:bookmarkEnd w:id="42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2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2998E4E0"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77777777" w:rsidR="007E773C" w:rsidRDefault="007E773C" w:rsidP="007E773C">
            <w:pPr>
              <w:pStyle w:val="TAL"/>
              <w:numPr>
                <w:ilvl w:val="0"/>
                <w:numId w:val="32"/>
              </w:numPr>
              <w:overflowPunct/>
              <w:autoSpaceDE/>
              <w:autoSpaceDN/>
              <w:adjustRightInd/>
              <w:ind w:left="347"/>
              <w:textAlignment w:val="auto"/>
            </w:pPr>
            <w:r>
              <w:t>TMGI allocation shall be performed by the MBSF; and</w:t>
            </w:r>
          </w:p>
          <w:p w14:paraId="4FBBEA58" w14:textId="001D68BF" w:rsidR="007E773C" w:rsidRDefault="007E773C" w:rsidP="007E773C">
            <w:pPr>
              <w:pStyle w:val="TAL"/>
              <w:numPr>
                <w:ilvl w:val="0"/>
                <w:numId w:val="32"/>
              </w:numPr>
              <w:overflowPunct/>
              <w:autoSpaceDE/>
              <w:autoSpaceDN/>
              <w:adjustRightInd/>
              <w:ind w:left="347"/>
              <w:textAlignment w:val="auto"/>
            </w:pPr>
            <w: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99121D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7FCC2558"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00E0A045"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447122D3"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351D57D"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357803BD"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1C6F875F"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location-dependent MBS</w:t>
            </w:r>
            <w:r w:rsidRPr="00264E52">
              <w:t>;</w:t>
            </w:r>
            <w:r>
              <w:t xml:space="preserve"> or</w:t>
            </w:r>
          </w:p>
          <w:p w14:paraId="117CDA2F"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location-dependent MBS</w:t>
            </w:r>
            <w:r w:rsidRPr="00264E52">
              <w:t>.</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multiplex</w:t>
            </w:r>
            <w:r w:rsidRPr="00264E52">
              <w:t>;</w:t>
            </w:r>
            <w:r>
              <w:t xml:space="preserve"> or</w:t>
            </w:r>
          </w:p>
          <w:p w14:paraId="164178D3"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multiplex</w:t>
            </w:r>
            <w:r w:rsidRPr="00264E52">
              <w:t>.</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7DA8F969" w:rsidR="003B7F02" w:rsidRDefault="003B7F02" w:rsidP="00AE1EB0">
            <w:pPr>
              <w:pStyle w:val="TAL"/>
              <w:numPr>
                <w:ilvl w:val="0"/>
                <w:numId w:val="25"/>
              </w:numPr>
              <w:overflowPunct/>
              <w:autoSpaceDE/>
              <w:autoSpaceDN/>
              <w:adjustRightInd/>
              <w:ind w:left="352"/>
              <w:textAlignment w:val="auto"/>
            </w:pPr>
            <w:r>
              <w:t>s</w:t>
            </w:r>
            <w:r w:rsidRPr="00264E52">
              <w:t xml:space="preserve">et to "true" </w:t>
            </w:r>
            <w:r>
              <w:t>to</w:t>
            </w:r>
            <w:r w:rsidRPr="00264E52">
              <w:t xml:space="preserve"> i</w:t>
            </w:r>
            <w:r>
              <w:t>ndicate that this MBS Distribution Session is restricted to a set of UE(s); or</w:t>
            </w:r>
          </w:p>
          <w:p w14:paraId="1D6952E1" w14:textId="77777777" w:rsidR="003B7F02" w:rsidRDefault="003B7F02" w:rsidP="00AE1EB0">
            <w:pPr>
              <w:pStyle w:val="TAL"/>
              <w:numPr>
                <w:ilvl w:val="0"/>
                <w:numId w:val="25"/>
              </w:numPr>
              <w:overflowPunct/>
              <w:autoSpaceDE/>
              <w:autoSpaceDN/>
              <w:adjustRightInd/>
              <w:ind w:left="352"/>
              <w:textAlignment w:val="auto"/>
            </w:pPr>
            <w:r>
              <w:t xml:space="preserve">set to </w:t>
            </w:r>
            <w:r w:rsidRPr="00264E52">
              <w:t>"false"</w:t>
            </w:r>
            <w:r>
              <w:t xml:space="preserve"> to </w:t>
            </w:r>
            <w:r w:rsidRPr="00264E52">
              <w:t>i</w:t>
            </w:r>
            <w:r>
              <w:t>ndicate that this MBS Distribution Session is open to any UE</w:t>
            </w:r>
            <w:r w:rsidRPr="00264E52">
              <w:t>.</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429" w:name="_Toc104332658"/>
      <w:r>
        <w:lastRenderedPageBreak/>
        <w:t>6.2.6.2.4</w:t>
      </w:r>
      <w:r>
        <w:tab/>
        <w:t>Type: MBSUserDataIngSessionPatch</w:t>
      </w:r>
      <w:bookmarkEnd w:id="429"/>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5065BB66"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645C0D97"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430" w:name="_Toc104332659"/>
      <w:r>
        <w:t>6.2.6.2.5</w:t>
      </w:r>
      <w:r>
        <w:tab/>
        <w:t xml:space="preserve">Type: </w:t>
      </w:r>
      <w:bookmarkStart w:id="431" w:name="_Hlk102484354"/>
      <w:r w:rsidRPr="004733E6">
        <w:t>ObjectDistrMethInfo</w:t>
      </w:r>
      <w:bookmarkEnd w:id="430"/>
      <w:bookmarkEnd w:id="43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4B743252"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432" w:name="_Toc104332660"/>
      <w:r>
        <w:lastRenderedPageBreak/>
        <w:t>6.2.6.2.6</w:t>
      </w:r>
      <w:r>
        <w:tab/>
        <w:t>Type: Packet</w:t>
      </w:r>
      <w:r w:rsidRPr="000B1E3F">
        <w:t>DistrMethInfo</w:t>
      </w:r>
      <w:bookmarkEnd w:id="43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172AA8FF"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433" w:name="_Toc104332661"/>
      <w:r>
        <w:rPr>
          <w:noProof/>
        </w:rPr>
        <w:t>6.2.6.2.7</w:t>
      </w:r>
      <w:r>
        <w:rPr>
          <w:noProof/>
        </w:rPr>
        <w:tab/>
        <w:t>Type MBSUserDataIngStatSubsc</w:t>
      </w:r>
      <w:bookmarkEnd w:id="43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DCFAF8E"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40375E9D"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r>
        <w:rPr>
          <w:noProof/>
        </w:rPr>
        <w:lastRenderedPageBreak/>
        <w:t>6.2.6.2.8</w:t>
      </w:r>
      <w:r>
        <w:rPr>
          <w:noProof/>
        </w:rPr>
        <w:tab/>
        <w:t xml:space="preserve">Type </w:t>
      </w:r>
      <w:r>
        <w:rPr>
          <w:noProof/>
          <w:lang w:eastAsia="zh-CN"/>
        </w:rPr>
        <w:t>SubscribedEvent</w:t>
      </w:r>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7777777" w:rsidR="00091597" w:rsidRDefault="00091597" w:rsidP="008C591A">
            <w:pPr>
              <w:pStyle w:val="TAC"/>
              <w:rPr>
                <w:noProof/>
              </w:rPr>
            </w:pPr>
            <w:r>
              <w:rPr>
                <w:noProof/>
              </w:rPr>
              <w:t>1..N</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F8A0984" w:rsidR="00F76258" w:rsidRDefault="00F76258" w:rsidP="00F76258">
      <w:pPr>
        <w:pStyle w:val="Heading5"/>
        <w:rPr>
          <w:noProof/>
        </w:rPr>
      </w:pPr>
      <w:bookmarkStart w:id="434" w:name="_Toc28011586"/>
      <w:bookmarkStart w:id="435" w:name="_Toc34210702"/>
      <w:bookmarkStart w:id="436" w:name="_Toc36037727"/>
      <w:bookmarkStart w:id="437" w:name="_Toc39063161"/>
      <w:bookmarkStart w:id="438" w:name="_Toc43298219"/>
      <w:bookmarkStart w:id="439" w:name="_Toc45132996"/>
      <w:bookmarkStart w:id="440" w:name="_Toc49935463"/>
      <w:bookmarkStart w:id="441" w:name="_Toc50023809"/>
      <w:bookmarkStart w:id="442" w:name="_Toc51761299"/>
      <w:bookmarkStart w:id="443" w:name="_Toc56672229"/>
      <w:bookmarkStart w:id="444" w:name="_Toc66277787"/>
      <w:bookmarkStart w:id="445" w:name="_Toc97193223"/>
      <w:bookmarkStart w:id="446" w:name="_Toc104332662"/>
      <w:r>
        <w:rPr>
          <w:noProof/>
        </w:rPr>
        <w:t>6.2.6.2.</w:t>
      </w:r>
      <w:r w:rsidR="00721277">
        <w:rPr>
          <w:noProof/>
        </w:rPr>
        <w:t>9</w:t>
      </w:r>
      <w:r>
        <w:rPr>
          <w:noProof/>
        </w:rPr>
        <w:tab/>
        <w:t xml:space="preserve">Type </w:t>
      </w:r>
      <w:bookmarkEnd w:id="434"/>
      <w:bookmarkEnd w:id="435"/>
      <w:bookmarkEnd w:id="436"/>
      <w:bookmarkEnd w:id="437"/>
      <w:bookmarkEnd w:id="438"/>
      <w:bookmarkEnd w:id="439"/>
      <w:bookmarkEnd w:id="440"/>
      <w:bookmarkEnd w:id="441"/>
      <w:bookmarkEnd w:id="442"/>
      <w:bookmarkEnd w:id="443"/>
      <w:bookmarkEnd w:id="444"/>
      <w:bookmarkEnd w:id="445"/>
      <w:r>
        <w:rPr>
          <w:noProof/>
        </w:rPr>
        <w:t>MBSUserDataIngStatNotif</w:t>
      </w:r>
      <w:bookmarkEnd w:id="446"/>
    </w:p>
    <w:p w14:paraId="322376D5" w14:textId="1DB0807D"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3E052C02"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44F71EFF" w:rsidR="00F76258" w:rsidRDefault="00F76258" w:rsidP="00F76258">
      <w:pPr>
        <w:pStyle w:val="Heading5"/>
        <w:rPr>
          <w:noProof/>
        </w:rPr>
      </w:pPr>
      <w:bookmarkStart w:id="447" w:name="_Toc104332663"/>
      <w:r>
        <w:rPr>
          <w:noProof/>
        </w:rPr>
        <w:t>6.2.6.2.</w:t>
      </w:r>
      <w:r w:rsidR="00D54B70">
        <w:rPr>
          <w:noProof/>
        </w:rPr>
        <w:t>10</w:t>
      </w:r>
      <w:r>
        <w:rPr>
          <w:noProof/>
        </w:rPr>
        <w:tab/>
        <w:t>Type EventNotification</w:t>
      </w:r>
      <w:bookmarkEnd w:id="447"/>
    </w:p>
    <w:p w14:paraId="00B7596F" w14:textId="6ED2B955"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251CE917" w:rsidR="00F76258" w:rsidRDefault="00F76258" w:rsidP="008473F6">
            <w:pPr>
              <w:pStyle w:val="TAC"/>
              <w:rPr>
                <w:noProof/>
              </w:rPr>
            </w:pPr>
            <w:r>
              <w:rPr>
                <w:noProof/>
              </w:rPr>
              <w:t>1.</w:t>
            </w:r>
          </w:p>
        </w:tc>
        <w:tc>
          <w:tcPr>
            <w:tcW w:w="3059" w:type="dxa"/>
            <w:vAlign w:val="center"/>
            <w:hideMark/>
          </w:tcPr>
          <w:p w14:paraId="42F226BF" w14:textId="12AE2F92"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r>
        <w:rPr>
          <w:noProof/>
        </w:rPr>
        <w:lastRenderedPageBreak/>
        <w:t>6.2.6.2.11</w:t>
      </w:r>
      <w:r>
        <w:rPr>
          <w:noProof/>
        </w:rPr>
        <w:tab/>
        <w:t xml:space="preserve">Type </w:t>
      </w:r>
      <w:r w:rsidRPr="00E2466C">
        <w:rPr>
          <w:noProof/>
        </w:rPr>
        <w:t>MBSUserServAnmt</w:t>
      </w:r>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19273899"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r>
        <w:rPr>
          <w:noProof/>
        </w:rPr>
        <w:lastRenderedPageBreak/>
        <w:t>6.2.6.2.13</w:t>
      </w:r>
      <w:r>
        <w:rPr>
          <w:noProof/>
        </w:rPr>
        <w:tab/>
        <w:t>Type ObjectDistMethAnmtInfo</w:t>
      </w:r>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10B2F910"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bookmarkStart w:id="448" w:name="_Toc104332664"/>
    </w:p>
    <w:p w14:paraId="03D3F542" w14:textId="77777777" w:rsidR="00E15B76" w:rsidRDefault="00E15B76" w:rsidP="00E15B76">
      <w:pPr>
        <w:pStyle w:val="Heading5"/>
      </w:pPr>
      <w:r>
        <w:t>6.2.6.</w:t>
      </w:r>
      <w:r w:rsidRPr="00B12A38">
        <w:t>2.14</w:t>
      </w:r>
      <w:r>
        <w:tab/>
        <w:t>Type: FECConfig</w:t>
      </w:r>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r>
        <w:lastRenderedPageBreak/>
        <w:t>6.2.</w:t>
      </w:r>
      <w:r w:rsidRPr="003B7BD0">
        <w:t>6.2.15</w:t>
      </w:r>
      <w:r>
        <w:tab/>
        <w:t>Type: AddFecParams</w:t>
      </w:r>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r>
        <w:rPr>
          <w:noProof/>
        </w:rPr>
        <w:t>6.2.6</w:t>
      </w:r>
      <w:r w:rsidRPr="003B7BD0">
        <w:rPr>
          <w:noProof/>
        </w:rPr>
        <w:t>.2.16</w:t>
      </w:r>
      <w:r>
        <w:rPr>
          <w:noProof/>
        </w:rPr>
        <w:tab/>
        <w:t>Type MBSUserDataIngStatSubscPatch</w:t>
      </w:r>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8"/>
    </w:p>
    <w:p w14:paraId="299B123C" w14:textId="77777777" w:rsidR="00F76258" w:rsidRPr="00384E92" w:rsidRDefault="00F76258" w:rsidP="00F76258">
      <w:pPr>
        <w:pStyle w:val="Heading5"/>
      </w:pPr>
      <w:bookmarkStart w:id="449" w:name="_Toc104332665"/>
      <w:r>
        <w:t>6.2.6.3.1</w:t>
      </w:r>
      <w:r w:rsidRPr="00384E92">
        <w:tab/>
        <w:t>Introduction</w:t>
      </w:r>
      <w:bookmarkEnd w:id="44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50" w:name="_Toc104332666"/>
      <w:r>
        <w:t>6.2.6.3.2</w:t>
      </w:r>
      <w:r w:rsidRPr="00384E92">
        <w:tab/>
        <w:t>Simple data types</w:t>
      </w:r>
      <w:bookmarkEnd w:id="45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10776A96"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51" w:name="_Toc104332667"/>
      <w:r>
        <w:t>6.2.6.3.3</w:t>
      </w:r>
      <w:r w:rsidRPr="00BC662F">
        <w:tab/>
        <w:t xml:space="preserve">Enumeration: </w:t>
      </w:r>
      <w:r>
        <w:t>DistributionMethod</w:t>
      </w:r>
      <w:bookmarkEnd w:id="451"/>
    </w:p>
    <w:p w14:paraId="2D7D5810" w14:textId="5040A687"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75E8B05E"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23C6BFD3"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7CA5EF10" w:rsidR="00F76258" w:rsidRPr="00BC662F" w:rsidRDefault="00F76258" w:rsidP="00F76258">
      <w:pPr>
        <w:pStyle w:val="Heading5"/>
      </w:pPr>
      <w:bookmarkStart w:id="452" w:name="_Toc104332670"/>
      <w:r>
        <w:t>6.2.6.3.</w:t>
      </w:r>
      <w:r w:rsidR="00D76D79">
        <w:t>4</w:t>
      </w:r>
      <w:r w:rsidRPr="00BC662F">
        <w:tab/>
        <w:t xml:space="preserve">Enumeration: </w:t>
      </w:r>
      <w:r>
        <w:t>Event</w:t>
      </w:r>
      <w:bookmarkEnd w:id="452"/>
    </w:p>
    <w:p w14:paraId="5F426F27" w14:textId="20063B98"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2A29092B"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03516D06"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53"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54" w:name="_Toc104332674"/>
      <w:r>
        <w:lastRenderedPageBreak/>
        <w:t>6.2.6.5</w:t>
      </w:r>
      <w:r>
        <w:tab/>
        <w:t>Binary data</w:t>
      </w:r>
      <w:bookmarkEnd w:id="454"/>
    </w:p>
    <w:p w14:paraId="6F8C9589" w14:textId="1CF69F1F" w:rsidR="00217448" w:rsidRDefault="00217448" w:rsidP="00217448">
      <w:pPr>
        <w:pStyle w:val="Heading5"/>
      </w:pPr>
      <w:bookmarkStart w:id="455" w:name="_Toc104332675"/>
      <w:r>
        <w:t>6.2.6.5.1</w:t>
      </w:r>
      <w:r>
        <w:tab/>
        <w:t>Binary Data Types</w:t>
      </w:r>
      <w:bookmarkEnd w:id="45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56" w:name="_Toc104332676"/>
      <w:r>
        <w:t>6.2.7</w:t>
      </w:r>
      <w:r>
        <w:tab/>
        <w:t>Error Handling</w:t>
      </w:r>
      <w:bookmarkEnd w:id="456"/>
    </w:p>
    <w:p w14:paraId="49CB7057" w14:textId="77777777" w:rsidR="003C30EF" w:rsidRPr="00971458" w:rsidRDefault="003C30EF" w:rsidP="003C30EF">
      <w:pPr>
        <w:pStyle w:val="Heading4"/>
      </w:pPr>
      <w:bookmarkStart w:id="457" w:name="_Toc104332677"/>
      <w:r w:rsidRPr="00971458">
        <w:t>6.</w:t>
      </w:r>
      <w:r>
        <w:t>2</w:t>
      </w:r>
      <w:r w:rsidRPr="00971458">
        <w:t>.7.1</w:t>
      </w:r>
      <w:r w:rsidRPr="00971458">
        <w:tab/>
        <w:t>General</w:t>
      </w:r>
      <w:bookmarkEnd w:id="457"/>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58" w:name="_Toc104332678"/>
      <w:r w:rsidRPr="00971458">
        <w:t>6.</w:t>
      </w:r>
      <w:r>
        <w:t>2</w:t>
      </w:r>
      <w:r w:rsidRPr="00971458">
        <w:t>.7.2</w:t>
      </w:r>
      <w:r w:rsidRPr="00971458">
        <w:tab/>
        <w:t>Protocol Errors</w:t>
      </w:r>
      <w:bookmarkEnd w:id="45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59" w:name="_Toc104332679"/>
      <w:r>
        <w:t>6.2.7.3</w:t>
      </w:r>
      <w:r>
        <w:tab/>
        <w:t>Application Errors</w:t>
      </w:r>
      <w:bookmarkEnd w:id="45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60" w:name="_Toc104332680"/>
      <w:r>
        <w:t>6.2.8</w:t>
      </w:r>
      <w:r w:rsidRPr="0023018E">
        <w:rPr>
          <w:lang w:eastAsia="zh-CN"/>
        </w:rPr>
        <w:tab/>
        <w:t>Feature negotiation</w:t>
      </w:r>
      <w:bookmarkEnd w:id="460"/>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61" w:name="_Toc104332681"/>
      <w:r>
        <w:t>6.2.9</w:t>
      </w:r>
      <w:r w:rsidRPr="001E7573">
        <w:tab/>
        <w:t>Security</w:t>
      </w:r>
      <w:bookmarkEnd w:id="46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7FC5DB78" w:rsidR="003C30EF" w:rsidRDefault="003C30EF" w:rsidP="003C30EF">
      <w:pPr>
        <w:rPr>
          <w:lang w:val="en-US"/>
        </w:rPr>
      </w:pPr>
      <w:r>
        <w:rPr>
          <w:lang w:val="en-US"/>
        </w:rPr>
        <w:lastRenderedPageBreak/>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62" w:name="_Toc510696650"/>
      <w:bookmarkStart w:id="463" w:name="_Toc35971450"/>
      <w:bookmarkStart w:id="464" w:name="_Toc100742500"/>
      <w:bookmarkStart w:id="465" w:name="_Toc104332682"/>
      <w:r w:rsidRPr="00E20840">
        <w:lastRenderedPageBreak/>
        <w:t>Annex A (normative):</w:t>
      </w:r>
      <w:r w:rsidRPr="00E20840">
        <w:br/>
        <w:t>OpenAPI specification</w:t>
      </w:r>
      <w:bookmarkEnd w:id="462"/>
      <w:bookmarkEnd w:id="463"/>
      <w:bookmarkEnd w:id="464"/>
      <w:bookmarkEnd w:id="465"/>
    </w:p>
    <w:p w14:paraId="15EA6971" w14:textId="77777777" w:rsidR="008A6D4A" w:rsidRDefault="008A6D4A" w:rsidP="00DA2F34">
      <w:pPr>
        <w:pStyle w:val="Heading1"/>
      </w:pPr>
      <w:bookmarkStart w:id="466" w:name="_Toc510696651"/>
      <w:bookmarkStart w:id="467" w:name="_Toc35971451"/>
      <w:bookmarkStart w:id="468" w:name="_Toc100742501"/>
      <w:bookmarkStart w:id="469" w:name="_Toc104332683"/>
      <w:r>
        <w:t>A.1</w:t>
      </w:r>
      <w:r>
        <w:tab/>
        <w:t>General</w:t>
      </w:r>
      <w:bookmarkEnd w:id="466"/>
      <w:bookmarkEnd w:id="467"/>
      <w:bookmarkEnd w:id="468"/>
      <w:bookmarkEnd w:id="469"/>
    </w:p>
    <w:p w14:paraId="6AD82C9E" w14:textId="43FCD397" w:rsidR="000602BD" w:rsidRPr="00540071" w:rsidRDefault="000602BD" w:rsidP="000602BD">
      <w:bookmarkStart w:id="4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72" w:name="_Toc100742502"/>
      <w:bookmarkStart w:id="473" w:name="_Toc104332684"/>
      <w:r>
        <w:t>A.2</w:t>
      </w:r>
      <w:r>
        <w:tab/>
      </w:r>
      <w:r w:rsidR="005A30ED" w:rsidRPr="00307394">
        <w:rPr>
          <w:lang w:val="en-US"/>
        </w:rPr>
        <w:t>Nmbsf_MBSUserService</w:t>
      </w:r>
      <w:r>
        <w:t xml:space="preserve"> API</w:t>
      </w:r>
      <w:bookmarkEnd w:id="470"/>
      <w:bookmarkEnd w:id="471"/>
      <w:bookmarkEnd w:id="472"/>
      <w:bookmarkEnd w:id="473"/>
    </w:p>
    <w:p w14:paraId="38D3F7C9" w14:textId="77777777" w:rsidR="000602BD" w:rsidRPr="00986E88" w:rsidRDefault="000602BD" w:rsidP="000602BD">
      <w:pPr>
        <w:pStyle w:val="PL"/>
      </w:pPr>
      <w:bookmarkStart w:id="474"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64819249"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59D5F8EC"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21390B40" w:rsidR="004C12E6" w:rsidRDefault="004C12E6" w:rsidP="004C12E6">
      <w:pPr>
        <w:pStyle w:val="PL"/>
      </w:pPr>
      <w:r>
        <w:t xml:space="preserve">    3GPP TS 29.580 V</w:t>
      </w:r>
      <w:r w:rsidR="00987002">
        <w:t>2</w:t>
      </w:r>
      <w:r>
        <w:t>.0.</w:t>
      </w:r>
      <w:r w:rsidR="00987002">
        <w:t>0</w:t>
      </w:r>
      <w:r>
        <w:t xml:space="preserve">; 5G System; </w:t>
      </w:r>
      <w:r w:rsidRPr="00B96BB6">
        <w:t>Multicast/Broadcast Service Function Services</w:t>
      </w:r>
      <w:r>
        <w:t>.</w:t>
      </w:r>
    </w:p>
    <w:p w14:paraId="1E6BC5A6" w14:textId="59691EA5"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C18DF2"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423DA9C1"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52A621B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4A69143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3C3989E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066C296E"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7E7E118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4572C3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5EBF272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664DC9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141A8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5EEF3F8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1B659888"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23995580"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4C71DCE7"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473455BF"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3DCA5355"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5EBC0A5"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104A287A"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07FF7C15"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6F47E819"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34A0094F"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7A91E9D9"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AC514FB"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05C2B1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191DB76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2411E09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5CE178C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50E2B9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24EE0D8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5B8A180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5BC9E8B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6BF28D1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531AF9C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4CEC31A9"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1C3A045A"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78C5B002"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52FE2939"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B804A24"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3A95080"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1181F713"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41F04CB3"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3ABB3CBB"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3C159346"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22BFA6E5"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2D72571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1683D42A"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7385ECE6"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73DE3C12"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2FB37CF2"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13CD13E1"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3D80488C"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7D6C0A55"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34D5592A"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77CA6484"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A7F0800"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6662BF24"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754BAB6E"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72FC959E"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5F04B593"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442D2E2D"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10144363"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7469DE31"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1C7DE49B"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4B7C9E1"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39C87FBA"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BD8C4E1"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2605E26D"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4ACC3EA6"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8C31FC"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5566558E"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0E2F2E01"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Heading1"/>
      </w:pPr>
      <w:bookmarkStart w:id="475" w:name="_Toc35971453"/>
      <w:bookmarkStart w:id="476" w:name="_Toc100742503"/>
      <w:bookmarkStart w:id="477" w:name="_Toc104332685"/>
      <w:r>
        <w:t>A.3</w:t>
      </w:r>
      <w:r>
        <w:tab/>
      </w:r>
      <w:r w:rsidR="005A30ED" w:rsidRPr="00307394">
        <w:rPr>
          <w:lang w:val="en-US"/>
        </w:rPr>
        <w:t>Nmbsf_MBSUserDataIngestSession</w:t>
      </w:r>
      <w:r>
        <w:t xml:space="preserve"> API</w:t>
      </w:r>
      <w:bookmarkEnd w:id="474"/>
      <w:bookmarkEnd w:id="475"/>
      <w:bookmarkEnd w:id="476"/>
      <w:bookmarkEnd w:id="47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7777777" w:rsidR="00C25021" w:rsidRPr="00A70FDC" w:rsidRDefault="00C25021" w:rsidP="00C25021">
      <w:pPr>
        <w:pStyle w:val="PL"/>
      </w:pPr>
      <w:r w:rsidRPr="00A70FDC">
        <w:t xml:space="preserve">  version: 1.0.0</w:t>
      </w:r>
      <w:r w:rsidRPr="00EB7816">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lastRenderedPageBreak/>
        <w:t>externalDocs:</w:t>
      </w:r>
    </w:p>
    <w:p w14:paraId="5B4F4BC7" w14:textId="77777777" w:rsidR="00C25021" w:rsidRPr="00A70FDC" w:rsidRDefault="00C25021" w:rsidP="00C25021">
      <w:pPr>
        <w:pStyle w:val="PL"/>
      </w:pPr>
      <w:r w:rsidRPr="00A70FDC">
        <w:t xml:space="preserve">  description: &gt;</w:t>
      </w:r>
    </w:p>
    <w:p w14:paraId="0C1AE61E" w14:textId="618114A7" w:rsidR="00C25021" w:rsidRPr="00A70FDC" w:rsidRDefault="00C25021" w:rsidP="00C25021">
      <w:pPr>
        <w:pStyle w:val="PL"/>
      </w:pPr>
      <w:r w:rsidRPr="00A70FDC">
        <w:t xml:space="preserve">    3GPP TS 29.5</w:t>
      </w:r>
      <w:r>
        <w:t>80</w:t>
      </w:r>
      <w:r w:rsidRPr="00A70FDC">
        <w:t xml:space="preserve"> V</w:t>
      </w:r>
      <w:r w:rsidR="00987002">
        <w:t>2</w:t>
      </w:r>
      <w:r w:rsidRPr="00A70FDC">
        <w:t>.</w:t>
      </w:r>
      <w:r>
        <w:t>0</w:t>
      </w:r>
      <w:r w:rsidRPr="00A70FDC">
        <w:t>.</w:t>
      </w:r>
      <w:r w:rsidR="00987002">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lastRenderedPageBreak/>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lastRenderedPageBreak/>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lastRenderedPageBreak/>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lastRenderedPageBreak/>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lastRenderedPageBreak/>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lastRenderedPageBreak/>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lastRenderedPageBreak/>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lastRenderedPageBreak/>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78" w:name="_Hlk112840665"/>
      <w:r w:rsidRPr="00A70FDC">
        <w:t xml:space="preserve"> '{tokenUrl}'</w:t>
      </w:r>
      <w:bookmarkEnd w:id="478"/>
    </w:p>
    <w:p w14:paraId="7ABA59D9" w14:textId="77777777" w:rsidR="00C25021" w:rsidRPr="00A70FDC" w:rsidRDefault="00C25021" w:rsidP="00C25021">
      <w:pPr>
        <w:pStyle w:val="PL"/>
      </w:pPr>
      <w:r w:rsidRPr="00A70FDC">
        <w:t xml:space="preserve">          scopes: </w:t>
      </w:r>
      <w:bookmarkStart w:id="479" w:name="_Hlk112840756"/>
      <w:r w:rsidRPr="00A70FDC">
        <w:t>{}</w:t>
      </w:r>
      <w:bookmarkEnd w:id="47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80"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8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lastRenderedPageBreak/>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8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8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48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48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83" w:name="_Hlk112610387"/>
      <w:r>
        <w:t xml:space="preserve">        objDistrBaseUri:</w:t>
      </w:r>
    </w:p>
    <w:p w14:paraId="00A71F4E" w14:textId="77777777" w:rsidR="00C25021" w:rsidRDefault="00C25021" w:rsidP="00C25021">
      <w:pPr>
        <w:pStyle w:val="PL"/>
      </w:pPr>
      <w:r>
        <w:t xml:space="preserve">          $ref: 'TS29571_CommonData.yaml#/components/schemas/Uri'</w:t>
      </w:r>
    </w:p>
    <w:bookmarkEnd w:id="48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84" w:name="_Hlk112611344"/>
      <w:r>
        <w:t xml:space="preserve">          - </w:t>
      </w:r>
      <w:r w:rsidRPr="00A36A06">
        <w:t>DIST_SESS_STARTING</w:t>
      </w:r>
    </w:p>
    <w:bookmarkEnd w:id="48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lastRenderedPageBreak/>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Heading8"/>
      </w:pPr>
      <w:bookmarkStart w:id="485" w:name="_Toc100742504"/>
      <w:bookmarkStart w:id="486" w:name="_Toc104332686"/>
      <w:r w:rsidRPr="004D3578">
        <w:t xml:space="preserve">Annex </w:t>
      </w:r>
      <w:r>
        <w:t>B</w:t>
      </w:r>
      <w:r w:rsidRPr="004D3578">
        <w:t xml:space="preserve"> (</w:t>
      </w:r>
      <w:r>
        <w:t>informative</w:t>
      </w:r>
      <w:r w:rsidRPr="004D3578">
        <w:t>):</w:t>
      </w:r>
      <w:r w:rsidRPr="004D3578">
        <w:br/>
      </w:r>
      <w:r>
        <w:t>Withdrawn API versions</w:t>
      </w:r>
      <w:bookmarkEnd w:id="485"/>
      <w:bookmarkEnd w:id="486"/>
    </w:p>
    <w:p w14:paraId="1A37F315" w14:textId="77777777" w:rsidR="00662390" w:rsidRDefault="00662390" w:rsidP="00F30E5C">
      <w:pPr>
        <w:pStyle w:val="Heading1"/>
      </w:pPr>
      <w:bookmarkStart w:id="487" w:name="_Toc100742505"/>
      <w:bookmarkStart w:id="488" w:name="_Toc104332687"/>
      <w:r>
        <w:t>B.1</w:t>
      </w:r>
      <w:r>
        <w:tab/>
        <w:t>General</w:t>
      </w:r>
      <w:bookmarkEnd w:id="487"/>
      <w:bookmarkEnd w:id="48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6C506002" w14:textId="77777777" w:rsidR="002A4E5A" w:rsidRDefault="002A4E5A" w:rsidP="002A4E5A">
      <w:pPr>
        <w:pStyle w:val="Heading1"/>
      </w:pPr>
      <w:bookmarkStart w:id="489" w:name="_Toc100742507"/>
      <w:bookmarkStart w:id="490" w:name="_Toc104332689"/>
      <w:r>
        <w:t>B.2</w:t>
      </w:r>
      <w:r>
        <w:tab/>
      </w:r>
      <w:r w:rsidRPr="00307394">
        <w:rPr>
          <w:lang w:val="en-US"/>
        </w:rPr>
        <w:t>Nmbsf_MBSUserService</w:t>
      </w:r>
      <w:r>
        <w:t xml:space="preserve"> API</w:t>
      </w:r>
    </w:p>
    <w:p w14:paraId="62803060" w14:textId="77777777" w:rsidR="002A4E5A" w:rsidRDefault="002A4E5A" w:rsidP="002A4E5A">
      <w:r>
        <w:t xml:space="preserve">The API versions listed in table B.2-1 are withdrawn for the </w:t>
      </w:r>
      <w:r w:rsidRPr="00307394">
        <w:rPr>
          <w:lang w:val="en-US"/>
        </w:rPr>
        <w:t>Nmbsf_MBSUserService</w:t>
      </w:r>
      <w:r w:rsidRPr="007A0219">
        <w:t xml:space="preserve"> </w:t>
      </w:r>
      <w:r w:rsidRPr="002002FF">
        <w:rPr>
          <w:lang w:eastAsia="zh-CN"/>
        </w:rPr>
        <w:t>API</w:t>
      </w:r>
      <w:r>
        <w:rPr>
          <w:lang w:eastAsia="zh-CN"/>
        </w:rPr>
        <w:t>.</w:t>
      </w:r>
    </w:p>
    <w:p w14:paraId="6ACCB242" w14:textId="77777777" w:rsidR="002A4E5A" w:rsidRPr="002002FF" w:rsidRDefault="002A4E5A" w:rsidP="002A4E5A">
      <w:pPr>
        <w:pStyle w:val="TH"/>
      </w:pPr>
      <w:r w:rsidRPr="002002FF">
        <w:t>Table</w:t>
      </w:r>
      <w:r>
        <w:t> B.2</w:t>
      </w:r>
      <w:r w:rsidRPr="002002FF">
        <w:t xml:space="preserve">-1: </w:t>
      </w:r>
      <w:r>
        <w:rPr>
          <w:lang w:eastAsia="zh-CN"/>
        </w:rPr>
        <w:t xml:space="preserve">Withdrawn API versions of the </w:t>
      </w:r>
      <w:r w:rsidRPr="00307394">
        <w:rPr>
          <w:lang w:val="en-US"/>
        </w:rPr>
        <w:t>Nmbsf_MBSUserService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2A4E5A" w:rsidRPr="002002FF" w14:paraId="35FFC22E" w14:textId="77777777" w:rsidTr="00CB08E5">
        <w:trPr>
          <w:jc w:val="center"/>
        </w:trPr>
        <w:tc>
          <w:tcPr>
            <w:tcW w:w="2040" w:type="dxa"/>
            <w:shd w:val="clear" w:color="auto" w:fill="C0C0C0"/>
            <w:hideMark/>
          </w:tcPr>
          <w:p w14:paraId="49DF7095" w14:textId="77777777" w:rsidR="002A4E5A" w:rsidRPr="00FA5F9B" w:rsidRDefault="002A4E5A" w:rsidP="00CB08E5">
            <w:pPr>
              <w:pStyle w:val="TAH"/>
            </w:pPr>
            <w:r w:rsidRPr="00FA5F9B">
              <w:t>API version number</w:t>
            </w:r>
          </w:p>
        </w:tc>
        <w:tc>
          <w:tcPr>
            <w:tcW w:w="7427" w:type="dxa"/>
            <w:shd w:val="clear" w:color="auto" w:fill="C0C0C0"/>
          </w:tcPr>
          <w:p w14:paraId="1BEEDF78" w14:textId="77777777" w:rsidR="002A4E5A" w:rsidRPr="00FA5F9B" w:rsidRDefault="002A4E5A" w:rsidP="00CB08E5">
            <w:pPr>
              <w:pStyle w:val="TAH"/>
            </w:pPr>
            <w:r w:rsidRPr="00FA5F9B">
              <w:t>Remarks</w:t>
            </w:r>
          </w:p>
        </w:tc>
      </w:tr>
      <w:tr w:rsidR="002A4E5A" w:rsidRPr="002002FF" w14:paraId="0937218D" w14:textId="77777777" w:rsidTr="00CB08E5">
        <w:trPr>
          <w:jc w:val="center"/>
        </w:trPr>
        <w:tc>
          <w:tcPr>
            <w:tcW w:w="2040" w:type="dxa"/>
          </w:tcPr>
          <w:p w14:paraId="2FC93268" w14:textId="77777777" w:rsidR="002A4E5A" w:rsidRPr="00FA5F9B" w:rsidRDefault="002A4E5A" w:rsidP="00CB08E5">
            <w:pPr>
              <w:pStyle w:val="TAL"/>
            </w:pPr>
          </w:p>
        </w:tc>
        <w:tc>
          <w:tcPr>
            <w:tcW w:w="7427" w:type="dxa"/>
          </w:tcPr>
          <w:p w14:paraId="549F9580" w14:textId="77777777" w:rsidR="002A4E5A" w:rsidRPr="00FA5F9B" w:rsidRDefault="002A4E5A" w:rsidP="00CB08E5">
            <w:pPr>
              <w:pStyle w:val="TAL"/>
            </w:pPr>
          </w:p>
        </w:tc>
      </w:tr>
    </w:tbl>
    <w:p w14:paraId="230ECDBB" w14:textId="77777777" w:rsidR="002A4E5A" w:rsidRDefault="002A4E5A" w:rsidP="002A4E5A"/>
    <w:p w14:paraId="79B202C2" w14:textId="7E7E8A19" w:rsidR="00662390" w:rsidRDefault="00662390" w:rsidP="00F30E5C">
      <w:pPr>
        <w:pStyle w:val="Heading1"/>
      </w:pPr>
      <w:r>
        <w:t>B.3</w:t>
      </w:r>
      <w:r>
        <w:tab/>
      </w:r>
      <w:r w:rsidR="00F43343" w:rsidRPr="00307394">
        <w:rPr>
          <w:lang w:val="en-US"/>
        </w:rPr>
        <w:t>Nmbsf_MBSUserDataIngestSession</w:t>
      </w:r>
      <w:r>
        <w:t xml:space="preserve"> API</w:t>
      </w:r>
      <w:bookmarkEnd w:id="489"/>
      <w:bookmarkEnd w:id="490"/>
    </w:p>
    <w:p w14:paraId="061F56FA" w14:textId="77777777" w:rsidR="00F43343" w:rsidRDefault="00F43343" w:rsidP="00F43343">
      <w:bookmarkStart w:id="491"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492" w:name="_Toc2086459"/>
      <w:bookmarkStart w:id="493" w:name="_Toc100742508"/>
      <w:bookmarkStart w:id="494" w:name="_Toc104332690"/>
      <w:bookmarkEnd w:id="491"/>
      <w:r w:rsidR="003446B6" w:rsidRPr="004D3578">
        <w:lastRenderedPageBreak/>
        <w:t xml:space="preserve">Annex </w:t>
      </w:r>
      <w:r w:rsidR="001D70BB">
        <w:t>C</w:t>
      </w:r>
      <w:r w:rsidR="003446B6" w:rsidRPr="004D3578">
        <w:t xml:space="preserve"> (informative):</w:t>
      </w:r>
      <w:r w:rsidR="003446B6" w:rsidRPr="004D3578">
        <w:br/>
        <w:t>Change history</w:t>
      </w:r>
      <w:bookmarkEnd w:id="492"/>
      <w:bookmarkEnd w:id="493"/>
      <w:bookmarkEnd w:id="49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0E629EA9" w:rsidR="00C2601D" w:rsidRPr="0038410C" w:rsidRDefault="00C2601D" w:rsidP="00C2601D">
            <w:pPr>
              <w:pStyle w:val="TAL"/>
              <w:rPr>
                <w:sz w:val="16"/>
                <w:szCs w:val="16"/>
              </w:rPr>
            </w:pPr>
            <w:r w:rsidRPr="0038410C">
              <w:rPr>
                <w:sz w:val="16"/>
                <w:szCs w:val="16"/>
              </w:rPr>
              <w:t xml:space="preserve">Inclusion of C3-222373, C3-222374, C3-222408, C3-222475, </w:t>
            </w:r>
            <w:r w:rsidR="00987002">
              <w:rPr>
                <w:sz w:val="16"/>
                <w:szCs w:val="16"/>
              </w:rPr>
              <w:br/>
            </w:r>
            <w:r w:rsidRPr="0038410C">
              <w:rPr>
                <w:sz w:val="16"/>
                <w:szCs w:val="16"/>
              </w:rPr>
              <w:t>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4324AA5E"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xml:space="preserve">, </w:t>
            </w:r>
            <w:r w:rsidR="00987002">
              <w:rPr>
                <w:sz w:val="16"/>
                <w:szCs w:val="16"/>
              </w:rPr>
              <w:br/>
            </w:r>
            <w:r w:rsidRPr="0038410C">
              <w:rPr>
                <w:sz w:val="16"/>
                <w:szCs w:val="16"/>
              </w:rPr>
              <w:t>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xml:space="preserve">, </w:t>
            </w:r>
            <w:r w:rsidR="0073362B">
              <w:rPr>
                <w:sz w:val="16"/>
                <w:szCs w:val="16"/>
              </w:rPr>
              <w:br/>
            </w:r>
            <w:r w:rsidRPr="0038410C">
              <w:rPr>
                <w:sz w:val="16"/>
                <w:szCs w:val="16"/>
              </w:rPr>
              <w:t>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xml:space="preserve">, </w:t>
            </w:r>
            <w:r w:rsidR="0073362B">
              <w:rPr>
                <w:sz w:val="16"/>
                <w:szCs w:val="16"/>
              </w:rPr>
              <w:br/>
            </w:r>
            <w:r w:rsidRPr="0038410C">
              <w:rPr>
                <w:sz w:val="16"/>
                <w:szCs w:val="16"/>
              </w:rPr>
              <w:t>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xml:space="preserve">, </w:t>
            </w:r>
            <w:r w:rsidR="0073362B">
              <w:rPr>
                <w:sz w:val="16"/>
                <w:szCs w:val="16"/>
              </w:rPr>
              <w:br/>
            </w:r>
            <w:r w:rsidR="00695D92" w:rsidRPr="0038410C">
              <w:rPr>
                <w:sz w:val="16"/>
                <w:szCs w:val="16"/>
              </w:rPr>
              <w:t>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xml:space="preserve">, </w:t>
            </w:r>
            <w:r w:rsidR="0073362B">
              <w:rPr>
                <w:sz w:val="16"/>
                <w:szCs w:val="16"/>
              </w:rPr>
              <w:br/>
            </w:r>
            <w:r w:rsidR="00695D92" w:rsidRPr="0038410C">
              <w:rPr>
                <w:sz w:val="16"/>
                <w:szCs w:val="16"/>
              </w:rPr>
              <w:t>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746F6012"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w:t>
            </w:r>
            <w:r w:rsidR="00987002">
              <w:rPr>
                <w:sz w:val="16"/>
                <w:szCs w:val="16"/>
              </w:rPr>
              <w:br/>
            </w:r>
            <w:r w:rsidR="0059311B">
              <w:rPr>
                <w:sz w:val="16"/>
                <w:szCs w:val="16"/>
              </w:rPr>
              <w:t xml:space="preserve">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5668AA" w14:paraId="3438242E"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181E3294" w14:textId="45E1C738" w:rsidR="005668AA" w:rsidRPr="005235D4" w:rsidRDefault="005668AA" w:rsidP="005668AA">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704CC" w14:textId="01A4970C" w:rsidR="005668AA" w:rsidRPr="005235D4" w:rsidRDefault="005668AA" w:rsidP="005668AA">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CFE652" w14:textId="224369D3" w:rsidR="005668AA" w:rsidRPr="005235D4" w:rsidRDefault="005668AA" w:rsidP="005668AA">
            <w:pPr>
              <w:pStyle w:val="TAC"/>
              <w:rPr>
                <w:sz w:val="16"/>
                <w:szCs w:val="16"/>
              </w:rPr>
            </w:pPr>
            <w:r w:rsidRPr="005235D4">
              <w:rPr>
                <w:sz w:val="16"/>
                <w:szCs w:val="16"/>
              </w:rPr>
              <w:t>CP-22</w:t>
            </w:r>
            <w:r>
              <w:rPr>
                <w:sz w:val="16"/>
                <w:szCs w:val="16"/>
              </w:rPr>
              <w:t>2130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93F4" w14:textId="77777777" w:rsidR="005668AA" w:rsidRPr="005235D4" w:rsidDel="00AC5E98" w:rsidRDefault="005668AA" w:rsidP="005668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FF260" w14:textId="77777777" w:rsidR="005668AA" w:rsidRPr="005235D4" w:rsidDel="00AC5E98" w:rsidRDefault="005668AA" w:rsidP="005668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21495" w14:textId="77777777" w:rsidR="005668AA" w:rsidRPr="005235D4" w:rsidDel="00AC5E98" w:rsidRDefault="005668AA" w:rsidP="005668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6B72" w14:textId="0F3F7B8E" w:rsidR="005668AA" w:rsidRPr="0038410C" w:rsidRDefault="005668AA" w:rsidP="005668AA">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2F405" w14:textId="1173A289" w:rsidR="005668AA" w:rsidRDefault="005668AA" w:rsidP="005668AA">
            <w:pPr>
              <w:pStyle w:val="TAC"/>
              <w:rPr>
                <w:rFonts w:eastAsiaTheme="minorEastAsia"/>
                <w:sz w:val="16"/>
                <w:szCs w:val="16"/>
                <w:lang w:eastAsia="zh-CN"/>
              </w:rPr>
            </w:pPr>
            <w:r>
              <w:rPr>
                <w:sz w:val="16"/>
                <w:szCs w:val="16"/>
                <w:lang w:eastAsia="zh-CN"/>
              </w:rPr>
              <w:t>2.0.0</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4455" w14:textId="77777777" w:rsidR="005F562A" w:rsidRDefault="005F562A">
      <w:r>
        <w:separator/>
      </w:r>
    </w:p>
  </w:endnote>
  <w:endnote w:type="continuationSeparator" w:id="0">
    <w:p w14:paraId="5E0853E8" w14:textId="77777777" w:rsidR="005F562A" w:rsidRDefault="005F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auto"/>
    <w:notTrueType/>
    <w:pitch w:val="fixed"/>
    <w:sig w:usb0="00000000" w:usb1="09060000" w:usb2="00000010" w:usb3="00000000" w:csb0="00080000"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C591A" w:rsidRDefault="008C5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32AF" w14:textId="77777777" w:rsidR="005F562A" w:rsidRDefault="005F562A">
      <w:r>
        <w:separator/>
      </w:r>
    </w:p>
  </w:footnote>
  <w:footnote w:type="continuationSeparator" w:id="0">
    <w:p w14:paraId="68CB43C6" w14:textId="77777777" w:rsidR="005F562A" w:rsidRDefault="005F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9A7EBD" w:rsidR="008C591A" w:rsidRDefault="008C5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62B">
      <w:rPr>
        <w:rFonts w:ascii="Arial" w:hAnsi="Arial" w:cs="Arial"/>
        <w:b/>
        <w:noProof/>
        <w:sz w:val="18"/>
        <w:szCs w:val="18"/>
      </w:rPr>
      <w:t>3GPP TS 29.580 V2.0.0 (2022-09)</w:t>
    </w:r>
    <w:r>
      <w:rPr>
        <w:rFonts w:ascii="Arial" w:hAnsi="Arial" w:cs="Arial"/>
        <w:b/>
        <w:sz w:val="18"/>
        <w:szCs w:val="18"/>
      </w:rPr>
      <w:fldChar w:fldCharType="end"/>
    </w:r>
  </w:p>
  <w:p w14:paraId="0C5EC792" w14:textId="77777777" w:rsidR="008C591A" w:rsidRDefault="008C5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75A6">
      <w:rPr>
        <w:rFonts w:ascii="Arial" w:hAnsi="Arial" w:cs="Arial"/>
        <w:b/>
        <w:noProof/>
        <w:sz w:val="18"/>
        <w:szCs w:val="18"/>
      </w:rPr>
      <w:t>84</w:t>
    </w:r>
    <w:r>
      <w:rPr>
        <w:rFonts w:ascii="Arial" w:hAnsi="Arial" w:cs="Arial"/>
        <w:b/>
        <w:sz w:val="18"/>
        <w:szCs w:val="18"/>
      </w:rPr>
      <w:fldChar w:fldCharType="end"/>
    </w:r>
  </w:p>
  <w:p w14:paraId="2B1AE9B5" w14:textId="37B89E97" w:rsidR="008C591A" w:rsidRDefault="008C5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62B">
      <w:rPr>
        <w:rFonts w:ascii="Arial" w:hAnsi="Arial" w:cs="Arial"/>
        <w:b/>
        <w:noProof/>
        <w:sz w:val="18"/>
        <w:szCs w:val="18"/>
      </w:rPr>
      <w:t>Release 17</w:t>
    </w:r>
    <w:r>
      <w:rPr>
        <w:rFonts w:ascii="Arial" w:hAnsi="Arial" w:cs="Arial"/>
        <w:b/>
        <w:sz w:val="18"/>
        <w:szCs w:val="18"/>
      </w:rPr>
      <w:fldChar w:fldCharType="end"/>
    </w:r>
  </w:p>
  <w:p w14:paraId="42848B09" w14:textId="77777777" w:rsidR="008C591A" w:rsidRDefault="008C5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779F5"/>
    <w:rsid w:val="00281184"/>
    <w:rsid w:val="00282CE7"/>
    <w:rsid w:val="00283A17"/>
    <w:rsid w:val="00284FFA"/>
    <w:rsid w:val="00286F85"/>
    <w:rsid w:val="002A4E5A"/>
    <w:rsid w:val="002A7E55"/>
    <w:rsid w:val="002B4468"/>
    <w:rsid w:val="002B6339"/>
    <w:rsid w:val="002D02AF"/>
    <w:rsid w:val="002D3F08"/>
    <w:rsid w:val="002D53CE"/>
    <w:rsid w:val="002E00EE"/>
    <w:rsid w:val="002E5A47"/>
    <w:rsid w:val="002F1236"/>
    <w:rsid w:val="002F666B"/>
    <w:rsid w:val="00302BC9"/>
    <w:rsid w:val="00303BBD"/>
    <w:rsid w:val="00304C79"/>
    <w:rsid w:val="003055A2"/>
    <w:rsid w:val="003061E1"/>
    <w:rsid w:val="00313051"/>
    <w:rsid w:val="00314BFC"/>
    <w:rsid w:val="0031513C"/>
    <w:rsid w:val="003172DC"/>
    <w:rsid w:val="003175A6"/>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57324"/>
    <w:rsid w:val="00561129"/>
    <w:rsid w:val="00565087"/>
    <w:rsid w:val="005668AA"/>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2A"/>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3AA4"/>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362B"/>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8B6"/>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C591A"/>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BA0"/>
    <w:rsid w:val="00942EC2"/>
    <w:rsid w:val="009477A6"/>
    <w:rsid w:val="00947F2D"/>
    <w:rsid w:val="00950464"/>
    <w:rsid w:val="00951A31"/>
    <w:rsid w:val="00957C16"/>
    <w:rsid w:val="00963A0E"/>
    <w:rsid w:val="00964236"/>
    <w:rsid w:val="00970760"/>
    <w:rsid w:val="00973FF2"/>
    <w:rsid w:val="009756D4"/>
    <w:rsid w:val="00982037"/>
    <w:rsid w:val="00987002"/>
    <w:rsid w:val="00991BDA"/>
    <w:rsid w:val="009923A4"/>
    <w:rsid w:val="00995324"/>
    <w:rsid w:val="00995A4D"/>
    <w:rsid w:val="009A5DD0"/>
    <w:rsid w:val="009B511B"/>
    <w:rsid w:val="009B691F"/>
    <w:rsid w:val="009B796F"/>
    <w:rsid w:val="009C31A3"/>
    <w:rsid w:val="009C7209"/>
    <w:rsid w:val="009D6E11"/>
    <w:rsid w:val="009E11F3"/>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89A"/>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43BD"/>
    <w:rsid w:val="00D86D0F"/>
    <w:rsid w:val="00D87E00"/>
    <w:rsid w:val="00D90ECB"/>
    <w:rsid w:val="00D9134D"/>
    <w:rsid w:val="00D93838"/>
    <w:rsid w:val="00D95FFF"/>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54D6"/>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28E"/>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바탕"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929E-0A8A-4645-9E2D-03F40509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94</Pages>
  <Words>30152</Words>
  <Characters>171868</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676</cp:revision>
  <cp:lastPrinted>2019-02-25T14:05:00Z</cp:lastPrinted>
  <dcterms:created xsi:type="dcterms:W3CDTF">2022-05-24T22:55:00Z</dcterms:created>
  <dcterms:modified xsi:type="dcterms:W3CDTF">2022-09-14T06:57:00Z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