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120A2007"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F54436">
              <w:rPr>
                <w:lang w:val="en-US"/>
              </w:rPr>
              <w:t>4</w:t>
            </w:r>
            <w:r w:rsidRPr="0009205F">
              <w:rPr>
                <w:lang w:val="en-US"/>
              </w:rPr>
              <w:t xml:space="preserve">.0 </w:t>
            </w:r>
            <w:r w:rsidRPr="0009205F">
              <w:rPr>
                <w:sz w:val="32"/>
                <w:lang w:val="en-US"/>
              </w:rPr>
              <w:t>(20</w:t>
            </w:r>
            <w:r>
              <w:rPr>
                <w:sz w:val="32"/>
                <w:lang w:val="en-US"/>
              </w:rPr>
              <w:t>2</w:t>
            </w:r>
            <w:r w:rsidR="00BD0BAD">
              <w:rPr>
                <w:sz w:val="32"/>
                <w:lang w:val="en-US"/>
              </w:rPr>
              <w:t>3</w:t>
            </w:r>
            <w:r w:rsidRPr="0009205F">
              <w:rPr>
                <w:sz w:val="32"/>
                <w:lang w:val="en-US"/>
              </w:rPr>
              <w:t>-</w:t>
            </w:r>
            <w:r w:rsidR="00F54436">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764500550"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4FCE3E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A63539">
              <w:rPr>
                <w:noProof/>
                <w:sz w:val="18"/>
              </w:rPr>
              <w:t>3</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12F8DD98" w14:textId="30AC6FEE" w:rsidR="00FE6F17" w:rsidRDefault="00DD6FD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E6F17">
        <w:rPr>
          <w:noProof/>
        </w:rPr>
        <w:t>Foreword</w:t>
      </w:r>
      <w:r w:rsidR="00FE6F17">
        <w:rPr>
          <w:noProof/>
        </w:rPr>
        <w:tab/>
      </w:r>
      <w:r w:rsidR="00FE6F17">
        <w:rPr>
          <w:noProof/>
        </w:rPr>
        <w:fldChar w:fldCharType="begin" w:fldLock="1"/>
      </w:r>
      <w:r w:rsidR="00FE6F17">
        <w:rPr>
          <w:noProof/>
        </w:rPr>
        <w:instrText xml:space="preserve"> PAGEREF _Toc153887390 \h </w:instrText>
      </w:r>
      <w:r w:rsidR="00FE6F17">
        <w:rPr>
          <w:noProof/>
        </w:rPr>
      </w:r>
      <w:r w:rsidR="00FE6F17">
        <w:rPr>
          <w:noProof/>
        </w:rPr>
        <w:fldChar w:fldCharType="separate"/>
      </w:r>
      <w:r w:rsidR="00FE6F17">
        <w:rPr>
          <w:noProof/>
        </w:rPr>
        <w:t>8</w:t>
      </w:r>
      <w:r w:rsidR="00FE6F17">
        <w:rPr>
          <w:noProof/>
        </w:rPr>
        <w:fldChar w:fldCharType="end"/>
      </w:r>
    </w:p>
    <w:p w14:paraId="7059DB25" w14:textId="2933E938"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_Toc153887391 \h </w:instrText>
      </w:r>
      <w:r>
        <w:rPr>
          <w:noProof/>
        </w:rPr>
      </w:r>
      <w:r>
        <w:rPr>
          <w:noProof/>
        </w:rPr>
        <w:fldChar w:fldCharType="separate"/>
      </w:r>
      <w:r>
        <w:rPr>
          <w:noProof/>
        </w:rPr>
        <w:t>9</w:t>
      </w:r>
      <w:r>
        <w:rPr>
          <w:noProof/>
        </w:rPr>
        <w:fldChar w:fldCharType="end"/>
      </w:r>
    </w:p>
    <w:p w14:paraId="42390CDB" w14:textId="3F10A22C"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_Toc153887392 \h </w:instrText>
      </w:r>
      <w:r>
        <w:rPr>
          <w:noProof/>
        </w:rPr>
      </w:r>
      <w:r>
        <w:rPr>
          <w:noProof/>
        </w:rPr>
        <w:fldChar w:fldCharType="separate"/>
      </w:r>
      <w:r>
        <w:rPr>
          <w:noProof/>
        </w:rPr>
        <w:t>9</w:t>
      </w:r>
      <w:r>
        <w:rPr>
          <w:noProof/>
        </w:rPr>
        <w:fldChar w:fldCharType="end"/>
      </w:r>
    </w:p>
    <w:p w14:paraId="21AF157C" w14:textId="5DF82399"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_Toc153887393 \h </w:instrText>
      </w:r>
      <w:r>
        <w:rPr>
          <w:noProof/>
        </w:rPr>
      </w:r>
      <w:r>
        <w:rPr>
          <w:noProof/>
        </w:rPr>
        <w:fldChar w:fldCharType="separate"/>
      </w:r>
      <w:r>
        <w:rPr>
          <w:noProof/>
        </w:rPr>
        <w:t>10</w:t>
      </w:r>
      <w:r>
        <w:rPr>
          <w:noProof/>
        </w:rPr>
        <w:fldChar w:fldCharType="end"/>
      </w:r>
    </w:p>
    <w:p w14:paraId="54D80D6A" w14:textId="62977B47"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_Toc153887394 \h </w:instrText>
      </w:r>
      <w:r>
        <w:rPr>
          <w:noProof/>
        </w:rPr>
      </w:r>
      <w:r>
        <w:rPr>
          <w:noProof/>
        </w:rPr>
        <w:fldChar w:fldCharType="separate"/>
      </w:r>
      <w:r>
        <w:rPr>
          <w:noProof/>
        </w:rPr>
        <w:t>10</w:t>
      </w:r>
      <w:r>
        <w:rPr>
          <w:noProof/>
        </w:rPr>
        <w:fldChar w:fldCharType="end"/>
      </w:r>
    </w:p>
    <w:p w14:paraId="7F876D67" w14:textId="06306B02"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_Toc153887395 \h </w:instrText>
      </w:r>
      <w:r>
        <w:rPr>
          <w:noProof/>
        </w:rPr>
      </w:r>
      <w:r>
        <w:rPr>
          <w:noProof/>
        </w:rPr>
        <w:fldChar w:fldCharType="separate"/>
      </w:r>
      <w:r>
        <w:rPr>
          <w:noProof/>
        </w:rPr>
        <w:t>10</w:t>
      </w:r>
      <w:r>
        <w:rPr>
          <w:noProof/>
        </w:rPr>
        <w:fldChar w:fldCharType="end"/>
      </w:r>
    </w:p>
    <w:p w14:paraId="097CF6B7" w14:textId="339FD844"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_Toc153887396 \h </w:instrText>
      </w:r>
      <w:r>
        <w:rPr>
          <w:noProof/>
        </w:rPr>
      </w:r>
      <w:r>
        <w:rPr>
          <w:noProof/>
        </w:rPr>
        <w:fldChar w:fldCharType="separate"/>
      </w:r>
      <w:r>
        <w:rPr>
          <w:noProof/>
        </w:rPr>
        <w:t>11</w:t>
      </w:r>
      <w:r>
        <w:rPr>
          <w:noProof/>
        </w:rPr>
        <w:fldChar w:fldCharType="end"/>
      </w:r>
    </w:p>
    <w:p w14:paraId="1A118C58" w14:textId="7626D3C5"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_Toc153887397 \h </w:instrText>
      </w:r>
      <w:r>
        <w:rPr>
          <w:noProof/>
        </w:rPr>
      </w:r>
      <w:r>
        <w:rPr>
          <w:noProof/>
        </w:rPr>
        <w:fldChar w:fldCharType="separate"/>
      </w:r>
      <w:r>
        <w:rPr>
          <w:noProof/>
        </w:rPr>
        <w:t>11</w:t>
      </w:r>
      <w:r>
        <w:rPr>
          <w:noProof/>
        </w:rPr>
        <w:fldChar w:fldCharType="end"/>
      </w:r>
    </w:p>
    <w:p w14:paraId="2E41D8D9" w14:textId="471A7B30"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sidRPr="00B3038E">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Introduction</w:t>
      </w:r>
      <w:r>
        <w:rPr>
          <w:noProof/>
        </w:rPr>
        <w:tab/>
      </w:r>
      <w:r>
        <w:rPr>
          <w:noProof/>
        </w:rPr>
        <w:fldChar w:fldCharType="begin" w:fldLock="1"/>
      </w:r>
      <w:r>
        <w:rPr>
          <w:noProof/>
        </w:rPr>
        <w:instrText xml:space="preserve"> PAGEREF _Toc153887398 \h </w:instrText>
      </w:r>
      <w:r>
        <w:rPr>
          <w:noProof/>
        </w:rPr>
      </w:r>
      <w:r>
        <w:rPr>
          <w:noProof/>
        </w:rPr>
        <w:fldChar w:fldCharType="separate"/>
      </w:r>
      <w:r>
        <w:rPr>
          <w:noProof/>
        </w:rPr>
        <w:t>11</w:t>
      </w:r>
      <w:r>
        <w:rPr>
          <w:noProof/>
        </w:rPr>
        <w:fldChar w:fldCharType="end"/>
      </w:r>
    </w:p>
    <w:p w14:paraId="2F28BE3F" w14:textId="7AB0CE80"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Nlmf_Location Service</w:t>
      </w:r>
      <w:r>
        <w:rPr>
          <w:noProof/>
        </w:rPr>
        <w:tab/>
      </w:r>
      <w:r>
        <w:rPr>
          <w:noProof/>
        </w:rPr>
        <w:fldChar w:fldCharType="begin" w:fldLock="1"/>
      </w:r>
      <w:r>
        <w:rPr>
          <w:noProof/>
        </w:rPr>
        <w:instrText xml:space="preserve"> PAGEREF _Toc153887399 \h </w:instrText>
      </w:r>
      <w:r>
        <w:rPr>
          <w:noProof/>
        </w:rPr>
      </w:r>
      <w:r>
        <w:rPr>
          <w:noProof/>
        </w:rPr>
        <w:fldChar w:fldCharType="separate"/>
      </w:r>
      <w:r>
        <w:rPr>
          <w:noProof/>
        </w:rPr>
        <w:t>12</w:t>
      </w:r>
      <w:r>
        <w:rPr>
          <w:noProof/>
        </w:rPr>
        <w:fldChar w:fldCharType="end"/>
      </w:r>
    </w:p>
    <w:p w14:paraId="49174051" w14:textId="580B5D9B"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_Toc153887400 \h </w:instrText>
      </w:r>
      <w:r>
        <w:rPr>
          <w:noProof/>
        </w:rPr>
      </w:r>
      <w:r>
        <w:rPr>
          <w:noProof/>
        </w:rPr>
        <w:fldChar w:fldCharType="separate"/>
      </w:r>
      <w:r>
        <w:rPr>
          <w:noProof/>
        </w:rPr>
        <w:t>12</w:t>
      </w:r>
      <w:r>
        <w:rPr>
          <w:noProof/>
        </w:rPr>
        <w:fldChar w:fldCharType="end"/>
      </w:r>
    </w:p>
    <w:p w14:paraId="1C0B3D91" w14:textId="7B19C123"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_Toc153887401 \h </w:instrText>
      </w:r>
      <w:r>
        <w:rPr>
          <w:noProof/>
        </w:rPr>
      </w:r>
      <w:r>
        <w:rPr>
          <w:noProof/>
        </w:rPr>
        <w:fldChar w:fldCharType="separate"/>
      </w:r>
      <w:r>
        <w:rPr>
          <w:noProof/>
        </w:rPr>
        <w:t>12</w:t>
      </w:r>
      <w:r>
        <w:rPr>
          <w:noProof/>
        </w:rPr>
        <w:fldChar w:fldCharType="end"/>
      </w:r>
    </w:p>
    <w:p w14:paraId="7645AADB" w14:textId="3322FB52"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_Toc153887402 \h </w:instrText>
      </w:r>
      <w:r>
        <w:rPr>
          <w:noProof/>
        </w:rPr>
      </w:r>
      <w:r>
        <w:rPr>
          <w:noProof/>
        </w:rPr>
        <w:fldChar w:fldCharType="separate"/>
      </w:r>
      <w:r>
        <w:rPr>
          <w:noProof/>
        </w:rPr>
        <w:t>12</w:t>
      </w:r>
      <w:r>
        <w:rPr>
          <w:noProof/>
        </w:rPr>
        <w:fldChar w:fldCharType="end"/>
      </w:r>
    </w:p>
    <w:p w14:paraId="69B882D3" w14:textId="2E84E191"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DetermineLocation</w:t>
      </w:r>
      <w:r>
        <w:rPr>
          <w:noProof/>
        </w:rPr>
        <w:tab/>
      </w:r>
      <w:r>
        <w:rPr>
          <w:noProof/>
        </w:rPr>
        <w:fldChar w:fldCharType="begin" w:fldLock="1"/>
      </w:r>
      <w:r>
        <w:rPr>
          <w:noProof/>
        </w:rPr>
        <w:instrText xml:space="preserve"> PAGEREF _Toc153887403 \h </w:instrText>
      </w:r>
      <w:r>
        <w:rPr>
          <w:noProof/>
        </w:rPr>
      </w:r>
      <w:r>
        <w:rPr>
          <w:noProof/>
        </w:rPr>
        <w:fldChar w:fldCharType="separate"/>
      </w:r>
      <w:r>
        <w:rPr>
          <w:noProof/>
        </w:rPr>
        <w:t>12</w:t>
      </w:r>
      <w:r>
        <w:rPr>
          <w:noProof/>
        </w:rPr>
        <w:fldChar w:fldCharType="end"/>
      </w:r>
    </w:p>
    <w:p w14:paraId="667FCED0" w14:textId="45DF42C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_Toc153887404 \h </w:instrText>
      </w:r>
      <w:r>
        <w:rPr>
          <w:noProof/>
        </w:rPr>
      </w:r>
      <w:r>
        <w:rPr>
          <w:noProof/>
        </w:rPr>
        <w:fldChar w:fldCharType="separate"/>
      </w:r>
      <w:r>
        <w:rPr>
          <w:noProof/>
        </w:rPr>
        <w:t>12</w:t>
      </w:r>
      <w:r>
        <w:rPr>
          <w:noProof/>
        </w:rPr>
        <w:fldChar w:fldCharType="end"/>
      </w:r>
    </w:p>
    <w:p w14:paraId="502DEC8F" w14:textId="4482E8A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Retrieve UE Location</w:t>
      </w:r>
      <w:r>
        <w:rPr>
          <w:noProof/>
        </w:rPr>
        <w:tab/>
      </w:r>
      <w:r>
        <w:rPr>
          <w:noProof/>
        </w:rPr>
        <w:fldChar w:fldCharType="begin" w:fldLock="1"/>
      </w:r>
      <w:r>
        <w:rPr>
          <w:noProof/>
        </w:rPr>
        <w:instrText xml:space="preserve"> PAGEREF _Toc153887405 \h </w:instrText>
      </w:r>
      <w:r>
        <w:rPr>
          <w:noProof/>
        </w:rPr>
      </w:r>
      <w:r>
        <w:rPr>
          <w:noProof/>
        </w:rPr>
        <w:fldChar w:fldCharType="separate"/>
      </w:r>
      <w:r>
        <w:rPr>
          <w:noProof/>
        </w:rPr>
        <w:t>12</w:t>
      </w:r>
      <w:r>
        <w:rPr>
          <w:noProof/>
        </w:rPr>
        <w:fldChar w:fldCharType="end"/>
      </w:r>
    </w:p>
    <w:p w14:paraId="0CD9127A" w14:textId="632685E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_Toc153887406 \h </w:instrText>
      </w:r>
      <w:r>
        <w:rPr>
          <w:noProof/>
        </w:rPr>
      </w:r>
      <w:r>
        <w:rPr>
          <w:noProof/>
        </w:rPr>
        <w:fldChar w:fldCharType="separate"/>
      </w:r>
      <w:r>
        <w:rPr>
          <w:noProof/>
        </w:rPr>
        <w:t>13</w:t>
      </w:r>
      <w:r>
        <w:rPr>
          <w:noProof/>
        </w:rPr>
        <w:fldChar w:fldCharType="end"/>
      </w:r>
    </w:p>
    <w:p w14:paraId="7EA694B4" w14:textId="68EC96FA"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_Toc153887407 \h </w:instrText>
      </w:r>
      <w:r>
        <w:rPr>
          <w:noProof/>
        </w:rPr>
      </w:r>
      <w:r>
        <w:rPr>
          <w:noProof/>
        </w:rPr>
        <w:fldChar w:fldCharType="separate"/>
      </w:r>
      <w:r>
        <w:rPr>
          <w:noProof/>
        </w:rPr>
        <w:t>14</w:t>
      </w:r>
      <w:r>
        <w:rPr>
          <w:noProof/>
        </w:rPr>
        <w:fldChar w:fldCharType="end"/>
      </w:r>
    </w:p>
    <w:p w14:paraId="57A3BB0B" w14:textId="3C80868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_Toc153887408 \h </w:instrText>
      </w:r>
      <w:r>
        <w:rPr>
          <w:noProof/>
        </w:rPr>
      </w:r>
      <w:r>
        <w:rPr>
          <w:noProof/>
        </w:rPr>
        <w:fldChar w:fldCharType="separate"/>
      </w:r>
      <w:r>
        <w:rPr>
          <w:noProof/>
        </w:rPr>
        <w:t>14</w:t>
      </w:r>
      <w:r>
        <w:rPr>
          <w:noProof/>
        </w:rPr>
        <w:fldChar w:fldCharType="end"/>
      </w:r>
    </w:p>
    <w:p w14:paraId="3F4B865D" w14:textId="7A4EC0C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_Toc153887409 \h </w:instrText>
      </w:r>
      <w:r>
        <w:rPr>
          <w:noProof/>
        </w:rPr>
      </w:r>
      <w:r>
        <w:rPr>
          <w:noProof/>
        </w:rPr>
        <w:fldChar w:fldCharType="separate"/>
      </w:r>
      <w:r>
        <w:rPr>
          <w:noProof/>
        </w:rPr>
        <w:t>14</w:t>
      </w:r>
      <w:r>
        <w:rPr>
          <w:noProof/>
        </w:rPr>
        <w:fldChar w:fldCharType="end"/>
      </w:r>
    </w:p>
    <w:p w14:paraId="4F6E70CE" w14:textId="0BC8B90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_Toc153887410 \h </w:instrText>
      </w:r>
      <w:r>
        <w:rPr>
          <w:noProof/>
        </w:rPr>
      </w:r>
      <w:r>
        <w:rPr>
          <w:noProof/>
        </w:rPr>
        <w:fldChar w:fldCharType="separate"/>
      </w:r>
      <w:r>
        <w:rPr>
          <w:noProof/>
        </w:rPr>
        <w:t>15</w:t>
      </w:r>
      <w:r>
        <w:rPr>
          <w:noProof/>
        </w:rPr>
        <w:fldChar w:fldCharType="end"/>
      </w:r>
    </w:p>
    <w:p w14:paraId="5AEA7290" w14:textId="465ECBB9"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CancelLocation</w:t>
      </w:r>
      <w:r>
        <w:rPr>
          <w:noProof/>
        </w:rPr>
        <w:tab/>
      </w:r>
      <w:r>
        <w:rPr>
          <w:noProof/>
        </w:rPr>
        <w:fldChar w:fldCharType="begin" w:fldLock="1"/>
      </w:r>
      <w:r>
        <w:rPr>
          <w:noProof/>
        </w:rPr>
        <w:instrText xml:space="preserve"> PAGEREF _Toc153887411 \h </w:instrText>
      </w:r>
      <w:r>
        <w:rPr>
          <w:noProof/>
        </w:rPr>
      </w:r>
      <w:r>
        <w:rPr>
          <w:noProof/>
        </w:rPr>
        <w:fldChar w:fldCharType="separate"/>
      </w:r>
      <w:r>
        <w:rPr>
          <w:noProof/>
        </w:rPr>
        <w:t>16</w:t>
      </w:r>
      <w:r>
        <w:rPr>
          <w:noProof/>
        </w:rPr>
        <w:fldChar w:fldCharType="end"/>
      </w:r>
    </w:p>
    <w:p w14:paraId="6F39F572" w14:textId="3D2A786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_Toc153887412 \h </w:instrText>
      </w:r>
      <w:r>
        <w:rPr>
          <w:noProof/>
        </w:rPr>
      </w:r>
      <w:r>
        <w:rPr>
          <w:noProof/>
        </w:rPr>
        <w:fldChar w:fldCharType="separate"/>
      </w:r>
      <w:r>
        <w:rPr>
          <w:noProof/>
        </w:rPr>
        <w:t>16</w:t>
      </w:r>
      <w:r>
        <w:rPr>
          <w:noProof/>
        </w:rPr>
        <w:fldChar w:fldCharType="end"/>
      </w:r>
    </w:p>
    <w:p w14:paraId="1D8A0F47" w14:textId="2BBB032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Cancel Periodic or Triggered Location</w:t>
      </w:r>
      <w:r>
        <w:rPr>
          <w:noProof/>
        </w:rPr>
        <w:tab/>
      </w:r>
      <w:r>
        <w:rPr>
          <w:noProof/>
        </w:rPr>
        <w:fldChar w:fldCharType="begin" w:fldLock="1"/>
      </w:r>
      <w:r>
        <w:rPr>
          <w:noProof/>
        </w:rPr>
        <w:instrText xml:space="preserve"> PAGEREF _Toc153887413 \h </w:instrText>
      </w:r>
      <w:r>
        <w:rPr>
          <w:noProof/>
        </w:rPr>
      </w:r>
      <w:r>
        <w:rPr>
          <w:noProof/>
        </w:rPr>
        <w:fldChar w:fldCharType="separate"/>
      </w:r>
      <w:r>
        <w:rPr>
          <w:noProof/>
        </w:rPr>
        <w:t>16</w:t>
      </w:r>
      <w:r>
        <w:rPr>
          <w:noProof/>
        </w:rPr>
        <w:fldChar w:fldCharType="end"/>
      </w:r>
    </w:p>
    <w:p w14:paraId="5478C9D1" w14:textId="28CEB20E"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_Toc153887414 \h </w:instrText>
      </w:r>
      <w:r>
        <w:rPr>
          <w:noProof/>
        </w:rPr>
      </w:r>
      <w:r>
        <w:rPr>
          <w:noProof/>
        </w:rPr>
        <w:fldChar w:fldCharType="separate"/>
      </w:r>
      <w:r>
        <w:rPr>
          <w:noProof/>
        </w:rPr>
        <w:t>16</w:t>
      </w:r>
      <w:r>
        <w:rPr>
          <w:noProof/>
        </w:rPr>
        <w:fldChar w:fldCharType="end"/>
      </w:r>
    </w:p>
    <w:p w14:paraId="38E34B84" w14:textId="2310992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_Toc153887415 \h </w:instrText>
      </w:r>
      <w:r>
        <w:rPr>
          <w:noProof/>
        </w:rPr>
      </w:r>
      <w:r>
        <w:rPr>
          <w:noProof/>
        </w:rPr>
        <w:fldChar w:fldCharType="separate"/>
      </w:r>
      <w:r>
        <w:rPr>
          <w:noProof/>
        </w:rPr>
        <w:t>16</w:t>
      </w:r>
      <w:r>
        <w:rPr>
          <w:noProof/>
        </w:rPr>
        <w:fldChar w:fldCharType="end"/>
      </w:r>
    </w:p>
    <w:p w14:paraId="02D4D2B6" w14:textId="51BCAC8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_Toc153887416 \h </w:instrText>
      </w:r>
      <w:r>
        <w:rPr>
          <w:noProof/>
        </w:rPr>
      </w:r>
      <w:r>
        <w:rPr>
          <w:noProof/>
        </w:rPr>
        <w:fldChar w:fldCharType="separate"/>
      </w:r>
      <w:r>
        <w:rPr>
          <w:noProof/>
        </w:rPr>
        <w:t>16</w:t>
      </w:r>
      <w:r>
        <w:rPr>
          <w:noProof/>
        </w:rPr>
        <w:fldChar w:fldCharType="end"/>
      </w:r>
    </w:p>
    <w:p w14:paraId="39A435BB" w14:textId="301F7C74"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MeasurementData</w:t>
      </w:r>
      <w:r>
        <w:rPr>
          <w:noProof/>
        </w:rPr>
        <w:tab/>
      </w:r>
      <w:r>
        <w:rPr>
          <w:noProof/>
        </w:rPr>
        <w:fldChar w:fldCharType="begin" w:fldLock="1"/>
      </w:r>
      <w:r>
        <w:rPr>
          <w:noProof/>
        </w:rPr>
        <w:instrText xml:space="preserve"> PAGEREF _Toc153887417 \h </w:instrText>
      </w:r>
      <w:r>
        <w:rPr>
          <w:noProof/>
        </w:rPr>
      </w:r>
      <w:r>
        <w:rPr>
          <w:noProof/>
        </w:rPr>
        <w:fldChar w:fldCharType="separate"/>
      </w:r>
      <w:r>
        <w:rPr>
          <w:noProof/>
        </w:rPr>
        <w:t>17</w:t>
      </w:r>
      <w:r>
        <w:rPr>
          <w:noProof/>
        </w:rPr>
        <w:fldChar w:fldCharType="end"/>
      </w:r>
    </w:p>
    <w:p w14:paraId="6BAE27D1" w14:textId="22ADD7D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_Toc153887418 \h </w:instrText>
      </w:r>
      <w:r>
        <w:rPr>
          <w:noProof/>
        </w:rPr>
      </w:r>
      <w:r>
        <w:rPr>
          <w:noProof/>
        </w:rPr>
        <w:fldChar w:fldCharType="separate"/>
      </w:r>
      <w:r>
        <w:rPr>
          <w:noProof/>
        </w:rPr>
        <w:t>17</w:t>
      </w:r>
      <w:r>
        <w:rPr>
          <w:noProof/>
        </w:rPr>
        <w:fldChar w:fldCharType="end"/>
      </w:r>
    </w:p>
    <w:p w14:paraId="133A6873" w14:textId="51A48F0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Location Measurements</w:t>
      </w:r>
      <w:r>
        <w:rPr>
          <w:noProof/>
        </w:rPr>
        <w:tab/>
      </w:r>
      <w:r>
        <w:rPr>
          <w:noProof/>
        </w:rPr>
        <w:fldChar w:fldCharType="begin" w:fldLock="1"/>
      </w:r>
      <w:r>
        <w:rPr>
          <w:noProof/>
        </w:rPr>
        <w:instrText xml:space="preserve"> PAGEREF _Toc153887419 \h </w:instrText>
      </w:r>
      <w:r>
        <w:rPr>
          <w:noProof/>
        </w:rPr>
      </w:r>
      <w:r>
        <w:rPr>
          <w:noProof/>
        </w:rPr>
        <w:fldChar w:fldCharType="separate"/>
      </w:r>
      <w:r>
        <w:rPr>
          <w:noProof/>
        </w:rPr>
        <w:t>17</w:t>
      </w:r>
      <w:r>
        <w:rPr>
          <w:noProof/>
        </w:rPr>
        <w:fldChar w:fldCharType="end"/>
      </w:r>
    </w:p>
    <w:p w14:paraId="42C5D06E" w14:textId="7C145333"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UPSubscribe</w:t>
      </w:r>
      <w:r>
        <w:rPr>
          <w:noProof/>
        </w:rPr>
        <w:tab/>
      </w:r>
      <w:r>
        <w:rPr>
          <w:noProof/>
        </w:rPr>
        <w:fldChar w:fldCharType="begin" w:fldLock="1"/>
      </w:r>
      <w:r>
        <w:rPr>
          <w:noProof/>
        </w:rPr>
        <w:instrText xml:space="preserve"> PAGEREF _Toc153887420 \h </w:instrText>
      </w:r>
      <w:r>
        <w:rPr>
          <w:noProof/>
        </w:rPr>
      </w:r>
      <w:r>
        <w:rPr>
          <w:noProof/>
        </w:rPr>
        <w:fldChar w:fldCharType="separate"/>
      </w:r>
      <w:r>
        <w:rPr>
          <w:noProof/>
        </w:rPr>
        <w:t>18</w:t>
      </w:r>
      <w:r>
        <w:rPr>
          <w:noProof/>
        </w:rPr>
        <w:fldChar w:fldCharType="end"/>
      </w:r>
    </w:p>
    <w:p w14:paraId="39D9DED5" w14:textId="0FE21C3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_Toc153887421 \h </w:instrText>
      </w:r>
      <w:r>
        <w:rPr>
          <w:noProof/>
        </w:rPr>
      </w:r>
      <w:r>
        <w:rPr>
          <w:noProof/>
        </w:rPr>
        <w:fldChar w:fldCharType="separate"/>
      </w:r>
      <w:r>
        <w:rPr>
          <w:noProof/>
        </w:rPr>
        <w:t>18</w:t>
      </w:r>
      <w:r>
        <w:rPr>
          <w:noProof/>
        </w:rPr>
        <w:fldChar w:fldCharType="end"/>
      </w:r>
    </w:p>
    <w:p w14:paraId="7646672B" w14:textId="16A66E4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Subscribe to Notification of LCS-UP connection</w:t>
      </w:r>
      <w:r>
        <w:rPr>
          <w:noProof/>
        </w:rPr>
        <w:tab/>
      </w:r>
      <w:r>
        <w:rPr>
          <w:noProof/>
        </w:rPr>
        <w:fldChar w:fldCharType="begin" w:fldLock="1"/>
      </w:r>
      <w:r>
        <w:rPr>
          <w:noProof/>
        </w:rPr>
        <w:instrText xml:space="preserve"> PAGEREF _Toc153887422 \h </w:instrText>
      </w:r>
      <w:r>
        <w:rPr>
          <w:noProof/>
        </w:rPr>
      </w:r>
      <w:r>
        <w:rPr>
          <w:noProof/>
        </w:rPr>
        <w:fldChar w:fldCharType="separate"/>
      </w:r>
      <w:r>
        <w:rPr>
          <w:noProof/>
        </w:rPr>
        <w:t>18</w:t>
      </w:r>
      <w:r>
        <w:rPr>
          <w:noProof/>
        </w:rPr>
        <w:fldChar w:fldCharType="end"/>
      </w:r>
    </w:p>
    <w:p w14:paraId="05F0DC01" w14:textId="6470218E"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_Toc153887423 \h </w:instrText>
      </w:r>
      <w:r>
        <w:rPr>
          <w:noProof/>
        </w:rPr>
      </w:r>
      <w:r>
        <w:rPr>
          <w:noProof/>
        </w:rPr>
        <w:fldChar w:fldCharType="separate"/>
      </w:r>
      <w:r>
        <w:rPr>
          <w:noProof/>
        </w:rPr>
        <w:t>18</w:t>
      </w:r>
      <w:r>
        <w:rPr>
          <w:noProof/>
        </w:rPr>
        <w:fldChar w:fldCharType="end"/>
      </w:r>
    </w:p>
    <w:p w14:paraId="0434BDC0" w14:textId="1438BF7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_Toc153887424 \h </w:instrText>
      </w:r>
      <w:r>
        <w:rPr>
          <w:noProof/>
        </w:rPr>
      </w:r>
      <w:r>
        <w:rPr>
          <w:noProof/>
        </w:rPr>
        <w:fldChar w:fldCharType="separate"/>
      </w:r>
      <w:r>
        <w:rPr>
          <w:noProof/>
        </w:rPr>
        <w:t>18</w:t>
      </w:r>
      <w:r>
        <w:rPr>
          <w:noProof/>
        </w:rPr>
        <w:fldChar w:fldCharType="end"/>
      </w:r>
    </w:p>
    <w:p w14:paraId="766028BE" w14:textId="19BE87F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_Toc153887425 \h </w:instrText>
      </w:r>
      <w:r>
        <w:rPr>
          <w:noProof/>
        </w:rPr>
      </w:r>
      <w:r>
        <w:rPr>
          <w:noProof/>
        </w:rPr>
        <w:fldChar w:fldCharType="separate"/>
      </w:r>
      <w:r>
        <w:rPr>
          <w:noProof/>
        </w:rPr>
        <w:t>18</w:t>
      </w:r>
      <w:r>
        <w:rPr>
          <w:noProof/>
        </w:rPr>
        <w:fldChar w:fldCharType="end"/>
      </w:r>
    </w:p>
    <w:p w14:paraId="6207F17D" w14:textId="714B9157"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5.2.2.9</w:t>
      </w:r>
      <w:r>
        <w:rPr>
          <w:rFonts w:asciiTheme="minorHAnsi" w:eastAsiaTheme="minorEastAsia" w:hAnsiTheme="minorHAnsi" w:cstheme="minorBidi"/>
          <w:noProof/>
          <w:kern w:val="2"/>
          <w:sz w:val="22"/>
          <w:szCs w:val="22"/>
          <w:lang w:eastAsia="en-GB"/>
          <w14:ligatures w14:val="standardContextual"/>
        </w:rPr>
        <w:tab/>
      </w:r>
      <w:r>
        <w:rPr>
          <w:noProof/>
        </w:rPr>
        <w:t>UPConfig</w:t>
      </w:r>
      <w:r>
        <w:rPr>
          <w:noProof/>
        </w:rPr>
        <w:tab/>
      </w:r>
      <w:r>
        <w:rPr>
          <w:noProof/>
        </w:rPr>
        <w:fldChar w:fldCharType="begin" w:fldLock="1"/>
      </w:r>
      <w:r>
        <w:rPr>
          <w:noProof/>
        </w:rPr>
        <w:instrText xml:space="preserve"> PAGEREF _Toc153887426 \h </w:instrText>
      </w:r>
      <w:r>
        <w:rPr>
          <w:noProof/>
        </w:rPr>
      </w:r>
      <w:r>
        <w:rPr>
          <w:noProof/>
        </w:rPr>
        <w:fldChar w:fldCharType="separate"/>
      </w:r>
      <w:r>
        <w:rPr>
          <w:noProof/>
        </w:rPr>
        <w:t>19</w:t>
      </w:r>
      <w:r>
        <w:rPr>
          <w:noProof/>
        </w:rPr>
        <w:fldChar w:fldCharType="end"/>
      </w:r>
    </w:p>
    <w:p w14:paraId="65C83AF9" w14:textId="765839C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_Toc153887427 \h </w:instrText>
      </w:r>
      <w:r>
        <w:rPr>
          <w:noProof/>
        </w:rPr>
      </w:r>
      <w:r>
        <w:rPr>
          <w:noProof/>
        </w:rPr>
        <w:fldChar w:fldCharType="separate"/>
      </w:r>
      <w:r>
        <w:rPr>
          <w:noProof/>
        </w:rPr>
        <w:t>19</w:t>
      </w:r>
      <w:r>
        <w:rPr>
          <w:noProof/>
        </w:rPr>
        <w:fldChar w:fldCharType="end"/>
      </w:r>
    </w:p>
    <w:p w14:paraId="4D8B583E" w14:textId="3F4F04B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5.2.2.9.2</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et up LCS-UP connection</w:t>
      </w:r>
      <w:r>
        <w:rPr>
          <w:noProof/>
        </w:rPr>
        <w:tab/>
      </w:r>
      <w:r>
        <w:rPr>
          <w:noProof/>
        </w:rPr>
        <w:fldChar w:fldCharType="begin" w:fldLock="1"/>
      </w:r>
      <w:r>
        <w:rPr>
          <w:noProof/>
        </w:rPr>
        <w:instrText xml:space="preserve"> PAGEREF _Toc153887428 \h </w:instrText>
      </w:r>
      <w:r>
        <w:rPr>
          <w:noProof/>
        </w:rPr>
      </w:r>
      <w:r>
        <w:rPr>
          <w:noProof/>
        </w:rPr>
        <w:fldChar w:fldCharType="separate"/>
      </w:r>
      <w:r>
        <w:rPr>
          <w:noProof/>
        </w:rPr>
        <w:t>19</w:t>
      </w:r>
      <w:r>
        <w:rPr>
          <w:noProof/>
        </w:rPr>
        <w:fldChar w:fldCharType="end"/>
      </w:r>
    </w:p>
    <w:p w14:paraId="75C5310A" w14:textId="472C710D"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Nlmf_Broadcast Service</w:t>
      </w:r>
      <w:r>
        <w:rPr>
          <w:noProof/>
        </w:rPr>
        <w:tab/>
      </w:r>
      <w:r>
        <w:rPr>
          <w:noProof/>
        </w:rPr>
        <w:fldChar w:fldCharType="begin" w:fldLock="1"/>
      </w:r>
      <w:r>
        <w:rPr>
          <w:noProof/>
        </w:rPr>
        <w:instrText xml:space="preserve"> PAGEREF _Toc153887429 \h </w:instrText>
      </w:r>
      <w:r>
        <w:rPr>
          <w:noProof/>
        </w:rPr>
      </w:r>
      <w:r>
        <w:rPr>
          <w:noProof/>
        </w:rPr>
        <w:fldChar w:fldCharType="separate"/>
      </w:r>
      <w:r>
        <w:rPr>
          <w:noProof/>
        </w:rPr>
        <w:t>20</w:t>
      </w:r>
      <w:r>
        <w:rPr>
          <w:noProof/>
        </w:rPr>
        <w:fldChar w:fldCharType="end"/>
      </w:r>
    </w:p>
    <w:p w14:paraId="28F749C4" w14:textId="3D7F087E"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_Toc153887430 \h </w:instrText>
      </w:r>
      <w:r>
        <w:rPr>
          <w:noProof/>
        </w:rPr>
      </w:r>
      <w:r>
        <w:rPr>
          <w:noProof/>
        </w:rPr>
        <w:fldChar w:fldCharType="separate"/>
      </w:r>
      <w:r>
        <w:rPr>
          <w:noProof/>
        </w:rPr>
        <w:t>20</w:t>
      </w:r>
      <w:r>
        <w:rPr>
          <w:noProof/>
        </w:rPr>
        <w:fldChar w:fldCharType="end"/>
      </w:r>
    </w:p>
    <w:p w14:paraId="31D5A4DE" w14:textId="0902FED3"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_Toc153887431 \h </w:instrText>
      </w:r>
      <w:r>
        <w:rPr>
          <w:noProof/>
        </w:rPr>
      </w:r>
      <w:r>
        <w:rPr>
          <w:noProof/>
        </w:rPr>
        <w:fldChar w:fldCharType="separate"/>
      </w:r>
      <w:r>
        <w:rPr>
          <w:noProof/>
        </w:rPr>
        <w:t>20</w:t>
      </w:r>
      <w:r>
        <w:rPr>
          <w:noProof/>
        </w:rPr>
        <w:fldChar w:fldCharType="end"/>
      </w:r>
    </w:p>
    <w:p w14:paraId="6C22A91E" w14:textId="07A9F42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_Toc153887432 \h </w:instrText>
      </w:r>
      <w:r>
        <w:rPr>
          <w:noProof/>
        </w:rPr>
      </w:r>
      <w:r>
        <w:rPr>
          <w:noProof/>
        </w:rPr>
        <w:fldChar w:fldCharType="separate"/>
      </w:r>
      <w:r>
        <w:rPr>
          <w:noProof/>
        </w:rPr>
        <w:t>20</w:t>
      </w:r>
      <w:r>
        <w:rPr>
          <w:noProof/>
        </w:rPr>
        <w:fldChar w:fldCharType="end"/>
      </w:r>
    </w:p>
    <w:p w14:paraId="08BEE740" w14:textId="131D1B7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_Toc153887433 \h </w:instrText>
      </w:r>
      <w:r>
        <w:rPr>
          <w:noProof/>
        </w:rPr>
      </w:r>
      <w:r>
        <w:rPr>
          <w:noProof/>
        </w:rPr>
        <w:fldChar w:fldCharType="separate"/>
      </w:r>
      <w:r>
        <w:rPr>
          <w:noProof/>
        </w:rPr>
        <w:t>20</w:t>
      </w:r>
      <w:r>
        <w:rPr>
          <w:noProof/>
        </w:rPr>
        <w:fldChar w:fldCharType="end"/>
      </w:r>
    </w:p>
    <w:p w14:paraId="1EBA45C3" w14:textId="6061CEA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_Toc153887434 \h </w:instrText>
      </w:r>
      <w:r>
        <w:rPr>
          <w:noProof/>
        </w:rPr>
      </w:r>
      <w:r>
        <w:rPr>
          <w:noProof/>
        </w:rPr>
        <w:fldChar w:fldCharType="separate"/>
      </w:r>
      <w:r>
        <w:rPr>
          <w:noProof/>
        </w:rPr>
        <w:t>20</w:t>
      </w:r>
      <w:r>
        <w:rPr>
          <w:noProof/>
        </w:rPr>
        <w:fldChar w:fldCharType="end"/>
      </w:r>
    </w:p>
    <w:p w14:paraId="6B131690" w14:textId="3531973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_Toc153887435 \h </w:instrText>
      </w:r>
      <w:r>
        <w:rPr>
          <w:noProof/>
        </w:rPr>
      </w:r>
      <w:r>
        <w:rPr>
          <w:noProof/>
        </w:rPr>
        <w:fldChar w:fldCharType="separate"/>
      </w:r>
      <w:r>
        <w:rPr>
          <w:noProof/>
        </w:rPr>
        <w:t>20</w:t>
      </w:r>
      <w:r>
        <w:rPr>
          <w:noProof/>
        </w:rPr>
        <w:fldChar w:fldCharType="end"/>
      </w:r>
    </w:p>
    <w:p w14:paraId="56559284" w14:textId="36780E8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_Toc153887436 \h </w:instrText>
      </w:r>
      <w:r>
        <w:rPr>
          <w:noProof/>
        </w:rPr>
      </w:r>
      <w:r>
        <w:rPr>
          <w:noProof/>
        </w:rPr>
        <w:fldChar w:fldCharType="separate"/>
      </w:r>
      <w:r>
        <w:rPr>
          <w:noProof/>
        </w:rPr>
        <w:t>21</w:t>
      </w:r>
      <w:r>
        <w:rPr>
          <w:noProof/>
        </w:rPr>
        <w:fldChar w:fldCharType="end"/>
      </w:r>
    </w:p>
    <w:p w14:paraId="2BE2A3B4" w14:textId="1444C158"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_Toc153887437 \h </w:instrText>
      </w:r>
      <w:r>
        <w:rPr>
          <w:noProof/>
        </w:rPr>
      </w:r>
      <w:r>
        <w:rPr>
          <w:noProof/>
        </w:rPr>
        <w:fldChar w:fldCharType="separate"/>
      </w:r>
      <w:r>
        <w:rPr>
          <w:noProof/>
        </w:rPr>
        <w:t>21</w:t>
      </w:r>
      <w:r>
        <w:rPr>
          <w:noProof/>
        </w:rPr>
        <w:fldChar w:fldCharType="end"/>
      </w:r>
    </w:p>
    <w:p w14:paraId="30AEEA63" w14:textId="2A1336CD"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_Toc153887438 \h </w:instrText>
      </w:r>
      <w:r>
        <w:rPr>
          <w:noProof/>
        </w:rPr>
      </w:r>
      <w:r>
        <w:rPr>
          <w:noProof/>
        </w:rPr>
        <w:fldChar w:fldCharType="separate"/>
      </w:r>
      <w:r>
        <w:rPr>
          <w:noProof/>
        </w:rPr>
        <w:t>21</w:t>
      </w:r>
      <w:r>
        <w:rPr>
          <w:noProof/>
        </w:rPr>
        <w:fldChar w:fldCharType="end"/>
      </w:r>
    </w:p>
    <w:p w14:paraId="4162A212" w14:textId="569BF6BF"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_Toc153887439 \h </w:instrText>
      </w:r>
      <w:r>
        <w:rPr>
          <w:noProof/>
        </w:rPr>
      </w:r>
      <w:r>
        <w:rPr>
          <w:noProof/>
        </w:rPr>
        <w:fldChar w:fldCharType="separate"/>
      </w:r>
      <w:r>
        <w:rPr>
          <w:noProof/>
        </w:rPr>
        <w:t>21</w:t>
      </w:r>
      <w:r>
        <w:rPr>
          <w:noProof/>
        </w:rPr>
        <w:fldChar w:fldCharType="end"/>
      </w:r>
    </w:p>
    <w:p w14:paraId="7FF058AA" w14:textId="0F5C8795"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_Toc153887440 \h </w:instrText>
      </w:r>
      <w:r>
        <w:rPr>
          <w:noProof/>
        </w:rPr>
      </w:r>
      <w:r>
        <w:rPr>
          <w:noProof/>
        </w:rPr>
        <w:fldChar w:fldCharType="separate"/>
      </w:r>
      <w:r>
        <w:rPr>
          <w:noProof/>
        </w:rPr>
        <w:t>22</w:t>
      </w:r>
      <w:r>
        <w:rPr>
          <w:noProof/>
        </w:rPr>
        <w:fldChar w:fldCharType="end"/>
      </w:r>
    </w:p>
    <w:p w14:paraId="42866094" w14:textId="3963C761"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_Toc153887441 \h </w:instrText>
      </w:r>
      <w:r>
        <w:rPr>
          <w:noProof/>
        </w:rPr>
      </w:r>
      <w:r>
        <w:rPr>
          <w:noProof/>
        </w:rPr>
        <w:fldChar w:fldCharType="separate"/>
      </w:r>
      <w:r>
        <w:rPr>
          <w:noProof/>
        </w:rPr>
        <w:t>22</w:t>
      </w:r>
      <w:r>
        <w:rPr>
          <w:noProof/>
        </w:rPr>
        <w:fldChar w:fldCharType="end"/>
      </w:r>
    </w:p>
    <w:p w14:paraId="3833DA1E" w14:textId="65321007"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_Toc153887442 \h </w:instrText>
      </w:r>
      <w:r>
        <w:rPr>
          <w:noProof/>
        </w:rPr>
      </w:r>
      <w:r>
        <w:rPr>
          <w:noProof/>
        </w:rPr>
        <w:fldChar w:fldCharType="separate"/>
      </w:r>
      <w:r>
        <w:rPr>
          <w:noProof/>
        </w:rPr>
        <w:t>22</w:t>
      </w:r>
      <w:r>
        <w:rPr>
          <w:noProof/>
        </w:rPr>
        <w:fldChar w:fldCharType="end"/>
      </w:r>
    </w:p>
    <w:p w14:paraId="38438E43" w14:textId="777F1C0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_Toc153887443 \h </w:instrText>
      </w:r>
      <w:r>
        <w:rPr>
          <w:noProof/>
        </w:rPr>
      </w:r>
      <w:r>
        <w:rPr>
          <w:noProof/>
        </w:rPr>
        <w:fldChar w:fldCharType="separate"/>
      </w:r>
      <w:r>
        <w:rPr>
          <w:noProof/>
        </w:rPr>
        <w:t>22</w:t>
      </w:r>
      <w:r>
        <w:rPr>
          <w:noProof/>
        </w:rPr>
        <w:fldChar w:fldCharType="end"/>
      </w:r>
    </w:p>
    <w:p w14:paraId="12B56042" w14:textId="7E875BB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_Toc153887444 \h </w:instrText>
      </w:r>
      <w:r>
        <w:rPr>
          <w:noProof/>
        </w:rPr>
      </w:r>
      <w:r>
        <w:rPr>
          <w:noProof/>
        </w:rPr>
        <w:fldChar w:fldCharType="separate"/>
      </w:r>
      <w:r>
        <w:rPr>
          <w:noProof/>
        </w:rPr>
        <w:t>22</w:t>
      </w:r>
      <w:r>
        <w:rPr>
          <w:noProof/>
        </w:rPr>
        <w:fldChar w:fldCharType="end"/>
      </w:r>
    </w:p>
    <w:p w14:paraId="533A7521" w14:textId="5D129D6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_Toc153887445 \h </w:instrText>
      </w:r>
      <w:r>
        <w:rPr>
          <w:noProof/>
        </w:rPr>
      </w:r>
      <w:r>
        <w:rPr>
          <w:noProof/>
        </w:rPr>
        <w:fldChar w:fldCharType="separate"/>
      </w:r>
      <w:r>
        <w:rPr>
          <w:noProof/>
        </w:rPr>
        <w:t>22</w:t>
      </w:r>
      <w:r>
        <w:rPr>
          <w:noProof/>
        </w:rPr>
        <w:fldChar w:fldCharType="end"/>
      </w:r>
    </w:p>
    <w:p w14:paraId="04AC52D3" w14:textId="76EC5DE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_Toc153887446 \h </w:instrText>
      </w:r>
      <w:r>
        <w:rPr>
          <w:noProof/>
        </w:rPr>
      </w:r>
      <w:r>
        <w:rPr>
          <w:noProof/>
        </w:rPr>
        <w:fldChar w:fldCharType="separate"/>
      </w:r>
      <w:r>
        <w:rPr>
          <w:noProof/>
        </w:rPr>
        <w:t>22</w:t>
      </w:r>
      <w:r>
        <w:rPr>
          <w:noProof/>
        </w:rPr>
        <w:fldChar w:fldCharType="end"/>
      </w:r>
    </w:p>
    <w:p w14:paraId="61F22857" w14:textId="22F91F95"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_Toc153887447 \h </w:instrText>
      </w:r>
      <w:r>
        <w:rPr>
          <w:noProof/>
        </w:rPr>
      </w:r>
      <w:r>
        <w:rPr>
          <w:noProof/>
        </w:rPr>
        <w:fldChar w:fldCharType="separate"/>
      </w:r>
      <w:r>
        <w:rPr>
          <w:noProof/>
        </w:rPr>
        <w:t>23</w:t>
      </w:r>
      <w:r>
        <w:rPr>
          <w:noProof/>
        </w:rPr>
        <w:fldChar w:fldCharType="end"/>
      </w:r>
    </w:p>
    <w:p w14:paraId="22027A95" w14:textId="58FE57A5"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_Toc153887448 \h </w:instrText>
      </w:r>
      <w:r>
        <w:rPr>
          <w:noProof/>
        </w:rPr>
      </w:r>
      <w:r>
        <w:rPr>
          <w:noProof/>
        </w:rPr>
        <w:fldChar w:fldCharType="separate"/>
      </w:r>
      <w:r>
        <w:rPr>
          <w:noProof/>
        </w:rPr>
        <w:t>23</w:t>
      </w:r>
      <w:r>
        <w:rPr>
          <w:noProof/>
        </w:rPr>
        <w:fldChar w:fldCharType="end"/>
      </w:r>
    </w:p>
    <w:p w14:paraId="54256BF6" w14:textId="3FE22B2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_Toc153887449 \h </w:instrText>
      </w:r>
      <w:r>
        <w:rPr>
          <w:noProof/>
        </w:rPr>
      </w:r>
      <w:r>
        <w:rPr>
          <w:noProof/>
        </w:rPr>
        <w:fldChar w:fldCharType="separate"/>
      </w:r>
      <w:r>
        <w:rPr>
          <w:noProof/>
        </w:rPr>
        <w:t>23</w:t>
      </w:r>
      <w:r>
        <w:rPr>
          <w:noProof/>
        </w:rPr>
        <w:fldChar w:fldCharType="end"/>
      </w:r>
    </w:p>
    <w:p w14:paraId="3AABA14C" w14:textId="546294DF"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_Toc153887450 \h </w:instrText>
      </w:r>
      <w:r>
        <w:rPr>
          <w:noProof/>
        </w:rPr>
      </w:r>
      <w:r>
        <w:rPr>
          <w:noProof/>
        </w:rPr>
        <w:fldChar w:fldCharType="separate"/>
      </w:r>
      <w:r>
        <w:rPr>
          <w:noProof/>
        </w:rPr>
        <w:t>24</w:t>
      </w:r>
      <w:r>
        <w:rPr>
          <w:noProof/>
        </w:rPr>
        <w:fldChar w:fldCharType="end"/>
      </w:r>
    </w:p>
    <w:p w14:paraId="6557ADC9" w14:textId="00B62D66"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_Toc153887451 \h </w:instrText>
      </w:r>
      <w:r>
        <w:rPr>
          <w:noProof/>
        </w:rPr>
      </w:r>
      <w:r>
        <w:rPr>
          <w:noProof/>
        </w:rPr>
        <w:fldChar w:fldCharType="separate"/>
      </w:r>
      <w:r>
        <w:rPr>
          <w:noProof/>
        </w:rPr>
        <w:t>24</w:t>
      </w:r>
      <w:r>
        <w:rPr>
          <w:noProof/>
        </w:rPr>
        <w:fldChar w:fldCharType="end"/>
      </w:r>
    </w:p>
    <w:p w14:paraId="6FB2D54D" w14:textId="063B7BE1"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_Toc153887452 \h </w:instrText>
      </w:r>
      <w:r>
        <w:rPr>
          <w:noProof/>
        </w:rPr>
      </w:r>
      <w:r>
        <w:rPr>
          <w:noProof/>
        </w:rPr>
        <w:fldChar w:fldCharType="separate"/>
      </w:r>
      <w:r>
        <w:rPr>
          <w:noProof/>
        </w:rPr>
        <w:t>24</w:t>
      </w:r>
      <w:r>
        <w:rPr>
          <w:noProof/>
        </w:rPr>
        <w:fldChar w:fldCharType="end"/>
      </w:r>
    </w:p>
    <w:p w14:paraId="3AADF0A5" w14:textId="4CDC387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_Toc153887453 \h </w:instrText>
      </w:r>
      <w:r>
        <w:rPr>
          <w:noProof/>
        </w:rPr>
      </w:r>
      <w:r>
        <w:rPr>
          <w:noProof/>
        </w:rPr>
        <w:fldChar w:fldCharType="separate"/>
      </w:r>
      <w:r>
        <w:rPr>
          <w:noProof/>
        </w:rPr>
        <w:t>24</w:t>
      </w:r>
      <w:r>
        <w:rPr>
          <w:noProof/>
        </w:rPr>
        <w:fldChar w:fldCharType="end"/>
      </w:r>
    </w:p>
    <w:p w14:paraId="3DF5C594" w14:textId="33FD19D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_Toc153887454 \h </w:instrText>
      </w:r>
      <w:r>
        <w:rPr>
          <w:noProof/>
        </w:rPr>
      </w:r>
      <w:r>
        <w:rPr>
          <w:noProof/>
        </w:rPr>
        <w:fldChar w:fldCharType="separate"/>
      </w:r>
      <w:r>
        <w:rPr>
          <w:noProof/>
        </w:rPr>
        <w:t>24</w:t>
      </w:r>
      <w:r>
        <w:rPr>
          <w:noProof/>
        </w:rPr>
        <w:fldChar w:fldCharType="end"/>
      </w:r>
    </w:p>
    <w:p w14:paraId="18A99E3A" w14:textId="6FA2D32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_Toc153887455 \h </w:instrText>
      </w:r>
      <w:r>
        <w:rPr>
          <w:noProof/>
        </w:rPr>
      </w:r>
      <w:r>
        <w:rPr>
          <w:noProof/>
        </w:rPr>
        <w:fldChar w:fldCharType="separate"/>
      </w:r>
      <w:r>
        <w:rPr>
          <w:noProof/>
        </w:rPr>
        <w:t>26</w:t>
      </w:r>
      <w:r>
        <w:rPr>
          <w:noProof/>
        </w:rPr>
        <w:fldChar w:fldCharType="end"/>
      </w:r>
    </w:p>
    <w:p w14:paraId="3E27DA48" w14:textId="7C7C61D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_Toc153887456 \h </w:instrText>
      </w:r>
      <w:r>
        <w:rPr>
          <w:noProof/>
        </w:rPr>
      </w:r>
      <w:r>
        <w:rPr>
          <w:noProof/>
        </w:rPr>
        <w:fldChar w:fldCharType="separate"/>
      </w:r>
      <w:r>
        <w:rPr>
          <w:noProof/>
        </w:rPr>
        <w:t>26</w:t>
      </w:r>
      <w:r>
        <w:rPr>
          <w:noProof/>
        </w:rPr>
        <w:fldChar w:fldCharType="end"/>
      </w:r>
    </w:p>
    <w:p w14:paraId="19EDD360" w14:textId="7A317FA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_Toc153887457 \h </w:instrText>
      </w:r>
      <w:r>
        <w:rPr>
          <w:noProof/>
        </w:rPr>
      </w:r>
      <w:r>
        <w:rPr>
          <w:noProof/>
        </w:rPr>
        <w:fldChar w:fldCharType="separate"/>
      </w:r>
      <w:r>
        <w:rPr>
          <w:noProof/>
        </w:rPr>
        <w:t>26</w:t>
      </w:r>
      <w:r>
        <w:rPr>
          <w:noProof/>
        </w:rPr>
        <w:fldChar w:fldCharType="end"/>
      </w:r>
    </w:p>
    <w:p w14:paraId="53D2CDD6" w14:textId="0AEB7B16"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6.1.4.4</w:t>
      </w:r>
      <w:r>
        <w:rPr>
          <w:rFonts w:asciiTheme="minorHAnsi" w:eastAsiaTheme="minorEastAsia" w:hAnsiTheme="minorHAnsi" w:cstheme="minorBidi"/>
          <w:noProof/>
          <w:kern w:val="2"/>
          <w:sz w:val="22"/>
          <w:szCs w:val="22"/>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_Toc153887458 \h </w:instrText>
      </w:r>
      <w:r>
        <w:rPr>
          <w:noProof/>
        </w:rPr>
      </w:r>
      <w:r>
        <w:rPr>
          <w:noProof/>
        </w:rPr>
        <w:fldChar w:fldCharType="separate"/>
      </w:r>
      <w:r>
        <w:rPr>
          <w:noProof/>
        </w:rPr>
        <w:t>27</w:t>
      </w:r>
      <w:r>
        <w:rPr>
          <w:noProof/>
        </w:rPr>
        <w:fldChar w:fldCharType="end"/>
      </w:r>
    </w:p>
    <w:p w14:paraId="592F5AEA" w14:textId="128617C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_Toc153887459 \h </w:instrText>
      </w:r>
      <w:r>
        <w:rPr>
          <w:noProof/>
        </w:rPr>
      </w:r>
      <w:r>
        <w:rPr>
          <w:noProof/>
        </w:rPr>
        <w:fldChar w:fldCharType="separate"/>
      </w:r>
      <w:r>
        <w:rPr>
          <w:noProof/>
        </w:rPr>
        <w:t>27</w:t>
      </w:r>
      <w:r>
        <w:rPr>
          <w:noProof/>
        </w:rPr>
        <w:fldChar w:fldCharType="end"/>
      </w:r>
    </w:p>
    <w:p w14:paraId="08BFAA7D" w14:textId="78CAF92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_Toc153887460 \h </w:instrText>
      </w:r>
      <w:r>
        <w:rPr>
          <w:noProof/>
        </w:rPr>
      </w:r>
      <w:r>
        <w:rPr>
          <w:noProof/>
        </w:rPr>
        <w:fldChar w:fldCharType="separate"/>
      </w:r>
      <w:r>
        <w:rPr>
          <w:noProof/>
        </w:rPr>
        <w:t>27</w:t>
      </w:r>
      <w:r>
        <w:rPr>
          <w:noProof/>
        </w:rPr>
        <w:fldChar w:fldCharType="end"/>
      </w:r>
    </w:p>
    <w:p w14:paraId="3BFC2AF8" w14:textId="59D7AE94"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6.1.4.5</w:t>
      </w:r>
      <w:r>
        <w:rPr>
          <w:rFonts w:asciiTheme="minorHAnsi" w:eastAsiaTheme="minorEastAsia" w:hAnsiTheme="minorHAnsi" w:cstheme="minorBidi"/>
          <w:noProof/>
          <w:kern w:val="2"/>
          <w:sz w:val="22"/>
          <w:szCs w:val="22"/>
          <w:lang w:eastAsia="en-GB"/>
          <w14:ligatures w14:val="standardContextual"/>
        </w:rPr>
        <w:tab/>
      </w:r>
      <w:r>
        <w:rPr>
          <w:noProof/>
        </w:rPr>
        <w:t>Operation: location-measure</w:t>
      </w:r>
      <w:r>
        <w:rPr>
          <w:noProof/>
        </w:rPr>
        <w:tab/>
      </w:r>
      <w:r>
        <w:rPr>
          <w:noProof/>
        </w:rPr>
        <w:fldChar w:fldCharType="begin" w:fldLock="1"/>
      </w:r>
      <w:r>
        <w:rPr>
          <w:noProof/>
        </w:rPr>
        <w:instrText xml:space="preserve"> PAGEREF _Toc153887461 \h </w:instrText>
      </w:r>
      <w:r>
        <w:rPr>
          <w:noProof/>
        </w:rPr>
      </w:r>
      <w:r>
        <w:rPr>
          <w:noProof/>
        </w:rPr>
        <w:fldChar w:fldCharType="separate"/>
      </w:r>
      <w:r>
        <w:rPr>
          <w:noProof/>
        </w:rPr>
        <w:t>28</w:t>
      </w:r>
      <w:r>
        <w:rPr>
          <w:noProof/>
        </w:rPr>
        <w:fldChar w:fldCharType="end"/>
      </w:r>
    </w:p>
    <w:p w14:paraId="5409305A" w14:textId="1674A9A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_Toc153887462 \h </w:instrText>
      </w:r>
      <w:r>
        <w:rPr>
          <w:noProof/>
        </w:rPr>
      </w:r>
      <w:r>
        <w:rPr>
          <w:noProof/>
        </w:rPr>
        <w:fldChar w:fldCharType="separate"/>
      </w:r>
      <w:r>
        <w:rPr>
          <w:noProof/>
        </w:rPr>
        <w:t>28</w:t>
      </w:r>
      <w:r>
        <w:rPr>
          <w:noProof/>
        </w:rPr>
        <w:fldChar w:fldCharType="end"/>
      </w:r>
    </w:p>
    <w:p w14:paraId="7F90D8BD" w14:textId="213D682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6.1.4.5.2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_Toc153887463 \h </w:instrText>
      </w:r>
      <w:r>
        <w:rPr>
          <w:noProof/>
        </w:rPr>
      </w:r>
      <w:r>
        <w:rPr>
          <w:noProof/>
        </w:rPr>
        <w:fldChar w:fldCharType="separate"/>
      </w:r>
      <w:r>
        <w:rPr>
          <w:noProof/>
        </w:rPr>
        <w:t>28</w:t>
      </w:r>
      <w:r>
        <w:rPr>
          <w:noProof/>
        </w:rPr>
        <w:fldChar w:fldCharType="end"/>
      </w:r>
    </w:p>
    <w:p w14:paraId="72D7C803" w14:textId="11BCF4D0"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6.1.4.6</w:t>
      </w:r>
      <w:r>
        <w:rPr>
          <w:rFonts w:asciiTheme="minorHAnsi" w:eastAsiaTheme="minorEastAsia" w:hAnsiTheme="minorHAnsi" w:cstheme="minorBidi"/>
          <w:noProof/>
          <w:kern w:val="2"/>
          <w:sz w:val="22"/>
          <w:szCs w:val="22"/>
          <w:lang w:eastAsia="en-GB"/>
          <w14:ligatures w14:val="standardContextual"/>
        </w:rPr>
        <w:tab/>
      </w:r>
      <w:r>
        <w:rPr>
          <w:noProof/>
        </w:rPr>
        <w:t>Operation: up-subscription</w:t>
      </w:r>
      <w:r>
        <w:rPr>
          <w:noProof/>
        </w:rPr>
        <w:tab/>
      </w:r>
      <w:r>
        <w:rPr>
          <w:noProof/>
        </w:rPr>
        <w:fldChar w:fldCharType="begin" w:fldLock="1"/>
      </w:r>
      <w:r>
        <w:rPr>
          <w:noProof/>
        </w:rPr>
        <w:instrText xml:space="preserve"> PAGEREF _Toc153887464 \h </w:instrText>
      </w:r>
      <w:r>
        <w:rPr>
          <w:noProof/>
        </w:rPr>
      </w:r>
      <w:r>
        <w:rPr>
          <w:noProof/>
        </w:rPr>
        <w:fldChar w:fldCharType="separate"/>
      </w:r>
      <w:r>
        <w:rPr>
          <w:noProof/>
        </w:rPr>
        <w:t>29</w:t>
      </w:r>
      <w:r>
        <w:rPr>
          <w:noProof/>
        </w:rPr>
        <w:fldChar w:fldCharType="end"/>
      </w:r>
    </w:p>
    <w:p w14:paraId="5B2116F2" w14:textId="560CF81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_Toc153887465 \h </w:instrText>
      </w:r>
      <w:r>
        <w:rPr>
          <w:noProof/>
        </w:rPr>
      </w:r>
      <w:r>
        <w:rPr>
          <w:noProof/>
        </w:rPr>
        <w:fldChar w:fldCharType="separate"/>
      </w:r>
      <w:r>
        <w:rPr>
          <w:noProof/>
        </w:rPr>
        <w:t>29</w:t>
      </w:r>
      <w:r>
        <w:rPr>
          <w:noProof/>
        </w:rPr>
        <w:fldChar w:fldCharType="end"/>
      </w:r>
    </w:p>
    <w:p w14:paraId="1F7A257F" w14:textId="5663FCE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6.1.4.6.2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_Toc153887466 \h </w:instrText>
      </w:r>
      <w:r>
        <w:rPr>
          <w:noProof/>
        </w:rPr>
      </w:r>
      <w:r>
        <w:rPr>
          <w:noProof/>
        </w:rPr>
        <w:fldChar w:fldCharType="separate"/>
      </w:r>
      <w:r>
        <w:rPr>
          <w:noProof/>
        </w:rPr>
        <w:t>29</w:t>
      </w:r>
      <w:r>
        <w:rPr>
          <w:noProof/>
        </w:rPr>
        <w:fldChar w:fldCharType="end"/>
      </w:r>
    </w:p>
    <w:p w14:paraId="2BFD3BF9" w14:textId="3B53FACE"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6.1.4.7</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Pr>
          <w:noProof/>
          <w:lang w:eastAsia="zh-CN"/>
        </w:rPr>
        <w:t>up-configure</w:t>
      </w:r>
      <w:r>
        <w:rPr>
          <w:noProof/>
        </w:rPr>
        <w:tab/>
      </w:r>
      <w:r>
        <w:rPr>
          <w:noProof/>
        </w:rPr>
        <w:fldChar w:fldCharType="begin" w:fldLock="1"/>
      </w:r>
      <w:r>
        <w:rPr>
          <w:noProof/>
        </w:rPr>
        <w:instrText xml:space="preserve"> PAGEREF _Toc153887467 \h </w:instrText>
      </w:r>
      <w:r>
        <w:rPr>
          <w:noProof/>
        </w:rPr>
      </w:r>
      <w:r>
        <w:rPr>
          <w:noProof/>
        </w:rPr>
        <w:fldChar w:fldCharType="separate"/>
      </w:r>
      <w:r>
        <w:rPr>
          <w:noProof/>
        </w:rPr>
        <w:t>30</w:t>
      </w:r>
      <w:r>
        <w:rPr>
          <w:noProof/>
        </w:rPr>
        <w:fldChar w:fldCharType="end"/>
      </w:r>
    </w:p>
    <w:p w14:paraId="2CF29A32" w14:textId="2FF70E2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_Toc153887468 \h </w:instrText>
      </w:r>
      <w:r>
        <w:rPr>
          <w:noProof/>
        </w:rPr>
      </w:r>
      <w:r>
        <w:rPr>
          <w:noProof/>
        </w:rPr>
        <w:fldChar w:fldCharType="separate"/>
      </w:r>
      <w:r>
        <w:rPr>
          <w:noProof/>
        </w:rPr>
        <w:t>30</w:t>
      </w:r>
      <w:r>
        <w:rPr>
          <w:noProof/>
        </w:rPr>
        <w:fldChar w:fldCharType="end"/>
      </w:r>
    </w:p>
    <w:p w14:paraId="721248BA" w14:textId="0AB323C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6.1.4.7.2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_Toc153887469 \h </w:instrText>
      </w:r>
      <w:r>
        <w:rPr>
          <w:noProof/>
        </w:rPr>
      </w:r>
      <w:r>
        <w:rPr>
          <w:noProof/>
        </w:rPr>
        <w:fldChar w:fldCharType="separate"/>
      </w:r>
      <w:r>
        <w:rPr>
          <w:noProof/>
        </w:rPr>
        <w:t>30</w:t>
      </w:r>
      <w:r>
        <w:rPr>
          <w:noProof/>
        </w:rPr>
        <w:fldChar w:fldCharType="end"/>
      </w:r>
    </w:p>
    <w:p w14:paraId="427CFC3C" w14:textId="1A20B827"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_Toc153887470 \h </w:instrText>
      </w:r>
      <w:r>
        <w:rPr>
          <w:noProof/>
        </w:rPr>
      </w:r>
      <w:r>
        <w:rPr>
          <w:noProof/>
        </w:rPr>
        <w:fldChar w:fldCharType="separate"/>
      </w:r>
      <w:r>
        <w:rPr>
          <w:noProof/>
        </w:rPr>
        <w:t>31</w:t>
      </w:r>
      <w:r>
        <w:rPr>
          <w:noProof/>
        </w:rPr>
        <w:fldChar w:fldCharType="end"/>
      </w:r>
    </w:p>
    <w:p w14:paraId="4FE55C98" w14:textId="051286A8"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EventNotify</w:t>
      </w:r>
      <w:r>
        <w:rPr>
          <w:noProof/>
        </w:rPr>
        <w:tab/>
      </w:r>
      <w:r>
        <w:rPr>
          <w:noProof/>
        </w:rPr>
        <w:fldChar w:fldCharType="begin" w:fldLock="1"/>
      </w:r>
      <w:r>
        <w:rPr>
          <w:noProof/>
        </w:rPr>
        <w:instrText xml:space="preserve"> PAGEREF _Toc153887471 \h </w:instrText>
      </w:r>
      <w:r>
        <w:rPr>
          <w:noProof/>
        </w:rPr>
      </w:r>
      <w:r>
        <w:rPr>
          <w:noProof/>
        </w:rPr>
        <w:fldChar w:fldCharType="separate"/>
      </w:r>
      <w:r>
        <w:rPr>
          <w:noProof/>
        </w:rPr>
        <w:t>32</w:t>
      </w:r>
      <w:r>
        <w:rPr>
          <w:noProof/>
        </w:rPr>
        <w:fldChar w:fldCharType="end"/>
      </w:r>
    </w:p>
    <w:p w14:paraId="2D1E020B" w14:textId="4E460A6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_Toc153887472 \h </w:instrText>
      </w:r>
      <w:r>
        <w:rPr>
          <w:noProof/>
        </w:rPr>
      </w:r>
      <w:r>
        <w:rPr>
          <w:noProof/>
        </w:rPr>
        <w:fldChar w:fldCharType="separate"/>
      </w:r>
      <w:r>
        <w:rPr>
          <w:noProof/>
        </w:rPr>
        <w:t>32</w:t>
      </w:r>
      <w:r>
        <w:rPr>
          <w:noProof/>
        </w:rPr>
        <w:fldChar w:fldCharType="end"/>
      </w:r>
    </w:p>
    <w:p w14:paraId="73413D21" w14:textId="2F44764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_Toc153887473 \h </w:instrText>
      </w:r>
      <w:r>
        <w:rPr>
          <w:noProof/>
        </w:rPr>
      </w:r>
      <w:r>
        <w:rPr>
          <w:noProof/>
        </w:rPr>
        <w:fldChar w:fldCharType="separate"/>
      </w:r>
      <w:r>
        <w:rPr>
          <w:noProof/>
        </w:rPr>
        <w:t>32</w:t>
      </w:r>
      <w:r>
        <w:rPr>
          <w:noProof/>
        </w:rPr>
        <w:fldChar w:fldCharType="end"/>
      </w:r>
    </w:p>
    <w:p w14:paraId="28D312BA" w14:textId="57238DC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_Toc153887474 \h </w:instrText>
      </w:r>
      <w:r>
        <w:rPr>
          <w:noProof/>
        </w:rPr>
      </w:r>
      <w:r>
        <w:rPr>
          <w:noProof/>
        </w:rPr>
        <w:fldChar w:fldCharType="separate"/>
      </w:r>
      <w:r>
        <w:rPr>
          <w:noProof/>
        </w:rPr>
        <w:t>32</w:t>
      </w:r>
      <w:r>
        <w:rPr>
          <w:noProof/>
        </w:rPr>
        <w:fldChar w:fldCharType="end"/>
      </w:r>
    </w:p>
    <w:p w14:paraId="4482273D" w14:textId="79BF7FBA"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UPNotify</w:t>
      </w:r>
      <w:r>
        <w:rPr>
          <w:noProof/>
        </w:rPr>
        <w:tab/>
      </w:r>
      <w:r>
        <w:rPr>
          <w:noProof/>
        </w:rPr>
        <w:fldChar w:fldCharType="begin" w:fldLock="1"/>
      </w:r>
      <w:r>
        <w:rPr>
          <w:noProof/>
        </w:rPr>
        <w:instrText xml:space="preserve"> PAGEREF _Toc153887475 \h </w:instrText>
      </w:r>
      <w:r>
        <w:rPr>
          <w:noProof/>
        </w:rPr>
      </w:r>
      <w:r>
        <w:rPr>
          <w:noProof/>
        </w:rPr>
        <w:fldChar w:fldCharType="separate"/>
      </w:r>
      <w:r>
        <w:rPr>
          <w:noProof/>
        </w:rPr>
        <w:t>33</w:t>
      </w:r>
      <w:r>
        <w:rPr>
          <w:noProof/>
        </w:rPr>
        <w:fldChar w:fldCharType="end"/>
      </w:r>
    </w:p>
    <w:p w14:paraId="50281571" w14:textId="38DBF92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_Toc153887476 \h </w:instrText>
      </w:r>
      <w:r>
        <w:rPr>
          <w:noProof/>
        </w:rPr>
      </w:r>
      <w:r>
        <w:rPr>
          <w:noProof/>
        </w:rPr>
        <w:fldChar w:fldCharType="separate"/>
      </w:r>
      <w:r>
        <w:rPr>
          <w:noProof/>
        </w:rPr>
        <w:t>33</w:t>
      </w:r>
      <w:r>
        <w:rPr>
          <w:noProof/>
        </w:rPr>
        <w:fldChar w:fldCharType="end"/>
      </w:r>
    </w:p>
    <w:p w14:paraId="2CCB786D" w14:textId="4A9C6F4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_Toc153887477 \h </w:instrText>
      </w:r>
      <w:r>
        <w:rPr>
          <w:noProof/>
        </w:rPr>
      </w:r>
      <w:r>
        <w:rPr>
          <w:noProof/>
        </w:rPr>
        <w:fldChar w:fldCharType="separate"/>
      </w:r>
      <w:r>
        <w:rPr>
          <w:noProof/>
        </w:rPr>
        <w:t>33</w:t>
      </w:r>
      <w:r>
        <w:rPr>
          <w:noProof/>
        </w:rPr>
        <w:fldChar w:fldCharType="end"/>
      </w:r>
    </w:p>
    <w:p w14:paraId="14D7C86A" w14:textId="40B5D848"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_Toc153887478 \h </w:instrText>
      </w:r>
      <w:r>
        <w:rPr>
          <w:noProof/>
        </w:rPr>
      </w:r>
      <w:r>
        <w:rPr>
          <w:noProof/>
        </w:rPr>
        <w:fldChar w:fldCharType="separate"/>
      </w:r>
      <w:r>
        <w:rPr>
          <w:noProof/>
        </w:rPr>
        <w:t>33</w:t>
      </w:r>
      <w:r>
        <w:rPr>
          <w:noProof/>
        </w:rPr>
        <w:fldChar w:fldCharType="end"/>
      </w:r>
    </w:p>
    <w:p w14:paraId="353043AE" w14:textId="28CFC1D5"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_Toc153887479 \h </w:instrText>
      </w:r>
      <w:r>
        <w:rPr>
          <w:noProof/>
        </w:rPr>
      </w:r>
      <w:r>
        <w:rPr>
          <w:noProof/>
        </w:rPr>
        <w:fldChar w:fldCharType="separate"/>
      </w:r>
      <w:r>
        <w:rPr>
          <w:noProof/>
        </w:rPr>
        <w:t>34</w:t>
      </w:r>
      <w:r>
        <w:rPr>
          <w:noProof/>
        </w:rPr>
        <w:fldChar w:fldCharType="end"/>
      </w:r>
    </w:p>
    <w:p w14:paraId="17A13465" w14:textId="7B2BC789"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_Toc153887480 \h </w:instrText>
      </w:r>
      <w:r>
        <w:rPr>
          <w:noProof/>
        </w:rPr>
      </w:r>
      <w:r>
        <w:rPr>
          <w:noProof/>
        </w:rPr>
        <w:fldChar w:fldCharType="separate"/>
      </w:r>
      <w:r>
        <w:rPr>
          <w:noProof/>
        </w:rPr>
        <w:t>34</w:t>
      </w:r>
      <w:r>
        <w:rPr>
          <w:noProof/>
        </w:rPr>
        <w:fldChar w:fldCharType="end"/>
      </w:r>
    </w:p>
    <w:p w14:paraId="1E63B36D" w14:textId="5C81B1B7"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sidRPr="00B3038E">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Structured data types</w:t>
      </w:r>
      <w:r>
        <w:rPr>
          <w:noProof/>
        </w:rPr>
        <w:tab/>
      </w:r>
      <w:r>
        <w:rPr>
          <w:noProof/>
        </w:rPr>
        <w:fldChar w:fldCharType="begin" w:fldLock="1"/>
      </w:r>
      <w:r>
        <w:rPr>
          <w:noProof/>
        </w:rPr>
        <w:instrText xml:space="preserve"> PAGEREF _Toc153887481 \h </w:instrText>
      </w:r>
      <w:r>
        <w:rPr>
          <w:noProof/>
        </w:rPr>
      </w:r>
      <w:r>
        <w:rPr>
          <w:noProof/>
        </w:rPr>
        <w:fldChar w:fldCharType="separate"/>
      </w:r>
      <w:r>
        <w:rPr>
          <w:noProof/>
        </w:rPr>
        <w:t>38</w:t>
      </w:r>
      <w:r>
        <w:rPr>
          <w:noProof/>
        </w:rPr>
        <w:fldChar w:fldCharType="end"/>
      </w:r>
    </w:p>
    <w:p w14:paraId="71E720EE" w14:textId="37AEA1B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_Toc153887482 \h </w:instrText>
      </w:r>
      <w:r>
        <w:rPr>
          <w:noProof/>
        </w:rPr>
      </w:r>
      <w:r>
        <w:rPr>
          <w:noProof/>
        </w:rPr>
        <w:fldChar w:fldCharType="separate"/>
      </w:r>
      <w:r>
        <w:rPr>
          <w:noProof/>
        </w:rPr>
        <w:t>38</w:t>
      </w:r>
      <w:r>
        <w:rPr>
          <w:noProof/>
        </w:rPr>
        <w:fldChar w:fldCharType="end"/>
      </w:r>
    </w:p>
    <w:p w14:paraId="4AE73D7A" w14:textId="4BB1698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InputData</w:t>
      </w:r>
      <w:r>
        <w:rPr>
          <w:noProof/>
        </w:rPr>
        <w:tab/>
      </w:r>
      <w:r>
        <w:rPr>
          <w:noProof/>
        </w:rPr>
        <w:fldChar w:fldCharType="begin" w:fldLock="1"/>
      </w:r>
      <w:r>
        <w:rPr>
          <w:noProof/>
        </w:rPr>
        <w:instrText xml:space="preserve"> PAGEREF _Toc153887483 \h </w:instrText>
      </w:r>
      <w:r>
        <w:rPr>
          <w:noProof/>
        </w:rPr>
      </w:r>
      <w:r>
        <w:rPr>
          <w:noProof/>
        </w:rPr>
        <w:fldChar w:fldCharType="separate"/>
      </w:r>
      <w:r>
        <w:rPr>
          <w:noProof/>
        </w:rPr>
        <w:t>39</w:t>
      </w:r>
      <w:r>
        <w:rPr>
          <w:noProof/>
        </w:rPr>
        <w:fldChar w:fldCharType="end"/>
      </w:r>
    </w:p>
    <w:p w14:paraId="242E4445" w14:textId="42C9083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LocationData</w:t>
      </w:r>
      <w:r>
        <w:rPr>
          <w:noProof/>
        </w:rPr>
        <w:tab/>
      </w:r>
      <w:r>
        <w:rPr>
          <w:noProof/>
        </w:rPr>
        <w:fldChar w:fldCharType="begin" w:fldLock="1"/>
      </w:r>
      <w:r>
        <w:rPr>
          <w:noProof/>
        </w:rPr>
        <w:instrText xml:space="preserve"> PAGEREF _Toc153887484 \h </w:instrText>
      </w:r>
      <w:r>
        <w:rPr>
          <w:noProof/>
        </w:rPr>
      </w:r>
      <w:r>
        <w:rPr>
          <w:noProof/>
        </w:rPr>
        <w:fldChar w:fldCharType="separate"/>
      </w:r>
      <w:r>
        <w:rPr>
          <w:noProof/>
        </w:rPr>
        <w:t>44</w:t>
      </w:r>
      <w:r>
        <w:rPr>
          <w:noProof/>
        </w:rPr>
        <w:fldChar w:fldCharType="end"/>
      </w:r>
    </w:p>
    <w:p w14:paraId="1DFDC177" w14:textId="1FAC779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_Toc153887485 \h </w:instrText>
      </w:r>
      <w:r>
        <w:rPr>
          <w:noProof/>
        </w:rPr>
      </w:r>
      <w:r>
        <w:rPr>
          <w:noProof/>
        </w:rPr>
        <w:fldChar w:fldCharType="separate"/>
      </w:r>
      <w:r>
        <w:rPr>
          <w:noProof/>
        </w:rPr>
        <w:t>47</w:t>
      </w:r>
      <w:r>
        <w:rPr>
          <w:noProof/>
        </w:rPr>
        <w:fldChar w:fldCharType="end"/>
      </w:r>
    </w:p>
    <w:p w14:paraId="2AF3C720" w14:textId="180F91E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GeographicArea</w:t>
      </w:r>
      <w:r>
        <w:rPr>
          <w:noProof/>
        </w:rPr>
        <w:tab/>
      </w:r>
      <w:r>
        <w:rPr>
          <w:noProof/>
        </w:rPr>
        <w:fldChar w:fldCharType="begin" w:fldLock="1"/>
      </w:r>
      <w:r>
        <w:rPr>
          <w:noProof/>
        </w:rPr>
        <w:instrText xml:space="preserve"> PAGEREF _Toc153887486 \h </w:instrText>
      </w:r>
      <w:r>
        <w:rPr>
          <w:noProof/>
        </w:rPr>
      </w:r>
      <w:r>
        <w:rPr>
          <w:noProof/>
        </w:rPr>
        <w:fldChar w:fldCharType="separate"/>
      </w:r>
      <w:r>
        <w:rPr>
          <w:noProof/>
        </w:rPr>
        <w:t>47</w:t>
      </w:r>
      <w:r>
        <w:rPr>
          <w:noProof/>
        </w:rPr>
        <w:fldChar w:fldCharType="end"/>
      </w:r>
    </w:p>
    <w:p w14:paraId="652AE8BF" w14:textId="498CD9B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Point</w:t>
      </w:r>
      <w:r>
        <w:rPr>
          <w:noProof/>
        </w:rPr>
        <w:tab/>
      </w:r>
      <w:r>
        <w:rPr>
          <w:noProof/>
        </w:rPr>
        <w:fldChar w:fldCharType="begin" w:fldLock="1"/>
      </w:r>
      <w:r>
        <w:rPr>
          <w:noProof/>
        </w:rPr>
        <w:instrText xml:space="preserve"> PAGEREF _Toc153887487 \h </w:instrText>
      </w:r>
      <w:r>
        <w:rPr>
          <w:noProof/>
        </w:rPr>
      </w:r>
      <w:r>
        <w:rPr>
          <w:noProof/>
        </w:rPr>
        <w:fldChar w:fldCharType="separate"/>
      </w:r>
      <w:r>
        <w:rPr>
          <w:noProof/>
        </w:rPr>
        <w:t>47</w:t>
      </w:r>
      <w:r>
        <w:rPr>
          <w:noProof/>
        </w:rPr>
        <w:fldChar w:fldCharType="end"/>
      </w:r>
    </w:p>
    <w:p w14:paraId="3A2FC439" w14:textId="5EE8B5E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_Toc153887488 \h </w:instrText>
      </w:r>
      <w:r>
        <w:rPr>
          <w:noProof/>
        </w:rPr>
      </w:r>
      <w:r>
        <w:rPr>
          <w:noProof/>
        </w:rPr>
        <w:fldChar w:fldCharType="separate"/>
      </w:r>
      <w:r>
        <w:rPr>
          <w:noProof/>
        </w:rPr>
        <w:t>48</w:t>
      </w:r>
      <w:r>
        <w:rPr>
          <w:noProof/>
        </w:rPr>
        <w:fldChar w:fldCharType="end"/>
      </w:r>
    </w:p>
    <w:p w14:paraId="55879A91" w14:textId="64FA6BB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_Toc153887489 \h </w:instrText>
      </w:r>
      <w:r>
        <w:rPr>
          <w:noProof/>
        </w:rPr>
      </w:r>
      <w:r>
        <w:rPr>
          <w:noProof/>
        </w:rPr>
        <w:fldChar w:fldCharType="separate"/>
      </w:r>
      <w:r>
        <w:rPr>
          <w:noProof/>
        </w:rPr>
        <w:t>48</w:t>
      </w:r>
      <w:r>
        <w:rPr>
          <w:noProof/>
        </w:rPr>
        <w:fldChar w:fldCharType="end"/>
      </w:r>
    </w:p>
    <w:p w14:paraId="4E41A10A" w14:textId="1946A64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Polygon</w:t>
      </w:r>
      <w:r>
        <w:rPr>
          <w:noProof/>
        </w:rPr>
        <w:tab/>
      </w:r>
      <w:r>
        <w:rPr>
          <w:noProof/>
        </w:rPr>
        <w:fldChar w:fldCharType="begin" w:fldLock="1"/>
      </w:r>
      <w:r>
        <w:rPr>
          <w:noProof/>
        </w:rPr>
        <w:instrText xml:space="preserve"> PAGEREF _Toc153887490 \h </w:instrText>
      </w:r>
      <w:r>
        <w:rPr>
          <w:noProof/>
        </w:rPr>
      </w:r>
      <w:r>
        <w:rPr>
          <w:noProof/>
        </w:rPr>
        <w:fldChar w:fldCharType="separate"/>
      </w:r>
      <w:r>
        <w:rPr>
          <w:noProof/>
        </w:rPr>
        <w:t>48</w:t>
      </w:r>
      <w:r>
        <w:rPr>
          <w:noProof/>
        </w:rPr>
        <w:fldChar w:fldCharType="end"/>
      </w:r>
    </w:p>
    <w:p w14:paraId="46CBD9D8" w14:textId="0C00EDC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PointAltitude</w:t>
      </w:r>
      <w:r>
        <w:rPr>
          <w:noProof/>
        </w:rPr>
        <w:tab/>
      </w:r>
      <w:r>
        <w:rPr>
          <w:noProof/>
        </w:rPr>
        <w:fldChar w:fldCharType="begin" w:fldLock="1"/>
      </w:r>
      <w:r>
        <w:rPr>
          <w:noProof/>
        </w:rPr>
        <w:instrText xml:space="preserve"> PAGEREF _Toc153887491 \h </w:instrText>
      </w:r>
      <w:r>
        <w:rPr>
          <w:noProof/>
        </w:rPr>
      </w:r>
      <w:r>
        <w:rPr>
          <w:noProof/>
        </w:rPr>
        <w:fldChar w:fldCharType="separate"/>
      </w:r>
      <w:r>
        <w:rPr>
          <w:noProof/>
        </w:rPr>
        <w:t>48</w:t>
      </w:r>
      <w:r>
        <w:rPr>
          <w:noProof/>
        </w:rPr>
        <w:fldChar w:fldCharType="end"/>
      </w:r>
    </w:p>
    <w:p w14:paraId="15710BD0" w14:textId="7EDB407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_Toc153887492 \h </w:instrText>
      </w:r>
      <w:r>
        <w:rPr>
          <w:noProof/>
        </w:rPr>
      </w:r>
      <w:r>
        <w:rPr>
          <w:noProof/>
        </w:rPr>
        <w:fldChar w:fldCharType="separate"/>
      </w:r>
      <w:r>
        <w:rPr>
          <w:noProof/>
        </w:rPr>
        <w:t>49</w:t>
      </w:r>
      <w:r>
        <w:rPr>
          <w:noProof/>
        </w:rPr>
        <w:fldChar w:fldCharType="end"/>
      </w:r>
    </w:p>
    <w:p w14:paraId="2CDEE3F6" w14:textId="0A13A11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EllipsoidArc</w:t>
      </w:r>
      <w:r>
        <w:rPr>
          <w:noProof/>
        </w:rPr>
        <w:tab/>
      </w:r>
      <w:r>
        <w:rPr>
          <w:noProof/>
        </w:rPr>
        <w:fldChar w:fldCharType="begin" w:fldLock="1"/>
      </w:r>
      <w:r>
        <w:rPr>
          <w:noProof/>
        </w:rPr>
        <w:instrText xml:space="preserve"> PAGEREF _Toc153887493 \h </w:instrText>
      </w:r>
      <w:r>
        <w:rPr>
          <w:noProof/>
        </w:rPr>
      </w:r>
      <w:r>
        <w:rPr>
          <w:noProof/>
        </w:rPr>
        <w:fldChar w:fldCharType="separate"/>
      </w:r>
      <w:r>
        <w:rPr>
          <w:noProof/>
        </w:rPr>
        <w:t>49</w:t>
      </w:r>
      <w:r>
        <w:rPr>
          <w:noProof/>
        </w:rPr>
        <w:fldChar w:fldCharType="end"/>
      </w:r>
    </w:p>
    <w:p w14:paraId="7DDC0D16" w14:textId="1A5FF2F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LocationQoS</w:t>
      </w:r>
      <w:r>
        <w:rPr>
          <w:noProof/>
        </w:rPr>
        <w:tab/>
      </w:r>
      <w:r>
        <w:rPr>
          <w:noProof/>
        </w:rPr>
        <w:fldChar w:fldCharType="begin" w:fldLock="1"/>
      </w:r>
      <w:r>
        <w:rPr>
          <w:noProof/>
        </w:rPr>
        <w:instrText xml:space="preserve"> PAGEREF _Toc153887494 \h </w:instrText>
      </w:r>
      <w:r>
        <w:rPr>
          <w:noProof/>
        </w:rPr>
      </w:r>
      <w:r>
        <w:rPr>
          <w:noProof/>
        </w:rPr>
        <w:fldChar w:fldCharType="separate"/>
      </w:r>
      <w:r>
        <w:rPr>
          <w:noProof/>
        </w:rPr>
        <w:t>50</w:t>
      </w:r>
      <w:r>
        <w:rPr>
          <w:noProof/>
        </w:rPr>
        <w:fldChar w:fldCharType="end"/>
      </w:r>
    </w:p>
    <w:p w14:paraId="7DEEF216" w14:textId="06EED63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CivicAddress</w:t>
      </w:r>
      <w:r>
        <w:rPr>
          <w:noProof/>
        </w:rPr>
        <w:tab/>
      </w:r>
      <w:r>
        <w:rPr>
          <w:noProof/>
        </w:rPr>
        <w:fldChar w:fldCharType="begin" w:fldLock="1"/>
      </w:r>
      <w:r>
        <w:rPr>
          <w:noProof/>
        </w:rPr>
        <w:instrText xml:space="preserve"> PAGEREF _Toc153887495 \h </w:instrText>
      </w:r>
      <w:r>
        <w:rPr>
          <w:noProof/>
        </w:rPr>
      </w:r>
      <w:r>
        <w:rPr>
          <w:noProof/>
        </w:rPr>
        <w:fldChar w:fldCharType="separate"/>
      </w:r>
      <w:r>
        <w:rPr>
          <w:noProof/>
        </w:rPr>
        <w:t>51</w:t>
      </w:r>
      <w:r>
        <w:rPr>
          <w:noProof/>
        </w:rPr>
        <w:fldChar w:fldCharType="end"/>
      </w:r>
    </w:p>
    <w:p w14:paraId="52CA21D0" w14:textId="7BC5A71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_Toc153887496 \h </w:instrText>
      </w:r>
      <w:r>
        <w:rPr>
          <w:noProof/>
        </w:rPr>
      </w:r>
      <w:r>
        <w:rPr>
          <w:noProof/>
        </w:rPr>
        <w:fldChar w:fldCharType="separate"/>
      </w:r>
      <w:r>
        <w:rPr>
          <w:noProof/>
        </w:rPr>
        <w:t>53</w:t>
      </w:r>
      <w:r>
        <w:rPr>
          <w:noProof/>
        </w:rPr>
        <w:fldChar w:fldCharType="end"/>
      </w:r>
    </w:p>
    <w:p w14:paraId="2F801117" w14:textId="2715F0B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_Toc153887497 \h </w:instrText>
      </w:r>
      <w:r>
        <w:rPr>
          <w:noProof/>
        </w:rPr>
      </w:r>
      <w:r>
        <w:rPr>
          <w:noProof/>
        </w:rPr>
        <w:fldChar w:fldCharType="separate"/>
      </w:r>
      <w:r>
        <w:rPr>
          <w:noProof/>
        </w:rPr>
        <w:t>54</w:t>
      </w:r>
      <w:r>
        <w:rPr>
          <w:noProof/>
        </w:rPr>
        <w:fldChar w:fldCharType="end"/>
      </w:r>
    </w:p>
    <w:p w14:paraId="5F1C61BE" w14:textId="1276C1B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VelocityEstimate</w:t>
      </w:r>
      <w:r>
        <w:rPr>
          <w:noProof/>
        </w:rPr>
        <w:tab/>
      </w:r>
      <w:r>
        <w:rPr>
          <w:noProof/>
        </w:rPr>
        <w:fldChar w:fldCharType="begin" w:fldLock="1"/>
      </w:r>
      <w:r>
        <w:rPr>
          <w:noProof/>
        </w:rPr>
        <w:instrText xml:space="preserve"> PAGEREF _Toc153887498 \h </w:instrText>
      </w:r>
      <w:r>
        <w:rPr>
          <w:noProof/>
        </w:rPr>
      </w:r>
      <w:r>
        <w:rPr>
          <w:noProof/>
        </w:rPr>
        <w:fldChar w:fldCharType="separate"/>
      </w:r>
      <w:r>
        <w:rPr>
          <w:noProof/>
        </w:rPr>
        <w:t>54</w:t>
      </w:r>
      <w:r>
        <w:rPr>
          <w:noProof/>
        </w:rPr>
        <w:fldChar w:fldCharType="end"/>
      </w:r>
    </w:p>
    <w:p w14:paraId="5EDE8D50" w14:textId="0C86647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_Toc153887499 \h </w:instrText>
      </w:r>
      <w:r>
        <w:rPr>
          <w:noProof/>
        </w:rPr>
      </w:r>
      <w:r>
        <w:rPr>
          <w:noProof/>
        </w:rPr>
        <w:fldChar w:fldCharType="separate"/>
      </w:r>
      <w:r>
        <w:rPr>
          <w:noProof/>
        </w:rPr>
        <w:t>54</w:t>
      </w:r>
      <w:r>
        <w:rPr>
          <w:noProof/>
        </w:rPr>
        <w:fldChar w:fldCharType="end"/>
      </w:r>
    </w:p>
    <w:p w14:paraId="1AE0275B" w14:textId="6519454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_Toc153887500 \h </w:instrText>
      </w:r>
      <w:r>
        <w:rPr>
          <w:noProof/>
        </w:rPr>
      </w:r>
      <w:r>
        <w:rPr>
          <w:noProof/>
        </w:rPr>
        <w:fldChar w:fldCharType="separate"/>
      </w:r>
      <w:r>
        <w:rPr>
          <w:noProof/>
        </w:rPr>
        <w:t>54</w:t>
      </w:r>
      <w:r>
        <w:rPr>
          <w:noProof/>
        </w:rPr>
        <w:fldChar w:fldCharType="end"/>
      </w:r>
    </w:p>
    <w:p w14:paraId="24529A1D" w14:textId="54B598D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_Toc153887501 \h </w:instrText>
      </w:r>
      <w:r>
        <w:rPr>
          <w:noProof/>
        </w:rPr>
      </w:r>
      <w:r>
        <w:rPr>
          <w:noProof/>
        </w:rPr>
        <w:fldChar w:fldCharType="separate"/>
      </w:r>
      <w:r>
        <w:rPr>
          <w:noProof/>
        </w:rPr>
        <w:t>55</w:t>
      </w:r>
      <w:r>
        <w:rPr>
          <w:noProof/>
        </w:rPr>
        <w:fldChar w:fldCharType="end"/>
      </w:r>
    </w:p>
    <w:p w14:paraId="0FEF0C07" w14:textId="21DD08C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_Toc153887502 \h </w:instrText>
      </w:r>
      <w:r>
        <w:rPr>
          <w:noProof/>
        </w:rPr>
      </w:r>
      <w:r>
        <w:rPr>
          <w:noProof/>
        </w:rPr>
        <w:fldChar w:fldCharType="separate"/>
      </w:r>
      <w:r>
        <w:rPr>
          <w:noProof/>
        </w:rPr>
        <w:t>55</w:t>
      </w:r>
      <w:r>
        <w:rPr>
          <w:noProof/>
        </w:rPr>
        <w:fldChar w:fldCharType="end"/>
      </w:r>
    </w:p>
    <w:p w14:paraId="60AD1293" w14:textId="4D17DFB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_Toc153887503 \h </w:instrText>
      </w:r>
      <w:r>
        <w:rPr>
          <w:noProof/>
        </w:rPr>
      </w:r>
      <w:r>
        <w:rPr>
          <w:noProof/>
        </w:rPr>
        <w:fldChar w:fldCharType="separate"/>
      </w:r>
      <w:r>
        <w:rPr>
          <w:noProof/>
        </w:rPr>
        <w:t>55</w:t>
      </w:r>
      <w:r>
        <w:rPr>
          <w:noProof/>
        </w:rPr>
        <w:fldChar w:fldCharType="end"/>
      </w:r>
    </w:p>
    <w:p w14:paraId="6AAE8DC8" w14:textId="3751757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6.1.6.2.23</w:t>
      </w:r>
      <w:r>
        <w:rPr>
          <w:rFonts w:asciiTheme="minorHAnsi" w:eastAsiaTheme="minorEastAsia" w:hAnsiTheme="minorHAnsi" w:cstheme="minorBidi"/>
          <w:noProof/>
          <w:kern w:val="2"/>
          <w:sz w:val="22"/>
          <w:szCs w:val="22"/>
          <w:lang w:eastAsia="en-GB"/>
          <w14:ligatures w14:val="standardContextual"/>
        </w:rPr>
        <w:tab/>
      </w:r>
      <w:r>
        <w:rPr>
          <w:noProof/>
        </w:rPr>
        <w:t>Type: UeLcsCapability</w:t>
      </w:r>
      <w:r>
        <w:rPr>
          <w:noProof/>
        </w:rPr>
        <w:tab/>
      </w:r>
      <w:r>
        <w:rPr>
          <w:noProof/>
        </w:rPr>
        <w:fldChar w:fldCharType="begin" w:fldLock="1"/>
      </w:r>
      <w:r>
        <w:rPr>
          <w:noProof/>
        </w:rPr>
        <w:instrText xml:space="preserve"> PAGEREF _Toc153887504 \h </w:instrText>
      </w:r>
      <w:r>
        <w:rPr>
          <w:noProof/>
        </w:rPr>
      </w:r>
      <w:r>
        <w:rPr>
          <w:noProof/>
        </w:rPr>
        <w:fldChar w:fldCharType="separate"/>
      </w:r>
      <w:r>
        <w:rPr>
          <w:noProof/>
        </w:rPr>
        <w:t>55</w:t>
      </w:r>
      <w:r>
        <w:rPr>
          <w:noProof/>
        </w:rPr>
        <w:fldChar w:fldCharType="end"/>
      </w:r>
    </w:p>
    <w:p w14:paraId="45821F93" w14:textId="63B5F19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6.1.6.2.24</w:t>
      </w:r>
      <w:r>
        <w:rPr>
          <w:rFonts w:asciiTheme="minorHAnsi" w:eastAsiaTheme="minorEastAsia" w:hAnsiTheme="minorHAnsi" w:cstheme="minorBidi"/>
          <w:noProof/>
          <w:kern w:val="2"/>
          <w:sz w:val="22"/>
          <w:szCs w:val="22"/>
          <w:lang w:eastAsia="en-GB"/>
          <w14:ligatures w14:val="standardContextual"/>
        </w:rPr>
        <w:tab/>
      </w:r>
      <w:r>
        <w:rPr>
          <w:noProof/>
        </w:rPr>
        <w:t>Type: PeriodicEventInfo</w:t>
      </w:r>
      <w:r>
        <w:rPr>
          <w:noProof/>
        </w:rPr>
        <w:tab/>
      </w:r>
      <w:r>
        <w:rPr>
          <w:noProof/>
        </w:rPr>
        <w:fldChar w:fldCharType="begin" w:fldLock="1"/>
      </w:r>
      <w:r>
        <w:rPr>
          <w:noProof/>
        </w:rPr>
        <w:instrText xml:space="preserve"> PAGEREF _Toc153887505 \h </w:instrText>
      </w:r>
      <w:r>
        <w:rPr>
          <w:noProof/>
        </w:rPr>
      </w:r>
      <w:r>
        <w:rPr>
          <w:noProof/>
        </w:rPr>
        <w:fldChar w:fldCharType="separate"/>
      </w:r>
      <w:r>
        <w:rPr>
          <w:noProof/>
        </w:rPr>
        <w:t>56</w:t>
      </w:r>
      <w:r>
        <w:rPr>
          <w:noProof/>
        </w:rPr>
        <w:fldChar w:fldCharType="end"/>
      </w:r>
    </w:p>
    <w:p w14:paraId="2C023627" w14:textId="1DBBB4F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6.1.6.2.25</w:t>
      </w:r>
      <w:r>
        <w:rPr>
          <w:rFonts w:asciiTheme="minorHAnsi" w:eastAsiaTheme="minorEastAsia" w:hAnsiTheme="minorHAnsi" w:cstheme="minorBidi"/>
          <w:noProof/>
          <w:kern w:val="2"/>
          <w:sz w:val="22"/>
          <w:szCs w:val="22"/>
          <w:lang w:eastAsia="en-GB"/>
          <w14:ligatures w14:val="standardContextual"/>
        </w:rPr>
        <w:tab/>
      </w:r>
      <w:r>
        <w:rPr>
          <w:noProof/>
        </w:rPr>
        <w:t>Type: AreaEventInfo</w:t>
      </w:r>
      <w:r>
        <w:rPr>
          <w:noProof/>
        </w:rPr>
        <w:tab/>
      </w:r>
      <w:r>
        <w:rPr>
          <w:noProof/>
        </w:rPr>
        <w:fldChar w:fldCharType="begin" w:fldLock="1"/>
      </w:r>
      <w:r>
        <w:rPr>
          <w:noProof/>
        </w:rPr>
        <w:instrText xml:space="preserve"> PAGEREF _Toc153887506 \h </w:instrText>
      </w:r>
      <w:r>
        <w:rPr>
          <w:noProof/>
        </w:rPr>
      </w:r>
      <w:r>
        <w:rPr>
          <w:noProof/>
        </w:rPr>
        <w:fldChar w:fldCharType="separate"/>
      </w:r>
      <w:r>
        <w:rPr>
          <w:noProof/>
        </w:rPr>
        <w:t>57</w:t>
      </w:r>
      <w:r>
        <w:rPr>
          <w:noProof/>
        </w:rPr>
        <w:fldChar w:fldCharType="end"/>
      </w:r>
    </w:p>
    <w:p w14:paraId="6BE43149" w14:textId="4DBF8E2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6.1.6.2.26</w:t>
      </w:r>
      <w:r>
        <w:rPr>
          <w:rFonts w:asciiTheme="minorHAnsi" w:eastAsiaTheme="minorEastAsia" w:hAnsiTheme="minorHAnsi" w:cstheme="minorBidi"/>
          <w:noProof/>
          <w:kern w:val="2"/>
          <w:sz w:val="22"/>
          <w:szCs w:val="22"/>
          <w:lang w:eastAsia="en-GB"/>
          <w14:ligatures w14:val="standardContextual"/>
        </w:rPr>
        <w:tab/>
      </w:r>
      <w:r>
        <w:rPr>
          <w:noProof/>
        </w:rPr>
        <w:t>Type: ReportingArea</w:t>
      </w:r>
      <w:r>
        <w:rPr>
          <w:noProof/>
        </w:rPr>
        <w:tab/>
      </w:r>
      <w:r>
        <w:rPr>
          <w:noProof/>
        </w:rPr>
        <w:fldChar w:fldCharType="begin" w:fldLock="1"/>
      </w:r>
      <w:r>
        <w:rPr>
          <w:noProof/>
        </w:rPr>
        <w:instrText xml:space="preserve"> PAGEREF _Toc153887507 \h </w:instrText>
      </w:r>
      <w:r>
        <w:rPr>
          <w:noProof/>
        </w:rPr>
      </w:r>
      <w:r>
        <w:rPr>
          <w:noProof/>
        </w:rPr>
        <w:fldChar w:fldCharType="separate"/>
      </w:r>
      <w:r>
        <w:rPr>
          <w:noProof/>
        </w:rPr>
        <w:t>57</w:t>
      </w:r>
      <w:r>
        <w:rPr>
          <w:noProof/>
        </w:rPr>
        <w:fldChar w:fldCharType="end"/>
      </w:r>
    </w:p>
    <w:p w14:paraId="2C43A36C" w14:textId="4F1395A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6.1.6.2.27</w:t>
      </w:r>
      <w:r>
        <w:rPr>
          <w:rFonts w:asciiTheme="minorHAnsi" w:eastAsiaTheme="minorEastAsia" w:hAnsiTheme="minorHAnsi" w:cstheme="minorBidi"/>
          <w:noProof/>
          <w:kern w:val="2"/>
          <w:sz w:val="22"/>
          <w:szCs w:val="22"/>
          <w:lang w:eastAsia="en-GB"/>
          <w14:ligatures w14:val="standardContextual"/>
        </w:rPr>
        <w:tab/>
      </w:r>
      <w:r>
        <w:rPr>
          <w:noProof/>
        </w:rPr>
        <w:t>Type: MotionEventInfo</w:t>
      </w:r>
      <w:r>
        <w:rPr>
          <w:noProof/>
        </w:rPr>
        <w:tab/>
      </w:r>
      <w:r>
        <w:rPr>
          <w:noProof/>
        </w:rPr>
        <w:fldChar w:fldCharType="begin" w:fldLock="1"/>
      </w:r>
      <w:r>
        <w:rPr>
          <w:noProof/>
        </w:rPr>
        <w:instrText xml:space="preserve"> PAGEREF _Toc153887508 \h </w:instrText>
      </w:r>
      <w:r>
        <w:rPr>
          <w:noProof/>
        </w:rPr>
      </w:r>
      <w:r>
        <w:rPr>
          <w:noProof/>
        </w:rPr>
        <w:fldChar w:fldCharType="separate"/>
      </w:r>
      <w:r>
        <w:rPr>
          <w:noProof/>
        </w:rPr>
        <w:t>58</w:t>
      </w:r>
      <w:r>
        <w:rPr>
          <w:noProof/>
        </w:rPr>
        <w:fldChar w:fldCharType="end"/>
      </w:r>
    </w:p>
    <w:p w14:paraId="39E14146" w14:textId="2BAFCB8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_Toc153887509 \h </w:instrText>
      </w:r>
      <w:r>
        <w:rPr>
          <w:noProof/>
        </w:rPr>
      </w:r>
      <w:r>
        <w:rPr>
          <w:noProof/>
        </w:rPr>
        <w:fldChar w:fldCharType="separate"/>
      </w:r>
      <w:r>
        <w:rPr>
          <w:noProof/>
        </w:rPr>
        <w:t>58</w:t>
      </w:r>
      <w:r>
        <w:rPr>
          <w:noProof/>
        </w:rPr>
        <w:fldChar w:fldCharType="end"/>
      </w:r>
    </w:p>
    <w:p w14:paraId="1191E882" w14:textId="4019C9E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6.1.6.2.29</w:t>
      </w:r>
      <w:r>
        <w:rPr>
          <w:rFonts w:asciiTheme="minorHAnsi" w:eastAsiaTheme="minorEastAsia"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_Toc153887510 \h </w:instrText>
      </w:r>
      <w:r>
        <w:rPr>
          <w:noProof/>
        </w:rPr>
      </w:r>
      <w:r>
        <w:rPr>
          <w:noProof/>
        </w:rPr>
        <w:fldChar w:fldCharType="separate"/>
      </w:r>
      <w:r>
        <w:rPr>
          <w:noProof/>
        </w:rPr>
        <w:t>58</w:t>
      </w:r>
      <w:r>
        <w:rPr>
          <w:noProof/>
        </w:rPr>
        <w:fldChar w:fldCharType="end"/>
      </w:r>
    </w:p>
    <w:p w14:paraId="2591810B" w14:textId="61DA00B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6.1.6.2.30</w:t>
      </w:r>
      <w:r>
        <w:rPr>
          <w:rFonts w:asciiTheme="minorHAnsi" w:eastAsiaTheme="minorEastAsia" w:hAnsiTheme="minorHAnsi" w:cstheme="minorBidi"/>
          <w:noProof/>
          <w:kern w:val="2"/>
          <w:sz w:val="22"/>
          <w:szCs w:val="22"/>
          <w:lang w:eastAsia="en-GB"/>
          <w14:ligatures w14:val="standardContextual"/>
        </w:rPr>
        <w:tab/>
      </w:r>
      <w:r>
        <w:rPr>
          <w:noProof/>
        </w:rPr>
        <w:t>Type: LocContextData</w:t>
      </w:r>
      <w:r>
        <w:rPr>
          <w:noProof/>
        </w:rPr>
        <w:tab/>
      </w:r>
      <w:r>
        <w:rPr>
          <w:noProof/>
        </w:rPr>
        <w:fldChar w:fldCharType="begin" w:fldLock="1"/>
      </w:r>
      <w:r>
        <w:rPr>
          <w:noProof/>
        </w:rPr>
        <w:instrText xml:space="preserve"> PAGEREF _Toc153887511 \h </w:instrText>
      </w:r>
      <w:r>
        <w:rPr>
          <w:noProof/>
        </w:rPr>
      </w:r>
      <w:r>
        <w:rPr>
          <w:noProof/>
        </w:rPr>
        <w:fldChar w:fldCharType="separate"/>
      </w:r>
      <w:r>
        <w:rPr>
          <w:noProof/>
        </w:rPr>
        <w:t>59</w:t>
      </w:r>
      <w:r>
        <w:rPr>
          <w:noProof/>
        </w:rPr>
        <w:fldChar w:fldCharType="end"/>
      </w:r>
    </w:p>
    <w:p w14:paraId="5A105737" w14:textId="6E55A3D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6.1.6.2.31</w:t>
      </w:r>
      <w:r>
        <w:rPr>
          <w:rFonts w:asciiTheme="minorHAnsi" w:eastAsiaTheme="minorEastAsia" w:hAnsiTheme="minorHAnsi" w:cstheme="minorBidi"/>
          <w:noProof/>
          <w:kern w:val="2"/>
          <w:sz w:val="22"/>
          <w:szCs w:val="22"/>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_Toc153887512 \h </w:instrText>
      </w:r>
      <w:r>
        <w:rPr>
          <w:noProof/>
        </w:rPr>
      </w:r>
      <w:r>
        <w:rPr>
          <w:noProof/>
        </w:rPr>
        <w:fldChar w:fldCharType="separate"/>
      </w:r>
      <w:r>
        <w:rPr>
          <w:noProof/>
        </w:rPr>
        <w:t>60</w:t>
      </w:r>
      <w:r>
        <w:rPr>
          <w:noProof/>
        </w:rPr>
        <w:fldChar w:fldCharType="end"/>
      </w:r>
    </w:p>
    <w:p w14:paraId="3FEEB91D" w14:textId="49C227D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6.1.6.2.32</w:t>
      </w:r>
      <w:r>
        <w:rPr>
          <w:rFonts w:asciiTheme="minorHAnsi" w:eastAsiaTheme="minorEastAsia" w:hAnsiTheme="minorHAnsi" w:cstheme="minorBidi"/>
          <w:noProof/>
          <w:kern w:val="2"/>
          <w:sz w:val="22"/>
          <w:szCs w:val="22"/>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_Toc153887513 \h </w:instrText>
      </w:r>
      <w:r>
        <w:rPr>
          <w:noProof/>
        </w:rPr>
      </w:r>
      <w:r>
        <w:rPr>
          <w:noProof/>
        </w:rPr>
        <w:fldChar w:fldCharType="separate"/>
      </w:r>
      <w:r>
        <w:rPr>
          <w:noProof/>
        </w:rPr>
        <w:t>60</w:t>
      </w:r>
      <w:r>
        <w:rPr>
          <w:noProof/>
        </w:rPr>
        <w:fldChar w:fldCharType="end"/>
      </w:r>
    </w:p>
    <w:p w14:paraId="44406919" w14:textId="2B32BC1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6.1.6.2.33</w:t>
      </w:r>
      <w:r>
        <w:rPr>
          <w:rFonts w:asciiTheme="minorHAnsi" w:eastAsiaTheme="minorEastAsia" w:hAnsiTheme="minorHAnsi" w:cstheme="minorBidi"/>
          <w:noProof/>
          <w:kern w:val="2"/>
          <w:sz w:val="22"/>
          <w:szCs w:val="22"/>
          <w:lang w:eastAsia="en-GB"/>
          <w14:ligatures w14:val="standardContextual"/>
        </w:rPr>
        <w:tab/>
      </w:r>
      <w:r>
        <w:rPr>
          <w:noProof/>
        </w:rPr>
        <w:t>Type: UELocationInfo</w:t>
      </w:r>
      <w:r>
        <w:rPr>
          <w:noProof/>
        </w:rPr>
        <w:tab/>
      </w:r>
      <w:r>
        <w:rPr>
          <w:noProof/>
        </w:rPr>
        <w:fldChar w:fldCharType="begin" w:fldLock="1"/>
      </w:r>
      <w:r>
        <w:rPr>
          <w:noProof/>
        </w:rPr>
        <w:instrText xml:space="preserve"> PAGEREF _Toc153887514 \h </w:instrText>
      </w:r>
      <w:r>
        <w:rPr>
          <w:noProof/>
        </w:rPr>
      </w:r>
      <w:r>
        <w:rPr>
          <w:noProof/>
        </w:rPr>
        <w:fldChar w:fldCharType="separate"/>
      </w:r>
      <w:r>
        <w:rPr>
          <w:noProof/>
        </w:rPr>
        <w:t>60</w:t>
      </w:r>
      <w:r>
        <w:rPr>
          <w:noProof/>
        </w:rPr>
        <w:fldChar w:fldCharType="end"/>
      </w:r>
    </w:p>
    <w:p w14:paraId="760CBC92" w14:textId="7364487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_Toc153887515 \h </w:instrText>
      </w:r>
      <w:r>
        <w:rPr>
          <w:noProof/>
        </w:rPr>
      </w:r>
      <w:r>
        <w:rPr>
          <w:noProof/>
        </w:rPr>
        <w:fldChar w:fldCharType="separate"/>
      </w:r>
      <w:r>
        <w:rPr>
          <w:noProof/>
        </w:rPr>
        <w:t>61</w:t>
      </w:r>
      <w:r>
        <w:rPr>
          <w:noProof/>
        </w:rPr>
        <w:fldChar w:fldCharType="end"/>
      </w:r>
    </w:p>
    <w:p w14:paraId="61AB1ABB" w14:textId="73D4CA0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_Toc153887516 \h </w:instrText>
      </w:r>
      <w:r>
        <w:rPr>
          <w:noProof/>
        </w:rPr>
      </w:r>
      <w:r>
        <w:rPr>
          <w:noProof/>
        </w:rPr>
        <w:fldChar w:fldCharType="separate"/>
      </w:r>
      <w:r>
        <w:rPr>
          <w:noProof/>
        </w:rPr>
        <w:t>64</w:t>
      </w:r>
      <w:r>
        <w:rPr>
          <w:noProof/>
        </w:rPr>
        <w:fldChar w:fldCharType="end"/>
      </w:r>
    </w:p>
    <w:p w14:paraId="7C2D7523" w14:textId="2B565E3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_Toc153887517 \h </w:instrText>
      </w:r>
      <w:r>
        <w:rPr>
          <w:noProof/>
        </w:rPr>
      </w:r>
      <w:r>
        <w:rPr>
          <w:noProof/>
        </w:rPr>
        <w:fldChar w:fldCharType="separate"/>
      </w:r>
      <w:r>
        <w:rPr>
          <w:noProof/>
        </w:rPr>
        <w:t>64</w:t>
      </w:r>
      <w:r>
        <w:rPr>
          <w:noProof/>
        </w:rPr>
        <w:fldChar w:fldCharType="end"/>
      </w:r>
    </w:p>
    <w:p w14:paraId="76F3AD8F" w14:textId="012E336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2"/>
          <w:szCs w:val="22"/>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_Toc153887518 \h </w:instrText>
      </w:r>
      <w:r>
        <w:rPr>
          <w:noProof/>
        </w:rPr>
      </w:r>
      <w:r>
        <w:rPr>
          <w:noProof/>
        </w:rPr>
        <w:fldChar w:fldCharType="separate"/>
      </w:r>
      <w:r>
        <w:rPr>
          <w:noProof/>
        </w:rPr>
        <w:t>64</w:t>
      </w:r>
      <w:r>
        <w:rPr>
          <w:noProof/>
        </w:rPr>
        <w:fldChar w:fldCharType="end"/>
      </w:r>
    </w:p>
    <w:p w14:paraId="7D562BE0" w14:textId="529C980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2"/>
          <w:szCs w:val="22"/>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_Toc153887519 \h </w:instrText>
      </w:r>
      <w:r>
        <w:rPr>
          <w:noProof/>
        </w:rPr>
      </w:r>
      <w:r>
        <w:rPr>
          <w:noProof/>
        </w:rPr>
        <w:fldChar w:fldCharType="separate"/>
      </w:r>
      <w:r>
        <w:rPr>
          <w:noProof/>
        </w:rPr>
        <w:t>65</w:t>
      </w:r>
      <w:r>
        <w:rPr>
          <w:noProof/>
        </w:rPr>
        <w:fldChar w:fldCharType="end"/>
      </w:r>
    </w:p>
    <w:p w14:paraId="6DDE23FD" w14:textId="6BB27C4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_Toc153887520 \h </w:instrText>
      </w:r>
      <w:r>
        <w:rPr>
          <w:noProof/>
        </w:rPr>
      </w:r>
      <w:r>
        <w:rPr>
          <w:noProof/>
        </w:rPr>
        <w:fldChar w:fldCharType="separate"/>
      </w:r>
      <w:r>
        <w:rPr>
          <w:noProof/>
        </w:rPr>
        <w:t>65</w:t>
      </w:r>
      <w:r>
        <w:rPr>
          <w:noProof/>
        </w:rPr>
        <w:fldChar w:fldCharType="end"/>
      </w:r>
    </w:p>
    <w:p w14:paraId="7E17853C" w14:textId="1C6C568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_Toc153887521 \h </w:instrText>
      </w:r>
      <w:r>
        <w:rPr>
          <w:noProof/>
        </w:rPr>
      </w:r>
      <w:r>
        <w:rPr>
          <w:noProof/>
        </w:rPr>
        <w:fldChar w:fldCharType="separate"/>
      </w:r>
      <w:r>
        <w:rPr>
          <w:noProof/>
        </w:rPr>
        <w:t>65</w:t>
      </w:r>
      <w:r>
        <w:rPr>
          <w:noProof/>
        </w:rPr>
        <w:fldChar w:fldCharType="end"/>
      </w:r>
    </w:p>
    <w:p w14:paraId="675F5764" w14:textId="6486327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_Toc153887522 \h </w:instrText>
      </w:r>
      <w:r>
        <w:rPr>
          <w:noProof/>
        </w:rPr>
      </w:r>
      <w:r>
        <w:rPr>
          <w:noProof/>
        </w:rPr>
        <w:fldChar w:fldCharType="separate"/>
      </w:r>
      <w:r>
        <w:rPr>
          <w:noProof/>
        </w:rPr>
        <w:t>66</w:t>
      </w:r>
      <w:r>
        <w:rPr>
          <w:noProof/>
        </w:rPr>
        <w:fldChar w:fldCharType="end"/>
      </w:r>
    </w:p>
    <w:p w14:paraId="4FA87643" w14:textId="02B8969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6.1.6.2.42</w:t>
      </w:r>
      <w:r>
        <w:rPr>
          <w:rFonts w:asciiTheme="minorHAnsi" w:eastAsiaTheme="minorEastAsia" w:hAnsiTheme="minorHAnsi" w:cstheme="minorBidi"/>
          <w:noProof/>
          <w:kern w:val="2"/>
          <w:sz w:val="22"/>
          <w:szCs w:val="22"/>
          <w:lang w:eastAsia="en-GB"/>
          <w14:ligatures w14:val="standardContextual"/>
        </w:rPr>
        <w:tab/>
      </w:r>
      <w:r>
        <w:rPr>
          <w:noProof/>
        </w:rPr>
        <w:t>Type: UeAreaIndication</w:t>
      </w:r>
      <w:r>
        <w:rPr>
          <w:noProof/>
        </w:rPr>
        <w:tab/>
      </w:r>
      <w:r>
        <w:rPr>
          <w:noProof/>
        </w:rPr>
        <w:fldChar w:fldCharType="begin" w:fldLock="1"/>
      </w:r>
      <w:r>
        <w:rPr>
          <w:noProof/>
        </w:rPr>
        <w:instrText xml:space="preserve"> PAGEREF _Toc153887523 \h </w:instrText>
      </w:r>
      <w:r>
        <w:rPr>
          <w:noProof/>
        </w:rPr>
      </w:r>
      <w:r>
        <w:rPr>
          <w:noProof/>
        </w:rPr>
        <w:fldChar w:fldCharType="separate"/>
      </w:r>
      <w:r>
        <w:rPr>
          <w:noProof/>
        </w:rPr>
        <w:t>66</w:t>
      </w:r>
      <w:r>
        <w:rPr>
          <w:noProof/>
        </w:rPr>
        <w:fldChar w:fldCharType="end"/>
      </w:r>
    </w:p>
    <w:p w14:paraId="0CCDC781" w14:textId="2DB188F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_Toc153887524 \h </w:instrText>
      </w:r>
      <w:r>
        <w:rPr>
          <w:noProof/>
        </w:rPr>
      </w:r>
      <w:r>
        <w:rPr>
          <w:noProof/>
        </w:rPr>
        <w:fldChar w:fldCharType="separate"/>
      </w:r>
      <w:r>
        <w:rPr>
          <w:noProof/>
        </w:rPr>
        <w:t>66</w:t>
      </w:r>
      <w:r>
        <w:rPr>
          <w:noProof/>
        </w:rPr>
        <w:fldChar w:fldCharType="end"/>
      </w:r>
    </w:p>
    <w:p w14:paraId="4D6B4733" w14:textId="4FF0109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2"/>
          <w:szCs w:val="22"/>
          <w:lang w:eastAsia="en-GB"/>
          <w14:ligatures w14:val="standardContextual"/>
        </w:rPr>
        <w:tab/>
      </w:r>
      <w:r>
        <w:rPr>
          <w:noProof/>
        </w:rPr>
        <w:t>Type: MbsrInfo</w:t>
      </w:r>
      <w:r>
        <w:rPr>
          <w:noProof/>
        </w:rPr>
        <w:tab/>
      </w:r>
      <w:r>
        <w:rPr>
          <w:noProof/>
        </w:rPr>
        <w:fldChar w:fldCharType="begin" w:fldLock="1"/>
      </w:r>
      <w:r>
        <w:rPr>
          <w:noProof/>
        </w:rPr>
        <w:instrText xml:space="preserve"> PAGEREF _Toc153887525 \h </w:instrText>
      </w:r>
      <w:r>
        <w:rPr>
          <w:noProof/>
        </w:rPr>
      </w:r>
      <w:r>
        <w:rPr>
          <w:noProof/>
        </w:rPr>
        <w:fldChar w:fldCharType="separate"/>
      </w:r>
      <w:r>
        <w:rPr>
          <w:noProof/>
        </w:rPr>
        <w:t>66</w:t>
      </w:r>
      <w:r>
        <w:rPr>
          <w:noProof/>
        </w:rPr>
        <w:fldChar w:fldCharType="end"/>
      </w:r>
    </w:p>
    <w:p w14:paraId="2797573B" w14:textId="69840D0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6.1.6.2.45</w:t>
      </w:r>
      <w:r>
        <w:rPr>
          <w:rFonts w:asciiTheme="minorHAnsi" w:eastAsiaTheme="minorEastAsia" w:hAnsiTheme="minorHAnsi" w:cstheme="minorBidi"/>
          <w:noProof/>
          <w:kern w:val="2"/>
          <w:sz w:val="22"/>
          <w:szCs w:val="22"/>
          <w:lang w:eastAsia="en-GB"/>
          <w14:ligatures w14:val="standardContextual"/>
        </w:rPr>
        <w:tab/>
      </w:r>
      <w:r>
        <w:rPr>
          <w:noProof/>
        </w:rPr>
        <w:t>Type: LocMeasurementReq</w:t>
      </w:r>
      <w:r>
        <w:rPr>
          <w:noProof/>
        </w:rPr>
        <w:tab/>
      </w:r>
      <w:r>
        <w:rPr>
          <w:noProof/>
        </w:rPr>
        <w:fldChar w:fldCharType="begin" w:fldLock="1"/>
      </w:r>
      <w:r>
        <w:rPr>
          <w:noProof/>
        </w:rPr>
        <w:instrText xml:space="preserve"> PAGEREF _Toc153887526 \h </w:instrText>
      </w:r>
      <w:r>
        <w:rPr>
          <w:noProof/>
        </w:rPr>
      </w:r>
      <w:r>
        <w:rPr>
          <w:noProof/>
        </w:rPr>
        <w:fldChar w:fldCharType="separate"/>
      </w:r>
      <w:r>
        <w:rPr>
          <w:noProof/>
        </w:rPr>
        <w:t>67</w:t>
      </w:r>
      <w:r>
        <w:rPr>
          <w:noProof/>
        </w:rPr>
        <w:fldChar w:fldCharType="end"/>
      </w:r>
    </w:p>
    <w:p w14:paraId="73FA34E4" w14:textId="75A5384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6.1.6.2.46</w:t>
      </w:r>
      <w:r>
        <w:rPr>
          <w:rFonts w:asciiTheme="minorHAnsi" w:eastAsiaTheme="minorEastAsia" w:hAnsiTheme="minorHAnsi" w:cstheme="minorBidi"/>
          <w:noProof/>
          <w:kern w:val="2"/>
          <w:sz w:val="22"/>
          <w:szCs w:val="22"/>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_Toc153887527 \h </w:instrText>
      </w:r>
      <w:r>
        <w:rPr>
          <w:noProof/>
        </w:rPr>
      </w:r>
      <w:r>
        <w:rPr>
          <w:noProof/>
        </w:rPr>
        <w:fldChar w:fldCharType="separate"/>
      </w:r>
      <w:r>
        <w:rPr>
          <w:noProof/>
        </w:rPr>
        <w:t>67</w:t>
      </w:r>
      <w:r>
        <w:rPr>
          <w:noProof/>
        </w:rPr>
        <w:fldChar w:fldCharType="end"/>
      </w:r>
    </w:p>
    <w:p w14:paraId="60CC1373" w14:textId="743AC11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_Toc153887528 \h </w:instrText>
      </w:r>
      <w:r>
        <w:rPr>
          <w:noProof/>
        </w:rPr>
      </w:r>
      <w:r>
        <w:rPr>
          <w:noProof/>
        </w:rPr>
        <w:fldChar w:fldCharType="separate"/>
      </w:r>
      <w:r>
        <w:rPr>
          <w:noProof/>
        </w:rPr>
        <w:t>67</w:t>
      </w:r>
      <w:r>
        <w:rPr>
          <w:noProof/>
        </w:rPr>
        <w:fldChar w:fldCharType="end"/>
      </w:r>
    </w:p>
    <w:p w14:paraId="1013101A" w14:textId="01FE190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_Toc153887529 \h </w:instrText>
      </w:r>
      <w:r>
        <w:rPr>
          <w:noProof/>
        </w:rPr>
      </w:r>
      <w:r>
        <w:rPr>
          <w:noProof/>
        </w:rPr>
        <w:fldChar w:fldCharType="separate"/>
      </w:r>
      <w:r>
        <w:rPr>
          <w:noProof/>
        </w:rPr>
        <w:t>68</w:t>
      </w:r>
      <w:r>
        <w:rPr>
          <w:noProof/>
        </w:rPr>
        <w:fldChar w:fldCharType="end"/>
      </w:r>
    </w:p>
    <w:p w14:paraId="465D6972" w14:textId="4CD7F6F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6.1.6.2.49</w:t>
      </w:r>
      <w:r>
        <w:rPr>
          <w:rFonts w:asciiTheme="minorHAnsi" w:eastAsiaTheme="minorEastAsia" w:hAnsiTheme="minorHAnsi" w:cstheme="minorBidi"/>
          <w:noProof/>
          <w:kern w:val="2"/>
          <w:sz w:val="22"/>
          <w:szCs w:val="22"/>
          <w:lang w:eastAsia="en-GB"/>
          <w14:ligatures w14:val="standardContextual"/>
        </w:rPr>
        <w:tab/>
      </w:r>
      <w:r>
        <w:rPr>
          <w:noProof/>
        </w:rPr>
        <w:t>Type: UpNotifyData</w:t>
      </w:r>
      <w:r>
        <w:rPr>
          <w:noProof/>
        </w:rPr>
        <w:tab/>
      </w:r>
      <w:r>
        <w:rPr>
          <w:noProof/>
        </w:rPr>
        <w:fldChar w:fldCharType="begin" w:fldLock="1"/>
      </w:r>
      <w:r>
        <w:rPr>
          <w:noProof/>
        </w:rPr>
        <w:instrText xml:space="preserve"> PAGEREF _Toc153887530 \h </w:instrText>
      </w:r>
      <w:r>
        <w:rPr>
          <w:noProof/>
        </w:rPr>
      </w:r>
      <w:r>
        <w:rPr>
          <w:noProof/>
        </w:rPr>
        <w:fldChar w:fldCharType="separate"/>
      </w:r>
      <w:r>
        <w:rPr>
          <w:noProof/>
        </w:rPr>
        <w:t>68</w:t>
      </w:r>
      <w:r>
        <w:rPr>
          <w:noProof/>
        </w:rPr>
        <w:fldChar w:fldCharType="end"/>
      </w:r>
    </w:p>
    <w:p w14:paraId="08A31681" w14:textId="48AD5E3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6.1.6.2.50</w:t>
      </w:r>
      <w:r>
        <w:rPr>
          <w:rFonts w:asciiTheme="minorHAnsi" w:eastAsiaTheme="minorEastAsia" w:hAnsiTheme="minorHAnsi" w:cstheme="minorBidi"/>
          <w:noProof/>
          <w:kern w:val="2"/>
          <w:sz w:val="22"/>
          <w:szCs w:val="22"/>
          <w:lang w:eastAsia="en-GB"/>
          <w14:ligatures w14:val="standardContextual"/>
        </w:rPr>
        <w:tab/>
      </w:r>
      <w:r>
        <w:rPr>
          <w:noProof/>
        </w:rPr>
        <w:t>Type: UpSubscription</w:t>
      </w:r>
      <w:r>
        <w:rPr>
          <w:noProof/>
        </w:rPr>
        <w:tab/>
      </w:r>
      <w:r>
        <w:rPr>
          <w:noProof/>
        </w:rPr>
        <w:fldChar w:fldCharType="begin" w:fldLock="1"/>
      </w:r>
      <w:r>
        <w:rPr>
          <w:noProof/>
        </w:rPr>
        <w:instrText xml:space="preserve"> PAGEREF _Toc153887531 \h </w:instrText>
      </w:r>
      <w:r>
        <w:rPr>
          <w:noProof/>
        </w:rPr>
      </w:r>
      <w:r>
        <w:rPr>
          <w:noProof/>
        </w:rPr>
        <w:fldChar w:fldCharType="separate"/>
      </w:r>
      <w:r>
        <w:rPr>
          <w:noProof/>
        </w:rPr>
        <w:t>68</w:t>
      </w:r>
      <w:r>
        <w:rPr>
          <w:noProof/>
        </w:rPr>
        <w:fldChar w:fldCharType="end"/>
      </w:r>
    </w:p>
    <w:p w14:paraId="73A30F67" w14:textId="2B1364D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6.1.6.2.52</w:t>
      </w:r>
      <w:r>
        <w:rPr>
          <w:rFonts w:asciiTheme="minorHAnsi" w:eastAsiaTheme="minorEastAsia" w:hAnsiTheme="minorHAnsi" w:cstheme="minorBidi"/>
          <w:noProof/>
          <w:kern w:val="2"/>
          <w:sz w:val="22"/>
          <w:szCs w:val="22"/>
          <w:lang w:eastAsia="en-GB"/>
          <w14:ligatures w14:val="standardContextual"/>
        </w:rPr>
        <w:tab/>
      </w:r>
      <w:r>
        <w:rPr>
          <w:noProof/>
        </w:rPr>
        <w:t>Type: UpConfig</w:t>
      </w:r>
      <w:r>
        <w:rPr>
          <w:noProof/>
        </w:rPr>
        <w:tab/>
      </w:r>
      <w:r>
        <w:rPr>
          <w:noProof/>
        </w:rPr>
        <w:fldChar w:fldCharType="begin" w:fldLock="1"/>
      </w:r>
      <w:r>
        <w:rPr>
          <w:noProof/>
        </w:rPr>
        <w:instrText xml:space="preserve"> PAGEREF _Toc153887532 \h </w:instrText>
      </w:r>
      <w:r>
        <w:rPr>
          <w:noProof/>
        </w:rPr>
      </w:r>
      <w:r>
        <w:rPr>
          <w:noProof/>
        </w:rPr>
        <w:fldChar w:fldCharType="separate"/>
      </w:r>
      <w:r>
        <w:rPr>
          <w:noProof/>
        </w:rPr>
        <w:t>69</w:t>
      </w:r>
      <w:r>
        <w:rPr>
          <w:noProof/>
        </w:rPr>
        <w:fldChar w:fldCharType="end"/>
      </w:r>
    </w:p>
    <w:p w14:paraId="5192D9A1" w14:textId="45CD310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6.1.6.2.58</w:t>
      </w:r>
      <w:r>
        <w:rPr>
          <w:rFonts w:asciiTheme="minorHAnsi" w:eastAsiaTheme="minorEastAsia" w:hAnsiTheme="minorHAnsi" w:cstheme="minorBidi"/>
          <w:noProof/>
          <w:kern w:val="2"/>
          <w:sz w:val="22"/>
          <w:szCs w:val="22"/>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_Toc153887533 \h </w:instrText>
      </w:r>
      <w:r>
        <w:rPr>
          <w:noProof/>
        </w:rPr>
      </w:r>
      <w:r>
        <w:rPr>
          <w:noProof/>
        </w:rPr>
        <w:fldChar w:fldCharType="separate"/>
      </w:r>
      <w:r>
        <w:rPr>
          <w:noProof/>
        </w:rPr>
        <w:t>70</w:t>
      </w:r>
      <w:r>
        <w:rPr>
          <w:noProof/>
        </w:rPr>
        <w:fldChar w:fldCharType="end"/>
      </w:r>
    </w:p>
    <w:p w14:paraId="09B3CF08" w14:textId="76FFA4E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6.1.6.2.59</w:t>
      </w:r>
      <w:r>
        <w:rPr>
          <w:rFonts w:asciiTheme="minorHAnsi" w:eastAsiaTheme="minorEastAsia" w:hAnsiTheme="minorHAnsi" w:cstheme="minorBidi"/>
          <w:noProof/>
          <w:kern w:val="2"/>
          <w:sz w:val="22"/>
          <w:szCs w:val="22"/>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_Toc153887534 \h </w:instrText>
      </w:r>
      <w:r>
        <w:rPr>
          <w:noProof/>
        </w:rPr>
      </w:r>
      <w:r>
        <w:rPr>
          <w:noProof/>
        </w:rPr>
        <w:fldChar w:fldCharType="separate"/>
      </w:r>
      <w:r>
        <w:rPr>
          <w:noProof/>
        </w:rPr>
        <w:t>70</w:t>
      </w:r>
      <w:r>
        <w:rPr>
          <w:noProof/>
        </w:rPr>
        <w:fldChar w:fldCharType="end"/>
      </w:r>
    </w:p>
    <w:p w14:paraId="521A1BB4" w14:textId="04A32B72"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6.1.6.2.60</w:t>
      </w:r>
      <w:r>
        <w:rPr>
          <w:rFonts w:asciiTheme="minorHAnsi" w:eastAsiaTheme="minorEastAsia" w:hAnsiTheme="minorHAnsi" w:cstheme="minorBidi"/>
          <w:noProof/>
          <w:kern w:val="2"/>
          <w:sz w:val="22"/>
          <w:szCs w:val="22"/>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_Toc153887535 \h </w:instrText>
      </w:r>
      <w:r>
        <w:rPr>
          <w:noProof/>
        </w:rPr>
      </w:r>
      <w:r>
        <w:rPr>
          <w:noProof/>
        </w:rPr>
        <w:fldChar w:fldCharType="separate"/>
      </w:r>
      <w:r>
        <w:rPr>
          <w:noProof/>
        </w:rPr>
        <w:t>70</w:t>
      </w:r>
      <w:r>
        <w:rPr>
          <w:noProof/>
        </w:rPr>
        <w:fldChar w:fldCharType="end"/>
      </w:r>
    </w:p>
    <w:p w14:paraId="4EA5B244" w14:textId="4C05604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2"/>
          <w:szCs w:val="22"/>
          <w:lang w:eastAsia="en-GB"/>
          <w14:ligatures w14:val="standardContextual"/>
        </w:rPr>
        <w:tab/>
      </w:r>
      <w:r>
        <w:rPr>
          <w:noProof/>
        </w:rPr>
        <w:t>Type: AdditionalUeInfo</w:t>
      </w:r>
      <w:r>
        <w:rPr>
          <w:noProof/>
        </w:rPr>
        <w:tab/>
      </w:r>
      <w:r>
        <w:rPr>
          <w:noProof/>
        </w:rPr>
        <w:fldChar w:fldCharType="begin" w:fldLock="1"/>
      </w:r>
      <w:r>
        <w:rPr>
          <w:noProof/>
        </w:rPr>
        <w:instrText xml:space="preserve"> PAGEREF _Toc153887536 \h </w:instrText>
      </w:r>
      <w:r>
        <w:rPr>
          <w:noProof/>
        </w:rPr>
      </w:r>
      <w:r>
        <w:rPr>
          <w:noProof/>
        </w:rPr>
        <w:fldChar w:fldCharType="separate"/>
      </w:r>
      <w:r>
        <w:rPr>
          <w:noProof/>
        </w:rPr>
        <w:t>70</w:t>
      </w:r>
      <w:r>
        <w:rPr>
          <w:noProof/>
        </w:rPr>
        <w:fldChar w:fldCharType="end"/>
      </w:r>
    </w:p>
    <w:p w14:paraId="45B4A76E" w14:textId="2C54D546"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sidRPr="00B3038E">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Simple data types and enumerations</w:t>
      </w:r>
      <w:r>
        <w:rPr>
          <w:noProof/>
        </w:rPr>
        <w:tab/>
      </w:r>
      <w:r>
        <w:rPr>
          <w:noProof/>
        </w:rPr>
        <w:fldChar w:fldCharType="begin" w:fldLock="1"/>
      </w:r>
      <w:r>
        <w:rPr>
          <w:noProof/>
        </w:rPr>
        <w:instrText xml:space="preserve"> PAGEREF _Toc153887537 \h </w:instrText>
      </w:r>
      <w:r>
        <w:rPr>
          <w:noProof/>
        </w:rPr>
      </w:r>
      <w:r>
        <w:rPr>
          <w:noProof/>
        </w:rPr>
        <w:fldChar w:fldCharType="separate"/>
      </w:r>
      <w:r>
        <w:rPr>
          <w:noProof/>
        </w:rPr>
        <w:t>71</w:t>
      </w:r>
      <w:r>
        <w:rPr>
          <w:noProof/>
        </w:rPr>
        <w:fldChar w:fldCharType="end"/>
      </w:r>
    </w:p>
    <w:p w14:paraId="3E8800CD" w14:textId="6A16423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_Toc153887538 \h </w:instrText>
      </w:r>
      <w:r>
        <w:rPr>
          <w:noProof/>
        </w:rPr>
      </w:r>
      <w:r>
        <w:rPr>
          <w:noProof/>
        </w:rPr>
        <w:fldChar w:fldCharType="separate"/>
      </w:r>
      <w:r>
        <w:rPr>
          <w:noProof/>
        </w:rPr>
        <w:t>71</w:t>
      </w:r>
      <w:r>
        <w:rPr>
          <w:noProof/>
        </w:rPr>
        <w:fldChar w:fldCharType="end"/>
      </w:r>
    </w:p>
    <w:p w14:paraId="02938A26" w14:textId="3A14B6D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_Toc153887539 \h </w:instrText>
      </w:r>
      <w:r>
        <w:rPr>
          <w:noProof/>
        </w:rPr>
      </w:r>
      <w:r>
        <w:rPr>
          <w:noProof/>
        </w:rPr>
        <w:fldChar w:fldCharType="separate"/>
      </w:r>
      <w:r>
        <w:rPr>
          <w:noProof/>
        </w:rPr>
        <w:t>71</w:t>
      </w:r>
      <w:r>
        <w:rPr>
          <w:noProof/>
        </w:rPr>
        <w:fldChar w:fldCharType="end"/>
      </w:r>
    </w:p>
    <w:p w14:paraId="712786D4" w14:textId="461EC0B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_Toc153887540 \h </w:instrText>
      </w:r>
      <w:r>
        <w:rPr>
          <w:noProof/>
        </w:rPr>
      </w:r>
      <w:r>
        <w:rPr>
          <w:noProof/>
        </w:rPr>
        <w:fldChar w:fldCharType="separate"/>
      </w:r>
      <w:r>
        <w:rPr>
          <w:noProof/>
        </w:rPr>
        <w:t>74</w:t>
      </w:r>
      <w:r>
        <w:rPr>
          <w:noProof/>
        </w:rPr>
        <w:fldChar w:fldCharType="end"/>
      </w:r>
    </w:p>
    <w:p w14:paraId="146C679C" w14:textId="539B604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_Toc153887541 \h </w:instrText>
      </w:r>
      <w:r>
        <w:rPr>
          <w:noProof/>
        </w:rPr>
      </w:r>
      <w:r>
        <w:rPr>
          <w:noProof/>
        </w:rPr>
        <w:fldChar w:fldCharType="separate"/>
      </w:r>
      <w:r>
        <w:rPr>
          <w:noProof/>
        </w:rPr>
        <w:t>75</w:t>
      </w:r>
      <w:r>
        <w:rPr>
          <w:noProof/>
        </w:rPr>
        <w:fldChar w:fldCharType="end"/>
      </w:r>
    </w:p>
    <w:p w14:paraId="1DCF8824" w14:textId="4B36C4D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_Toc153887542 \h </w:instrText>
      </w:r>
      <w:r>
        <w:rPr>
          <w:noProof/>
        </w:rPr>
      </w:r>
      <w:r>
        <w:rPr>
          <w:noProof/>
        </w:rPr>
        <w:fldChar w:fldCharType="separate"/>
      </w:r>
      <w:r>
        <w:rPr>
          <w:noProof/>
        </w:rPr>
        <w:t>75</w:t>
      </w:r>
      <w:r>
        <w:rPr>
          <w:noProof/>
        </w:rPr>
        <w:fldChar w:fldCharType="end"/>
      </w:r>
    </w:p>
    <w:p w14:paraId="3DA696F5" w14:textId="73B5BD2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_Toc153887543 \h </w:instrText>
      </w:r>
      <w:r>
        <w:rPr>
          <w:noProof/>
        </w:rPr>
      </w:r>
      <w:r>
        <w:rPr>
          <w:noProof/>
        </w:rPr>
        <w:fldChar w:fldCharType="separate"/>
      </w:r>
      <w:r>
        <w:rPr>
          <w:noProof/>
        </w:rPr>
        <w:t>76</w:t>
      </w:r>
      <w:r>
        <w:rPr>
          <w:noProof/>
        </w:rPr>
        <w:fldChar w:fldCharType="end"/>
      </w:r>
    </w:p>
    <w:p w14:paraId="3AFA1297" w14:textId="7EEF164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_Toc153887544 \h </w:instrText>
      </w:r>
      <w:r>
        <w:rPr>
          <w:noProof/>
        </w:rPr>
      </w:r>
      <w:r>
        <w:rPr>
          <w:noProof/>
        </w:rPr>
        <w:fldChar w:fldCharType="separate"/>
      </w:r>
      <w:r>
        <w:rPr>
          <w:noProof/>
        </w:rPr>
        <w:t>76</w:t>
      </w:r>
      <w:r>
        <w:rPr>
          <w:noProof/>
        </w:rPr>
        <w:fldChar w:fldCharType="end"/>
      </w:r>
    </w:p>
    <w:p w14:paraId="26A7FFAD" w14:textId="0429267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GnssId</w:t>
      </w:r>
      <w:r>
        <w:rPr>
          <w:noProof/>
        </w:rPr>
        <w:tab/>
      </w:r>
      <w:r>
        <w:rPr>
          <w:noProof/>
        </w:rPr>
        <w:fldChar w:fldCharType="begin" w:fldLock="1"/>
      </w:r>
      <w:r>
        <w:rPr>
          <w:noProof/>
        </w:rPr>
        <w:instrText xml:space="preserve"> PAGEREF _Toc153887545 \h </w:instrText>
      </w:r>
      <w:r>
        <w:rPr>
          <w:noProof/>
        </w:rPr>
      </w:r>
      <w:r>
        <w:rPr>
          <w:noProof/>
        </w:rPr>
        <w:fldChar w:fldCharType="separate"/>
      </w:r>
      <w:r>
        <w:rPr>
          <w:noProof/>
        </w:rPr>
        <w:t>77</w:t>
      </w:r>
      <w:r>
        <w:rPr>
          <w:noProof/>
        </w:rPr>
        <w:fldChar w:fldCharType="end"/>
      </w:r>
    </w:p>
    <w:p w14:paraId="16085B01" w14:textId="18204015"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6.1.6.3.9</w:t>
      </w:r>
      <w:r>
        <w:rPr>
          <w:rFonts w:asciiTheme="minorHAnsi" w:eastAsiaTheme="minorEastAsia" w:hAnsiTheme="minorHAnsi" w:cstheme="minorBidi"/>
          <w:noProof/>
          <w:kern w:val="2"/>
          <w:sz w:val="22"/>
          <w:szCs w:val="22"/>
          <w:lang w:eastAsia="en-GB"/>
          <w14:ligatures w14:val="standardContextual"/>
        </w:rPr>
        <w:tab/>
      </w:r>
      <w:r>
        <w:rPr>
          <w:noProof/>
        </w:rPr>
        <w:t>Enumeration: Usage</w:t>
      </w:r>
      <w:r>
        <w:rPr>
          <w:noProof/>
        </w:rPr>
        <w:tab/>
      </w:r>
      <w:r>
        <w:rPr>
          <w:noProof/>
        </w:rPr>
        <w:fldChar w:fldCharType="begin" w:fldLock="1"/>
      </w:r>
      <w:r>
        <w:rPr>
          <w:noProof/>
        </w:rPr>
        <w:instrText xml:space="preserve"> PAGEREF _Toc153887546 \h </w:instrText>
      </w:r>
      <w:r>
        <w:rPr>
          <w:noProof/>
        </w:rPr>
      </w:r>
      <w:r>
        <w:rPr>
          <w:noProof/>
        </w:rPr>
        <w:fldChar w:fldCharType="separate"/>
      </w:r>
      <w:r>
        <w:rPr>
          <w:noProof/>
        </w:rPr>
        <w:t>77</w:t>
      </w:r>
      <w:r>
        <w:rPr>
          <w:noProof/>
        </w:rPr>
        <w:fldChar w:fldCharType="end"/>
      </w:r>
    </w:p>
    <w:p w14:paraId="5997EFF5" w14:textId="020F53D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6.1.6.3.10</w:t>
      </w:r>
      <w:r>
        <w:rPr>
          <w:rFonts w:asciiTheme="minorHAnsi" w:eastAsiaTheme="minorEastAsia" w:hAnsiTheme="minorHAnsi" w:cstheme="minorBidi"/>
          <w:noProof/>
          <w:kern w:val="2"/>
          <w:sz w:val="22"/>
          <w:szCs w:val="22"/>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_Toc153887547 \h </w:instrText>
      </w:r>
      <w:r>
        <w:rPr>
          <w:noProof/>
        </w:rPr>
      </w:r>
      <w:r>
        <w:rPr>
          <w:noProof/>
        </w:rPr>
        <w:fldChar w:fldCharType="separate"/>
      </w:r>
      <w:r>
        <w:rPr>
          <w:noProof/>
        </w:rPr>
        <w:t>77</w:t>
      </w:r>
      <w:r>
        <w:rPr>
          <w:noProof/>
        </w:rPr>
        <w:fldChar w:fldCharType="end"/>
      </w:r>
    </w:p>
    <w:p w14:paraId="34DD657E" w14:textId="508C4F5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6.1.6.3.11</w:t>
      </w:r>
      <w:r>
        <w:rPr>
          <w:rFonts w:asciiTheme="minorHAnsi" w:eastAsiaTheme="minorEastAsia" w:hAnsiTheme="minorHAnsi" w:cstheme="minorBidi"/>
          <w:noProof/>
          <w:kern w:val="2"/>
          <w:sz w:val="22"/>
          <w:szCs w:val="22"/>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_Toc153887548 \h </w:instrText>
      </w:r>
      <w:r>
        <w:rPr>
          <w:noProof/>
        </w:rPr>
      </w:r>
      <w:r>
        <w:rPr>
          <w:noProof/>
        </w:rPr>
        <w:fldChar w:fldCharType="separate"/>
      </w:r>
      <w:r>
        <w:rPr>
          <w:noProof/>
        </w:rPr>
        <w:t>77</w:t>
      </w:r>
      <w:r>
        <w:rPr>
          <w:noProof/>
        </w:rPr>
        <w:fldChar w:fldCharType="end"/>
      </w:r>
    </w:p>
    <w:p w14:paraId="2C8B644C" w14:textId="69FE86C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6.1.6.3.12</w:t>
      </w:r>
      <w:r>
        <w:rPr>
          <w:rFonts w:asciiTheme="minorHAnsi" w:eastAsiaTheme="minorEastAsia" w:hAnsiTheme="minorHAnsi" w:cstheme="minorBidi"/>
          <w:noProof/>
          <w:kern w:val="2"/>
          <w:sz w:val="22"/>
          <w:szCs w:val="22"/>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_Toc153887549 \h </w:instrText>
      </w:r>
      <w:r>
        <w:rPr>
          <w:noProof/>
        </w:rPr>
      </w:r>
      <w:r>
        <w:rPr>
          <w:noProof/>
        </w:rPr>
        <w:fldChar w:fldCharType="separate"/>
      </w:r>
      <w:r>
        <w:rPr>
          <w:noProof/>
        </w:rPr>
        <w:t>78</w:t>
      </w:r>
      <w:r>
        <w:rPr>
          <w:noProof/>
        </w:rPr>
        <w:fldChar w:fldCharType="end"/>
      </w:r>
    </w:p>
    <w:p w14:paraId="7A93830F" w14:textId="1D76580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6.1.6.3.13</w:t>
      </w:r>
      <w:r>
        <w:rPr>
          <w:rFonts w:asciiTheme="minorHAnsi" w:eastAsiaTheme="minorEastAsia" w:hAnsiTheme="minorHAnsi" w:cstheme="minorBidi"/>
          <w:noProof/>
          <w:kern w:val="2"/>
          <w:sz w:val="22"/>
          <w:szCs w:val="22"/>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_Toc153887550 \h </w:instrText>
      </w:r>
      <w:r>
        <w:rPr>
          <w:noProof/>
        </w:rPr>
      </w:r>
      <w:r>
        <w:rPr>
          <w:noProof/>
        </w:rPr>
        <w:fldChar w:fldCharType="separate"/>
      </w:r>
      <w:r>
        <w:rPr>
          <w:noProof/>
        </w:rPr>
        <w:t>78</w:t>
      </w:r>
      <w:r>
        <w:rPr>
          <w:noProof/>
        </w:rPr>
        <w:fldChar w:fldCharType="end"/>
      </w:r>
    </w:p>
    <w:p w14:paraId="0817D349" w14:textId="25E1BB71"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6.1.6.3.14</w:t>
      </w:r>
      <w:r>
        <w:rPr>
          <w:rFonts w:asciiTheme="minorHAnsi" w:eastAsiaTheme="minorEastAsia" w:hAnsiTheme="minorHAnsi" w:cstheme="minorBidi"/>
          <w:noProof/>
          <w:kern w:val="2"/>
          <w:sz w:val="22"/>
          <w:szCs w:val="22"/>
          <w:lang w:eastAsia="en-GB"/>
          <w14:ligatures w14:val="standardContextual"/>
        </w:rPr>
        <w:tab/>
      </w:r>
      <w:r>
        <w:rPr>
          <w:noProof/>
        </w:rPr>
        <w:t>Enumeration: LdrType</w:t>
      </w:r>
      <w:r>
        <w:rPr>
          <w:noProof/>
        </w:rPr>
        <w:tab/>
      </w:r>
      <w:r>
        <w:rPr>
          <w:noProof/>
        </w:rPr>
        <w:fldChar w:fldCharType="begin" w:fldLock="1"/>
      </w:r>
      <w:r>
        <w:rPr>
          <w:noProof/>
        </w:rPr>
        <w:instrText xml:space="preserve"> PAGEREF _Toc153887551 \h </w:instrText>
      </w:r>
      <w:r>
        <w:rPr>
          <w:noProof/>
        </w:rPr>
      </w:r>
      <w:r>
        <w:rPr>
          <w:noProof/>
        </w:rPr>
        <w:fldChar w:fldCharType="separate"/>
      </w:r>
      <w:r>
        <w:rPr>
          <w:noProof/>
        </w:rPr>
        <w:t>78</w:t>
      </w:r>
      <w:r>
        <w:rPr>
          <w:noProof/>
        </w:rPr>
        <w:fldChar w:fldCharType="end"/>
      </w:r>
    </w:p>
    <w:p w14:paraId="15113C50" w14:textId="79D74D7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6.1.6.3.15</w:t>
      </w:r>
      <w:r>
        <w:rPr>
          <w:rFonts w:asciiTheme="minorHAnsi" w:eastAsiaTheme="minorEastAsia" w:hAnsiTheme="minorHAnsi" w:cstheme="minorBidi"/>
          <w:noProof/>
          <w:kern w:val="2"/>
          <w:sz w:val="22"/>
          <w:szCs w:val="22"/>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_Toc153887552 \h </w:instrText>
      </w:r>
      <w:r>
        <w:rPr>
          <w:noProof/>
        </w:rPr>
      </w:r>
      <w:r>
        <w:rPr>
          <w:noProof/>
        </w:rPr>
        <w:fldChar w:fldCharType="separate"/>
      </w:r>
      <w:r>
        <w:rPr>
          <w:noProof/>
        </w:rPr>
        <w:t>78</w:t>
      </w:r>
      <w:r>
        <w:rPr>
          <w:noProof/>
        </w:rPr>
        <w:fldChar w:fldCharType="end"/>
      </w:r>
    </w:p>
    <w:p w14:paraId="514383A8" w14:textId="0048CCF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6.1.6.3.16</w:t>
      </w:r>
      <w:r>
        <w:rPr>
          <w:rFonts w:asciiTheme="minorHAnsi" w:eastAsiaTheme="minorEastAsia" w:hAnsiTheme="minorHAnsi" w:cstheme="minorBidi"/>
          <w:noProof/>
          <w:kern w:val="2"/>
          <w:sz w:val="22"/>
          <w:szCs w:val="22"/>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_Toc153887553 \h </w:instrText>
      </w:r>
      <w:r>
        <w:rPr>
          <w:noProof/>
        </w:rPr>
      </w:r>
      <w:r>
        <w:rPr>
          <w:noProof/>
        </w:rPr>
        <w:fldChar w:fldCharType="separate"/>
      </w:r>
      <w:r>
        <w:rPr>
          <w:noProof/>
        </w:rPr>
        <w:t>78</w:t>
      </w:r>
      <w:r>
        <w:rPr>
          <w:noProof/>
        </w:rPr>
        <w:fldChar w:fldCharType="end"/>
      </w:r>
    </w:p>
    <w:p w14:paraId="261E9F85" w14:textId="1FDFEBC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6.1.6.3.17</w:t>
      </w:r>
      <w:r>
        <w:rPr>
          <w:rFonts w:asciiTheme="minorHAnsi" w:eastAsiaTheme="minorEastAsia" w:hAnsiTheme="minorHAnsi" w:cstheme="minorBidi"/>
          <w:noProof/>
          <w:kern w:val="2"/>
          <w:sz w:val="22"/>
          <w:szCs w:val="22"/>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_Toc153887554 \h </w:instrText>
      </w:r>
      <w:r>
        <w:rPr>
          <w:noProof/>
        </w:rPr>
      </w:r>
      <w:r>
        <w:rPr>
          <w:noProof/>
        </w:rPr>
        <w:fldChar w:fldCharType="separate"/>
      </w:r>
      <w:r>
        <w:rPr>
          <w:noProof/>
        </w:rPr>
        <w:t>79</w:t>
      </w:r>
      <w:r>
        <w:rPr>
          <w:noProof/>
        </w:rPr>
        <w:fldChar w:fldCharType="end"/>
      </w:r>
    </w:p>
    <w:p w14:paraId="7FDA82D6" w14:textId="42BE54B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6.1.6.3.18</w:t>
      </w:r>
      <w:r>
        <w:rPr>
          <w:rFonts w:asciiTheme="minorHAnsi" w:eastAsiaTheme="minorEastAsia" w:hAnsiTheme="minorHAnsi" w:cstheme="minorBidi"/>
          <w:noProof/>
          <w:kern w:val="2"/>
          <w:sz w:val="22"/>
          <w:szCs w:val="22"/>
          <w:lang w:eastAsia="en-GB"/>
          <w14:ligatures w14:val="standardContextual"/>
        </w:rPr>
        <w:tab/>
      </w:r>
      <w:r>
        <w:rPr>
          <w:noProof/>
        </w:rPr>
        <w:t>Enumeration: EventClass</w:t>
      </w:r>
      <w:r>
        <w:rPr>
          <w:noProof/>
        </w:rPr>
        <w:tab/>
      </w:r>
      <w:r>
        <w:rPr>
          <w:noProof/>
        </w:rPr>
        <w:fldChar w:fldCharType="begin" w:fldLock="1"/>
      </w:r>
      <w:r>
        <w:rPr>
          <w:noProof/>
        </w:rPr>
        <w:instrText xml:space="preserve"> PAGEREF _Toc153887555 \h </w:instrText>
      </w:r>
      <w:r>
        <w:rPr>
          <w:noProof/>
        </w:rPr>
      </w:r>
      <w:r>
        <w:rPr>
          <w:noProof/>
        </w:rPr>
        <w:fldChar w:fldCharType="separate"/>
      </w:r>
      <w:r>
        <w:rPr>
          <w:noProof/>
        </w:rPr>
        <w:t>79</w:t>
      </w:r>
      <w:r>
        <w:rPr>
          <w:noProof/>
        </w:rPr>
        <w:fldChar w:fldCharType="end"/>
      </w:r>
    </w:p>
    <w:p w14:paraId="7CDA3D8E" w14:textId="68740C1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6.1.6.3.19</w:t>
      </w:r>
      <w:r>
        <w:rPr>
          <w:rFonts w:asciiTheme="minorHAnsi" w:eastAsiaTheme="minorEastAsia" w:hAnsiTheme="minorHAnsi" w:cstheme="minorBidi"/>
          <w:noProof/>
          <w:kern w:val="2"/>
          <w:sz w:val="22"/>
          <w:szCs w:val="22"/>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_Toc153887556 \h </w:instrText>
      </w:r>
      <w:r>
        <w:rPr>
          <w:noProof/>
        </w:rPr>
      </w:r>
      <w:r>
        <w:rPr>
          <w:noProof/>
        </w:rPr>
        <w:fldChar w:fldCharType="separate"/>
      </w:r>
      <w:r>
        <w:rPr>
          <w:noProof/>
        </w:rPr>
        <w:t>79</w:t>
      </w:r>
      <w:r>
        <w:rPr>
          <w:noProof/>
        </w:rPr>
        <w:fldChar w:fldCharType="end"/>
      </w:r>
    </w:p>
    <w:p w14:paraId="5B786D7D" w14:textId="4D2E2728"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6.1.6.3.20</w:t>
      </w:r>
      <w:r>
        <w:rPr>
          <w:rFonts w:asciiTheme="minorHAnsi" w:eastAsiaTheme="minorEastAsia" w:hAnsiTheme="minorHAnsi" w:cstheme="minorBidi"/>
          <w:noProof/>
          <w:kern w:val="2"/>
          <w:sz w:val="22"/>
          <w:szCs w:val="22"/>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_Toc153887557 \h </w:instrText>
      </w:r>
      <w:r>
        <w:rPr>
          <w:noProof/>
        </w:rPr>
      </w:r>
      <w:r>
        <w:rPr>
          <w:noProof/>
        </w:rPr>
        <w:fldChar w:fldCharType="separate"/>
      </w:r>
      <w:r>
        <w:rPr>
          <w:noProof/>
        </w:rPr>
        <w:t>80</w:t>
      </w:r>
      <w:r>
        <w:rPr>
          <w:noProof/>
        </w:rPr>
        <w:fldChar w:fldCharType="end"/>
      </w:r>
    </w:p>
    <w:p w14:paraId="360D4CD2" w14:textId="66EBD7E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_Toc153887558 \h </w:instrText>
      </w:r>
      <w:r>
        <w:rPr>
          <w:noProof/>
        </w:rPr>
      </w:r>
      <w:r>
        <w:rPr>
          <w:noProof/>
        </w:rPr>
        <w:fldChar w:fldCharType="separate"/>
      </w:r>
      <w:r>
        <w:rPr>
          <w:noProof/>
        </w:rPr>
        <w:t>80</w:t>
      </w:r>
      <w:r>
        <w:rPr>
          <w:noProof/>
        </w:rPr>
        <w:fldChar w:fldCharType="end"/>
      </w:r>
    </w:p>
    <w:p w14:paraId="3748EA28" w14:textId="7F4887C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_Toc153887559 \h </w:instrText>
      </w:r>
      <w:r>
        <w:rPr>
          <w:noProof/>
        </w:rPr>
      </w:r>
      <w:r>
        <w:rPr>
          <w:noProof/>
        </w:rPr>
        <w:fldChar w:fldCharType="separate"/>
      </w:r>
      <w:r>
        <w:rPr>
          <w:noProof/>
        </w:rPr>
        <w:t>80</w:t>
      </w:r>
      <w:r>
        <w:rPr>
          <w:noProof/>
        </w:rPr>
        <w:fldChar w:fldCharType="end"/>
      </w:r>
    </w:p>
    <w:p w14:paraId="034BE085" w14:textId="10E1D4F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_Toc153887560 \h </w:instrText>
      </w:r>
      <w:r>
        <w:rPr>
          <w:noProof/>
        </w:rPr>
      </w:r>
      <w:r>
        <w:rPr>
          <w:noProof/>
        </w:rPr>
        <w:fldChar w:fldCharType="separate"/>
      </w:r>
      <w:r>
        <w:rPr>
          <w:noProof/>
        </w:rPr>
        <w:t>80</w:t>
      </w:r>
      <w:r>
        <w:rPr>
          <w:noProof/>
        </w:rPr>
        <w:fldChar w:fldCharType="end"/>
      </w:r>
    </w:p>
    <w:p w14:paraId="10F0F595" w14:textId="0ABE04D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_Toc153887561 \h </w:instrText>
      </w:r>
      <w:r>
        <w:rPr>
          <w:noProof/>
        </w:rPr>
      </w:r>
      <w:r>
        <w:rPr>
          <w:noProof/>
        </w:rPr>
        <w:fldChar w:fldCharType="separate"/>
      </w:r>
      <w:r>
        <w:rPr>
          <w:noProof/>
        </w:rPr>
        <w:t>80</w:t>
      </w:r>
      <w:r>
        <w:rPr>
          <w:noProof/>
        </w:rPr>
        <w:fldChar w:fldCharType="end"/>
      </w:r>
    </w:p>
    <w:p w14:paraId="070A0F81" w14:textId="0488F836"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_Toc153887562 \h </w:instrText>
      </w:r>
      <w:r>
        <w:rPr>
          <w:noProof/>
        </w:rPr>
      </w:r>
      <w:r>
        <w:rPr>
          <w:noProof/>
        </w:rPr>
        <w:fldChar w:fldCharType="separate"/>
      </w:r>
      <w:r>
        <w:rPr>
          <w:noProof/>
        </w:rPr>
        <w:t>80</w:t>
      </w:r>
      <w:r>
        <w:rPr>
          <w:noProof/>
        </w:rPr>
        <w:fldChar w:fldCharType="end"/>
      </w:r>
    </w:p>
    <w:p w14:paraId="28017F16" w14:textId="1FA16D7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6.1.6.3.26</w:t>
      </w:r>
      <w:r>
        <w:rPr>
          <w:rFonts w:asciiTheme="minorHAnsi" w:eastAsiaTheme="minorEastAsia" w:hAnsiTheme="minorHAnsi" w:cstheme="minorBidi"/>
          <w:noProof/>
          <w:kern w:val="2"/>
          <w:sz w:val="22"/>
          <w:szCs w:val="22"/>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_Toc153887563 \h </w:instrText>
      </w:r>
      <w:r>
        <w:rPr>
          <w:noProof/>
        </w:rPr>
      </w:r>
      <w:r>
        <w:rPr>
          <w:noProof/>
        </w:rPr>
        <w:fldChar w:fldCharType="separate"/>
      </w:r>
      <w:r>
        <w:rPr>
          <w:noProof/>
        </w:rPr>
        <w:t>80</w:t>
      </w:r>
      <w:r>
        <w:rPr>
          <w:noProof/>
        </w:rPr>
        <w:fldChar w:fldCharType="end"/>
      </w:r>
    </w:p>
    <w:p w14:paraId="5C7543CF" w14:textId="7D1E5DB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6.1.6.3.27</w:t>
      </w:r>
      <w:r>
        <w:rPr>
          <w:rFonts w:asciiTheme="minorHAnsi" w:eastAsiaTheme="minorEastAsia" w:hAnsiTheme="minorHAnsi" w:cstheme="minorBidi"/>
          <w:noProof/>
          <w:kern w:val="2"/>
          <w:sz w:val="22"/>
          <w:szCs w:val="22"/>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_Toc153887564 \h </w:instrText>
      </w:r>
      <w:r>
        <w:rPr>
          <w:noProof/>
        </w:rPr>
      </w:r>
      <w:r>
        <w:rPr>
          <w:noProof/>
        </w:rPr>
        <w:fldChar w:fldCharType="separate"/>
      </w:r>
      <w:r>
        <w:rPr>
          <w:noProof/>
        </w:rPr>
        <w:t>81</w:t>
      </w:r>
      <w:r>
        <w:rPr>
          <w:noProof/>
        </w:rPr>
        <w:fldChar w:fldCharType="end"/>
      </w:r>
    </w:p>
    <w:p w14:paraId="19B74DB8" w14:textId="4861CCA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6.1.6.3.28</w:t>
      </w:r>
      <w:r>
        <w:rPr>
          <w:rFonts w:asciiTheme="minorHAnsi" w:eastAsiaTheme="minorEastAsia" w:hAnsiTheme="minorHAnsi" w:cstheme="minorBidi"/>
          <w:noProof/>
          <w:kern w:val="2"/>
          <w:sz w:val="22"/>
          <w:szCs w:val="22"/>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_Toc153887565 \h </w:instrText>
      </w:r>
      <w:r>
        <w:rPr>
          <w:noProof/>
        </w:rPr>
      </w:r>
      <w:r>
        <w:rPr>
          <w:noProof/>
        </w:rPr>
        <w:fldChar w:fldCharType="separate"/>
      </w:r>
      <w:r>
        <w:rPr>
          <w:noProof/>
        </w:rPr>
        <w:t>81</w:t>
      </w:r>
      <w:r>
        <w:rPr>
          <w:noProof/>
        </w:rPr>
        <w:fldChar w:fldCharType="end"/>
      </w:r>
    </w:p>
    <w:p w14:paraId="282D4671" w14:textId="7C1F049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_Toc153887566 \h </w:instrText>
      </w:r>
      <w:r>
        <w:rPr>
          <w:noProof/>
        </w:rPr>
      </w:r>
      <w:r>
        <w:rPr>
          <w:noProof/>
        </w:rPr>
        <w:fldChar w:fldCharType="separate"/>
      </w:r>
      <w:r>
        <w:rPr>
          <w:noProof/>
        </w:rPr>
        <w:t>81</w:t>
      </w:r>
      <w:r>
        <w:rPr>
          <w:noProof/>
        </w:rPr>
        <w:fldChar w:fldCharType="end"/>
      </w:r>
    </w:p>
    <w:p w14:paraId="6BF4122C" w14:textId="2A87FBD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6.1.6.3.30</w:t>
      </w:r>
      <w:r>
        <w:rPr>
          <w:rFonts w:asciiTheme="minorHAnsi" w:eastAsiaTheme="minorEastAsia" w:hAnsiTheme="minorHAnsi" w:cstheme="minorBidi"/>
          <w:noProof/>
          <w:kern w:val="2"/>
          <w:sz w:val="22"/>
          <w:szCs w:val="22"/>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_Toc153887567 \h </w:instrText>
      </w:r>
      <w:r>
        <w:rPr>
          <w:noProof/>
        </w:rPr>
      </w:r>
      <w:r>
        <w:rPr>
          <w:noProof/>
        </w:rPr>
        <w:fldChar w:fldCharType="separate"/>
      </w:r>
      <w:r>
        <w:rPr>
          <w:noProof/>
        </w:rPr>
        <w:t>82</w:t>
      </w:r>
      <w:r>
        <w:rPr>
          <w:noProof/>
        </w:rPr>
        <w:fldChar w:fldCharType="end"/>
      </w:r>
    </w:p>
    <w:p w14:paraId="0D6A19E0" w14:textId="367EC499"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_Toc153887568 \h </w:instrText>
      </w:r>
      <w:r>
        <w:rPr>
          <w:noProof/>
        </w:rPr>
      </w:r>
      <w:r>
        <w:rPr>
          <w:noProof/>
        </w:rPr>
        <w:fldChar w:fldCharType="separate"/>
      </w:r>
      <w:r>
        <w:rPr>
          <w:noProof/>
        </w:rPr>
        <w:t>82</w:t>
      </w:r>
      <w:r>
        <w:rPr>
          <w:noProof/>
        </w:rPr>
        <w:fldChar w:fldCharType="end"/>
      </w:r>
    </w:p>
    <w:p w14:paraId="3A6F4B77" w14:textId="364B69B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sidRPr="00B3038E">
        <w:rPr>
          <w:noProof/>
          <w:lang w:val="en-US"/>
        </w:rPr>
        <w:t>6.1.6.4.1</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Introduction</w:t>
      </w:r>
      <w:r>
        <w:rPr>
          <w:noProof/>
        </w:rPr>
        <w:tab/>
      </w:r>
      <w:r>
        <w:rPr>
          <w:noProof/>
        </w:rPr>
        <w:fldChar w:fldCharType="begin" w:fldLock="1"/>
      </w:r>
      <w:r>
        <w:rPr>
          <w:noProof/>
        </w:rPr>
        <w:instrText xml:space="preserve"> PAGEREF _Toc153887569 \h </w:instrText>
      </w:r>
      <w:r>
        <w:rPr>
          <w:noProof/>
        </w:rPr>
      </w:r>
      <w:r>
        <w:rPr>
          <w:noProof/>
        </w:rPr>
        <w:fldChar w:fldCharType="separate"/>
      </w:r>
      <w:r>
        <w:rPr>
          <w:noProof/>
        </w:rPr>
        <w:t>82</w:t>
      </w:r>
      <w:r>
        <w:rPr>
          <w:noProof/>
        </w:rPr>
        <w:fldChar w:fldCharType="end"/>
      </w:r>
    </w:p>
    <w:p w14:paraId="5AAEEAB2" w14:textId="34AEE2B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sidRPr="00B3038E">
        <w:rPr>
          <w:noProof/>
          <w:lang w:val="en-US"/>
        </w:rPr>
        <w:t>6.1.6.4.2</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LPP Message</w:t>
      </w:r>
      <w:r>
        <w:rPr>
          <w:noProof/>
        </w:rPr>
        <w:tab/>
      </w:r>
      <w:r>
        <w:rPr>
          <w:noProof/>
        </w:rPr>
        <w:fldChar w:fldCharType="begin" w:fldLock="1"/>
      </w:r>
      <w:r>
        <w:rPr>
          <w:noProof/>
        </w:rPr>
        <w:instrText xml:space="preserve"> PAGEREF _Toc153887570 \h </w:instrText>
      </w:r>
      <w:r>
        <w:rPr>
          <w:noProof/>
        </w:rPr>
      </w:r>
      <w:r>
        <w:rPr>
          <w:noProof/>
        </w:rPr>
        <w:fldChar w:fldCharType="separate"/>
      </w:r>
      <w:r>
        <w:rPr>
          <w:noProof/>
        </w:rPr>
        <w:t>82</w:t>
      </w:r>
      <w:r>
        <w:rPr>
          <w:noProof/>
        </w:rPr>
        <w:fldChar w:fldCharType="end"/>
      </w:r>
    </w:p>
    <w:p w14:paraId="036EA009" w14:textId="500E9C01"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_Toc153887571 \h </w:instrText>
      </w:r>
      <w:r>
        <w:rPr>
          <w:noProof/>
        </w:rPr>
      </w:r>
      <w:r>
        <w:rPr>
          <w:noProof/>
        </w:rPr>
        <w:fldChar w:fldCharType="separate"/>
      </w:r>
      <w:r>
        <w:rPr>
          <w:noProof/>
        </w:rPr>
        <w:t>82</w:t>
      </w:r>
      <w:r>
        <w:rPr>
          <w:noProof/>
        </w:rPr>
        <w:fldChar w:fldCharType="end"/>
      </w:r>
    </w:p>
    <w:p w14:paraId="45FE25ED" w14:textId="4B72A804"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_Toc153887572 \h </w:instrText>
      </w:r>
      <w:r>
        <w:rPr>
          <w:noProof/>
        </w:rPr>
      </w:r>
      <w:r>
        <w:rPr>
          <w:noProof/>
        </w:rPr>
        <w:fldChar w:fldCharType="separate"/>
      </w:r>
      <w:r>
        <w:rPr>
          <w:noProof/>
        </w:rPr>
        <w:t>82</w:t>
      </w:r>
      <w:r>
        <w:rPr>
          <w:noProof/>
        </w:rPr>
        <w:fldChar w:fldCharType="end"/>
      </w:r>
    </w:p>
    <w:p w14:paraId="4201D8D4" w14:textId="3CD62848"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_Toc153887573 \h </w:instrText>
      </w:r>
      <w:r>
        <w:rPr>
          <w:noProof/>
        </w:rPr>
      </w:r>
      <w:r>
        <w:rPr>
          <w:noProof/>
        </w:rPr>
        <w:fldChar w:fldCharType="separate"/>
      </w:r>
      <w:r>
        <w:rPr>
          <w:noProof/>
        </w:rPr>
        <w:t>82</w:t>
      </w:r>
      <w:r>
        <w:rPr>
          <w:noProof/>
        </w:rPr>
        <w:fldChar w:fldCharType="end"/>
      </w:r>
    </w:p>
    <w:p w14:paraId="5BE80DC9" w14:textId="32189E9E"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_Toc153887574 \h </w:instrText>
      </w:r>
      <w:r>
        <w:rPr>
          <w:noProof/>
        </w:rPr>
      </w:r>
      <w:r>
        <w:rPr>
          <w:noProof/>
        </w:rPr>
        <w:fldChar w:fldCharType="separate"/>
      </w:r>
      <w:r>
        <w:rPr>
          <w:noProof/>
        </w:rPr>
        <w:t>82</w:t>
      </w:r>
      <w:r>
        <w:rPr>
          <w:noProof/>
        </w:rPr>
        <w:fldChar w:fldCharType="end"/>
      </w:r>
    </w:p>
    <w:p w14:paraId="7065D0E0" w14:textId="15B0D771"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sidRPr="00B3038E">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Security</w:t>
      </w:r>
      <w:r>
        <w:rPr>
          <w:noProof/>
        </w:rPr>
        <w:tab/>
      </w:r>
      <w:r>
        <w:rPr>
          <w:noProof/>
        </w:rPr>
        <w:fldChar w:fldCharType="begin" w:fldLock="1"/>
      </w:r>
      <w:r>
        <w:rPr>
          <w:noProof/>
        </w:rPr>
        <w:instrText xml:space="preserve"> PAGEREF _Toc153887575 \h </w:instrText>
      </w:r>
      <w:r>
        <w:rPr>
          <w:noProof/>
        </w:rPr>
      </w:r>
      <w:r>
        <w:rPr>
          <w:noProof/>
        </w:rPr>
        <w:fldChar w:fldCharType="separate"/>
      </w:r>
      <w:r>
        <w:rPr>
          <w:noProof/>
        </w:rPr>
        <w:t>83</w:t>
      </w:r>
      <w:r>
        <w:rPr>
          <w:noProof/>
        </w:rPr>
        <w:fldChar w:fldCharType="end"/>
      </w:r>
    </w:p>
    <w:p w14:paraId="0D0B210E" w14:textId="630570B4"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_Toc153887576 \h </w:instrText>
      </w:r>
      <w:r>
        <w:rPr>
          <w:noProof/>
        </w:rPr>
      </w:r>
      <w:r>
        <w:rPr>
          <w:noProof/>
        </w:rPr>
        <w:fldChar w:fldCharType="separate"/>
      </w:r>
      <w:r>
        <w:rPr>
          <w:noProof/>
        </w:rPr>
        <w:t>83</w:t>
      </w:r>
      <w:r>
        <w:rPr>
          <w:noProof/>
        </w:rPr>
        <w:fldChar w:fldCharType="end"/>
      </w:r>
    </w:p>
    <w:p w14:paraId="7EFFDD57" w14:textId="7A25514E"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sidRPr="00B3038E">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HTTP redirection</w:t>
      </w:r>
      <w:r>
        <w:rPr>
          <w:noProof/>
        </w:rPr>
        <w:tab/>
      </w:r>
      <w:r>
        <w:rPr>
          <w:noProof/>
        </w:rPr>
        <w:fldChar w:fldCharType="begin" w:fldLock="1"/>
      </w:r>
      <w:r>
        <w:rPr>
          <w:noProof/>
        </w:rPr>
        <w:instrText xml:space="preserve"> PAGEREF _Toc153887577 \h </w:instrText>
      </w:r>
      <w:r>
        <w:rPr>
          <w:noProof/>
        </w:rPr>
      </w:r>
      <w:r>
        <w:rPr>
          <w:noProof/>
        </w:rPr>
        <w:fldChar w:fldCharType="separate"/>
      </w:r>
      <w:r>
        <w:rPr>
          <w:noProof/>
        </w:rPr>
        <w:t>84</w:t>
      </w:r>
      <w:r>
        <w:rPr>
          <w:noProof/>
        </w:rPr>
        <w:fldChar w:fldCharType="end"/>
      </w:r>
    </w:p>
    <w:p w14:paraId="38DB48D8" w14:textId="72F7FF63" w:rsidR="00FE6F17" w:rsidRDefault="00FE6F1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_Toc153887578 \h </w:instrText>
      </w:r>
      <w:r>
        <w:rPr>
          <w:noProof/>
        </w:rPr>
      </w:r>
      <w:r>
        <w:rPr>
          <w:noProof/>
        </w:rPr>
        <w:fldChar w:fldCharType="separate"/>
      </w:r>
      <w:r>
        <w:rPr>
          <w:noProof/>
        </w:rPr>
        <w:t>84</w:t>
      </w:r>
      <w:r>
        <w:rPr>
          <w:noProof/>
        </w:rPr>
        <w:fldChar w:fldCharType="end"/>
      </w:r>
    </w:p>
    <w:p w14:paraId="4F865238" w14:textId="5358B5C2"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_Toc153887579 \h </w:instrText>
      </w:r>
      <w:r>
        <w:rPr>
          <w:noProof/>
        </w:rPr>
      </w:r>
      <w:r>
        <w:rPr>
          <w:noProof/>
        </w:rPr>
        <w:fldChar w:fldCharType="separate"/>
      </w:r>
      <w:r>
        <w:rPr>
          <w:noProof/>
        </w:rPr>
        <w:t>84</w:t>
      </w:r>
      <w:r>
        <w:rPr>
          <w:noProof/>
        </w:rPr>
        <w:fldChar w:fldCharType="end"/>
      </w:r>
    </w:p>
    <w:p w14:paraId="6F0D20AF" w14:textId="437AD4E7"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_Toc153887580 \h </w:instrText>
      </w:r>
      <w:r>
        <w:rPr>
          <w:noProof/>
        </w:rPr>
      </w:r>
      <w:r>
        <w:rPr>
          <w:noProof/>
        </w:rPr>
        <w:fldChar w:fldCharType="separate"/>
      </w:r>
      <w:r>
        <w:rPr>
          <w:noProof/>
        </w:rPr>
        <w:t>85</w:t>
      </w:r>
      <w:r>
        <w:rPr>
          <w:noProof/>
        </w:rPr>
        <w:fldChar w:fldCharType="end"/>
      </w:r>
    </w:p>
    <w:p w14:paraId="65ABBA74" w14:textId="67C46557"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_Toc153887581 \h </w:instrText>
      </w:r>
      <w:r>
        <w:rPr>
          <w:noProof/>
        </w:rPr>
      </w:r>
      <w:r>
        <w:rPr>
          <w:noProof/>
        </w:rPr>
        <w:fldChar w:fldCharType="separate"/>
      </w:r>
      <w:r>
        <w:rPr>
          <w:noProof/>
        </w:rPr>
        <w:t>85</w:t>
      </w:r>
      <w:r>
        <w:rPr>
          <w:noProof/>
        </w:rPr>
        <w:fldChar w:fldCharType="end"/>
      </w:r>
    </w:p>
    <w:p w14:paraId="081CEF1A" w14:textId="2ED79F0E"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_Toc153887582 \h </w:instrText>
      </w:r>
      <w:r>
        <w:rPr>
          <w:noProof/>
        </w:rPr>
      </w:r>
      <w:r>
        <w:rPr>
          <w:noProof/>
        </w:rPr>
        <w:fldChar w:fldCharType="separate"/>
      </w:r>
      <w:r>
        <w:rPr>
          <w:noProof/>
        </w:rPr>
        <w:t>85</w:t>
      </w:r>
      <w:r>
        <w:rPr>
          <w:noProof/>
        </w:rPr>
        <w:fldChar w:fldCharType="end"/>
      </w:r>
    </w:p>
    <w:p w14:paraId="590D6EB1" w14:textId="1513E52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_Toc153887583 \h </w:instrText>
      </w:r>
      <w:r>
        <w:rPr>
          <w:noProof/>
        </w:rPr>
      </w:r>
      <w:r>
        <w:rPr>
          <w:noProof/>
        </w:rPr>
        <w:fldChar w:fldCharType="separate"/>
      </w:r>
      <w:r>
        <w:rPr>
          <w:noProof/>
        </w:rPr>
        <w:t>85</w:t>
      </w:r>
      <w:r>
        <w:rPr>
          <w:noProof/>
        </w:rPr>
        <w:fldChar w:fldCharType="end"/>
      </w:r>
    </w:p>
    <w:p w14:paraId="735C699E" w14:textId="08E59FB4"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_Toc153887584 \h </w:instrText>
      </w:r>
      <w:r>
        <w:rPr>
          <w:noProof/>
        </w:rPr>
      </w:r>
      <w:r>
        <w:rPr>
          <w:noProof/>
        </w:rPr>
        <w:fldChar w:fldCharType="separate"/>
      </w:r>
      <w:r>
        <w:rPr>
          <w:noProof/>
        </w:rPr>
        <w:t>85</w:t>
      </w:r>
      <w:r>
        <w:rPr>
          <w:noProof/>
        </w:rPr>
        <w:fldChar w:fldCharType="end"/>
      </w:r>
    </w:p>
    <w:p w14:paraId="3B4CD320" w14:textId="563099A5"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_Toc153887585 \h </w:instrText>
      </w:r>
      <w:r>
        <w:rPr>
          <w:noProof/>
        </w:rPr>
      </w:r>
      <w:r>
        <w:rPr>
          <w:noProof/>
        </w:rPr>
        <w:fldChar w:fldCharType="separate"/>
      </w:r>
      <w:r>
        <w:rPr>
          <w:noProof/>
        </w:rPr>
        <w:t>85</w:t>
      </w:r>
      <w:r>
        <w:rPr>
          <w:noProof/>
        </w:rPr>
        <w:fldChar w:fldCharType="end"/>
      </w:r>
    </w:p>
    <w:p w14:paraId="0D4C4EDD" w14:textId="55D7E618"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_Toc153887586 \h </w:instrText>
      </w:r>
      <w:r>
        <w:rPr>
          <w:noProof/>
        </w:rPr>
      </w:r>
      <w:r>
        <w:rPr>
          <w:noProof/>
        </w:rPr>
        <w:fldChar w:fldCharType="separate"/>
      </w:r>
      <w:r>
        <w:rPr>
          <w:noProof/>
        </w:rPr>
        <w:t>85</w:t>
      </w:r>
      <w:r>
        <w:rPr>
          <w:noProof/>
        </w:rPr>
        <w:fldChar w:fldCharType="end"/>
      </w:r>
    </w:p>
    <w:p w14:paraId="437A3EC4" w14:textId="40CFD00F"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_Toc153887587 \h </w:instrText>
      </w:r>
      <w:r>
        <w:rPr>
          <w:noProof/>
        </w:rPr>
      </w:r>
      <w:r>
        <w:rPr>
          <w:noProof/>
        </w:rPr>
        <w:fldChar w:fldCharType="separate"/>
      </w:r>
      <w:r>
        <w:rPr>
          <w:noProof/>
        </w:rPr>
        <w:t>85</w:t>
      </w:r>
      <w:r>
        <w:rPr>
          <w:noProof/>
        </w:rPr>
        <w:fldChar w:fldCharType="end"/>
      </w:r>
    </w:p>
    <w:p w14:paraId="43C6ADCF" w14:textId="58A91C5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_Toc153887588 \h </w:instrText>
      </w:r>
      <w:r>
        <w:rPr>
          <w:noProof/>
        </w:rPr>
      </w:r>
      <w:r>
        <w:rPr>
          <w:noProof/>
        </w:rPr>
        <w:fldChar w:fldCharType="separate"/>
      </w:r>
      <w:r>
        <w:rPr>
          <w:noProof/>
        </w:rPr>
        <w:t>85</w:t>
      </w:r>
      <w:r>
        <w:rPr>
          <w:noProof/>
        </w:rPr>
        <w:fldChar w:fldCharType="end"/>
      </w:r>
    </w:p>
    <w:p w14:paraId="3806B86A" w14:textId="19735E86"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_Toc153887589 \h </w:instrText>
      </w:r>
      <w:r>
        <w:rPr>
          <w:noProof/>
        </w:rPr>
      </w:r>
      <w:r>
        <w:rPr>
          <w:noProof/>
        </w:rPr>
        <w:fldChar w:fldCharType="separate"/>
      </w:r>
      <w:r>
        <w:rPr>
          <w:noProof/>
        </w:rPr>
        <w:t>86</w:t>
      </w:r>
      <w:r>
        <w:rPr>
          <w:noProof/>
        </w:rPr>
        <w:fldChar w:fldCharType="end"/>
      </w:r>
    </w:p>
    <w:p w14:paraId="74DD88A8" w14:textId="74B12050"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_Toc153887590 \h </w:instrText>
      </w:r>
      <w:r>
        <w:rPr>
          <w:noProof/>
        </w:rPr>
      </w:r>
      <w:r>
        <w:rPr>
          <w:noProof/>
        </w:rPr>
        <w:fldChar w:fldCharType="separate"/>
      </w:r>
      <w:r>
        <w:rPr>
          <w:noProof/>
        </w:rPr>
        <w:t>86</w:t>
      </w:r>
      <w:r>
        <w:rPr>
          <w:noProof/>
        </w:rPr>
        <w:fldChar w:fldCharType="end"/>
      </w:r>
    </w:p>
    <w:p w14:paraId="71D0802D" w14:textId="12C6BAFF"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6.2.4.4</w:t>
      </w:r>
      <w:r>
        <w:rPr>
          <w:rFonts w:asciiTheme="minorHAnsi" w:eastAsiaTheme="minorEastAsia" w:hAnsiTheme="minorHAnsi" w:cstheme="minorBidi"/>
          <w:noProof/>
          <w:kern w:val="2"/>
          <w:sz w:val="22"/>
          <w:szCs w:val="22"/>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_Toc153887591 \h </w:instrText>
      </w:r>
      <w:r>
        <w:rPr>
          <w:noProof/>
        </w:rPr>
      </w:r>
      <w:r>
        <w:rPr>
          <w:noProof/>
        </w:rPr>
        <w:fldChar w:fldCharType="separate"/>
      </w:r>
      <w:r>
        <w:rPr>
          <w:noProof/>
        </w:rPr>
        <w:t>86</w:t>
      </w:r>
      <w:r>
        <w:rPr>
          <w:noProof/>
        </w:rPr>
        <w:fldChar w:fldCharType="end"/>
      </w:r>
    </w:p>
    <w:p w14:paraId="66D234F5" w14:textId="1CC75F7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6.2.4.4.1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_Toc153887592 \h </w:instrText>
      </w:r>
      <w:r>
        <w:rPr>
          <w:noProof/>
        </w:rPr>
      </w:r>
      <w:r>
        <w:rPr>
          <w:noProof/>
        </w:rPr>
        <w:fldChar w:fldCharType="separate"/>
      </w:r>
      <w:r>
        <w:rPr>
          <w:noProof/>
        </w:rPr>
        <w:t>86</w:t>
      </w:r>
      <w:r>
        <w:rPr>
          <w:noProof/>
        </w:rPr>
        <w:fldChar w:fldCharType="end"/>
      </w:r>
    </w:p>
    <w:p w14:paraId="29468986" w14:textId="460DEB23"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6.2.4.4.2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_Toc153887593 \h </w:instrText>
      </w:r>
      <w:r>
        <w:rPr>
          <w:noProof/>
        </w:rPr>
      </w:r>
      <w:r>
        <w:rPr>
          <w:noProof/>
        </w:rPr>
        <w:fldChar w:fldCharType="separate"/>
      </w:r>
      <w:r>
        <w:rPr>
          <w:noProof/>
        </w:rPr>
        <w:t>86</w:t>
      </w:r>
      <w:r>
        <w:rPr>
          <w:noProof/>
        </w:rPr>
        <w:fldChar w:fldCharType="end"/>
      </w:r>
    </w:p>
    <w:p w14:paraId="1216B073" w14:textId="27AA908C"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_Toc153887594 \h </w:instrText>
      </w:r>
      <w:r>
        <w:rPr>
          <w:noProof/>
        </w:rPr>
      </w:r>
      <w:r>
        <w:rPr>
          <w:noProof/>
        </w:rPr>
        <w:fldChar w:fldCharType="separate"/>
      </w:r>
      <w:r>
        <w:rPr>
          <w:noProof/>
        </w:rPr>
        <w:t>87</w:t>
      </w:r>
      <w:r>
        <w:rPr>
          <w:noProof/>
        </w:rPr>
        <w:fldChar w:fldCharType="end"/>
      </w:r>
    </w:p>
    <w:p w14:paraId="0B7BEC4B" w14:textId="3E45834D"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CipheringKeyData</w:t>
      </w:r>
      <w:r>
        <w:rPr>
          <w:noProof/>
        </w:rPr>
        <w:tab/>
      </w:r>
      <w:r>
        <w:rPr>
          <w:noProof/>
        </w:rPr>
        <w:fldChar w:fldCharType="begin" w:fldLock="1"/>
      </w:r>
      <w:r>
        <w:rPr>
          <w:noProof/>
        </w:rPr>
        <w:instrText xml:space="preserve"> PAGEREF _Toc153887595 \h </w:instrText>
      </w:r>
      <w:r>
        <w:rPr>
          <w:noProof/>
        </w:rPr>
      </w:r>
      <w:r>
        <w:rPr>
          <w:noProof/>
        </w:rPr>
        <w:fldChar w:fldCharType="separate"/>
      </w:r>
      <w:r>
        <w:rPr>
          <w:noProof/>
        </w:rPr>
        <w:t>87</w:t>
      </w:r>
      <w:r>
        <w:rPr>
          <w:noProof/>
        </w:rPr>
        <w:fldChar w:fldCharType="end"/>
      </w:r>
    </w:p>
    <w:p w14:paraId="2C24BBC9" w14:textId="75744B5E"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6.2.5.1.1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_Toc153887596 \h </w:instrText>
      </w:r>
      <w:r>
        <w:rPr>
          <w:noProof/>
        </w:rPr>
      </w:r>
      <w:r>
        <w:rPr>
          <w:noProof/>
        </w:rPr>
        <w:fldChar w:fldCharType="separate"/>
      </w:r>
      <w:r>
        <w:rPr>
          <w:noProof/>
        </w:rPr>
        <w:t>87</w:t>
      </w:r>
      <w:r>
        <w:rPr>
          <w:noProof/>
        </w:rPr>
        <w:fldChar w:fldCharType="end"/>
      </w:r>
    </w:p>
    <w:p w14:paraId="1844CCE3" w14:textId="6048F36D"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6.2.5.1.2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_Toc153887597 \h </w:instrText>
      </w:r>
      <w:r>
        <w:rPr>
          <w:noProof/>
        </w:rPr>
      </w:r>
      <w:r>
        <w:rPr>
          <w:noProof/>
        </w:rPr>
        <w:fldChar w:fldCharType="separate"/>
      </w:r>
      <w:r>
        <w:rPr>
          <w:noProof/>
        </w:rPr>
        <w:t>87</w:t>
      </w:r>
      <w:r>
        <w:rPr>
          <w:noProof/>
        </w:rPr>
        <w:fldChar w:fldCharType="end"/>
      </w:r>
    </w:p>
    <w:p w14:paraId="2274E327" w14:textId="01DE6670"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6.2.5.1.3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_Toc153887598 \h </w:instrText>
      </w:r>
      <w:r>
        <w:rPr>
          <w:noProof/>
        </w:rPr>
      </w:r>
      <w:r>
        <w:rPr>
          <w:noProof/>
        </w:rPr>
        <w:fldChar w:fldCharType="separate"/>
      </w:r>
      <w:r>
        <w:rPr>
          <w:noProof/>
        </w:rPr>
        <w:t>87</w:t>
      </w:r>
      <w:r>
        <w:rPr>
          <w:noProof/>
        </w:rPr>
        <w:fldChar w:fldCharType="end"/>
      </w:r>
    </w:p>
    <w:p w14:paraId="793B1BF7" w14:textId="56CEA339"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_Toc153887599 \h </w:instrText>
      </w:r>
      <w:r>
        <w:rPr>
          <w:noProof/>
        </w:rPr>
      </w:r>
      <w:r>
        <w:rPr>
          <w:noProof/>
        </w:rPr>
        <w:fldChar w:fldCharType="separate"/>
      </w:r>
      <w:r>
        <w:rPr>
          <w:noProof/>
        </w:rPr>
        <w:t>88</w:t>
      </w:r>
      <w:r>
        <w:rPr>
          <w:noProof/>
        </w:rPr>
        <w:fldChar w:fldCharType="end"/>
      </w:r>
    </w:p>
    <w:p w14:paraId="6BACD9E6" w14:textId="7E62FBDA"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_Toc153887600 \h </w:instrText>
      </w:r>
      <w:r>
        <w:rPr>
          <w:noProof/>
        </w:rPr>
      </w:r>
      <w:r>
        <w:rPr>
          <w:noProof/>
        </w:rPr>
        <w:fldChar w:fldCharType="separate"/>
      </w:r>
      <w:r>
        <w:rPr>
          <w:noProof/>
        </w:rPr>
        <w:t>88</w:t>
      </w:r>
      <w:r>
        <w:rPr>
          <w:noProof/>
        </w:rPr>
        <w:fldChar w:fldCharType="end"/>
      </w:r>
    </w:p>
    <w:p w14:paraId="61304078" w14:textId="005003FD"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sidRPr="00B3038E">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Structured data types</w:t>
      </w:r>
      <w:r>
        <w:rPr>
          <w:noProof/>
        </w:rPr>
        <w:tab/>
      </w:r>
      <w:r>
        <w:rPr>
          <w:noProof/>
        </w:rPr>
        <w:fldChar w:fldCharType="begin" w:fldLock="1"/>
      </w:r>
      <w:r>
        <w:rPr>
          <w:noProof/>
        </w:rPr>
        <w:instrText xml:space="preserve"> PAGEREF _Toc153887601 \h </w:instrText>
      </w:r>
      <w:r>
        <w:rPr>
          <w:noProof/>
        </w:rPr>
      </w:r>
      <w:r>
        <w:rPr>
          <w:noProof/>
        </w:rPr>
        <w:fldChar w:fldCharType="separate"/>
      </w:r>
      <w:r>
        <w:rPr>
          <w:noProof/>
        </w:rPr>
        <w:t>89</w:t>
      </w:r>
      <w:r>
        <w:rPr>
          <w:noProof/>
        </w:rPr>
        <w:fldChar w:fldCharType="end"/>
      </w:r>
    </w:p>
    <w:p w14:paraId="13261570" w14:textId="4E534AB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_Toc153887602 \h </w:instrText>
      </w:r>
      <w:r>
        <w:rPr>
          <w:noProof/>
        </w:rPr>
      </w:r>
      <w:r>
        <w:rPr>
          <w:noProof/>
        </w:rPr>
        <w:fldChar w:fldCharType="separate"/>
      </w:r>
      <w:r>
        <w:rPr>
          <w:noProof/>
        </w:rPr>
        <w:t>89</w:t>
      </w:r>
      <w:r>
        <w:rPr>
          <w:noProof/>
        </w:rPr>
        <w:fldChar w:fldCharType="end"/>
      </w:r>
    </w:p>
    <w:p w14:paraId="371114FF" w14:textId="71AA170A"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CipheringKeyInfo</w:t>
      </w:r>
      <w:r>
        <w:rPr>
          <w:noProof/>
        </w:rPr>
        <w:tab/>
      </w:r>
      <w:r>
        <w:rPr>
          <w:noProof/>
        </w:rPr>
        <w:fldChar w:fldCharType="begin" w:fldLock="1"/>
      </w:r>
      <w:r>
        <w:rPr>
          <w:noProof/>
        </w:rPr>
        <w:instrText xml:space="preserve"> PAGEREF _Toc153887603 \h </w:instrText>
      </w:r>
      <w:r>
        <w:rPr>
          <w:noProof/>
        </w:rPr>
      </w:r>
      <w:r>
        <w:rPr>
          <w:noProof/>
        </w:rPr>
        <w:fldChar w:fldCharType="separate"/>
      </w:r>
      <w:r>
        <w:rPr>
          <w:noProof/>
        </w:rPr>
        <w:t>89</w:t>
      </w:r>
      <w:r>
        <w:rPr>
          <w:noProof/>
        </w:rPr>
        <w:fldChar w:fldCharType="end"/>
      </w:r>
    </w:p>
    <w:p w14:paraId="255F5407" w14:textId="26347C6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_Toc153887604 \h </w:instrText>
      </w:r>
      <w:r>
        <w:rPr>
          <w:noProof/>
        </w:rPr>
      </w:r>
      <w:r>
        <w:rPr>
          <w:noProof/>
        </w:rPr>
        <w:fldChar w:fldCharType="separate"/>
      </w:r>
      <w:r>
        <w:rPr>
          <w:noProof/>
        </w:rPr>
        <w:t>90</w:t>
      </w:r>
      <w:r>
        <w:rPr>
          <w:noProof/>
        </w:rPr>
        <w:fldChar w:fldCharType="end"/>
      </w:r>
    </w:p>
    <w:p w14:paraId="55275EC4" w14:textId="0766103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CipheringDataSet</w:t>
      </w:r>
      <w:r>
        <w:rPr>
          <w:noProof/>
        </w:rPr>
        <w:tab/>
      </w:r>
      <w:r>
        <w:rPr>
          <w:noProof/>
        </w:rPr>
        <w:fldChar w:fldCharType="begin" w:fldLock="1"/>
      </w:r>
      <w:r>
        <w:rPr>
          <w:noProof/>
        </w:rPr>
        <w:instrText xml:space="preserve"> PAGEREF _Toc153887605 \h </w:instrText>
      </w:r>
      <w:r>
        <w:rPr>
          <w:noProof/>
        </w:rPr>
      </w:r>
      <w:r>
        <w:rPr>
          <w:noProof/>
        </w:rPr>
        <w:fldChar w:fldCharType="separate"/>
      </w:r>
      <w:r>
        <w:rPr>
          <w:noProof/>
        </w:rPr>
        <w:t>91</w:t>
      </w:r>
      <w:r>
        <w:rPr>
          <w:noProof/>
        </w:rPr>
        <w:fldChar w:fldCharType="end"/>
      </w:r>
    </w:p>
    <w:p w14:paraId="626B7751" w14:textId="1FA9106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_Toc153887606 \h </w:instrText>
      </w:r>
      <w:r>
        <w:rPr>
          <w:noProof/>
        </w:rPr>
      </w:r>
      <w:r>
        <w:rPr>
          <w:noProof/>
        </w:rPr>
        <w:fldChar w:fldCharType="separate"/>
      </w:r>
      <w:r>
        <w:rPr>
          <w:noProof/>
        </w:rPr>
        <w:t>96</w:t>
      </w:r>
      <w:r>
        <w:rPr>
          <w:noProof/>
        </w:rPr>
        <w:fldChar w:fldCharType="end"/>
      </w:r>
    </w:p>
    <w:p w14:paraId="4FCD50C4" w14:textId="2DEF92A9"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CipherRequestData</w:t>
      </w:r>
      <w:r>
        <w:rPr>
          <w:noProof/>
        </w:rPr>
        <w:tab/>
      </w:r>
      <w:r>
        <w:rPr>
          <w:noProof/>
        </w:rPr>
        <w:fldChar w:fldCharType="begin" w:fldLock="1"/>
      </w:r>
      <w:r>
        <w:rPr>
          <w:noProof/>
        </w:rPr>
        <w:instrText xml:space="preserve"> PAGEREF _Toc153887607 \h </w:instrText>
      </w:r>
      <w:r>
        <w:rPr>
          <w:noProof/>
        </w:rPr>
      </w:r>
      <w:r>
        <w:rPr>
          <w:noProof/>
        </w:rPr>
        <w:fldChar w:fldCharType="separate"/>
      </w:r>
      <w:r>
        <w:rPr>
          <w:noProof/>
        </w:rPr>
        <w:t>97</w:t>
      </w:r>
      <w:r>
        <w:rPr>
          <w:noProof/>
        </w:rPr>
        <w:fldChar w:fldCharType="end"/>
      </w:r>
    </w:p>
    <w:p w14:paraId="12A05017" w14:textId="3581E7D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_Toc153887608 \h </w:instrText>
      </w:r>
      <w:r>
        <w:rPr>
          <w:noProof/>
        </w:rPr>
      </w:r>
      <w:r>
        <w:rPr>
          <w:noProof/>
        </w:rPr>
        <w:fldChar w:fldCharType="separate"/>
      </w:r>
      <w:r>
        <w:rPr>
          <w:noProof/>
        </w:rPr>
        <w:t>97</w:t>
      </w:r>
      <w:r>
        <w:rPr>
          <w:noProof/>
        </w:rPr>
        <w:fldChar w:fldCharType="end"/>
      </w:r>
    </w:p>
    <w:p w14:paraId="2B2D3083" w14:textId="3F3EDC83"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sidRPr="00B3038E">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Simple data types and enumerations</w:t>
      </w:r>
      <w:r>
        <w:rPr>
          <w:noProof/>
        </w:rPr>
        <w:tab/>
      </w:r>
      <w:r>
        <w:rPr>
          <w:noProof/>
        </w:rPr>
        <w:fldChar w:fldCharType="begin" w:fldLock="1"/>
      </w:r>
      <w:r>
        <w:rPr>
          <w:noProof/>
        </w:rPr>
        <w:instrText xml:space="preserve"> PAGEREF _Toc153887609 \h </w:instrText>
      </w:r>
      <w:r>
        <w:rPr>
          <w:noProof/>
        </w:rPr>
      </w:r>
      <w:r>
        <w:rPr>
          <w:noProof/>
        </w:rPr>
        <w:fldChar w:fldCharType="separate"/>
      </w:r>
      <w:r>
        <w:rPr>
          <w:noProof/>
        </w:rPr>
        <w:t>97</w:t>
      </w:r>
      <w:r>
        <w:rPr>
          <w:noProof/>
        </w:rPr>
        <w:fldChar w:fldCharType="end"/>
      </w:r>
    </w:p>
    <w:p w14:paraId="7FAAE73B" w14:textId="5AF7AA3B"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_Toc153887610 \h </w:instrText>
      </w:r>
      <w:r>
        <w:rPr>
          <w:noProof/>
        </w:rPr>
      </w:r>
      <w:r>
        <w:rPr>
          <w:noProof/>
        </w:rPr>
        <w:fldChar w:fldCharType="separate"/>
      </w:r>
      <w:r>
        <w:rPr>
          <w:noProof/>
        </w:rPr>
        <w:t>97</w:t>
      </w:r>
      <w:r>
        <w:rPr>
          <w:noProof/>
        </w:rPr>
        <w:fldChar w:fldCharType="end"/>
      </w:r>
    </w:p>
    <w:p w14:paraId="5A75B3E0" w14:textId="74D451B7"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_Toc153887611 \h </w:instrText>
      </w:r>
      <w:r>
        <w:rPr>
          <w:noProof/>
        </w:rPr>
      </w:r>
      <w:r>
        <w:rPr>
          <w:noProof/>
        </w:rPr>
        <w:fldChar w:fldCharType="separate"/>
      </w:r>
      <w:r>
        <w:rPr>
          <w:noProof/>
        </w:rPr>
        <w:t>97</w:t>
      </w:r>
      <w:r>
        <w:rPr>
          <w:noProof/>
        </w:rPr>
        <w:fldChar w:fldCharType="end"/>
      </w:r>
    </w:p>
    <w:p w14:paraId="70827283" w14:textId="3394E59C"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_Toc153887612 \h </w:instrText>
      </w:r>
      <w:r>
        <w:rPr>
          <w:noProof/>
        </w:rPr>
      </w:r>
      <w:r>
        <w:rPr>
          <w:noProof/>
        </w:rPr>
        <w:fldChar w:fldCharType="separate"/>
      </w:r>
      <w:r>
        <w:rPr>
          <w:noProof/>
        </w:rPr>
        <w:t>97</w:t>
      </w:r>
      <w:r>
        <w:rPr>
          <w:noProof/>
        </w:rPr>
        <w:fldChar w:fldCharType="end"/>
      </w:r>
    </w:p>
    <w:p w14:paraId="576FF922" w14:textId="3F74F14F" w:rsidR="00FE6F17" w:rsidRDefault="00FE6F17">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_Toc153887613 \h </w:instrText>
      </w:r>
      <w:r>
        <w:rPr>
          <w:noProof/>
        </w:rPr>
      </w:r>
      <w:r>
        <w:rPr>
          <w:noProof/>
        </w:rPr>
        <w:fldChar w:fldCharType="separate"/>
      </w:r>
      <w:r>
        <w:rPr>
          <w:noProof/>
        </w:rPr>
        <w:t>97</w:t>
      </w:r>
      <w:r>
        <w:rPr>
          <w:noProof/>
        </w:rPr>
        <w:fldChar w:fldCharType="end"/>
      </w:r>
    </w:p>
    <w:p w14:paraId="7DB57CC4" w14:textId="3CE81527"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_Toc153887614 \h </w:instrText>
      </w:r>
      <w:r>
        <w:rPr>
          <w:noProof/>
        </w:rPr>
      </w:r>
      <w:r>
        <w:rPr>
          <w:noProof/>
        </w:rPr>
        <w:fldChar w:fldCharType="separate"/>
      </w:r>
      <w:r>
        <w:rPr>
          <w:noProof/>
        </w:rPr>
        <w:t>98</w:t>
      </w:r>
      <w:r>
        <w:rPr>
          <w:noProof/>
        </w:rPr>
        <w:fldChar w:fldCharType="end"/>
      </w:r>
    </w:p>
    <w:p w14:paraId="36806F3A" w14:textId="010BF700"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_Toc153887615 \h </w:instrText>
      </w:r>
      <w:r>
        <w:rPr>
          <w:noProof/>
        </w:rPr>
      </w:r>
      <w:r>
        <w:rPr>
          <w:noProof/>
        </w:rPr>
        <w:fldChar w:fldCharType="separate"/>
      </w:r>
      <w:r>
        <w:rPr>
          <w:noProof/>
        </w:rPr>
        <w:t>98</w:t>
      </w:r>
      <w:r>
        <w:rPr>
          <w:noProof/>
        </w:rPr>
        <w:fldChar w:fldCharType="end"/>
      </w:r>
    </w:p>
    <w:p w14:paraId="7837E001" w14:textId="4FD074E6"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_Toc153887616 \h </w:instrText>
      </w:r>
      <w:r>
        <w:rPr>
          <w:noProof/>
        </w:rPr>
      </w:r>
      <w:r>
        <w:rPr>
          <w:noProof/>
        </w:rPr>
        <w:fldChar w:fldCharType="separate"/>
      </w:r>
      <w:r>
        <w:rPr>
          <w:noProof/>
        </w:rPr>
        <w:t>98</w:t>
      </w:r>
      <w:r>
        <w:rPr>
          <w:noProof/>
        </w:rPr>
        <w:fldChar w:fldCharType="end"/>
      </w:r>
    </w:p>
    <w:p w14:paraId="129981B3" w14:textId="09A462A8" w:rsidR="00FE6F17" w:rsidRDefault="00FE6F17">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_Toc153887617 \h </w:instrText>
      </w:r>
      <w:r>
        <w:rPr>
          <w:noProof/>
        </w:rPr>
      </w:r>
      <w:r>
        <w:rPr>
          <w:noProof/>
        </w:rPr>
        <w:fldChar w:fldCharType="separate"/>
      </w:r>
      <w:r>
        <w:rPr>
          <w:noProof/>
        </w:rPr>
        <w:t>98</w:t>
      </w:r>
      <w:r>
        <w:rPr>
          <w:noProof/>
        </w:rPr>
        <w:fldChar w:fldCharType="end"/>
      </w:r>
    </w:p>
    <w:p w14:paraId="261162E8" w14:textId="61AFA452"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sidRPr="00B3038E">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Security</w:t>
      </w:r>
      <w:r>
        <w:rPr>
          <w:noProof/>
        </w:rPr>
        <w:tab/>
      </w:r>
      <w:r>
        <w:rPr>
          <w:noProof/>
        </w:rPr>
        <w:fldChar w:fldCharType="begin" w:fldLock="1"/>
      </w:r>
      <w:r>
        <w:rPr>
          <w:noProof/>
        </w:rPr>
        <w:instrText xml:space="preserve"> PAGEREF _Toc153887618 \h </w:instrText>
      </w:r>
      <w:r>
        <w:rPr>
          <w:noProof/>
        </w:rPr>
      </w:r>
      <w:r>
        <w:rPr>
          <w:noProof/>
        </w:rPr>
        <w:fldChar w:fldCharType="separate"/>
      </w:r>
      <w:r>
        <w:rPr>
          <w:noProof/>
        </w:rPr>
        <w:t>98</w:t>
      </w:r>
      <w:r>
        <w:rPr>
          <w:noProof/>
        </w:rPr>
        <w:fldChar w:fldCharType="end"/>
      </w:r>
    </w:p>
    <w:p w14:paraId="040C1E93" w14:textId="5D5D198B"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_Toc153887619 \h </w:instrText>
      </w:r>
      <w:r>
        <w:rPr>
          <w:noProof/>
        </w:rPr>
      </w:r>
      <w:r>
        <w:rPr>
          <w:noProof/>
        </w:rPr>
        <w:fldChar w:fldCharType="separate"/>
      </w:r>
      <w:r>
        <w:rPr>
          <w:noProof/>
        </w:rPr>
        <w:t>98</w:t>
      </w:r>
      <w:r>
        <w:rPr>
          <w:noProof/>
        </w:rPr>
        <w:fldChar w:fldCharType="end"/>
      </w:r>
    </w:p>
    <w:p w14:paraId="5FFD9B08" w14:textId="508EB17F" w:rsidR="00FE6F17" w:rsidRDefault="00FE6F17">
      <w:pPr>
        <w:pStyle w:val="TOC3"/>
        <w:rPr>
          <w:rFonts w:asciiTheme="minorHAnsi" w:eastAsiaTheme="minorEastAsia" w:hAnsiTheme="minorHAnsi" w:cstheme="minorBidi"/>
          <w:noProof/>
          <w:kern w:val="2"/>
          <w:sz w:val="22"/>
          <w:szCs w:val="22"/>
          <w:lang w:eastAsia="en-GB"/>
          <w14:ligatures w14:val="standardContextual"/>
        </w:rPr>
      </w:pPr>
      <w:r w:rsidRPr="00B3038E">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B3038E">
        <w:rPr>
          <w:noProof/>
          <w:lang w:val="en-US"/>
        </w:rPr>
        <w:t>HTTP redirection</w:t>
      </w:r>
      <w:r>
        <w:rPr>
          <w:noProof/>
        </w:rPr>
        <w:tab/>
      </w:r>
      <w:r>
        <w:rPr>
          <w:noProof/>
        </w:rPr>
        <w:fldChar w:fldCharType="begin" w:fldLock="1"/>
      </w:r>
      <w:r>
        <w:rPr>
          <w:noProof/>
        </w:rPr>
        <w:instrText xml:space="preserve"> PAGEREF _Toc153887620 \h </w:instrText>
      </w:r>
      <w:r>
        <w:rPr>
          <w:noProof/>
        </w:rPr>
      </w:r>
      <w:r>
        <w:rPr>
          <w:noProof/>
        </w:rPr>
        <w:fldChar w:fldCharType="separate"/>
      </w:r>
      <w:r>
        <w:rPr>
          <w:noProof/>
        </w:rPr>
        <w:t>99</w:t>
      </w:r>
      <w:r>
        <w:rPr>
          <w:noProof/>
        </w:rPr>
        <w:fldChar w:fldCharType="end"/>
      </w:r>
    </w:p>
    <w:p w14:paraId="1F317380" w14:textId="43D2F807" w:rsidR="00FE6F17" w:rsidRDefault="00FE6F17" w:rsidP="00FE6F1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_Toc153887621 \h </w:instrText>
      </w:r>
      <w:r>
        <w:rPr>
          <w:noProof/>
        </w:rPr>
      </w:r>
      <w:r>
        <w:rPr>
          <w:noProof/>
        </w:rPr>
        <w:fldChar w:fldCharType="separate"/>
      </w:r>
      <w:r>
        <w:rPr>
          <w:noProof/>
        </w:rPr>
        <w:t>99</w:t>
      </w:r>
      <w:r>
        <w:rPr>
          <w:noProof/>
        </w:rPr>
        <w:fldChar w:fldCharType="end"/>
      </w:r>
    </w:p>
    <w:p w14:paraId="4728B710" w14:textId="71908CB6"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_Toc153887622 \h </w:instrText>
      </w:r>
      <w:r>
        <w:rPr>
          <w:noProof/>
        </w:rPr>
      </w:r>
      <w:r>
        <w:rPr>
          <w:noProof/>
        </w:rPr>
        <w:fldChar w:fldCharType="separate"/>
      </w:r>
      <w:r>
        <w:rPr>
          <w:noProof/>
        </w:rPr>
        <w:t>99</w:t>
      </w:r>
      <w:r>
        <w:rPr>
          <w:noProof/>
        </w:rPr>
        <w:fldChar w:fldCharType="end"/>
      </w:r>
    </w:p>
    <w:p w14:paraId="0003B82F" w14:textId="439F6086"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Nlmf_Location API</w:t>
      </w:r>
      <w:r>
        <w:rPr>
          <w:noProof/>
        </w:rPr>
        <w:tab/>
      </w:r>
      <w:r>
        <w:rPr>
          <w:noProof/>
        </w:rPr>
        <w:fldChar w:fldCharType="begin" w:fldLock="1"/>
      </w:r>
      <w:r>
        <w:rPr>
          <w:noProof/>
        </w:rPr>
        <w:instrText xml:space="preserve"> PAGEREF _Toc153887623 \h </w:instrText>
      </w:r>
      <w:r>
        <w:rPr>
          <w:noProof/>
        </w:rPr>
      </w:r>
      <w:r>
        <w:rPr>
          <w:noProof/>
        </w:rPr>
        <w:fldChar w:fldCharType="separate"/>
      </w:r>
      <w:r>
        <w:rPr>
          <w:noProof/>
        </w:rPr>
        <w:t>99</w:t>
      </w:r>
      <w:r>
        <w:rPr>
          <w:noProof/>
        </w:rPr>
        <w:fldChar w:fldCharType="end"/>
      </w:r>
    </w:p>
    <w:p w14:paraId="29BD8E9C" w14:textId="09DF7B95" w:rsidR="00FE6F17" w:rsidRDefault="00FE6F17">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Nlmf_Broadcast API</w:t>
      </w:r>
      <w:r>
        <w:rPr>
          <w:noProof/>
        </w:rPr>
        <w:tab/>
      </w:r>
      <w:r>
        <w:rPr>
          <w:noProof/>
        </w:rPr>
        <w:fldChar w:fldCharType="begin" w:fldLock="1"/>
      </w:r>
      <w:r>
        <w:rPr>
          <w:noProof/>
        </w:rPr>
        <w:instrText xml:space="preserve"> PAGEREF _Toc153887624 \h </w:instrText>
      </w:r>
      <w:r>
        <w:rPr>
          <w:noProof/>
        </w:rPr>
      </w:r>
      <w:r>
        <w:rPr>
          <w:noProof/>
        </w:rPr>
        <w:fldChar w:fldCharType="separate"/>
      </w:r>
      <w:r>
        <w:rPr>
          <w:noProof/>
        </w:rPr>
        <w:t>128</w:t>
      </w:r>
      <w:r>
        <w:rPr>
          <w:noProof/>
        </w:rPr>
        <w:fldChar w:fldCharType="end"/>
      </w:r>
    </w:p>
    <w:p w14:paraId="6814BE9A" w14:textId="08E368F5" w:rsidR="00FE6F17" w:rsidRDefault="00FE6F17" w:rsidP="00FE6F1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_Toc153887625 \h </w:instrText>
      </w:r>
      <w:r>
        <w:rPr>
          <w:noProof/>
        </w:rPr>
      </w:r>
      <w:r>
        <w:rPr>
          <w:noProof/>
        </w:rPr>
        <w:fldChar w:fldCharType="separate"/>
      </w:r>
      <w:r>
        <w:rPr>
          <w:noProof/>
        </w:rPr>
        <w:t>132</w:t>
      </w:r>
      <w:r>
        <w:rPr>
          <w:noProof/>
        </w:rPr>
        <w:fldChar w:fldCharType="end"/>
      </w:r>
    </w:p>
    <w:p w14:paraId="128BB875" w14:textId="7EE10FFE" w:rsidR="00080512" w:rsidRPr="004D3578" w:rsidRDefault="00DD6FD4">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113AF00" w14:textId="77777777" w:rsidR="00080512" w:rsidRPr="004D3578" w:rsidRDefault="00080512">
      <w:r w:rsidRPr="004D3578">
        <w:t xml:space="preserve">This Technical </w:t>
      </w:r>
      <w:bookmarkStart w:id="32" w:name="spectype3"/>
      <w:r w:rsidRPr="00EB7848">
        <w:t>Specification</w:t>
      </w:r>
      <w:bookmarkEnd w:id="32"/>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3" w:name="introduction"/>
      <w:bookmarkStart w:id="34" w:name="_Toc20150326"/>
      <w:bookmarkStart w:id="35" w:name="_Toc25168565"/>
      <w:bookmarkStart w:id="36" w:name="_Toc27592984"/>
      <w:bookmarkStart w:id="37" w:name="_Toc34147853"/>
      <w:bookmarkStart w:id="38" w:name="_Toc36463237"/>
      <w:bookmarkStart w:id="39" w:name="_Toc43215077"/>
      <w:bookmarkStart w:id="40" w:name="_Toc45032325"/>
      <w:bookmarkStart w:id="41" w:name="_Toc49849814"/>
      <w:bookmarkStart w:id="42" w:name="_Toc51873328"/>
      <w:bookmarkStart w:id="43" w:name="_Toc56517456"/>
      <w:bookmarkStart w:id="44" w:name="_Toc58594357"/>
      <w:bookmarkStart w:id="45" w:name="_Toc67685867"/>
      <w:bookmarkStart w:id="46" w:name="_Toc74993688"/>
      <w:bookmarkStart w:id="47" w:name="_Toc82716276"/>
      <w:bookmarkStart w:id="48" w:name="_Toc88818563"/>
      <w:bookmarkStart w:id="49" w:name="_Toc90650485"/>
      <w:bookmarkStart w:id="50" w:name="_Toc98506156"/>
      <w:bookmarkStart w:id="51" w:name="_Toc106639441"/>
      <w:bookmarkStart w:id="52" w:name="_Toc114778951"/>
      <w:bookmarkStart w:id="53" w:name="_Toc122096868"/>
      <w:bookmarkStart w:id="54" w:name="_Toc130844088"/>
      <w:bookmarkStart w:id="55" w:name="_Toc138411794"/>
      <w:bookmarkStart w:id="56" w:name="_Toc145955962"/>
      <w:bookmarkStart w:id="57" w:name="_Toc153887391"/>
      <w:bookmarkEnd w:id="33"/>
      <w:r w:rsidRPr="00143FEC">
        <w:t>1</w:t>
      </w:r>
      <w:r w:rsidRPr="00143FEC">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8" w:name="_Toc20150327"/>
      <w:bookmarkStart w:id="59" w:name="_Toc25168566"/>
      <w:bookmarkStart w:id="60" w:name="_Toc27592985"/>
      <w:bookmarkStart w:id="61" w:name="_Toc34147854"/>
      <w:bookmarkStart w:id="62" w:name="_Toc36463238"/>
      <w:bookmarkStart w:id="63" w:name="_Toc43215078"/>
      <w:bookmarkStart w:id="64" w:name="_Toc45032326"/>
      <w:bookmarkStart w:id="65" w:name="_Toc49849815"/>
      <w:bookmarkStart w:id="66" w:name="_Toc51873329"/>
      <w:bookmarkStart w:id="67" w:name="_Toc56517457"/>
      <w:bookmarkStart w:id="68" w:name="_Toc58594358"/>
      <w:bookmarkStart w:id="69" w:name="_Toc67685868"/>
      <w:bookmarkStart w:id="70" w:name="_Toc74993689"/>
      <w:bookmarkStart w:id="71" w:name="_Toc82716277"/>
      <w:bookmarkStart w:id="72" w:name="_Toc88818564"/>
      <w:bookmarkStart w:id="73" w:name="_Toc90650486"/>
      <w:bookmarkStart w:id="74" w:name="_Toc98506157"/>
      <w:bookmarkStart w:id="75" w:name="_Toc106639442"/>
      <w:bookmarkStart w:id="76" w:name="_Toc114778952"/>
      <w:bookmarkStart w:id="77" w:name="_Toc122096869"/>
      <w:bookmarkStart w:id="78" w:name="_Toc130844089"/>
      <w:bookmarkStart w:id="79" w:name="_Toc138411795"/>
      <w:bookmarkStart w:id="80" w:name="_Toc145955963"/>
      <w:bookmarkStart w:id="81" w:name="_Toc153887392"/>
      <w:r w:rsidRPr="00143FEC">
        <w:t>2</w:t>
      </w:r>
      <w:r w:rsidRPr="00143FEC">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82"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82"/>
    <w:p w14:paraId="6FC69483" w14:textId="58E0CEBE" w:rsidR="00EB7848" w:rsidRDefault="00EB7848" w:rsidP="00EB7848">
      <w:pPr>
        <w:pStyle w:val="EX"/>
        <w:rPr>
          <w:lang w:eastAsia="zh-CN"/>
        </w:rPr>
      </w:pPr>
      <w:r>
        <w:rPr>
          <w:noProof/>
          <w:snapToGrid w:val="0"/>
        </w:rPr>
        <w:t>[15]</w:t>
      </w:r>
      <w:r>
        <w:rPr>
          <w:noProof/>
          <w:snapToGrid w:val="0"/>
        </w:rPr>
        <w:tab/>
        <w:t>IETF RFC </w:t>
      </w:r>
      <w:bookmarkStart w:id="83" w:name="_Hlk149144825"/>
      <w:r w:rsidR="00083B1E" w:rsidRPr="006521E6">
        <w:rPr>
          <w:noProof/>
          <w:snapToGrid w:val="0"/>
        </w:rPr>
        <w:t>9457</w:t>
      </w:r>
      <w:bookmarkEnd w:id="83"/>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84" w:name="_Toc20150328"/>
      <w:bookmarkStart w:id="85" w:name="_Toc25168567"/>
      <w:bookmarkStart w:id="86"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87" w:name="_Toc34147855"/>
      <w:bookmarkStart w:id="88" w:name="_Toc36463239"/>
      <w:bookmarkStart w:id="89" w:name="_Toc43215079"/>
      <w:bookmarkStart w:id="90" w:name="_Toc45032327"/>
      <w:bookmarkStart w:id="91" w:name="_Toc49849816"/>
      <w:bookmarkStart w:id="92" w:name="_Toc51873330"/>
      <w:bookmarkStart w:id="93" w:name="_Toc56517458"/>
      <w:bookmarkStart w:id="94" w:name="_Toc58594359"/>
      <w:bookmarkStart w:id="95" w:name="_Toc67685869"/>
      <w:bookmarkStart w:id="96" w:name="_Toc74993690"/>
      <w:bookmarkStart w:id="97" w:name="_Toc82716278"/>
      <w:bookmarkStart w:id="98" w:name="_Toc88818565"/>
      <w:bookmarkStart w:id="99" w:name="_Toc90650487"/>
      <w:bookmarkStart w:id="100" w:name="_Toc98506158"/>
      <w:bookmarkStart w:id="101" w:name="_Toc106639443"/>
      <w:bookmarkStart w:id="102" w:name="_Toc114778953"/>
      <w:bookmarkStart w:id="103" w:name="_Toc122096870"/>
      <w:bookmarkStart w:id="104" w:name="_Toc130844090"/>
      <w:bookmarkStart w:id="105" w:name="_Toc138411796"/>
      <w:bookmarkStart w:id="106" w:name="_Toc145955964"/>
      <w:bookmarkStart w:id="107" w:name="_Toc153887393"/>
      <w:r>
        <w:t>3</w:t>
      </w:r>
      <w:r>
        <w:tab/>
        <w:t>Definitions</w:t>
      </w:r>
      <w:r>
        <w:rPr>
          <w:rFonts w:hint="eastAsia"/>
          <w:lang w:eastAsia="zh-CN"/>
        </w:rPr>
        <w:t xml:space="preserve"> </w:t>
      </w:r>
      <w:r>
        <w:t>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FC9954" w14:textId="77777777" w:rsidR="00EB7848" w:rsidRDefault="00EB7848" w:rsidP="00B32564">
      <w:pPr>
        <w:pStyle w:val="Heading2"/>
      </w:pPr>
      <w:bookmarkStart w:id="108" w:name="_Toc20150329"/>
      <w:bookmarkStart w:id="109" w:name="_Toc25168568"/>
      <w:bookmarkStart w:id="110" w:name="_Toc27592987"/>
      <w:bookmarkStart w:id="111" w:name="_Toc34147856"/>
      <w:bookmarkStart w:id="112" w:name="_Toc36463240"/>
      <w:bookmarkStart w:id="113" w:name="_Toc43215080"/>
      <w:bookmarkStart w:id="114" w:name="_Toc45032328"/>
      <w:bookmarkStart w:id="115" w:name="_Toc49849817"/>
      <w:bookmarkStart w:id="116" w:name="_Toc51873331"/>
      <w:bookmarkStart w:id="117" w:name="_Toc56517459"/>
      <w:bookmarkStart w:id="118" w:name="_Toc58594360"/>
      <w:bookmarkStart w:id="119" w:name="_Toc67685870"/>
      <w:bookmarkStart w:id="120" w:name="_Toc74993691"/>
      <w:bookmarkStart w:id="121" w:name="_Toc82716279"/>
      <w:bookmarkStart w:id="122" w:name="_Toc88818566"/>
      <w:bookmarkStart w:id="123" w:name="_Toc90650488"/>
      <w:bookmarkStart w:id="124" w:name="_Toc98506159"/>
      <w:bookmarkStart w:id="125" w:name="_Toc106639444"/>
      <w:bookmarkStart w:id="126" w:name="_Toc114778954"/>
      <w:bookmarkStart w:id="127" w:name="_Toc122096871"/>
      <w:bookmarkStart w:id="128" w:name="_Toc130844091"/>
      <w:bookmarkStart w:id="129" w:name="_Toc138411797"/>
      <w:bookmarkStart w:id="130" w:name="_Toc145955965"/>
      <w:bookmarkStart w:id="131" w:name="_Toc153887394"/>
      <w:r>
        <w:t>3.1</w:t>
      </w:r>
      <w:r>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32" w:name="_Toc20150330"/>
      <w:bookmarkStart w:id="133" w:name="_Toc25168569"/>
      <w:bookmarkStart w:id="134" w:name="_Toc27592988"/>
      <w:bookmarkStart w:id="135" w:name="_Toc34147857"/>
      <w:bookmarkStart w:id="136" w:name="_Toc36463241"/>
      <w:bookmarkStart w:id="137" w:name="_Toc43215081"/>
      <w:bookmarkStart w:id="138" w:name="_Toc45032329"/>
      <w:bookmarkStart w:id="139" w:name="_Toc49849818"/>
      <w:bookmarkStart w:id="140" w:name="_Toc51873332"/>
      <w:bookmarkStart w:id="141" w:name="_Toc56517460"/>
      <w:bookmarkStart w:id="142" w:name="_Toc58594361"/>
      <w:bookmarkStart w:id="143" w:name="_Toc67685871"/>
      <w:bookmarkStart w:id="144" w:name="_Toc74993692"/>
      <w:bookmarkStart w:id="145" w:name="_Toc82716280"/>
      <w:bookmarkStart w:id="146" w:name="_Toc88818567"/>
      <w:bookmarkStart w:id="147" w:name="_Toc90650489"/>
      <w:bookmarkStart w:id="148" w:name="_Toc98506160"/>
      <w:bookmarkStart w:id="149" w:name="_Toc106639445"/>
      <w:bookmarkStart w:id="150" w:name="_Toc114778955"/>
      <w:bookmarkStart w:id="151" w:name="_Toc122096872"/>
      <w:bookmarkStart w:id="152" w:name="_Toc130844092"/>
      <w:bookmarkStart w:id="153" w:name="_Toc138411798"/>
      <w:bookmarkStart w:id="154" w:name="_Toc145955966"/>
      <w:bookmarkStart w:id="155" w:name="_Toc153887395"/>
      <w:r>
        <w:t>3.2</w:t>
      </w:r>
      <w:r>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56" w:name="_Toc20150331"/>
      <w:bookmarkStart w:id="157" w:name="_Toc25168570"/>
      <w:bookmarkStart w:id="158" w:name="_Toc27592989"/>
      <w:bookmarkStart w:id="159" w:name="_Toc34147858"/>
      <w:bookmarkStart w:id="160" w:name="_Toc36463242"/>
      <w:bookmarkStart w:id="161" w:name="_Toc43215082"/>
      <w:bookmarkStart w:id="162" w:name="_Toc45032330"/>
      <w:bookmarkStart w:id="163" w:name="_Toc49849819"/>
      <w:bookmarkStart w:id="164" w:name="_Toc51873333"/>
      <w:bookmarkStart w:id="165" w:name="_Toc56517461"/>
      <w:bookmarkStart w:id="166" w:name="_Toc58594362"/>
      <w:bookmarkStart w:id="167" w:name="_Toc67685872"/>
      <w:bookmarkStart w:id="168" w:name="_Toc74993693"/>
      <w:bookmarkStart w:id="169" w:name="_Toc82716281"/>
      <w:bookmarkStart w:id="170" w:name="_Toc88818568"/>
      <w:bookmarkStart w:id="171" w:name="_Toc90650490"/>
      <w:bookmarkStart w:id="172" w:name="_Toc98506161"/>
      <w:bookmarkStart w:id="173" w:name="_Toc106639446"/>
      <w:bookmarkStart w:id="174" w:name="_Toc114778956"/>
      <w:bookmarkStart w:id="175" w:name="_Toc122096873"/>
      <w:bookmarkStart w:id="176" w:name="_Toc130844093"/>
      <w:bookmarkStart w:id="177" w:name="_Toc138411799"/>
      <w:bookmarkStart w:id="178" w:name="_Toc145955967"/>
      <w:bookmarkStart w:id="179" w:name="_Toc153887396"/>
      <w:r w:rsidRPr="00F6448C">
        <w:lastRenderedPageBreak/>
        <w:t>4</w:t>
      </w:r>
      <w:r w:rsidRPr="00F6448C">
        <w:tab/>
      </w:r>
      <w:r>
        <w:t>Overview</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0.85pt" o:ole="">
            <v:imagedata r:id="rId13" o:title=""/>
          </v:shape>
          <o:OLEObject Type="Embed" ProgID="Visio.Drawing.11" ShapeID="_x0000_i1026" DrawAspect="Content" ObjectID="_176450055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80" w:name="_Toc20150332"/>
      <w:bookmarkStart w:id="181" w:name="_Toc25168571"/>
      <w:bookmarkStart w:id="182" w:name="_Toc27592990"/>
      <w:bookmarkStart w:id="183" w:name="_Toc34147859"/>
      <w:bookmarkStart w:id="184" w:name="_Toc36463243"/>
      <w:bookmarkStart w:id="185" w:name="_Toc43215083"/>
      <w:bookmarkStart w:id="186" w:name="_Toc45032331"/>
      <w:bookmarkStart w:id="187" w:name="_Toc49849820"/>
      <w:bookmarkStart w:id="188" w:name="_Toc51873334"/>
      <w:bookmarkStart w:id="189" w:name="_Toc56517462"/>
      <w:bookmarkStart w:id="190" w:name="_Toc58594363"/>
      <w:bookmarkStart w:id="191" w:name="_Toc67685873"/>
      <w:bookmarkStart w:id="192" w:name="_Toc74993694"/>
      <w:bookmarkStart w:id="193" w:name="_Toc82716282"/>
      <w:bookmarkStart w:id="194" w:name="_Toc88818569"/>
      <w:bookmarkStart w:id="195" w:name="_Toc90650491"/>
      <w:bookmarkStart w:id="196" w:name="_Toc98506162"/>
      <w:bookmarkStart w:id="197" w:name="_Toc106639447"/>
      <w:bookmarkStart w:id="198" w:name="_Toc114778957"/>
      <w:bookmarkStart w:id="199" w:name="_Toc122096874"/>
      <w:bookmarkStart w:id="200" w:name="_Toc130844094"/>
      <w:bookmarkStart w:id="201" w:name="_Toc138411800"/>
      <w:bookmarkStart w:id="202" w:name="_Toc145955968"/>
      <w:bookmarkStart w:id="203" w:name="_Toc153887397"/>
      <w:r>
        <w:t>5</w:t>
      </w:r>
      <w:r>
        <w:rPr>
          <w:rFonts w:hint="eastAsia"/>
        </w:rPr>
        <w:tab/>
      </w:r>
      <w:r>
        <w:t>Services Offered by the LMF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E3F992D" w14:textId="77777777" w:rsidR="00EB7848" w:rsidRDefault="00EB7848" w:rsidP="00B32564">
      <w:pPr>
        <w:pStyle w:val="Heading2"/>
        <w:rPr>
          <w:lang w:val="en-US"/>
        </w:rPr>
      </w:pPr>
      <w:bookmarkStart w:id="204" w:name="_Toc20150333"/>
      <w:bookmarkStart w:id="205" w:name="_Toc25168572"/>
      <w:bookmarkStart w:id="206" w:name="_Toc27592991"/>
      <w:bookmarkStart w:id="207" w:name="_Toc34147860"/>
      <w:bookmarkStart w:id="208" w:name="_Toc36463244"/>
      <w:bookmarkStart w:id="209" w:name="_Toc43215084"/>
      <w:bookmarkStart w:id="210" w:name="_Toc45032332"/>
      <w:bookmarkStart w:id="211" w:name="_Toc49849821"/>
      <w:bookmarkStart w:id="212" w:name="_Toc51873335"/>
      <w:bookmarkStart w:id="213" w:name="_Toc56517463"/>
      <w:bookmarkStart w:id="214" w:name="_Toc58594364"/>
      <w:bookmarkStart w:id="215" w:name="_Toc67685874"/>
      <w:bookmarkStart w:id="216" w:name="_Toc74993695"/>
      <w:bookmarkStart w:id="217" w:name="_Toc82716283"/>
      <w:bookmarkStart w:id="218" w:name="_Toc88818570"/>
      <w:bookmarkStart w:id="219" w:name="_Toc90650492"/>
      <w:bookmarkStart w:id="220" w:name="_Toc98506163"/>
      <w:bookmarkStart w:id="221" w:name="_Toc106639448"/>
      <w:bookmarkStart w:id="222" w:name="_Toc114778958"/>
      <w:bookmarkStart w:id="223" w:name="_Toc122096875"/>
      <w:bookmarkStart w:id="224" w:name="_Toc130844095"/>
      <w:bookmarkStart w:id="225" w:name="_Toc138411801"/>
      <w:bookmarkStart w:id="226" w:name="_Toc145955969"/>
      <w:bookmarkStart w:id="227" w:name="_Toc153887398"/>
      <w:r>
        <w:rPr>
          <w:lang w:val="en-US"/>
        </w:rPr>
        <w:t>5.1</w:t>
      </w:r>
      <w:r>
        <w:rPr>
          <w:lang w:val="en-US"/>
        </w:rPr>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8E41B81" w14:textId="77777777" w:rsidR="00EB7848" w:rsidRDefault="00EB7848" w:rsidP="00EB7848">
      <w:bookmarkStart w:id="228"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29"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30" w:name="_Toc25168573"/>
      <w:bookmarkStart w:id="231" w:name="_Toc27592992"/>
      <w:bookmarkStart w:id="232" w:name="_Toc34147861"/>
      <w:bookmarkStart w:id="233" w:name="_Toc36463245"/>
      <w:bookmarkStart w:id="234" w:name="_Toc43215085"/>
      <w:bookmarkStart w:id="235" w:name="_Toc45032333"/>
      <w:bookmarkStart w:id="236" w:name="_Toc49849822"/>
      <w:bookmarkStart w:id="237" w:name="_Toc51873336"/>
      <w:bookmarkStart w:id="238" w:name="_Toc56517464"/>
      <w:bookmarkStart w:id="239" w:name="_Toc58594365"/>
      <w:bookmarkStart w:id="240" w:name="_Toc67685875"/>
      <w:bookmarkStart w:id="241" w:name="_Toc74993696"/>
      <w:bookmarkStart w:id="242" w:name="_Toc82716284"/>
      <w:bookmarkStart w:id="243" w:name="_Toc88818571"/>
      <w:bookmarkStart w:id="244" w:name="_Toc90650493"/>
      <w:bookmarkStart w:id="245" w:name="_Toc98506164"/>
      <w:bookmarkStart w:id="246" w:name="_Toc106639449"/>
      <w:bookmarkStart w:id="247" w:name="_Toc114778959"/>
      <w:bookmarkStart w:id="248" w:name="_Toc122096876"/>
      <w:bookmarkStart w:id="249" w:name="_Toc130844096"/>
      <w:bookmarkStart w:id="250" w:name="_Toc138411802"/>
      <w:bookmarkStart w:id="251" w:name="_Toc145955970"/>
      <w:bookmarkStart w:id="252" w:name="_Toc153887399"/>
      <w:r>
        <w:lastRenderedPageBreak/>
        <w:t>5.2</w:t>
      </w:r>
      <w:r>
        <w:tab/>
      </w:r>
      <w:r w:rsidRPr="007B2410">
        <w:t>N</w:t>
      </w:r>
      <w:r>
        <w:t>lmf_Location Service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C0C8166" w14:textId="77777777" w:rsidR="00EB7848" w:rsidRDefault="00EB7848" w:rsidP="00B32564">
      <w:pPr>
        <w:pStyle w:val="Heading3"/>
      </w:pPr>
      <w:bookmarkStart w:id="253" w:name="_Toc20150335"/>
      <w:bookmarkStart w:id="254" w:name="_Toc25168574"/>
      <w:bookmarkStart w:id="255" w:name="_Toc27592993"/>
      <w:bookmarkStart w:id="256" w:name="_Toc34147862"/>
      <w:bookmarkStart w:id="257" w:name="_Toc36463246"/>
      <w:bookmarkStart w:id="258" w:name="_Toc43215086"/>
      <w:bookmarkStart w:id="259" w:name="_Toc45032334"/>
      <w:bookmarkStart w:id="260" w:name="_Toc49849823"/>
      <w:bookmarkStart w:id="261" w:name="_Toc51873337"/>
      <w:bookmarkStart w:id="262" w:name="_Toc56517465"/>
      <w:bookmarkStart w:id="263" w:name="_Toc58594366"/>
      <w:bookmarkStart w:id="264" w:name="_Toc67685876"/>
      <w:bookmarkStart w:id="265" w:name="_Toc74993697"/>
      <w:bookmarkStart w:id="266" w:name="_Toc82716285"/>
      <w:bookmarkStart w:id="267" w:name="_Toc88818572"/>
      <w:bookmarkStart w:id="268" w:name="_Toc90650494"/>
      <w:bookmarkStart w:id="269" w:name="_Toc98506165"/>
      <w:bookmarkStart w:id="270" w:name="_Toc106639450"/>
      <w:bookmarkStart w:id="271" w:name="_Toc114778960"/>
      <w:bookmarkStart w:id="272" w:name="_Toc122096877"/>
      <w:bookmarkStart w:id="273" w:name="_Toc130844097"/>
      <w:bookmarkStart w:id="274" w:name="_Toc138411803"/>
      <w:bookmarkStart w:id="275" w:name="_Toc145955971"/>
      <w:bookmarkStart w:id="276" w:name="_Toc153887400"/>
      <w:r>
        <w:t>5.2.1</w:t>
      </w:r>
      <w:r>
        <w:tab/>
        <w:t>Service 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77" w:name="_Toc20150336"/>
      <w:bookmarkStart w:id="278" w:name="_Toc25168575"/>
      <w:bookmarkStart w:id="279" w:name="_Toc27592994"/>
      <w:bookmarkStart w:id="280" w:name="_Toc34147863"/>
      <w:bookmarkStart w:id="281" w:name="_Toc36463247"/>
      <w:bookmarkStart w:id="282" w:name="_Toc43215087"/>
      <w:bookmarkStart w:id="283" w:name="_Toc45032335"/>
      <w:bookmarkStart w:id="284" w:name="_Toc49849824"/>
      <w:bookmarkStart w:id="285" w:name="_Toc51873338"/>
      <w:bookmarkStart w:id="286" w:name="_Toc56517466"/>
      <w:bookmarkStart w:id="287" w:name="_Toc58594367"/>
      <w:bookmarkStart w:id="288" w:name="_Toc67685877"/>
      <w:bookmarkStart w:id="289" w:name="_Toc74993698"/>
      <w:bookmarkStart w:id="290" w:name="_Toc82716286"/>
      <w:bookmarkStart w:id="291" w:name="_Toc88818573"/>
      <w:bookmarkStart w:id="292" w:name="_Toc90650495"/>
      <w:bookmarkStart w:id="293" w:name="_Toc98506166"/>
      <w:bookmarkStart w:id="294" w:name="_Toc106639451"/>
      <w:bookmarkStart w:id="295" w:name="_Toc114778961"/>
      <w:bookmarkStart w:id="296" w:name="_Toc122096878"/>
      <w:bookmarkStart w:id="297" w:name="_Toc130844098"/>
      <w:bookmarkStart w:id="298" w:name="_Toc138411804"/>
      <w:bookmarkStart w:id="299" w:name="_Toc145955972"/>
      <w:bookmarkStart w:id="300" w:name="_Toc153887401"/>
      <w:r>
        <w:t>5.2.2</w:t>
      </w:r>
      <w:r>
        <w:tab/>
        <w:t>Service Operations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058DCB1" w14:textId="77777777" w:rsidR="00EB7848" w:rsidRDefault="00EB7848" w:rsidP="00B32564">
      <w:pPr>
        <w:pStyle w:val="Heading4"/>
      </w:pPr>
      <w:bookmarkStart w:id="301" w:name="_Toc20150337"/>
      <w:bookmarkStart w:id="302" w:name="_Toc25168576"/>
      <w:bookmarkStart w:id="303" w:name="_Toc27592995"/>
      <w:bookmarkStart w:id="304" w:name="_Toc34147864"/>
      <w:bookmarkStart w:id="305" w:name="_Toc36463248"/>
      <w:bookmarkStart w:id="306" w:name="_Toc43215088"/>
      <w:bookmarkStart w:id="307" w:name="_Toc45032336"/>
      <w:bookmarkStart w:id="308" w:name="_Toc49849825"/>
      <w:bookmarkStart w:id="309" w:name="_Toc51873339"/>
      <w:bookmarkStart w:id="310" w:name="_Toc56517467"/>
      <w:bookmarkStart w:id="311" w:name="_Toc58594368"/>
      <w:bookmarkStart w:id="312" w:name="_Toc67685878"/>
      <w:bookmarkStart w:id="313" w:name="_Toc74993699"/>
      <w:bookmarkStart w:id="314" w:name="_Toc82716287"/>
      <w:bookmarkStart w:id="315" w:name="_Toc88818574"/>
      <w:bookmarkStart w:id="316" w:name="_Toc90650496"/>
      <w:bookmarkStart w:id="317" w:name="_Toc98506167"/>
      <w:bookmarkStart w:id="318" w:name="_Toc106639452"/>
      <w:bookmarkStart w:id="319" w:name="_Toc114778962"/>
      <w:bookmarkStart w:id="320" w:name="_Toc122096879"/>
      <w:bookmarkStart w:id="321" w:name="_Toc130844099"/>
      <w:bookmarkStart w:id="322" w:name="_Toc138411805"/>
      <w:bookmarkStart w:id="323" w:name="_Toc145955973"/>
      <w:bookmarkStart w:id="324" w:name="_Toc153887402"/>
      <w:r>
        <w:t>5.2.2.1</w:t>
      </w:r>
      <w:r>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77777777" w:rsidR="00B307DE" w:rsidRDefault="00B307DE" w:rsidP="00B307DE">
      <w:pPr>
        <w:pStyle w:val="B1"/>
      </w:pPr>
      <w:r>
        <w:t>-</w:t>
      </w:r>
      <w:r>
        <w:tab/>
        <w:t>UP</w:t>
      </w:r>
      <w:r w:rsidRPr="000379A6">
        <w:t>Subscribe</w:t>
      </w:r>
      <w:r>
        <w:t>: It enables a consumer NF to</w:t>
      </w:r>
      <w:r w:rsidRPr="00272542">
        <w:rPr>
          <w:lang w:eastAsia="zh-CN"/>
        </w:rPr>
        <w:t xml:space="preserve"> </w:t>
      </w:r>
      <w:r>
        <w:t>subscribe about status of a secure LCS-UP connection for a target UE.</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25" w:name="_Toc20150338"/>
      <w:bookmarkStart w:id="326" w:name="_Toc25168577"/>
      <w:bookmarkStart w:id="327" w:name="_Toc27592996"/>
      <w:bookmarkStart w:id="328" w:name="_Toc34147865"/>
      <w:bookmarkStart w:id="329" w:name="_Toc36463249"/>
      <w:bookmarkStart w:id="330" w:name="_Toc43215089"/>
      <w:bookmarkStart w:id="331" w:name="_Toc45032337"/>
      <w:bookmarkStart w:id="332" w:name="_Toc49849826"/>
      <w:bookmarkStart w:id="333" w:name="_Toc51873340"/>
      <w:bookmarkStart w:id="334" w:name="_Toc56517468"/>
      <w:bookmarkStart w:id="335" w:name="_Toc58594369"/>
      <w:bookmarkStart w:id="336" w:name="_Toc67685879"/>
      <w:bookmarkStart w:id="337" w:name="_Toc74993700"/>
      <w:bookmarkStart w:id="338" w:name="_Toc82716288"/>
      <w:bookmarkStart w:id="339" w:name="_Toc88818575"/>
      <w:bookmarkStart w:id="340" w:name="_Toc90650497"/>
      <w:bookmarkStart w:id="341" w:name="_Toc98506168"/>
      <w:bookmarkStart w:id="342" w:name="_Toc106639453"/>
      <w:bookmarkStart w:id="343" w:name="_Toc114778963"/>
      <w:bookmarkStart w:id="344" w:name="_Toc122096880"/>
      <w:bookmarkStart w:id="345" w:name="_Toc130844100"/>
      <w:bookmarkStart w:id="346" w:name="_Toc138411806"/>
      <w:bookmarkStart w:id="347" w:name="_Toc145955974"/>
      <w:bookmarkStart w:id="348" w:name="_Toc153887403"/>
      <w:r>
        <w:t>5.2.2.2</w:t>
      </w:r>
      <w:r>
        <w:tab/>
        <w:t>DetermineLocation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43F9D67" w14:textId="77777777" w:rsidR="00EB7848" w:rsidRDefault="00EB7848" w:rsidP="00B32564">
      <w:pPr>
        <w:pStyle w:val="Heading5"/>
      </w:pPr>
      <w:bookmarkStart w:id="349" w:name="_Toc20150339"/>
      <w:bookmarkStart w:id="350" w:name="_Toc25168578"/>
      <w:bookmarkStart w:id="351" w:name="_Toc27592997"/>
      <w:bookmarkStart w:id="352" w:name="_Toc34147866"/>
      <w:bookmarkStart w:id="353" w:name="_Toc36463250"/>
      <w:bookmarkStart w:id="354" w:name="_Toc43215090"/>
      <w:bookmarkStart w:id="355" w:name="_Toc45032338"/>
      <w:bookmarkStart w:id="356" w:name="_Toc49849827"/>
      <w:bookmarkStart w:id="357" w:name="_Toc51873341"/>
      <w:bookmarkStart w:id="358" w:name="_Toc56517469"/>
      <w:bookmarkStart w:id="359" w:name="_Toc58594370"/>
      <w:bookmarkStart w:id="360" w:name="_Toc67685880"/>
      <w:bookmarkStart w:id="361" w:name="_Toc74993701"/>
      <w:bookmarkStart w:id="362" w:name="_Toc82716289"/>
      <w:bookmarkStart w:id="363" w:name="_Toc88818576"/>
      <w:bookmarkStart w:id="364" w:name="_Toc90650498"/>
      <w:bookmarkStart w:id="365" w:name="_Toc98506169"/>
      <w:bookmarkStart w:id="366" w:name="_Toc106639454"/>
      <w:bookmarkStart w:id="367" w:name="_Toc114778964"/>
      <w:bookmarkStart w:id="368" w:name="_Toc122096881"/>
      <w:bookmarkStart w:id="369" w:name="_Toc130844101"/>
      <w:bookmarkStart w:id="370" w:name="_Toc138411807"/>
      <w:bookmarkStart w:id="371" w:name="_Toc145955975"/>
      <w:bookmarkStart w:id="372" w:name="_Toc153887404"/>
      <w:r>
        <w:t>5.2.2.2.1</w:t>
      </w:r>
      <w: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373" w:name="_Toc20150340"/>
      <w:bookmarkStart w:id="374" w:name="_Toc25168579"/>
      <w:bookmarkStart w:id="37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376" w:name="_Toc34147867"/>
      <w:bookmarkStart w:id="377" w:name="_Toc36463251"/>
      <w:bookmarkStart w:id="378" w:name="_Toc43215091"/>
      <w:bookmarkStart w:id="379" w:name="_Toc45032339"/>
      <w:bookmarkStart w:id="380" w:name="_Toc49849828"/>
      <w:bookmarkStart w:id="381" w:name="_Toc51873342"/>
      <w:bookmarkStart w:id="382" w:name="_Toc56517470"/>
      <w:bookmarkStart w:id="383" w:name="_Toc58594371"/>
      <w:bookmarkStart w:id="384" w:name="_Toc67685881"/>
      <w:bookmarkStart w:id="385" w:name="_Toc74993702"/>
      <w:bookmarkStart w:id="386" w:name="_Toc82716290"/>
      <w:bookmarkStart w:id="387" w:name="_Toc88818577"/>
      <w:bookmarkStart w:id="388" w:name="_Toc90650499"/>
      <w:bookmarkStart w:id="389" w:name="_Toc98506170"/>
      <w:bookmarkStart w:id="390" w:name="_Toc106639455"/>
      <w:bookmarkStart w:id="391" w:name="_Toc114778965"/>
      <w:bookmarkStart w:id="392" w:name="_Toc122096882"/>
      <w:bookmarkStart w:id="393" w:name="_Toc130844102"/>
      <w:bookmarkStart w:id="394" w:name="_Toc138411808"/>
      <w:bookmarkStart w:id="395" w:name="_Toc145955976"/>
      <w:bookmarkStart w:id="396" w:name="_Toc153887405"/>
      <w:r>
        <w:t>5.2.2.2.2</w:t>
      </w:r>
      <w:r>
        <w:tab/>
        <w:t>Retrieve UE Location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5pt;height:106pt" o:ole="">
            <v:imagedata r:id="rId15" o:title=""/>
          </v:shape>
          <o:OLEObject Type="Embed" ProgID="Visio.Drawing.11" ShapeID="_x0000_i1027" DrawAspect="Content" ObjectID="_1764500552" r:id="rId16"/>
        </w:object>
      </w:r>
    </w:p>
    <w:p w14:paraId="78EF0884" w14:textId="77777777" w:rsidR="00EB7848" w:rsidRDefault="00EB7848" w:rsidP="00EB7848">
      <w:pPr>
        <w:pStyle w:val="TF"/>
        <w:rPr>
          <w:lang w:val="en-US"/>
        </w:rPr>
      </w:pPr>
      <w:r>
        <w:t>Figure 5.2.2.2.2-1: DetermineLocation Request</w:t>
      </w:r>
    </w:p>
    <w:p w14:paraId="05269EDA" w14:textId="410A3506"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036F998A"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xml:space="preserve">, LOS/NLOS measurement indication,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97" w:name="_Toc34147868"/>
      <w:bookmarkStart w:id="398" w:name="_Toc36463252"/>
      <w:bookmarkStart w:id="399" w:name="_Toc43215092"/>
      <w:bookmarkStart w:id="400" w:name="_Toc45032340"/>
      <w:bookmarkStart w:id="401" w:name="_Toc49849829"/>
      <w:bookmarkStart w:id="402" w:name="_Toc51873343"/>
      <w:bookmarkStart w:id="403" w:name="_Toc56517471"/>
      <w:bookmarkStart w:id="404" w:name="_Toc58594372"/>
      <w:bookmarkStart w:id="405" w:name="_Toc67685882"/>
      <w:bookmarkStart w:id="406" w:name="_Toc74993703"/>
      <w:bookmarkStart w:id="407" w:name="_Toc82716291"/>
      <w:bookmarkStart w:id="408" w:name="_Toc88818578"/>
      <w:bookmarkStart w:id="409" w:name="_Toc90650500"/>
      <w:bookmarkStart w:id="410" w:name="_Toc98506171"/>
      <w:bookmarkStart w:id="411" w:name="_Toc106639456"/>
      <w:bookmarkStart w:id="412" w:name="_Toc114778966"/>
      <w:bookmarkStart w:id="413" w:name="_Toc122096883"/>
      <w:bookmarkStart w:id="414" w:name="_Toc130844103"/>
      <w:bookmarkStart w:id="415" w:name="_Toc138411809"/>
      <w:bookmarkStart w:id="416" w:name="_Toc145955977"/>
      <w:bookmarkStart w:id="417" w:name="_Toc20150341"/>
      <w:bookmarkStart w:id="418" w:name="_Toc25168580"/>
      <w:bookmarkStart w:id="419" w:name="_Toc27592999"/>
      <w:bookmarkStart w:id="420" w:name="_Toc153887406"/>
      <w:r>
        <w:t>5.2.2.2.3</w:t>
      </w:r>
      <w:r>
        <w:tab/>
        <w:t>Retrieve UE Location for 5G-MO-</w:t>
      </w:r>
      <w:r w:rsidRPr="00EE2E41">
        <w:t>LR</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20"/>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7.75pt;height:107.15pt" o:ole="">
            <v:imagedata r:id="rId17" o:title=""/>
          </v:shape>
          <o:OLEObject Type="Embed" ProgID="Visio.Drawing.11" ShapeID="_x0000_i1028" DrawAspect="Content" ObjectID="_1764500553" r:id="rId18"/>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421" w:name="_Toc34147869"/>
      <w:bookmarkStart w:id="422" w:name="_Toc36463253"/>
      <w:bookmarkStart w:id="423" w:name="_Toc43215093"/>
      <w:bookmarkStart w:id="424" w:name="_Toc45032341"/>
      <w:bookmarkStart w:id="425" w:name="_Toc49849830"/>
      <w:bookmarkStart w:id="426" w:name="_Toc51873344"/>
      <w:bookmarkStart w:id="427" w:name="_Toc56517472"/>
      <w:bookmarkStart w:id="428" w:name="_Toc58594373"/>
      <w:bookmarkStart w:id="429" w:name="_Toc67685883"/>
      <w:bookmarkStart w:id="430" w:name="_Toc74993704"/>
      <w:bookmarkStart w:id="431" w:name="_Toc82716292"/>
      <w:bookmarkStart w:id="432" w:name="_Toc88818579"/>
      <w:bookmarkStart w:id="433" w:name="_Toc90650501"/>
      <w:bookmarkStart w:id="434" w:name="_Toc98506172"/>
      <w:bookmarkStart w:id="435" w:name="_Toc106639457"/>
      <w:bookmarkStart w:id="436" w:name="_Toc114778967"/>
      <w:bookmarkStart w:id="437" w:name="_Toc122096884"/>
      <w:bookmarkStart w:id="438" w:name="_Toc130844104"/>
      <w:bookmarkStart w:id="439" w:name="_Toc138411810"/>
      <w:bookmarkStart w:id="440"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441" w:name="_Toc153887407"/>
      <w:r>
        <w:t>5.2.2.3</w:t>
      </w:r>
      <w:r>
        <w:tab/>
        <w:t>EventNotify</w:t>
      </w:r>
      <w:bookmarkEnd w:id="417"/>
      <w:bookmarkEnd w:id="418"/>
      <w:bookmarkEnd w:id="41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9DBE4BB" w14:textId="77777777" w:rsidR="00EB7848" w:rsidRDefault="00EB7848" w:rsidP="00B32564">
      <w:pPr>
        <w:pStyle w:val="Heading5"/>
      </w:pPr>
      <w:bookmarkStart w:id="442" w:name="_Toc20150342"/>
      <w:bookmarkStart w:id="443" w:name="_Toc25168581"/>
      <w:bookmarkStart w:id="444" w:name="_Toc27593000"/>
      <w:bookmarkStart w:id="445" w:name="_Toc34147870"/>
      <w:bookmarkStart w:id="446" w:name="_Toc36463254"/>
      <w:bookmarkStart w:id="447" w:name="_Toc43215094"/>
      <w:bookmarkStart w:id="448" w:name="_Toc45032342"/>
      <w:bookmarkStart w:id="449" w:name="_Toc49849831"/>
      <w:bookmarkStart w:id="450" w:name="_Toc51873345"/>
      <w:bookmarkStart w:id="451" w:name="_Toc56517473"/>
      <w:bookmarkStart w:id="452" w:name="_Toc58594374"/>
      <w:bookmarkStart w:id="453" w:name="_Toc67685884"/>
      <w:bookmarkStart w:id="454" w:name="_Toc74993705"/>
      <w:bookmarkStart w:id="455" w:name="_Toc82716293"/>
      <w:bookmarkStart w:id="456" w:name="_Toc88818580"/>
      <w:bookmarkStart w:id="457" w:name="_Toc90650502"/>
      <w:bookmarkStart w:id="458" w:name="_Toc98506173"/>
      <w:bookmarkStart w:id="459" w:name="_Toc106639458"/>
      <w:bookmarkStart w:id="460" w:name="_Toc114778968"/>
      <w:bookmarkStart w:id="461" w:name="_Toc122096885"/>
      <w:bookmarkStart w:id="462" w:name="_Toc130844105"/>
      <w:bookmarkStart w:id="463" w:name="_Toc138411811"/>
      <w:bookmarkStart w:id="464" w:name="_Toc145955979"/>
      <w:bookmarkStart w:id="465" w:name="_Toc153887408"/>
      <w:r>
        <w:t>5.2.2.3.1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66" w:name="_Toc20150343"/>
      <w:bookmarkStart w:id="467" w:name="_Toc25168582"/>
      <w:bookmarkStart w:id="468" w:name="_Toc27593001"/>
      <w:bookmarkStart w:id="469" w:name="_Toc34147871"/>
      <w:bookmarkStart w:id="470" w:name="_Toc36463255"/>
      <w:bookmarkStart w:id="471" w:name="_Toc43215095"/>
      <w:bookmarkStart w:id="472" w:name="_Toc45032343"/>
      <w:bookmarkStart w:id="473" w:name="_Toc49849832"/>
      <w:bookmarkStart w:id="474" w:name="_Toc51873346"/>
      <w:bookmarkStart w:id="475" w:name="_Toc56517474"/>
      <w:bookmarkStart w:id="476" w:name="_Toc58594375"/>
      <w:bookmarkStart w:id="477" w:name="_Toc67685885"/>
      <w:bookmarkStart w:id="478" w:name="_Toc74993706"/>
      <w:bookmarkStart w:id="479" w:name="_Toc82716294"/>
      <w:bookmarkStart w:id="480" w:name="_Toc88818581"/>
      <w:bookmarkStart w:id="481" w:name="_Toc90650503"/>
      <w:bookmarkStart w:id="482" w:name="_Toc98506174"/>
      <w:bookmarkStart w:id="483" w:name="_Toc106639459"/>
      <w:bookmarkStart w:id="484" w:name="_Toc114778969"/>
      <w:bookmarkStart w:id="485" w:name="_Toc122096886"/>
      <w:bookmarkStart w:id="486" w:name="_Toc130844106"/>
      <w:bookmarkStart w:id="487" w:name="_Toc138411812"/>
      <w:bookmarkStart w:id="488" w:name="_Toc145955980"/>
      <w:bookmarkStart w:id="489" w:name="_Toc153887409"/>
      <w:r>
        <w:t>5.2.2.3.2</w:t>
      </w:r>
      <w:r>
        <w:tab/>
        <w:t>Periodic or Triggered Event Notification</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7.75pt;height:104.85pt" o:ole="">
            <v:imagedata r:id="rId19" o:title=""/>
          </v:shape>
          <o:OLEObject Type="Embed" ProgID="Visio.Drawing.11" ShapeID="_x0000_i1029" DrawAspect="Content" ObjectID="_176450055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276BCF92"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490" w:name="_Toc130844107"/>
      <w:bookmarkStart w:id="491" w:name="_Toc138411813"/>
      <w:bookmarkStart w:id="492" w:name="_Toc145955981"/>
      <w:bookmarkStart w:id="493" w:name="_Toc20150344"/>
      <w:bookmarkStart w:id="494" w:name="_Toc25168583"/>
      <w:bookmarkStart w:id="495" w:name="_Toc27593002"/>
      <w:bookmarkStart w:id="496" w:name="_Toc34147872"/>
      <w:bookmarkStart w:id="497" w:name="_Toc36463256"/>
      <w:bookmarkStart w:id="498" w:name="_Toc43215096"/>
      <w:bookmarkStart w:id="499" w:name="_Toc45032344"/>
      <w:bookmarkStart w:id="500" w:name="_Toc49849833"/>
      <w:bookmarkStart w:id="501" w:name="_Toc51873347"/>
      <w:bookmarkStart w:id="502" w:name="_Toc56517475"/>
      <w:bookmarkStart w:id="503" w:name="_Toc58594376"/>
      <w:bookmarkStart w:id="504" w:name="_Toc67685886"/>
      <w:bookmarkStart w:id="505" w:name="_Toc74993707"/>
      <w:bookmarkStart w:id="506" w:name="_Toc82716295"/>
      <w:bookmarkStart w:id="507" w:name="_Toc88818582"/>
      <w:bookmarkStart w:id="508" w:name="_Toc90650504"/>
      <w:bookmarkStart w:id="509" w:name="_Toc98506175"/>
      <w:bookmarkStart w:id="510" w:name="_Toc106639460"/>
      <w:bookmarkStart w:id="511" w:name="_Toc114778970"/>
      <w:bookmarkStart w:id="512" w:name="_Toc122096887"/>
      <w:bookmarkStart w:id="513" w:name="_Toc153887410"/>
      <w:r>
        <w:t>5.2.2.3.3</w:t>
      </w:r>
      <w:r w:rsidR="00294FBC">
        <w:tab/>
        <w:t>Intermediate location reporting Event Notification</w:t>
      </w:r>
      <w:bookmarkEnd w:id="490"/>
      <w:bookmarkEnd w:id="491"/>
      <w:bookmarkEnd w:id="492"/>
      <w:bookmarkEnd w:id="513"/>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45pt;height:105.4pt" o:ole="">
            <v:imagedata r:id="rId21" o:title=""/>
          </v:shape>
          <o:OLEObject Type="Embed" ProgID="Visio.Drawing.11" ShapeID="_x0000_i1030" DrawAspect="Content" ObjectID="_176450055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514" w:name="_Toc130844108"/>
      <w:bookmarkStart w:id="515" w:name="_Toc138411814"/>
      <w:bookmarkStart w:id="516" w:name="_Toc145955982"/>
      <w:bookmarkStart w:id="517" w:name="_Toc153887411"/>
      <w:r>
        <w:lastRenderedPageBreak/>
        <w:t>5.2.2.4</w:t>
      </w:r>
      <w:r>
        <w:tab/>
        <w:t>CancelLocation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4"/>
      <w:bookmarkEnd w:id="515"/>
      <w:bookmarkEnd w:id="516"/>
      <w:bookmarkEnd w:id="517"/>
    </w:p>
    <w:p w14:paraId="6730589E" w14:textId="77777777" w:rsidR="00EB7848" w:rsidRDefault="00EB7848" w:rsidP="00B32564">
      <w:pPr>
        <w:pStyle w:val="Heading5"/>
      </w:pPr>
      <w:bookmarkStart w:id="518" w:name="_Toc20150345"/>
      <w:bookmarkStart w:id="519" w:name="_Toc25168584"/>
      <w:bookmarkStart w:id="520" w:name="_Toc27593003"/>
      <w:bookmarkStart w:id="521" w:name="_Toc34147873"/>
      <w:bookmarkStart w:id="522" w:name="_Toc36463257"/>
      <w:bookmarkStart w:id="523" w:name="_Toc43215097"/>
      <w:bookmarkStart w:id="524" w:name="_Toc45032345"/>
      <w:bookmarkStart w:id="525" w:name="_Toc49849834"/>
      <w:bookmarkStart w:id="526" w:name="_Toc51873348"/>
      <w:bookmarkStart w:id="527" w:name="_Toc56517476"/>
      <w:bookmarkStart w:id="528" w:name="_Toc58594377"/>
      <w:bookmarkStart w:id="529" w:name="_Toc67685887"/>
      <w:bookmarkStart w:id="530" w:name="_Toc74993708"/>
      <w:bookmarkStart w:id="531" w:name="_Toc82716296"/>
      <w:bookmarkStart w:id="532" w:name="_Toc88818583"/>
      <w:bookmarkStart w:id="533" w:name="_Toc90650505"/>
      <w:bookmarkStart w:id="534" w:name="_Toc98506176"/>
      <w:bookmarkStart w:id="535" w:name="_Toc106639461"/>
      <w:bookmarkStart w:id="536" w:name="_Toc114778971"/>
      <w:bookmarkStart w:id="537" w:name="_Toc122096888"/>
      <w:bookmarkStart w:id="538" w:name="_Toc130844109"/>
      <w:bookmarkStart w:id="539" w:name="_Toc138411815"/>
      <w:bookmarkStart w:id="540" w:name="_Toc145955983"/>
      <w:bookmarkStart w:id="541" w:name="_Toc153887412"/>
      <w:r>
        <w:t>5.2.2.4.1</w:t>
      </w:r>
      <w:r>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42" w:name="_Toc20150346"/>
      <w:bookmarkStart w:id="543" w:name="_Toc25168585"/>
      <w:bookmarkStart w:id="544" w:name="_Toc27593004"/>
      <w:bookmarkStart w:id="545" w:name="_Toc34147874"/>
      <w:bookmarkStart w:id="546" w:name="_Toc36463258"/>
      <w:bookmarkStart w:id="547" w:name="_Toc43215098"/>
      <w:bookmarkStart w:id="548" w:name="_Toc45032346"/>
      <w:bookmarkStart w:id="549" w:name="_Toc49849835"/>
      <w:bookmarkStart w:id="550" w:name="_Toc51873349"/>
      <w:bookmarkStart w:id="551" w:name="_Toc56517477"/>
      <w:bookmarkStart w:id="552" w:name="_Toc58594378"/>
      <w:bookmarkStart w:id="553" w:name="_Toc67685888"/>
      <w:bookmarkStart w:id="554" w:name="_Toc74993709"/>
      <w:bookmarkStart w:id="555" w:name="_Toc82716297"/>
      <w:bookmarkStart w:id="556" w:name="_Toc88818584"/>
      <w:bookmarkStart w:id="557" w:name="_Toc90650506"/>
      <w:bookmarkStart w:id="558" w:name="_Toc98506177"/>
      <w:bookmarkStart w:id="559" w:name="_Toc106639462"/>
      <w:bookmarkStart w:id="560" w:name="_Toc114778972"/>
      <w:bookmarkStart w:id="561" w:name="_Toc122096889"/>
      <w:bookmarkStart w:id="562" w:name="_Toc130844110"/>
      <w:bookmarkStart w:id="563" w:name="_Toc138411816"/>
      <w:bookmarkStart w:id="564" w:name="_Toc145955984"/>
      <w:bookmarkStart w:id="565" w:name="_Toc153887413"/>
      <w:r>
        <w:t>5.2.2.4.2</w:t>
      </w:r>
      <w:r>
        <w:tab/>
        <w:t>Cancel Periodic or Triggered Location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2.55pt" o:ole="">
            <v:imagedata r:id="rId23" o:title=""/>
          </v:shape>
          <o:OLEObject Type="Embed" ProgID="Visio.Drawing.11" ShapeID="_x0000_i1031" DrawAspect="Content" ObjectID="_176450055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66" w:name="_Toc20150347"/>
      <w:bookmarkStart w:id="567" w:name="_Toc25168586"/>
      <w:bookmarkStart w:id="568" w:name="_Toc27593005"/>
      <w:bookmarkStart w:id="569" w:name="_Toc34147875"/>
      <w:bookmarkStart w:id="570" w:name="_Toc36463259"/>
      <w:bookmarkStart w:id="571" w:name="_Toc43215099"/>
      <w:bookmarkStart w:id="572" w:name="_Toc45032347"/>
      <w:bookmarkStart w:id="573" w:name="_Toc49849836"/>
      <w:bookmarkStart w:id="574" w:name="_Toc51873350"/>
      <w:bookmarkStart w:id="575" w:name="_Toc56517478"/>
      <w:bookmarkStart w:id="576" w:name="_Toc58594379"/>
      <w:bookmarkStart w:id="577" w:name="_Toc67685889"/>
      <w:bookmarkStart w:id="578" w:name="_Toc74993710"/>
      <w:bookmarkStart w:id="579" w:name="_Toc82716298"/>
      <w:bookmarkStart w:id="580" w:name="_Toc88818585"/>
      <w:bookmarkStart w:id="581" w:name="_Toc90650507"/>
      <w:bookmarkStart w:id="582" w:name="_Toc98506178"/>
      <w:bookmarkStart w:id="583" w:name="_Toc106639463"/>
      <w:bookmarkStart w:id="584" w:name="_Toc114778973"/>
      <w:bookmarkStart w:id="585" w:name="_Toc122096890"/>
      <w:bookmarkStart w:id="586" w:name="_Toc130844111"/>
      <w:bookmarkStart w:id="587" w:name="_Toc138411817"/>
      <w:bookmarkStart w:id="588" w:name="_Toc145955985"/>
      <w:bookmarkStart w:id="589" w:name="_Toc153887414"/>
      <w:r>
        <w:t>5.2.2.5</w:t>
      </w:r>
      <w:r>
        <w:tab/>
        <w:t>LocationContextTransfer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0769C15" w14:textId="77777777" w:rsidR="00EB7848" w:rsidRDefault="00EB7848" w:rsidP="00B32564">
      <w:pPr>
        <w:pStyle w:val="Heading5"/>
      </w:pPr>
      <w:bookmarkStart w:id="590" w:name="_Toc20150348"/>
      <w:bookmarkStart w:id="591" w:name="_Toc25168587"/>
      <w:bookmarkStart w:id="592" w:name="_Toc27593006"/>
      <w:bookmarkStart w:id="593" w:name="_Toc34147876"/>
      <w:bookmarkStart w:id="594" w:name="_Toc36463260"/>
      <w:bookmarkStart w:id="595" w:name="_Toc43215100"/>
      <w:bookmarkStart w:id="596" w:name="_Toc45032348"/>
      <w:bookmarkStart w:id="597" w:name="_Toc49849837"/>
      <w:bookmarkStart w:id="598" w:name="_Toc51873351"/>
      <w:bookmarkStart w:id="599" w:name="_Toc56517479"/>
      <w:bookmarkStart w:id="600" w:name="_Toc58594380"/>
      <w:bookmarkStart w:id="601" w:name="_Toc67685890"/>
      <w:bookmarkStart w:id="602" w:name="_Toc74993711"/>
      <w:bookmarkStart w:id="603" w:name="_Toc82716299"/>
      <w:bookmarkStart w:id="604" w:name="_Toc88818586"/>
      <w:bookmarkStart w:id="605" w:name="_Toc90650508"/>
      <w:bookmarkStart w:id="606" w:name="_Toc98506179"/>
      <w:bookmarkStart w:id="607" w:name="_Toc106639464"/>
      <w:bookmarkStart w:id="608" w:name="_Toc114778974"/>
      <w:bookmarkStart w:id="609" w:name="_Toc122096891"/>
      <w:bookmarkStart w:id="610" w:name="_Toc130844112"/>
      <w:bookmarkStart w:id="611" w:name="_Toc138411818"/>
      <w:bookmarkStart w:id="612" w:name="_Toc145955986"/>
      <w:bookmarkStart w:id="613" w:name="_Toc153887415"/>
      <w:r>
        <w:t>5.2.2.5.1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614" w:name="_Toc20150349"/>
      <w:bookmarkStart w:id="615" w:name="_Toc25168588"/>
      <w:bookmarkStart w:id="616" w:name="_Toc27593007"/>
      <w:bookmarkStart w:id="617" w:name="_Toc34147877"/>
      <w:bookmarkStart w:id="618" w:name="_Toc36463261"/>
      <w:bookmarkStart w:id="619" w:name="_Toc43215101"/>
      <w:bookmarkStart w:id="620" w:name="_Toc45032349"/>
      <w:bookmarkStart w:id="621" w:name="_Toc49849838"/>
      <w:bookmarkStart w:id="622" w:name="_Toc51873352"/>
      <w:bookmarkStart w:id="623" w:name="_Toc56517480"/>
      <w:bookmarkStart w:id="624" w:name="_Toc58594381"/>
      <w:bookmarkStart w:id="625" w:name="_Toc67685891"/>
      <w:bookmarkStart w:id="626" w:name="_Toc74993712"/>
      <w:bookmarkStart w:id="627" w:name="_Toc82716300"/>
      <w:bookmarkStart w:id="628" w:name="_Toc88818587"/>
      <w:bookmarkStart w:id="629" w:name="_Toc90650509"/>
      <w:bookmarkStart w:id="630" w:name="_Toc98506180"/>
      <w:bookmarkStart w:id="631" w:name="_Toc106639465"/>
      <w:bookmarkStart w:id="632" w:name="_Toc114778975"/>
      <w:bookmarkStart w:id="633" w:name="_Toc122096892"/>
      <w:bookmarkStart w:id="634" w:name="_Toc130844113"/>
      <w:bookmarkStart w:id="635" w:name="_Toc138411819"/>
      <w:bookmarkStart w:id="636" w:name="_Toc145955987"/>
      <w:bookmarkStart w:id="637" w:name="_Toc153887416"/>
      <w:r>
        <w:t>5.2.2.5</w:t>
      </w:r>
      <w:r w:rsidRPr="003A63C8">
        <w:t>.</w:t>
      </w:r>
      <w:r>
        <w:t>2</w:t>
      </w:r>
      <w:r>
        <w:tab/>
        <w:t>Transfer Location Context</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5" o:title=""/>
          </v:shape>
          <o:OLEObject Type="Embed" ProgID="Visio.Drawing.11" ShapeID="_x0000_i1032" DrawAspect="Content" ObjectID="_176450055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638" w:name="_Toc145955988"/>
      <w:bookmarkStart w:id="639" w:name="_Toc153887417"/>
      <w:r>
        <w:t>5.2.2.6</w:t>
      </w:r>
      <w:r w:rsidR="006F7DA1">
        <w:tab/>
      </w:r>
      <w:r w:rsidR="006F7DA1" w:rsidRPr="000153FD">
        <w:t>MeasurementData</w:t>
      </w:r>
      <w:bookmarkEnd w:id="638"/>
      <w:bookmarkEnd w:id="639"/>
    </w:p>
    <w:p w14:paraId="616F3862" w14:textId="4CCC45C2" w:rsidR="006F7DA1" w:rsidRDefault="00765B0F" w:rsidP="006F7DA1">
      <w:pPr>
        <w:pStyle w:val="Heading5"/>
      </w:pPr>
      <w:bookmarkStart w:id="640" w:name="_Toc145955989"/>
      <w:bookmarkStart w:id="641" w:name="_Toc153887418"/>
      <w:r>
        <w:t>5.2.2.6</w:t>
      </w:r>
      <w:r w:rsidR="006F7DA1">
        <w:t>.1</w:t>
      </w:r>
      <w:r w:rsidR="006F7DA1">
        <w:tab/>
        <w:t>General</w:t>
      </w:r>
      <w:bookmarkEnd w:id="640"/>
      <w:bookmarkEnd w:id="641"/>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642" w:name="_Toc145955990"/>
      <w:bookmarkStart w:id="643" w:name="_Toc153887419"/>
      <w:r>
        <w:t>5.2.2.6</w:t>
      </w:r>
      <w:r w:rsidR="006F7DA1">
        <w:t>.2</w:t>
      </w:r>
      <w:r w:rsidR="006F7DA1">
        <w:tab/>
        <w:t>Location Measurements</w:t>
      </w:r>
      <w:bookmarkEnd w:id="642"/>
      <w:bookmarkEnd w:id="64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77777777" w:rsidR="006F7DA1" w:rsidRDefault="006F7DA1" w:rsidP="006F7DA1">
      <w:pPr>
        <w:pStyle w:val="TH"/>
      </w:pPr>
      <w:r>
        <w:rPr>
          <w:lang w:val="fr-FR"/>
        </w:rPr>
        <w:object w:dxaOrig="8685" w:dyaOrig="2115" w14:anchorId="012314C2">
          <v:shape id="_x0000_i1033" type="#_x0000_t75" style="width:434.9pt;height:106pt" o:ole="">
            <v:imagedata r:id="rId27" o:title=""/>
          </v:shape>
          <o:OLEObject Type="Embed" ProgID="Visio.Drawing.11" ShapeID="_x0000_i1033" DrawAspect="Content" ObjectID="_176450055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77777777" w:rsidR="006F7DA1" w:rsidRPr="00441872" w:rsidRDefault="006F7DA1" w:rsidP="006F7DA1">
      <w:pPr>
        <w:pStyle w:val="B1"/>
      </w:pPr>
      <w:r>
        <w:t>1.</w:t>
      </w:r>
      <w:r>
        <w:tab/>
        <w:t xml:space="preserve">The NF Service Consumer shall send an HTTP POST request to the resource URI associated with the "location-measure" custom operation. The request </w:t>
      </w:r>
      <w:r w:rsidRPr="00DC420C">
        <w:t>body shall include target UE cell ID</w:t>
      </w:r>
      <w:r w:rsidRPr="004C47DB">
        <w:rPr>
          <w:color w:val="FF0000"/>
        </w:rPr>
        <w:t xml:space="preserve"> </w:t>
      </w:r>
      <w:r w:rsidRPr="00C5556C">
        <w:t>and may include the Pre-calculated location of target UE</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lastRenderedPageBreak/>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644" w:name="_Toc145955991"/>
      <w:bookmarkStart w:id="645" w:name="_Toc153887420"/>
      <w:r>
        <w:t>5.2.2.7</w:t>
      </w:r>
      <w:r w:rsidR="00EB5437">
        <w:tab/>
        <w:t>UP</w:t>
      </w:r>
      <w:r w:rsidR="00EB5437" w:rsidRPr="000379A6">
        <w:t>Subscribe</w:t>
      </w:r>
      <w:bookmarkEnd w:id="644"/>
      <w:bookmarkEnd w:id="645"/>
    </w:p>
    <w:p w14:paraId="56A32EC0" w14:textId="2D4C3365" w:rsidR="00EB5437" w:rsidRDefault="00E367FC" w:rsidP="00EB5437">
      <w:pPr>
        <w:pStyle w:val="Heading5"/>
      </w:pPr>
      <w:bookmarkStart w:id="646" w:name="_Toc145955992"/>
      <w:bookmarkStart w:id="647" w:name="_Toc153887421"/>
      <w:r>
        <w:t>5.2.2.7</w:t>
      </w:r>
      <w:r w:rsidR="00EB5437">
        <w:t>.1</w:t>
      </w:r>
      <w:r w:rsidR="00EB5437">
        <w:tab/>
        <w:t>General</w:t>
      </w:r>
      <w:bookmarkEnd w:id="646"/>
      <w:bookmarkEnd w:id="647"/>
    </w:p>
    <w:p w14:paraId="4D454F5F" w14:textId="77777777" w:rsidR="00EB5437" w:rsidRDefault="00EB5437" w:rsidP="00EB5437">
      <w:r>
        <w:t>The following procedures are defined, using the "UP</w:t>
      </w:r>
      <w:r w:rsidRPr="000379A6">
        <w:t>Subscribe</w:t>
      </w:r>
      <w:r>
        <w:t>" service operation:</w:t>
      </w:r>
    </w:p>
    <w:p w14:paraId="7702BE42" w14:textId="77777777" w:rsidR="00EB5437" w:rsidRPr="00D313AD" w:rsidRDefault="00EB5437" w:rsidP="00EB5437">
      <w:pPr>
        <w:pStyle w:val="B1"/>
      </w:pPr>
      <w:r>
        <w:t>-</w:t>
      </w:r>
      <w:r>
        <w:tab/>
      </w:r>
      <w:r w:rsidRPr="000379A6">
        <w:t>Subscribe</w:t>
      </w:r>
      <w:r>
        <w:t xml:space="preserve"> to Notification of LCS-UP connection</w:t>
      </w:r>
    </w:p>
    <w:p w14:paraId="3F49E682" w14:textId="76CDBC83" w:rsidR="00EB5437" w:rsidRDefault="00E367FC" w:rsidP="00EB5437">
      <w:pPr>
        <w:pStyle w:val="Heading5"/>
      </w:pPr>
      <w:bookmarkStart w:id="648" w:name="_Toc145955993"/>
      <w:bookmarkStart w:id="649" w:name="_Toc153887422"/>
      <w:r>
        <w:t>5.2.2.7</w:t>
      </w:r>
      <w:r w:rsidR="00EB5437">
        <w:t>.2</w:t>
      </w:r>
      <w:r w:rsidR="00EB5437">
        <w:tab/>
      </w:r>
      <w:r w:rsidR="00EB5437" w:rsidRPr="000379A6">
        <w:t>Subscribe</w:t>
      </w:r>
      <w:r w:rsidR="00EB5437">
        <w:t xml:space="preserve"> to Notification of LCS-UP connection</w:t>
      </w:r>
      <w:bookmarkEnd w:id="648"/>
      <w:bookmarkEnd w:id="649"/>
    </w:p>
    <w:p w14:paraId="111CDEDF" w14:textId="77777777" w:rsidR="00EB5437" w:rsidRDefault="00EB5437" w:rsidP="00EB5437">
      <w:r>
        <w:t>This procedure allows a consumer NF to subscribe about status of a secure LCS-UP connection for a target UE.</w:t>
      </w:r>
    </w:p>
    <w:p w14:paraId="1B9EDC18" w14:textId="77777777" w:rsidR="00EB5437" w:rsidRDefault="00EB5437" w:rsidP="00EB5437"/>
    <w:p w14:paraId="386E3858" w14:textId="77777777" w:rsidR="00EB5437" w:rsidRDefault="00EB5437" w:rsidP="00EB5437">
      <w:pPr>
        <w:pStyle w:val="TH"/>
      </w:pPr>
      <w:r>
        <w:object w:dxaOrig="8685" w:dyaOrig="2370" w14:anchorId="4BA4CC21">
          <v:shape id="_x0000_i1034" type="#_x0000_t75" style="width:434.9pt;height:118.65pt" o:ole="">
            <v:imagedata r:id="rId29" o:title=""/>
          </v:shape>
          <o:OLEObject Type="Embed" ProgID="Visio.Drawing.11" ShapeID="_x0000_i1034" DrawAspect="Content" ObjectID="_176450055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77777777" w:rsidR="00EB5437" w:rsidRDefault="00EB5437" w:rsidP="00EB5437">
      <w:pPr>
        <w:pStyle w:val="B1"/>
        <w:rPr>
          <w:lang w:eastAsia="zh-CN"/>
        </w:rPr>
      </w:pPr>
      <w:r>
        <w:t>1.</w:t>
      </w:r>
      <w:r>
        <w:tab/>
      </w:r>
      <w:r>
        <w:rPr>
          <w:rStyle w:val="B1Char"/>
        </w:rPr>
        <w:t>The NF Service Consumer shall send a POST request to the resource URI representing the "up-subscriptions" collection resource.</w:t>
      </w:r>
    </w:p>
    <w:p w14:paraId="3C0A050F" w14:textId="77777777" w:rsidR="00EB5437" w:rsidRDefault="00EB5437" w:rsidP="00EB5437">
      <w:pPr>
        <w:pStyle w:val="B1"/>
        <w:rPr>
          <w:lang w:eastAsia="zh-CN"/>
        </w:rPr>
      </w:pPr>
      <w:r>
        <w:t>2a.</w:t>
      </w:r>
      <w:r>
        <w:tab/>
        <w:t>On success, the LMF responds with "204 No Content".</w:t>
      </w:r>
    </w:p>
    <w:p w14:paraId="5F381662" w14:textId="3BA49C4B" w:rsidR="00EB5437" w:rsidRDefault="00EB5437" w:rsidP="00811404">
      <w:pPr>
        <w:pStyle w:val="B1"/>
      </w:pPr>
      <w:r>
        <w:t>2b.</w:t>
      </w:r>
      <w:r>
        <w:tab/>
        <w:t xml:space="preserve">On failure or redirection, one of the HTTP status code listed in Table Table </w:t>
      </w:r>
      <w:r w:rsidR="001D06A1">
        <w:t>6.1.4.6</w:t>
      </w:r>
      <w:r>
        <w:t xml:space="preserve">.2-2 shall be returned. For a 4xx/5xx response, the message body containing a ProblemDetails structure with the "cause" attribute set to one of the application error listed in Table Table </w:t>
      </w:r>
      <w:r w:rsidR="001D06A1">
        <w:t>6.1.4.6</w:t>
      </w:r>
      <w:r>
        <w:t>.2-2.</w:t>
      </w:r>
    </w:p>
    <w:p w14:paraId="224B403B" w14:textId="0DB228D4" w:rsidR="00D720CA" w:rsidRDefault="00755E5A" w:rsidP="00D720CA">
      <w:pPr>
        <w:pStyle w:val="Heading4"/>
      </w:pPr>
      <w:bookmarkStart w:id="650" w:name="_Toc145955994"/>
      <w:bookmarkStart w:id="651" w:name="_Toc153887423"/>
      <w:r>
        <w:t>5.2.2.8</w:t>
      </w:r>
      <w:r w:rsidR="00D720CA">
        <w:tab/>
        <w:t>UPNotify</w:t>
      </w:r>
      <w:bookmarkEnd w:id="650"/>
      <w:bookmarkEnd w:id="651"/>
    </w:p>
    <w:p w14:paraId="3BEBDFD1" w14:textId="34D12FD3" w:rsidR="00D720CA" w:rsidRDefault="00755E5A" w:rsidP="00D720CA">
      <w:pPr>
        <w:pStyle w:val="Heading5"/>
      </w:pPr>
      <w:bookmarkStart w:id="652" w:name="_Toc145955995"/>
      <w:bookmarkStart w:id="653" w:name="_Toc153887424"/>
      <w:r>
        <w:t>5.2.2.8</w:t>
      </w:r>
      <w:r w:rsidR="00D720CA">
        <w:t>.1</w:t>
      </w:r>
      <w:r w:rsidR="00D720CA">
        <w:tab/>
        <w:t>General</w:t>
      </w:r>
      <w:bookmarkEnd w:id="652"/>
      <w:bookmarkEnd w:id="65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654" w:name="_Toc145955996"/>
      <w:bookmarkStart w:id="655" w:name="_Toc153887425"/>
      <w:r>
        <w:t>5.2.2.8</w:t>
      </w:r>
      <w:r w:rsidR="00D720CA">
        <w:t>.2</w:t>
      </w:r>
      <w:r w:rsidR="00D720CA">
        <w:tab/>
        <w:t>Notification of LCS-UP connection</w:t>
      </w:r>
      <w:bookmarkEnd w:id="654"/>
      <w:bookmarkEnd w:id="655"/>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2BE13B6C" w:rsidR="00D720CA" w:rsidRDefault="00D720CA" w:rsidP="00D720CA">
      <w:pPr>
        <w:pStyle w:val="TH"/>
      </w:pPr>
      <w:r>
        <w:rPr>
          <w:rFonts w:ascii="Times New Roman" w:hAnsi="Times New Roman"/>
          <w:lang w:val="fr-FR"/>
        </w:rPr>
        <w:object w:dxaOrig="8700" w:dyaOrig="2130" w14:anchorId="2EAF9DF3">
          <v:shape id="_x0000_i1035" type="#_x0000_t75" style="width:437.2pt;height:107.15pt" o:ole="">
            <v:imagedata r:id="rId31" o:title=""/>
          </v:shape>
          <o:OLEObject Type="Embed" ProgID="Visio.Drawing.11" ShapeID="_x0000_i1035" DrawAspect="Content" ObjectID="_1764500560" r:id="rId32"/>
        </w:object>
      </w:r>
    </w:p>
    <w:p w14:paraId="780802FE" w14:textId="5BBD4308" w:rsidR="00D720CA" w:rsidRDefault="00D720CA" w:rsidP="00D720CA">
      <w:pPr>
        <w:pStyle w:val="TF"/>
      </w:pPr>
      <w:r>
        <w:t xml:space="preserve">Figure </w:t>
      </w:r>
      <w:r w:rsidR="00755E5A">
        <w:t>5.2.2.8</w:t>
      </w:r>
      <w:r>
        <w:t>.2-1: UPNotify</w:t>
      </w:r>
    </w:p>
    <w:p w14:paraId="6667CAB3" w14:textId="77777777" w:rsidR="00D720CA" w:rsidRDefault="00D720CA" w:rsidP="00D720CA">
      <w:pPr>
        <w:pStyle w:val="B1"/>
      </w:pPr>
      <w:r>
        <w:t>1.</w:t>
      </w:r>
      <w:r>
        <w:tab/>
        <w:t xml:space="preserve">The LMF shall send a POST request to the upNotify callback URI determined as described above. The request body shall include a notification correlation ID (LDR reference),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656" w:name="_Toc153887426"/>
      <w:r>
        <w:t>5.2.2.9</w:t>
      </w:r>
      <w:r w:rsidR="006E7374">
        <w:tab/>
        <w:t>UPConfig</w:t>
      </w:r>
      <w:bookmarkEnd w:id="656"/>
    </w:p>
    <w:p w14:paraId="0A6A4706" w14:textId="39810B4A" w:rsidR="006E7374" w:rsidRDefault="001151E1" w:rsidP="006E7374">
      <w:pPr>
        <w:pStyle w:val="Heading5"/>
      </w:pPr>
      <w:bookmarkStart w:id="657" w:name="_Toc153887427"/>
      <w:r>
        <w:t>5.2.2.9</w:t>
      </w:r>
      <w:r w:rsidR="006E7374">
        <w:t>.1</w:t>
      </w:r>
      <w:r w:rsidR="006E7374">
        <w:tab/>
        <w:t>General</w:t>
      </w:r>
      <w:bookmarkEnd w:id="657"/>
    </w:p>
    <w:p w14:paraId="2A33578B" w14:textId="77777777" w:rsidR="006E7374" w:rsidRDefault="006E7374" w:rsidP="006E7374">
      <w:r>
        <w:t>The following procedures are defined, using the "</w:t>
      </w:r>
      <w:r w:rsidRPr="00FF493E">
        <w:t>UPConfig</w:t>
      </w:r>
      <w:r>
        <w:t>" service operation:</w:t>
      </w:r>
    </w:p>
    <w:p w14:paraId="0EB24957" w14:textId="77777777" w:rsidR="006E7374" w:rsidRPr="00D313AD" w:rsidRDefault="006E7374" w:rsidP="006E7374">
      <w:pPr>
        <w:pStyle w:val="B1"/>
      </w:pPr>
      <w:r>
        <w:t>-</w:t>
      </w:r>
      <w:r>
        <w:tab/>
      </w:r>
      <w:r>
        <w:rPr>
          <w:lang w:eastAsia="zh-CN"/>
        </w:rPr>
        <w:t>LCS-UP connection</w:t>
      </w:r>
    </w:p>
    <w:p w14:paraId="68B439E9" w14:textId="3E1F7876" w:rsidR="006E7374" w:rsidRDefault="001151E1" w:rsidP="006E7374">
      <w:pPr>
        <w:pStyle w:val="Heading5"/>
      </w:pPr>
      <w:bookmarkStart w:id="658" w:name="_Toc153887428"/>
      <w:r>
        <w:t>5.2.2.9</w:t>
      </w:r>
      <w:r w:rsidR="006E7374">
        <w:t>.2</w:t>
      </w:r>
      <w:r w:rsidR="006E7374">
        <w:tab/>
        <w:t>S</w:t>
      </w:r>
      <w:r w:rsidR="006E7374">
        <w:rPr>
          <w:lang w:eastAsia="zh-CN"/>
        </w:rPr>
        <w:t>et up LCS-UP connection</w:t>
      </w:r>
      <w:bookmarkEnd w:id="658"/>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77777777" w:rsidR="006E7374" w:rsidRDefault="006E7374" w:rsidP="006E7374">
      <w:pPr>
        <w:pStyle w:val="TH"/>
      </w:pPr>
      <w:r>
        <w:object w:dxaOrig="8685" w:dyaOrig="2550" w14:anchorId="255A0A41">
          <v:shape id="_x0000_i1036" type="#_x0000_t75" style="width:434.9pt;height:127.85pt" o:ole="">
            <v:imagedata r:id="rId33" o:title=""/>
          </v:shape>
          <o:OLEObject Type="Embed" ProgID="Visio.Drawing.11" ShapeID="_x0000_i1036" DrawAspect="Content" ObjectID="_176450056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77777777" w:rsidR="006E7374" w:rsidRDefault="006E7374" w:rsidP="006E7374">
      <w:pPr>
        <w:pStyle w:val="B1"/>
      </w:pPr>
      <w:r>
        <w:t>1.</w:t>
      </w:r>
      <w:r>
        <w:tab/>
        <w:t>The NF Service Consumer shall send an HTTP POST request to the resource URI associated with the "up-configure" custom operation to set up</w:t>
      </w:r>
      <w:r w:rsidRPr="008D2D12">
        <w:rPr>
          <w:lang w:eastAsia="zh-CN"/>
        </w:rPr>
        <w:t>, modify or terminate</w:t>
      </w:r>
      <w:r>
        <w:t xml:space="preserve"> LCS-UP connection. </w:t>
      </w:r>
    </w:p>
    <w:p w14:paraId="188011A6" w14:textId="77777777" w:rsidR="006E7374" w:rsidRPr="008D2D12" w:rsidRDefault="006E7374" w:rsidP="006E7374">
      <w:pPr>
        <w:pStyle w:val="B1"/>
      </w:pPr>
      <w:r>
        <w:t>2a</w:t>
      </w:r>
      <w:r w:rsidRPr="008D2D12">
        <w:t>.</w:t>
      </w:r>
      <w:r w:rsidRPr="008D2D12">
        <w:tab/>
        <w:t>On success, "204 No Content" shall be returned if no additional information needs to be returned in the response</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415F1CB9" w14:textId="77777777" w:rsidR="00EB7848" w:rsidRDefault="00EB7848" w:rsidP="00EB7848">
      <w:pPr>
        <w:pStyle w:val="B1"/>
      </w:pPr>
    </w:p>
    <w:p w14:paraId="78DDB2D4" w14:textId="77777777" w:rsidR="00EB7848" w:rsidRDefault="00EB7848" w:rsidP="00B32564">
      <w:pPr>
        <w:pStyle w:val="Heading2"/>
      </w:pPr>
      <w:bookmarkStart w:id="659" w:name="_Toc25168589"/>
      <w:bookmarkStart w:id="660" w:name="_Toc27593008"/>
      <w:bookmarkStart w:id="661" w:name="_Toc34147878"/>
      <w:bookmarkStart w:id="662" w:name="_Toc36463262"/>
      <w:bookmarkStart w:id="663" w:name="_Toc43215102"/>
      <w:bookmarkStart w:id="664" w:name="_Toc45032350"/>
      <w:bookmarkStart w:id="665" w:name="_Toc49849839"/>
      <w:bookmarkStart w:id="666" w:name="_Toc51873353"/>
      <w:bookmarkStart w:id="667" w:name="_Toc56517481"/>
      <w:bookmarkStart w:id="668" w:name="_Toc58594382"/>
      <w:bookmarkStart w:id="669" w:name="_Toc67685892"/>
      <w:bookmarkStart w:id="670" w:name="_Toc74993713"/>
      <w:bookmarkStart w:id="671" w:name="_Toc82716301"/>
      <w:bookmarkStart w:id="672" w:name="_Toc88818588"/>
      <w:bookmarkStart w:id="673" w:name="_Toc90650510"/>
      <w:bookmarkStart w:id="674" w:name="_Toc98506181"/>
      <w:bookmarkStart w:id="675" w:name="_Toc106639466"/>
      <w:bookmarkStart w:id="676" w:name="_Toc114778976"/>
      <w:bookmarkStart w:id="677" w:name="_Toc122096893"/>
      <w:bookmarkStart w:id="678" w:name="_Toc130844114"/>
      <w:bookmarkStart w:id="679" w:name="_Toc138411820"/>
      <w:bookmarkStart w:id="680" w:name="_Toc145955997"/>
      <w:bookmarkStart w:id="681" w:name="_Toc153887429"/>
      <w:r>
        <w:lastRenderedPageBreak/>
        <w:t>5.3</w:t>
      </w:r>
      <w:r>
        <w:tab/>
        <w:t>Nlmf_Broadcast Service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6C22761C" w14:textId="77777777" w:rsidR="00EB7848" w:rsidRDefault="00EB7848" w:rsidP="00B32564">
      <w:pPr>
        <w:pStyle w:val="Heading3"/>
      </w:pPr>
      <w:bookmarkStart w:id="682" w:name="_Toc25168590"/>
      <w:bookmarkStart w:id="683" w:name="_Toc27593009"/>
      <w:bookmarkStart w:id="684" w:name="_Toc34147879"/>
      <w:bookmarkStart w:id="685" w:name="_Toc36463263"/>
      <w:bookmarkStart w:id="686" w:name="_Toc43215103"/>
      <w:bookmarkStart w:id="687" w:name="_Toc45032351"/>
      <w:bookmarkStart w:id="688" w:name="_Toc49849840"/>
      <w:bookmarkStart w:id="689" w:name="_Toc51873354"/>
      <w:bookmarkStart w:id="690" w:name="_Toc56517482"/>
      <w:bookmarkStart w:id="691" w:name="_Toc58594383"/>
      <w:bookmarkStart w:id="692" w:name="_Toc67685893"/>
      <w:bookmarkStart w:id="693" w:name="_Toc74993714"/>
      <w:bookmarkStart w:id="694" w:name="_Toc82716302"/>
      <w:bookmarkStart w:id="695" w:name="_Toc88818589"/>
      <w:bookmarkStart w:id="696" w:name="_Toc90650511"/>
      <w:bookmarkStart w:id="697" w:name="_Toc98506182"/>
      <w:bookmarkStart w:id="698" w:name="_Toc106639467"/>
      <w:bookmarkStart w:id="699" w:name="_Toc114778977"/>
      <w:bookmarkStart w:id="700" w:name="_Toc122096894"/>
      <w:bookmarkStart w:id="701" w:name="_Toc130844115"/>
      <w:bookmarkStart w:id="702" w:name="_Toc138411821"/>
      <w:bookmarkStart w:id="703" w:name="_Toc145955998"/>
      <w:bookmarkStart w:id="704" w:name="_Toc153887430"/>
      <w:r>
        <w:t>5.3.1</w:t>
      </w:r>
      <w:r>
        <w:tab/>
        <w:t>Service Description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705" w:name="_Toc25168591"/>
      <w:bookmarkStart w:id="706" w:name="_Toc27593010"/>
      <w:bookmarkStart w:id="707" w:name="_Toc34147880"/>
      <w:bookmarkStart w:id="708" w:name="_Toc36463264"/>
      <w:bookmarkStart w:id="709" w:name="_Toc43215104"/>
      <w:bookmarkStart w:id="710" w:name="_Toc45032352"/>
      <w:bookmarkStart w:id="711" w:name="_Toc49849841"/>
      <w:bookmarkStart w:id="712" w:name="_Toc51873355"/>
      <w:bookmarkStart w:id="713" w:name="_Toc56517483"/>
      <w:bookmarkStart w:id="714" w:name="_Toc58594384"/>
      <w:bookmarkStart w:id="715" w:name="_Toc67685894"/>
      <w:bookmarkStart w:id="716" w:name="_Toc74993715"/>
      <w:bookmarkStart w:id="717" w:name="_Toc82716303"/>
      <w:bookmarkStart w:id="718" w:name="_Toc88818590"/>
      <w:bookmarkStart w:id="719" w:name="_Toc90650512"/>
      <w:bookmarkStart w:id="720" w:name="_Toc98506183"/>
      <w:bookmarkStart w:id="721" w:name="_Toc106639468"/>
      <w:bookmarkStart w:id="722" w:name="_Toc114778978"/>
      <w:bookmarkStart w:id="723" w:name="_Toc122096895"/>
      <w:bookmarkStart w:id="724" w:name="_Toc130844116"/>
      <w:bookmarkStart w:id="725" w:name="_Toc138411822"/>
      <w:bookmarkStart w:id="726" w:name="_Toc145955999"/>
      <w:bookmarkStart w:id="727" w:name="_Toc153887431"/>
      <w:r>
        <w:t>5.3.2</w:t>
      </w:r>
      <w:r>
        <w:tab/>
        <w:t>Service Operations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9B441C" w14:textId="77777777" w:rsidR="00EB7848" w:rsidRDefault="00EB7848" w:rsidP="00B32564">
      <w:pPr>
        <w:pStyle w:val="Heading4"/>
      </w:pPr>
      <w:bookmarkStart w:id="728" w:name="_Toc25168592"/>
      <w:bookmarkStart w:id="729" w:name="_Toc27593011"/>
      <w:bookmarkStart w:id="730" w:name="_Toc34147881"/>
      <w:bookmarkStart w:id="731" w:name="_Toc36463265"/>
      <w:bookmarkStart w:id="732" w:name="_Toc43215105"/>
      <w:bookmarkStart w:id="733" w:name="_Toc45032353"/>
      <w:bookmarkStart w:id="734" w:name="_Toc49849842"/>
      <w:bookmarkStart w:id="735" w:name="_Toc51873356"/>
      <w:bookmarkStart w:id="736" w:name="_Toc56517484"/>
      <w:bookmarkStart w:id="737" w:name="_Toc58594385"/>
      <w:bookmarkStart w:id="738" w:name="_Toc67685895"/>
      <w:bookmarkStart w:id="739" w:name="_Toc74993716"/>
      <w:bookmarkStart w:id="740" w:name="_Toc82716304"/>
      <w:bookmarkStart w:id="741" w:name="_Toc88818591"/>
      <w:bookmarkStart w:id="742" w:name="_Toc90650513"/>
      <w:bookmarkStart w:id="743" w:name="_Toc98506184"/>
      <w:bookmarkStart w:id="744" w:name="_Toc106639469"/>
      <w:bookmarkStart w:id="745" w:name="_Toc114778979"/>
      <w:bookmarkStart w:id="746" w:name="_Toc122096896"/>
      <w:bookmarkStart w:id="747" w:name="_Toc130844117"/>
      <w:bookmarkStart w:id="748" w:name="_Toc138411823"/>
      <w:bookmarkStart w:id="749" w:name="_Toc145956000"/>
      <w:bookmarkStart w:id="750" w:name="_Toc153887432"/>
      <w:r>
        <w:t>5.3.2.1</w:t>
      </w:r>
      <w:r>
        <w:tab/>
        <w:t>Introduction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751" w:name="_Toc25168593"/>
      <w:bookmarkStart w:id="752" w:name="_Toc27593012"/>
      <w:bookmarkStart w:id="753" w:name="_Toc34147882"/>
      <w:bookmarkStart w:id="754" w:name="_Toc36463266"/>
      <w:bookmarkStart w:id="755" w:name="_Toc43215106"/>
      <w:bookmarkStart w:id="756" w:name="_Toc45032354"/>
      <w:bookmarkStart w:id="757" w:name="_Toc49849843"/>
      <w:bookmarkStart w:id="758" w:name="_Toc51873357"/>
      <w:bookmarkStart w:id="759" w:name="_Toc56517485"/>
      <w:bookmarkStart w:id="760" w:name="_Toc58594386"/>
      <w:bookmarkStart w:id="761" w:name="_Toc67685896"/>
      <w:bookmarkStart w:id="762" w:name="_Toc74993717"/>
      <w:bookmarkStart w:id="763" w:name="_Toc82716305"/>
      <w:bookmarkStart w:id="764" w:name="_Toc88818592"/>
      <w:bookmarkStart w:id="765" w:name="_Toc90650514"/>
      <w:bookmarkStart w:id="766" w:name="_Toc98506185"/>
      <w:bookmarkStart w:id="767" w:name="_Toc106639470"/>
      <w:bookmarkStart w:id="768" w:name="_Toc114778980"/>
      <w:bookmarkStart w:id="769" w:name="_Toc122096897"/>
      <w:bookmarkStart w:id="770" w:name="_Toc130844118"/>
      <w:bookmarkStart w:id="771" w:name="_Toc138411824"/>
      <w:bookmarkStart w:id="772" w:name="_Toc145956001"/>
      <w:bookmarkStart w:id="773" w:name="_Toc153887433"/>
      <w:r>
        <w:t>5.3.2.2</w:t>
      </w:r>
      <w:r>
        <w:tab/>
        <w:t>CipheringKeyData</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2CEAC03" w14:textId="77777777" w:rsidR="00EB7848" w:rsidRDefault="00EB7848" w:rsidP="00B32564">
      <w:pPr>
        <w:pStyle w:val="Heading5"/>
      </w:pPr>
      <w:bookmarkStart w:id="774" w:name="_Toc25168594"/>
      <w:bookmarkStart w:id="775" w:name="_Toc27593013"/>
      <w:bookmarkStart w:id="776" w:name="_Toc34147883"/>
      <w:bookmarkStart w:id="777" w:name="_Toc36463267"/>
      <w:bookmarkStart w:id="778" w:name="_Toc43215107"/>
      <w:bookmarkStart w:id="779" w:name="_Toc45032355"/>
      <w:bookmarkStart w:id="780" w:name="_Toc49849844"/>
      <w:bookmarkStart w:id="781" w:name="_Toc51873358"/>
      <w:bookmarkStart w:id="782" w:name="_Toc56517486"/>
      <w:bookmarkStart w:id="783" w:name="_Toc58594387"/>
      <w:bookmarkStart w:id="784" w:name="_Toc67685897"/>
      <w:bookmarkStart w:id="785" w:name="_Toc74993718"/>
      <w:bookmarkStart w:id="786" w:name="_Toc82716306"/>
      <w:bookmarkStart w:id="787" w:name="_Toc88818593"/>
      <w:bookmarkStart w:id="788" w:name="_Toc90650515"/>
      <w:bookmarkStart w:id="789" w:name="_Toc98506186"/>
      <w:bookmarkStart w:id="790" w:name="_Toc106639471"/>
      <w:bookmarkStart w:id="791" w:name="_Toc114778981"/>
      <w:bookmarkStart w:id="792" w:name="_Toc122096898"/>
      <w:bookmarkStart w:id="793" w:name="_Toc130844119"/>
      <w:bookmarkStart w:id="794" w:name="_Toc138411825"/>
      <w:bookmarkStart w:id="795" w:name="_Toc145956002"/>
      <w:bookmarkStart w:id="796" w:name="_Toc153887434"/>
      <w:r>
        <w:t>5.3.2.2.1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97" w:name="_Toc25168595"/>
      <w:bookmarkStart w:id="798" w:name="_Toc27593014"/>
      <w:bookmarkStart w:id="799" w:name="_Toc34147884"/>
      <w:bookmarkStart w:id="800" w:name="_Toc36463268"/>
      <w:bookmarkStart w:id="801" w:name="_Toc43215108"/>
      <w:bookmarkStart w:id="802" w:name="_Toc45032356"/>
      <w:bookmarkStart w:id="803" w:name="_Toc49849845"/>
      <w:bookmarkStart w:id="804" w:name="_Toc51873359"/>
      <w:bookmarkStart w:id="805" w:name="_Toc56517487"/>
      <w:bookmarkStart w:id="806" w:name="_Toc58594388"/>
      <w:bookmarkStart w:id="807" w:name="_Toc67685898"/>
      <w:bookmarkStart w:id="808" w:name="_Toc74993719"/>
      <w:bookmarkStart w:id="809" w:name="_Toc82716307"/>
      <w:bookmarkStart w:id="810" w:name="_Toc88818594"/>
      <w:bookmarkStart w:id="811" w:name="_Toc90650516"/>
      <w:bookmarkStart w:id="812" w:name="_Toc98506187"/>
      <w:bookmarkStart w:id="813" w:name="_Toc106639472"/>
      <w:bookmarkStart w:id="814" w:name="_Toc114778982"/>
      <w:bookmarkStart w:id="815" w:name="_Toc122096899"/>
      <w:bookmarkStart w:id="816" w:name="_Toc130844120"/>
      <w:bookmarkStart w:id="817" w:name="_Toc138411826"/>
      <w:bookmarkStart w:id="818" w:name="_Toc145956003"/>
      <w:bookmarkStart w:id="819" w:name="_Toc153887435"/>
      <w:r>
        <w:t>5.3.2.2.2</w:t>
      </w:r>
      <w:r>
        <w:tab/>
        <w:t>Request Ciphering Key Information</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7" type="#_x0000_t75" style="width:435.45pt;height:106.55pt" o:ole="">
            <v:imagedata r:id="rId35" o:title=""/>
          </v:shape>
          <o:OLEObject Type="Embed" ProgID="Visio.Drawing.11" ShapeID="_x0000_i1037" DrawAspect="Content" ObjectID="_1764500562" r:id="rId36"/>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820" w:name="_Toc25168596"/>
      <w:bookmarkStart w:id="821" w:name="_Toc27593015"/>
      <w:bookmarkStart w:id="822" w:name="_Toc34147885"/>
      <w:bookmarkStart w:id="823" w:name="_Toc36463269"/>
      <w:bookmarkStart w:id="824" w:name="_Toc43215109"/>
      <w:bookmarkStart w:id="825" w:name="_Toc45032357"/>
      <w:bookmarkStart w:id="826" w:name="_Toc49849846"/>
      <w:bookmarkStart w:id="827" w:name="_Toc51873360"/>
      <w:bookmarkStart w:id="828" w:name="_Toc56517488"/>
      <w:bookmarkStart w:id="829" w:name="_Toc58594389"/>
      <w:bookmarkStart w:id="830" w:name="_Toc67685899"/>
      <w:bookmarkStart w:id="831" w:name="_Toc74993720"/>
      <w:bookmarkStart w:id="832" w:name="_Toc82716308"/>
      <w:bookmarkStart w:id="833" w:name="_Toc88818595"/>
      <w:bookmarkStart w:id="834" w:name="_Toc90650517"/>
      <w:bookmarkStart w:id="835" w:name="_Toc98506188"/>
      <w:bookmarkStart w:id="836" w:name="_Toc106639473"/>
      <w:bookmarkStart w:id="837" w:name="_Toc114778983"/>
      <w:bookmarkStart w:id="838" w:name="_Toc122096900"/>
      <w:bookmarkStart w:id="839" w:name="_Toc130844121"/>
      <w:bookmarkStart w:id="840" w:name="_Toc138411827"/>
      <w:bookmarkStart w:id="841" w:name="_Toc145956004"/>
      <w:bookmarkStart w:id="842" w:name="_Toc153887436"/>
      <w:r>
        <w:lastRenderedPageBreak/>
        <w:t>5.3.2.2.3</w:t>
      </w:r>
      <w:r>
        <w:tab/>
        <w:t>Provide Ciphering Key Information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8" type="#_x0000_t75" style="width:435.45pt;height:106.55pt" o:ole="">
            <v:imagedata r:id="rId37" o:title=""/>
          </v:shape>
          <o:OLEObject Type="Embed" ProgID="Visio.Drawing.11" ShapeID="_x0000_i1038" DrawAspect="Content" ObjectID="_1764500563" r:id="rId38"/>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843" w:name="_Toc20150350"/>
      <w:bookmarkStart w:id="844" w:name="_Toc25168597"/>
      <w:bookmarkStart w:id="845" w:name="_Toc27593016"/>
      <w:bookmarkStart w:id="846" w:name="_Toc34147886"/>
      <w:bookmarkStart w:id="847" w:name="_Toc36463270"/>
      <w:bookmarkStart w:id="848" w:name="_Toc43215110"/>
      <w:bookmarkStart w:id="849" w:name="_Toc45032358"/>
      <w:bookmarkStart w:id="850" w:name="_Toc49849847"/>
      <w:bookmarkStart w:id="851" w:name="_Toc51873361"/>
      <w:bookmarkStart w:id="852" w:name="_Toc56517489"/>
      <w:bookmarkStart w:id="853" w:name="_Toc58594390"/>
      <w:bookmarkStart w:id="854" w:name="_Toc67685900"/>
      <w:bookmarkStart w:id="855" w:name="_Toc74993721"/>
      <w:bookmarkStart w:id="856" w:name="_Toc82716309"/>
      <w:bookmarkStart w:id="857" w:name="_Toc88818596"/>
      <w:bookmarkStart w:id="858" w:name="_Toc90650518"/>
      <w:bookmarkStart w:id="859" w:name="_Toc98506189"/>
      <w:bookmarkStart w:id="860" w:name="_Toc106639474"/>
      <w:bookmarkStart w:id="861" w:name="_Toc114778984"/>
      <w:bookmarkStart w:id="862" w:name="_Toc122096901"/>
      <w:bookmarkStart w:id="863" w:name="_Toc130844122"/>
      <w:bookmarkStart w:id="864" w:name="_Toc138411828"/>
      <w:bookmarkStart w:id="865" w:name="_Toc145956005"/>
      <w:bookmarkStart w:id="866" w:name="_Toc153887437"/>
      <w:r>
        <w:rPr>
          <w:rFonts w:hint="eastAsia"/>
          <w:lang w:eastAsia="zh-CN"/>
        </w:rPr>
        <w:t>6</w:t>
      </w:r>
      <w:r>
        <w:tab/>
      </w:r>
      <w:r>
        <w:rPr>
          <w:lang w:eastAsia="zh-CN"/>
        </w:rPr>
        <w:t>API Definitions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1B0BB3C" w14:textId="77777777" w:rsidR="00EB7848" w:rsidRDefault="00EB7848" w:rsidP="00B32564">
      <w:pPr>
        <w:pStyle w:val="Heading2"/>
        <w:rPr>
          <w:lang w:eastAsia="zh-CN"/>
        </w:rPr>
      </w:pPr>
      <w:bookmarkStart w:id="867" w:name="_Toc20150351"/>
      <w:bookmarkStart w:id="868" w:name="_Toc25168598"/>
      <w:bookmarkStart w:id="869" w:name="_Toc27593017"/>
      <w:bookmarkStart w:id="870" w:name="_Toc34147887"/>
      <w:bookmarkStart w:id="871" w:name="_Toc36463271"/>
      <w:bookmarkStart w:id="872" w:name="_Toc43215111"/>
      <w:bookmarkStart w:id="873" w:name="_Toc45032359"/>
      <w:bookmarkStart w:id="874" w:name="_Toc49849848"/>
      <w:bookmarkStart w:id="875" w:name="_Toc51873362"/>
      <w:bookmarkStart w:id="876" w:name="_Toc56517490"/>
      <w:bookmarkStart w:id="877" w:name="_Toc58594391"/>
      <w:bookmarkStart w:id="878" w:name="_Toc67685901"/>
      <w:bookmarkStart w:id="879" w:name="_Toc74993722"/>
      <w:bookmarkStart w:id="880" w:name="_Toc82716310"/>
      <w:bookmarkStart w:id="881" w:name="_Toc88818597"/>
      <w:bookmarkStart w:id="882" w:name="_Toc90650519"/>
      <w:bookmarkStart w:id="883" w:name="_Toc98506190"/>
      <w:bookmarkStart w:id="884" w:name="_Toc106639475"/>
      <w:bookmarkStart w:id="885" w:name="_Toc114778985"/>
      <w:bookmarkStart w:id="886" w:name="_Toc122096902"/>
      <w:bookmarkStart w:id="887" w:name="_Toc130844123"/>
      <w:bookmarkStart w:id="888" w:name="_Toc138411829"/>
      <w:bookmarkStart w:id="889" w:name="_Toc145956006"/>
      <w:bookmarkStart w:id="890" w:name="_Toc153887438"/>
      <w:r>
        <w:rPr>
          <w:rFonts w:hint="eastAsia"/>
          <w:lang w:eastAsia="zh-CN"/>
        </w:rPr>
        <w:t>6</w:t>
      </w:r>
      <w:r>
        <w:t>.1</w:t>
      </w:r>
      <w:r>
        <w:tab/>
        <w:t>Nlmf_Location Service API</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40BAE48" w14:textId="77777777" w:rsidR="00EB7848" w:rsidRDefault="00EB7848" w:rsidP="00B32564">
      <w:pPr>
        <w:pStyle w:val="Heading3"/>
      </w:pPr>
      <w:bookmarkStart w:id="891" w:name="_Toc20150352"/>
      <w:bookmarkStart w:id="892" w:name="_Toc25168599"/>
      <w:bookmarkStart w:id="893" w:name="_Toc27593018"/>
      <w:bookmarkStart w:id="894" w:name="_Toc34147888"/>
      <w:bookmarkStart w:id="895" w:name="_Toc36463272"/>
      <w:bookmarkStart w:id="896" w:name="_Toc43215112"/>
      <w:bookmarkStart w:id="897" w:name="_Toc45032360"/>
      <w:bookmarkStart w:id="898" w:name="_Toc49849849"/>
      <w:bookmarkStart w:id="899" w:name="_Toc51873363"/>
      <w:bookmarkStart w:id="900" w:name="_Toc56517491"/>
      <w:bookmarkStart w:id="901" w:name="_Toc58594392"/>
      <w:bookmarkStart w:id="902" w:name="_Toc67685902"/>
      <w:bookmarkStart w:id="903" w:name="_Toc74993723"/>
      <w:bookmarkStart w:id="904" w:name="_Toc82716311"/>
      <w:bookmarkStart w:id="905" w:name="_Toc88818598"/>
      <w:bookmarkStart w:id="906" w:name="_Toc90650520"/>
      <w:bookmarkStart w:id="907" w:name="_Toc98506191"/>
      <w:bookmarkStart w:id="908" w:name="_Toc106639476"/>
      <w:bookmarkStart w:id="909" w:name="_Toc114778986"/>
      <w:bookmarkStart w:id="910" w:name="_Toc122096903"/>
      <w:bookmarkStart w:id="911" w:name="_Toc130844124"/>
      <w:bookmarkStart w:id="912" w:name="_Toc138411830"/>
      <w:bookmarkStart w:id="913" w:name="_Toc145956007"/>
      <w:bookmarkStart w:id="914" w:name="_Toc153887439"/>
      <w:r>
        <w:t>6.1.1</w:t>
      </w:r>
      <w:r>
        <w:tab/>
        <w:t>API URI</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915" w:name="_Toc20150353"/>
      <w:bookmarkStart w:id="916" w:name="_Toc25168600"/>
      <w:bookmarkStart w:id="917" w:name="_Toc27593019"/>
      <w:bookmarkStart w:id="918" w:name="_Toc34147889"/>
      <w:bookmarkStart w:id="919" w:name="_Toc36463273"/>
      <w:bookmarkStart w:id="920" w:name="_Toc43215113"/>
      <w:bookmarkStart w:id="921" w:name="_Toc45032361"/>
      <w:bookmarkStart w:id="922" w:name="_Toc49849850"/>
      <w:bookmarkStart w:id="923" w:name="_Toc51873364"/>
      <w:bookmarkStart w:id="924" w:name="_Toc56517492"/>
      <w:bookmarkStart w:id="925" w:name="_Toc58594393"/>
      <w:bookmarkStart w:id="926" w:name="_Toc67685903"/>
      <w:bookmarkStart w:id="927" w:name="_Toc74993724"/>
      <w:bookmarkStart w:id="928" w:name="_Toc82716312"/>
      <w:bookmarkStart w:id="929" w:name="_Toc88818599"/>
      <w:bookmarkStart w:id="930" w:name="_Toc90650521"/>
      <w:bookmarkStart w:id="931" w:name="_Toc98506192"/>
      <w:bookmarkStart w:id="932" w:name="_Toc106639477"/>
      <w:bookmarkStart w:id="933" w:name="_Toc114778987"/>
      <w:bookmarkStart w:id="934" w:name="_Toc122096904"/>
      <w:bookmarkStart w:id="935" w:name="_Toc130844125"/>
      <w:bookmarkStart w:id="936" w:name="_Toc138411831"/>
      <w:bookmarkStart w:id="937" w:name="_Toc145956008"/>
      <w:bookmarkStart w:id="938" w:name="_Toc153887440"/>
      <w:r>
        <w:t>6.1.2</w:t>
      </w:r>
      <w:r>
        <w:tab/>
        <w:t>Usage of HTTP</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9D55479" w14:textId="77777777" w:rsidR="00EB7848" w:rsidRPr="000C5200" w:rsidRDefault="00EB7848" w:rsidP="00B32564">
      <w:pPr>
        <w:pStyle w:val="Heading4"/>
      </w:pPr>
      <w:bookmarkStart w:id="939" w:name="_Toc20150354"/>
      <w:bookmarkStart w:id="940" w:name="_Toc25168601"/>
      <w:bookmarkStart w:id="941" w:name="_Toc27593020"/>
      <w:bookmarkStart w:id="942" w:name="_Toc34147890"/>
      <w:bookmarkStart w:id="943" w:name="_Toc36463274"/>
      <w:bookmarkStart w:id="944" w:name="_Toc43215114"/>
      <w:bookmarkStart w:id="945" w:name="_Toc45032362"/>
      <w:bookmarkStart w:id="946" w:name="_Toc49849851"/>
      <w:bookmarkStart w:id="947" w:name="_Toc51873365"/>
      <w:bookmarkStart w:id="948" w:name="_Toc56517493"/>
      <w:bookmarkStart w:id="949" w:name="_Toc58594394"/>
      <w:bookmarkStart w:id="950" w:name="_Toc67685904"/>
      <w:bookmarkStart w:id="951" w:name="_Toc74993725"/>
      <w:bookmarkStart w:id="952" w:name="_Toc82716313"/>
      <w:bookmarkStart w:id="953" w:name="_Toc88818600"/>
      <w:bookmarkStart w:id="954" w:name="_Toc90650522"/>
      <w:bookmarkStart w:id="955" w:name="_Toc98506193"/>
      <w:bookmarkStart w:id="956" w:name="_Toc106639478"/>
      <w:bookmarkStart w:id="957" w:name="_Toc114778988"/>
      <w:bookmarkStart w:id="958" w:name="_Toc122096905"/>
      <w:bookmarkStart w:id="959" w:name="_Toc130844126"/>
      <w:bookmarkStart w:id="960" w:name="_Toc138411832"/>
      <w:bookmarkStart w:id="961" w:name="_Toc145956009"/>
      <w:bookmarkStart w:id="962" w:name="_Toc153887441"/>
      <w:r>
        <w:t>6.1.2.1</w:t>
      </w:r>
      <w: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8166174" w14:textId="1ABE23F7" w:rsidR="00EB7848" w:rsidRDefault="00EB7848" w:rsidP="00EB7848">
      <w:r>
        <w:t>HTTP/2, as defined in IETF RFC </w:t>
      </w:r>
      <w:r w:rsidR="008A0DFC">
        <w:t>9113</w:t>
      </w:r>
      <w:r>
        <w:t>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963" w:name="_Toc20150355"/>
      <w:bookmarkStart w:id="964" w:name="_Toc25168602"/>
      <w:bookmarkStart w:id="965" w:name="_Toc27593021"/>
      <w:bookmarkStart w:id="966" w:name="_Toc34147891"/>
      <w:bookmarkStart w:id="967" w:name="_Toc36463275"/>
      <w:bookmarkStart w:id="968" w:name="_Toc43215115"/>
      <w:bookmarkStart w:id="969" w:name="_Toc45032363"/>
      <w:bookmarkStart w:id="970" w:name="_Toc49849852"/>
      <w:bookmarkStart w:id="971" w:name="_Toc51873366"/>
      <w:bookmarkStart w:id="972" w:name="_Toc56517494"/>
      <w:bookmarkStart w:id="973" w:name="_Toc58594395"/>
      <w:bookmarkStart w:id="974" w:name="_Toc67685905"/>
      <w:bookmarkStart w:id="975" w:name="_Toc74993726"/>
      <w:bookmarkStart w:id="976" w:name="_Toc82716314"/>
      <w:bookmarkStart w:id="977" w:name="_Toc88818601"/>
      <w:bookmarkStart w:id="978" w:name="_Toc90650523"/>
      <w:bookmarkStart w:id="979" w:name="_Toc98506194"/>
      <w:bookmarkStart w:id="980" w:name="_Toc106639479"/>
      <w:bookmarkStart w:id="981" w:name="_Toc114778989"/>
      <w:bookmarkStart w:id="982" w:name="_Toc122096906"/>
      <w:bookmarkStart w:id="983" w:name="_Toc130844127"/>
      <w:bookmarkStart w:id="984" w:name="_Toc138411833"/>
      <w:bookmarkStart w:id="985" w:name="_Toc145956010"/>
      <w:bookmarkStart w:id="986" w:name="_Toc153887442"/>
      <w:r>
        <w:t>6.1.2.2</w:t>
      </w:r>
      <w:r>
        <w:tab/>
        <w:t>HTTP Standard Headers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6B28FFCD" w14:textId="77777777" w:rsidR="00EB7848" w:rsidRDefault="00EB7848" w:rsidP="00B32564">
      <w:pPr>
        <w:pStyle w:val="Heading5"/>
        <w:rPr>
          <w:lang w:eastAsia="zh-CN"/>
        </w:rPr>
      </w:pPr>
      <w:bookmarkStart w:id="987" w:name="_Toc20150356"/>
      <w:bookmarkStart w:id="988" w:name="_Toc25168603"/>
      <w:bookmarkStart w:id="989" w:name="_Toc27593022"/>
      <w:bookmarkStart w:id="990" w:name="_Toc34147892"/>
      <w:bookmarkStart w:id="991" w:name="_Toc36463276"/>
      <w:bookmarkStart w:id="992" w:name="_Toc43215116"/>
      <w:bookmarkStart w:id="993" w:name="_Toc45032364"/>
      <w:bookmarkStart w:id="994" w:name="_Toc49849853"/>
      <w:bookmarkStart w:id="995" w:name="_Toc51873367"/>
      <w:bookmarkStart w:id="996" w:name="_Toc56517495"/>
      <w:bookmarkStart w:id="997" w:name="_Toc58594396"/>
      <w:bookmarkStart w:id="998" w:name="_Toc67685906"/>
      <w:bookmarkStart w:id="999" w:name="_Toc74993727"/>
      <w:bookmarkStart w:id="1000" w:name="_Toc82716315"/>
      <w:bookmarkStart w:id="1001" w:name="_Toc88818602"/>
      <w:bookmarkStart w:id="1002" w:name="_Toc90650524"/>
      <w:bookmarkStart w:id="1003" w:name="_Toc98506195"/>
      <w:bookmarkStart w:id="1004" w:name="_Toc106639480"/>
      <w:bookmarkStart w:id="1005" w:name="_Toc114778990"/>
      <w:bookmarkStart w:id="1006" w:name="_Toc122096907"/>
      <w:bookmarkStart w:id="1007" w:name="_Toc130844128"/>
      <w:bookmarkStart w:id="1008" w:name="_Toc138411834"/>
      <w:bookmarkStart w:id="1009" w:name="_Toc145956011"/>
      <w:bookmarkStart w:id="1010" w:name="_Toc153887443"/>
      <w:r>
        <w:t>6.1.2.2.1</w:t>
      </w:r>
      <w:r>
        <w:rPr>
          <w:rFonts w:hint="eastAsia"/>
          <w:lang w:eastAsia="zh-CN"/>
        </w:rPr>
        <w:tab/>
      </w:r>
      <w:r>
        <w:rPr>
          <w:lang w:eastAsia="zh-CN"/>
        </w:rPr>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EA3BC2" w14:textId="77777777" w:rsidR="00EB7848" w:rsidRDefault="00EB7848" w:rsidP="00B32564">
      <w:pPr>
        <w:pStyle w:val="Heading5"/>
      </w:pPr>
      <w:bookmarkStart w:id="1011" w:name="_Toc20150357"/>
      <w:bookmarkStart w:id="1012" w:name="_Toc25168604"/>
      <w:bookmarkStart w:id="1013" w:name="_Toc27593023"/>
      <w:bookmarkStart w:id="1014" w:name="_Toc34147893"/>
      <w:bookmarkStart w:id="1015" w:name="_Toc36463277"/>
      <w:bookmarkStart w:id="1016" w:name="_Toc43215117"/>
      <w:bookmarkStart w:id="1017" w:name="_Toc45032365"/>
      <w:bookmarkStart w:id="1018" w:name="_Toc49849854"/>
      <w:bookmarkStart w:id="1019" w:name="_Toc51873368"/>
      <w:bookmarkStart w:id="1020" w:name="_Toc56517496"/>
      <w:bookmarkStart w:id="1021" w:name="_Toc58594397"/>
      <w:bookmarkStart w:id="1022" w:name="_Toc67685907"/>
      <w:bookmarkStart w:id="1023" w:name="_Toc74993728"/>
      <w:bookmarkStart w:id="1024" w:name="_Toc82716316"/>
      <w:bookmarkStart w:id="1025" w:name="_Toc88818603"/>
      <w:bookmarkStart w:id="1026" w:name="_Toc90650525"/>
      <w:bookmarkStart w:id="1027" w:name="_Toc98506196"/>
      <w:bookmarkStart w:id="1028" w:name="_Toc106639481"/>
      <w:bookmarkStart w:id="1029" w:name="_Toc114778991"/>
      <w:bookmarkStart w:id="1030" w:name="_Toc122096908"/>
      <w:bookmarkStart w:id="1031" w:name="_Toc130844129"/>
      <w:bookmarkStart w:id="1032" w:name="_Toc138411835"/>
      <w:bookmarkStart w:id="1033" w:name="_Toc145956012"/>
      <w:bookmarkStart w:id="1034" w:name="_Toc153887444"/>
      <w:r>
        <w:t>6.1.2.2.2</w:t>
      </w:r>
      <w:r>
        <w:tab/>
        <w:t>Content type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035" w:name="_Toc20150358"/>
      <w:bookmarkStart w:id="1036" w:name="_Toc25168605"/>
      <w:bookmarkStart w:id="1037" w:name="_Toc27593024"/>
      <w:bookmarkStart w:id="1038" w:name="_Toc34147894"/>
      <w:bookmarkStart w:id="1039" w:name="_Toc36463278"/>
      <w:bookmarkStart w:id="1040" w:name="_Toc43215118"/>
      <w:bookmarkStart w:id="1041" w:name="_Toc45032366"/>
      <w:bookmarkStart w:id="1042" w:name="_Toc49849855"/>
      <w:bookmarkStart w:id="1043" w:name="_Toc51873369"/>
      <w:bookmarkStart w:id="1044" w:name="_Toc56517497"/>
      <w:bookmarkStart w:id="1045" w:name="_Toc58594398"/>
      <w:bookmarkStart w:id="1046" w:name="_Toc67685908"/>
      <w:bookmarkStart w:id="1047" w:name="_Toc74993729"/>
      <w:bookmarkStart w:id="1048" w:name="_Toc82716317"/>
      <w:bookmarkStart w:id="1049" w:name="_Toc88818604"/>
      <w:bookmarkStart w:id="1050" w:name="_Toc90650526"/>
      <w:bookmarkStart w:id="1051" w:name="_Toc98506197"/>
      <w:bookmarkStart w:id="1052" w:name="_Toc106639482"/>
      <w:bookmarkStart w:id="1053" w:name="_Toc114778992"/>
      <w:bookmarkStart w:id="1054" w:name="_Toc122096909"/>
      <w:bookmarkStart w:id="1055" w:name="_Toc130844130"/>
      <w:bookmarkStart w:id="1056" w:name="_Toc138411836"/>
      <w:bookmarkStart w:id="1057" w:name="_Toc145956013"/>
      <w:bookmarkStart w:id="1058" w:name="_Toc153887445"/>
      <w:r>
        <w:t>6.1.2.3</w:t>
      </w:r>
      <w:r>
        <w:tab/>
        <w:t>HTTP custom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2A111F6" w14:textId="77777777" w:rsidR="00EB7848" w:rsidRDefault="00EB7848" w:rsidP="00B32564">
      <w:pPr>
        <w:pStyle w:val="Heading5"/>
        <w:rPr>
          <w:lang w:eastAsia="zh-CN"/>
        </w:rPr>
      </w:pPr>
      <w:bookmarkStart w:id="1059" w:name="_Toc20150359"/>
      <w:bookmarkStart w:id="1060" w:name="_Toc25168606"/>
      <w:bookmarkStart w:id="1061" w:name="_Toc27593025"/>
      <w:bookmarkStart w:id="1062" w:name="_Toc34147895"/>
      <w:bookmarkStart w:id="1063" w:name="_Toc36463279"/>
      <w:bookmarkStart w:id="1064" w:name="_Toc43215119"/>
      <w:bookmarkStart w:id="1065" w:name="_Toc45032367"/>
      <w:bookmarkStart w:id="1066" w:name="_Toc49849856"/>
      <w:bookmarkStart w:id="1067" w:name="_Toc51873370"/>
      <w:bookmarkStart w:id="1068" w:name="_Toc56517498"/>
      <w:bookmarkStart w:id="1069" w:name="_Toc58594399"/>
      <w:bookmarkStart w:id="1070" w:name="_Toc67685909"/>
      <w:bookmarkStart w:id="1071" w:name="_Toc74993730"/>
      <w:bookmarkStart w:id="1072" w:name="_Toc82716318"/>
      <w:bookmarkStart w:id="1073" w:name="_Toc88818605"/>
      <w:bookmarkStart w:id="1074" w:name="_Toc90650527"/>
      <w:bookmarkStart w:id="1075" w:name="_Toc98506198"/>
      <w:bookmarkStart w:id="1076" w:name="_Toc106639483"/>
      <w:bookmarkStart w:id="1077" w:name="_Toc114778993"/>
      <w:bookmarkStart w:id="1078" w:name="_Toc122096910"/>
      <w:bookmarkStart w:id="1079" w:name="_Toc130844131"/>
      <w:bookmarkStart w:id="1080" w:name="_Toc138411837"/>
      <w:bookmarkStart w:id="1081" w:name="_Toc145956014"/>
      <w:bookmarkStart w:id="1082" w:name="_Toc153887446"/>
      <w:r>
        <w:t>6.1.2.3.1</w:t>
      </w:r>
      <w:r>
        <w:rPr>
          <w:rFonts w:hint="eastAsia"/>
          <w:lang w:eastAsia="zh-CN"/>
        </w:rPr>
        <w:tab/>
      </w:r>
      <w:r>
        <w:rPr>
          <w:lang w:eastAsia="zh-CN"/>
        </w:rPr>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083" w:name="_Toc25156267"/>
      <w:bookmarkStart w:id="1084" w:name="_Toc27591097"/>
      <w:bookmarkStart w:id="1085" w:name="_Toc34147896"/>
      <w:bookmarkStart w:id="1086" w:name="_Toc36463280"/>
      <w:bookmarkStart w:id="1087" w:name="_Toc43215120"/>
      <w:bookmarkStart w:id="1088" w:name="_Toc45032368"/>
      <w:bookmarkStart w:id="1089" w:name="_Toc49849857"/>
      <w:bookmarkStart w:id="1090" w:name="_Toc51873371"/>
      <w:bookmarkStart w:id="1091" w:name="_Toc56517499"/>
      <w:bookmarkStart w:id="1092" w:name="_Toc58594400"/>
      <w:bookmarkStart w:id="1093" w:name="_Toc67685910"/>
      <w:bookmarkStart w:id="1094" w:name="_Toc74993731"/>
      <w:bookmarkStart w:id="1095" w:name="_Toc82716319"/>
      <w:bookmarkStart w:id="1096" w:name="_Toc88818606"/>
      <w:bookmarkStart w:id="1097" w:name="_Toc90650528"/>
      <w:bookmarkStart w:id="1098" w:name="_Toc98506199"/>
      <w:bookmarkStart w:id="1099" w:name="_Toc106639484"/>
      <w:bookmarkStart w:id="1100" w:name="_Toc114778994"/>
      <w:bookmarkStart w:id="1101" w:name="_Toc122096911"/>
      <w:bookmarkStart w:id="1102" w:name="_Toc130844132"/>
      <w:bookmarkStart w:id="1103" w:name="_Toc138411838"/>
      <w:bookmarkStart w:id="1104" w:name="_Toc145956015"/>
      <w:bookmarkStart w:id="1105" w:name="_Toc20150360"/>
      <w:bookmarkStart w:id="1106" w:name="_Toc25168607"/>
      <w:bookmarkStart w:id="1107" w:name="_Toc27593026"/>
      <w:bookmarkStart w:id="1108" w:name="_Toc153887447"/>
      <w:r w:rsidRPr="003B2883">
        <w:t>6.1.2.</w:t>
      </w:r>
      <w:r>
        <w:t>4</w:t>
      </w:r>
      <w:r w:rsidRPr="003B2883">
        <w:tab/>
        <w:t>HTTP multipart messages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8"/>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109" w:name="_Toc34147897"/>
      <w:bookmarkStart w:id="1110" w:name="_Toc36463281"/>
      <w:bookmarkStart w:id="1111" w:name="_Toc43215121"/>
      <w:bookmarkStart w:id="1112" w:name="_Toc45032369"/>
      <w:bookmarkStart w:id="1113" w:name="_Toc49849858"/>
      <w:bookmarkStart w:id="1114" w:name="_Toc51873372"/>
      <w:bookmarkStart w:id="1115" w:name="_Toc56517500"/>
      <w:bookmarkStart w:id="1116" w:name="_Toc58594401"/>
      <w:bookmarkStart w:id="1117" w:name="_Toc67685911"/>
      <w:bookmarkStart w:id="1118" w:name="_Toc74993732"/>
      <w:bookmarkStart w:id="1119" w:name="_Toc82716320"/>
      <w:bookmarkStart w:id="1120" w:name="_Toc88818607"/>
      <w:bookmarkStart w:id="1121" w:name="_Toc90650529"/>
      <w:bookmarkStart w:id="1122" w:name="_Toc98506200"/>
      <w:bookmarkStart w:id="1123" w:name="_Toc106639485"/>
      <w:bookmarkStart w:id="1124" w:name="_Toc114778995"/>
      <w:bookmarkStart w:id="1125" w:name="_Toc122096912"/>
      <w:bookmarkStart w:id="1126" w:name="_Toc130844133"/>
      <w:bookmarkStart w:id="1127" w:name="_Toc138411839"/>
      <w:bookmarkStart w:id="1128" w:name="_Toc145956016"/>
      <w:bookmarkStart w:id="1129" w:name="_Toc153887448"/>
      <w:r>
        <w:t>6.1.3</w:t>
      </w:r>
      <w:r>
        <w:tab/>
        <w:t>Resources</w:t>
      </w:r>
      <w:bookmarkEnd w:id="1105"/>
      <w:bookmarkEnd w:id="1106"/>
      <w:bookmarkEnd w:id="1107"/>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30D02FF" w14:textId="77777777" w:rsidR="00EB7848" w:rsidRPr="000A7435" w:rsidRDefault="00EB7848" w:rsidP="00B32564">
      <w:pPr>
        <w:pStyle w:val="Heading4"/>
      </w:pPr>
      <w:bookmarkStart w:id="1130" w:name="_Toc20150361"/>
      <w:bookmarkStart w:id="1131" w:name="_Toc25168608"/>
      <w:bookmarkStart w:id="1132" w:name="_Toc27593027"/>
      <w:bookmarkStart w:id="1133" w:name="_Toc34147898"/>
      <w:bookmarkStart w:id="1134" w:name="_Toc36463282"/>
      <w:bookmarkStart w:id="1135" w:name="_Toc43215122"/>
      <w:bookmarkStart w:id="1136" w:name="_Toc45032370"/>
      <w:bookmarkStart w:id="1137" w:name="_Toc49849859"/>
      <w:bookmarkStart w:id="1138" w:name="_Toc51873373"/>
      <w:bookmarkStart w:id="1139" w:name="_Toc56517501"/>
      <w:bookmarkStart w:id="1140" w:name="_Toc58594402"/>
      <w:bookmarkStart w:id="1141" w:name="_Toc67685912"/>
      <w:bookmarkStart w:id="1142" w:name="_Toc74993733"/>
      <w:bookmarkStart w:id="1143" w:name="_Toc82716321"/>
      <w:bookmarkStart w:id="1144" w:name="_Toc88818608"/>
      <w:bookmarkStart w:id="1145" w:name="_Toc90650530"/>
      <w:bookmarkStart w:id="1146" w:name="_Toc98506201"/>
      <w:bookmarkStart w:id="1147" w:name="_Toc106639486"/>
      <w:bookmarkStart w:id="1148" w:name="_Toc114778996"/>
      <w:bookmarkStart w:id="1149" w:name="_Toc122096913"/>
      <w:bookmarkStart w:id="1150" w:name="_Toc130844134"/>
      <w:bookmarkStart w:id="1151" w:name="_Toc138411840"/>
      <w:bookmarkStart w:id="1152" w:name="_Toc145956017"/>
      <w:bookmarkStart w:id="1153" w:name="_Toc153887449"/>
      <w:r>
        <w:t>6.1.3.1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5B0CA64D" w:rsidR="00EB7848" w:rsidRPr="00A258AF" w:rsidRDefault="002C2635" w:rsidP="00EB7848">
      <w:pPr>
        <w:pStyle w:val="TH"/>
        <w:rPr>
          <w:lang w:val="en-US"/>
        </w:rPr>
      </w:pPr>
      <w:r>
        <w:object w:dxaOrig="5775" w:dyaOrig="6000" w14:anchorId="3EE44DDA">
          <v:shape id="_x0000_i1039" type="#_x0000_t75" style="width:289.15pt;height:300.1pt" o:ole="">
            <v:imagedata r:id="rId39" o:title=""/>
          </v:shape>
          <o:OLEObject Type="Embed" ProgID="Visio.Drawing.15" ShapeID="_x0000_i1039" DrawAspect="Content" ObjectID="_1764500564" r:id="rId40"/>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154" w:name="_Toc20150362"/>
      <w:bookmarkStart w:id="1155" w:name="_Toc25168609"/>
      <w:bookmarkStart w:id="1156" w:name="_Toc27593028"/>
      <w:bookmarkStart w:id="1157" w:name="_Toc34147899"/>
      <w:bookmarkStart w:id="1158" w:name="_Toc36463283"/>
      <w:bookmarkStart w:id="1159" w:name="_Toc43215123"/>
      <w:bookmarkStart w:id="1160" w:name="_Toc45032371"/>
      <w:bookmarkStart w:id="1161" w:name="_Toc49849860"/>
      <w:bookmarkStart w:id="1162" w:name="_Toc51873374"/>
      <w:bookmarkStart w:id="1163" w:name="_Toc56517502"/>
      <w:bookmarkStart w:id="1164" w:name="_Toc58594403"/>
      <w:bookmarkStart w:id="1165" w:name="_Toc67685913"/>
      <w:bookmarkStart w:id="1166" w:name="_Toc74993734"/>
      <w:bookmarkStart w:id="1167" w:name="_Toc82716322"/>
      <w:bookmarkStart w:id="1168" w:name="_Toc88818609"/>
      <w:bookmarkStart w:id="1169" w:name="_Toc90650531"/>
      <w:bookmarkStart w:id="1170" w:name="_Toc98506202"/>
      <w:bookmarkStart w:id="1171" w:name="_Toc106639487"/>
      <w:bookmarkStart w:id="1172" w:name="_Toc114778997"/>
      <w:bookmarkStart w:id="1173" w:name="_Toc122096914"/>
      <w:bookmarkStart w:id="1174" w:name="_Toc130844135"/>
      <w:bookmarkStart w:id="1175" w:name="_Toc138411841"/>
      <w:bookmarkStart w:id="1176" w:name="_Toc145956018"/>
      <w:bookmarkStart w:id="1177" w:name="_Toc153887450"/>
      <w:r>
        <w:t>6.1.4</w:t>
      </w:r>
      <w:r>
        <w:tab/>
        <w:t>Custom Operations without associated resources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1F165ECE" w14:textId="77777777" w:rsidR="00EB7848" w:rsidRPr="000A7435" w:rsidRDefault="00EB7848" w:rsidP="00B32564">
      <w:pPr>
        <w:pStyle w:val="Heading4"/>
      </w:pPr>
      <w:bookmarkStart w:id="1178" w:name="_Toc20150363"/>
      <w:bookmarkStart w:id="1179" w:name="_Toc25168610"/>
      <w:bookmarkStart w:id="1180" w:name="_Toc27593029"/>
      <w:bookmarkStart w:id="1181" w:name="_Toc34147900"/>
      <w:bookmarkStart w:id="1182" w:name="_Toc36463284"/>
      <w:bookmarkStart w:id="1183" w:name="_Toc43215124"/>
      <w:bookmarkStart w:id="1184" w:name="_Toc45032372"/>
      <w:bookmarkStart w:id="1185" w:name="_Toc49849861"/>
      <w:bookmarkStart w:id="1186" w:name="_Toc51873375"/>
      <w:bookmarkStart w:id="1187" w:name="_Toc56517503"/>
      <w:bookmarkStart w:id="1188" w:name="_Toc58594404"/>
      <w:bookmarkStart w:id="1189" w:name="_Toc67685914"/>
      <w:bookmarkStart w:id="1190" w:name="_Toc74993735"/>
      <w:bookmarkStart w:id="1191" w:name="_Toc82716323"/>
      <w:bookmarkStart w:id="1192" w:name="_Toc88818610"/>
      <w:bookmarkStart w:id="1193" w:name="_Toc90650532"/>
      <w:bookmarkStart w:id="1194" w:name="_Toc98506203"/>
      <w:bookmarkStart w:id="1195" w:name="_Toc106639488"/>
      <w:bookmarkStart w:id="1196" w:name="_Toc114778998"/>
      <w:bookmarkStart w:id="1197" w:name="_Toc122096915"/>
      <w:bookmarkStart w:id="1198" w:name="_Toc130844136"/>
      <w:bookmarkStart w:id="1199" w:name="_Toc138411842"/>
      <w:bookmarkStart w:id="1200" w:name="_Toc145956019"/>
      <w:bookmarkStart w:id="1201" w:name="_Toc153887451"/>
      <w:r>
        <w:t>6.1.4.1</w:t>
      </w:r>
      <w:r>
        <w:tab/>
        <w:t>Overview</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73C6D368" w:rsidR="00F33A33" w:rsidRDefault="00F33A33" w:rsidP="00F33A33">
            <w:pPr>
              <w:pStyle w:val="TAL"/>
            </w:pPr>
            <w:r>
              <w:t>location-measure</w:t>
            </w:r>
          </w:p>
        </w:tc>
        <w:tc>
          <w:tcPr>
            <w:tcW w:w="1351" w:type="pct"/>
            <w:tcBorders>
              <w:top w:val="single" w:sz="4" w:space="0" w:color="auto"/>
              <w:left w:val="single" w:sz="4" w:space="0" w:color="auto"/>
              <w:bottom w:val="single" w:sz="4" w:space="0" w:color="auto"/>
              <w:right w:val="single" w:sz="4" w:space="0" w:color="auto"/>
            </w:tcBorders>
          </w:tcPr>
          <w:p w14:paraId="6800D0B5" w14:textId="2DA92169" w:rsidR="00F33A33" w:rsidRDefault="00F33A33" w:rsidP="00F33A33">
            <w:pPr>
              <w:pStyle w:val="TAL"/>
            </w:pPr>
            <w:r>
              <w:t>/location-measure</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444D2C" w:rsidRPr="00384E92" w14:paraId="6C3965CE" w14:textId="77777777" w:rsidTr="009F70FE">
        <w:trPr>
          <w:jc w:val="center"/>
        </w:trPr>
        <w:tc>
          <w:tcPr>
            <w:tcW w:w="1352" w:type="pct"/>
            <w:tcBorders>
              <w:top w:val="single" w:sz="4" w:space="0" w:color="auto"/>
              <w:left w:val="single" w:sz="4" w:space="0" w:color="auto"/>
              <w:bottom w:val="single" w:sz="4" w:space="0" w:color="auto"/>
              <w:right w:val="single" w:sz="4" w:space="0" w:color="auto"/>
            </w:tcBorders>
          </w:tcPr>
          <w:p w14:paraId="35540F4B" w14:textId="7E399F24" w:rsidR="00444D2C" w:rsidRDefault="00444D2C" w:rsidP="00444D2C">
            <w:pPr>
              <w:pStyle w:val="TAL"/>
            </w:pPr>
            <w:r>
              <w:rPr>
                <w:lang w:eastAsia="zh-CN"/>
              </w:rPr>
              <w:t>up-s</w:t>
            </w:r>
            <w:r>
              <w:t>ubscription</w:t>
            </w:r>
          </w:p>
        </w:tc>
        <w:tc>
          <w:tcPr>
            <w:tcW w:w="1351" w:type="pct"/>
            <w:tcBorders>
              <w:top w:val="single" w:sz="4" w:space="0" w:color="auto"/>
              <w:left w:val="single" w:sz="4" w:space="0" w:color="auto"/>
              <w:bottom w:val="single" w:sz="4" w:space="0" w:color="auto"/>
              <w:right w:val="single" w:sz="4" w:space="0" w:color="auto"/>
            </w:tcBorders>
          </w:tcPr>
          <w:p w14:paraId="74DB7567" w14:textId="039B152D" w:rsidR="00444D2C" w:rsidRDefault="00444D2C" w:rsidP="00444D2C">
            <w:pPr>
              <w:pStyle w:val="TAL"/>
            </w:pPr>
            <w:r>
              <w:t>/up-</w:t>
            </w:r>
            <w:r>
              <w:rPr>
                <w:lang w:eastAsia="zh-CN"/>
              </w:rPr>
              <w:t>subscription</w:t>
            </w:r>
          </w:p>
        </w:tc>
        <w:tc>
          <w:tcPr>
            <w:tcW w:w="703" w:type="pct"/>
            <w:tcBorders>
              <w:top w:val="single" w:sz="4" w:space="0" w:color="auto"/>
              <w:left w:val="single" w:sz="4" w:space="0" w:color="auto"/>
              <w:bottom w:val="single" w:sz="4" w:space="0" w:color="auto"/>
              <w:right w:val="single" w:sz="4" w:space="0" w:color="auto"/>
            </w:tcBorders>
          </w:tcPr>
          <w:p w14:paraId="2233E35C" w14:textId="6F8824CE" w:rsidR="00444D2C" w:rsidRDefault="00444D2C" w:rsidP="00444D2C">
            <w:pPr>
              <w:pStyle w:val="TAL"/>
            </w:pPr>
            <w:r>
              <w:rPr>
                <w:lang w:eastAsia="zh-CN"/>
              </w:rPr>
              <w:t>POST</w:t>
            </w:r>
          </w:p>
        </w:tc>
        <w:tc>
          <w:tcPr>
            <w:tcW w:w="1594" w:type="pct"/>
            <w:tcBorders>
              <w:top w:val="single" w:sz="4" w:space="0" w:color="auto"/>
              <w:left w:val="single" w:sz="4" w:space="0" w:color="auto"/>
              <w:bottom w:val="single" w:sz="4" w:space="0" w:color="auto"/>
              <w:right w:val="single" w:sz="4" w:space="0" w:color="auto"/>
            </w:tcBorders>
          </w:tcPr>
          <w:p w14:paraId="3BA60C7A" w14:textId="54F8DB49" w:rsidR="00444D2C" w:rsidRDefault="00444D2C" w:rsidP="00444D2C">
            <w:pPr>
              <w:pStyle w:val="TAL"/>
            </w:pPr>
            <w:r>
              <w:rPr>
                <w:lang w:eastAsia="zh-CN"/>
              </w:rPr>
              <w:t>UpSubscribe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1B2A23E7" w:rsidR="00CA0498" w:rsidRDefault="00CA0498" w:rsidP="00CA0498">
            <w:pPr>
              <w:pStyle w:val="TAL"/>
              <w:rPr>
                <w:lang w:eastAsia="zh-CN"/>
              </w:rPr>
            </w:pPr>
            <w:r>
              <w:rPr>
                <w:lang w:eastAsia="zh-CN"/>
              </w:rPr>
              <w:t>up-configure</w:t>
            </w:r>
          </w:p>
        </w:tc>
        <w:tc>
          <w:tcPr>
            <w:tcW w:w="1351" w:type="pct"/>
            <w:tcBorders>
              <w:top w:val="single" w:sz="4" w:space="0" w:color="auto"/>
              <w:left w:val="single" w:sz="4" w:space="0" w:color="auto"/>
              <w:right w:val="single" w:sz="4" w:space="0" w:color="auto"/>
            </w:tcBorders>
          </w:tcPr>
          <w:p w14:paraId="1B0F6750" w14:textId="3AB01129" w:rsidR="00CA0498" w:rsidRDefault="00CA0498" w:rsidP="00CA0498">
            <w:pPr>
              <w:pStyle w:val="TAL"/>
            </w:pPr>
            <w:r>
              <w:t>/up-</w:t>
            </w:r>
            <w:r>
              <w:rPr>
                <w:lang w:eastAsia="zh-CN"/>
              </w:rPr>
              <w:t>configure</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Pr="00384E92" w:rsidRDefault="00EB7848" w:rsidP="00EB7848"/>
    <w:p w14:paraId="1D7B1D38" w14:textId="77777777" w:rsidR="00EB7848" w:rsidRDefault="00EB7848" w:rsidP="00B32564">
      <w:pPr>
        <w:pStyle w:val="Heading4"/>
      </w:pPr>
      <w:bookmarkStart w:id="1202" w:name="_Toc20150364"/>
      <w:bookmarkStart w:id="1203" w:name="_Toc25168611"/>
      <w:bookmarkStart w:id="1204" w:name="_Toc27593030"/>
      <w:bookmarkStart w:id="1205" w:name="_Toc34147901"/>
      <w:bookmarkStart w:id="1206" w:name="_Toc36463285"/>
      <w:bookmarkStart w:id="1207" w:name="_Toc43215125"/>
      <w:bookmarkStart w:id="1208" w:name="_Toc45032373"/>
      <w:bookmarkStart w:id="1209" w:name="_Toc49849862"/>
      <w:bookmarkStart w:id="1210" w:name="_Toc51873376"/>
      <w:bookmarkStart w:id="1211" w:name="_Toc56517504"/>
      <w:bookmarkStart w:id="1212" w:name="_Toc58594405"/>
      <w:bookmarkStart w:id="1213" w:name="_Toc67685915"/>
      <w:bookmarkStart w:id="1214" w:name="_Toc74993736"/>
      <w:bookmarkStart w:id="1215" w:name="_Toc82716324"/>
      <w:bookmarkStart w:id="1216" w:name="_Toc88818611"/>
      <w:bookmarkStart w:id="1217" w:name="_Toc90650533"/>
      <w:bookmarkStart w:id="1218" w:name="_Toc98506204"/>
      <w:bookmarkStart w:id="1219" w:name="_Toc106639489"/>
      <w:bookmarkStart w:id="1220" w:name="_Toc114778999"/>
      <w:bookmarkStart w:id="1221" w:name="_Toc122096916"/>
      <w:bookmarkStart w:id="1222" w:name="_Toc130844137"/>
      <w:bookmarkStart w:id="1223" w:name="_Toc138411843"/>
      <w:bookmarkStart w:id="1224" w:name="_Toc145956020"/>
      <w:bookmarkStart w:id="1225" w:name="_Toc153887452"/>
      <w:r>
        <w:t>6.1.4.2</w:t>
      </w:r>
      <w:r>
        <w:tab/>
        <w:t>Operation: determine-location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71CAEC2" w14:textId="77777777" w:rsidR="00EB7848" w:rsidRDefault="00EB7848" w:rsidP="00B32564">
      <w:pPr>
        <w:pStyle w:val="Heading5"/>
      </w:pPr>
      <w:bookmarkStart w:id="1226" w:name="_Toc20150365"/>
      <w:bookmarkStart w:id="1227" w:name="_Toc25168612"/>
      <w:bookmarkStart w:id="1228" w:name="_Toc27593031"/>
      <w:bookmarkStart w:id="1229" w:name="_Toc34147902"/>
      <w:bookmarkStart w:id="1230" w:name="_Toc36463286"/>
      <w:bookmarkStart w:id="1231" w:name="_Toc43215126"/>
      <w:bookmarkStart w:id="1232" w:name="_Toc45032374"/>
      <w:bookmarkStart w:id="1233" w:name="_Toc49849863"/>
      <w:bookmarkStart w:id="1234" w:name="_Toc51873377"/>
      <w:bookmarkStart w:id="1235" w:name="_Toc56517505"/>
      <w:bookmarkStart w:id="1236" w:name="_Toc58594406"/>
      <w:bookmarkStart w:id="1237" w:name="_Toc67685916"/>
      <w:bookmarkStart w:id="1238" w:name="_Toc74993737"/>
      <w:bookmarkStart w:id="1239" w:name="_Toc82716325"/>
      <w:bookmarkStart w:id="1240" w:name="_Toc88818612"/>
      <w:bookmarkStart w:id="1241" w:name="_Toc90650534"/>
      <w:bookmarkStart w:id="1242" w:name="_Toc98506205"/>
      <w:bookmarkStart w:id="1243" w:name="_Toc106639490"/>
      <w:bookmarkStart w:id="1244" w:name="_Toc114779000"/>
      <w:bookmarkStart w:id="1245" w:name="_Toc122096917"/>
      <w:bookmarkStart w:id="1246" w:name="_Toc130844138"/>
      <w:bookmarkStart w:id="1247" w:name="_Toc138411844"/>
      <w:bookmarkStart w:id="1248" w:name="_Toc145956021"/>
      <w:bookmarkStart w:id="1249" w:name="_Toc153887453"/>
      <w:r>
        <w:t>6.1.4.2.1</w:t>
      </w:r>
      <w:r>
        <w:tab/>
        <w:t>Description</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250" w:name="_Toc20150366"/>
      <w:bookmarkStart w:id="1251" w:name="_Toc25168613"/>
      <w:bookmarkStart w:id="1252" w:name="_Toc27593032"/>
      <w:bookmarkStart w:id="1253" w:name="_Toc34147903"/>
      <w:bookmarkStart w:id="1254" w:name="_Toc36463287"/>
      <w:bookmarkStart w:id="1255" w:name="_Toc43215127"/>
      <w:bookmarkStart w:id="1256" w:name="_Toc45032375"/>
      <w:bookmarkStart w:id="1257" w:name="_Toc49849864"/>
      <w:bookmarkStart w:id="1258" w:name="_Toc51873378"/>
      <w:bookmarkStart w:id="1259" w:name="_Toc56517506"/>
      <w:bookmarkStart w:id="1260" w:name="_Toc58594407"/>
      <w:bookmarkStart w:id="1261" w:name="_Toc67685917"/>
      <w:bookmarkStart w:id="1262" w:name="_Toc74993738"/>
      <w:bookmarkStart w:id="1263" w:name="_Toc82716326"/>
      <w:bookmarkStart w:id="1264" w:name="_Toc88818613"/>
      <w:bookmarkStart w:id="1265" w:name="_Toc90650535"/>
      <w:bookmarkStart w:id="1266" w:name="_Toc98506206"/>
      <w:bookmarkStart w:id="1267" w:name="_Toc106639491"/>
      <w:bookmarkStart w:id="1268" w:name="_Toc114779001"/>
      <w:bookmarkStart w:id="1269" w:name="_Toc122096918"/>
      <w:bookmarkStart w:id="1270" w:name="_Toc130844139"/>
      <w:bookmarkStart w:id="1271" w:name="_Toc138411845"/>
      <w:bookmarkStart w:id="1272" w:name="_Toc145956022"/>
      <w:bookmarkStart w:id="1273" w:name="_Toc153887454"/>
      <w:r>
        <w:t>6.1.4.2.2</w:t>
      </w:r>
      <w:r>
        <w:tab/>
        <w:t>Operation Definition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274"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274"/>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275"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275"/>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276" w:name="_PERM_MCCTEMPBM_CRPT90020009___2"/>
            <w:r w:rsidRPr="00AA6A4C">
              <w:t>-</w:t>
            </w:r>
            <w:r w:rsidRPr="00AA6A4C">
              <w:tab/>
            </w:r>
            <w:r w:rsidRPr="000B71E4">
              <w:t>POSITIONING_FAILED</w:t>
            </w:r>
          </w:p>
          <w:bookmarkEnd w:id="1276"/>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277" w:name="_PERM_MCCTEMPBM_CRPT90020010___2"/>
            <w:r>
              <w:t>-</w:t>
            </w:r>
            <w:r>
              <w:tab/>
            </w:r>
            <w:r w:rsidRPr="0032412C">
              <w:t>UNREACHABLE_USER</w:t>
            </w:r>
          </w:p>
          <w:bookmarkEnd w:id="1277"/>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77777777" w:rsidR="0029481B" w:rsidRDefault="0029481B" w:rsidP="0029481B">
            <w:pPr>
              <w:pStyle w:val="TAN"/>
              <w:rPr>
                <w:rFonts w:eastAsia="SimSun"/>
              </w:rPr>
            </w:pPr>
            <w:r w:rsidRPr="00056F0B">
              <w:rPr>
                <w:rFonts w:eastAsia="SimSun"/>
              </w:rPr>
              <w:t>NOTE</w:t>
            </w:r>
            <w:r w:rsidR="00E62D5A">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1EF22503" w14:textId="0C0B0986" w:rsidR="00E62D5A" w:rsidRDefault="00E62D5A"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278" w:name="_Toc20150367"/>
      <w:bookmarkStart w:id="1279" w:name="_Toc25168614"/>
      <w:bookmarkStart w:id="1280" w:name="_Toc27593033"/>
      <w:bookmarkStart w:id="1281" w:name="_Toc34147904"/>
      <w:bookmarkStart w:id="1282" w:name="_Toc36463288"/>
      <w:bookmarkStart w:id="1283" w:name="_Toc43215128"/>
      <w:bookmarkStart w:id="1284" w:name="_Toc45032376"/>
      <w:bookmarkStart w:id="1285" w:name="_Toc49849865"/>
      <w:bookmarkStart w:id="1286" w:name="_Toc51873379"/>
      <w:bookmarkStart w:id="1287" w:name="_Toc56517507"/>
      <w:bookmarkStart w:id="1288" w:name="_Toc58594408"/>
      <w:bookmarkStart w:id="1289" w:name="_Toc67685918"/>
      <w:bookmarkStart w:id="1290" w:name="_Toc74993739"/>
      <w:bookmarkStart w:id="1291" w:name="_Toc82716327"/>
      <w:bookmarkStart w:id="1292" w:name="_Toc88818614"/>
      <w:bookmarkStart w:id="1293" w:name="_Toc90650536"/>
      <w:bookmarkStart w:id="1294" w:name="_Toc98506207"/>
      <w:bookmarkStart w:id="1295" w:name="_Toc106639492"/>
      <w:bookmarkStart w:id="1296" w:name="_Toc114779002"/>
      <w:bookmarkStart w:id="1297" w:name="_Toc122096919"/>
      <w:bookmarkStart w:id="1298" w:name="_Toc130844140"/>
      <w:bookmarkStart w:id="1299" w:name="_Toc138411846"/>
      <w:bookmarkStart w:id="1300" w:name="_Toc145956023"/>
      <w:bookmarkStart w:id="1301" w:name="_Toc153887455"/>
      <w:r>
        <w:t>6.1.4.3</w:t>
      </w:r>
      <w:r>
        <w:tab/>
        <w:t>Operation: cancel-location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AEB620B" w14:textId="77777777" w:rsidR="00EB7848" w:rsidRDefault="00EB7848" w:rsidP="00B32564">
      <w:pPr>
        <w:pStyle w:val="Heading5"/>
      </w:pPr>
      <w:bookmarkStart w:id="1302" w:name="_Toc20150368"/>
      <w:bookmarkStart w:id="1303" w:name="_Toc25168615"/>
      <w:bookmarkStart w:id="1304" w:name="_Toc27593034"/>
      <w:bookmarkStart w:id="1305" w:name="_Toc34147905"/>
      <w:bookmarkStart w:id="1306" w:name="_Toc36463289"/>
      <w:bookmarkStart w:id="1307" w:name="_Toc43215129"/>
      <w:bookmarkStart w:id="1308" w:name="_Toc45032377"/>
      <w:bookmarkStart w:id="1309" w:name="_Toc49849866"/>
      <w:bookmarkStart w:id="1310" w:name="_Toc51873380"/>
      <w:bookmarkStart w:id="1311" w:name="_Toc56517508"/>
      <w:bookmarkStart w:id="1312" w:name="_Toc58594409"/>
      <w:bookmarkStart w:id="1313" w:name="_Toc67685919"/>
      <w:bookmarkStart w:id="1314" w:name="_Toc74993740"/>
      <w:bookmarkStart w:id="1315" w:name="_Toc82716328"/>
      <w:bookmarkStart w:id="1316" w:name="_Toc88818615"/>
      <w:bookmarkStart w:id="1317" w:name="_Toc90650537"/>
      <w:bookmarkStart w:id="1318" w:name="_Toc98506208"/>
      <w:bookmarkStart w:id="1319" w:name="_Toc106639493"/>
      <w:bookmarkStart w:id="1320" w:name="_Toc114779003"/>
      <w:bookmarkStart w:id="1321" w:name="_Toc122096920"/>
      <w:bookmarkStart w:id="1322" w:name="_Toc130844141"/>
      <w:bookmarkStart w:id="1323" w:name="_Toc138411847"/>
      <w:bookmarkStart w:id="1324" w:name="_Toc145956024"/>
      <w:bookmarkStart w:id="1325" w:name="_Toc153887456"/>
      <w:r>
        <w:t>6.1.4.3.1</w:t>
      </w:r>
      <w:r>
        <w:tab/>
        <w:t>Description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326" w:name="_Toc20150369"/>
      <w:bookmarkStart w:id="1327" w:name="_Toc25168616"/>
      <w:bookmarkStart w:id="1328" w:name="_Toc27593035"/>
      <w:bookmarkStart w:id="1329" w:name="_Toc34147906"/>
      <w:bookmarkStart w:id="1330" w:name="_Toc36463290"/>
      <w:bookmarkStart w:id="1331" w:name="_Toc43215130"/>
      <w:bookmarkStart w:id="1332" w:name="_Toc45032378"/>
      <w:bookmarkStart w:id="1333" w:name="_Toc49849867"/>
      <w:bookmarkStart w:id="1334" w:name="_Toc51873381"/>
      <w:bookmarkStart w:id="1335" w:name="_Toc56517509"/>
      <w:bookmarkStart w:id="1336" w:name="_Toc58594410"/>
      <w:bookmarkStart w:id="1337" w:name="_Toc67685920"/>
      <w:bookmarkStart w:id="1338" w:name="_Toc74993741"/>
      <w:bookmarkStart w:id="1339" w:name="_Toc82716329"/>
      <w:bookmarkStart w:id="1340" w:name="_Toc88818616"/>
      <w:bookmarkStart w:id="1341" w:name="_Toc90650538"/>
      <w:bookmarkStart w:id="1342" w:name="_Toc98506209"/>
      <w:bookmarkStart w:id="1343" w:name="_Toc106639494"/>
      <w:bookmarkStart w:id="1344" w:name="_Toc114779004"/>
      <w:bookmarkStart w:id="1345" w:name="_Toc122096921"/>
      <w:bookmarkStart w:id="1346" w:name="_Toc130844142"/>
      <w:bookmarkStart w:id="1347" w:name="_Toc138411848"/>
      <w:bookmarkStart w:id="1348" w:name="_Toc145956025"/>
      <w:bookmarkStart w:id="1349" w:name="_Toc153887457"/>
      <w:r>
        <w:t>6.1.4.3.2</w:t>
      </w:r>
      <w:r>
        <w:tab/>
        <w:t>Operation Definition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350"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350"/>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77777777"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351" w:name="_Toc20150370"/>
      <w:bookmarkStart w:id="1352" w:name="_Toc25168617"/>
      <w:bookmarkStart w:id="1353" w:name="_Toc27593036"/>
      <w:bookmarkStart w:id="1354" w:name="_Toc34147907"/>
      <w:bookmarkStart w:id="1355" w:name="_Toc36463291"/>
      <w:bookmarkStart w:id="1356" w:name="_Toc43215131"/>
      <w:bookmarkStart w:id="1357" w:name="_Toc45032379"/>
      <w:bookmarkStart w:id="1358" w:name="_Toc49849868"/>
      <w:bookmarkStart w:id="1359" w:name="_Toc51873382"/>
      <w:bookmarkStart w:id="1360" w:name="_Toc56517510"/>
      <w:bookmarkStart w:id="1361" w:name="_Toc58594411"/>
      <w:bookmarkStart w:id="1362" w:name="_Toc67685921"/>
      <w:bookmarkStart w:id="1363" w:name="_Toc74993742"/>
      <w:bookmarkStart w:id="1364" w:name="_Toc82716330"/>
      <w:bookmarkStart w:id="1365" w:name="_Toc88818617"/>
      <w:bookmarkStart w:id="1366" w:name="_Toc90650539"/>
      <w:bookmarkStart w:id="1367" w:name="_Toc98506210"/>
      <w:bookmarkStart w:id="1368" w:name="_Toc106639495"/>
      <w:bookmarkStart w:id="1369" w:name="_Toc114779005"/>
      <w:bookmarkStart w:id="1370" w:name="_Toc122096922"/>
      <w:bookmarkStart w:id="1371" w:name="_Toc130844143"/>
      <w:bookmarkStart w:id="1372" w:name="_Toc138411849"/>
      <w:bookmarkStart w:id="1373" w:name="_Toc145956026"/>
      <w:bookmarkStart w:id="1374" w:name="_Toc153887458"/>
      <w:r>
        <w:t>6.1.4.4</w:t>
      </w:r>
      <w:r>
        <w:tab/>
        <w:t>Operation: location-context-transfer</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F8D4BAA" w14:textId="77777777" w:rsidR="00EB7848" w:rsidRDefault="00EB7848" w:rsidP="00B32564">
      <w:pPr>
        <w:pStyle w:val="Heading5"/>
      </w:pPr>
      <w:bookmarkStart w:id="1375" w:name="_Toc20150371"/>
      <w:bookmarkStart w:id="1376" w:name="_Toc25168618"/>
      <w:bookmarkStart w:id="1377" w:name="_Toc27593037"/>
      <w:bookmarkStart w:id="1378" w:name="_Toc34147908"/>
      <w:bookmarkStart w:id="1379" w:name="_Toc36463292"/>
      <w:bookmarkStart w:id="1380" w:name="_Toc43215132"/>
      <w:bookmarkStart w:id="1381" w:name="_Toc45032380"/>
      <w:bookmarkStart w:id="1382" w:name="_Toc49849869"/>
      <w:bookmarkStart w:id="1383" w:name="_Toc51873383"/>
      <w:bookmarkStart w:id="1384" w:name="_Toc56517511"/>
      <w:bookmarkStart w:id="1385" w:name="_Toc58594412"/>
      <w:bookmarkStart w:id="1386" w:name="_Toc67685922"/>
      <w:bookmarkStart w:id="1387" w:name="_Toc74993743"/>
      <w:bookmarkStart w:id="1388" w:name="_Toc82716331"/>
      <w:bookmarkStart w:id="1389" w:name="_Toc88818618"/>
      <w:bookmarkStart w:id="1390" w:name="_Toc90650540"/>
      <w:bookmarkStart w:id="1391" w:name="_Toc98506211"/>
      <w:bookmarkStart w:id="1392" w:name="_Toc106639496"/>
      <w:bookmarkStart w:id="1393" w:name="_Toc114779006"/>
      <w:bookmarkStart w:id="1394" w:name="_Toc122096923"/>
      <w:bookmarkStart w:id="1395" w:name="_Toc130844144"/>
      <w:bookmarkStart w:id="1396" w:name="_Toc138411850"/>
      <w:bookmarkStart w:id="1397" w:name="_Toc145956027"/>
      <w:bookmarkStart w:id="1398" w:name="_Toc153887459"/>
      <w:r>
        <w:t>6.1.4.4.1</w:t>
      </w:r>
      <w:r>
        <w:tab/>
        <w:t>Description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399" w:name="_Toc20150372"/>
      <w:bookmarkStart w:id="1400" w:name="_Toc25168619"/>
      <w:bookmarkStart w:id="1401" w:name="_Toc27593038"/>
      <w:bookmarkStart w:id="1402" w:name="_Toc34147909"/>
      <w:bookmarkStart w:id="1403" w:name="_Toc36463293"/>
      <w:bookmarkStart w:id="1404" w:name="_Toc43215133"/>
      <w:bookmarkStart w:id="1405" w:name="_Toc45032381"/>
      <w:bookmarkStart w:id="1406" w:name="_Toc49849870"/>
      <w:bookmarkStart w:id="1407" w:name="_Toc51873384"/>
      <w:bookmarkStart w:id="1408" w:name="_Toc56517512"/>
      <w:bookmarkStart w:id="1409" w:name="_Toc58594413"/>
      <w:bookmarkStart w:id="1410" w:name="_Toc67685923"/>
      <w:bookmarkStart w:id="1411" w:name="_Toc74993744"/>
      <w:bookmarkStart w:id="1412" w:name="_Toc82716332"/>
      <w:bookmarkStart w:id="1413" w:name="_Toc88818619"/>
      <w:bookmarkStart w:id="1414" w:name="_Toc90650541"/>
      <w:bookmarkStart w:id="1415" w:name="_Toc98506212"/>
      <w:bookmarkStart w:id="1416" w:name="_Toc106639497"/>
      <w:bookmarkStart w:id="1417" w:name="_Toc114779007"/>
      <w:bookmarkStart w:id="1418" w:name="_Toc122096924"/>
      <w:bookmarkStart w:id="1419" w:name="_Toc130844145"/>
      <w:bookmarkStart w:id="1420" w:name="_Toc138411851"/>
      <w:bookmarkStart w:id="1421" w:name="_Toc145956028"/>
      <w:bookmarkStart w:id="1422" w:name="_Toc153887460"/>
      <w:r>
        <w:t>6.1.4.4.2</w:t>
      </w:r>
      <w:r>
        <w:tab/>
        <w:t>Operation Definition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42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42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77777777"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3B62014D" w:rsidR="007132E0" w:rsidRDefault="00783CCD" w:rsidP="007132E0">
      <w:pPr>
        <w:pStyle w:val="Heading4"/>
      </w:pPr>
      <w:bookmarkStart w:id="1424" w:name="_Toc145956029"/>
      <w:bookmarkStart w:id="1425" w:name="_Toc153887461"/>
      <w:r>
        <w:t>6.1.4.5</w:t>
      </w:r>
      <w:r w:rsidR="007132E0">
        <w:tab/>
        <w:t>Operation: location-measure</w:t>
      </w:r>
      <w:bookmarkEnd w:id="1424"/>
      <w:bookmarkEnd w:id="1425"/>
    </w:p>
    <w:p w14:paraId="53D27504" w14:textId="0D71AA1F" w:rsidR="007132E0" w:rsidRDefault="00783CCD" w:rsidP="007132E0">
      <w:pPr>
        <w:pStyle w:val="Heading5"/>
      </w:pPr>
      <w:bookmarkStart w:id="1426" w:name="_Toc145956030"/>
      <w:bookmarkStart w:id="1427" w:name="_Toc153887462"/>
      <w:r>
        <w:t>6.1.4.5</w:t>
      </w:r>
      <w:r w:rsidR="007132E0">
        <w:t>.1</w:t>
      </w:r>
      <w:r w:rsidR="007132E0">
        <w:tab/>
        <w:t>Description</w:t>
      </w:r>
      <w:bookmarkEnd w:id="1426"/>
      <w:bookmarkEnd w:id="1427"/>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428" w:name="_Toc145956031"/>
      <w:bookmarkStart w:id="1429" w:name="_Toc153887463"/>
      <w:r>
        <w:t>6.1.4.5</w:t>
      </w:r>
      <w:r w:rsidR="007132E0">
        <w:t>.2</w:t>
      </w:r>
      <w:r w:rsidR="007132E0">
        <w:tab/>
        <w:t>Operation Definition</w:t>
      </w:r>
      <w:bookmarkEnd w:id="1428"/>
      <w:bookmarkEnd w:id="1429"/>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7777777" w:rsidR="007132E0" w:rsidRDefault="007132E0" w:rsidP="0077140D">
            <w:pPr>
              <w:pStyle w:val="TAL"/>
            </w:pPr>
            <w:r>
              <w:t>Input parameters to the "Location Measure"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7777777" w:rsidR="007132E0" w:rsidRDefault="007132E0"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774F9933" w:rsidR="003D1DD7" w:rsidRDefault="001D06A1" w:rsidP="003D1DD7">
      <w:pPr>
        <w:pStyle w:val="Heading4"/>
      </w:pPr>
      <w:bookmarkStart w:id="1430" w:name="_Toc145956032"/>
      <w:bookmarkStart w:id="1431" w:name="_Toc153887464"/>
      <w:r>
        <w:t>6.1.4.6</w:t>
      </w:r>
      <w:r w:rsidR="003D1DD7">
        <w:tab/>
        <w:t xml:space="preserve">Operation: </w:t>
      </w:r>
      <w:r w:rsidR="00D81F7A">
        <w:t>up-subscription</w:t>
      </w:r>
      <w:bookmarkEnd w:id="1430"/>
      <w:bookmarkEnd w:id="1431"/>
    </w:p>
    <w:p w14:paraId="1B48E698" w14:textId="1A85CBE8" w:rsidR="003D1DD7" w:rsidRDefault="001D06A1" w:rsidP="003D1DD7">
      <w:pPr>
        <w:pStyle w:val="Heading5"/>
      </w:pPr>
      <w:bookmarkStart w:id="1432" w:name="_Toc145956033"/>
      <w:bookmarkStart w:id="1433" w:name="_Toc153887465"/>
      <w:r>
        <w:t>6.1.4.6</w:t>
      </w:r>
      <w:r w:rsidR="003D1DD7">
        <w:t>.1</w:t>
      </w:r>
      <w:r w:rsidR="003D1DD7">
        <w:tab/>
        <w:t>Description</w:t>
      </w:r>
      <w:bookmarkEnd w:id="1432"/>
      <w:bookmarkEnd w:id="1433"/>
    </w:p>
    <w:p w14:paraId="56C3197A" w14:textId="77777777" w:rsidR="003D1DD7" w:rsidRDefault="003D1DD7" w:rsidP="003D1DD7">
      <w:r>
        <w:t>This clause will describe the custom operation and what it is used for, and the custom operation's URI.</w:t>
      </w:r>
    </w:p>
    <w:p w14:paraId="15B5495F" w14:textId="1902BF5D" w:rsidR="003D1DD7" w:rsidRDefault="001D06A1" w:rsidP="003D1DD7">
      <w:pPr>
        <w:pStyle w:val="Heading5"/>
      </w:pPr>
      <w:bookmarkStart w:id="1434" w:name="_Toc145956034"/>
      <w:bookmarkStart w:id="1435" w:name="_Toc153887466"/>
      <w:r>
        <w:t>6.1.4.6</w:t>
      </w:r>
      <w:r w:rsidR="003D1DD7">
        <w:t>.2</w:t>
      </w:r>
      <w:r w:rsidR="003D1DD7">
        <w:tab/>
        <w:t>Operation Definition</w:t>
      </w:r>
      <w:bookmarkEnd w:id="1434"/>
      <w:bookmarkEnd w:id="1435"/>
    </w:p>
    <w:p w14:paraId="66CC7223" w14:textId="62916C70" w:rsidR="003D1DD7" w:rsidRDefault="003D1DD7" w:rsidP="003D1DD7">
      <w:r>
        <w:t xml:space="preserve">This operation shall support the response data structures and response codes specified in tables </w:t>
      </w:r>
      <w:r w:rsidR="001D06A1">
        <w:t>6.1.4.6</w:t>
      </w:r>
      <w:r>
        <w:t xml:space="preserve">.2-1 and </w:t>
      </w:r>
      <w:r w:rsidR="001D06A1">
        <w:t>6.1.4.6</w:t>
      </w:r>
      <w:r>
        <w:t>.2-2.</w:t>
      </w:r>
    </w:p>
    <w:p w14:paraId="4C43A47F" w14:textId="31AF3DA3" w:rsidR="003D1DD7" w:rsidRDefault="003D1DD7" w:rsidP="003D1DD7">
      <w:pPr>
        <w:pStyle w:val="TH"/>
      </w:pPr>
      <w:r>
        <w:lastRenderedPageBreak/>
        <w:t xml:space="preserve">Table </w:t>
      </w:r>
      <w:r w:rsidR="001D06A1">
        <w:t>6.1.4.6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3D1DD7" w14:paraId="73347F15"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A78AC" w14:textId="77777777" w:rsidR="003D1DD7" w:rsidRDefault="003D1DD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EC444D6" w14:textId="77777777" w:rsidR="003D1DD7" w:rsidRDefault="003D1DD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A91A43A" w14:textId="77777777" w:rsidR="003D1DD7" w:rsidRDefault="003D1DD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5620C9" w14:textId="77777777" w:rsidR="003D1DD7" w:rsidRDefault="003D1DD7" w:rsidP="0077140D">
            <w:pPr>
              <w:pStyle w:val="TAH"/>
            </w:pPr>
            <w:r>
              <w:t>Description</w:t>
            </w:r>
          </w:p>
        </w:tc>
      </w:tr>
      <w:tr w:rsidR="003D1DD7" w14:paraId="2405C145"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FC2E15" w14:textId="77777777" w:rsidR="003D1DD7" w:rsidRDefault="003D1DD7" w:rsidP="0077140D">
            <w:pPr>
              <w:pStyle w:val="TAL"/>
            </w:pPr>
            <w:r>
              <w:t>UpSubscription</w:t>
            </w:r>
          </w:p>
        </w:tc>
        <w:tc>
          <w:tcPr>
            <w:tcW w:w="1268" w:type="dxa"/>
            <w:tcBorders>
              <w:top w:val="single" w:sz="4" w:space="0" w:color="auto"/>
              <w:left w:val="single" w:sz="6" w:space="0" w:color="000000"/>
              <w:bottom w:val="single" w:sz="6" w:space="0" w:color="000000"/>
              <w:right w:val="single" w:sz="6" w:space="0" w:color="000000"/>
            </w:tcBorders>
            <w:hideMark/>
          </w:tcPr>
          <w:p w14:paraId="4880B35F" w14:textId="77777777" w:rsidR="003D1DD7" w:rsidRDefault="003D1DD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C6E11E4" w14:textId="77777777" w:rsidR="003D1DD7" w:rsidRDefault="003D1DD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5B10B27" w14:textId="77777777" w:rsidR="003D1DD7" w:rsidRDefault="003D1DD7" w:rsidP="0077140D">
            <w:pPr>
              <w:pStyle w:val="TAL"/>
            </w:pPr>
            <w:r>
              <w:t>Input parameters to the "UPSubscribe" operation</w:t>
            </w:r>
          </w:p>
        </w:tc>
      </w:tr>
    </w:tbl>
    <w:p w14:paraId="0BD42F57" w14:textId="77777777" w:rsidR="003D1DD7" w:rsidRDefault="003D1DD7" w:rsidP="003D1DD7"/>
    <w:p w14:paraId="6628C3B7" w14:textId="62C6FD28" w:rsidR="003D1DD7" w:rsidRDefault="003D1DD7" w:rsidP="003D1DD7">
      <w:pPr>
        <w:pStyle w:val="TH"/>
      </w:pPr>
      <w:r>
        <w:t xml:space="preserve">Table </w:t>
      </w:r>
      <w:r w:rsidR="001D06A1">
        <w:t>6.1.4.6</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92"/>
        <w:gridCol w:w="1152"/>
        <w:gridCol w:w="1068"/>
        <w:gridCol w:w="1017"/>
        <w:gridCol w:w="4306"/>
      </w:tblGrid>
      <w:tr w:rsidR="003D1DD7" w14:paraId="59E545D1" w14:textId="77777777" w:rsidTr="0077140D">
        <w:trPr>
          <w:jc w:val="center"/>
        </w:trPr>
        <w:tc>
          <w:tcPr>
            <w:tcW w:w="1045" w:type="pct"/>
            <w:tcBorders>
              <w:top w:val="single" w:sz="4" w:space="0" w:color="auto"/>
              <w:left w:val="single" w:sz="4" w:space="0" w:color="auto"/>
              <w:bottom w:val="single" w:sz="4" w:space="0" w:color="auto"/>
              <w:right w:val="single" w:sz="4" w:space="0" w:color="auto"/>
            </w:tcBorders>
            <w:shd w:val="clear" w:color="auto" w:fill="C0C0C0"/>
            <w:hideMark/>
          </w:tcPr>
          <w:p w14:paraId="44E93CA4" w14:textId="77777777" w:rsidR="003D1DD7" w:rsidRDefault="003D1DD7" w:rsidP="0077140D">
            <w:pPr>
              <w:pStyle w:val="TAH"/>
            </w:pPr>
            <w:r>
              <w:t>Data type</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2C82E67" w14:textId="77777777" w:rsidR="003D1DD7" w:rsidRDefault="003D1DD7" w:rsidP="0077140D">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A9028F" w14:textId="77777777" w:rsidR="003D1DD7" w:rsidRDefault="003D1DD7" w:rsidP="0077140D">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D3D2F6" w14:textId="77777777" w:rsidR="003D1DD7" w:rsidRDefault="003D1DD7" w:rsidP="0077140D">
            <w:pPr>
              <w:pStyle w:val="TAH"/>
            </w:pPr>
            <w:r>
              <w:t>Response</w:t>
            </w:r>
          </w:p>
          <w:p w14:paraId="0350E4E3" w14:textId="77777777" w:rsidR="003D1DD7" w:rsidRDefault="003D1DD7" w:rsidP="0077140D">
            <w:pPr>
              <w:pStyle w:val="TAH"/>
            </w:pPr>
            <w:r>
              <w:t>codes</w:t>
            </w:r>
          </w:p>
        </w:tc>
        <w:tc>
          <w:tcPr>
            <w:tcW w:w="2257" w:type="pct"/>
            <w:tcBorders>
              <w:top w:val="single" w:sz="4" w:space="0" w:color="auto"/>
              <w:left w:val="single" w:sz="4" w:space="0" w:color="auto"/>
              <w:bottom w:val="single" w:sz="4" w:space="0" w:color="auto"/>
              <w:right w:val="single" w:sz="4" w:space="0" w:color="auto"/>
            </w:tcBorders>
            <w:shd w:val="clear" w:color="auto" w:fill="C0C0C0"/>
            <w:hideMark/>
          </w:tcPr>
          <w:p w14:paraId="516990CF" w14:textId="77777777" w:rsidR="003D1DD7" w:rsidRDefault="003D1DD7" w:rsidP="0077140D">
            <w:pPr>
              <w:pStyle w:val="TAH"/>
            </w:pPr>
            <w:r>
              <w:t>Description</w:t>
            </w:r>
          </w:p>
        </w:tc>
      </w:tr>
      <w:tr w:rsidR="003D1DD7" w14:paraId="4EC0E744"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4BB453FE" w14:textId="77777777" w:rsidR="003D1DD7" w:rsidRDefault="003D1DD7" w:rsidP="0077140D">
            <w:pPr>
              <w:pStyle w:val="TAL"/>
            </w:pPr>
            <w:r>
              <w:t>n/a</w:t>
            </w:r>
          </w:p>
        </w:tc>
        <w:tc>
          <w:tcPr>
            <w:tcW w:w="604" w:type="pct"/>
            <w:tcBorders>
              <w:top w:val="single" w:sz="4" w:space="0" w:color="auto"/>
              <w:left w:val="single" w:sz="6" w:space="0" w:color="000000"/>
              <w:bottom w:val="single" w:sz="4" w:space="0" w:color="auto"/>
              <w:right w:val="single" w:sz="6" w:space="0" w:color="000000"/>
            </w:tcBorders>
          </w:tcPr>
          <w:p w14:paraId="600714C8" w14:textId="77777777" w:rsidR="003D1DD7" w:rsidRDefault="003D1DD7" w:rsidP="0077140D">
            <w:pPr>
              <w:pStyle w:val="TAC"/>
            </w:pPr>
          </w:p>
        </w:tc>
        <w:tc>
          <w:tcPr>
            <w:tcW w:w="560" w:type="pct"/>
            <w:tcBorders>
              <w:top w:val="single" w:sz="4" w:space="0" w:color="auto"/>
              <w:left w:val="single" w:sz="6" w:space="0" w:color="000000"/>
              <w:bottom w:val="single" w:sz="4" w:space="0" w:color="auto"/>
              <w:right w:val="single" w:sz="6" w:space="0" w:color="000000"/>
            </w:tcBorders>
          </w:tcPr>
          <w:p w14:paraId="0AB530E0" w14:textId="77777777" w:rsidR="003D1DD7" w:rsidRDefault="003D1DD7" w:rsidP="0077140D">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420AA49" w14:textId="77777777" w:rsidR="003D1DD7" w:rsidRDefault="003D1DD7" w:rsidP="0077140D">
            <w:pPr>
              <w:pStyle w:val="TAL"/>
            </w:pPr>
            <w:r>
              <w:t>204 No Content</w:t>
            </w:r>
          </w:p>
        </w:tc>
        <w:tc>
          <w:tcPr>
            <w:tcW w:w="2257" w:type="pct"/>
            <w:tcBorders>
              <w:top w:val="single" w:sz="4" w:space="0" w:color="auto"/>
              <w:left w:val="single" w:sz="6" w:space="0" w:color="000000"/>
              <w:bottom w:val="single" w:sz="4" w:space="0" w:color="auto"/>
              <w:right w:val="single" w:sz="6" w:space="0" w:color="000000"/>
            </w:tcBorders>
          </w:tcPr>
          <w:p w14:paraId="5431931A" w14:textId="77777777" w:rsidR="003D1DD7" w:rsidRDefault="003D1DD7" w:rsidP="0077140D">
            <w:pPr>
              <w:pStyle w:val="TAL"/>
            </w:pPr>
            <w:r>
              <w:t>This case represents the successful delivery of location assistance data to the UE, during MO-LR requesting for location assistance data for the UE.</w:t>
            </w:r>
          </w:p>
          <w:p w14:paraId="0CE52B75" w14:textId="77777777" w:rsidR="003D1DD7" w:rsidRDefault="003D1DD7" w:rsidP="0077140D">
            <w:pPr>
              <w:pStyle w:val="TAL"/>
            </w:pPr>
          </w:p>
        </w:tc>
      </w:tr>
      <w:tr w:rsidR="003D1DD7" w14:paraId="30467417"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59750BA5"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7A4CA103"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8C9FBC1"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7CC0B22" w14:textId="77777777" w:rsidR="003D1DD7" w:rsidRDefault="003D1DD7" w:rsidP="0077140D">
            <w:pPr>
              <w:pStyle w:val="TAL"/>
            </w:pPr>
            <w:r>
              <w:t>307 Temporary Redirect</w:t>
            </w:r>
          </w:p>
        </w:tc>
        <w:tc>
          <w:tcPr>
            <w:tcW w:w="2257" w:type="pct"/>
            <w:tcBorders>
              <w:top w:val="single" w:sz="4" w:space="0" w:color="auto"/>
              <w:left w:val="single" w:sz="6" w:space="0" w:color="000000"/>
              <w:bottom w:val="single" w:sz="4" w:space="0" w:color="auto"/>
              <w:right w:val="single" w:sz="6" w:space="0" w:color="000000"/>
            </w:tcBorders>
            <w:hideMark/>
          </w:tcPr>
          <w:p w14:paraId="59D3E008" w14:textId="77777777" w:rsidR="003D1DD7" w:rsidRDefault="003D1DD7"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3D1DD7" w14:paraId="6C3B6608" w14:textId="77777777" w:rsidTr="0077140D">
        <w:trPr>
          <w:jc w:val="center"/>
        </w:trPr>
        <w:tc>
          <w:tcPr>
            <w:tcW w:w="1045" w:type="pct"/>
            <w:tcBorders>
              <w:top w:val="single" w:sz="4" w:space="0" w:color="auto"/>
              <w:left w:val="single" w:sz="6" w:space="0" w:color="000000"/>
              <w:bottom w:val="single" w:sz="4" w:space="0" w:color="auto"/>
              <w:right w:val="single" w:sz="6" w:space="0" w:color="000000"/>
            </w:tcBorders>
            <w:hideMark/>
          </w:tcPr>
          <w:p w14:paraId="19E06063" w14:textId="77777777" w:rsidR="003D1DD7" w:rsidRDefault="003D1DD7" w:rsidP="0077140D">
            <w:pPr>
              <w:pStyle w:val="TAL"/>
            </w:pPr>
            <w:r>
              <w:t>RedirectResponse</w:t>
            </w:r>
          </w:p>
        </w:tc>
        <w:tc>
          <w:tcPr>
            <w:tcW w:w="604" w:type="pct"/>
            <w:tcBorders>
              <w:top w:val="single" w:sz="4" w:space="0" w:color="auto"/>
              <w:left w:val="single" w:sz="6" w:space="0" w:color="000000"/>
              <w:bottom w:val="single" w:sz="4" w:space="0" w:color="auto"/>
              <w:right w:val="single" w:sz="6" w:space="0" w:color="000000"/>
            </w:tcBorders>
            <w:hideMark/>
          </w:tcPr>
          <w:p w14:paraId="4FDE7B1F" w14:textId="77777777" w:rsidR="003D1DD7" w:rsidRDefault="003D1DD7" w:rsidP="0077140D">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5264734" w14:textId="77777777" w:rsidR="003D1DD7" w:rsidRDefault="003D1DD7" w:rsidP="0077140D">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88661CB" w14:textId="77777777" w:rsidR="003D1DD7" w:rsidRDefault="003D1DD7" w:rsidP="0077140D">
            <w:pPr>
              <w:pStyle w:val="TAL"/>
            </w:pPr>
            <w:r>
              <w:t>308 Permanent Redirect</w:t>
            </w:r>
          </w:p>
        </w:tc>
        <w:tc>
          <w:tcPr>
            <w:tcW w:w="2257" w:type="pct"/>
            <w:tcBorders>
              <w:top w:val="single" w:sz="4" w:space="0" w:color="auto"/>
              <w:left w:val="single" w:sz="6" w:space="0" w:color="000000"/>
              <w:bottom w:val="single" w:sz="4" w:space="0" w:color="auto"/>
              <w:right w:val="single" w:sz="6" w:space="0" w:color="000000"/>
            </w:tcBorders>
            <w:hideMark/>
          </w:tcPr>
          <w:p w14:paraId="666282A8" w14:textId="77777777" w:rsidR="003D1DD7" w:rsidRDefault="003D1DD7"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3D1DD7" w14:paraId="790D48E1"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C63C8A" w14:textId="77777777" w:rsidR="003D1DD7" w:rsidRDefault="003D1DD7" w:rsidP="0077140D">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DB1DC46" w14:textId="77777777" w:rsidR="003D1DD7" w:rsidRDefault="003D1DD7" w:rsidP="003D1DD7"/>
    <w:p w14:paraId="7B5C18B5" w14:textId="7A4505EF" w:rsidR="003D1DD7" w:rsidRDefault="003D1DD7" w:rsidP="003D1DD7">
      <w:pPr>
        <w:pStyle w:val="TH"/>
      </w:pPr>
      <w:r>
        <w:t xml:space="preserve">Table </w:t>
      </w:r>
      <w:r w:rsidR="001D06A1">
        <w:t>6.1.4.6</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148E00FE"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CC933"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2F5D4E"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B4085"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86F739"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156E" w14:textId="77777777" w:rsidR="003D1DD7" w:rsidRDefault="003D1DD7" w:rsidP="0077140D">
            <w:pPr>
              <w:pStyle w:val="TAH"/>
            </w:pPr>
            <w:r>
              <w:t>Description</w:t>
            </w:r>
          </w:p>
        </w:tc>
      </w:tr>
      <w:tr w:rsidR="003D1DD7" w14:paraId="2E18496E"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C8D6A2"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DECDD6"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B8B3B12"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7660174"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F52766F" w14:textId="77777777" w:rsidR="003D1DD7" w:rsidRDefault="003D1DD7" w:rsidP="0077140D">
            <w:pPr>
              <w:pStyle w:val="TAL"/>
            </w:pPr>
            <w:r>
              <w:t>An alternative URI of the resource located on an alternative service instance within the same LMF or LMF (service) set.</w:t>
            </w:r>
          </w:p>
          <w:p w14:paraId="49968279" w14:textId="77777777" w:rsidR="003D1DD7" w:rsidRDefault="003D1DD7" w:rsidP="0077140D">
            <w:pPr>
              <w:pStyle w:val="TAL"/>
            </w:pPr>
            <w:r>
              <w:t>Or the same URI, if a request is redirected to the same target resource via a different SCP.</w:t>
            </w:r>
          </w:p>
        </w:tc>
      </w:tr>
      <w:tr w:rsidR="003D1DD7" w14:paraId="5570C19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C5C2E5"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D2C566"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DEBBDC8"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DC98CC"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DE7665" w14:textId="77777777" w:rsidR="003D1DD7" w:rsidRDefault="003D1DD7" w:rsidP="0077140D">
            <w:pPr>
              <w:pStyle w:val="TAL"/>
            </w:pPr>
            <w:r>
              <w:t>Identifier of the target NF (service) instance ID towards which the request is redirected</w:t>
            </w:r>
          </w:p>
        </w:tc>
      </w:tr>
    </w:tbl>
    <w:p w14:paraId="61BF3024" w14:textId="77777777" w:rsidR="003D1DD7" w:rsidRDefault="003D1DD7" w:rsidP="003D1DD7"/>
    <w:p w14:paraId="7EA6CC10" w14:textId="6AFC74ED" w:rsidR="003D1DD7" w:rsidRDefault="003D1DD7" w:rsidP="003D1DD7">
      <w:pPr>
        <w:pStyle w:val="TH"/>
      </w:pPr>
      <w:r>
        <w:t xml:space="preserve">Table </w:t>
      </w:r>
      <w:r w:rsidR="001D06A1">
        <w:t>6.1.4.6</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D1DD7" w14:paraId="0605B495"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F6CBC" w14:textId="77777777" w:rsidR="003D1DD7" w:rsidRDefault="003D1DD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2B49ED" w14:textId="77777777" w:rsidR="003D1DD7" w:rsidRDefault="003D1DD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BFFCF0" w14:textId="77777777" w:rsidR="003D1DD7" w:rsidRDefault="003D1DD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575621" w14:textId="77777777" w:rsidR="003D1DD7" w:rsidRDefault="003D1DD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31E" w14:textId="77777777" w:rsidR="003D1DD7" w:rsidRDefault="003D1DD7" w:rsidP="0077140D">
            <w:pPr>
              <w:pStyle w:val="TAH"/>
            </w:pPr>
            <w:r>
              <w:t>Description</w:t>
            </w:r>
          </w:p>
        </w:tc>
      </w:tr>
      <w:tr w:rsidR="003D1DD7" w14:paraId="68B1C733"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ED71D3" w14:textId="77777777" w:rsidR="003D1DD7" w:rsidRDefault="003D1DD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34803F" w14:textId="77777777" w:rsidR="003D1DD7" w:rsidRDefault="003D1DD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428CD7F" w14:textId="77777777" w:rsidR="003D1DD7" w:rsidRDefault="003D1DD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C606E76" w14:textId="77777777" w:rsidR="003D1DD7" w:rsidRDefault="003D1DD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7A58DD" w14:textId="77777777" w:rsidR="003D1DD7" w:rsidRDefault="003D1DD7" w:rsidP="0077140D">
            <w:pPr>
              <w:pStyle w:val="TAL"/>
            </w:pPr>
            <w:r>
              <w:t>An alternative URI of the resource located on an alternative service instance within the same LMF or LMF (service) set.</w:t>
            </w:r>
          </w:p>
          <w:p w14:paraId="72B018BC" w14:textId="77777777" w:rsidR="003D1DD7" w:rsidRDefault="003D1DD7" w:rsidP="0077140D">
            <w:pPr>
              <w:pStyle w:val="TAL"/>
            </w:pPr>
            <w:r>
              <w:t>Or the same URI, if a request is redirected to the same target resource via a different SCP.</w:t>
            </w:r>
          </w:p>
        </w:tc>
      </w:tr>
      <w:tr w:rsidR="003D1DD7" w14:paraId="16EF463F"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33E6BE" w14:textId="77777777" w:rsidR="003D1DD7" w:rsidRDefault="003D1DD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27BA1F" w14:textId="77777777" w:rsidR="003D1DD7" w:rsidRDefault="003D1DD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1C32D2" w14:textId="77777777" w:rsidR="003D1DD7" w:rsidRDefault="003D1DD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CD669FE" w14:textId="77777777" w:rsidR="003D1DD7" w:rsidRDefault="003D1DD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8AD2EF5" w14:textId="77777777" w:rsidR="003D1DD7" w:rsidRDefault="003D1DD7" w:rsidP="0077140D">
            <w:pPr>
              <w:pStyle w:val="TAL"/>
            </w:pPr>
            <w:r>
              <w:t>Identifier of the target NF (service) instance ID towards which the request is redirected</w:t>
            </w:r>
          </w:p>
        </w:tc>
      </w:tr>
    </w:tbl>
    <w:p w14:paraId="009C76BF" w14:textId="5D4DAE3F" w:rsidR="003D1DD7" w:rsidRDefault="003D1DD7" w:rsidP="00EB7848"/>
    <w:p w14:paraId="398D9AF3" w14:textId="0359C769" w:rsidR="006D5471" w:rsidRDefault="001151E1" w:rsidP="006D5471">
      <w:pPr>
        <w:pStyle w:val="Heading4"/>
      </w:pPr>
      <w:bookmarkStart w:id="1436" w:name="_Toc153887467"/>
      <w:r>
        <w:t>6.1.4.7</w:t>
      </w:r>
      <w:r w:rsidR="006D5471">
        <w:tab/>
        <w:t xml:space="preserve">Operation: </w:t>
      </w:r>
      <w:r w:rsidR="006D5471">
        <w:rPr>
          <w:lang w:eastAsia="zh-CN"/>
        </w:rPr>
        <w:t>up-configure</w:t>
      </w:r>
      <w:bookmarkEnd w:id="1436"/>
    </w:p>
    <w:p w14:paraId="087E232A" w14:textId="2BBCE2F3" w:rsidR="006D5471" w:rsidRDefault="001151E1" w:rsidP="006D5471">
      <w:pPr>
        <w:pStyle w:val="Heading5"/>
      </w:pPr>
      <w:bookmarkStart w:id="1437" w:name="_Toc153887468"/>
      <w:r>
        <w:t>6.1.4.7</w:t>
      </w:r>
      <w:r w:rsidR="006D5471">
        <w:t>.1</w:t>
      </w:r>
      <w:r w:rsidR="006D5471">
        <w:tab/>
        <w:t>Description</w:t>
      </w:r>
      <w:bookmarkEnd w:id="1437"/>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438" w:name="_Toc153887469"/>
      <w:r>
        <w:t>6.1.4.7</w:t>
      </w:r>
      <w:r w:rsidR="006D5471">
        <w:t>.2</w:t>
      </w:r>
      <w:r w:rsidR="006D5471">
        <w:tab/>
        <w:t>Operation Definition</w:t>
      </w:r>
      <w:bookmarkEnd w:id="1438"/>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lastRenderedPageBreak/>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77777777" w:rsidR="006D5471" w:rsidRDefault="006D5471" w:rsidP="00502DFA">
            <w:pPr>
              <w:pStyle w:val="TAN"/>
            </w:pPr>
            <w:r>
              <w:rPr>
                <w:rFonts w:eastAsia="SimSun"/>
              </w:rPr>
              <w:t>NOTE:</w:t>
            </w:r>
            <w:r>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439" w:name="_Toc20150373"/>
      <w:bookmarkStart w:id="1440" w:name="_Toc25168620"/>
      <w:bookmarkStart w:id="1441" w:name="_Toc27593039"/>
      <w:bookmarkStart w:id="1442" w:name="_Toc34147910"/>
      <w:bookmarkStart w:id="1443" w:name="_Toc36463294"/>
      <w:bookmarkStart w:id="1444" w:name="_Toc43215134"/>
      <w:bookmarkStart w:id="1445" w:name="_Toc45032382"/>
      <w:bookmarkStart w:id="1446" w:name="_Toc49849871"/>
      <w:bookmarkStart w:id="1447" w:name="_Toc51873385"/>
      <w:bookmarkStart w:id="1448" w:name="_Toc56517513"/>
      <w:bookmarkStart w:id="1449" w:name="_Toc58594414"/>
      <w:bookmarkStart w:id="1450" w:name="_Toc67685924"/>
      <w:bookmarkStart w:id="1451" w:name="_Toc74993745"/>
      <w:bookmarkStart w:id="1452" w:name="_Toc82716333"/>
      <w:bookmarkStart w:id="1453" w:name="_Toc88818620"/>
      <w:bookmarkStart w:id="1454" w:name="_Toc90650542"/>
      <w:bookmarkStart w:id="1455" w:name="_Toc98506213"/>
      <w:bookmarkStart w:id="1456" w:name="_Toc106639498"/>
      <w:bookmarkStart w:id="1457" w:name="_Toc114779008"/>
      <w:bookmarkStart w:id="1458" w:name="_Toc122096925"/>
      <w:bookmarkStart w:id="1459" w:name="_Toc130844146"/>
      <w:bookmarkStart w:id="1460" w:name="_Toc138411852"/>
      <w:bookmarkStart w:id="1461" w:name="_Toc145956035"/>
      <w:bookmarkStart w:id="1462" w:name="_Toc153887470"/>
      <w:r>
        <w:t>6.1.5</w:t>
      </w:r>
      <w:r>
        <w:tab/>
        <w:t>Notifications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lastRenderedPageBreak/>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463" w:name="_Toc20150374"/>
      <w:bookmarkStart w:id="1464" w:name="_Toc25168621"/>
      <w:bookmarkStart w:id="1465" w:name="_Toc27593040"/>
      <w:bookmarkStart w:id="1466" w:name="_Toc34147911"/>
      <w:bookmarkStart w:id="1467" w:name="_Toc36463295"/>
      <w:bookmarkStart w:id="1468" w:name="_Toc43215135"/>
      <w:bookmarkStart w:id="1469" w:name="_Toc45032383"/>
      <w:bookmarkStart w:id="1470" w:name="_Toc49849872"/>
      <w:bookmarkStart w:id="1471" w:name="_Toc51873386"/>
      <w:bookmarkStart w:id="1472" w:name="_Toc56517514"/>
      <w:bookmarkStart w:id="1473" w:name="_Toc58594415"/>
      <w:bookmarkStart w:id="1474" w:name="_Toc67685925"/>
      <w:bookmarkStart w:id="1475" w:name="_Toc74993746"/>
      <w:bookmarkStart w:id="1476" w:name="_Toc82716334"/>
      <w:bookmarkStart w:id="1477" w:name="_Toc88818621"/>
      <w:bookmarkStart w:id="1478" w:name="_Toc90650543"/>
      <w:bookmarkStart w:id="1479" w:name="_Toc98506214"/>
      <w:bookmarkStart w:id="1480" w:name="_Toc106639499"/>
      <w:bookmarkStart w:id="1481" w:name="_Toc114779009"/>
      <w:bookmarkStart w:id="1482" w:name="_Toc122096926"/>
      <w:bookmarkStart w:id="1483" w:name="_Toc130844147"/>
      <w:bookmarkStart w:id="1484" w:name="_Toc138411853"/>
      <w:bookmarkStart w:id="1485" w:name="_Toc145956036"/>
      <w:bookmarkStart w:id="1486" w:name="_Toc153887471"/>
      <w:r w:rsidRPr="003B2883">
        <w:t>6.</w:t>
      </w:r>
      <w:r>
        <w:t>1</w:t>
      </w:r>
      <w:r w:rsidRPr="003B2883">
        <w:t>.5.</w:t>
      </w:r>
      <w:r>
        <w:t>1</w:t>
      </w:r>
      <w:r w:rsidRPr="003B2883">
        <w:tab/>
        <w:t>EventNotify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AA07D56" w14:textId="77777777" w:rsidR="00EB7848" w:rsidRPr="003B2883" w:rsidRDefault="00EB7848" w:rsidP="00B32564">
      <w:pPr>
        <w:pStyle w:val="Heading5"/>
      </w:pPr>
      <w:bookmarkStart w:id="1487" w:name="_Toc20150375"/>
      <w:bookmarkStart w:id="1488" w:name="_Toc25168622"/>
      <w:bookmarkStart w:id="1489" w:name="_Toc27593041"/>
      <w:bookmarkStart w:id="1490" w:name="_Toc34147912"/>
      <w:bookmarkStart w:id="1491" w:name="_Toc36463296"/>
      <w:bookmarkStart w:id="1492" w:name="_Toc43215136"/>
      <w:bookmarkStart w:id="1493" w:name="_Toc45032384"/>
      <w:bookmarkStart w:id="1494" w:name="_Toc49849873"/>
      <w:bookmarkStart w:id="1495" w:name="_Toc51873387"/>
      <w:bookmarkStart w:id="1496" w:name="_Toc56517515"/>
      <w:bookmarkStart w:id="1497" w:name="_Toc58594416"/>
      <w:bookmarkStart w:id="1498" w:name="_Toc67685926"/>
      <w:bookmarkStart w:id="1499" w:name="_Toc74993747"/>
      <w:bookmarkStart w:id="1500" w:name="_Toc82716335"/>
      <w:bookmarkStart w:id="1501" w:name="_Toc88818622"/>
      <w:bookmarkStart w:id="1502" w:name="_Toc90650544"/>
      <w:bookmarkStart w:id="1503" w:name="_Toc98506215"/>
      <w:bookmarkStart w:id="1504" w:name="_Toc106639500"/>
      <w:bookmarkStart w:id="1505" w:name="_Toc114779010"/>
      <w:bookmarkStart w:id="1506" w:name="_Toc122096927"/>
      <w:bookmarkStart w:id="1507" w:name="_Toc130844148"/>
      <w:bookmarkStart w:id="1508" w:name="_Toc138411854"/>
      <w:bookmarkStart w:id="1509" w:name="_Toc145956037"/>
      <w:bookmarkStart w:id="1510" w:name="_Toc153887472"/>
      <w:r w:rsidRPr="003B2883">
        <w:t>6.</w:t>
      </w:r>
      <w:r>
        <w:t>1</w:t>
      </w:r>
      <w:r w:rsidRPr="003B2883">
        <w:t>.5.</w:t>
      </w:r>
      <w:r>
        <w:t>1</w:t>
      </w:r>
      <w:r w:rsidRPr="003B2883">
        <w:t>.1</w:t>
      </w:r>
      <w:r w:rsidRPr="003B2883">
        <w:tab/>
        <w:t>Description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511" w:name="_Toc20150376"/>
      <w:bookmarkStart w:id="1512" w:name="_Toc25168623"/>
      <w:bookmarkStart w:id="1513" w:name="_Toc27593042"/>
      <w:bookmarkStart w:id="1514" w:name="_Toc34147913"/>
      <w:bookmarkStart w:id="1515" w:name="_Toc36463297"/>
      <w:bookmarkStart w:id="1516" w:name="_Toc43215137"/>
      <w:bookmarkStart w:id="1517" w:name="_Toc45032385"/>
      <w:bookmarkStart w:id="1518" w:name="_Toc49849874"/>
      <w:bookmarkStart w:id="1519" w:name="_Toc51873388"/>
      <w:bookmarkStart w:id="1520" w:name="_Toc56517516"/>
      <w:bookmarkStart w:id="1521" w:name="_Toc58594417"/>
      <w:bookmarkStart w:id="1522" w:name="_Toc67685927"/>
      <w:bookmarkStart w:id="1523" w:name="_Toc74993748"/>
      <w:bookmarkStart w:id="1524" w:name="_Toc82716336"/>
      <w:bookmarkStart w:id="1525" w:name="_Toc88818623"/>
      <w:bookmarkStart w:id="1526" w:name="_Toc90650545"/>
      <w:bookmarkStart w:id="1527" w:name="_Toc98506216"/>
      <w:bookmarkStart w:id="1528" w:name="_Toc106639501"/>
      <w:bookmarkStart w:id="1529" w:name="_Toc114779011"/>
      <w:bookmarkStart w:id="1530" w:name="_Toc122096928"/>
      <w:bookmarkStart w:id="1531" w:name="_Toc130844149"/>
      <w:bookmarkStart w:id="1532" w:name="_Toc138411855"/>
      <w:bookmarkStart w:id="1533" w:name="_Toc145956038"/>
      <w:bookmarkStart w:id="1534" w:name="_Toc153887473"/>
      <w:r>
        <w:t>6.1.5.1.2</w:t>
      </w:r>
      <w:r>
        <w:tab/>
        <w:t>Notification Definition</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535" w:name="_Toc20150377"/>
      <w:bookmarkStart w:id="1536" w:name="_Toc25168624"/>
      <w:bookmarkStart w:id="1537" w:name="_Toc27593043"/>
      <w:bookmarkStart w:id="1538" w:name="_Toc34147914"/>
      <w:bookmarkStart w:id="1539" w:name="_Toc36463298"/>
      <w:bookmarkStart w:id="1540" w:name="_Toc43215138"/>
      <w:bookmarkStart w:id="1541" w:name="_Toc45032386"/>
      <w:bookmarkStart w:id="1542" w:name="_Toc49849875"/>
      <w:bookmarkStart w:id="1543" w:name="_Toc51873389"/>
      <w:bookmarkStart w:id="1544" w:name="_Toc56517517"/>
      <w:bookmarkStart w:id="1545" w:name="_Toc58594418"/>
      <w:bookmarkStart w:id="1546" w:name="_Toc67685928"/>
      <w:bookmarkStart w:id="1547" w:name="_Toc74993749"/>
      <w:bookmarkStart w:id="1548" w:name="_Toc82716337"/>
      <w:bookmarkStart w:id="1549" w:name="_Toc88818624"/>
      <w:bookmarkStart w:id="1550" w:name="_Toc90650546"/>
      <w:bookmarkStart w:id="1551" w:name="_Toc98506217"/>
      <w:bookmarkStart w:id="1552" w:name="_Toc106639502"/>
      <w:bookmarkStart w:id="1553" w:name="_Toc114779012"/>
      <w:bookmarkStart w:id="1554" w:name="_Toc122096929"/>
      <w:bookmarkStart w:id="1555" w:name="_Toc130844150"/>
      <w:bookmarkStart w:id="1556" w:name="_Toc138411856"/>
      <w:bookmarkStart w:id="1557" w:name="_Toc145956039"/>
      <w:bookmarkStart w:id="1558" w:name="_Toc153887474"/>
      <w:r w:rsidRPr="003B2883">
        <w:t>6.</w:t>
      </w:r>
      <w:r>
        <w:t>1</w:t>
      </w:r>
      <w:r w:rsidRPr="003B2883">
        <w:t>.5.</w:t>
      </w:r>
      <w:r>
        <w:t>1</w:t>
      </w:r>
      <w:r w:rsidRPr="003B2883">
        <w:t>.3</w:t>
      </w:r>
      <w:r w:rsidRPr="003B2883">
        <w:tab/>
        <w:t>Notification Standard Methods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1C69EC73" w14:textId="77777777" w:rsidR="00EB7848" w:rsidRDefault="00EB7848" w:rsidP="001760B3">
      <w:pPr>
        <w:pStyle w:val="H6"/>
      </w:pPr>
      <w:bookmarkStart w:id="1559" w:name="_Toc20150378"/>
      <w:bookmarkStart w:id="1560" w:name="_Toc25168625"/>
      <w:bookmarkStart w:id="1561" w:name="_Toc27593044"/>
      <w:bookmarkStart w:id="1562" w:name="_Toc34147915"/>
      <w:bookmarkStart w:id="1563" w:name="_Toc36463299"/>
      <w:bookmarkStart w:id="1564" w:name="_Toc43215139"/>
      <w:bookmarkStart w:id="1565" w:name="_Toc45032387"/>
      <w:bookmarkStart w:id="1566" w:name="_Toc49849876"/>
      <w:bookmarkStart w:id="1567" w:name="_Toc51873390"/>
      <w:bookmarkStart w:id="1568" w:name="_Toc56517518"/>
      <w:bookmarkStart w:id="1569" w:name="_Toc58594419"/>
      <w:bookmarkStart w:id="1570" w:name="_Toc67685929"/>
      <w:bookmarkStart w:id="1571" w:name="_Toc74993750"/>
      <w:bookmarkStart w:id="1572" w:name="_Toc82716338"/>
      <w:bookmarkStart w:id="1573" w:name="_Toc88818625"/>
      <w:bookmarkStart w:id="1574" w:name="_Toc90650547"/>
      <w:r w:rsidRPr="003B2883">
        <w:t>6.</w:t>
      </w:r>
      <w:r>
        <w:t>1</w:t>
      </w:r>
      <w:r w:rsidRPr="003B2883">
        <w:t>.5.</w:t>
      </w:r>
      <w:r>
        <w:t>1</w:t>
      </w:r>
      <w:r w:rsidRPr="003B2883">
        <w:t>.3.1</w:t>
      </w:r>
      <w:r w:rsidRPr="003B2883">
        <w:tab/>
      </w:r>
      <w:r w:rsidRPr="003B2883">
        <w:rPr>
          <w:rFonts w:hint="eastAsia"/>
          <w:lang w:eastAsia="zh-CN"/>
        </w:rPr>
        <w:t>POST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575"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575"/>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77777777"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1576" w:name="_Toc145956040"/>
      <w:bookmarkStart w:id="1577" w:name="_Toc153887475"/>
      <w:r>
        <w:t>6.1.5.2</w:t>
      </w:r>
      <w:r w:rsidR="00E72747">
        <w:tab/>
        <w:t>UPNotify</w:t>
      </w:r>
      <w:bookmarkEnd w:id="1576"/>
      <w:bookmarkEnd w:id="1577"/>
    </w:p>
    <w:p w14:paraId="2FC21444" w14:textId="2871551C" w:rsidR="00E72747" w:rsidRDefault="009A2465" w:rsidP="00E72747">
      <w:pPr>
        <w:pStyle w:val="Heading5"/>
      </w:pPr>
      <w:bookmarkStart w:id="1578" w:name="_Toc145956041"/>
      <w:bookmarkStart w:id="1579" w:name="_Toc153887476"/>
      <w:r>
        <w:t>6.1.5.2</w:t>
      </w:r>
      <w:r w:rsidR="00E72747">
        <w:t>.1</w:t>
      </w:r>
      <w:r w:rsidR="00E72747">
        <w:tab/>
        <w:t>Description</w:t>
      </w:r>
      <w:bookmarkEnd w:id="1578"/>
      <w:bookmarkEnd w:id="1579"/>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1580" w:name="_Toc145956042"/>
      <w:bookmarkStart w:id="1581" w:name="_Toc153887477"/>
      <w:r>
        <w:t>6.1.5.2</w:t>
      </w:r>
      <w:r w:rsidR="00E72747">
        <w:t>.2</w:t>
      </w:r>
      <w:r w:rsidR="00E72747">
        <w:tab/>
        <w:t>Notification Definition</w:t>
      </w:r>
      <w:bookmarkEnd w:id="1580"/>
      <w:bookmarkEnd w:id="1581"/>
    </w:p>
    <w:p w14:paraId="01B42E48" w14:textId="77777777" w:rsidR="00E72747" w:rsidRDefault="00E72747" w:rsidP="00E72747">
      <w:r>
        <w:t>Callback URI: {</w:t>
      </w:r>
      <w:r>
        <w:rPr>
          <w:lang w:eastAsia="zh-CN"/>
        </w:rPr>
        <w:t>upNotifyCallBackURI</w:t>
      </w:r>
      <w:r>
        <w:t>}</w:t>
      </w:r>
    </w:p>
    <w:p w14:paraId="78603162" w14:textId="77777777" w:rsidR="00E72747" w:rsidRDefault="00E72747" w:rsidP="00E72747">
      <w:pPr>
        <w:rPr>
          <w:lang w:eastAsia="zh-CN"/>
        </w:rPr>
      </w:pPr>
      <w:r>
        <w:t>See clause 5.2.2.1.2 for the description of how the LMF obtains the Callback URI of the NF Service Consumer (e.g. AMF).</w:t>
      </w:r>
    </w:p>
    <w:p w14:paraId="1D536368" w14:textId="72157565" w:rsidR="00E72747" w:rsidRDefault="009A2465" w:rsidP="00E72747">
      <w:pPr>
        <w:pStyle w:val="Heading5"/>
      </w:pPr>
      <w:bookmarkStart w:id="1582" w:name="_Toc145956043"/>
      <w:bookmarkStart w:id="1583" w:name="_Toc153887478"/>
      <w:r>
        <w:t>6.1.5.2</w:t>
      </w:r>
      <w:r w:rsidR="00E72747">
        <w:t>.3</w:t>
      </w:r>
      <w:r w:rsidR="00E72747">
        <w:tab/>
        <w:t>Notification Standard Methods</w:t>
      </w:r>
      <w:bookmarkEnd w:id="1582"/>
      <w:bookmarkEnd w:id="1583"/>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7777777" w:rsidR="00E72747" w:rsidRDefault="00E72747" w:rsidP="00E72747">
      <w:r>
        <w:t>This method sends a Location</w:t>
      </w:r>
      <w:r>
        <w:rPr>
          <w:lang w:eastAsia="zh-CN"/>
        </w:rPr>
        <w:t xml:space="preserve"> event notify</w:t>
      </w:r>
      <w:r>
        <w:t xml:space="preserve"> to the NF Service Consumer.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lastRenderedPageBreak/>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77777777" w:rsidR="00E72747" w:rsidRDefault="00E72747" w:rsidP="0077140D">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1584" w:name="_Toc20150379"/>
      <w:bookmarkStart w:id="1585" w:name="_Toc25168626"/>
      <w:bookmarkStart w:id="1586" w:name="_Toc27593045"/>
      <w:bookmarkStart w:id="1587" w:name="_Toc34147916"/>
      <w:bookmarkStart w:id="1588" w:name="_Toc36463300"/>
      <w:bookmarkStart w:id="1589" w:name="_Toc43215140"/>
      <w:bookmarkStart w:id="1590" w:name="_Toc45032388"/>
      <w:bookmarkStart w:id="1591" w:name="_Toc49849877"/>
      <w:bookmarkStart w:id="1592" w:name="_Toc51873391"/>
      <w:bookmarkStart w:id="1593" w:name="_Toc56517519"/>
      <w:bookmarkStart w:id="1594" w:name="_Toc58594420"/>
      <w:bookmarkStart w:id="1595" w:name="_Toc67685930"/>
      <w:bookmarkStart w:id="1596" w:name="_Toc74993751"/>
      <w:bookmarkStart w:id="1597" w:name="_Toc82716339"/>
      <w:bookmarkStart w:id="1598" w:name="_Toc88818626"/>
      <w:bookmarkStart w:id="1599" w:name="_Toc90650548"/>
      <w:bookmarkStart w:id="1600" w:name="_Toc98506218"/>
      <w:bookmarkStart w:id="1601" w:name="_Toc106639503"/>
      <w:bookmarkStart w:id="1602" w:name="_Toc114779013"/>
      <w:bookmarkStart w:id="1603" w:name="_Toc122096930"/>
      <w:bookmarkStart w:id="1604" w:name="_Toc130844151"/>
      <w:bookmarkStart w:id="1605" w:name="_Toc138411857"/>
      <w:bookmarkStart w:id="1606" w:name="_Toc145956044"/>
      <w:bookmarkStart w:id="1607" w:name="_Toc153887479"/>
      <w:r>
        <w:t>6.1.6</w:t>
      </w:r>
      <w:r>
        <w:tab/>
        <w:t>Data Model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641393E0" w14:textId="77777777" w:rsidR="00EB7848" w:rsidRDefault="00EB7848" w:rsidP="00B32564">
      <w:pPr>
        <w:pStyle w:val="Heading4"/>
      </w:pPr>
      <w:bookmarkStart w:id="1608" w:name="_Toc20150380"/>
      <w:bookmarkStart w:id="1609" w:name="_Toc25168627"/>
      <w:bookmarkStart w:id="1610" w:name="_Toc27593046"/>
      <w:bookmarkStart w:id="1611" w:name="_Toc34147917"/>
      <w:bookmarkStart w:id="1612" w:name="_Toc36463301"/>
      <w:bookmarkStart w:id="1613" w:name="_Toc43215141"/>
      <w:bookmarkStart w:id="1614" w:name="_Toc45032389"/>
      <w:bookmarkStart w:id="1615" w:name="_Toc49849878"/>
      <w:bookmarkStart w:id="1616" w:name="_Toc51873392"/>
      <w:bookmarkStart w:id="1617" w:name="_Toc56517520"/>
      <w:bookmarkStart w:id="1618" w:name="_Toc58594421"/>
      <w:bookmarkStart w:id="1619" w:name="_Toc67685931"/>
      <w:bookmarkStart w:id="1620" w:name="_Toc74993752"/>
      <w:bookmarkStart w:id="1621" w:name="_Toc82716340"/>
      <w:bookmarkStart w:id="1622" w:name="_Toc88818627"/>
      <w:bookmarkStart w:id="1623" w:name="_Toc90650549"/>
      <w:bookmarkStart w:id="1624" w:name="_Toc98506219"/>
      <w:bookmarkStart w:id="1625" w:name="_Toc106639504"/>
      <w:bookmarkStart w:id="1626" w:name="_Toc114779014"/>
      <w:bookmarkStart w:id="1627" w:name="_Toc122096931"/>
      <w:bookmarkStart w:id="1628" w:name="_Toc130844152"/>
      <w:bookmarkStart w:id="1629" w:name="_Toc138411858"/>
      <w:bookmarkStart w:id="1630" w:name="_Toc145956045"/>
      <w:bookmarkStart w:id="1631" w:name="_Toc153887480"/>
      <w:r>
        <w:t>6.1.6.1</w:t>
      </w:r>
      <w:r>
        <w:tab/>
        <w:t>General</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3DDF5D8" w:rsidR="00EC11AD" w:rsidRDefault="00EC11AD" w:rsidP="00EC11AD">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5E931A6" w:rsidR="00A30DDF" w:rsidRDefault="00A30DDF" w:rsidP="00A30DDF">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D31567"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D31567" w:rsidRDefault="00D31567" w:rsidP="00D3156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D31567" w:rsidRDefault="00D31567" w:rsidP="00D31567">
            <w:pPr>
              <w:pStyle w:val="TAL"/>
              <w:rPr>
                <w:rFonts w:cs="Arial"/>
                <w:szCs w:val="18"/>
              </w:rPr>
            </w:pPr>
            <w:r w:rsidRPr="00057491">
              <w:t>Indicates value of altitude</w:t>
            </w:r>
          </w:p>
        </w:tc>
      </w:tr>
      <w:tr w:rsidR="00D31567"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D31567" w:rsidRDefault="00D31567" w:rsidP="00D3156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D31567" w:rsidRDefault="00D31567" w:rsidP="00D31567">
            <w:pPr>
              <w:pStyle w:val="TAL"/>
              <w:rPr>
                <w:rFonts w:cs="Arial"/>
                <w:szCs w:val="18"/>
              </w:rPr>
            </w:pPr>
            <w:r w:rsidRPr="00057491">
              <w:t>Indicates value of angle</w:t>
            </w:r>
          </w:p>
        </w:tc>
      </w:tr>
      <w:tr w:rsidR="00D31567"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D31567" w:rsidRDefault="00D31567" w:rsidP="00D3156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D31567" w:rsidRDefault="00D31567" w:rsidP="00D31567">
            <w:pPr>
              <w:pStyle w:val="TAL"/>
              <w:rPr>
                <w:rFonts w:cs="Arial"/>
                <w:szCs w:val="18"/>
              </w:rPr>
            </w:pPr>
            <w:r w:rsidRPr="00057491">
              <w:t>Indicates value of uncertainty</w:t>
            </w:r>
          </w:p>
        </w:tc>
      </w:tr>
      <w:tr w:rsidR="00D31567"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D31567" w:rsidRDefault="00D31567" w:rsidP="00D3156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D31567" w:rsidRDefault="00D31567" w:rsidP="00D31567">
            <w:pPr>
              <w:pStyle w:val="TAL"/>
              <w:rPr>
                <w:rFonts w:cs="Arial"/>
                <w:szCs w:val="18"/>
              </w:rPr>
            </w:pPr>
            <w:r w:rsidRPr="00057491">
              <w:t>Indicates value of orientation angle</w:t>
            </w:r>
          </w:p>
        </w:tc>
      </w:tr>
      <w:tr w:rsidR="00D31567"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D31567" w:rsidRDefault="00D31567" w:rsidP="00D3156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D31567" w:rsidRDefault="00D31567" w:rsidP="00D31567">
            <w:pPr>
              <w:pStyle w:val="TAL"/>
              <w:rPr>
                <w:rFonts w:cs="Arial"/>
                <w:szCs w:val="18"/>
              </w:rPr>
            </w:pPr>
            <w:r w:rsidRPr="00057491">
              <w:t>Indicates value of confidence</w:t>
            </w:r>
          </w:p>
        </w:tc>
      </w:tr>
      <w:tr w:rsidR="00D31567"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D31567" w:rsidRDefault="00D31567" w:rsidP="00D3156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D31567" w:rsidRDefault="00D31567" w:rsidP="00D31567">
            <w:pPr>
              <w:pStyle w:val="TAL"/>
              <w:rPr>
                <w:rFonts w:cs="Arial"/>
                <w:szCs w:val="18"/>
              </w:rPr>
            </w:pPr>
            <w:r w:rsidRPr="00057491">
              <w:t>Indicates value of accuracy</w:t>
            </w:r>
          </w:p>
        </w:tc>
      </w:tr>
      <w:tr w:rsidR="00D31567"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D31567" w:rsidRDefault="00D31567" w:rsidP="00D31567">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D31567" w:rsidRDefault="00D31567" w:rsidP="00D31567">
            <w:pPr>
              <w:pStyle w:val="TAL"/>
              <w:rPr>
                <w:rFonts w:cs="Arial"/>
                <w:szCs w:val="18"/>
              </w:rPr>
            </w:pPr>
            <w:r w:rsidRPr="00057491">
              <w:t>Indicates value of the inner radius</w:t>
            </w:r>
          </w:p>
        </w:tc>
      </w:tr>
      <w:tr w:rsidR="00D31567"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D31567" w:rsidRDefault="00D31567" w:rsidP="00D31567">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D31567" w:rsidRDefault="00D31567" w:rsidP="00D31567">
            <w:pPr>
              <w:pStyle w:val="TAL"/>
              <w:rPr>
                <w:rFonts w:cs="Arial"/>
                <w:szCs w:val="18"/>
              </w:rPr>
            </w:pPr>
            <w:r w:rsidRPr="00057491">
              <w:t>LCS Correlation ID</w:t>
            </w:r>
          </w:p>
        </w:tc>
      </w:tr>
      <w:tr w:rsidR="00D31567"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D31567" w:rsidRDefault="00D31567" w:rsidP="00D31567">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D31567" w:rsidRDefault="00D31567" w:rsidP="00D31567">
            <w:pPr>
              <w:pStyle w:val="TAL"/>
              <w:rPr>
                <w:rFonts w:cs="Arial"/>
                <w:szCs w:val="18"/>
              </w:rPr>
            </w:pPr>
            <w:r w:rsidRPr="00057491">
              <w:t>Indicates value of the age of the location estimate</w:t>
            </w:r>
          </w:p>
        </w:tc>
      </w:tr>
      <w:tr w:rsidR="00D31567"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D31567" w:rsidRDefault="00D31567" w:rsidP="00D31567">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D31567" w:rsidRDefault="00D31567" w:rsidP="00D31567">
            <w:pPr>
              <w:pStyle w:val="TAL"/>
              <w:rPr>
                <w:rFonts w:cs="Arial"/>
                <w:szCs w:val="18"/>
              </w:rPr>
            </w:pPr>
            <w:r w:rsidRPr="00057491">
              <w:t>Indicates value of horizontal speed</w:t>
            </w:r>
          </w:p>
        </w:tc>
      </w:tr>
      <w:tr w:rsidR="00D31567"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D31567" w:rsidRDefault="00D31567" w:rsidP="00D31567">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D31567" w:rsidRDefault="00D31567" w:rsidP="00D31567">
            <w:pPr>
              <w:pStyle w:val="TAL"/>
              <w:rPr>
                <w:rFonts w:cs="Arial"/>
                <w:szCs w:val="18"/>
              </w:rPr>
            </w:pPr>
            <w:r w:rsidRPr="00057491">
              <w:t>Indicates value of vertical speed</w:t>
            </w:r>
          </w:p>
        </w:tc>
      </w:tr>
      <w:tr w:rsidR="00D31567"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D31567" w:rsidRDefault="00D31567" w:rsidP="00D31567">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D31567" w:rsidRDefault="00D31567" w:rsidP="00D31567">
            <w:pPr>
              <w:pStyle w:val="TAL"/>
              <w:rPr>
                <w:rFonts w:cs="Arial"/>
                <w:szCs w:val="18"/>
              </w:rPr>
            </w:pPr>
            <w:r w:rsidRPr="00057491">
              <w:t>Indicates value of speed uncertainty</w:t>
            </w:r>
          </w:p>
        </w:tc>
      </w:tr>
      <w:tr w:rsidR="00D31567"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D31567" w:rsidRDefault="00D31567" w:rsidP="00D31567">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D31567" w:rsidRDefault="00D31567" w:rsidP="00D31567">
            <w:pPr>
              <w:pStyle w:val="TAL"/>
              <w:rPr>
                <w:rFonts w:cs="Arial"/>
                <w:szCs w:val="18"/>
              </w:rPr>
            </w:pPr>
            <w:r w:rsidRPr="00057491">
              <w:t>Specifies the measured uncompensated atmospheric pressure</w:t>
            </w:r>
          </w:p>
        </w:tc>
      </w:tr>
      <w:tr w:rsidR="00D31567"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D31567" w:rsidRPr="00502DC0" w:rsidRDefault="00D31567" w:rsidP="00D31567">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D31567" w:rsidRDefault="00D31567" w:rsidP="00D31567">
            <w:pPr>
              <w:pStyle w:val="TAL"/>
              <w:rPr>
                <w:rFonts w:cs="Arial"/>
                <w:szCs w:val="18"/>
              </w:rPr>
            </w:pPr>
            <w:r w:rsidRPr="00057491">
              <w:t>LCS service type</w:t>
            </w:r>
          </w:p>
        </w:tc>
      </w:tr>
      <w:tr w:rsidR="00D31567"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D31567" w:rsidRDefault="00D31567" w:rsidP="00D31567">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D31567" w:rsidRDefault="00D31567" w:rsidP="00D31567">
            <w:pPr>
              <w:pStyle w:val="TAL"/>
              <w:rPr>
                <w:rFonts w:cs="Arial"/>
                <w:szCs w:val="18"/>
              </w:rPr>
            </w:pPr>
            <w:r w:rsidRPr="00057491">
              <w:t>LDR Reference</w:t>
            </w:r>
          </w:p>
        </w:tc>
      </w:tr>
      <w:tr w:rsidR="00D31567"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D31567" w:rsidRDefault="00D31567" w:rsidP="00D31567">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D31567" w:rsidRPr="00057491" w:rsidRDefault="00D31567" w:rsidP="00D31567">
            <w:pPr>
              <w:pStyle w:val="TAL"/>
            </w:pPr>
            <w:r w:rsidRPr="00057491">
              <w:t>L</w:t>
            </w:r>
            <w:r>
              <w:t>I</w:t>
            </w:r>
            <w:r w:rsidRPr="00057491">
              <w:t>R Reference</w:t>
            </w:r>
          </w:p>
        </w:tc>
      </w:tr>
      <w:tr w:rsidR="00D31567"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D31567" w:rsidRDefault="00D31567" w:rsidP="00D31567">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D31567" w:rsidRDefault="00D31567" w:rsidP="00D31567">
            <w:pPr>
              <w:pStyle w:val="TAL"/>
              <w:rPr>
                <w:rFonts w:cs="Arial"/>
                <w:szCs w:val="18"/>
              </w:rPr>
            </w:pPr>
            <w:r w:rsidRPr="00057491">
              <w:t>Number of required periodic event reports</w:t>
            </w:r>
          </w:p>
        </w:tc>
      </w:tr>
      <w:tr w:rsidR="00D31567"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D31567" w:rsidRDefault="00D31567" w:rsidP="00D31567">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D31567" w:rsidRDefault="00D31567" w:rsidP="00D31567">
            <w:pPr>
              <w:pStyle w:val="TAL"/>
              <w:rPr>
                <w:rFonts w:cs="Arial"/>
                <w:szCs w:val="18"/>
              </w:rPr>
            </w:pPr>
            <w:r w:rsidRPr="00057491">
              <w:t xml:space="preserve">Event reporting periodic interval </w:t>
            </w:r>
          </w:p>
        </w:tc>
      </w:tr>
      <w:tr w:rsidR="00D31567"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D31567" w:rsidRDefault="00D31567" w:rsidP="00D31567">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D31567" w:rsidRDefault="00D31567" w:rsidP="00D31567">
            <w:pPr>
              <w:pStyle w:val="TAL"/>
              <w:rPr>
                <w:rFonts w:cs="Arial"/>
                <w:szCs w:val="18"/>
              </w:rPr>
            </w:pPr>
            <w:r w:rsidRPr="00057491">
              <w:t>Minimum interval between event reports</w:t>
            </w:r>
          </w:p>
        </w:tc>
      </w:tr>
      <w:tr w:rsidR="00D31567"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D31567" w:rsidRDefault="00D31567" w:rsidP="00D31567">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D31567" w:rsidRDefault="00D31567" w:rsidP="00D31567">
            <w:pPr>
              <w:pStyle w:val="TAL"/>
              <w:rPr>
                <w:rFonts w:cs="Arial"/>
                <w:szCs w:val="18"/>
              </w:rPr>
            </w:pPr>
            <w:r w:rsidRPr="00057491">
              <w:t>Maximum interval between event reports</w:t>
            </w:r>
          </w:p>
        </w:tc>
      </w:tr>
      <w:tr w:rsidR="00D31567"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D31567" w:rsidRDefault="00D31567" w:rsidP="00D31567">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D31567" w:rsidRDefault="00D31567" w:rsidP="00D31567">
            <w:pPr>
              <w:pStyle w:val="TAL"/>
              <w:rPr>
                <w:rFonts w:cs="Arial"/>
                <w:szCs w:val="18"/>
              </w:rPr>
            </w:pPr>
            <w:r w:rsidRPr="00057491">
              <w:t>Maximum time interval between consecutive evaluations by a UE of a trigger event</w:t>
            </w:r>
          </w:p>
        </w:tc>
      </w:tr>
      <w:tr w:rsidR="00D31567"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D31567" w:rsidRDefault="00D31567" w:rsidP="00D31567">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D31567" w:rsidRDefault="00D31567" w:rsidP="00D31567">
            <w:pPr>
              <w:pStyle w:val="TAL"/>
              <w:rPr>
                <w:rFonts w:cs="Arial"/>
                <w:szCs w:val="18"/>
              </w:rPr>
            </w:pPr>
            <w:r w:rsidRPr="00057491">
              <w:t>Maximum duration of event reporting</w:t>
            </w:r>
          </w:p>
        </w:tc>
      </w:tr>
      <w:tr w:rsidR="00D31567"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D31567" w:rsidRDefault="00D31567" w:rsidP="00D31567">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D31567" w:rsidRDefault="00D31567" w:rsidP="00D31567">
            <w:pPr>
              <w:pStyle w:val="TAL"/>
              <w:rPr>
                <w:rFonts w:cs="Arial"/>
                <w:szCs w:val="18"/>
              </w:rPr>
            </w:pPr>
            <w:r w:rsidRPr="00057491">
              <w:t>Minimum straight line distance moved by a UE to trigger a motion event report</w:t>
            </w:r>
          </w:p>
        </w:tc>
      </w:tr>
      <w:tr w:rsidR="00D31567"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D31567" w:rsidRDefault="00D31567" w:rsidP="00D31567">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D31567" w:rsidRDefault="00D31567" w:rsidP="00D31567">
            <w:pPr>
              <w:pStyle w:val="TAL"/>
              <w:rPr>
                <w:rFonts w:cs="Arial"/>
                <w:szCs w:val="18"/>
              </w:rPr>
            </w:pPr>
            <w:r w:rsidRPr="00057491">
              <w:t>LMF identification</w:t>
            </w:r>
          </w:p>
        </w:tc>
      </w:tr>
      <w:tr w:rsidR="00D31567"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D31567" w:rsidRDefault="00D31567" w:rsidP="00D31567">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D31567" w:rsidRDefault="00D31567" w:rsidP="00D31567">
            <w:pPr>
              <w:pStyle w:val="TAL"/>
              <w:rPr>
                <w:rFonts w:cs="Arial"/>
                <w:szCs w:val="18"/>
              </w:rPr>
            </w:pPr>
            <w:r w:rsidRPr="00057491">
              <w:t>Number of event reports received from the target UE</w:t>
            </w:r>
          </w:p>
        </w:tc>
      </w:tr>
      <w:tr w:rsidR="00D31567"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D31567" w:rsidRDefault="00D31567" w:rsidP="00D31567">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D31567" w:rsidRDefault="00D31567" w:rsidP="00D3156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D31567" w:rsidRDefault="00D31567" w:rsidP="00D31567">
            <w:pPr>
              <w:pStyle w:val="TAL"/>
              <w:rPr>
                <w:rFonts w:cs="Arial"/>
                <w:szCs w:val="18"/>
              </w:rPr>
            </w:pPr>
            <w:r w:rsidRPr="00057491">
              <w:t>Duration of event reporting</w:t>
            </w:r>
          </w:p>
        </w:tc>
      </w:tr>
      <w:tr w:rsidR="00D31567"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D31567" w:rsidRDefault="00D31567" w:rsidP="00D31567">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D31567" w:rsidRDefault="00D31567" w:rsidP="00D31567">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D31567" w:rsidRPr="00057491" w:rsidRDefault="00D31567" w:rsidP="00D3156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31567"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D31567" w:rsidRDefault="00D31567" w:rsidP="00D31567">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D31567" w:rsidRDefault="00D31567" w:rsidP="00D31567">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D31567" w:rsidRDefault="00D31567" w:rsidP="00D31567">
            <w:pPr>
              <w:pStyle w:val="TAL"/>
              <w:rPr>
                <w:rFonts w:cs="Arial"/>
                <w:szCs w:val="18"/>
              </w:rPr>
            </w:pPr>
            <w:r w:rsidRPr="00057491">
              <w:t>Indicates types of External Clients</w:t>
            </w:r>
          </w:p>
        </w:tc>
      </w:tr>
      <w:tr w:rsidR="00D31567"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D31567" w:rsidRDefault="00D31567" w:rsidP="00D31567">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D31567" w:rsidRDefault="00D31567" w:rsidP="00D31567">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D31567" w:rsidRDefault="00D31567" w:rsidP="00D31567">
            <w:pPr>
              <w:pStyle w:val="TAL"/>
              <w:rPr>
                <w:rFonts w:cs="Arial"/>
                <w:szCs w:val="18"/>
              </w:rPr>
            </w:pPr>
            <w:r w:rsidRPr="00057491">
              <w:t>Indicates supported GAD shapes</w:t>
            </w:r>
          </w:p>
        </w:tc>
      </w:tr>
      <w:tr w:rsidR="00D31567"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D31567" w:rsidRDefault="00D31567" w:rsidP="00D31567">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D31567" w:rsidRDefault="00D31567" w:rsidP="00D31567">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D31567" w:rsidRDefault="00D31567" w:rsidP="00D31567">
            <w:pPr>
              <w:pStyle w:val="TAL"/>
              <w:rPr>
                <w:rFonts w:cs="Arial"/>
                <w:szCs w:val="18"/>
              </w:rPr>
            </w:pPr>
            <w:r w:rsidRPr="00057491">
              <w:t>Indicates acceptable delay of location request</w:t>
            </w:r>
          </w:p>
        </w:tc>
      </w:tr>
      <w:tr w:rsidR="00D31567"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D31567" w:rsidRDefault="00D31567" w:rsidP="00D31567">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D31567" w:rsidRDefault="00D31567" w:rsidP="00D31567">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D31567" w:rsidRDefault="00D31567" w:rsidP="00D31567">
            <w:pPr>
              <w:pStyle w:val="TAL"/>
              <w:rPr>
                <w:rFonts w:cs="Arial"/>
                <w:szCs w:val="18"/>
              </w:rPr>
            </w:pPr>
            <w:r w:rsidRPr="00057491">
              <w:t>Indicates supported positioning methods</w:t>
            </w:r>
          </w:p>
        </w:tc>
      </w:tr>
      <w:tr w:rsidR="00D31567"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D31567" w:rsidRDefault="00D31567" w:rsidP="00D31567">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D31567" w:rsidRDefault="00D31567" w:rsidP="00D31567">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D31567" w:rsidRDefault="00D31567" w:rsidP="00D31567">
            <w:pPr>
              <w:pStyle w:val="TAL"/>
              <w:rPr>
                <w:rFonts w:cs="Arial"/>
                <w:szCs w:val="18"/>
              </w:rPr>
            </w:pPr>
            <w:r w:rsidRPr="00057491">
              <w:t>Indicates supported modes used for positioning method</w:t>
            </w:r>
          </w:p>
        </w:tc>
      </w:tr>
      <w:tr w:rsidR="00D31567"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D31567" w:rsidRDefault="00D31567" w:rsidP="00D31567">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D31567" w:rsidRDefault="00D31567" w:rsidP="00D31567">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D31567" w:rsidRDefault="00D31567" w:rsidP="00D31567">
            <w:pPr>
              <w:pStyle w:val="TAL"/>
              <w:rPr>
                <w:rFonts w:cs="Arial"/>
                <w:szCs w:val="18"/>
              </w:rPr>
            </w:pPr>
            <w:r w:rsidRPr="00057491">
              <w:t>Global Navigation Satellite System (GNSS) ID</w:t>
            </w:r>
          </w:p>
        </w:tc>
      </w:tr>
      <w:tr w:rsidR="00D31567"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D31567" w:rsidRDefault="00D31567" w:rsidP="00D31567">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D31567" w:rsidRDefault="00D31567" w:rsidP="00D31567">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D31567" w:rsidRDefault="00D31567" w:rsidP="00D31567">
            <w:pPr>
              <w:pStyle w:val="TAL"/>
              <w:rPr>
                <w:rFonts w:cs="Arial"/>
                <w:szCs w:val="18"/>
              </w:rPr>
            </w:pPr>
            <w:r w:rsidRPr="00057491">
              <w:t>Indicates usage made of the location measurement</w:t>
            </w:r>
          </w:p>
        </w:tc>
      </w:tr>
      <w:tr w:rsidR="00D31567"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D31567" w:rsidRDefault="00D31567" w:rsidP="00D31567">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D31567" w:rsidRDefault="00D31567" w:rsidP="00D31567">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D31567" w:rsidRDefault="00D31567" w:rsidP="00D31567">
            <w:pPr>
              <w:pStyle w:val="TAL"/>
              <w:rPr>
                <w:rFonts w:cs="Arial"/>
                <w:szCs w:val="18"/>
              </w:rPr>
            </w:pPr>
            <w:r w:rsidRPr="00057491">
              <w:t>Indicates priority of the LCS client</w:t>
            </w:r>
          </w:p>
        </w:tc>
      </w:tr>
      <w:tr w:rsidR="00D31567"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D31567" w:rsidRDefault="00D31567" w:rsidP="00D31567">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D31567" w:rsidRDefault="00D31567" w:rsidP="00D31567">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D31567" w:rsidRDefault="00D31567" w:rsidP="00D31567">
            <w:pPr>
              <w:pStyle w:val="TAL"/>
              <w:rPr>
                <w:rFonts w:cs="Arial"/>
                <w:szCs w:val="18"/>
              </w:rPr>
            </w:pPr>
            <w:r w:rsidRPr="00057491">
              <w:t>Indicates velocity requirement</w:t>
            </w:r>
          </w:p>
        </w:tc>
      </w:tr>
      <w:tr w:rsidR="00D31567"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D31567" w:rsidRDefault="00D31567" w:rsidP="00D31567">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D31567" w:rsidRDefault="00D31567" w:rsidP="00D31567">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D31567" w:rsidRDefault="00D31567" w:rsidP="00D31567">
            <w:pPr>
              <w:pStyle w:val="TAL"/>
              <w:rPr>
                <w:rFonts w:cs="Arial"/>
                <w:szCs w:val="18"/>
              </w:rPr>
            </w:pPr>
            <w:r w:rsidRPr="00057491">
              <w:t>Indicates fulfilment of requested accuracy</w:t>
            </w:r>
          </w:p>
        </w:tc>
      </w:tr>
      <w:tr w:rsidR="00D31567"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D31567" w:rsidRDefault="00D31567" w:rsidP="00D31567">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D31567" w:rsidRDefault="00D31567" w:rsidP="00D31567">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D31567" w:rsidRDefault="00D31567" w:rsidP="00D31567">
            <w:pPr>
              <w:pStyle w:val="TAL"/>
              <w:rPr>
                <w:rFonts w:cs="Arial"/>
                <w:szCs w:val="18"/>
              </w:rPr>
            </w:pPr>
            <w:r w:rsidRPr="00057491">
              <w:t>Indicates direction of vertical speed</w:t>
            </w:r>
          </w:p>
        </w:tc>
      </w:tr>
      <w:tr w:rsidR="00D31567"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D31567" w:rsidRDefault="00D31567" w:rsidP="00D31567">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D31567" w:rsidRDefault="00D31567" w:rsidP="00D31567">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D31567" w:rsidRDefault="00D31567" w:rsidP="00D31567">
            <w:pPr>
              <w:pStyle w:val="TAL"/>
              <w:rPr>
                <w:rFonts w:cs="Arial"/>
                <w:szCs w:val="18"/>
              </w:rPr>
            </w:pPr>
            <w:r w:rsidRPr="00057491">
              <w:t>Indicates LDR types</w:t>
            </w:r>
          </w:p>
        </w:tc>
      </w:tr>
      <w:tr w:rsidR="00D31567"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D31567" w:rsidRDefault="00D31567" w:rsidP="00D31567">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D31567" w:rsidRDefault="00D31567" w:rsidP="00D31567">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D31567" w:rsidRDefault="00D31567" w:rsidP="00D31567">
            <w:pPr>
              <w:pStyle w:val="TAL"/>
              <w:rPr>
                <w:rFonts w:cs="Arial"/>
                <w:szCs w:val="18"/>
              </w:rPr>
            </w:pPr>
            <w:r w:rsidRPr="00057491">
              <w:t>Indicates type of event reporting area</w:t>
            </w:r>
          </w:p>
        </w:tc>
      </w:tr>
      <w:tr w:rsidR="00D31567"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D31567" w:rsidRDefault="00D31567" w:rsidP="00D31567">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D31567" w:rsidRDefault="00D31567" w:rsidP="00D31567">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D31567" w:rsidRDefault="00D31567" w:rsidP="00D31567">
            <w:pPr>
              <w:pStyle w:val="TAL"/>
              <w:rPr>
                <w:rFonts w:cs="Arial"/>
                <w:szCs w:val="18"/>
              </w:rPr>
            </w:pPr>
            <w:r w:rsidRPr="00057491">
              <w:t>Specifies occurrence of event reporting</w:t>
            </w:r>
          </w:p>
        </w:tc>
      </w:tr>
      <w:tr w:rsidR="00D31567"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D31567" w:rsidRDefault="00D31567" w:rsidP="00D31567">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D31567" w:rsidRDefault="00D31567" w:rsidP="00D31567">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D31567" w:rsidRDefault="00D31567" w:rsidP="00D31567">
            <w:pPr>
              <w:pStyle w:val="TAL"/>
              <w:rPr>
                <w:rFonts w:cs="Arial"/>
                <w:szCs w:val="18"/>
              </w:rPr>
            </w:pPr>
            <w:r w:rsidRPr="00057491">
              <w:t>Specifies access types of event reporting</w:t>
            </w:r>
          </w:p>
        </w:tc>
      </w:tr>
      <w:tr w:rsidR="00D31567"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D31567" w:rsidRDefault="00D31567" w:rsidP="00D31567">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D31567" w:rsidRDefault="00D31567" w:rsidP="00D31567">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D31567" w:rsidRDefault="00D31567" w:rsidP="00D31567">
            <w:pPr>
              <w:pStyle w:val="TAL"/>
              <w:rPr>
                <w:rFonts w:cs="Arial"/>
                <w:szCs w:val="18"/>
              </w:rPr>
            </w:pPr>
            <w:r w:rsidRPr="00057491">
              <w:t>Specifies event classes</w:t>
            </w:r>
          </w:p>
        </w:tc>
      </w:tr>
      <w:tr w:rsidR="00D31567"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D31567" w:rsidRDefault="00D31567" w:rsidP="00D31567">
            <w:pPr>
              <w:pStyle w:val="TAL"/>
            </w:pPr>
            <w:r>
              <w:lastRenderedPageBreak/>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D31567" w:rsidRDefault="00D31567" w:rsidP="00D31567">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D31567" w:rsidRDefault="00D31567" w:rsidP="00D31567">
            <w:pPr>
              <w:pStyle w:val="TAL"/>
              <w:rPr>
                <w:rFonts w:cs="Arial"/>
                <w:szCs w:val="18"/>
              </w:rPr>
            </w:pPr>
            <w:r w:rsidRPr="00057491">
              <w:t>Specifies type of event reporting</w:t>
            </w:r>
          </w:p>
        </w:tc>
      </w:tr>
      <w:tr w:rsidR="00D31567"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D31567" w:rsidRDefault="00D31567" w:rsidP="00D31567">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D31567" w:rsidRDefault="00D31567" w:rsidP="00D31567">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D31567" w:rsidRDefault="00D31567" w:rsidP="00D31567">
            <w:pPr>
              <w:pStyle w:val="TAL"/>
              <w:rPr>
                <w:rFonts w:cs="Arial"/>
                <w:szCs w:val="18"/>
              </w:rPr>
            </w:pPr>
            <w:r w:rsidRPr="00057491">
              <w:t xml:space="preserve">Specifies causes of event reporting termination </w:t>
            </w:r>
          </w:p>
        </w:tc>
      </w:tr>
      <w:tr w:rsidR="00D31567"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D31567" w:rsidRDefault="00D31567" w:rsidP="00D31567">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D31567" w:rsidRDefault="00D31567" w:rsidP="00D31567">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D31567" w:rsidRDefault="00D31567" w:rsidP="00D31567">
            <w:pPr>
              <w:pStyle w:val="TAL"/>
              <w:rPr>
                <w:rFonts w:cs="Arial"/>
                <w:szCs w:val="18"/>
              </w:rPr>
            </w:pPr>
            <w:r w:rsidRPr="00057491">
              <w:t>Specifies LCS QoS class</w:t>
            </w:r>
          </w:p>
        </w:tc>
      </w:tr>
      <w:tr w:rsidR="00D31567"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D31567" w:rsidRDefault="00D31567" w:rsidP="00D31567">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D31567" w:rsidRDefault="00D31567" w:rsidP="00D31567">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D31567" w:rsidRDefault="00D31567" w:rsidP="00D31567">
            <w:pPr>
              <w:pStyle w:val="TAL"/>
              <w:rPr>
                <w:rFonts w:cs="Arial"/>
                <w:szCs w:val="18"/>
              </w:rPr>
            </w:pPr>
            <w:r w:rsidRPr="00057491">
              <w:t>Specifies location service types requested by UE</w:t>
            </w:r>
          </w:p>
        </w:tc>
      </w:tr>
      <w:tr w:rsidR="00D31567"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D31567" w:rsidRPr="0031710B" w:rsidRDefault="00D31567" w:rsidP="00D31567">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D31567" w:rsidRDefault="00D31567" w:rsidP="00D31567">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D31567" w:rsidRPr="00057491" w:rsidRDefault="00D31567" w:rsidP="00D31567">
            <w:pPr>
              <w:pStyle w:val="TAL"/>
            </w:pPr>
            <w:r>
              <w:t>Indoor Outdoor Indication</w:t>
            </w:r>
          </w:p>
        </w:tc>
      </w:tr>
      <w:tr w:rsidR="00D31567"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D31567" w:rsidRDefault="00D31567" w:rsidP="00D31567">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D31567" w:rsidRDefault="00D31567" w:rsidP="00D31567">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D31567" w:rsidRDefault="00D31567" w:rsidP="00D31567">
            <w:pPr>
              <w:pStyle w:val="TAL"/>
            </w:pPr>
            <w:r>
              <w:t>Fix Type</w:t>
            </w:r>
          </w:p>
        </w:tc>
      </w:tr>
      <w:tr w:rsidR="00D31567"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D31567" w:rsidRDefault="00D31567" w:rsidP="00D31567">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D31567" w:rsidRDefault="00D31567" w:rsidP="00D31567">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D31567" w:rsidRDefault="00D31567" w:rsidP="00D31567">
            <w:pPr>
              <w:pStyle w:val="TAL"/>
            </w:pPr>
            <w:r>
              <w:t>LOS/NLOS measurement indication</w:t>
            </w:r>
          </w:p>
        </w:tc>
      </w:tr>
      <w:tr w:rsidR="00D31567"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D31567" w:rsidRPr="009413E0" w:rsidRDefault="00D31567" w:rsidP="00D31567">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D31567" w:rsidRDefault="00D31567" w:rsidP="00D31567">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D31567" w:rsidRDefault="00D31567" w:rsidP="00D31567">
            <w:pPr>
              <w:pStyle w:val="TAL"/>
            </w:pPr>
            <w:r>
              <w:t>UP Connection Status</w:t>
            </w:r>
          </w:p>
        </w:tc>
      </w:tr>
      <w:tr w:rsidR="00D31567"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D31567" w:rsidRDefault="00D31567" w:rsidP="00D31567">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D31567" w:rsidRDefault="00D31567" w:rsidP="00D31567">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D31567" w:rsidRDefault="00D31567" w:rsidP="00D31567">
            <w:pPr>
              <w:pStyle w:val="TAL"/>
            </w:pPr>
            <w:r>
              <w:rPr>
                <w:rFonts w:hint="eastAsia"/>
                <w:lang w:eastAsia="zh-CN"/>
              </w:rPr>
              <w:t>S</w:t>
            </w:r>
            <w:r>
              <w:rPr>
                <w:lang w:eastAsia="zh-CN"/>
              </w:rPr>
              <w:t>pecifies result type for ranging and sidelink positioning</w:t>
            </w:r>
          </w:p>
        </w:tc>
      </w:tr>
      <w:tr w:rsidR="00D31567"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342AD2CB" w:rsidR="00D31567" w:rsidRDefault="00D31567" w:rsidP="00D31567">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D31567" w:rsidRDefault="00D31567" w:rsidP="00D31567">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D31567" w:rsidRDefault="00D31567" w:rsidP="00D31567">
            <w:pPr>
              <w:pStyle w:val="TAL"/>
            </w:pPr>
            <w:r>
              <w:rPr>
                <w:rFonts w:hint="eastAsia"/>
                <w:lang w:eastAsia="zh-CN"/>
              </w:rPr>
              <w:t>S</w:t>
            </w:r>
            <w:r>
              <w:rPr>
                <w:lang w:eastAsia="zh-CN"/>
              </w:rPr>
              <w:t>pecifies type of related UE for ranging and sidelink positioning</w:t>
            </w:r>
          </w:p>
        </w:tc>
      </w:tr>
      <w:tr w:rsidR="00D31567"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D31567" w:rsidRPr="001A21AF" w:rsidRDefault="00D31567" w:rsidP="00D31567">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D31567" w:rsidRPr="001A21AF" w:rsidRDefault="00D31567" w:rsidP="00D31567">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D31567" w:rsidRDefault="00D31567" w:rsidP="00D31567">
            <w:pPr>
              <w:pStyle w:val="TAL"/>
              <w:rPr>
                <w:lang w:eastAsia="zh-CN"/>
              </w:rPr>
            </w:pPr>
            <w:r>
              <w:t>LCS UP Connection Indication</w:t>
            </w:r>
          </w:p>
        </w:tc>
      </w:tr>
      <w:tr w:rsidR="005277D8"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5277D8" w:rsidRDefault="005277D8" w:rsidP="005277D8">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5277D8" w:rsidRDefault="005277D8" w:rsidP="005277D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5277D8" w:rsidRDefault="005277D8" w:rsidP="005277D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45330AE3" w:rsidR="00EF4912" w:rsidRDefault="00EF4912" w:rsidP="00EF4912">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632" w:name="_Toc20150381"/>
      <w:bookmarkStart w:id="1633" w:name="_Toc25168628"/>
      <w:bookmarkStart w:id="1634" w:name="_Toc27593047"/>
      <w:bookmarkStart w:id="1635" w:name="_Toc34147918"/>
      <w:bookmarkStart w:id="1636" w:name="_Toc36463302"/>
      <w:bookmarkStart w:id="1637" w:name="_Toc43215142"/>
      <w:bookmarkStart w:id="1638" w:name="_Toc45032390"/>
      <w:bookmarkStart w:id="1639" w:name="_Toc49849879"/>
      <w:bookmarkStart w:id="1640" w:name="_Toc51873393"/>
      <w:bookmarkStart w:id="1641" w:name="_Toc56517521"/>
      <w:bookmarkStart w:id="1642" w:name="_Toc58594422"/>
      <w:bookmarkStart w:id="1643" w:name="_Toc67685932"/>
      <w:bookmarkStart w:id="1644" w:name="_Toc74993753"/>
      <w:bookmarkStart w:id="1645" w:name="_Toc82716341"/>
      <w:bookmarkStart w:id="1646" w:name="_Toc88818628"/>
      <w:bookmarkStart w:id="1647" w:name="_Toc90650550"/>
      <w:bookmarkStart w:id="1648" w:name="_Toc98506220"/>
      <w:bookmarkStart w:id="1649" w:name="_Toc106639505"/>
      <w:bookmarkStart w:id="1650" w:name="_Toc114779015"/>
      <w:bookmarkStart w:id="1651" w:name="_Toc122096932"/>
      <w:bookmarkStart w:id="1652" w:name="_Toc130844153"/>
      <w:bookmarkStart w:id="1653" w:name="_Toc138411859"/>
      <w:bookmarkStart w:id="1654" w:name="_Toc145956046"/>
      <w:bookmarkStart w:id="1655" w:name="_Toc1538874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14594438" w14:textId="77777777" w:rsidR="00EB7848" w:rsidRDefault="00EB7848" w:rsidP="00B32564">
      <w:pPr>
        <w:pStyle w:val="Heading5"/>
      </w:pPr>
      <w:bookmarkStart w:id="1656" w:name="_Toc20150382"/>
      <w:bookmarkStart w:id="1657" w:name="_Toc25168629"/>
      <w:bookmarkStart w:id="1658" w:name="_Toc27593048"/>
      <w:bookmarkStart w:id="1659" w:name="_Toc34147919"/>
      <w:bookmarkStart w:id="1660" w:name="_Toc36463303"/>
      <w:bookmarkStart w:id="1661" w:name="_Toc43215143"/>
      <w:bookmarkStart w:id="1662" w:name="_Toc45032391"/>
      <w:bookmarkStart w:id="1663" w:name="_Toc49849880"/>
      <w:bookmarkStart w:id="1664" w:name="_Toc51873394"/>
      <w:bookmarkStart w:id="1665" w:name="_Toc56517522"/>
      <w:bookmarkStart w:id="1666" w:name="_Toc58594423"/>
      <w:bookmarkStart w:id="1667" w:name="_Toc67685933"/>
      <w:bookmarkStart w:id="1668" w:name="_Toc74993754"/>
      <w:bookmarkStart w:id="1669" w:name="_Toc82716342"/>
      <w:bookmarkStart w:id="1670" w:name="_Toc88818629"/>
      <w:bookmarkStart w:id="1671" w:name="_Toc90650551"/>
      <w:bookmarkStart w:id="1672" w:name="_Toc98506221"/>
      <w:bookmarkStart w:id="1673" w:name="_Toc106639506"/>
      <w:bookmarkStart w:id="1674" w:name="_Toc114779016"/>
      <w:bookmarkStart w:id="1675" w:name="_Toc122096933"/>
      <w:bookmarkStart w:id="1676" w:name="_Toc130844154"/>
      <w:bookmarkStart w:id="1677" w:name="_Toc138411860"/>
      <w:bookmarkStart w:id="1678" w:name="_Toc145956047"/>
      <w:bookmarkStart w:id="1679" w:name="_Toc153887482"/>
      <w:r>
        <w:t>6.1.6.2.1</w:t>
      </w:r>
      <w:r>
        <w:tab/>
        <w:t>Introduction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680" w:name="_Toc20150383"/>
      <w:bookmarkStart w:id="1681" w:name="_Toc25168630"/>
      <w:bookmarkStart w:id="1682" w:name="_Toc27593049"/>
      <w:bookmarkStart w:id="1683" w:name="_Toc34147920"/>
      <w:bookmarkStart w:id="1684" w:name="_Toc36463304"/>
      <w:bookmarkStart w:id="1685" w:name="_Toc43215144"/>
      <w:bookmarkStart w:id="1686" w:name="_Toc45032392"/>
      <w:bookmarkStart w:id="1687" w:name="_Toc49849881"/>
      <w:bookmarkStart w:id="1688" w:name="_Toc51873395"/>
      <w:bookmarkStart w:id="1689" w:name="_Toc56517523"/>
      <w:bookmarkStart w:id="1690" w:name="_Toc58594424"/>
      <w:bookmarkStart w:id="1691" w:name="_Toc67685934"/>
      <w:bookmarkStart w:id="1692" w:name="_Toc74993755"/>
      <w:bookmarkStart w:id="1693" w:name="_Toc82716343"/>
      <w:bookmarkStart w:id="1694" w:name="_Toc88818630"/>
      <w:bookmarkStart w:id="1695" w:name="_Toc90650552"/>
      <w:bookmarkStart w:id="1696" w:name="_Toc98506222"/>
      <w:bookmarkStart w:id="1697" w:name="_Toc106639507"/>
      <w:bookmarkStart w:id="1698" w:name="_Toc114779017"/>
      <w:bookmarkStart w:id="1699" w:name="_Toc122096934"/>
      <w:bookmarkStart w:id="1700" w:name="_Toc130844155"/>
      <w:bookmarkStart w:id="1701" w:name="_Toc138411861"/>
      <w:bookmarkStart w:id="1702" w:name="_Toc145956048"/>
      <w:bookmarkStart w:id="1703" w:name="_Toc153887483"/>
      <w:r>
        <w:lastRenderedPageBreak/>
        <w:t>6.1.6.2.2</w:t>
      </w:r>
      <w:r>
        <w:tab/>
        <w:t>Type: InputData</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54575BF7"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858F35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851D" w14:textId="77777777" w:rsidR="00EA5EC6" w:rsidRDefault="00EA5EC6" w:rsidP="00EA5EC6">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47523D2" w14:textId="77777777" w:rsidR="00EA5EC6" w:rsidRDefault="00EA5EC6" w:rsidP="00EA5EC6">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C92FBB" w14:textId="77777777" w:rsidR="00EA5EC6" w:rsidRDefault="00EA5EC6" w:rsidP="00EA5EC6">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2B99ECA0" w:rsidR="00EA5EC6" w:rsidRDefault="00EA5EC6" w:rsidP="00EA5EC6">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2AE65722"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 xml:space="preserve">. </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1704" w:name="_Hlk142683907"/>
            <w:r w:rsidRPr="00B82322">
              <w:rPr>
                <w:rFonts w:cs="Arial"/>
                <w:szCs w:val="18"/>
              </w:rPr>
              <w:t>RangingSlResult</w:t>
            </w:r>
            <w:bookmarkEnd w:id="1704"/>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7202C37F" w:rsidR="00D93046" w:rsidRDefault="00D93046" w:rsidP="00D93046">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F12D944" w:rsidR="00D93046" w:rsidRDefault="00D93046" w:rsidP="00D93046">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12608E7" w:rsidR="00D93046" w:rsidRDefault="00D93046" w:rsidP="00D93046">
            <w:pPr>
              <w:pStyle w:val="TAL"/>
              <w:rPr>
                <w:lang w:eastAsia="zh-CN"/>
              </w:rPr>
            </w:pPr>
            <w:r w:rsidRPr="00B82322">
              <w:rPr>
                <w:rFonts w:cs="Arial"/>
                <w:szCs w:val="18"/>
              </w:rPr>
              <w:t>array(</w:t>
            </w:r>
            <w:bookmarkStart w:id="1705" w:name="_Hlk142683982"/>
            <w:r w:rsidRPr="00B82322">
              <w:rPr>
                <w:rFonts w:cs="Arial"/>
                <w:szCs w:val="18"/>
              </w:rPr>
              <w:t>RelatedUE</w:t>
            </w:r>
            <w:bookmarkEnd w:id="1705"/>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lastRenderedPageBreak/>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12CF772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1352511" w14:textId="137DFE89" w:rsidR="00D93046" w:rsidRPr="007E2486" w:rsidRDefault="00D93046" w:rsidP="00D93046">
            <w:pPr>
              <w:pStyle w:val="TAL"/>
              <w:rPr>
                <w:rFonts w:cs="Arial"/>
                <w:szCs w:val="18"/>
              </w:rPr>
            </w:pPr>
            <w:r>
              <w:t>relatedA</w:t>
            </w:r>
            <w:r w:rsidRPr="002651EC">
              <w:t>pplicationlayerId</w:t>
            </w:r>
          </w:p>
        </w:tc>
        <w:tc>
          <w:tcPr>
            <w:tcW w:w="1963" w:type="dxa"/>
            <w:gridSpan w:val="2"/>
            <w:tcBorders>
              <w:top w:val="single" w:sz="4" w:space="0" w:color="auto"/>
              <w:left w:val="single" w:sz="4" w:space="0" w:color="auto"/>
              <w:bottom w:val="single" w:sz="4" w:space="0" w:color="auto"/>
              <w:right w:val="single" w:sz="4" w:space="0" w:color="auto"/>
            </w:tcBorders>
          </w:tcPr>
          <w:p w14:paraId="5EDBC841" w14:textId="639A86DD" w:rsidR="00D93046" w:rsidRDefault="00D93046" w:rsidP="00D93046">
            <w:pPr>
              <w:pStyle w:val="TAL"/>
              <w:rPr>
                <w:rFonts w:cs="Arial"/>
                <w:szCs w:val="18"/>
              </w:rPr>
            </w:pPr>
            <w:r w:rsidRPr="002651EC">
              <w:t>ApplicationlayerId</w:t>
            </w:r>
          </w:p>
        </w:tc>
        <w:tc>
          <w:tcPr>
            <w:tcW w:w="377" w:type="dxa"/>
            <w:gridSpan w:val="2"/>
            <w:tcBorders>
              <w:top w:val="single" w:sz="4" w:space="0" w:color="auto"/>
              <w:left w:val="single" w:sz="4" w:space="0" w:color="auto"/>
              <w:bottom w:val="single" w:sz="4" w:space="0" w:color="auto"/>
              <w:right w:val="single" w:sz="4" w:space="0" w:color="auto"/>
            </w:tcBorders>
          </w:tcPr>
          <w:p w14:paraId="309E3F9A" w14:textId="3A34B5DC"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FAD68E" w14:textId="13319024"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4F05D6BC" w14:textId="6F737909" w:rsidR="00D93046" w:rsidRDefault="00D93046" w:rsidP="00D93046">
            <w:pPr>
              <w:pStyle w:val="TAL"/>
              <w:rPr>
                <w:rFonts w:cs="Arial"/>
                <w:color w:val="000000"/>
                <w:szCs w:val="18"/>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618" w:type="dxa"/>
            <w:gridSpan w:val="2"/>
            <w:tcBorders>
              <w:top w:val="single" w:sz="4" w:space="0" w:color="auto"/>
              <w:left w:val="single" w:sz="4" w:space="0" w:color="auto"/>
              <w:bottom w:val="single" w:sz="4" w:space="0" w:color="auto"/>
              <w:right w:val="single" w:sz="4" w:space="0" w:color="auto"/>
            </w:tcBorders>
          </w:tcPr>
          <w:p w14:paraId="2E0BB946" w14:textId="3BF744CF"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353EDC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D2BCC1" w14:textId="18177A77" w:rsidR="00D93046" w:rsidRPr="007E2486" w:rsidRDefault="00D93046" w:rsidP="00D93046">
            <w:pPr>
              <w:pStyle w:val="TAL"/>
              <w:rPr>
                <w:rFonts w:cs="Arial"/>
                <w:szCs w:val="18"/>
              </w:rPr>
            </w:pPr>
            <w:r>
              <w:rPr>
                <w:rFonts w:hint="eastAsia"/>
                <w:lang w:eastAsia="zh-CN"/>
              </w:rPr>
              <w:t>r</w:t>
            </w:r>
            <w:r>
              <w:rPr>
                <w:lang w:eastAsia="zh-CN"/>
              </w:rPr>
              <w:t>angeDirection</w:t>
            </w:r>
          </w:p>
        </w:tc>
        <w:tc>
          <w:tcPr>
            <w:tcW w:w="1963" w:type="dxa"/>
            <w:gridSpan w:val="2"/>
            <w:tcBorders>
              <w:top w:val="single" w:sz="4" w:space="0" w:color="auto"/>
              <w:left w:val="single" w:sz="4" w:space="0" w:color="auto"/>
              <w:bottom w:val="single" w:sz="4" w:space="0" w:color="auto"/>
              <w:right w:val="single" w:sz="4" w:space="0" w:color="auto"/>
            </w:tcBorders>
          </w:tcPr>
          <w:p w14:paraId="449FEFEF" w14:textId="57C1E2B9" w:rsidR="00D93046" w:rsidRDefault="00D93046" w:rsidP="00D93046">
            <w:pPr>
              <w:pStyle w:val="TAL"/>
              <w:rPr>
                <w:rFonts w:cs="Arial"/>
                <w:szCs w:val="18"/>
              </w:rPr>
            </w:pPr>
            <w:r>
              <w:rPr>
                <w:lang w:eastAsia="zh-CN"/>
              </w:rPr>
              <w:t>RangeDirection</w:t>
            </w:r>
          </w:p>
        </w:tc>
        <w:tc>
          <w:tcPr>
            <w:tcW w:w="377" w:type="dxa"/>
            <w:gridSpan w:val="2"/>
            <w:tcBorders>
              <w:top w:val="single" w:sz="4" w:space="0" w:color="auto"/>
              <w:left w:val="single" w:sz="4" w:space="0" w:color="auto"/>
              <w:bottom w:val="single" w:sz="4" w:space="0" w:color="auto"/>
              <w:right w:val="single" w:sz="4" w:space="0" w:color="auto"/>
            </w:tcBorders>
          </w:tcPr>
          <w:p w14:paraId="46C48A07" w14:textId="4423B59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CEFFF16" w14:textId="28FA284A"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1E19F950" w14:textId="1FE86ED5"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57E3186" w14:textId="32F0B3F3"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7EDBE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41A0C5" w14:textId="5734518F" w:rsidR="00D93046" w:rsidRPr="007E2486" w:rsidRDefault="00D93046" w:rsidP="00D93046">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47C18B9E" w14:textId="0D29C474" w:rsidR="00D93046" w:rsidRDefault="00D93046" w:rsidP="00D93046">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6716155F" w14:textId="1662400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53EC9B5" w14:textId="523F14A0"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4CD09AE" w14:textId="59070DEC"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8F94BC1" w14:textId="7EAE01BA"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12859BE3"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3211DB" w14:textId="74854B75" w:rsidR="00D93046" w:rsidRPr="007E2486" w:rsidRDefault="00D93046" w:rsidP="00D93046">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tcPr>
          <w:p w14:paraId="23E3D3FB" w14:textId="38ACB054" w:rsidR="00D93046" w:rsidRDefault="00D93046" w:rsidP="00D93046">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tcPr>
          <w:p w14:paraId="7647FA5B" w14:textId="53F564D9"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25C5B69" w14:textId="082ACCFA" w:rsidR="00D93046" w:rsidRDefault="00D93046" w:rsidP="00D93046">
            <w:pPr>
              <w:pStyle w:val="TAL"/>
            </w:pPr>
            <w:r w:rsidRPr="007F7D3A">
              <w:t>0..1</w:t>
            </w:r>
          </w:p>
        </w:tc>
        <w:tc>
          <w:tcPr>
            <w:tcW w:w="4006" w:type="dxa"/>
            <w:gridSpan w:val="2"/>
            <w:tcBorders>
              <w:top w:val="single" w:sz="4" w:space="0" w:color="auto"/>
              <w:left w:val="single" w:sz="4" w:space="0" w:color="auto"/>
              <w:bottom w:val="single" w:sz="4" w:space="0" w:color="auto"/>
              <w:right w:val="single" w:sz="4" w:space="0" w:color="auto"/>
            </w:tcBorders>
          </w:tcPr>
          <w:p w14:paraId="6C2BA9C7" w14:textId="6D0634C3" w:rsidR="00D93046" w:rsidRDefault="00D93046" w:rsidP="00D93046">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tcPr>
          <w:p w14:paraId="621D20F1" w14:textId="2223018C"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673B8195"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3D2C26" w14:textId="33FF1022" w:rsidR="00D93046" w:rsidRPr="007E2486" w:rsidRDefault="00D93046" w:rsidP="00D93046">
            <w:pPr>
              <w:pStyle w:val="TAL"/>
              <w:rPr>
                <w:rFonts w:cs="Arial"/>
                <w:szCs w:val="18"/>
              </w:rPr>
            </w:pPr>
            <w:r>
              <w:rPr>
                <w:rFonts w:hint="eastAsia"/>
                <w:lang w:eastAsia="zh-CN"/>
              </w:rPr>
              <w:t>r</w:t>
            </w:r>
            <w:r>
              <w:rPr>
                <w:lang w:eastAsia="zh-CN"/>
              </w:rPr>
              <w:t>elative</w:t>
            </w:r>
            <w:r>
              <w:rPr>
                <w:rFonts w:hint="eastAsia"/>
                <w:lang w:eastAsia="zh-CN"/>
              </w:rPr>
              <w:t>Velocity</w:t>
            </w:r>
          </w:p>
        </w:tc>
        <w:tc>
          <w:tcPr>
            <w:tcW w:w="1963" w:type="dxa"/>
            <w:gridSpan w:val="2"/>
            <w:tcBorders>
              <w:top w:val="single" w:sz="4" w:space="0" w:color="auto"/>
              <w:left w:val="single" w:sz="4" w:space="0" w:color="auto"/>
              <w:bottom w:val="single" w:sz="4" w:space="0" w:color="auto"/>
              <w:right w:val="single" w:sz="4" w:space="0" w:color="auto"/>
            </w:tcBorders>
          </w:tcPr>
          <w:p w14:paraId="11D386E6" w14:textId="5B1AABA3" w:rsidR="00D93046" w:rsidRDefault="00D93046" w:rsidP="00D93046">
            <w:pPr>
              <w:pStyle w:val="TAL"/>
              <w:rPr>
                <w:rFonts w:cs="Arial"/>
                <w:szCs w:val="18"/>
              </w:rPr>
            </w:pPr>
            <w:r>
              <w:rPr>
                <w:rFonts w:hint="eastAsia"/>
                <w:lang w:eastAsia="zh-CN"/>
              </w:rPr>
              <w:t>VelocityEstimate</w:t>
            </w:r>
          </w:p>
        </w:tc>
        <w:tc>
          <w:tcPr>
            <w:tcW w:w="377" w:type="dxa"/>
            <w:gridSpan w:val="2"/>
            <w:tcBorders>
              <w:top w:val="single" w:sz="4" w:space="0" w:color="auto"/>
              <w:left w:val="single" w:sz="4" w:space="0" w:color="auto"/>
              <w:bottom w:val="single" w:sz="4" w:space="0" w:color="auto"/>
              <w:right w:val="single" w:sz="4" w:space="0" w:color="auto"/>
            </w:tcBorders>
          </w:tcPr>
          <w:p w14:paraId="7AEAD7E7" w14:textId="29376A67" w:rsidR="00D93046" w:rsidRDefault="00D93046" w:rsidP="00D9304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69BB85" w14:textId="4DF9B142" w:rsidR="00D93046" w:rsidRDefault="00D93046" w:rsidP="00D9304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94BA7DE" w14:textId="7F120185" w:rsidR="00D93046" w:rsidRDefault="00D93046" w:rsidP="00D93046">
            <w:pPr>
              <w:pStyle w:val="TAL"/>
              <w:rPr>
                <w:rFonts w:cs="Arial"/>
                <w:color w:val="000000"/>
                <w:szCs w:val="18"/>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618" w:type="dxa"/>
            <w:gridSpan w:val="2"/>
            <w:tcBorders>
              <w:top w:val="single" w:sz="4" w:space="0" w:color="auto"/>
              <w:left w:val="single" w:sz="4" w:space="0" w:color="auto"/>
              <w:bottom w:val="single" w:sz="4" w:space="0" w:color="auto"/>
              <w:right w:val="single" w:sz="4" w:space="0" w:color="auto"/>
            </w:tcBorders>
          </w:tcPr>
          <w:p w14:paraId="4673E596" w14:textId="70D155A2" w:rsidR="00D93046" w:rsidRPr="007E49B1" w:rsidRDefault="00D93046" w:rsidP="00D93046">
            <w:pPr>
              <w:pStyle w:val="TAL"/>
              <w:rPr>
                <w:lang w:eastAsia="zh-CN"/>
              </w:rPr>
            </w:pPr>
            <w:r w:rsidRPr="00E53C3C">
              <w:rPr>
                <w:rFonts w:cs="Arial"/>
                <w:szCs w:val="18"/>
                <w:lang w:eastAsia="zh-CN"/>
              </w:rPr>
              <w:t>Ranging_SL</w:t>
            </w: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D93046" w:rsidRPr="00FD48E5" w14:paraId="4D840841" w14:textId="581AD7B3" w:rsidTr="00926796">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4ED189C" w14:textId="77777777" w:rsidR="00D93046" w:rsidRDefault="00D93046" w:rsidP="00D93046">
            <w:pPr>
              <w:pStyle w:val="TAN"/>
            </w:pPr>
            <w:r>
              <w:t>NOTE 1:</w:t>
            </w:r>
            <w:r>
              <w:tab/>
              <w:t>At least one of the attributes defined in this table shall be present in the InputData structure.</w:t>
            </w:r>
          </w:p>
          <w:p w14:paraId="26D60146" w14:textId="77777777" w:rsidR="00D93046" w:rsidRDefault="00D93046" w:rsidP="00D93046">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93046" w:rsidRDefault="00D93046" w:rsidP="00D9304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93046" w:rsidRDefault="00D93046" w:rsidP="00D9304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93046" w:rsidRDefault="00D93046" w:rsidP="00D9304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93046" w:rsidRDefault="00D93046" w:rsidP="00D93046">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8D1CE2A" w14:textId="77777777" w:rsidR="00D93046" w:rsidRDefault="00D93046" w:rsidP="00D93046">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706" w:name="_Toc20150384"/>
      <w:bookmarkStart w:id="1707" w:name="_Toc25168631"/>
      <w:bookmarkStart w:id="1708" w:name="_Toc27593050"/>
      <w:bookmarkStart w:id="1709" w:name="_Toc34147921"/>
      <w:bookmarkStart w:id="1710" w:name="_Toc36463305"/>
      <w:bookmarkStart w:id="1711" w:name="_Toc43215145"/>
      <w:bookmarkStart w:id="1712" w:name="_Toc45032393"/>
      <w:bookmarkStart w:id="1713" w:name="_Toc49849882"/>
      <w:bookmarkStart w:id="1714" w:name="_Toc51873396"/>
      <w:bookmarkStart w:id="1715" w:name="_Toc56517524"/>
      <w:bookmarkStart w:id="1716" w:name="_Toc58594425"/>
      <w:bookmarkStart w:id="1717" w:name="_Toc67685935"/>
      <w:bookmarkStart w:id="1718" w:name="_Toc74993756"/>
      <w:bookmarkStart w:id="1719" w:name="_Toc82716344"/>
      <w:bookmarkStart w:id="1720" w:name="_Toc88818631"/>
      <w:bookmarkStart w:id="1721" w:name="_Toc90650553"/>
      <w:bookmarkStart w:id="1722" w:name="_Toc98506223"/>
      <w:bookmarkStart w:id="1723" w:name="_Toc106639508"/>
      <w:bookmarkStart w:id="1724" w:name="_Toc114779018"/>
      <w:bookmarkStart w:id="1725" w:name="_Toc122096935"/>
      <w:bookmarkStart w:id="1726" w:name="_Toc130844156"/>
      <w:bookmarkStart w:id="1727" w:name="_Toc138411862"/>
      <w:bookmarkStart w:id="1728" w:name="_Toc145956049"/>
      <w:bookmarkStart w:id="1729" w:name="_Toc153887484"/>
      <w:r>
        <w:lastRenderedPageBreak/>
        <w:t>6.1.6.2.3</w:t>
      </w:r>
      <w:r>
        <w:tab/>
        <w:t>Type: LocationData</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BC6B83" w:rsidRPr="00FD48E5" w14:paraId="0EE23ED9" w14:textId="461D43AA"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t>SAT</w:t>
            </w:r>
          </w:p>
        </w:tc>
      </w:tr>
      <w:tr w:rsidR="004471D3" w:rsidRPr="00FD48E5" w14:paraId="4D1B6A27" w14:textId="77777777" w:rsidTr="00BC6B83">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60" w:type="dxa"/>
            <w:gridSpan w:val="2"/>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BC6B83" w:rsidRPr="00FD48E5" w14:paraId="47258CB9"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BB44641" w14:textId="1EA31DB7" w:rsidR="002B4995" w:rsidRDefault="002B4995" w:rsidP="002B4995">
            <w:pPr>
              <w:pStyle w:val="TAL"/>
              <w:rPr>
                <w:lang w:eastAsia="zh-CN"/>
              </w:rPr>
            </w:pPr>
            <w:r>
              <w:rPr>
                <w:rFonts w:hint="eastAsia"/>
                <w:lang w:eastAsia="zh-CN"/>
              </w:rPr>
              <w:t>d</w:t>
            </w:r>
            <w:r>
              <w:rPr>
                <w:lang w:eastAsia="zh-CN"/>
              </w:rPr>
              <w:t>irectReportInd</w:t>
            </w:r>
          </w:p>
        </w:tc>
        <w:tc>
          <w:tcPr>
            <w:tcW w:w="3060" w:type="dxa"/>
            <w:gridSpan w:val="2"/>
            <w:tcBorders>
              <w:top w:val="single" w:sz="4" w:space="0" w:color="auto"/>
              <w:left w:val="single" w:sz="4" w:space="0" w:color="auto"/>
              <w:bottom w:val="single" w:sz="4" w:space="0" w:color="auto"/>
              <w:right w:val="single" w:sz="4" w:space="0" w:color="auto"/>
            </w:tcBorders>
          </w:tcPr>
          <w:p w14:paraId="7DF82CF0" w14:textId="72B7B026" w:rsidR="002B4995" w:rsidRPr="002F5B42" w:rsidRDefault="002B4995" w:rsidP="002B4995">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2B4995" w:rsidRDefault="002B4995" w:rsidP="002B4995">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2B4995" w:rsidRDefault="002B4995" w:rsidP="002B4995">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A55C399" w14:textId="77777777" w:rsidR="002B4995" w:rsidRDefault="002B4995" w:rsidP="002B4995">
            <w:pPr>
              <w:pStyle w:val="TAL"/>
              <w:rPr>
                <w:noProof/>
              </w:rPr>
            </w:pPr>
            <w:r>
              <w:rPr>
                <w:noProof/>
              </w:rPr>
              <w:t>When present, this IE shall be set for the following value:</w:t>
            </w:r>
          </w:p>
          <w:p w14:paraId="173D68ED" w14:textId="77777777" w:rsidR="002B4995" w:rsidRDefault="002B4995" w:rsidP="002B4995">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2B4995" w:rsidRPr="00C6758E" w:rsidRDefault="002B4995" w:rsidP="002B4995">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2B4995" w:rsidRDefault="002B4995" w:rsidP="002B4995">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47CD429" w14:textId="77777777" w:rsidR="002B4995" w:rsidRDefault="002B4995" w:rsidP="002B4995">
            <w:pPr>
              <w:pStyle w:val="TAL"/>
              <w:rPr>
                <w:lang w:eastAsia="zh-CN"/>
              </w:rPr>
            </w:pPr>
          </w:p>
        </w:tc>
      </w:tr>
      <w:tr w:rsidR="00175845" w:rsidRPr="00FD48E5" w14:paraId="194E2C5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795FA2E0" w14:textId="6A998174" w:rsidR="00175845" w:rsidRDefault="00175845" w:rsidP="00175845">
            <w:pPr>
              <w:pStyle w:val="TAL"/>
              <w:rPr>
                <w:lang w:eastAsia="zh-CN"/>
              </w:rPr>
            </w:pPr>
            <w:r>
              <w:rPr>
                <w:lang w:eastAsia="zh-CN"/>
              </w:rPr>
              <w:t>indoorOutdoorInd</w:t>
            </w:r>
          </w:p>
        </w:tc>
        <w:tc>
          <w:tcPr>
            <w:tcW w:w="3060" w:type="dxa"/>
            <w:gridSpan w:val="2"/>
            <w:tcBorders>
              <w:top w:val="single" w:sz="4" w:space="0" w:color="auto"/>
              <w:left w:val="single" w:sz="4" w:space="0" w:color="auto"/>
              <w:bottom w:val="single" w:sz="4" w:space="0" w:color="auto"/>
              <w:right w:val="single" w:sz="4" w:space="0" w:color="auto"/>
            </w:tcBorders>
          </w:tcPr>
          <w:p w14:paraId="64F85865" w14:textId="1E083A7A" w:rsidR="00175845" w:rsidRDefault="00175845" w:rsidP="00175845">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175845" w:rsidRDefault="00175845" w:rsidP="00175845">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175845" w:rsidRDefault="00175845" w:rsidP="00175845">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0052B7A" w14:textId="5CFADB23" w:rsidR="00175845" w:rsidRDefault="00175845" w:rsidP="00175845">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0161A045" w14:textId="77777777" w:rsidR="00175845" w:rsidRDefault="00175845" w:rsidP="00175845">
            <w:pPr>
              <w:pStyle w:val="TAL"/>
              <w:rPr>
                <w:lang w:eastAsia="zh-CN"/>
              </w:rPr>
            </w:pPr>
          </w:p>
        </w:tc>
      </w:tr>
      <w:tr w:rsidR="00973948" w:rsidRPr="00FD48E5" w14:paraId="490AAA94"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572C0F0" w14:textId="2EBFF45E" w:rsidR="00973948" w:rsidRDefault="00973948" w:rsidP="00973948">
            <w:pPr>
              <w:pStyle w:val="TAL"/>
              <w:rPr>
                <w:lang w:eastAsia="zh-CN"/>
              </w:rPr>
            </w:pPr>
            <w:r>
              <w:rPr>
                <w:lang w:val="en-US"/>
              </w:rPr>
              <w:t>acceptedPeriodicEventInfo</w:t>
            </w:r>
          </w:p>
        </w:tc>
        <w:tc>
          <w:tcPr>
            <w:tcW w:w="3060" w:type="dxa"/>
            <w:gridSpan w:val="2"/>
            <w:tcBorders>
              <w:top w:val="single" w:sz="4" w:space="0" w:color="auto"/>
              <w:left w:val="single" w:sz="4" w:space="0" w:color="auto"/>
              <w:bottom w:val="single" w:sz="4" w:space="0" w:color="auto"/>
              <w:right w:val="single" w:sz="4" w:space="0" w:color="auto"/>
            </w:tcBorders>
          </w:tcPr>
          <w:p w14:paraId="7E60A94D" w14:textId="150E806F" w:rsidR="00973948" w:rsidRDefault="00973948" w:rsidP="00973948">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973948" w:rsidRDefault="00973948" w:rsidP="00973948">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973948" w:rsidRDefault="00973948" w:rsidP="00973948">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BCD029F" w14:textId="77777777" w:rsidR="00973948" w:rsidRDefault="00973948" w:rsidP="0097394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973948" w:rsidRDefault="00973948" w:rsidP="00973948">
            <w:pPr>
              <w:pStyle w:val="TAL"/>
              <w:rPr>
                <w:noProof/>
              </w:rPr>
            </w:pPr>
          </w:p>
          <w:p w14:paraId="133C8BA6" w14:textId="77777777" w:rsidR="00973948" w:rsidRDefault="00973948" w:rsidP="0097394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973948" w:rsidRPr="003F4D57" w:rsidRDefault="00973948" w:rsidP="0097394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3401EDC0" w14:textId="77777777" w:rsidR="00973948" w:rsidRDefault="00973948" w:rsidP="00973948">
            <w:pPr>
              <w:pStyle w:val="TAL"/>
              <w:rPr>
                <w:lang w:eastAsia="zh-CN"/>
              </w:rPr>
            </w:pPr>
          </w:p>
        </w:tc>
      </w:tr>
      <w:tr w:rsidR="00646508" w:rsidRPr="00FD48E5" w14:paraId="1D602C08"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6061EE55" w14:textId="71CD68ED" w:rsidR="00646508" w:rsidRDefault="00646508" w:rsidP="00646508">
            <w:pPr>
              <w:pStyle w:val="TAL"/>
              <w:rPr>
                <w:lang w:val="en-US"/>
              </w:rPr>
            </w:pPr>
            <w:r>
              <w:rPr>
                <w:lang w:val="en-US"/>
              </w:rPr>
              <w:t>haGnssMetrics</w:t>
            </w:r>
          </w:p>
        </w:tc>
        <w:tc>
          <w:tcPr>
            <w:tcW w:w="3060" w:type="dxa"/>
            <w:gridSpan w:val="2"/>
            <w:tcBorders>
              <w:top w:val="single" w:sz="4" w:space="0" w:color="auto"/>
              <w:left w:val="single" w:sz="4" w:space="0" w:color="auto"/>
              <w:bottom w:val="single" w:sz="4" w:space="0" w:color="auto"/>
              <w:right w:val="single" w:sz="4" w:space="0" w:color="auto"/>
            </w:tcBorders>
          </w:tcPr>
          <w:p w14:paraId="28012299" w14:textId="703F4FE5" w:rsidR="00646508" w:rsidRPr="005C2D53" w:rsidRDefault="00646508" w:rsidP="00646508">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646508" w:rsidRDefault="00646508" w:rsidP="00646508">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646508" w:rsidRPr="00DB7787" w:rsidRDefault="00646508" w:rsidP="00646508">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715349A" w14:textId="77777777" w:rsidR="00646508" w:rsidRDefault="00646508" w:rsidP="00646508">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646508" w:rsidRDefault="00646508" w:rsidP="00646508">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77C360A9" w14:textId="77777777" w:rsidR="00646508" w:rsidRDefault="00646508" w:rsidP="00646508">
            <w:pPr>
              <w:pStyle w:val="TAL"/>
              <w:rPr>
                <w:lang w:eastAsia="zh-CN"/>
              </w:rPr>
            </w:pPr>
          </w:p>
        </w:tc>
      </w:tr>
      <w:tr w:rsidR="00566C8E" w:rsidRPr="00FD48E5" w14:paraId="105699AF" w14:textId="77777777" w:rsidTr="00BC6B83">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0A70C0A" w14:textId="7AC4BFA4" w:rsidR="00566C8E" w:rsidRDefault="00566C8E" w:rsidP="00566C8E">
            <w:pPr>
              <w:pStyle w:val="TAL"/>
              <w:rPr>
                <w:lang w:val="en-US"/>
              </w:rPr>
            </w:pPr>
            <w:r>
              <w:rPr>
                <w:rFonts w:hint="eastAsia"/>
                <w:lang w:val="en-US" w:eastAsia="zh-CN"/>
              </w:rPr>
              <w:t>l</w:t>
            </w:r>
            <w:r>
              <w:rPr>
                <w:lang w:val="en-US" w:eastAsia="zh-CN"/>
              </w:rPr>
              <w:t>osNlosMeasureInd</w:t>
            </w:r>
          </w:p>
        </w:tc>
        <w:tc>
          <w:tcPr>
            <w:tcW w:w="3060" w:type="dxa"/>
            <w:gridSpan w:val="2"/>
            <w:tcBorders>
              <w:top w:val="single" w:sz="4" w:space="0" w:color="auto"/>
              <w:left w:val="single" w:sz="4" w:space="0" w:color="auto"/>
              <w:bottom w:val="single" w:sz="4" w:space="0" w:color="auto"/>
              <w:right w:val="single" w:sz="4" w:space="0" w:color="auto"/>
            </w:tcBorders>
          </w:tcPr>
          <w:p w14:paraId="23858DC3" w14:textId="68F8E758" w:rsidR="00566C8E" w:rsidRDefault="00566C8E" w:rsidP="00566C8E">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566C8E" w:rsidRDefault="00566C8E" w:rsidP="00566C8E">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566C8E" w:rsidRDefault="00566C8E" w:rsidP="00566C8E">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6A067FAE" w14:textId="718C2DA0" w:rsidR="00566C8E" w:rsidRDefault="00566C8E" w:rsidP="00566C8E">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165D3212" w14:textId="77777777" w:rsidR="00566C8E" w:rsidRDefault="00566C8E" w:rsidP="00566C8E">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730" w:name="_Toc20150385"/>
      <w:bookmarkStart w:id="1731" w:name="_Toc25168632"/>
      <w:bookmarkStart w:id="1732" w:name="_Toc27593051"/>
      <w:bookmarkStart w:id="1733" w:name="_Toc34147922"/>
      <w:bookmarkStart w:id="1734" w:name="_Toc36463306"/>
      <w:bookmarkStart w:id="1735" w:name="_Toc43215146"/>
      <w:bookmarkStart w:id="1736" w:name="_Toc45032394"/>
      <w:bookmarkStart w:id="1737" w:name="_Toc49849883"/>
      <w:bookmarkStart w:id="1738" w:name="_Toc51873397"/>
      <w:bookmarkStart w:id="1739" w:name="_Toc56517525"/>
      <w:bookmarkStart w:id="1740" w:name="_Toc58594426"/>
      <w:bookmarkStart w:id="1741" w:name="_Toc67685936"/>
      <w:bookmarkStart w:id="1742" w:name="_Toc74993757"/>
      <w:bookmarkStart w:id="1743" w:name="_Toc82716345"/>
      <w:bookmarkStart w:id="1744" w:name="_Toc88818632"/>
      <w:bookmarkStart w:id="1745" w:name="_Toc90650554"/>
      <w:bookmarkStart w:id="1746" w:name="_Toc98506224"/>
      <w:bookmarkStart w:id="1747" w:name="_Toc106639509"/>
      <w:bookmarkStart w:id="1748" w:name="_Toc114779019"/>
      <w:bookmarkStart w:id="1749" w:name="_Toc122096936"/>
      <w:bookmarkStart w:id="1750" w:name="_Toc130844157"/>
      <w:bookmarkStart w:id="1751" w:name="_Toc138411863"/>
      <w:bookmarkStart w:id="1752" w:name="_Toc145956050"/>
      <w:bookmarkStart w:id="1753" w:name="_Toc153887485"/>
      <w:r>
        <w:t>6.1.6.2.4</w:t>
      </w:r>
      <w:r>
        <w:tab/>
        <w:t>Type: GeographicalCoordinates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754" w:name="_Toc20150386"/>
      <w:bookmarkStart w:id="1755" w:name="_Toc25168633"/>
      <w:bookmarkStart w:id="1756" w:name="_Toc27593052"/>
      <w:bookmarkStart w:id="1757" w:name="_Toc34147923"/>
      <w:bookmarkStart w:id="1758" w:name="_Toc36463307"/>
      <w:bookmarkStart w:id="1759" w:name="_Toc43215147"/>
      <w:bookmarkStart w:id="1760" w:name="_Toc45032395"/>
      <w:bookmarkStart w:id="1761" w:name="_Toc49849884"/>
      <w:bookmarkStart w:id="1762" w:name="_Toc51873398"/>
      <w:bookmarkStart w:id="1763" w:name="_Toc56517526"/>
      <w:bookmarkStart w:id="1764" w:name="_Toc58594427"/>
      <w:bookmarkStart w:id="1765" w:name="_Toc67685937"/>
      <w:bookmarkStart w:id="1766" w:name="_Toc74993758"/>
      <w:bookmarkStart w:id="1767" w:name="_Toc82716346"/>
      <w:bookmarkStart w:id="1768" w:name="_Toc88818633"/>
      <w:bookmarkStart w:id="1769" w:name="_Toc90650555"/>
      <w:bookmarkStart w:id="1770" w:name="_Toc98506225"/>
      <w:bookmarkStart w:id="1771" w:name="_Toc106639510"/>
      <w:bookmarkStart w:id="1772" w:name="_Toc114779020"/>
      <w:bookmarkStart w:id="1773" w:name="_Toc122096937"/>
      <w:bookmarkStart w:id="1774" w:name="_Toc130844158"/>
      <w:bookmarkStart w:id="1775" w:name="_Toc138411864"/>
      <w:bookmarkStart w:id="1776" w:name="_Toc145956051"/>
      <w:bookmarkStart w:id="1777" w:name="_Toc153887486"/>
      <w:r>
        <w:t>6.1.6.2.5</w:t>
      </w:r>
      <w:r>
        <w:tab/>
        <w:t>Type: GeographicArea</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778" w:name="_Toc20150387"/>
      <w:bookmarkStart w:id="1779" w:name="_Toc25168634"/>
      <w:bookmarkStart w:id="1780" w:name="_Toc27593053"/>
      <w:bookmarkStart w:id="1781" w:name="_Toc34147924"/>
      <w:bookmarkStart w:id="1782" w:name="_Toc36463308"/>
      <w:bookmarkStart w:id="1783" w:name="_Toc43215148"/>
      <w:bookmarkStart w:id="1784" w:name="_Toc45032396"/>
      <w:bookmarkStart w:id="1785" w:name="_Toc49849885"/>
      <w:bookmarkStart w:id="1786" w:name="_Toc51873399"/>
      <w:bookmarkStart w:id="1787" w:name="_Toc56517527"/>
      <w:bookmarkStart w:id="1788" w:name="_Toc58594428"/>
      <w:bookmarkStart w:id="1789" w:name="_Toc67685938"/>
      <w:bookmarkStart w:id="1790" w:name="_Toc74993759"/>
      <w:bookmarkStart w:id="1791" w:name="_Toc82716347"/>
      <w:bookmarkStart w:id="1792" w:name="_Toc88818634"/>
      <w:bookmarkStart w:id="1793" w:name="_Toc90650556"/>
      <w:bookmarkStart w:id="1794" w:name="_Toc98506226"/>
      <w:bookmarkStart w:id="1795" w:name="_Toc106639511"/>
      <w:bookmarkStart w:id="1796" w:name="_Toc114779021"/>
      <w:bookmarkStart w:id="1797" w:name="_Toc122096938"/>
      <w:bookmarkStart w:id="1798" w:name="_Toc130844159"/>
      <w:bookmarkStart w:id="1799" w:name="_Toc138411865"/>
      <w:bookmarkStart w:id="1800" w:name="_Toc145956052"/>
      <w:bookmarkStart w:id="1801" w:name="_Toc153887487"/>
      <w:r>
        <w:t>6.1.6.2.6</w:t>
      </w:r>
      <w:r>
        <w:tab/>
        <w:t>Type: Point</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802" w:name="_Toc20150388"/>
      <w:bookmarkStart w:id="1803" w:name="_Toc25168635"/>
      <w:bookmarkStart w:id="1804" w:name="_Toc27593054"/>
      <w:bookmarkStart w:id="1805" w:name="_Toc34147925"/>
      <w:bookmarkStart w:id="1806" w:name="_Toc36463309"/>
      <w:bookmarkStart w:id="1807" w:name="_Toc43215149"/>
      <w:bookmarkStart w:id="1808" w:name="_Toc45032397"/>
      <w:bookmarkStart w:id="1809" w:name="_Toc49849886"/>
      <w:bookmarkStart w:id="1810" w:name="_Toc51873400"/>
      <w:bookmarkStart w:id="1811" w:name="_Toc56517528"/>
      <w:bookmarkStart w:id="1812" w:name="_Toc58594429"/>
      <w:bookmarkStart w:id="1813" w:name="_Toc67685939"/>
      <w:bookmarkStart w:id="1814" w:name="_Toc74993760"/>
      <w:bookmarkStart w:id="1815" w:name="_Toc82716348"/>
      <w:bookmarkStart w:id="1816" w:name="_Toc88818635"/>
      <w:bookmarkStart w:id="1817" w:name="_Toc90650557"/>
      <w:bookmarkStart w:id="1818" w:name="_Toc98506227"/>
      <w:bookmarkStart w:id="1819" w:name="_Toc106639512"/>
      <w:bookmarkStart w:id="1820" w:name="_Toc114779022"/>
      <w:bookmarkStart w:id="1821" w:name="_Toc122096939"/>
      <w:bookmarkStart w:id="1822" w:name="_Toc130844160"/>
      <w:bookmarkStart w:id="1823" w:name="_Toc138411866"/>
      <w:bookmarkStart w:id="1824" w:name="_Toc145956053"/>
      <w:bookmarkStart w:id="1825" w:name="_Toc153887488"/>
      <w:r>
        <w:lastRenderedPageBreak/>
        <w:t>6.1.6.2.7</w:t>
      </w:r>
      <w:r>
        <w:tab/>
        <w:t>Type: PointUncertaintyCircle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826" w:name="_Toc20150389"/>
      <w:bookmarkStart w:id="1827" w:name="_Toc25168636"/>
      <w:bookmarkStart w:id="1828" w:name="_Toc27593055"/>
      <w:bookmarkStart w:id="1829" w:name="_Toc34147926"/>
      <w:bookmarkStart w:id="1830" w:name="_Toc36463310"/>
      <w:bookmarkStart w:id="1831" w:name="_Toc43215150"/>
      <w:bookmarkStart w:id="1832" w:name="_Toc45032398"/>
      <w:bookmarkStart w:id="1833" w:name="_Toc49849887"/>
      <w:bookmarkStart w:id="1834" w:name="_Toc51873401"/>
      <w:bookmarkStart w:id="1835" w:name="_Toc56517529"/>
      <w:bookmarkStart w:id="1836" w:name="_Toc58594430"/>
      <w:bookmarkStart w:id="1837" w:name="_Toc67685940"/>
      <w:bookmarkStart w:id="1838" w:name="_Toc74993761"/>
      <w:bookmarkStart w:id="1839" w:name="_Toc82716349"/>
      <w:bookmarkStart w:id="1840" w:name="_Toc88818636"/>
      <w:bookmarkStart w:id="1841" w:name="_Toc90650558"/>
      <w:bookmarkStart w:id="1842" w:name="_Toc98506228"/>
      <w:bookmarkStart w:id="1843" w:name="_Toc106639513"/>
      <w:bookmarkStart w:id="1844" w:name="_Toc114779023"/>
      <w:bookmarkStart w:id="1845" w:name="_Toc122096940"/>
      <w:bookmarkStart w:id="1846" w:name="_Toc130844161"/>
      <w:bookmarkStart w:id="1847" w:name="_Toc138411867"/>
      <w:bookmarkStart w:id="1848" w:name="_Toc145956054"/>
      <w:bookmarkStart w:id="1849" w:name="_Toc153887489"/>
      <w:r>
        <w:t>6.1.6.2.8</w:t>
      </w:r>
      <w:r>
        <w:tab/>
        <w:t>Type: PointUncertaintyEllipse</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850" w:name="_Toc20150390"/>
      <w:bookmarkStart w:id="1851" w:name="_Toc25168637"/>
      <w:bookmarkStart w:id="1852" w:name="_Toc27593056"/>
      <w:bookmarkStart w:id="1853" w:name="_Toc34147927"/>
      <w:bookmarkStart w:id="1854" w:name="_Toc36463311"/>
      <w:bookmarkStart w:id="1855" w:name="_Toc43215151"/>
      <w:bookmarkStart w:id="1856" w:name="_Toc45032399"/>
      <w:bookmarkStart w:id="1857" w:name="_Toc49849888"/>
      <w:bookmarkStart w:id="1858" w:name="_Toc51873402"/>
      <w:bookmarkStart w:id="1859" w:name="_Toc56517530"/>
      <w:bookmarkStart w:id="1860" w:name="_Toc58594431"/>
      <w:bookmarkStart w:id="1861" w:name="_Toc67685941"/>
      <w:bookmarkStart w:id="1862" w:name="_Toc74993762"/>
      <w:bookmarkStart w:id="1863" w:name="_Toc82716350"/>
      <w:bookmarkStart w:id="1864" w:name="_Toc88818637"/>
      <w:bookmarkStart w:id="1865" w:name="_Toc90650559"/>
      <w:bookmarkStart w:id="1866" w:name="_Toc98506229"/>
      <w:bookmarkStart w:id="1867" w:name="_Toc106639514"/>
      <w:bookmarkStart w:id="1868" w:name="_Toc114779024"/>
      <w:bookmarkStart w:id="1869" w:name="_Toc122096941"/>
      <w:bookmarkStart w:id="1870" w:name="_Toc130844162"/>
      <w:bookmarkStart w:id="1871" w:name="_Toc138411868"/>
      <w:bookmarkStart w:id="1872" w:name="_Toc145956055"/>
      <w:bookmarkStart w:id="1873" w:name="_Toc153887490"/>
      <w:r>
        <w:t>6.1.6.2.9</w:t>
      </w:r>
      <w:r>
        <w:tab/>
        <w:t>Type: Polygon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874" w:name="_Toc20150391"/>
      <w:bookmarkStart w:id="1875" w:name="_Toc25168638"/>
      <w:bookmarkStart w:id="1876" w:name="_Toc27593057"/>
      <w:bookmarkStart w:id="1877" w:name="_Toc34147928"/>
      <w:bookmarkStart w:id="1878" w:name="_Toc36463312"/>
      <w:bookmarkStart w:id="1879" w:name="_Toc43215152"/>
      <w:bookmarkStart w:id="1880" w:name="_Toc45032400"/>
      <w:bookmarkStart w:id="1881" w:name="_Toc49849889"/>
      <w:bookmarkStart w:id="1882" w:name="_Toc51873403"/>
      <w:bookmarkStart w:id="1883" w:name="_Toc56517531"/>
      <w:bookmarkStart w:id="1884" w:name="_Toc58594432"/>
      <w:bookmarkStart w:id="1885" w:name="_Toc67685942"/>
      <w:bookmarkStart w:id="1886" w:name="_Toc74993763"/>
      <w:bookmarkStart w:id="1887" w:name="_Toc82716351"/>
      <w:bookmarkStart w:id="1888" w:name="_Toc88818638"/>
      <w:bookmarkStart w:id="1889" w:name="_Toc90650560"/>
      <w:bookmarkStart w:id="1890" w:name="_Toc98506230"/>
      <w:bookmarkStart w:id="1891" w:name="_Toc106639515"/>
      <w:bookmarkStart w:id="1892" w:name="_Toc114779025"/>
      <w:bookmarkStart w:id="1893" w:name="_Toc122096942"/>
      <w:bookmarkStart w:id="1894" w:name="_Toc130844163"/>
      <w:bookmarkStart w:id="1895" w:name="_Toc138411869"/>
      <w:bookmarkStart w:id="1896" w:name="_Toc145956056"/>
      <w:bookmarkStart w:id="1897" w:name="_Toc153887491"/>
      <w:r>
        <w:t>6.1.6.2.10</w:t>
      </w:r>
      <w:r>
        <w:tab/>
        <w:t>Type: PointAltitude</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898" w:name="_Toc20150392"/>
      <w:bookmarkStart w:id="1899" w:name="_Toc25168639"/>
      <w:bookmarkStart w:id="1900" w:name="_Toc27593058"/>
      <w:bookmarkStart w:id="1901" w:name="_Toc34147929"/>
      <w:bookmarkStart w:id="1902" w:name="_Toc36463313"/>
      <w:bookmarkStart w:id="1903" w:name="_Toc43215153"/>
      <w:bookmarkStart w:id="1904" w:name="_Toc45032401"/>
      <w:bookmarkStart w:id="1905" w:name="_Toc49849890"/>
      <w:bookmarkStart w:id="1906" w:name="_Toc51873404"/>
      <w:bookmarkStart w:id="1907" w:name="_Toc56517532"/>
      <w:bookmarkStart w:id="1908" w:name="_Toc58594433"/>
      <w:bookmarkStart w:id="1909" w:name="_Toc67685943"/>
      <w:bookmarkStart w:id="1910" w:name="_Toc74993764"/>
      <w:bookmarkStart w:id="1911" w:name="_Toc82716352"/>
      <w:bookmarkStart w:id="1912" w:name="_Toc88818639"/>
      <w:bookmarkStart w:id="1913" w:name="_Toc90650561"/>
      <w:bookmarkStart w:id="1914" w:name="_Toc98506231"/>
      <w:bookmarkStart w:id="1915" w:name="_Toc106639516"/>
      <w:bookmarkStart w:id="1916" w:name="_Toc114779026"/>
      <w:bookmarkStart w:id="1917" w:name="_Toc122096943"/>
      <w:bookmarkStart w:id="1918" w:name="_Toc130844164"/>
      <w:bookmarkStart w:id="1919" w:name="_Toc138411870"/>
      <w:bookmarkStart w:id="1920" w:name="_Toc145956057"/>
      <w:bookmarkStart w:id="1921" w:name="_Toc153887492"/>
      <w:r>
        <w:lastRenderedPageBreak/>
        <w:t>6.1.6.2.11</w:t>
      </w:r>
      <w:r>
        <w:tab/>
        <w:t>Type: PointAltitudeUncertainty</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922" w:name="_Toc20150393"/>
      <w:bookmarkStart w:id="1923" w:name="_Toc25168640"/>
      <w:bookmarkStart w:id="1924" w:name="_Toc27593059"/>
      <w:bookmarkStart w:id="1925" w:name="_Toc34147930"/>
      <w:bookmarkStart w:id="1926" w:name="_Toc36463314"/>
      <w:bookmarkStart w:id="1927" w:name="_Toc43215154"/>
      <w:bookmarkStart w:id="1928" w:name="_Toc45032402"/>
      <w:bookmarkStart w:id="1929" w:name="_Toc49849891"/>
      <w:bookmarkStart w:id="1930" w:name="_Toc51873405"/>
      <w:bookmarkStart w:id="1931" w:name="_Toc56517533"/>
      <w:bookmarkStart w:id="1932" w:name="_Toc58594434"/>
      <w:bookmarkStart w:id="1933" w:name="_Toc67685944"/>
      <w:bookmarkStart w:id="1934" w:name="_Toc74993765"/>
      <w:bookmarkStart w:id="1935" w:name="_Toc82716353"/>
      <w:bookmarkStart w:id="1936" w:name="_Toc88818640"/>
      <w:bookmarkStart w:id="1937" w:name="_Toc90650562"/>
      <w:bookmarkStart w:id="1938" w:name="_Toc98506232"/>
      <w:bookmarkStart w:id="1939" w:name="_Toc106639517"/>
      <w:bookmarkStart w:id="1940" w:name="_Toc114779027"/>
      <w:bookmarkStart w:id="1941" w:name="_Toc122096944"/>
      <w:bookmarkStart w:id="1942" w:name="_Toc130844165"/>
      <w:bookmarkStart w:id="1943" w:name="_Toc138411871"/>
      <w:bookmarkStart w:id="1944" w:name="_Toc145956058"/>
      <w:bookmarkStart w:id="1945" w:name="_Toc153887493"/>
      <w:r>
        <w:t>6.1.6.2.12</w:t>
      </w:r>
      <w:r>
        <w:tab/>
        <w:t>Type: EllipsoidArc</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946" w:name="_Toc20150394"/>
      <w:bookmarkStart w:id="1947" w:name="_Toc25168641"/>
      <w:bookmarkStart w:id="1948" w:name="_Toc27593060"/>
      <w:bookmarkStart w:id="1949" w:name="_Toc34147931"/>
      <w:bookmarkStart w:id="1950" w:name="_Toc36463315"/>
      <w:bookmarkStart w:id="1951" w:name="_Toc43215155"/>
      <w:bookmarkStart w:id="1952" w:name="_Toc45032403"/>
      <w:bookmarkStart w:id="1953" w:name="_Toc49849892"/>
      <w:bookmarkStart w:id="1954" w:name="_Toc51873406"/>
      <w:bookmarkStart w:id="1955" w:name="_Toc56517534"/>
      <w:bookmarkStart w:id="1956" w:name="_Toc58594435"/>
      <w:bookmarkStart w:id="1957" w:name="_Toc67685945"/>
      <w:bookmarkStart w:id="1958" w:name="_Toc74993766"/>
      <w:bookmarkStart w:id="1959" w:name="_Toc82716354"/>
      <w:bookmarkStart w:id="1960" w:name="_Toc88818641"/>
      <w:bookmarkStart w:id="1961" w:name="_Toc90650563"/>
      <w:bookmarkStart w:id="1962" w:name="_Toc98506233"/>
      <w:bookmarkStart w:id="1963" w:name="_Toc106639518"/>
      <w:bookmarkStart w:id="1964" w:name="_Toc114779028"/>
      <w:bookmarkStart w:id="1965" w:name="_Toc122096945"/>
      <w:bookmarkStart w:id="1966" w:name="_Toc130844166"/>
      <w:bookmarkStart w:id="1967" w:name="_Toc138411872"/>
      <w:bookmarkStart w:id="1968" w:name="_Toc145956059"/>
      <w:bookmarkStart w:id="1969" w:name="_Toc153887494"/>
      <w:r>
        <w:lastRenderedPageBreak/>
        <w:t>6.1.6.2.13</w:t>
      </w:r>
      <w:r>
        <w:tab/>
        <w:t>Type: LocationQoS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970" w:name="_Toc20150395"/>
      <w:bookmarkStart w:id="1971" w:name="_Toc25168642"/>
      <w:bookmarkStart w:id="1972" w:name="_Toc27593061"/>
      <w:bookmarkStart w:id="1973" w:name="_Toc34147932"/>
      <w:bookmarkStart w:id="1974" w:name="_Toc36463316"/>
      <w:bookmarkStart w:id="1975" w:name="_Toc43215156"/>
      <w:bookmarkStart w:id="1976" w:name="_Toc45032404"/>
      <w:bookmarkStart w:id="1977" w:name="_Toc49849893"/>
      <w:bookmarkStart w:id="1978" w:name="_Toc51873407"/>
      <w:bookmarkStart w:id="1979" w:name="_Toc56517535"/>
      <w:bookmarkStart w:id="1980" w:name="_Toc58594436"/>
      <w:bookmarkStart w:id="1981" w:name="_Toc67685946"/>
      <w:bookmarkStart w:id="1982" w:name="_Toc74993767"/>
      <w:bookmarkStart w:id="1983" w:name="_Toc82716355"/>
      <w:bookmarkStart w:id="1984" w:name="_Toc88818642"/>
      <w:bookmarkStart w:id="1985" w:name="_Toc90650564"/>
      <w:bookmarkStart w:id="1986" w:name="_Toc98506234"/>
      <w:bookmarkStart w:id="1987" w:name="_Toc106639519"/>
      <w:bookmarkStart w:id="1988" w:name="_Toc114779029"/>
      <w:bookmarkStart w:id="1989" w:name="_Toc122096946"/>
      <w:bookmarkStart w:id="1990" w:name="_Toc130844167"/>
      <w:bookmarkStart w:id="1991" w:name="_Toc138411873"/>
      <w:bookmarkStart w:id="1992" w:name="_Toc145956060"/>
      <w:bookmarkStart w:id="1993" w:name="_Toc153887495"/>
      <w:r>
        <w:lastRenderedPageBreak/>
        <w:t>6.1.6.2.14</w:t>
      </w:r>
      <w:r>
        <w:tab/>
        <w:t>Type: CivicAddress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994" w:name="_Toc20150396"/>
      <w:bookmarkStart w:id="1995" w:name="_Toc25168643"/>
      <w:bookmarkStart w:id="1996" w:name="_Toc27593062"/>
      <w:bookmarkStart w:id="1997" w:name="_Toc34147933"/>
      <w:bookmarkStart w:id="1998" w:name="_Toc36463317"/>
      <w:bookmarkStart w:id="1999" w:name="_Toc43215157"/>
      <w:bookmarkStart w:id="2000" w:name="_Toc45032405"/>
      <w:bookmarkStart w:id="2001" w:name="_Toc49849894"/>
      <w:bookmarkStart w:id="2002" w:name="_Toc51873408"/>
      <w:bookmarkStart w:id="2003" w:name="_Toc56517536"/>
      <w:bookmarkStart w:id="2004" w:name="_Toc58594437"/>
      <w:bookmarkStart w:id="2005" w:name="_Toc67685947"/>
      <w:bookmarkStart w:id="2006" w:name="_Toc74993768"/>
      <w:bookmarkStart w:id="2007" w:name="_Toc82716356"/>
      <w:bookmarkStart w:id="2008" w:name="_Toc88818643"/>
      <w:bookmarkStart w:id="2009" w:name="_Toc90650565"/>
      <w:bookmarkStart w:id="2010" w:name="_Toc98506235"/>
      <w:bookmarkStart w:id="2011" w:name="_Toc106639520"/>
      <w:bookmarkStart w:id="2012" w:name="_Toc114779030"/>
      <w:bookmarkStart w:id="2013" w:name="_Toc122096947"/>
      <w:bookmarkStart w:id="2014" w:name="_Toc130844168"/>
      <w:bookmarkStart w:id="2015" w:name="_Toc138411874"/>
      <w:bookmarkStart w:id="2016" w:name="_Toc145956061"/>
      <w:bookmarkStart w:id="2017" w:name="_Toc153887496"/>
      <w:r>
        <w:t>6.1.6.2.15</w:t>
      </w:r>
      <w:r>
        <w:tab/>
        <w:t>Type: PositioningMethodAndUsage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018" w:name="_Toc20150397"/>
      <w:bookmarkStart w:id="2019" w:name="_Toc25168644"/>
      <w:bookmarkStart w:id="2020" w:name="_Toc27593063"/>
      <w:bookmarkStart w:id="2021" w:name="_Toc34147934"/>
      <w:bookmarkStart w:id="2022" w:name="_Toc36463318"/>
      <w:bookmarkStart w:id="2023" w:name="_Toc43215158"/>
      <w:bookmarkStart w:id="2024" w:name="_Toc45032406"/>
      <w:bookmarkStart w:id="2025" w:name="_Toc49849895"/>
      <w:bookmarkStart w:id="2026" w:name="_Toc51873409"/>
      <w:bookmarkStart w:id="2027" w:name="_Toc56517537"/>
      <w:bookmarkStart w:id="2028" w:name="_Toc58594438"/>
      <w:bookmarkStart w:id="2029" w:name="_Toc67685948"/>
      <w:bookmarkStart w:id="2030" w:name="_Toc74993769"/>
      <w:bookmarkStart w:id="2031" w:name="_Toc82716357"/>
      <w:bookmarkStart w:id="2032" w:name="_Toc88818644"/>
      <w:bookmarkStart w:id="2033" w:name="_Toc90650566"/>
      <w:bookmarkStart w:id="2034" w:name="_Toc98506236"/>
      <w:bookmarkStart w:id="2035" w:name="_Toc106639521"/>
      <w:bookmarkStart w:id="2036" w:name="_Toc114779031"/>
      <w:bookmarkStart w:id="2037" w:name="_Toc122096948"/>
      <w:bookmarkStart w:id="2038" w:name="_Toc130844169"/>
      <w:bookmarkStart w:id="2039" w:name="_Toc138411875"/>
      <w:bookmarkStart w:id="2040" w:name="_Toc145956062"/>
      <w:bookmarkStart w:id="2041" w:name="_Toc153887497"/>
      <w:r>
        <w:lastRenderedPageBreak/>
        <w:t>6.1.6.2.16</w:t>
      </w:r>
      <w:r>
        <w:tab/>
        <w:t>Type: GnssPositioningMethodAndUsage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042" w:name="_Toc20150398"/>
      <w:bookmarkStart w:id="2043" w:name="_Toc25168645"/>
      <w:bookmarkStart w:id="2044" w:name="_Toc27593064"/>
      <w:bookmarkStart w:id="2045" w:name="_Toc34147935"/>
      <w:bookmarkStart w:id="2046" w:name="_Toc36463319"/>
      <w:bookmarkStart w:id="2047" w:name="_Toc43215159"/>
      <w:bookmarkStart w:id="2048" w:name="_Toc45032407"/>
      <w:bookmarkStart w:id="2049" w:name="_Toc49849896"/>
      <w:bookmarkStart w:id="2050" w:name="_Toc51873410"/>
      <w:bookmarkStart w:id="2051" w:name="_Toc56517538"/>
      <w:bookmarkStart w:id="2052" w:name="_Toc58594439"/>
      <w:bookmarkStart w:id="2053" w:name="_Toc67685949"/>
      <w:bookmarkStart w:id="2054" w:name="_Toc74993770"/>
      <w:bookmarkStart w:id="2055" w:name="_Toc82716358"/>
      <w:bookmarkStart w:id="2056" w:name="_Toc88818645"/>
      <w:bookmarkStart w:id="2057" w:name="_Toc90650567"/>
      <w:bookmarkStart w:id="2058" w:name="_Toc98506237"/>
      <w:bookmarkStart w:id="2059" w:name="_Toc106639522"/>
      <w:bookmarkStart w:id="2060" w:name="_Toc114779032"/>
      <w:bookmarkStart w:id="2061" w:name="_Toc122096949"/>
      <w:bookmarkStart w:id="2062" w:name="_Toc130844170"/>
      <w:bookmarkStart w:id="2063" w:name="_Toc138411876"/>
      <w:bookmarkStart w:id="2064" w:name="_Toc145956063"/>
      <w:bookmarkStart w:id="2065" w:name="_Toc153887498"/>
      <w:r>
        <w:t>6.1.6.2.</w:t>
      </w:r>
      <w:r w:rsidRPr="00BA3DCF">
        <w:t>17</w:t>
      </w:r>
      <w:r>
        <w:tab/>
        <w:t>Type: VelocityEstimate</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066" w:name="_Toc20150399"/>
      <w:bookmarkStart w:id="2067" w:name="_Toc25168646"/>
      <w:bookmarkStart w:id="2068" w:name="_Toc27593065"/>
      <w:bookmarkStart w:id="2069" w:name="_Toc34147936"/>
      <w:bookmarkStart w:id="2070" w:name="_Toc36463320"/>
      <w:bookmarkStart w:id="2071" w:name="_Toc43215160"/>
      <w:bookmarkStart w:id="2072" w:name="_Toc45032408"/>
      <w:bookmarkStart w:id="2073" w:name="_Toc49849897"/>
      <w:bookmarkStart w:id="2074" w:name="_Toc51873411"/>
      <w:bookmarkStart w:id="2075" w:name="_Toc56517539"/>
      <w:bookmarkStart w:id="2076" w:name="_Toc58594440"/>
      <w:bookmarkStart w:id="2077" w:name="_Toc67685950"/>
      <w:bookmarkStart w:id="2078" w:name="_Toc74993771"/>
      <w:bookmarkStart w:id="2079" w:name="_Toc82716359"/>
      <w:bookmarkStart w:id="2080" w:name="_Toc88818646"/>
      <w:bookmarkStart w:id="2081" w:name="_Toc90650568"/>
      <w:bookmarkStart w:id="2082" w:name="_Toc98506238"/>
      <w:bookmarkStart w:id="2083" w:name="_Toc106639523"/>
      <w:bookmarkStart w:id="2084" w:name="_Toc114779033"/>
      <w:bookmarkStart w:id="2085" w:name="_Toc122096950"/>
      <w:bookmarkStart w:id="2086" w:name="_Toc130844171"/>
      <w:bookmarkStart w:id="2087" w:name="_Toc138411877"/>
      <w:bookmarkStart w:id="2088" w:name="_Toc145956064"/>
      <w:bookmarkStart w:id="2089" w:name="_Toc153887499"/>
      <w:r>
        <w:t>6.1.6.2.18</w:t>
      </w:r>
      <w:r>
        <w:tab/>
        <w:t>Type: HorizontalVelocity</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090" w:name="_Toc20150400"/>
      <w:bookmarkStart w:id="2091" w:name="_Toc25168647"/>
      <w:bookmarkStart w:id="2092" w:name="_Toc27593066"/>
      <w:bookmarkStart w:id="2093" w:name="_Toc34147937"/>
      <w:bookmarkStart w:id="2094" w:name="_Toc36463321"/>
      <w:bookmarkStart w:id="2095" w:name="_Toc43215161"/>
      <w:bookmarkStart w:id="2096" w:name="_Toc45032409"/>
      <w:bookmarkStart w:id="2097" w:name="_Toc49849898"/>
      <w:bookmarkStart w:id="2098" w:name="_Toc51873412"/>
      <w:bookmarkStart w:id="2099" w:name="_Toc56517540"/>
      <w:bookmarkStart w:id="2100" w:name="_Toc58594441"/>
      <w:bookmarkStart w:id="2101" w:name="_Toc67685951"/>
      <w:bookmarkStart w:id="2102" w:name="_Toc74993772"/>
      <w:bookmarkStart w:id="2103" w:name="_Toc82716360"/>
      <w:bookmarkStart w:id="2104" w:name="_Toc88818647"/>
      <w:bookmarkStart w:id="2105" w:name="_Toc90650569"/>
      <w:bookmarkStart w:id="2106" w:name="_Toc98506239"/>
      <w:bookmarkStart w:id="2107" w:name="_Toc106639524"/>
      <w:bookmarkStart w:id="2108" w:name="_Toc114779034"/>
      <w:bookmarkStart w:id="2109" w:name="_Toc122096951"/>
      <w:bookmarkStart w:id="2110" w:name="_Toc130844172"/>
      <w:bookmarkStart w:id="2111" w:name="_Toc138411878"/>
      <w:bookmarkStart w:id="2112" w:name="_Toc145956065"/>
      <w:bookmarkStart w:id="2113" w:name="_Toc153887500"/>
      <w:r>
        <w:t>6.1.6.2.19</w:t>
      </w:r>
      <w:r>
        <w:tab/>
        <w:t>Type: HorizontalWithVerticalVelocity</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114" w:name="_Toc20150401"/>
      <w:bookmarkStart w:id="2115" w:name="_Toc25168648"/>
      <w:bookmarkStart w:id="2116" w:name="_Toc27593067"/>
      <w:bookmarkStart w:id="2117" w:name="_Toc34147938"/>
      <w:bookmarkStart w:id="2118" w:name="_Toc36463322"/>
      <w:bookmarkStart w:id="2119" w:name="_Toc43215162"/>
      <w:bookmarkStart w:id="2120" w:name="_Toc45032410"/>
      <w:bookmarkStart w:id="2121" w:name="_Toc49849899"/>
      <w:bookmarkStart w:id="2122" w:name="_Toc51873413"/>
      <w:bookmarkStart w:id="2123" w:name="_Toc56517541"/>
      <w:bookmarkStart w:id="2124" w:name="_Toc58594442"/>
      <w:bookmarkStart w:id="2125" w:name="_Toc67685952"/>
      <w:bookmarkStart w:id="2126" w:name="_Toc74993773"/>
      <w:bookmarkStart w:id="2127" w:name="_Toc82716361"/>
      <w:bookmarkStart w:id="2128" w:name="_Toc88818648"/>
      <w:bookmarkStart w:id="2129" w:name="_Toc90650570"/>
      <w:bookmarkStart w:id="2130" w:name="_Toc98506240"/>
      <w:bookmarkStart w:id="2131" w:name="_Toc106639525"/>
      <w:bookmarkStart w:id="2132" w:name="_Toc114779035"/>
      <w:bookmarkStart w:id="2133" w:name="_Toc122096952"/>
      <w:bookmarkStart w:id="2134" w:name="_Toc130844173"/>
      <w:bookmarkStart w:id="2135" w:name="_Toc138411879"/>
      <w:bookmarkStart w:id="2136" w:name="_Toc145956066"/>
      <w:bookmarkStart w:id="2137" w:name="_Toc153887501"/>
      <w:r>
        <w:lastRenderedPageBreak/>
        <w:t>6.1.6.2.20</w:t>
      </w:r>
      <w:r>
        <w:tab/>
        <w:t>Type: HorizontalVelocityWithUncertainty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138" w:name="_Toc20150402"/>
      <w:bookmarkStart w:id="2139" w:name="_Toc25168649"/>
      <w:bookmarkStart w:id="2140" w:name="_Toc27593068"/>
      <w:bookmarkStart w:id="2141" w:name="_Toc34147939"/>
      <w:bookmarkStart w:id="2142" w:name="_Toc36463323"/>
      <w:bookmarkStart w:id="2143" w:name="_Toc43215163"/>
      <w:bookmarkStart w:id="2144" w:name="_Toc45032411"/>
      <w:bookmarkStart w:id="2145" w:name="_Toc49849900"/>
      <w:bookmarkStart w:id="2146" w:name="_Toc51873414"/>
      <w:bookmarkStart w:id="2147" w:name="_Toc56517542"/>
      <w:bookmarkStart w:id="2148" w:name="_Toc58594443"/>
      <w:bookmarkStart w:id="2149" w:name="_Toc67685953"/>
      <w:bookmarkStart w:id="2150" w:name="_Toc74993774"/>
      <w:bookmarkStart w:id="2151" w:name="_Toc82716362"/>
      <w:bookmarkStart w:id="2152" w:name="_Toc88818649"/>
      <w:bookmarkStart w:id="2153" w:name="_Toc90650571"/>
      <w:bookmarkStart w:id="2154" w:name="_Toc98506241"/>
      <w:bookmarkStart w:id="2155" w:name="_Toc106639526"/>
      <w:bookmarkStart w:id="2156" w:name="_Toc114779036"/>
      <w:bookmarkStart w:id="2157" w:name="_Toc122096953"/>
      <w:bookmarkStart w:id="2158" w:name="_Toc130844174"/>
      <w:bookmarkStart w:id="2159" w:name="_Toc138411880"/>
      <w:bookmarkStart w:id="2160" w:name="_Toc145956067"/>
      <w:bookmarkStart w:id="2161" w:name="_Toc153887502"/>
      <w:r>
        <w:t>6.1.6.2.21</w:t>
      </w:r>
      <w:r>
        <w:tab/>
        <w:t>Type: HorizontalWithVerticalVelocityAndUncertainty</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162" w:name="_Toc20150403"/>
      <w:bookmarkStart w:id="2163" w:name="_Toc25168650"/>
      <w:bookmarkStart w:id="2164" w:name="_Toc27593069"/>
      <w:bookmarkStart w:id="2165" w:name="_Toc34147940"/>
      <w:bookmarkStart w:id="2166" w:name="_Toc36463324"/>
      <w:bookmarkStart w:id="2167" w:name="_Toc43215164"/>
      <w:bookmarkStart w:id="2168" w:name="_Toc45032412"/>
      <w:bookmarkStart w:id="2169" w:name="_Toc49849901"/>
      <w:bookmarkStart w:id="2170" w:name="_Toc51873415"/>
      <w:bookmarkStart w:id="2171" w:name="_Toc56517543"/>
      <w:bookmarkStart w:id="2172" w:name="_Toc58594444"/>
      <w:bookmarkStart w:id="2173" w:name="_Toc67685954"/>
      <w:bookmarkStart w:id="2174" w:name="_Toc74993775"/>
      <w:bookmarkStart w:id="2175" w:name="_Toc82716363"/>
      <w:bookmarkStart w:id="2176" w:name="_Toc88818650"/>
      <w:bookmarkStart w:id="2177" w:name="_Toc90650572"/>
      <w:bookmarkStart w:id="2178" w:name="_Toc98506242"/>
      <w:bookmarkStart w:id="2179" w:name="_Toc106639527"/>
      <w:bookmarkStart w:id="2180" w:name="_Toc114779037"/>
      <w:bookmarkStart w:id="2181" w:name="_Toc122096954"/>
      <w:bookmarkStart w:id="2182" w:name="_Toc130844175"/>
      <w:bookmarkStart w:id="2183" w:name="_Toc138411881"/>
      <w:bookmarkStart w:id="2184" w:name="_Toc145956068"/>
      <w:bookmarkStart w:id="2185" w:name="_Toc153887503"/>
      <w:r>
        <w:t>6.1.6.2.22</w:t>
      </w:r>
      <w:r>
        <w:tab/>
        <w:t>Type: UncertaintyEllipse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186" w:name="_Toc20150404"/>
      <w:bookmarkStart w:id="2187" w:name="_Toc25168651"/>
      <w:bookmarkStart w:id="2188" w:name="_Toc27593070"/>
      <w:bookmarkStart w:id="2189" w:name="_Toc34147941"/>
      <w:bookmarkStart w:id="2190" w:name="_Toc36463325"/>
      <w:bookmarkStart w:id="2191" w:name="_Toc43215165"/>
      <w:bookmarkStart w:id="2192" w:name="_Toc45032413"/>
      <w:bookmarkStart w:id="2193" w:name="_Toc49849902"/>
      <w:bookmarkStart w:id="2194" w:name="_Toc51873416"/>
      <w:bookmarkStart w:id="2195" w:name="_Toc56517544"/>
      <w:bookmarkStart w:id="2196" w:name="_Toc58594445"/>
      <w:bookmarkStart w:id="2197" w:name="_Toc67685955"/>
      <w:bookmarkStart w:id="2198" w:name="_Toc74993776"/>
      <w:bookmarkStart w:id="2199" w:name="_Toc82716364"/>
      <w:bookmarkStart w:id="2200" w:name="_Toc88818651"/>
      <w:bookmarkStart w:id="2201" w:name="_Toc90650573"/>
      <w:bookmarkStart w:id="2202" w:name="_Toc98506243"/>
      <w:bookmarkStart w:id="2203" w:name="_Toc106639528"/>
      <w:bookmarkStart w:id="2204" w:name="_Toc114779038"/>
      <w:bookmarkStart w:id="2205" w:name="_Toc122096955"/>
      <w:bookmarkStart w:id="2206" w:name="_Toc130844176"/>
      <w:bookmarkStart w:id="2207" w:name="_Toc138411882"/>
      <w:bookmarkStart w:id="2208" w:name="_Toc145956069"/>
      <w:bookmarkStart w:id="2209" w:name="_Toc153887504"/>
      <w:r>
        <w:t>6.1.6.2.23</w:t>
      </w:r>
      <w:r w:rsidRPr="007F4DE4">
        <w:tab/>
      </w:r>
      <w:r>
        <w:t xml:space="preserve">Type: </w:t>
      </w:r>
      <w:r w:rsidRPr="007F4DE4">
        <w:t>U</w:t>
      </w:r>
      <w:r>
        <w:t>eLcs</w:t>
      </w:r>
      <w:r w:rsidRPr="007F4DE4">
        <w:t>Capability</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210" w:name="_Toc20150405"/>
      <w:bookmarkStart w:id="2211" w:name="_Toc25168652"/>
      <w:bookmarkStart w:id="2212" w:name="_Toc27593071"/>
      <w:bookmarkStart w:id="2213" w:name="_Toc34147942"/>
      <w:bookmarkStart w:id="2214" w:name="_Toc36463326"/>
      <w:bookmarkStart w:id="2215" w:name="_Toc43215166"/>
      <w:bookmarkStart w:id="2216" w:name="_Toc45032414"/>
      <w:bookmarkStart w:id="2217" w:name="_Toc49849903"/>
      <w:bookmarkStart w:id="2218" w:name="_Toc51873417"/>
      <w:bookmarkStart w:id="2219" w:name="_Toc56517545"/>
      <w:bookmarkStart w:id="2220" w:name="_Toc58594446"/>
      <w:bookmarkStart w:id="2221" w:name="_Toc67685956"/>
      <w:bookmarkStart w:id="2222" w:name="_Toc74993777"/>
      <w:bookmarkStart w:id="2223" w:name="_Toc82716365"/>
      <w:bookmarkStart w:id="2224" w:name="_Toc88818652"/>
      <w:bookmarkStart w:id="2225" w:name="_Toc90650574"/>
      <w:bookmarkStart w:id="2226" w:name="_Toc98506244"/>
      <w:bookmarkStart w:id="2227" w:name="_Toc106639529"/>
      <w:bookmarkStart w:id="2228" w:name="_Toc114779039"/>
      <w:bookmarkStart w:id="2229" w:name="_Toc122096956"/>
      <w:bookmarkStart w:id="2230" w:name="_Toc130844177"/>
      <w:bookmarkStart w:id="2231" w:name="_Toc138411883"/>
      <w:bookmarkStart w:id="2232" w:name="_Toc145956070"/>
      <w:bookmarkStart w:id="2233" w:name="_Toc153887505"/>
      <w:r>
        <w:lastRenderedPageBreak/>
        <w:t>6.1.6.2.24</w:t>
      </w:r>
      <w:r>
        <w:tab/>
        <w:t>Type: PeriodicEventInfo</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77777777"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 </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234" w:name="_Toc20150406"/>
      <w:bookmarkStart w:id="2235" w:name="_Toc25168653"/>
      <w:bookmarkStart w:id="2236" w:name="_Toc27593072"/>
      <w:bookmarkStart w:id="2237" w:name="_Toc34147943"/>
      <w:bookmarkStart w:id="2238" w:name="_Toc36463327"/>
      <w:bookmarkStart w:id="2239" w:name="_Toc43215167"/>
      <w:bookmarkStart w:id="2240" w:name="_Toc45032415"/>
      <w:bookmarkStart w:id="2241" w:name="_Toc49849904"/>
      <w:bookmarkStart w:id="2242" w:name="_Toc51873418"/>
      <w:bookmarkStart w:id="2243" w:name="_Toc56517546"/>
      <w:bookmarkStart w:id="2244" w:name="_Toc58594447"/>
      <w:bookmarkStart w:id="2245" w:name="_Toc67685957"/>
      <w:bookmarkStart w:id="2246" w:name="_Toc74993778"/>
      <w:bookmarkStart w:id="2247" w:name="_Toc82716366"/>
      <w:bookmarkStart w:id="2248" w:name="_Toc88818653"/>
      <w:bookmarkStart w:id="2249" w:name="_Toc90650575"/>
      <w:bookmarkStart w:id="2250" w:name="_Toc98506245"/>
      <w:bookmarkStart w:id="2251" w:name="_Toc106639530"/>
      <w:bookmarkStart w:id="2252" w:name="_Toc114779040"/>
      <w:bookmarkStart w:id="2253" w:name="_Toc122096957"/>
      <w:bookmarkStart w:id="2254" w:name="_Toc130844178"/>
      <w:bookmarkStart w:id="2255" w:name="_Toc138411884"/>
      <w:bookmarkStart w:id="2256" w:name="_Toc145956071"/>
      <w:bookmarkStart w:id="2257" w:name="_Toc153887506"/>
      <w:r>
        <w:lastRenderedPageBreak/>
        <w:t>6.1.6.2.25</w:t>
      </w:r>
      <w:r>
        <w:tab/>
        <w:t>Type: AreaEventInfo</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258" w:name="_Toc20150407"/>
      <w:bookmarkStart w:id="2259" w:name="_Toc25168654"/>
      <w:bookmarkStart w:id="2260" w:name="_Toc27593073"/>
      <w:bookmarkStart w:id="2261" w:name="_Toc34147944"/>
      <w:bookmarkStart w:id="2262" w:name="_Toc36463328"/>
      <w:bookmarkStart w:id="2263" w:name="_Toc43215168"/>
      <w:bookmarkStart w:id="2264" w:name="_Toc45032416"/>
      <w:bookmarkStart w:id="2265" w:name="_Toc49849905"/>
      <w:bookmarkStart w:id="2266" w:name="_Toc51873419"/>
      <w:bookmarkStart w:id="2267" w:name="_Toc56517547"/>
      <w:bookmarkStart w:id="2268" w:name="_Toc58594448"/>
      <w:bookmarkStart w:id="2269" w:name="_Toc67685958"/>
      <w:bookmarkStart w:id="2270" w:name="_Toc74993779"/>
      <w:bookmarkStart w:id="2271" w:name="_Toc82716367"/>
      <w:bookmarkStart w:id="2272" w:name="_Toc88818654"/>
      <w:bookmarkStart w:id="2273" w:name="_Toc90650576"/>
      <w:bookmarkStart w:id="2274" w:name="_Toc98506246"/>
      <w:bookmarkStart w:id="2275" w:name="_Toc106639531"/>
      <w:bookmarkStart w:id="2276" w:name="_Toc114779041"/>
      <w:bookmarkStart w:id="2277" w:name="_Toc122096958"/>
      <w:bookmarkStart w:id="2278" w:name="_Toc130844179"/>
      <w:bookmarkStart w:id="2279" w:name="_Toc138411885"/>
      <w:bookmarkStart w:id="2280" w:name="_Toc145956072"/>
      <w:bookmarkStart w:id="2281" w:name="_Toc153887507"/>
      <w:r>
        <w:t>6.1.6.2.26</w:t>
      </w:r>
      <w:r>
        <w:tab/>
        <w:t>Type: ReportingArea</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282" w:name="_Toc20150408"/>
      <w:bookmarkStart w:id="2283" w:name="_Toc25168655"/>
      <w:bookmarkStart w:id="2284" w:name="_Toc27593074"/>
      <w:bookmarkStart w:id="2285" w:name="_Toc34147945"/>
      <w:bookmarkStart w:id="2286" w:name="_Toc36463329"/>
      <w:bookmarkStart w:id="2287" w:name="_Toc43215169"/>
      <w:bookmarkStart w:id="2288" w:name="_Toc45032417"/>
      <w:bookmarkStart w:id="2289" w:name="_Toc49849906"/>
      <w:bookmarkStart w:id="2290" w:name="_Toc51873420"/>
      <w:bookmarkStart w:id="2291" w:name="_Toc56517548"/>
      <w:bookmarkStart w:id="2292" w:name="_Toc58594449"/>
      <w:bookmarkStart w:id="2293" w:name="_Toc67685959"/>
      <w:bookmarkStart w:id="2294" w:name="_Toc74993780"/>
      <w:bookmarkStart w:id="2295" w:name="_Toc82716368"/>
      <w:bookmarkStart w:id="2296" w:name="_Toc88818655"/>
      <w:bookmarkStart w:id="2297" w:name="_Toc90650577"/>
      <w:bookmarkStart w:id="2298" w:name="_Toc98506247"/>
      <w:bookmarkStart w:id="2299" w:name="_Toc106639532"/>
      <w:bookmarkStart w:id="2300" w:name="_Toc114779042"/>
      <w:bookmarkStart w:id="2301" w:name="_Toc122096959"/>
      <w:bookmarkStart w:id="2302" w:name="_Toc130844180"/>
      <w:bookmarkStart w:id="2303" w:name="_Toc138411886"/>
      <w:bookmarkStart w:id="2304" w:name="_Toc145956073"/>
      <w:bookmarkStart w:id="2305" w:name="_Toc153887508"/>
      <w:r>
        <w:lastRenderedPageBreak/>
        <w:t>6.1.6.2.27</w:t>
      </w:r>
      <w:r>
        <w:tab/>
        <w:t>Type: MotionEventInfo</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2306" w:name="_Toc20150409"/>
      <w:bookmarkStart w:id="2307" w:name="_Toc25168656"/>
      <w:bookmarkStart w:id="2308" w:name="_Toc27593075"/>
      <w:bookmarkStart w:id="2309" w:name="_Toc34147946"/>
      <w:bookmarkStart w:id="2310" w:name="_Toc36463330"/>
      <w:bookmarkStart w:id="2311" w:name="_Toc43215170"/>
      <w:bookmarkStart w:id="2312" w:name="_Toc45032418"/>
      <w:bookmarkStart w:id="2313" w:name="_Toc49849907"/>
      <w:bookmarkStart w:id="2314" w:name="_Toc51873421"/>
      <w:bookmarkStart w:id="2315" w:name="_Toc56517549"/>
      <w:bookmarkStart w:id="2316" w:name="_Toc58594450"/>
      <w:bookmarkStart w:id="2317" w:name="_Toc67685960"/>
      <w:bookmarkStart w:id="2318" w:name="_Toc74993781"/>
      <w:bookmarkStart w:id="2319" w:name="_Toc82716369"/>
      <w:bookmarkStart w:id="2320" w:name="_Toc88818656"/>
      <w:bookmarkStart w:id="2321" w:name="_Toc90650578"/>
      <w:bookmarkStart w:id="2322" w:name="_Toc98506248"/>
      <w:bookmarkStart w:id="2323" w:name="_Toc106639533"/>
      <w:bookmarkStart w:id="2324" w:name="_Toc114779043"/>
      <w:bookmarkStart w:id="2325" w:name="_Toc122096960"/>
      <w:bookmarkStart w:id="2326" w:name="_Toc130844181"/>
      <w:bookmarkStart w:id="2327" w:name="_Toc138411887"/>
      <w:bookmarkStart w:id="2328" w:name="_Toc145956074"/>
      <w:bookmarkStart w:id="2329" w:name="_Toc153887509"/>
      <w:r>
        <w:t>6.1.6.2.28</w:t>
      </w:r>
      <w:r w:rsidRPr="003B2883">
        <w:tab/>
      </w:r>
      <w:r w:rsidR="001E7C73">
        <w:t>Void</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1837DBD2" w14:textId="77777777" w:rsidR="00EB7848" w:rsidRDefault="00EB7848" w:rsidP="00EB7848"/>
    <w:p w14:paraId="31F8BA9E" w14:textId="77777777" w:rsidR="00EB7848" w:rsidRDefault="00EB7848" w:rsidP="00B32564">
      <w:pPr>
        <w:pStyle w:val="Heading5"/>
      </w:pPr>
      <w:bookmarkStart w:id="2330" w:name="_Toc20150410"/>
      <w:bookmarkStart w:id="2331" w:name="_Toc25168657"/>
      <w:bookmarkStart w:id="2332" w:name="_Toc27593076"/>
      <w:bookmarkStart w:id="2333" w:name="_Toc34147947"/>
      <w:bookmarkStart w:id="2334" w:name="_Toc36463331"/>
      <w:bookmarkStart w:id="2335" w:name="_Toc43215171"/>
      <w:bookmarkStart w:id="2336" w:name="_Toc45032419"/>
      <w:bookmarkStart w:id="2337" w:name="_Toc49849908"/>
      <w:bookmarkStart w:id="2338" w:name="_Toc51873422"/>
      <w:bookmarkStart w:id="2339" w:name="_Toc56517550"/>
      <w:bookmarkStart w:id="2340" w:name="_Toc58594451"/>
      <w:bookmarkStart w:id="2341" w:name="_Toc67685961"/>
      <w:bookmarkStart w:id="2342" w:name="_Toc74993782"/>
      <w:bookmarkStart w:id="2343" w:name="_Toc82716370"/>
      <w:bookmarkStart w:id="2344" w:name="_Toc88818657"/>
      <w:bookmarkStart w:id="2345" w:name="_Toc90650579"/>
      <w:bookmarkStart w:id="2346" w:name="_Toc98506249"/>
      <w:bookmarkStart w:id="2347" w:name="_Toc106639534"/>
      <w:bookmarkStart w:id="2348" w:name="_Toc114779044"/>
      <w:bookmarkStart w:id="2349" w:name="_Toc122096961"/>
      <w:bookmarkStart w:id="2350" w:name="_Toc130844182"/>
      <w:bookmarkStart w:id="2351" w:name="_Toc138411888"/>
      <w:bookmarkStart w:id="2352" w:name="_Toc145956075"/>
      <w:bookmarkStart w:id="2353" w:name="_Toc153887510"/>
      <w:r>
        <w:t>6.1.6.2.29</w:t>
      </w:r>
      <w:r>
        <w:tab/>
        <w:t>Type: CancelLocData</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354" w:name="_Toc20150411"/>
      <w:bookmarkStart w:id="2355" w:name="_Toc25168658"/>
      <w:bookmarkStart w:id="2356" w:name="_Toc27593077"/>
      <w:bookmarkStart w:id="2357" w:name="_Toc34147948"/>
      <w:bookmarkStart w:id="2358" w:name="_Toc36463332"/>
      <w:bookmarkStart w:id="2359" w:name="_Toc43215172"/>
      <w:bookmarkStart w:id="2360" w:name="_Toc45032420"/>
      <w:bookmarkStart w:id="2361" w:name="_Toc49849909"/>
      <w:bookmarkStart w:id="2362" w:name="_Toc51873423"/>
      <w:bookmarkStart w:id="2363" w:name="_Toc56517551"/>
      <w:bookmarkStart w:id="2364" w:name="_Toc58594452"/>
      <w:bookmarkStart w:id="2365" w:name="_Toc67685962"/>
      <w:bookmarkStart w:id="2366" w:name="_Toc74993783"/>
      <w:bookmarkStart w:id="2367" w:name="_Toc82716371"/>
      <w:bookmarkStart w:id="2368" w:name="_Toc88818658"/>
      <w:bookmarkStart w:id="2369" w:name="_Toc90650580"/>
      <w:bookmarkStart w:id="2370" w:name="_Toc98506250"/>
      <w:bookmarkStart w:id="2371" w:name="_Toc106639535"/>
      <w:bookmarkStart w:id="2372" w:name="_Toc114779045"/>
      <w:bookmarkStart w:id="2373" w:name="_Toc122096962"/>
      <w:bookmarkStart w:id="2374" w:name="_Toc130844183"/>
      <w:bookmarkStart w:id="2375" w:name="_Toc138411889"/>
      <w:bookmarkStart w:id="2376" w:name="_Toc145956076"/>
      <w:bookmarkStart w:id="2377" w:name="_Toc153887511"/>
      <w:r>
        <w:lastRenderedPageBreak/>
        <w:t>6.1.6.2.30</w:t>
      </w:r>
      <w:r>
        <w:tab/>
        <w:t>Type: LocContextData</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378" w:name="_Toc20150412"/>
      <w:bookmarkStart w:id="2379" w:name="_Toc25168659"/>
      <w:bookmarkStart w:id="2380" w:name="_Toc27593078"/>
      <w:bookmarkStart w:id="2381" w:name="_Toc34147949"/>
      <w:bookmarkStart w:id="2382" w:name="_Toc36463333"/>
      <w:bookmarkStart w:id="2383" w:name="_Toc43215173"/>
      <w:bookmarkStart w:id="2384" w:name="_Toc45032421"/>
      <w:bookmarkStart w:id="2385" w:name="_Toc49849910"/>
      <w:bookmarkStart w:id="2386" w:name="_Toc51873424"/>
      <w:bookmarkStart w:id="2387" w:name="_Toc56517552"/>
      <w:bookmarkStart w:id="2388" w:name="_Toc58594453"/>
      <w:bookmarkStart w:id="2389" w:name="_Toc67685963"/>
      <w:bookmarkStart w:id="2390" w:name="_Toc74993784"/>
      <w:bookmarkStart w:id="2391" w:name="_Toc82716372"/>
      <w:bookmarkStart w:id="2392" w:name="_Toc88818659"/>
      <w:bookmarkStart w:id="2393" w:name="_Toc90650581"/>
      <w:bookmarkStart w:id="2394" w:name="_Toc98506251"/>
      <w:bookmarkStart w:id="2395" w:name="_Toc106639536"/>
      <w:bookmarkStart w:id="2396" w:name="_Toc114779046"/>
      <w:bookmarkStart w:id="2397" w:name="_Toc122096963"/>
      <w:bookmarkStart w:id="2398" w:name="_Toc130844184"/>
      <w:bookmarkStart w:id="2399" w:name="_Toc138411890"/>
      <w:bookmarkStart w:id="2400" w:name="_Toc145956077"/>
      <w:bookmarkStart w:id="2401" w:name="_Toc153887512"/>
      <w:r>
        <w:lastRenderedPageBreak/>
        <w:t>6.1.6.2.31</w:t>
      </w:r>
      <w:r w:rsidRPr="003B2883">
        <w:tab/>
        <w:t xml:space="preserve">Type: </w:t>
      </w:r>
      <w:r>
        <w:t>EventReportMessage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402" w:name="_Toc20150413"/>
      <w:bookmarkStart w:id="2403" w:name="_Toc25168660"/>
      <w:bookmarkStart w:id="2404" w:name="_Toc27593079"/>
      <w:bookmarkStart w:id="2405" w:name="_Toc34147950"/>
      <w:bookmarkStart w:id="2406" w:name="_Toc36463334"/>
      <w:bookmarkStart w:id="2407" w:name="_Toc43215174"/>
      <w:bookmarkStart w:id="2408" w:name="_Toc45032422"/>
      <w:bookmarkStart w:id="2409" w:name="_Toc49849911"/>
      <w:bookmarkStart w:id="2410" w:name="_Toc51873425"/>
      <w:bookmarkStart w:id="2411" w:name="_Toc56517553"/>
      <w:bookmarkStart w:id="2412" w:name="_Toc58594454"/>
      <w:bookmarkStart w:id="2413" w:name="_Toc67685964"/>
      <w:bookmarkStart w:id="2414" w:name="_Toc74993785"/>
      <w:bookmarkStart w:id="2415" w:name="_Toc82716373"/>
      <w:bookmarkStart w:id="2416" w:name="_Toc88818660"/>
      <w:bookmarkStart w:id="2417" w:name="_Toc90650582"/>
      <w:bookmarkStart w:id="2418" w:name="_Toc98506252"/>
      <w:bookmarkStart w:id="2419" w:name="_Toc106639537"/>
      <w:bookmarkStart w:id="2420" w:name="_Toc114779047"/>
      <w:bookmarkStart w:id="2421" w:name="_Toc122096964"/>
      <w:bookmarkStart w:id="2422" w:name="_Toc130844185"/>
      <w:bookmarkStart w:id="2423" w:name="_Toc138411891"/>
      <w:bookmarkStart w:id="2424" w:name="_Toc145956078"/>
      <w:bookmarkStart w:id="2425" w:name="_Toc153887513"/>
      <w:r>
        <w:t>6.1.6.2.32</w:t>
      </w:r>
      <w:r w:rsidRPr="003B2883">
        <w:tab/>
        <w:t xml:space="preserve">Type: </w:t>
      </w:r>
      <w:r>
        <w:t>EventReportingStatus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426" w:name="_Toc20150414"/>
      <w:bookmarkStart w:id="2427" w:name="_Toc25168661"/>
      <w:bookmarkStart w:id="2428" w:name="_Toc27593080"/>
      <w:bookmarkStart w:id="2429" w:name="_Toc34147951"/>
      <w:bookmarkStart w:id="2430" w:name="_Toc36463335"/>
      <w:bookmarkStart w:id="2431" w:name="_Toc43215175"/>
      <w:bookmarkStart w:id="2432" w:name="_Toc45032423"/>
      <w:bookmarkStart w:id="2433" w:name="_Toc49849912"/>
      <w:bookmarkStart w:id="2434" w:name="_Toc51873426"/>
      <w:bookmarkStart w:id="2435" w:name="_Toc56517554"/>
      <w:bookmarkStart w:id="2436" w:name="_Toc58594455"/>
      <w:bookmarkStart w:id="2437" w:name="_Toc67685965"/>
      <w:bookmarkStart w:id="2438" w:name="_Toc74993786"/>
      <w:bookmarkStart w:id="2439" w:name="_Toc82716374"/>
      <w:bookmarkStart w:id="2440" w:name="_Toc88818661"/>
      <w:bookmarkStart w:id="2441" w:name="_Toc90650583"/>
      <w:bookmarkStart w:id="2442" w:name="_Toc98506253"/>
      <w:bookmarkStart w:id="2443" w:name="_Toc106639538"/>
      <w:bookmarkStart w:id="2444" w:name="_Toc114779048"/>
      <w:bookmarkStart w:id="2445" w:name="_Toc122096965"/>
      <w:bookmarkStart w:id="2446" w:name="_Toc130844186"/>
      <w:bookmarkStart w:id="2447" w:name="_Toc138411892"/>
      <w:bookmarkStart w:id="2448" w:name="_Toc145956079"/>
      <w:bookmarkStart w:id="2449" w:name="_Toc153887514"/>
      <w:r>
        <w:t>6.1.6.2.33</w:t>
      </w:r>
      <w:r w:rsidRPr="003B2883">
        <w:tab/>
        <w:t>Type</w:t>
      </w:r>
      <w:r>
        <w:t>: UELocationInfo</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450" w:name="_Toc20150415"/>
      <w:bookmarkStart w:id="2451" w:name="_Toc25168662"/>
      <w:bookmarkStart w:id="2452" w:name="_Toc27593081"/>
      <w:bookmarkStart w:id="2453" w:name="_Toc34147952"/>
      <w:bookmarkStart w:id="2454" w:name="_Toc36463336"/>
      <w:bookmarkStart w:id="2455" w:name="_Toc43215176"/>
      <w:bookmarkStart w:id="2456" w:name="_Toc45032424"/>
      <w:bookmarkStart w:id="2457" w:name="_Toc49849913"/>
      <w:bookmarkStart w:id="2458" w:name="_Toc51873427"/>
      <w:bookmarkStart w:id="2459" w:name="_Toc56517555"/>
      <w:bookmarkStart w:id="2460" w:name="_Toc58594456"/>
      <w:bookmarkStart w:id="2461" w:name="_Toc67685966"/>
      <w:bookmarkStart w:id="2462" w:name="_Toc74993787"/>
      <w:bookmarkStart w:id="2463" w:name="_Toc82716375"/>
      <w:bookmarkStart w:id="2464" w:name="_Toc88818662"/>
      <w:bookmarkStart w:id="2465" w:name="_Toc90650584"/>
      <w:bookmarkStart w:id="2466" w:name="_Toc98506254"/>
      <w:bookmarkStart w:id="2467" w:name="_Toc106639539"/>
      <w:bookmarkStart w:id="2468" w:name="_Toc114779049"/>
      <w:bookmarkStart w:id="2469" w:name="_Toc122096966"/>
      <w:bookmarkStart w:id="2470" w:name="_Toc130844187"/>
      <w:bookmarkStart w:id="2471" w:name="_Toc138411893"/>
      <w:bookmarkStart w:id="2472" w:name="_Toc145956080"/>
      <w:bookmarkStart w:id="2473" w:name="_Toc153887515"/>
      <w:r w:rsidRPr="003B2883">
        <w:lastRenderedPageBreak/>
        <w:t>6.</w:t>
      </w:r>
      <w:r>
        <w:t>1</w:t>
      </w:r>
      <w:r w:rsidRPr="003B2883">
        <w:t>.6.2.</w:t>
      </w:r>
      <w:r>
        <w:t>34</w:t>
      </w:r>
      <w:r w:rsidRPr="003B2883">
        <w:tab/>
        <w:t xml:space="preserve">Type: </w:t>
      </w:r>
      <w:r>
        <w:rPr>
          <w:lang w:eastAsia="zh-CN"/>
        </w:rPr>
        <w:t>EventNotifyData</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5CDAFCD5" w:rsidR="002C3CF5" w:rsidRDefault="002C3CF5" w:rsidP="002C3CF5">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7E82B0E5" w:rsidR="008B6580" w:rsidRPr="009413E0" w:rsidRDefault="008B6580" w:rsidP="008B6580">
            <w:pPr>
              <w:pStyle w:val="TAL"/>
              <w:rPr>
                <w:lang w:eastAsia="zh-CN"/>
              </w:rPr>
            </w:pPr>
            <w:r>
              <w:rPr>
                <w:lang w:eastAsia="zh-CN"/>
              </w:rPr>
              <w:t xml:space="preserve">When present, </w:t>
            </w:r>
            <w:r>
              <w:rPr>
                <w:color w:val="FF0000"/>
                <w:lang w:eastAsia="zh-CN"/>
              </w:rPr>
              <w:t xml:space="preserve">this IE contains </w:t>
            </w:r>
            <w:r w:rsidRPr="00E34066">
              <w:rPr>
                <w:color w:val="FF0000"/>
                <w:lang w:eastAsia="zh-CN"/>
              </w:rPr>
              <w:t>the number of event reports</w:t>
            </w:r>
            <w:r>
              <w:rPr>
                <w:color w:val="FF0000"/>
                <w:lang w:eastAsia="zh-CN"/>
              </w:rPr>
              <w:t xml:space="preserve"> have transferred over user plane. If the culumative event report has been sent previously, this IE contains the number of event reports have transferred over user plane </w:t>
            </w:r>
            <w:r w:rsidRPr="00E34066">
              <w:rPr>
                <w:color w:val="FF0000"/>
                <w:lang w:eastAsia="zh-CN"/>
              </w:rPr>
              <w:t>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77777777" w:rsidR="008A560C" w:rsidRPr="009413E0" w:rsidRDefault="008A560C" w:rsidP="00502DFA">
            <w:pPr>
              <w:pStyle w:val="TAL"/>
              <w:rPr>
                <w:lang w:eastAsia="zh-CN"/>
              </w:rPr>
            </w:pPr>
            <w:r>
              <w:rPr>
                <w:rFonts w:hint="eastAsia"/>
                <w:lang w:eastAsia="zh-CN"/>
              </w:rPr>
              <w:t>r</w:t>
            </w:r>
            <w:r>
              <w:rPr>
                <w:lang w:eastAsia="zh-CN"/>
              </w:rPr>
              <w:t>angeDirection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8B658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8B6580" w:rsidRPr="00043893" w:rsidRDefault="008B6580" w:rsidP="008B658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2474" w:name="_Toc34147953"/>
      <w:bookmarkStart w:id="2475" w:name="_Toc36463337"/>
      <w:bookmarkStart w:id="2476" w:name="_Toc43215177"/>
      <w:bookmarkStart w:id="2477" w:name="_Toc45032425"/>
      <w:bookmarkStart w:id="2478" w:name="_Toc49849914"/>
      <w:bookmarkStart w:id="2479" w:name="_Toc51873428"/>
      <w:bookmarkStart w:id="2480" w:name="_Toc56517556"/>
      <w:bookmarkStart w:id="2481" w:name="_Toc58594457"/>
      <w:bookmarkStart w:id="2482" w:name="_Toc67685967"/>
      <w:bookmarkStart w:id="2483" w:name="_Toc74993788"/>
      <w:bookmarkStart w:id="2484" w:name="_Toc82716376"/>
      <w:bookmarkStart w:id="2485" w:name="_Toc88818663"/>
      <w:bookmarkStart w:id="2486" w:name="_Toc90650585"/>
      <w:bookmarkStart w:id="2487" w:name="_Toc98506255"/>
      <w:bookmarkStart w:id="2488" w:name="_Toc106639540"/>
      <w:bookmarkStart w:id="2489" w:name="_Toc114779050"/>
      <w:bookmarkStart w:id="2490" w:name="_Toc122096967"/>
      <w:bookmarkStart w:id="2491" w:name="_Toc130844188"/>
      <w:bookmarkStart w:id="2492" w:name="_Toc138411894"/>
      <w:bookmarkStart w:id="2493" w:name="_Toc145956081"/>
      <w:bookmarkStart w:id="2494" w:name="_Toc153887516"/>
      <w:r>
        <w:t>6.1.6.2.35</w:t>
      </w:r>
      <w:r>
        <w:tab/>
        <w:t xml:space="preserve">Type: </w:t>
      </w:r>
      <w:r>
        <w:rPr>
          <w:lang w:eastAsia="zh-CN"/>
        </w:rPr>
        <w:t>UeConnectivityState</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495" w:name="_Toc74993789"/>
      <w:bookmarkStart w:id="2496" w:name="_Toc82716377"/>
      <w:bookmarkStart w:id="2497" w:name="_Toc88818664"/>
      <w:bookmarkStart w:id="2498" w:name="_Toc90650586"/>
      <w:bookmarkStart w:id="2499" w:name="_Toc98506256"/>
      <w:bookmarkStart w:id="2500" w:name="_Toc106639541"/>
      <w:bookmarkStart w:id="2501" w:name="_Toc114779051"/>
      <w:bookmarkStart w:id="2502" w:name="_Toc122096968"/>
      <w:bookmarkStart w:id="2503" w:name="_Toc130844189"/>
      <w:bookmarkStart w:id="2504" w:name="_Toc138411895"/>
      <w:bookmarkStart w:id="2505" w:name="_Toc145956082"/>
      <w:bookmarkStart w:id="2506" w:name="_Toc153887517"/>
      <w:r>
        <w:t>6.1.6.2.</w:t>
      </w:r>
      <w:r w:rsidR="00C921E1">
        <w:rPr>
          <w:lang w:eastAsia="zh-CN"/>
        </w:rPr>
        <w:t>36</w:t>
      </w:r>
      <w:r>
        <w:tab/>
        <w:t xml:space="preserve">Type: </w:t>
      </w:r>
      <w:r>
        <w:rPr>
          <w:rFonts w:hint="eastAsia"/>
          <w:lang w:eastAsia="zh-CN"/>
        </w:rPr>
        <w:t>Local</w:t>
      </w:r>
      <w:r>
        <w:t>Origin</w:t>
      </w:r>
      <w:bookmarkEnd w:id="2495"/>
      <w:bookmarkEnd w:id="2496"/>
      <w:bookmarkEnd w:id="2497"/>
      <w:bookmarkEnd w:id="2498"/>
      <w:bookmarkEnd w:id="2499"/>
      <w:bookmarkEnd w:id="2500"/>
      <w:bookmarkEnd w:id="2501"/>
      <w:bookmarkEnd w:id="2502"/>
      <w:bookmarkEnd w:id="2503"/>
      <w:bookmarkEnd w:id="2504"/>
      <w:bookmarkEnd w:id="2505"/>
      <w:bookmarkEnd w:id="2506"/>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507" w:name="_Toc74993790"/>
      <w:bookmarkStart w:id="2508" w:name="_Toc82716378"/>
      <w:bookmarkStart w:id="2509" w:name="_Toc88818665"/>
      <w:bookmarkStart w:id="2510" w:name="_Toc90650587"/>
      <w:bookmarkStart w:id="2511" w:name="_Toc98506257"/>
      <w:bookmarkStart w:id="2512" w:name="_Toc106639542"/>
      <w:bookmarkStart w:id="2513" w:name="_Toc114779052"/>
      <w:bookmarkStart w:id="2514" w:name="_Toc122096969"/>
      <w:bookmarkStart w:id="2515" w:name="_Toc130844190"/>
      <w:bookmarkStart w:id="2516" w:name="_Toc138411896"/>
      <w:bookmarkStart w:id="2517" w:name="_Toc145956083"/>
      <w:bookmarkStart w:id="2518" w:name="_Toc153887518"/>
      <w:r>
        <w:t>6.1.6.2.</w:t>
      </w:r>
      <w:r w:rsidR="00C921E1">
        <w:rPr>
          <w:lang w:eastAsia="zh-CN"/>
        </w:rPr>
        <w:t>37</w:t>
      </w:r>
      <w:r w:rsidR="00C921E1">
        <w:tab/>
      </w:r>
      <w:r w:rsidR="000E718A">
        <w:t xml:space="preserve">Type: </w:t>
      </w:r>
      <w:r w:rsidRPr="008D5DB3">
        <w:t>RelativeCartesianLocation</w:t>
      </w:r>
      <w:bookmarkEnd w:id="2507"/>
      <w:bookmarkEnd w:id="2508"/>
      <w:bookmarkEnd w:id="2509"/>
      <w:bookmarkEnd w:id="2510"/>
      <w:bookmarkEnd w:id="2511"/>
      <w:bookmarkEnd w:id="2512"/>
      <w:bookmarkEnd w:id="2513"/>
      <w:bookmarkEnd w:id="2514"/>
      <w:bookmarkEnd w:id="2515"/>
      <w:bookmarkEnd w:id="2516"/>
      <w:bookmarkEnd w:id="2517"/>
      <w:bookmarkEnd w:id="2518"/>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519" w:name="_Toc66101648"/>
      <w:bookmarkStart w:id="2520" w:name="_Toc74993791"/>
      <w:bookmarkStart w:id="2521" w:name="_Toc82716379"/>
      <w:bookmarkStart w:id="2522" w:name="_Toc88818666"/>
      <w:bookmarkStart w:id="2523" w:name="_Toc90650588"/>
      <w:bookmarkStart w:id="2524" w:name="_Toc98506258"/>
      <w:bookmarkStart w:id="2525" w:name="_Toc106639543"/>
      <w:bookmarkStart w:id="2526" w:name="_Toc114779053"/>
      <w:bookmarkStart w:id="2527" w:name="_Toc122096970"/>
      <w:bookmarkStart w:id="2528" w:name="_Toc130844191"/>
      <w:bookmarkStart w:id="2529" w:name="_Toc138411897"/>
      <w:bookmarkStart w:id="2530" w:name="_Toc145956084"/>
      <w:bookmarkStart w:id="2531" w:name="_Toc153887519"/>
      <w:r>
        <w:lastRenderedPageBreak/>
        <w:t>6.1.6.2.</w:t>
      </w:r>
      <w:r w:rsidR="00C921E1">
        <w:rPr>
          <w:lang w:eastAsia="zh-CN"/>
        </w:rPr>
        <w:t>38</w:t>
      </w:r>
      <w:r>
        <w:tab/>
        <w:t xml:space="preserve">Type: </w:t>
      </w:r>
      <w:bookmarkEnd w:id="2519"/>
      <w:r w:rsidRPr="00774B8E">
        <w:t>Local2dPointUncertaintyEllipse</w:t>
      </w:r>
      <w:bookmarkEnd w:id="2520"/>
      <w:bookmarkEnd w:id="2521"/>
      <w:bookmarkEnd w:id="2522"/>
      <w:bookmarkEnd w:id="2523"/>
      <w:bookmarkEnd w:id="2524"/>
      <w:bookmarkEnd w:id="2525"/>
      <w:bookmarkEnd w:id="2526"/>
      <w:bookmarkEnd w:id="2527"/>
      <w:bookmarkEnd w:id="2528"/>
      <w:bookmarkEnd w:id="2529"/>
      <w:bookmarkEnd w:id="2530"/>
      <w:bookmarkEnd w:id="253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532" w:name="_Toc74993792"/>
      <w:bookmarkStart w:id="2533" w:name="_Toc82716380"/>
      <w:bookmarkStart w:id="2534" w:name="_Toc88818667"/>
      <w:bookmarkStart w:id="2535" w:name="_Toc90650589"/>
      <w:bookmarkStart w:id="2536" w:name="_Toc98506259"/>
      <w:bookmarkStart w:id="2537" w:name="_Toc106639544"/>
      <w:bookmarkStart w:id="2538" w:name="_Toc114779054"/>
      <w:bookmarkStart w:id="2539" w:name="_Toc122096971"/>
      <w:bookmarkStart w:id="2540" w:name="_Toc130844192"/>
      <w:bookmarkStart w:id="2541" w:name="_Toc138411898"/>
      <w:bookmarkStart w:id="2542" w:name="_Toc145956085"/>
      <w:bookmarkStart w:id="2543" w:name="_Toc153887520"/>
      <w:r>
        <w:t>6.1.6.2.</w:t>
      </w:r>
      <w:r w:rsidR="00C921E1">
        <w:rPr>
          <w:lang w:eastAsia="zh-CN"/>
        </w:rPr>
        <w:t>39</w:t>
      </w:r>
      <w:r>
        <w:tab/>
        <w:t xml:space="preserve">Type: </w:t>
      </w:r>
      <w:r w:rsidRPr="00C21B52">
        <w:t>Local3dPointUncertaintyEllipsoid</w:t>
      </w:r>
      <w:bookmarkEnd w:id="2532"/>
      <w:bookmarkEnd w:id="2533"/>
      <w:bookmarkEnd w:id="2534"/>
      <w:bookmarkEnd w:id="2535"/>
      <w:bookmarkEnd w:id="2536"/>
      <w:bookmarkEnd w:id="2537"/>
      <w:bookmarkEnd w:id="2538"/>
      <w:bookmarkEnd w:id="2539"/>
      <w:bookmarkEnd w:id="2540"/>
      <w:bookmarkEnd w:id="2541"/>
      <w:bookmarkEnd w:id="2542"/>
      <w:bookmarkEnd w:id="2543"/>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544" w:name="_Toc74993793"/>
      <w:bookmarkStart w:id="2545" w:name="_Toc82716381"/>
      <w:bookmarkStart w:id="2546" w:name="_Toc88818668"/>
      <w:bookmarkStart w:id="2547" w:name="_Toc90650590"/>
      <w:bookmarkStart w:id="2548" w:name="_Toc98506260"/>
      <w:bookmarkStart w:id="2549" w:name="_Toc106639545"/>
      <w:bookmarkStart w:id="2550" w:name="_Toc114779055"/>
      <w:bookmarkStart w:id="2551" w:name="_Toc122096972"/>
      <w:bookmarkStart w:id="2552" w:name="_Toc130844193"/>
      <w:bookmarkStart w:id="2553" w:name="_Toc138411899"/>
      <w:bookmarkStart w:id="2554" w:name="_Toc145956086"/>
      <w:bookmarkStart w:id="2555" w:name="_Toc153887521"/>
      <w:r>
        <w:t>6.1.6.2.</w:t>
      </w:r>
      <w:r w:rsidR="00C921E1">
        <w:rPr>
          <w:lang w:eastAsia="zh-CN"/>
        </w:rPr>
        <w:t>40</w:t>
      </w:r>
      <w:r>
        <w:tab/>
        <w:t>Type: Uncertainty</w:t>
      </w:r>
      <w:r w:rsidRPr="003158B5">
        <w:t>Ellipsoid</w:t>
      </w:r>
      <w:bookmarkEnd w:id="2544"/>
      <w:bookmarkEnd w:id="2545"/>
      <w:bookmarkEnd w:id="2546"/>
      <w:bookmarkEnd w:id="2547"/>
      <w:bookmarkEnd w:id="2548"/>
      <w:bookmarkEnd w:id="2549"/>
      <w:bookmarkEnd w:id="2550"/>
      <w:bookmarkEnd w:id="2551"/>
      <w:bookmarkEnd w:id="2552"/>
      <w:bookmarkEnd w:id="2553"/>
      <w:bookmarkEnd w:id="2554"/>
      <w:bookmarkEnd w:id="255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556" w:name="_Toc74993794"/>
      <w:bookmarkStart w:id="2557" w:name="_Toc82716382"/>
      <w:bookmarkStart w:id="2558" w:name="_Toc88818669"/>
      <w:bookmarkStart w:id="2559" w:name="_Toc90650591"/>
      <w:bookmarkStart w:id="2560" w:name="_Toc98506261"/>
      <w:bookmarkStart w:id="2561" w:name="_Toc106639546"/>
      <w:bookmarkStart w:id="2562" w:name="_Toc114779056"/>
      <w:bookmarkStart w:id="2563" w:name="_Toc122096973"/>
      <w:bookmarkStart w:id="2564" w:name="_Toc130844194"/>
      <w:bookmarkStart w:id="2565" w:name="_Toc138411900"/>
      <w:bookmarkStart w:id="2566" w:name="_Toc145956087"/>
      <w:bookmarkStart w:id="2567" w:name="_Toc153887522"/>
      <w:r>
        <w:lastRenderedPageBreak/>
        <w:t>6.1.6.2.</w:t>
      </w:r>
      <w:r w:rsidR="00C921E1">
        <w:rPr>
          <w:lang w:eastAsia="zh-CN"/>
        </w:rPr>
        <w:t>41</w:t>
      </w:r>
      <w:r>
        <w:tab/>
        <w:t xml:space="preserve">Type: </w:t>
      </w:r>
      <w:r>
        <w:rPr>
          <w:rFonts w:hint="eastAsia"/>
          <w:lang w:eastAsia="zh-CN"/>
        </w:rPr>
        <w:t>LocalArea</w:t>
      </w:r>
      <w:bookmarkEnd w:id="2556"/>
      <w:bookmarkEnd w:id="2557"/>
      <w:bookmarkEnd w:id="2558"/>
      <w:bookmarkEnd w:id="2559"/>
      <w:bookmarkEnd w:id="2560"/>
      <w:bookmarkEnd w:id="2561"/>
      <w:bookmarkEnd w:id="2562"/>
      <w:bookmarkEnd w:id="2563"/>
      <w:bookmarkEnd w:id="2564"/>
      <w:bookmarkEnd w:id="2565"/>
      <w:bookmarkEnd w:id="2566"/>
      <w:bookmarkEnd w:id="2567"/>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568" w:name="_Toc82716383"/>
      <w:bookmarkStart w:id="2569" w:name="_Toc88818670"/>
      <w:bookmarkStart w:id="2570" w:name="_Toc90650592"/>
      <w:bookmarkStart w:id="2571" w:name="_Toc98506262"/>
      <w:bookmarkStart w:id="2572" w:name="_Toc106639547"/>
      <w:bookmarkStart w:id="2573" w:name="_Toc114779057"/>
      <w:bookmarkStart w:id="2574" w:name="_Toc122096974"/>
      <w:bookmarkStart w:id="2575" w:name="_Toc130844195"/>
      <w:bookmarkStart w:id="2576" w:name="_Toc138411901"/>
      <w:bookmarkStart w:id="2577" w:name="_Toc145956088"/>
      <w:bookmarkStart w:id="2578" w:name="_Toc153887523"/>
      <w:r>
        <w:t>6.1.6.2.42</w:t>
      </w:r>
      <w:r>
        <w:tab/>
        <w:t>Type: UeAreaIndication</w:t>
      </w:r>
      <w:bookmarkEnd w:id="2568"/>
      <w:bookmarkEnd w:id="2569"/>
      <w:bookmarkEnd w:id="2570"/>
      <w:bookmarkEnd w:id="2571"/>
      <w:bookmarkEnd w:id="2572"/>
      <w:bookmarkEnd w:id="2573"/>
      <w:bookmarkEnd w:id="2574"/>
      <w:bookmarkEnd w:id="2575"/>
      <w:bookmarkEnd w:id="2576"/>
      <w:bookmarkEnd w:id="2577"/>
      <w:bookmarkEnd w:id="257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579" w:name="_Toc82716384"/>
      <w:bookmarkStart w:id="2580" w:name="_Toc88818671"/>
      <w:bookmarkStart w:id="2581" w:name="_Toc90650593"/>
      <w:bookmarkStart w:id="2582" w:name="_Toc98506263"/>
      <w:bookmarkStart w:id="2583" w:name="_Toc106639548"/>
      <w:bookmarkStart w:id="2584" w:name="_Toc114779058"/>
      <w:bookmarkStart w:id="2585" w:name="_Toc122096975"/>
      <w:bookmarkStart w:id="2586" w:name="_Toc130844196"/>
      <w:bookmarkStart w:id="2587" w:name="_Toc138411902"/>
      <w:bookmarkStart w:id="2588" w:name="_Toc145956089"/>
      <w:bookmarkStart w:id="2589" w:name="_Toc153887524"/>
      <w:r>
        <w:t>6.1.6.2.43</w:t>
      </w:r>
      <w:r>
        <w:tab/>
        <w:t xml:space="preserve">Type: </w:t>
      </w:r>
      <w:r w:rsidRPr="002F5B42">
        <w:rPr>
          <w:noProof/>
          <w:lang w:eastAsia="zh-CN"/>
        </w:rPr>
        <w:t>MinorLocationQoS</w:t>
      </w:r>
      <w:bookmarkEnd w:id="2579"/>
      <w:bookmarkEnd w:id="2580"/>
      <w:bookmarkEnd w:id="2581"/>
      <w:bookmarkEnd w:id="2582"/>
      <w:bookmarkEnd w:id="2583"/>
      <w:bookmarkEnd w:id="2584"/>
      <w:bookmarkEnd w:id="2585"/>
      <w:bookmarkEnd w:id="2586"/>
      <w:bookmarkEnd w:id="2587"/>
      <w:bookmarkEnd w:id="2588"/>
      <w:bookmarkEnd w:id="2589"/>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2590" w:name="_Toc138411903"/>
      <w:bookmarkStart w:id="2591" w:name="_Toc145956090"/>
      <w:bookmarkStart w:id="2592" w:name="_Toc153887525"/>
      <w:r>
        <w:t>6.1.</w:t>
      </w:r>
      <w:r>
        <w:rPr>
          <w:lang w:eastAsia="zh-CN"/>
        </w:rPr>
        <w:t>6</w:t>
      </w:r>
      <w:r>
        <w:t>.2.44</w:t>
      </w:r>
      <w:r>
        <w:tab/>
        <w:t>Type: MbsrInfo</w:t>
      </w:r>
      <w:bookmarkEnd w:id="2590"/>
      <w:bookmarkEnd w:id="2591"/>
      <w:bookmarkEnd w:id="259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2593" w:name="_Toc145956091"/>
      <w:bookmarkStart w:id="2594" w:name="_Toc153887526"/>
      <w:r>
        <w:lastRenderedPageBreak/>
        <w:t>6.1.6.2.</w:t>
      </w:r>
      <w:r w:rsidR="00F212C4">
        <w:t>45</w:t>
      </w:r>
      <w:r>
        <w:tab/>
        <w:t>Type: LocMeasurementReq</w:t>
      </w:r>
      <w:bookmarkEnd w:id="2593"/>
      <w:bookmarkEnd w:id="2594"/>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77777777" w:rsidR="002C5C8B" w:rsidRDefault="002C5C8B" w:rsidP="0077140D">
            <w:pPr>
              <w:pStyle w:val="TAL"/>
              <w:rPr>
                <w:rFonts w:cs="Arial"/>
                <w:szCs w:val="18"/>
              </w:rPr>
            </w:pPr>
            <w:r>
              <w:rPr>
                <w:rFonts w:cs="Arial"/>
                <w:szCs w:val="18"/>
              </w:rPr>
              <w:t>E-UTRA Cell Identity (NOTE)</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77777777" w:rsidR="002C5C8B" w:rsidRPr="00E23F76" w:rsidRDefault="002C5C8B" w:rsidP="0077140D">
            <w:pPr>
              <w:pStyle w:val="TAL"/>
              <w:rPr>
                <w:rFonts w:cs="Arial"/>
                <w:szCs w:val="18"/>
              </w:rPr>
            </w:pPr>
            <w:r>
              <w:rPr>
                <w:rFonts w:cs="Arial"/>
                <w:szCs w:val="18"/>
              </w:rPr>
              <w:t>NR Cell Identity (NOTE)</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2C5C8B"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E0530" w14:textId="77777777" w:rsidR="002C5C8B" w:rsidRDefault="002C5C8B" w:rsidP="0077140D">
            <w:pPr>
              <w:pStyle w:val="TAN"/>
              <w:rPr>
                <w:rFonts w:cs="Arial"/>
                <w:szCs w:val="18"/>
              </w:rPr>
            </w:pPr>
            <w:r>
              <w:t>NOTE:</w:t>
            </w:r>
            <w:r>
              <w:tab/>
              <w:t>Either the "ecgi" attribute or the "ncgi"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2595" w:name="_Toc145956092"/>
      <w:bookmarkStart w:id="2596" w:name="_Toc153887527"/>
      <w:r>
        <w:t>6.1.6.2.</w:t>
      </w:r>
      <w:r w:rsidR="00F212C4">
        <w:t>46</w:t>
      </w:r>
      <w:r>
        <w:tab/>
        <w:t>Type: LocMeasurementResp</w:t>
      </w:r>
      <w:bookmarkEnd w:id="2595"/>
      <w:bookmarkEnd w:id="2596"/>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77777777" w:rsidR="002C5C8B" w:rsidRDefault="002C5C8B" w:rsidP="0077140D">
            <w:pPr>
              <w:pStyle w:val="TAL"/>
            </w:pPr>
            <w:r>
              <w:rPr>
                <w:lang w:eastAsia="zh-CN"/>
              </w:rPr>
              <w:t>L</w:t>
            </w:r>
            <w:r>
              <w:rPr>
                <w:rFonts w:hint="eastAsia"/>
                <w:lang w:eastAsia="zh-CN"/>
              </w:rPr>
              <w:t>oc</w:t>
            </w:r>
            <w:r>
              <w:rPr>
                <w:lang w:eastAsia="zh-CN"/>
              </w:rPr>
              <w:t>Measurements</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DEC2AC" w14:textId="77777777" w:rsidR="002C5C8B" w:rsidRDefault="002C5C8B" w:rsidP="0077140D">
            <w:pPr>
              <w:pStyle w:val="TAL"/>
              <w:rPr>
                <w:rFonts w:cs="Arial"/>
                <w:szCs w:val="18"/>
              </w:rPr>
            </w:pPr>
            <w:r>
              <w:rPr>
                <w:lang w:eastAsia="zh-CN"/>
              </w:rPr>
              <w:t>PRU L</w:t>
            </w:r>
            <w:r>
              <w:rPr>
                <w:rFonts w:hint="eastAsia"/>
                <w:lang w:eastAsia="zh-CN"/>
              </w:rPr>
              <w:t>oc</w:t>
            </w:r>
            <w:r>
              <w:rPr>
                <w:lang w:eastAsia="zh-CN"/>
              </w:rPr>
              <w:t>ation Measurements</w:t>
            </w:r>
          </w:p>
        </w:tc>
      </w:tr>
      <w:tr w:rsidR="002C5C8B" w14:paraId="2A807BD5"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CF37FFC" w14:textId="77777777" w:rsidR="002C5C8B" w:rsidRDefault="002C5C8B" w:rsidP="0077140D">
            <w:pPr>
              <w:pStyle w:val="TAL"/>
            </w:pPr>
            <w:r>
              <w:t>locationEstimate</w:t>
            </w:r>
          </w:p>
        </w:tc>
        <w:tc>
          <w:tcPr>
            <w:tcW w:w="2977" w:type="dxa"/>
            <w:tcBorders>
              <w:top w:val="single" w:sz="4" w:space="0" w:color="auto"/>
              <w:left w:val="single" w:sz="4" w:space="0" w:color="auto"/>
              <w:bottom w:val="single" w:sz="4" w:space="0" w:color="auto"/>
              <w:right w:val="single" w:sz="4" w:space="0" w:color="auto"/>
            </w:tcBorders>
          </w:tcPr>
          <w:p w14:paraId="44819D52"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3B7D242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E11CC6" w14:textId="77777777" w:rsidR="002C5C8B" w:rsidRDefault="002C5C8B"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19B6A4" w14:textId="77777777" w:rsidR="002C5C8B" w:rsidRDefault="002C5C8B" w:rsidP="0077140D">
            <w:pPr>
              <w:pStyle w:val="TAL"/>
              <w:rPr>
                <w:rFonts w:cs="Arial"/>
                <w:szCs w:val="18"/>
              </w:rPr>
            </w:pPr>
            <w:r>
              <w:rPr>
                <w:rFonts w:cs="Arial"/>
                <w:szCs w:val="18"/>
              </w:rPr>
              <w:t>For a request for triggered location where location estimates are not required, the location estimate can be based on current serving cell.</w:t>
            </w:r>
          </w:p>
        </w:tc>
      </w:tr>
      <w:tr w:rsidR="002C5C8B" w14:paraId="75627591"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1E1B7472" w14:textId="77777777" w:rsidR="002C5C8B" w:rsidRDefault="002C5C8B" w:rsidP="0077140D">
            <w:pPr>
              <w:pStyle w:val="TAL"/>
            </w:pPr>
            <w:r>
              <w:t>ageOfLocationEstimate</w:t>
            </w:r>
          </w:p>
        </w:tc>
        <w:tc>
          <w:tcPr>
            <w:tcW w:w="2977" w:type="dxa"/>
            <w:tcBorders>
              <w:top w:val="single" w:sz="4" w:space="0" w:color="auto"/>
              <w:left w:val="single" w:sz="4" w:space="0" w:color="auto"/>
              <w:bottom w:val="single" w:sz="4" w:space="0" w:color="auto"/>
              <w:right w:val="single" w:sz="4" w:space="0" w:color="auto"/>
            </w:tcBorders>
          </w:tcPr>
          <w:p w14:paraId="1E4EF9A1" w14:textId="77777777" w:rsidR="002C5C8B" w:rsidRDefault="002C5C8B" w:rsidP="0077140D">
            <w:pPr>
              <w:pStyle w:val="TAL"/>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56CB6283"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38F314D"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3E86" w14:textId="77777777" w:rsidR="002C5C8B" w:rsidRDefault="002C5C8B" w:rsidP="0077140D">
            <w:pPr>
              <w:pStyle w:val="TAL"/>
              <w:rPr>
                <w:rFonts w:cs="Arial"/>
                <w:szCs w:val="18"/>
              </w:rPr>
            </w:pPr>
            <w:r>
              <w:t>When present, this IE shall indicate age of the location estimate.</w:t>
            </w:r>
          </w:p>
        </w:tc>
      </w:tr>
      <w:tr w:rsidR="002C5C8B" w14:paraId="615ADB44"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5D45222D" w14:textId="77777777" w:rsidR="002C5C8B" w:rsidRDefault="002C5C8B" w:rsidP="0077140D">
            <w:pPr>
              <w:pStyle w:val="TAL"/>
            </w:pPr>
            <w:r>
              <w:t>timestampOfLocationEstimate</w:t>
            </w:r>
          </w:p>
        </w:tc>
        <w:tc>
          <w:tcPr>
            <w:tcW w:w="2977" w:type="dxa"/>
            <w:tcBorders>
              <w:top w:val="single" w:sz="4" w:space="0" w:color="auto"/>
              <w:left w:val="single" w:sz="4" w:space="0" w:color="auto"/>
              <w:bottom w:val="single" w:sz="4" w:space="0" w:color="auto"/>
              <w:right w:val="single" w:sz="4" w:space="0" w:color="auto"/>
            </w:tcBorders>
          </w:tcPr>
          <w:p w14:paraId="403D04C5"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ECCD08"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A82B972"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1128E6" w14:textId="77777777" w:rsidR="002C5C8B" w:rsidRDefault="002C5C8B" w:rsidP="0077140D">
            <w:pPr>
              <w:pStyle w:val="TAL"/>
              <w:rPr>
                <w:rFonts w:cs="Arial"/>
                <w:szCs w:val="18"/>
              </w:rPr>
            </w:pPr>
            <w:r>
              <w:t>When present, this IE shall indicate the estimated UTC time when the location estimate corresponded to the UE location (i.e. when the location estimate and the actual UE location was the same).</w:t>
            </w:r>
          </w:p>
        </w:tc>
      </w:tr>
      <w:tr w:rsidR="002C5C8B" w14:paraId="7772771D"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59AA621" w14:textId="77777777" w:rsidR="002C5C8B" w:rsidRDefault="002C5C8B" w:rsidP="0077140D">
            <w:pPr>
              <w:pStyle w:val="TAL"/>
            </w:pPr>
            <w:r>
              <w:t>velocityEstimate</w:t>
            </w:r>
          </w:p>
        </w:tc>
        <w:tc>
          <w:tcPr>
            <w:tcW w:w="2977" w:type="dxa"/>
            <w:tcBorders>
              <w:top w:val="single" w:sz="4" w:space="0" w:color="auto"/>
              <w:left w:val="single" w:sz="4" w:space="0" w:color="auto"/>
              <w:bottom w:val="single" w:sz="4" w:space="0" w:color="auto"/>
              <w:right w:val="single" w:sz="4" w:space="0" w:color="auto"/>
            </w:tcBorders>
          </w:tcPr>
          <w:p w14:paraId="48E42571" w14:textId="77777777" w:rsidR="002C5C8B" w:rsidRDefault="002C5C8B" w:rsidP="0077140D">
            <w:pPr>
              <w:pStyle w:val="TAL"/>
            </w:pPr>
            <w:r>
              <w:t>VelocityEstimate</w:t>
            </w:r>
          </w:p>
        </w:tc>
        <w:tc>
          <w:tcPr>
            <w:tcW w:w="425" w:type="dxa"/>
            <w:tcBorders>
              <w:top w:val="single" w:sz="4" w:space="0" w:color="auto"/>
              <w:left w:val="single" w:sz="4" w:space="0" w:color="auto"/>
              <w:bottom w:val="single" w:sz="4" w:space="0" w:color="auto"/>
              <w:right w:val="single" w:sz="4" w:space="0" w:color="auto"/>
            </w:tcBorders>
          </w:tcPr>
          <w:p w14:paraId="737D37CA"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5D2351F"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C4CC01B" w14:textId="77777777" w:rsidR="002C5C8B" w:rsidRDefault="002C5C8B" w:rsidP="0077140D">
            <w:pPr>
              <w:pStyle w:val="TAL"/>
            </w:pPr>
            <w:r>
              <w:t>When present, this IE shall indicate velocity estimate.</w:t>
            </w:r>
          </w:p>
        </w:tc>
      </w:tr>
      <w:tr w:rsidR="002C5C8B" w14:paraId="4C711D1C"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7D509349" w14:textId="77777777" w:rsidR="002C5C8B" w:rsidRDefault="002C5C8B" w:rsidP="0077140D">
            <w:pPr>
              <w:pStyle w:val="TAL"/>
            </w:pPr>
            <w:r>
              <w:rPr>
                <w:lang w:eastAsia="zh-CN"/>
              </w:rPr>
              <w:t>localLocationEstimate</w:t>
            </w:r>
          </w:p>
        </w:tc>
        <w:tc>
          <w:tcPr>
            <w:tcW w:w="2977" w:type="dxa"/>
            <w:tcBorders>
              <w:top w:val="single" w:sz="4" w:space="0" w:color="auto"/>
              <w:left w:val="single" w:sz="4" w:space="0" w:color="auto"/>
              <w:bottom w:val="single" w:sz="4" w:space="0" w:color="auto"/>
              <w:right w:val="single" w:sz="4" w:space="0" w:color="auto"/>
            </w:tcBorders>
          </w:tcPr>
          <w:p w14:paraId="172F4C30" w14:textId="77777777" w:rsidR="002C5C8B" w:rsidRDefault="002C5C8B" w:rsidP="0077140D">
            <w:pPr>
              <w:pStyle w:val="TAL"/>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C8A79E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7722ED6"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27BA4E1" w14:textId="77777777" w:rsidR="002C5C8B" w:rsidRDefault="002C5C8B" w:rsidP="0077140D">
            <w:pPr>
              <w:pStyle w:val="TAL"/>
              <w:rPr>
                <w:rFonts w:cs="Arial"/>
                <w:szCs w:val="18"/>
              </w:rPr>
            </w:pPr>
            <w:r>
              <w:t xml:space="preserve">When present, this IE shall indicate a </w:t>
            </w:r>
            <w:r>
              <w:rPr>
                <w:lang w:eastAsia="zh-CN"/>
              </w:rPr>
              <w:t>local</w:t>
            </w:r>
            <w:r>
              <w:t xml:space="preserve"> </w:t>
            </w:r>
            <w:r>
              <w:rPr>
                <w:lang w:eastAsia="zh-CN"/>
              </w:rPr>
              <w:t>a</w:t>
            </w:r>
            <w:r>
              <w:t>rea in reference system.</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2597" w:name="_Toc145956093"/>
      <w:bookmarkStart w:id="2598" w:name="_Toc153887528"/>
      <w:r>
        <w:t>6.1.6.2.</w:t>
      </w:r>
      <w:r w:rsidR="00F212C4">
        <w:t>47</w:t>
      </w:r>
      <w:r>
        <w:tab/>
        <w:t xml:space="preserve">Type: </w:t>
      </w:r>
      <w:r>
        <w:rPr>
          <w:lang w:eastAsia="zh-CN"/>
        </w:rPr>
        <w:t>L</w:t>
      </w:r>
      <w:r>
        <w:rPr>
          <w:rFonts w:hint="eastAsia"/>
          <w:lang w:eastAsia="zh-CN"/>
        </w:rPr>
        <w:t>oc</w:t>
      </w:r>
      <w:r>
        <w:rPr>
          <w:lang w:eastAsia="zh-CN"/>
        </w:rPr>
        <w:t>Measurements</w:t>
      </w:r>
      <w:bookmarkEnd w:id="2597"/>
      <w:bookmarkEnd w:id="2598"/>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052D3ED0" w:rsidR="002C5C8B" w:rsidRDefault="006B7DCF" w:rsidP="0077140D">
            <w:pPr>
              <w:pStyle w:val="TAL"/>
              <w:rPr>
                <w:lang w:eastAsia="zh-CN"/>
              </w:rPr>
            </w:pPr>
            <w:r>
              <w:rPr>
                <w:lang w:eastAsia="zh-CN"/>
              </w:rPr>
              <w:t>rstd</w:t>
            </w:r>
          </w:p>
        </w:tc>
        <w:tc>
          <w:tcPr>
            <w:tcW w:w="2977" w:type="dxa"/>
            <w:tcBorders>
              <w:top w:val="single" w:sz="4" w:space="0" w:color="auto"/>
              <w:left w:val="single" w:sz="4" w:space="0" w:color="auto"/>
              <w:bottom w:val="single" w:sz="4" w:space="0" w:color="auto"/>
              <w:right w:val="single" w:sz="4" w:space="0" w:color="auto"/>
            </w:tcBorders>
          </w:tcPr>
          <w:p w14:paraId="41178F90" w14:textId="6918B983" w:rsidR="002C5C8B" w:rsidRDefault="00C61B5E" w:rsidP="0077140D">
            <w:pPr>
              <w:pStyle w:val="TAL"/>
            </w:pPr>
            <w:r>
              <w:t>I</w:t>
            </w:r>
            <w:r w:rsidR="002C5C8B">
              <w:t>nteger</w:t>
            </w:r>
          </w:p>
        </w:tc>
        <w:tc>
          <w:tcPr>
            <w:tcW w:w="425" w:type="dxa"/>
            <w:tcBorders>
              <w:top w:val="single" w:sz="4" w:space="0" w:color="auto"/>
              <w:left w:val="single" w:sz="4" w:space="0" w:color="auto"/>
              <w:bottom w:val="single" w:sz="4" w:space="0" w:color="auto"/>
              <w:right w:val="single" w:sz="4" w:space="0" w:color="auto"/>
            </w:tcBorders>
          </w:tcPr>
          <w:p w14:paraId="3FEB590F" w14:textId="77777777" w:rsidR="002C5C8B" w:rsidRDefault="002C5C8B" w:rsidP="0077140D">
            <w:pPr>
              <w:pStyle w:val="TAC"/>
              <w:rPr>
                <w:lang w:eastAsia="zh-CN"/>
              </w:rPr>
            </w:pPr>
            <w:r>
              <w:rPr>
                <w:rFonts w:hint="eastAsia"/>
                <w:lang w:eastAsia="zh-CN"/>
              </w:rPr>
              <w:t>O</w:t>
            </w:r>
          </w:p>
        </w:tc>
        <w:tc>
          <w:tcPr>
            <w:tcW w:w="1096" w:type="dxa"/>
            <w:tcBorders>
              <w:top w:val="single" w:sz="4" w:space="0" w:color="auto"/>
              <w:left w:val="single" w:sz="4" w:space="0" w:color="auto"/>
              <w:bottom w:val="single" w:sz="4" w:space="0" w:color="auto"/>
              <w:right w:val="single" w:sz="4" w:space="0" w:color="auto"/>
            </w:tcBorders>
          </w:tcPr>
          <w:p w14:paraId="42C474CF" w14:textId="77777777" w:rsidR="002C5C8B" w:rsidRDefault="002C5C8B" w:rsidP="0077140D">
            <w:pPr>
              <w:pStyle w:val="TAL"/>
              <w:rPr>
                <w:lang w:eastAsia="zh-CN"/>
              </w:rPr>
            </w:pPr>
            <w:r>
              <w:rPr>
                <w:rFonts w:hint="eastAsia"/>
                <w:lang w:eastAsia="zh-CN"/>
              </w:rPr>
              <w:t>0</w:t>
            </w: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33CF6E08" w:rsidR="002C5C8B" w:rsidRDefault="007555C7" w:rsidP="0077140D">
            <w:pPr>
              <w:pStyle w:val="TAL"/>
              <w:rPr>
                <w:rFonts w:cs="Arial"/>
                <w:szCs w:val="18"/>
                <w:lang w:eastAsia="zh-CN"/>
              </w:rPr>
            </w:pPr>
            <w:r w:rsidRPr="00C53717">
              <w:t>Reference Signal Time Difference</w:t>
            </w:r>
            <w:r>
              <w:t xml:space="preserve"> (RSTD)</w:t>
            </w:r>
            <w:r w:rsidR="002C5C8B">
              <w:rPr>
                <w:rFonts w:cs="Arial"/>
                <w:szCs w:val="18"/>
                <w:lang w:eastAsia="zh-CN"/>
              </w:rPr>
              <w:t>, as specified in 3GPP TS 38.305 [3]</w:t>
            </w:r>
          </w:p>
        </w:tc>
      </w:tr>
    </w:tbl>
    <w:p w14:paraId="181A74B0" w14:textId="77777777" w:rsidR="002C5C8B" w:rsidRDefault="002C5C8B" w:rsidP="002C5C8B"/>
    <w:p w14:paraId="49FB504A" w14:textId="77777777" w:rsidR="002C5C8B" w:rsidRDefault="002C5C8B" w:rsidP="002C5C8B">
      <w:pPr>
        <w:pStyle w:val="EditorsNote"/>
      </w:pPr>
      <w:r>
        <w:t>Editor's note:</w:t>
      </w:r>
      <w:r>
        <w:tab/>
        <w:t xml:space="preserve">The details of </w:t>
      </w:r>
      <w:r w:rsidRPr="00DC420C">
        <w:t>LocMeasurements</w:t>
      </w:r>
      <w:r>
        <w:t xml:space="preserve"> are based on Stage2’s details and referred to TS 23.273 and TS 38.305.</w:t>
      </w:r>
    </w:p>
    <w:p w14:paraId="208F99C6" w14:textId="14822379" w:rsidR="00116376" w:rsidRDefault="00116376" w:rsidP="00116376">
      <w:pPr>
        <w:pStyle w:val="Heading5"/>
      </w:pPr>
      <w:bookmarkStart w:id="2599" w:name="_Toc145956094"/>
      <w:bookmarkStart w:id="2600" w:name="_Toc153887529"/>
      <w:r>
        <w:lastRenderedPageBreak/>
        <w:t>6.1.6.2.48</w:t>
      </w:r>
      <w:r>
        <w:tab/>
        <w:t xml:space="preserve">Type: </w:t>
      </w:r>
      <w:r>
        <w:rPr>
          <w:noProof/>
          <w:lang w:eastAsia="zh-CN"/>
        </w:rPr>
        <w:t>HighAccuracyGnssMetrics</w:t>
      </w:r>
      <w:bookmarkEnd w:id="2599"/>
      <w:bookmarkEnd w:id="2600"/>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77777777" w:rsidR="00116376" w:rsidRDefault="00116376" w:rsidP="0077140D">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2601" w:name="_Toc145956095"/>
      <w:bookmarkStart w:id="2602" w:name="_Toc153887530"/>
      <w:r>
        <w:t>6.1.6.2.49</w:t>
      </w:r>
      <w:r>
        <w:tab/>
        <w:t>Type: UpNotifyData</w:t>
      </w:r>
      <w:bookmarkEnd w:id="2601"/>
      <w:bookmarkEnd w:id="2602"/>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77777777" w:rsidR="00DC263C" w:rsidRDefault="00DC263C" w:rsidP="0077140D">
            <w:pPr>
              <w:pStyle w:val="TAL"/>
            </w:pPr>
            <w:r>
              <w:t>ldrReference</w:t>
            </w:r>
          </w:p>
        </w:tc>
        <w:tc>
          <w:tcPr>
            <w:tcW w:w="2977" w:type="dxa"/>
            <w:tcBorders>
              <w:top w:val="single" w:sz="4" w:space="0" w:color="auto"/>
              <w:left w:val="single" w:sz="4" w:space="0" w:color="auto"/>
              <w:bottom w:val="single" w:sz="4" w:space="0" w:color="auto"/>
              <w:right w:val="single" w:sz="4" w:space="0" w:color="auto"/>
            </w:tcBorders>
          </w:tcPr>
          <w:p w14:paraId="270E0579" w14:textId="77777777" w:rsidR="00DC263C" w:rsidRDefault="00DC263C" w:rsidP="0077140D">
            <w:pPr>
              <w:pStyle w:val="TAL"/>
            </w:pPr>
            <w:r>
              <w:t>LdrReference</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77777777" w:rsidR="00DC263C" w:rsidRDefault="00DC263C" w:rsidP="0077140D">
            <w:pPr>
              <w:pStyle w:val="TAL"/>
              <w:rPr>
                <w:rFonts w:cs="Arial"/>
                <w:szCs w:val="18"/>
              </w:rPr>
            </w:pPr>
            <w:r>
              <w:rPr>
                <w:rFonts w:cs="Arial"/>
                <w:szCs w:val="18"/>
              </w:rPr>
              <w:t>LDR Reference</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77777777" w:rsidR="00DC263C" w:rsidRDefault="00DC263C" w:rsidP="0077140D">
            <w:pPr>
              <w:pStyle w:val="TAL"/>
            </w:pPr>
            <w:r>
              <w:rPr>
                <w:lang w:val="en-US"/>
              </w:rPr>
              <w:t>targetLMFIdentification</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77777777" w:rsidR="00DC263C" w:rsidRDefault="00DC263C"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74C8FF22" w:rsidR="00DC263C" w:rsidRDefault="0096751F" w:rsidP="0096751F">
            <w:pPr>
              <w:pStyle w:val="TAL"/>
              <w:rPr>
                <w:rFonts w:cs="Arial"/>
                <w:szCs w:val="18"/>
              </w:rPr>
            </w:pPr>
            <w:r>
              <w:rPr>
                <w:rFonts w:cs="Arial"/>
                <w:szCs w:val="18"/>
              </w:rPr>
              <w:t xml:space="preserve">When present, this IE shall indicate </w:t>
            </w:r>
            <w:r w:rsidR="00DC263C">
              <w:t>Target LMF ID</w:t>
            </w:r>
            <w:r>
              <w:t>.</w:t>
            </w:r>
          </w:p>
        </w:tc>
      </w:tr>
    </w:tbl>
    <w:p w14:paraId="77C94F65" w14:textId="77777777" w:rsidR="007411EF" w:rsidRDefault="007411EF" w:rsidP="007411EF">
      <w:bookmarkStart w:id="2603" w:name="_Toc145956096"/>
    </w:p>
    <w:p w14:paraId="64C3ED68" w14:textId="70152F6D" w:rsidR="001C71F4" w:rsidRDefault="001C71F4" w:rsidP="001C71F4">
      <w:pPr>
        <w:pStyle w:val="Heading5"/>
      </w:pPr>
      <w:bookmarkStart w:id="2604" w:name="_Toc153887531"/>
      <w:r>
        <w:t>6.1.6.2.</w:t>
      </w:r>
      <w:r w:rsidR="00303CF4">
        <w:t>50</w:t>
      </w:r>
      <w:r>
        <w:tab/>
        <w:t>Type: UpSubscription</w:t>
      </w:r>
      <w:bookmarkEnd w:id="2603"/>
      <w:bookmarkEnd w:id="2604"/>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7777777" w:rsidR="001C71F4" w:rsidRDefault="001C71F4" w:rsidP="0077140D">
            <w:pPr>
              <w:pStyle w:val="TAL"/>
            </w:pPr>
            <w:r>
              <w:t>upNotifyCallBackURI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1C71F4"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1C71F4" w:rsidRDefault="001C71F4" w:rsidP="0077140D">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1C71F4" w:rsidRDefault="001C71F4" w:rsidP="0077140D">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1C71F4" w:rsidRDefault="001C71F4" w:rsidP="0077140D">
            <w:pPr>
              <w:pStyle w:val="TAL"/>
              <w:rPr>
                <w:rFonts w:cs="Arial"/>
                <w:szCs w:val="18"/>
              </w:rPr>
            </w:pPr>
            <w:r>
              <w:rPr>
                <w:rFonts w:cs="Arial"/>
                <w:szCs w:val="18"/>
              </w:rPr>
              <w:t>SUPI</w:t>
            </w:r>
          </w:p>
        </w:tc>
      </w:tr>
      <w:tr w:rsidR="001C71F4"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1C71F4" w:rsidRDefault="001C71F4" w:rsidP="0077140D">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1C71F4" w:rsidRDefault="001C71F4" w:rsidP="0077140D">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77777777" w:rsidR="001C71F4" w:rsidRDefault="001C71F4"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1C71F4" w:rsidRDefault="001C71F4"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77777777" w:rsidR="001C71F4" w:rsidRDefault="001C71F4" w:rsidP="0077140D">
            <w:pPr>
              <w:pStyle w:val="TAL"/>
              <w:rPr>
                <w:rFonts w:cs="Arial"/>
                <w:szCs w:val="18"/>
              </w:rPr>
            </w:pPr>
            <w:r>
              <w:rPr>
                <w:rFonts w:cs="Arial"/>
                <w:szCs w:val="18"/>
              </w:rPr>
              <w:t>GPSI</w:t>
            </w:r>
          </w:p>
        </w:tc>
      </w:tr>
    </w:tbl>
    <w:p w14:paraId="1767ECF4" w14:textId="3600C24C" w:rsidR="001C71F4" w:rsidRDefault="001C71F4" w:rsidP="00EB7848"/>
    <w:p w14:paraId="6B72523E" w14:textId="7925A96A"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2605" w:name="_Hlk143752206"/>
      <w:r w:rsidRPr="0070731B">
        <w:rPr>
          <w:rFonts w:ascii="Arial" w:hAnsi="Arial" w:hint="eastAsia"/>
          <w:sz w:val="22"/>
        </w:rPr>
        <w:t>R</w:t>
      </w:r>
      <w:r w:rsidRPr="0070731B">
        <w:rPr>
          <w:rFonts w:ascii="Arial" w:hAnsi="Arial"/>
          <w:sz w:val="22"/>
        </w:rPr>
        <w:t>elatedUE</w:t>
      </w:r>
      <w:bookmarkEnd w:id="2605"/>
    </w:p>
    <w:p w14:paraId="1BCA0E36" w14:textId="67D4D1A6" w:rsidR="00B258E6" w:rsidRDefault="00B258E6" w:rsidP="00B258E6">
      <w:pPr>
        <w:pStyle w:val="TH"/>
        <w:rPr>
          <w:noProof/>
        </w:rPr>
      </w:pPr>
      <w:bookmarkStart w:id="2606"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77777777" w:rsidR="00B258E6" w:rsidRDefault="00B258E6" w:rsidP="0077140D">
            <w:pPr>
              <w:pStyle w:val="TAL"/>
            </w:pPr>
            <w:r>
              <w:t>relatedUE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77777777" w:rsidR="00B258E6" w:rsidRPr="007F4DE4" w:rsidRDefault="00B258E6" w:rsidP="0077140D">
            <w:pPr>
              <w:pStyle w:val="TAL"/>
            </w:pPr>
            <w:r>
              <w:t>RelatedUE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2606"/>
    </w:tbl>
    <w:p w14:paraId="562AA53D" w14:textId="36973482" w:rsidR="00B258E6" w:rsidRDefault="00B258E6" w:rsidP="00EB7848"/>
    <w:p w14:paraId="500F9A95" w14:textId="26BE41C9" w:rsidR="00963055" w:rsidRDefault="00963055" w:rsidP="00963055">
      <w:pPr>
        <w:pStyle w:val="Heading5"/>
      </w:pPr>
      <w:bookmarkStart w:id="2607" w:name="_Toc153887532"/>
      <w:r>
        <w:lastRenderedPageBreak/>
        <w:t>6.1.6.2.52</w:t>
      </w:r>
      <w:r>
        <w:tab/>
        <w:t>Type: UpConfig</w:t>
      </w:r>
      <w:bookmarkEnd w:id="2607"/>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77777777" w:rsidR="00963055" w:rsidRDefault="00963055" w:rsidP="00502DFA">
            <w:pPr>
              <w:pStyle w:val="TAL"/>
            </w:pPr>
            <w:r>
              <w:t>upNotifyCallBackURI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963055"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963055" w:rsidRDefault="00963055" w:rsidP="00502DFA">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963055" w:rsidRDefault="00963055" w:rsidP="00502DFA">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963055" w:rsidRDefault="00963055" w:rsidP="00502DFA">
            <w:pPr>
              <w:pStyle w:val="TAL"/>
              <w:rPr>
                <w:rFonts w:cs="Arial"/>
                <w:szCs w:val="18"/>
              </w:rPr>
            </w:pPr>
            <w:r>
              <w:rPr>
                <w:rFonts w:cs="Arial"/>
                <w:szCs w:val="18"/>
              </w:rPr>
              <w:t>SUPI (NOTE)</w:t>
            </w:r>
          </w:p>
        </w:tc>
      </w:tr>
      <w:tr w:rsidR="00963055"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963055" w:rsidRDefault="00963055" w:rsidP="00502DFA">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963055" w:rsidRDefault="00963055" w:rsidP="00502DFA">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963055" w:rsidRDefault="00963055" w:rsidP="00502DFA">
            <w:pPr>
              <w:pStyle w:val="TAL"/>
              <w:rPr>
                <w:rFonts w:cs="Arial"/>
                <w:szCs w:val="18"/>
              </w:rPr>
            </w:pPr>
            <w:r>
              <w:rPr>
                <w:rFonts w:cs="Arial"/>
                <w:szCs w:val="18"/>
              </w:rPr>
              <w:t>GPSI (NOTE)</w:t>
            </w:r>
          </w:p>
        </w:tc>
      </w:tr>
      <w:tr w:rsidR="00963055"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963055" w:rsidRDefault="00963055" w:rsidP="00502DFA">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963055" w:rsidRDefault="00963055" w:rsidP="00502DFA">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963055" w:rsidRDefault="00963055" w:rsidP="00502DFA">
            <w:pPr>
              <w:pStyle w:val="TAL"/>
            </w:pPr>
            <w:r>
              <w:rPr>
                <w:rFonts w:eastAsia="Microsoft YaHei UI" w:cs="Arial"/>
                <w:color w:val="000000"/>
                <w:szCs w:val="18"/>
              </w:rPr>
              <w:t xml:space="preserve">Indicates </w:t>
            </w:r>
            <w:r>
              <w:t>AMF reallocation indication.</w:t>
            </w:r>
          </w:p>
          <w:p w14:paraId="0EA5B692" w14:textId="77777777" w:rsidR="00963055" w:rsidRDefault="00963055" w:rsidP="00502DFA">
            <w:pPr>
              <w:pStyle w:val="TAL"/>
            </w:pPr>
          </w:p>
          <w:p w14:paraId="0659BF8E" w14:textId="77777777" w:rsidR="00963055" w:rsidRDefault="00963055" w:rsidP="00502DFA">
            <w:pPr>
              <w:pStyle w:val="TAL"/>
              <w:rPr>
                <w:rFonts w:cs="Arial"/>
                <w:szCs w:val="18"/>
              </w:rPr>
            </w:pPr>
            <w:r>
              <w:rPr>
                <w:rFonts w:cs="Arial"/>
                <w:szCs w:val="18"/>
              </w:rPr>
              <w:t>When present, it shall be set as follows:</w:t>
            </w:r>
          </w:p>
          <w:p w14:paraId="3C166D1F" w14:textId="77777777" w:rsidR="00963055" w:rsidRDefault="00963055" w:rsidP="00502DFA">
            <w:pPr>
              <w:pStyle w:val="B1"/>
              <w:rPr>
                <w:rFonts w:ascii="Arial" w:hAnsi="Arial"/>
                <w:sz w:val="18"/>
                <w:lang w:eastAsia="zh-CN"/>
              </w:rPr>
            </w:pPr>
            <w:r>
              <w:rPr>
                <w:rFonts w:ascii="Arial" w:hAnsi="Arial"/>
                <w:sz w:val="18"/>
                <w:lang w:eastAsia="zh-CN"/>
              </w:rPr>
              <w:t>- true: AMF reallocated.</w:t>
            </w:r>
          </w:p>
          <w:p w14:paraId="4365237D" w14:textId="77777777" w:rsidR="00963055" w:rsidRDefault="00963055" w:rsidP="00502DFA">
            <w:pPr>
              <w:pStyle w:val="B1"/>
              <w:rPr>
                <w:rFonts w:cs="Arial"/>
                <w:szCs w:val="18"/>
              </w:rPr>
            </w:pPr>
            <w:r>
              <w:rPr>
                <w:rFonts w:ascii="Arial" w:hAnsi="Arial"/>
                <w:sz w:val="18"/>
                <w:lang w:eastAsia="zh-CN"/>
              </w:rPr>
              <w:t>- false (default): AMF not reallocated.</w:t>
            </w:r>
          </w:p>
        </w:tc>
      </w:tr>
      <w:tr w:rsidR="00963055"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963055" w:rsidRDefault="00963055" w:rsidP="00502DFA">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963055" w:rsidRDefault="00963055" w:rsidP="00502DFA">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963055" w:rsidRDefault="00963055" w:rsidP="00502DFA">
            <w:pPr>
              <w:pStyle w:val="TAL"/>
              <w:rPr>
                <w:rFonts w:cs="Arial"/>
                <w:szCs w:val="18"/>
              </w:rPr>
            </w:pPr>
            <w:r>
              <w:t>LCS-UP connection indication</w:t>
            </w:r>
          </w:p>
        </w:tc>
      </w:tr>
      <w:tr w:rsidR="00963055"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77777777" w:rsidR="00963055" w:rsidRDefault="00963055" w:rsidP="00502DFA">
            <w:pPr>
              <w:pStyle w:val="TAL"/>
              <w:rPr>
                <w:lang w:eastAsia="zh-CN"/>
              </w:rPr>
            </w:pPr>
            <w:r>
              <w:rPr>
                <w:lang w:val="en-US"/>
              </w:rPr>
              <w:t>targetLMFIdentification</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963055" w:rsidRDefault="00963055" w:rsidP="00502DFA">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963055" w:rsidRDefault="00963055" w:rsidP="00502D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963055" w:rsidRDefault="00963055" w:rsidP="00502D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77777777" w:rsidR="00963055" w:rsidRDefault="00963055" w:rsidP="00502DFA">
            <w:pPr>
              <w:pStyle w:val="TAL"/>
              <w:rPr>
                <w:rFonts w:cs="Arial"/>
                <w:szCs w:val="18"/>
              </w:rPr>
            </w:pPr>
            <w:r>
              <w:t>Target LMF ID</w:t>
            </w:r>
          </w:p>
        </w:tc>
      </w:tr>
      <w:tr w:rsidR="00963055"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963055" w:rsidRPr="00C865A2" w:rsidRDefault="00963055" w:rsidP="00502DFA">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2608"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2608"/>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77777777" w:rsidR="004B0A15" w:rsidRDefault="004B0A15" w:rsidP="00502DFA">
            <w:pPr>
              <w:pStyle w:val="TAL"/>
              <w:rPr>
                <w:lang w:eastAsia="zh-CN"/>
              </w:rPr>
            </w:pPr>
            <w:r>
              <w:rPr>
                <w:rFonts w:hint="eastAsia"/>
                <w:lang w:eastAsia="zh-CN"/>
              </w:rPr>
              <w:t>r</w:t>
            </w:r>
            <w:r>
              <w:rPr>
                <w:lang w:eastAsia="zh-CN"/>
              </w:rPr>
              <w:t>ange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77777777"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2609"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2609"/>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2610"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2610"/>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2611"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61C789D4"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Pr>
          <w:sz w:val="22"/>
        </w:rPr>
        <w:t>Add</w:t>
      </w:r>
      <w:r w:rsidRPr="00A10217">
        <w:rPr>
          <w:sz w:val="22"/>
        </w:rPr>
        <w:t>EventNotifyData</w:t>
      </w:r>
      <w:r>
        <w:rPr>
          <w:sz w:val="22"/>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70"/>
        <w:gridCol w:w="1216"/>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77777777" w:rsidR="004B0A15" w:rsidRDefault="004B0A15" w:rsidP="00502DFA">
            <w:pPr>
              <w:pStyle w:val="TAL"/>
              <w:rPr>
                <w:lang w:eastAsia="zh-CN"/>
              </w:rPr>
            </w:pPr>
            <w:r>
              <w:t>array(</w:t>
            </w:r>
            <w:r w:rsidRPr="0056728E">
              <w:t>LocationData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2611"/>
    </w:tbl>
    <w:p w14:paraId="1EF8EC22" w14:textId="77777777" w:rsidR="004B0A15" w:rsidRPr="00396985" w:rsidRDefault="004B0A15" w:rsidP="004B0A15"/>
    <w:p w14:paraId="39F1936C" w14:textId="058F5339" w:rsidR="004B0A15" w:rsidRDefault="004B0A15" w:rsidP="004B0A15">
      <w:pPr>
        <w:pStyle w:val="Heading5"/>
      </w:pPr>
      <w:bookmarkStart w:id="2612" w:name="_Hlk149827298"/>
      <w:bookmarkStart w:id="2613" w:name="_Toc153887533"/>
      <w:r w:rsidRPr="00B55AF7">
        <w:t>6.1.6.2.</w:t>
      </w:r>
      <w:r w:rsidR="00950C85">
        <w:t>58</w:t>
      </w:r>
      <w:r>
        <w:tab/>
        <w:t xml:space="preserve">Type: </w:t>
      </w:r>
      <w:r w:rsidRPr="00B55AF7">
        <w:t>LocationData</w:t>
      </w:r>
      <w:r>
        <w:rPr>
          <w:lang w:eastAsia="zh-CN"/>
        </w:rPr>
        <w:t>Ext</w:t>
      </w:r>
      <w:bookmarkEnd w:id="2613"/>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2612"/>
    </w:tbl>
    <w:p w14:paraId="75ECA06A" w14:textId="77777777" w:rsidR="004B0A15" w:rsidRPr="00396985" w:rsidRDefault="004B0A15" w:rsidP="004B0A15"/>
    <w:p w14:paraId="68386522" w14:textId="012E6A8E" w:rsidR="004B0A15" w:rsidRDefault="004B0A15" w:rsidP="004B0A15">
      <w:pPr>
        <w:pStyle w:val="Heading5"/>
      </w:pPr>
      <w:bookmarkStart w:id="2614" w:name="_Toc153887534"/>
      <w:r w:rsidRPr="00B55AF7">
        <w:t>6.1.6.2.</w:t>
      </w:r>
      <w:r w:rsidR="00950C85">
        <w:t>59</w:t>
      </w:r>
      <w:r>
        <w:tab/>
        <w:t xml:space="preserve">Type: </w:t>
      </w:r>
      <w:r w:rsidRPr="00A10217">
        <w:t>EventNotifyData</w:t>
      </w:r>
      <w:r>
        <w:rPr>
          <w:lang w:eastAsia="zh-CN"/>
        </w:rPr>
        <w:t>Ext</w:t>
      </w:r>
      <w:bookmarkEnd w:id="261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2615" w:name="_Toc153887535"/>
      <w:r>
        <w:t>6.1.6.2.</w:t>
      </w:r>
      <w:r w:rsidR="005E520A">
        <w:t>60</w:t>
      </w:r>
      <w:r>
        <w:tab/>
        <w:t>Type: MappedLocationQoSEps</w:t>
      </w:r>
      <w:bookmarkEnd w:id="2615"/>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2616" w:name="_Toc153887536"/>
      <w:r>
        <w:t>6.1.</w:t>
      </w:r>
      <w:r>
        <w:rPr>
          <w:lang w:eastAsia="zh-CN"/>
        </w:rPr>
        <w:t>6</w:t>
      </w:r>
      <w:r>
        <w:t>.2.</w:t>
      </w:r>
      <w:r w:rsidR="00123DCE">
        <w:t>61</w:t>
      </w:r>
      <w:r>
        <w:tab/>
        <w:t>Type: AdditionalUeInfo</w:t>
      </w:r>
      <w:bookmarkEnd w:id="2616"/>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Pr="000E3542" w:rsidRDefault="003D558A" w:rsidP="00EB7848"/>
    <w:p w14:paraId="49DF59ED" w14:textId="77777777" w:rsidR="00EB7848" w:rsidRDefault="00EB7848" w:rsidP="00B32564">
      <w:pPr>
        <w:pStyle w:val="Heading4"/>
        <w:rPr>
          <w:lang w:val="en-US"/>
        </w:rPr>
      </w:pPr>
      <w:bookmarkStart w:id="2617" w:name="_Toc20150416"/>
      <w:bookmarkStart w:id="2618" w:name="_Toc25168663"/>
      <w:bookmarkStart w:id="2619" w:name="_Toc27593082"/>
      <w:bookmarkStart w:id="2620" w:name="_Toc34147954"/>
      <w:bookmarkStart w:id="2621" w:name="_Toc36463338"/>
      <w:bookmarkStart w:id="2622" w:name="_Toc43215178"/>
      <w:bookmarkStart w:id="2623" w:name="_Toc45032426"/>
      <w:bookmarkStart w:id="2624" w:name="_Toc49849915"/>
      <w:bookmarkStart w:id="2625" w:name="_Toc51873429"/>
      <w:bookmarkStart w:id="2626" w:name="_Toc56517557"/>
      <w:bookmarkStart w:id="2627" w:name="_Toc58594458"/>
      <w:bookmarkStart w:id="2628" w:name="_Toc67685968"/>
      <w:bookmarkStart w:id="2629" w:name="_Toc74993795"/>
      <w:bookmarkStart w:id="2630" w:name="_Toc82716385"/>
      <w:bookmarkStart w:id="2631" w:name="_Toc88818672"/>
      <w:bookmarkStart w:id="2632" w:name="_Toc90650594"/>
      <w:bookmarkStart w:id="2633" w:name="_Toc98506264"/>
      <w:bookmarkStart w:id="2634" w:name="_Toc106639549"/>
      <w:bookmarkStart w:id="2635" w:name="_Toc114779059"/>
      <w:bookmarkStart w:id="2636" w:name="_Toc122096976"/>
      <w:bookmarkStart w:id="2637" w:name="_Toc130844197"/>
      <w:bookmarkStart w:id="2638" w:name="_Toc138411904"/>
      <w:bookmarkStart w:id="2639" w:name="_Toc145956097"/>
      <w:bookmarkStart w:id="2640" w:name="_Toc15388753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889BD48" w14:textId="77777777" w:rsidR="00EB7848" w:rsidRPr="00384E92" w:rsidRDefault="00EB7848" w:rsidP="00B32564">
      <w:pPr>
        <w:pStyle w:val="Heading5"/>
      </w:pPr>
      <w:bookmarkStart w:id="2641" w:name="_Toc20150417"/>
      <w:bookmarkStart w:id="2642" w:name="_Toc25168664"/>
      <w:bookmarkStart w:id="2643" w:name="_Toc27593083"/>
      <w:bookmarkStart w:id="2644" w:name="_Toc34147955"/>
      <w:bookmarkStart w:id="2645" w:name="_Toc36463339"/>
      <w:bookmarkStart w:id="2646" w:name="_Toc43215179"/>
      <w:bookmarkStart w:id="2647" w:name="_Toc45032427"/>
      <w:bookmarkStart w:id="2648" w:name="_Toc49849916"/>
      <w:bookmarkStart w:id="2649" w:name="_Toc51873430"/>
      <w:bookmarkStart w:id="2650" w:name="_Toc56517558"/>
      <w:bookmarkStart w:id="2651" w:name="_Toc58594459"/>
      <w:bookmarkStart w:id="2652" w:name="_Toc67685969"/>
      <w:bookmarkStart w:id="2653" w:name="_Toc74993796"/>
      <w:bookmarkStart w:id="2654" w:name="_Toc82716386"/>
      <w:bookmarkStart w:id="2655" w:name="_Toc88818673"/>
      <w:bookmarkStart w:id="2656" w:name="_Toc90650595"/>
      <w:bookmarkStart w:id="2657" w:name="_Toc98506265"/>
      <w:bookmarkStart w:id="2658" w:name="_Toc106639550"/>
      <w:bookmarkStart w:id="2659" w:name="_Toc114779060"/>
      <w:bookmarkStart w:id="2660" w:name="_Toc122096977"/>
      <w:bookmarkStart w:id="2661" w:name="_Toc130844198"/>
      <w:bookmarkStart w:id="2662" w:name="_Toc138411905"/>
      <w:bookmarkStart w:id="2663" w:name="_Toc145956098"/>
      <w:bookmarkStart w:id="2664" w:name="_Toc153887538"/>
      <w:r>
        <w:t>6.1.6.3.1</w:t>
      </w:r>
      <w:r w:rsidRPr="00384E92">
        <w:tab/>
        <w:t>Introduction</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665" w:name="_Toc20150418"/>
      <w:bookmarkStart w:id="2666" w:name="_Toc25168665"/>
      <w:bookmarkStart w:id="2667" w:name="_Toc27593084"/>
      <w:bookmarkStart w:id="2668" w:name="_Toc34147956"/>
      <w:bookmarkStart w:id="2669" w:name="_Toc36463340"/>
      <w:bookmarkStart w:id="2670" w:name="_Toc43215180"/>
      <w:bookmarkStart w:id="2671" w:name="_Toc45032428"/>
      <w:bookmarkStart w:id="2672" w:name="_Toc49849917"/>
      <w:bookmarkStart w:id="2673" w:name="_Toc51873431"/>
      <w:bookmarkStart w:id="2674" w:name="_Toc56517559"/>
      <w:bookmarkStart w:id="2675" w:name="_Toc58594460"/>
      <w:bookmarkStart w:id="2676" w:name="_Toc67685970"/>
      <w:bookmarkStart w:id="2677" w:name="_Toc74993797"/>
      <w:bookmarkStart w:id="2678" w:name="_Toc82716387"/>
      <w:bookmarkStart w:id="2679" w:name="_Toc88818674"/>
      <w:bookmarkStart w:id="2680" w:name="_Toc90650596"/>
      <w:bookmarkStart w:id="2681" w:name="_Toc98506266"/>
      <w:bookmarkStart w:id="2682" w:name="_Toc106639551"/>
      <w:bookmarkStart w:id="2683" w:name="_Toc114779061"/>
      <w:bookmarkStart w:id="2684" w:name="_Toc122096978"/>
      <w:bookmarkStart w:id="2685" w:name="_Toc130844199"/>
      <w:bookmarkStart w:id="2686" w:name="_Toc138411906"/>
      <w:bookmarkStart w:id="2687" w:name="_Toc145956099"/>
      <w:bookmarkStart w:id="2688" w:name="_Toc153887539"/>
      <w:r>
        <w:t>6.1.6.3.2</w:t>
      </w:r>
      <w:r w:rsidRPr="00384E92">
        <w:tab/>
        <w:t>Simple data types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382606"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382606" w:rsidRDefault="00382606" w:rsidP="00382606">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382606" w:rsidRDefault="00382606" w:rsidP="00382606">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382606" w:rsidRDefault="00382606" w:rsidP="00382606">
            <w:pPr>
              <w:pStyle w:val="TAL"/>
            </w:pPr>
            <w:r>
              <w:t>LIR Reference encoded as a string of hexadecimal characters. The LdrReference shall be of a minimum length of 2 characters and maximum length of 510 characters.</w:t>
            </w:r>
          </w:p>
        </w:tc>
      </w:tr>
      <w:tr w:rsidR="00382606"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382606" w:rsidRDefault="00382606" w:rsidP="00382606">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382606" w:rsidRDefault="00382606" w:rsidP="00382606">
            <w:pPr>
              <w:pStyle w:val="TAL"/>
            </w:pPr>
            <w:r>
              <w:t>Number of required periodic event reports.</w:t>
            </w:r>
          </w:p>
          <w:p w14:paraId="4A04DD6E" w14:textId="77777777" w:rsidR="00382606" w:rsidRDefault="00382606" w:rsidP="00382606">
            <w:pPr>
              <w:pStyle w:val="TAL"/>
            </w:pPr>
            <w:r>
              <w:t>Minimum: 1. Maximum: 8639999.</w:t>
            </w:r>
          </w:p>
        </w:tc>
      </w:tr>
      <w:tr w:rsidR="00382606"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382606" w:rsidRDefault="00382606" w:rsidP="00382606">
            <w:pPr>
              <w:pStyle w:val="TAL"/>
            </w:pPr>
            <w:r>
              <w:lastRenderedPageBreak/>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382606" w:rsidRDefault="00382606" w:rsidP="00382606">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382606" w:rsidRDefault="00382606" w:rsidP="00382606">
            <w:pPr>
              <w:pStyle w:val="TAL"/>
            </w:pPr>
            <w:r>
              <w:t>Event reporting periodic interval in seconds.</w:t>
            </w:r>
          </w:p>
          <w:p w14:paraId="0FF462DA" w14:textId="77777777" w:rsidR="00382606" w:rsidRDefault="00382606" w:rsidP="00382606">
            <w:pPr>
              <w:pStyle w:val="TAL"/>
            </w:pPr>
            <w:r>
              <w:t>Minimum: 1. Maximum: 8639999.</w:t>
            </w:r>
          </w:p>
          <w:p w14:paraId="2D80F35A" w14:textId="77777777" w:rsidR="00382606" w:rsidRDefault="00382606" w:rsidP="00382606">
            <w:pPr>
              <w:pStyle w:val="TAL"/>
            </w:pPr>
            <w:r>
              <w:t>ReportingInterval x ReportingAmount shall not exceed 8639999.</w:t>
            </w:r>
            <w:r w:rsidRPr="00E575B3">
              <w:t xml:space="preserve"> </w:t>
            </w:r>
          </w:p>
        </w:tc>
      </w:tr>
      <w:tr w:rsidR="004D73F7"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4D73F7" w:rsidRDefault="004D73F7" w:rsidP="004D73F7">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4D73F7" w:rsidRDefault="004D73F7" w:rsidP="004D73F7">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4D73F7" w:rsidRPr="00B23DC4" w:rsidRDefault="004D73F7" w:rsidP="004D73F7">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4D73F7" w:rsidRDefault="004D73F7" w:rsidP="004D73F7">
            <w:pPr>
              <w:pStyle w:val="TAL"/>
            </w:pPr>
            <w:r w:rsidRPr="00B23DC4">
              <w:t>Minimum: 1. Maximum: 999.</w:t>
            </w:r>
          </w:p>
        </w:tc>
      </w:tr>
      <w:tr w:rsidR="004D73F7"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4D73F7" w:rsidRDefault="004D73F7" w:rsidP="004D73F7">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4D73F7" w:rsidRDefault="004D73F7" w:rsidP="004D73F7">
            <w:pPr>
              <w:pStyle w:val="TAL"/>
            </w:pPr>
            <w:r>
              <w:t>Minimum interval between event reports in seconds.</w:t>
            </w:r>
          </w:p>
          <w:p w14:paraId="50EBEDE2" w14:textId="77777777" w:rsidR="004D73F7" w:rsidRDefault="004D73F7" w:rsidP="004D73F7">
            <w:pPr>
              <w:pStyle w:val="TAL"/>
            </w:pPr>
            <w:r>
              <w:t>Minimum: 1. Maximum: 32767.</w:t>
            </w:r>
          </w:p>
        </w:tc>
      </w:tr>
      <w:tr w:rsidR="004D73F7"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4D73F7" w:rsidRDefault="004D73F7" w:rsidP="004D73F7">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4D73F7" w:rsidRDefault="004D73F7" w:rsidP="004D73F7">
            <w:pPr>
              <w:pStyle w:val="TAL"/>
            </w:pPr>
            <w:r>
              <w:t>Maximum interval between event reports in seconds.</w:t>
            </w:r>
          </w:p>
          <w:p w14:paraId="2D76DDF3" w14:textId="77777777" w:rsidR="004D73F7" w:rsidRDefault="004D73F7" w:rsidP="004D73F7">
            <w:pPr>
              <w:pStyle w:val="TAL"/>
            </w:pPr>
            <w:r>
              <w:t>Minimum: 1. Maximum: 86400.</w:t>
            </w:r>
          </w:p>
        </w:tc>
      </w:tr>
      <w:tr w:rsidR="004D73F7"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4D73F7" w:rsidRDefault="004D73F7" w:rsidP="004D73F7">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4D73F7" w:rsidRDefault="004D73F7" w:rsidP="004D73F7">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4D73F7" w:rsidRDefault="004D73F7" w:rsidP="004D73F7">
            <w:pPr>
              <w:pStyle w:val="TAL"/>
            </w:pPr>
            <w:r>
              <w:t>Minimum: 1. Maximum: 3600</w:t>
            </w:r>
          </w:p>
        </w:tc>
      </w:tr>
      <w:tr w:rsidR="004D73F7"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4D73F7" w:rsidRDefault="004D73F7" w:rsidP="004D73F7">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4D73F7" w:rsidRDefault="004D73F7" w:rsidP="004D73F7">
            <w:pPr>
              <w:pStyle w:val="TAL"/>
            </w:pPr>
            <w:r>
              <w:t>M</w:t>
            </w:r>
            <w:r w:rsidRPr="00BD529F">
              <w:t>aximum duration of event reporting, in seconds.</w:t>
            </w:r>
          </w:p>
          <w:p w14:paraId="23B98F60" w14:textId="77777777" w:rsidR="004D73F7" w:rsidRDefault="004D73F7" w:rsidP="004D73F7">
            <w:pPr>
              <w:pStyle w:val="TAL"/>
              <w:rPr>
                <w:rFonts w:cs="Arial"/>
                <w:szCs w:val="18"/>
              </w:rPr>
            </w:pPr>
            <w:r>
              <w:rPr>
                <w:rFonts w:cs="Arial"/>
                <w:szCs w:val="18"/>
              </w:rPr>
              <w:t>Minimum: 1. Maximum: 8640000.</w:t>
            </w:r>
          </w:p>
        </w:tc>
      </w:tr>
      <w:tr w:rsidR="004D73F7"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4D73F7" w:rsidRDefault="004D73F7" w:rsidP="004D73F7">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4D73F7" w:rsidRDefault="004D73F7" w:rsidP="004D73F7">
            <w:pPr>
              <w:pStyle w:val="TAL"/>
            </w:pPr>
            <w:r>
              <w:t>T</w:t>
            </w:r>
            <w:r w:rsidRPr="00D1654A">
              <w:t>he minimum straight line distance moved by a UE to trigger a motion event report</w:t>
            </w:r>
            <w:r>
              <w:t>,</w:t>
            </w:r>
            <w:r w:rsidRPr="008955B4">
              <w:t xml:space="preserve"> in meters</w:t>
            </w:r>
            <w:r>
              <w:t>.</w:t>
            </w:r>
          </w:p>
          <w:p w14:paraId="73EC13F7" w14:textId="77777777" w:rsidR="004D73F7" w:rsidRDefault="004D73F7" w:rsidP="004D73F7">
            <w:pPr>
              <w:pStyle w:val="TAL"/>
            </w:pPr>
            <w:r>
              <w:t>Minimum: 1. Maximum: 10000.</w:t>
            </w:r>
          </w:p>
        </w:tc>
      </w:tr>
      <w:tr w:rsidR="004D73F7"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4D73F7" w:rsidRDefault="004D73F7" w:rsidP="004D73F7">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4D73F7" w:rsidRDefault="004D73F7" w:rsidP="004D73F7">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4D73F7" w:rsidRDefault="004D73F7" w:rsidP="004D73F7">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4D73F7"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4D73F7" w:rsidRDefault="004D73F7" w:rsidP="004D73F7">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4D73F7" w:rsidRDefault="004D73F7" w:rsidP="004D73F7">
            <w:pPr>
              <w:pStyle w:val="TAL"/>
            </w:pPr>
            <w:r>
              <w:t xml:space="preserve">Number of </w:t>
            </w:r>
            <w:r w:rsidRPr="00BD529F">
              <w:t>event report</w:t>
            </w:r>
            <w:r>
              <w:t>s received from the target UE</w:t>
            </w:r>
            <w:r w:rsidRPr="00BD529F">
              <w:t>.</w:t>
            </w:r>
          </w:p>
          <w:p w14:paraId="52164E44" w14:textId="77777777" w:rsidR="004D73F7" w:rsidRDefault="004D73F7" w:rsidP="004D73F7">
            <w:pPr>
              <w:pStyle w:val="TAL"/>
              <w:rPr>
                <w:rFonts w:cs="Arial"/>
                <w:szCs w:val="18"/>
              </w:rPr>
            </w:pPr>
            <w:r>
              <w:rPr>
                <w:rFonts w:cs="Arial"/>
                <w:szCs w:val="18"/>
              </w:rPr>
              <w:t>Minimum: 1. Maximum: 8640000.</w:t>
            </w:r>
          </w:p>
          <w:p w14:paraId="3CC57B38" w14:textId="77777777" w:rsidR="004D73F7" w:rsidRDefault="004D73F7" w:rsidP="004D73F7">
            <w:pPr>
              <w:pStyle w:val="TAL"/>
            </w:pPr>
            <w:r>
              <w:t>Note: the current event report is included in the count.</w:t>
            </w:r>
          </w:p>
        </w:tc>
      </w:tr>
      <w:tr w:rsidR="004D73F7"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4D73F7" w:rsidRDefault="004D73F7" w:rsidP="004D73F7">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4D73F7" w:rsidRDefault="004D73F7" w:rsidP="004D73F7">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4D73F7" w:rsidRDefault="004D73F7" w:rsidP="004D73F7">
            <w:pPr>
              <w:pStyle w:val="TAL"/>
            </w:pPr>
            <w:r>
              <w:t>D</w:t>
            </w:r>
            <w:r w:rsidRPr="00BD529F">
              <w:t>uration of event reporting, in seconds.</w:t>
            </w:r>
          </w:p>
          <w:p w14:paraId="18F1DE46" w14:textId="77777777" w:rsidR="004D73F7" w:rsidRDefault="004D73F7" w:rsidP="004D73F7">
            <w:pPr>
              <w:pStyle w:val="TAL"/>
              <w:rPr>
                <w:rFonts w:cs="Arial"/>
                <w:szCs w:val="18"/>
              </w:rPr>
            </w:pPr>
            <w:r>
              <w:rPr>
                <w:rFonts w:cs="Arial"/>
                <w:szCs w:val="18"/>
              </w:rPr>
              <w:t>Minimum: 0. Maximum: 8640000.</w:t>
            </w:r>
          </w:p>
          <w:p w14:paraId="11E8ED03" w14:textId="77777777" w:rsidR="004D73F7" w:rsidRDefault="004D73F7" w:rsidP="004D73F7">
            <w:pPr>
              <w:pStyle w:val="TAL"/>
            </w:pPr>
            <w:r>
              <w:t>Note: the duration starts when event reporting is activated in the UE and extends to the current time.</w:t>
            </w:r>
          </w:p>
        </w:tc>
      </w:tr>
      <w:tr w:rsidR="004D73F7"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4D73F7" w:rsidRDefault="004D73F7" w:rsidP="004D73F7">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4D73F7" w:rsidRDefault="004D73F7" w:rsidP="004D73F7">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4D73F7" w:rsidRDefault="004D73F7" w:rsidP="004D73F7">
            <w:pPr>
              <w:pStyle w:val="TAL"/>
            </w:pPr>
            <w:r>
              <w:t>P</w:t>
            </w:r>
            <w:r w:rsidRPr="008C4110">
              <w:t>ositioning capabilities supported by the UE</w:t>
            </w:r>
            <w:r>
              <w:t>.</w:t>
            </w:r>
          </w:p>
          <w:p w14:paraId="33C213C6" w14:textId="77777777" w:rsidR="004D73F7" w:rsidRDefault="004D73F7" w:rsidP="004D73F7">
            <w:pPr>
              <w:pStyle w:val="TAL"/>
            </w:pPr>
          </w:p>
          <w:p w14:paraId="09D310A7" w14:textId="0E3FF06B" w:rsidR="004D73F7" w:rsidRDefault="004D73F7" w:rsidP="004D73F7">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0D1B3BFE" w:rsidR="00EB7848" w:rsidRDefault="00EB7848" w:rsidP="00EB7848"/>
    <w:p w14:paraId="65C719F2" w14:textId="77777777" w:rsidR="00EB7848" w:rsidRPr="00BC662F" w:rsidRDefault="00EB7848" w:rsidP="00B32564">
      <w:pPr>
        <w:pStyle w:val="Heading5"/>
      </w:pPr>
      <w:bookmarkStart w:id="2689" w:name="_Toc20150419"/>
      <w:bookmarkStart w:id="2690" w:name="_Toc25168666"/>
      <w:bookmarkStart w:id="2691" w:name="_Toc27593085"/>
      <w:bookmarkStart w:id="2692" w:name="_Toc34147957"/>
      <w:bookmarkStart w:id="2693" w:name="_Toc36463341"/>
      <w:bookmarkStart w:id="2694" w:name="_Toc43215181"/>
      <w:bookmarkStart w:id="2695" w:name="_Toc45032429"/>
      <w:bookmarkStart w:id="2696" w:name="_Toc49849918"/>
      <w:bookmarkStart w:id="2697" w:name="_Toc51873432"/>
      <w:bookmarkStart w:id="2698" w:name="_Toc56517560"/>
      <w:bookmarkStart w:id="2699" w:name="_Toc58594461"/>
      <w:bookmarkStart w:id="2700" w:name="_Toc67685971"/>
      <w:bookmarkStart w:id="2701" w:name="_Toc74993798"/>
      <w:bookmarkStart w:id="2702" w:name="_Toc82716388"/>
      <w:bookmarkStart w:id="2703" w:name="_Toc88818675"/>
      <w:bookmarkStart w:id="2704" w:name="_Toc90650597"/>
      <w:bookmarkStart w:id="2705" w:name="_Toc98506267"/>
      <w:bookmarkStart w:id="2706" w:name="_Toc106639552"/>
      <w:bookmarkStart w:id="2707" w:name="_Toc114779062"/>
      <w:bookmarkStart w:id="2708" w:name="_Toc122096979"/>
      <w:bookmarkStart w:id="2709" w:name="_Toc130844200"/>
      <w:bookmarkStart w:id="2710" w:name="_Toc138411907"/>
      <w:bookmarkStart w:id="2711" w:name="_Toc145956100"/>
      <w:bookmarkStart w:id="2712" w:name="_Toc153887540"/>
      <w:r>
        <w:t>6.1.6.3.3</w:t>
      </w:r>
      <w:r w:rsidRPr="00BC662F">
        <w:tab/>
        <w:t xml:space="preserve">Enumeration: </w:t>
      </w:r>
      <w:r>
        <w:t>ExternalClientType</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713" w:name="_Toc20150420"/>
      <w:bookmarkStart w:id="2714" w:name="_Toc25168667"/>
      <w:bookmarkStart w:id="2715" w:name="_Toc27593086"/>
      <w:bookmarkStart w:id="2716" w:name="_Toc34147958"/>
      <w:bookmarkStart w:id="2717" w:name="_Toc36463342"/>
      <w:bookmarkStart w:id="2718" w:name="_Toc43215182"/>
      <w:bookmarkStart w:id="2719" w:name="_Toc45032430"/>
      <w:bookmarkStart w:id="2720" w:name="_Toc49849919"/>
      <w:bookmarkStart w:id="2721" w:name="_Toc51873433"/>
      <w:bookmarkStart w:id="2722" w:name="_Toc56517561"/>
      <w:bookmarkStart w:id="2723" w:name="_Toc58594462"/>
      <w:bookmarkStart w:id="2724" w:name="_Toc67685972"/>
      <w:bookmarkStart w:id="2725" w:name="_Toc74993799"/>
      <w:bookmarkStart w:id="2726" w:name="_Toc82716389"/>
      <w:bookmarkStart w:id="2727" w:name="_Toc88818676"/>
      <w:bookmarkStart w:id="2728" w:name="_Toc90650598"/>
      <w:bookmarkStart w:id="2729" w:name="_Toc98506268"/>
      <w:bookmarkStart w:id="2730" w:name="_Toc106639553"/>
      <w:bookmarkStart w:id="2731" w:name="_Toc114779063"/>
      <w:bookmarkStart w:id="2732" w:name="_Toc122096980"/>
      <w:bookmarkStart w:id="2733" w:name="_Toc130844201"/>
      <w:bookmarkStart w:id="2734" w:name="_Toc138411908"/>
      <w:bookmarkStart w:id="2735" w:name="_Toc145956101"/>
      <w:bookmarkStart w:id="2736" w:name="_Toc153887541"/>
      <w:r>
        <w:t>6.1.6.3.4</w:t>
      </w:r>
      <w:r w:rsidRPr="00BC662F">
        <w:tab/>
        <w:t xml:space="preserve">Enumeration: </w:t>
      </w:r>
      <w:r>
        <w:t>SupportedGADShapes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6DAA0408" w:rsidR="00E772D4" w:rsidRDefault="00E772D4" w:rsidP="00E772D4">
            <w:pPr>
              <w:pStyle w:val="TAL"/>
            </w:pPr>
            <w:r>
              <w:t>"RANGE_DIRECTION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2E69979A" w:rsidR="00E772D4" w:rsidRPr="00B81AAF" w:rsidRDefault="00E772D4" w:rsidP="00E772D4">
            <w:pPr>
              <w:pStyle w:val="TAL"/>
              <w:rPr>
                <w:rFonts w:cs="Arial"/>
                <w:szCs w:val="18"/>
              </w:rPr>
            </w:pPr>
            <w:r>
              <w:t>Range and direction from a point A to a point B, comprising a range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737" w:name="_Toc20150421"/>
      <w:bookmarkStart w:id="2738" w:name="_Toc25168668"/>
      <w:bookmarkStart w:id="2739" w:name="_Toc27593087"/>
      <w:bookmarkStart w:id="2740" w:name="_Toc34147959"/>
      <w:bookmarkStart w:id="2741" w:name="_Toc36463343"/>
      <w:bookmarkStart w:id="2742" w:name="_Toc43215183"/>
      <w:bookmarkStart w:id="2743" w:name="_Toc45032431"/>
      <w:bookmarkStart w:id="2744" w:name="_Toc49849920"/>
      <w:bookmarkStart w:id="2745" w:name="_Toc51873434"/>
      <w:bookmarkStart w:id="2746" w:name="_Toc56517562"/>
      <w:bookmarkStart w:id="2747" w:name="_Toc58594463"/>
      <w:bookmarkStart w:id="2748" w:name="_Toc67685973"/>
      <w:bookmarkStart w:id="2749" w:name="_Toc74993800"/>
      <w:bookmarkStart w:id="2750" w:name="_Toc82716390"/>
      <w:bookmarkStart w:id="2751" w:name="_Toc88818677"/>
      <w:bookmarkStart w:id="2752" w:name="_Toc90650599"/>
      <w:bookmarkStart w:id="2753" w:name="_Toc98506269"/>
      <w:bookmarkStart w:id="2754" w:name="_Toc106639554"/>
      <w:bookmarkStart w:id="2755" w:name="_Toc114779064"/>
      <w:bookmarkStart w:id="2756" w:name="_Toc122096981"/>
      <w:bookmarkStart w:id="2757" w:name="_Toc130844202"/>
      <w:bookmarkStart w:id="2758" w:name="_Toc138411909"/>
      <w:bookmarkStart w:id="2759" w:name="_Toc145956102"/>
      <w:bookmarkStart w:id="2760" w:name="_Toc153887542"/>
      <w:r>
        <w:t>6.1.6.3.5</w:t>
      </w:r>
      <w:r w:rsidRPr="00BC662F">
        <w:tab/>
        <w:t>Enumeration:</w:t>
      </w:r>
      <w:r>
        <w:t xml:space="preserve"> ResponseTime</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761" w:name="_Toc20150422"/>
      <w:bookmarkStart w:id="2762" w:name="_Toc25168669"/>
      <w:bookmarkStart w:id="2763" w:name="_Toc27593088"/>
      <w:bookmarkStart w:id="2764" w:name="_Toc34147960"/>
      <w:bookmarkStart w:id="2765" w:name="_Toc36463344"/>
      <w:bookmarkStart w:id="2766" w:name="_Toc43215184"/>
      <w:bookmarkStart w:id="2767" w:name="_Toc45032432"/>
      <w:bookmarkStart w:id="2768" w:name="_Toc49849921"/>
      <w:bookmarkStart w:id="2769" w:name="_Toc51873435"/>
      <w:bookmarkStart w:id="2770" w:name="_Toc56517563"/>
      <w:bookmarkStart w:id="2771" w:name="_Toc58594464"/>
      <w:bookmarkStart w:id="2772" w:name="_Toc67685974"/>
      <w:bookmarkStart w:id="2773" w:name="_Toc74993801"/>
      <w:bookmarkStart w:id="2774" w:name="_Toc82716391"/>
      <w:bookmarkStart w:id="2775" w:name="_Toc88818678"/>
      <w:bookmarkStart w:id="2776" w:name="_Toc90650600"/>
      <w:bookmarkStart w:id="2777" w:name="_Toc98506270"/>
      <w:bookmarkStart w:id="2778" w:name="_Toc106639555"/>
      <w:bookmarkStart w:id="2779" w:name="_Toc114779065"/>
      <w:bookmarkStart w:id="2780" w:name="_Toc122096982"/>
      <w:bookmarkStart w:id="2781" w:name="_Toc130844203"/>
      <w:bookmarkStart w:id="2782" w:name="_Toc138411910"/>
      <w:bookmarkStart w:id="2783" w:name="_Toc145956103"/>
      <w:bookmarkStart w:id="2784" w:name="_Toc153887543"/>
      <w:r>
        <w:t>6.1.6.3.6</w:t>
      </w:r>
      <w:r w:rsidRPr="00BC662F">
        <w:tab/>
        <w:t>Enumeration:</w:t>
      </w:r>
      <w:r>
        <w:t xml:space="preserve"> PositioningMethod</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785" w:name="_Toc20150423"/>
      <w:bookmarkStart w:id="2786" w:name="_Toc25168670"/>
      <w:bookmarkStart w:id="2787" w:name="_Toc27593089"/>
      <w:bookmarkStart w:id="2788" w:name="_Toc34147961"/>
      <w:bookmarkStart w:id="2789" w:name="_Toc36463345"/>
      <w:bookmarkStart w:id="2790" w:name="_Toc43215185"/>
      <w:bookmarkStart w:id="2791" w:name="_Toc45032433"/>
      <w:bookmarkStart w:id="2792" w:name="_Toc49849922"/>
      <w:bookmarkStart w:id="2793" w:name="_Toc51873436"/>
      <w:bookmarkStart w:id="2794" w:name="_Toc56517564"/>
      <w:bookmarkStart w:id="2795" w:name="_Toc58594465"/>
      <w:bookmarkStart w:id="2796" w:name="_Toc67685975"/>
      <w:bookmarkStart w:id="2797" w:name="_Toc74993802"/>
      <w:bookmarkStart w:id="2798" w:name="_Toc82716392"/>
      <w:bookmarkStart w:id="2799" w:name="_Toc88818679"/>
      <w:bookmarkStart w:id="2800" w:name="_Toc90650601"/>
      <w:bookmarkStart w:id="2801" w:name="_Toc98506271"/>
      <w:bookmarkStart w:id="2802" w:name="_Toc106639556"/>
      <w:bookmarkStart w:id="2803" w:name="_Toc114779066"/>
      <w:bookmarkStart w:id="2804" w:name="_Toc122096983"/>
      <w:bookmarkStart w:id="2805" w:name="_Toc130844204"/>
      <w:bookmarkStart w:id="2806" w:name="_Toc138411911"/>
      <w:bookmarkStart w:id="2807" w:name="_Toc145956104"/>
      <w:bookmarkStart w:id="2808" w:name="_Toc153887544"/>
      <w:r>
        <w:t>6.1.6.3.7</w:t>
      </w:r>
      <w:r w:rsidRPr="00BC662F">
        <w:tab/>
        <w:t>Enumeration:</w:t>
      </w:r>
      <w:r>
        <w:t xml:space="preserve"> PositioningMode</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809" w:name="_Toc20150424"/>
      <w:bookmarkStart w:id="2810" w:name="_Toc25168671"/>
      <w:bookmarkStart w:id="2811" w:name="_Toc27593090"/>
      <w:bookmarkStart w:id="2812" w:name="_Toc34147962"/>
      <w:bookmarkStart w:id="2813" w:name="_Toc36463346"/>
      <w:bookmarkStart w:id="2814" w:name="_Toc43215186"/>
      <w:bookmarkStart w:id="2815" w:name="_Toc45032434"/>
      <w:bookmarkStart w:id="2816" w:name="_Toc49849923"/>
      <w:bookmarkStart w:id="2817" w:name="_Toc51873437"/>
      <w:bookmarkStart w:id="2818" w:name="_Toc56517565"/>
      <w:bookmarkStart w:id="2819" w:name="_Toc58594466"/>
      <w:bookmarkStart w:id="2820" w:name="_Toc67685976"/>
      <w:bookmarkStart w:id="2821" w:name="_Toc74993803"/>
      <w:bookmarkStart w:id="2822" w:name="_Toc82716393"/>
      <w:bookmarkStart w:id="2823" w:name="_Toc88818680"/>
      <w:bookmarkStart w:id="2824" w:name="_Toc90650602"/>
      <w:bookmarkStart w:id="2825" w:name="_Toc98506272"/>
      <w:bookmarkStart w:id="2826" w:name="_Toc106639557"/>
      <w:bookmarkStart w:id="2827" w:name="_Toc114779067"/>
      <w:bookmarkStart w:id="2828" w:name="_Toc122096984"/>
      <w:bookmarkStart w:id="2829" w:name="_Toc130844205"/>
      <w:bookmarkStart w:id="2830" w:name="_Toc138411912"/>
      <w:bookmarkStart w:id="2831" w:name="_Toc145956105"/>
      <w:bookmarkStart w:id="2832" w:name="_Toc153887545"/>
      <w:r>
        <w:t>6.1.6.3.8</w:t>
      </w:r>
      <w:r w:rsidRPr="00BC662F">
        <w:tab/>
        <w:t>Enumeration:</w:t>
      </w:r>
      <w:r>
        <w:t xml:space="preserve"> GnssId</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833" w:name="_Toc20150425"/>
      <w:bookmarkStart w:id="2834" w:name="_Toc25168672"/>
      <w:bookmarkStart w:id="2835" w:name="_Toc27593091"/>
      <w:bookmarkStart w:id="2836" w:name="_Toc34147963"/>
      <w:bookmarkStart w:id="2837" w:name="_Toc36463347"/>
      <w:bookmarkStart w:id="2838" w:name="_Toc43215187"/>
      <w:bookmarkStart w:id="2839" w:name="_Toc45032435"/>
      <w:bookmarkStart w:id="2840" w:name="_Toc49849924"/>
      <w:bookmarkStart w:id="2841" w:name="_Toc51873438"/>
      <w:bookmarkStart w:id="2842" w:name="_Toc56517566"/>
      <w:bookmarkStart w:id="2843" w:name="_Toc58594467"/>
      <w:bookmarkStart w:id="2844" w:name="_Toc67685977"/>
      <w:bookmarkStart w:id="2845" w:name="_Toc74993804"/>
      <w:bookmarkStart w:id="2846" w:name="_Toc82716394"/>
      <w:bookmarkStart w:id="2847" w:name="_Toc88818681"/>
      <w:bookmarkStart w:id="2848" w:name="_Toc90650603"/>
      <w:bookmarkStart w:id="2849" w:name="_Toc98506273"/>
      <w:bookmarkStart w:id="2850" w:name="_Toc106639558"/>
      <w:bookmarkStart w:id="2851" w:name="_Toc114779068"/>
      <w:bookmarkStart w:id="2852" w:name="_Toc122096985"/>
      <w:bookmarkStart w:id="2853" w:name="_Toc130844206"/>
      <w:bookmarkStart w:id="2854" w:name="_Toc138411913"/>
      <w:bookmarkStart w:id="2855" w:name="_Toc145956106"/>
      <w:bookmarkStart w:id="2856" w:name="_Toc153887546"/>
      <w:r>
        <w:t>6.1.6.3.9</w:t>
      </w:r>
      <w:r w:rsidRPr="00BC662F">
        <w:tab/>
        <w:t>Enumeration:</w:t>
      </w:r>
      <w:r>
        <w:t xml:space="preserve"> Usage</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857" w:name="_Toc20150426"/>
      <w:bookmarkStart w:id="2858" w:name="_Toc25168673"/>
      <w:bookmarkStart w:id="2859" w:name="_Toc27593092"/>
      <w:bookmarkStart w:id="2860" w:name="_Toc34147964"/>
      <w:bookmarkStart w:id="2861" w:name="_Toc36463348"/>
      <w:bookmarkStart w:id="2862" w:name="_Toc43215188"/>
      <w:bookmarkStart w:id="2863" w:name="_Toc45032436"/>
      <w:bookmarkStart w:id="2864" w:name="_Toc49849925"/>
      <w:bookmarkStart w:id="2865" w:name="_Toc51873439"/>
      <w:bookmarkStart w:id="2866" w:name="_Toc56517567"/>
      <w:bookmarkStart w:id="2867" w:name="_Toc58594468"/>
      <w:bookmarkStart w:id="2868" w:name="_Toc67685978"/>
      <w:bookmarkStart w:id="2869" w:name="_Toc74993805"/>
      <w:bookmarkStart w:id="2870" w:name="_Toc82716395"/>
      <w:bookmarkStart w:id="2871" w:name="_Toc88818682"/>
      <w:bookmarkStart w:id="2872" w:name="_Toc90650604"/>
      <w:bookmarkStart w:id="2873" w:name="_Toc98506274"/>
      <w:bookmarkStart w:id="2874" w:name="_Toc106639559"/>
      <w:bookmarkStart w:id="2875" w:name="_Toc114779069"/>
      <w:bookmarkStart w:id="2876" w:name="_Toc122096986"/>
      <w:bookmarkStart w:id="2877" w:name="_Toc130844207"/>
      <w:bookmarkStart w:id="2878" w:name="_Toc138411914"/>
      <w:bookmarkStart w:id="2879" w:name="_Toc145956107"/>
      <w:bookmarkStart w:id="2880" w:name="_Toc153887547"/>
      <w:r>
        <w:t>6.1.6.3.10</w:t>
      </w:r>
      <w:r w:rsidRPr="00BC662F">
        <w:tab/>
        <w:t>Enumeration:</w:t>
      </w:r>
      <w:r>
        <w:t xml:space="preserve"> LcsPriority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881" w:name="_Toc20150427"/>
      <w:bookmarkStart w:id="2882" w:name="_Toc25168674"/>
      <w:bookmarkStart w:id="2883" w:name="_Toc27593093"/>
      <w:bookmarkStart w:id="2884" w:name="_Toc34147965"/>
      <w:bookmarkStart w:id="2885" w:name="_Toc36463349"/>
      <w:bookmarkStart w:id="2886" w:name="_Toc43215189"/>
      <w:bookmarkStart w:id="2887" w:name="_Toc45032437"/>
      <w:bookmarkStart w:id="2888" w:name="_Toc49849926"/>
      <w:bookmarkStart w:id="2889" w:name="_Toc51873440"/>
      <w:bookmarkStart w:id="2890" w:name="_Toc56517568"/>
      <w:bookmarkStart w:id="2891" w:name="_Toc58594469"/>
      <w:bookmarkStart w:id="2892" w:name="_Toc67685979"/>
      <w:bookmarkStart w:id="2893" w:name="_Toc74993806"/>
      <w:bookmarkStart w:id="2894" w:name="_Toc82716396"/>
      <w:bookmarkStart w:id="2895" w:name="_Toc88818683"/>
      <w:bookmarkStart w:id="2896" w:name="_Toc90650605"/>
      <w:bookmarkStart w:id="2897" w:name="_Toc98506275"/>
      <w:bookmarkStart w:id="2898" w:name="_Toc106639560"/>
      <w:bookmarkStart w:id="2899" w:name="_Toc114779070"/>
      <w:bookmarkStart w:id="2900" w:name="_Toc122096987"/>
      <w:bookmarkStart w:id="2901" w:name="_Toc130844208"/>
      <w:bookmarkStart w:id="2902" w:name="_Toc138411915"/>
      <w:bookmarkStart w:id="2903" w:name="_Toc145956108"/>
      <w:bookmarkStart w:id="2904" w:name="_Toc153887548"/>
      <w:r>
        <w:t>6.1.6.3.11</w:t>
      </w:r>
      <w:r w:rsidRPr="00BC662F">
        <w:tab/>
        <w:t>Enumeration:</w:t>
      </w:r>
      <w:r w:rsidRPr="00E661BE">
        <w:t xml:space="preserve"> VelocityRequested</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905" w:name="_Toc20150428"/>
      <w:bookmarkStart w:id="2906" w:name="_Toc25168675"/>
      <w:bookmarkStart w:id="2907" w:name="_Toc27593094"/>
      <w:bookmarkStart w:id="2908" w:name="_Toc34147966"/>
      <w:bookmarkStart w:id="2909" w:name="_Toc36463350"/>
      <w:bookmarkStart w:id="2910" w:name="_Toc43215190"/>
      <w:bookmarkStart w:id="2911" w:name="_Toc45032438"/>
      <w:bookmarkStart w:id="2912" w:name="_Toc49849927"/>
      <w:bookmarkStart w:id="2913" w:name="_Toc51873441"/>
      <w:bookmarkStart w:id="2914" w:name="_Toc56517569"/>
      <w:bookmarkStart w:id="2915" w:name="_Toc58594470"/>
      <w:bookmarkStart w:id="2916" w:name="_Toc67685980"/>
      <w:bookmarkStart w:id="2917" w:name="_Toc74993807"/>
      <w:bookmarkStart w:id="2918" w:name="_Toc82716397"/>
      <w:bookmarkStart w:id="2919" w:name="_Toc88818684"/>
      <w:bookmarkStart w:id="2920" w:name="_Toc90650606"/>
      <w:bookmarkStart w:id="2921" w:name="_Toc98506276"/>
      <w:bookmarkStart w:id="2922" w:name="_Toc106639561"/>
      <w:bookmarkStart w:id="2923" w:name="_Toc114779071"/>
      <w:bookmarkStart w:id="2924" w:name="_Toc122096988"/>
      <w:bookmarkStart w:id="2925" w:name="_Toc130844209"/>
      <w:bookmarkStart w:id="2926" w:name="_Toc138411916"/>
      <w:bookmarkStart w:id="2927" w:name="_Toc145956109"/>
      <w:bookmarkStart w:id="2928" w:name="_Toc153887549"/>
      <w:r>
        <w:t>6.1.6.3.12</w:t>
      </w:r>
      <w:r w:rsidRPr="00BC662F">
        <w:tab/>
        <w:t>Enumeration:</w:t>
      </w:r>
      <w:r w:rsidRPr="00E661BE">
        <w:t xml:space="preserve"> </w:t>
      </w:r>
      <w:r w:rsidRPr="0088594C">
        <w:t>AccuracyFulfilmentIndicator</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929" w:name="_Toc20150429"/>
      <w:bookmarkStart w:id="2930" w:name="_Toc25168676"/>
      <w:bookmarkStart w:id="2931" w:name="_Toc27593095"/>
      <w:bookmarkStart w:id="2932" w:name="_Toc34147967"/>
      <w:bookmarkStart w:id="2933" w:name="_Toc36463351"/>
      <w:bookmarkStart w:id="2934" w:name="_Toc43215191"/>
      <w:bookmarkStart w:id="2935" w:name="_Toc45032439"/>
      <w:bookmarkStart w:id="2936" w:name="_Toc49849928"/>
      <w:bookmarkStart w:id="2937" w:name="_Toc51873442"/>
      <w:bookmarkStart w:id="2938" w:name="_Toc56517570"/>
      <w:bookmarkStart w:id="2939" w:name="_Toc58594471"/>
      <w:bookmarkStart w:id="2940" w:name="_Toc67685981"/>
      <w:bookmarkStart w:id="2941" w:name="_Toc74993808"/>
      <w:bookmarkStart w:id="2942" w:name="_Toc82716398"/>
      <w:bookmarkStart w:id="2943" w:name="_Toc88818685"/>
      <w:bookmarkStart w:id="2944" w:name="_Toc90650607"/>
      <w:bookmarkStart w:id="2945" w:name="_Toc98506277"/>
      <w:bookmarkStart w:id="2946" w:name="_Toc106639562"/>
      <w:bookmarkStart w:id="2947" w:name="_Toc114779072"/>
      <w:bookmarkStart w:id="2948" w:name="_Toc122096989"/>
      <w:bookmarkStart w:id="2949" w:name="_Toc130844210"/>
      <w:bookmarkStart w:id="2950" w:name="_Toc138411917"/>
      <w:bookmarkStart w:id="2951" w:name="_Toc145956110"/>
      <w:bookmarkStart w:id="2952" w:name="_Toc153887550"/>
      <w:r>
        <w:t>6.1.6.3.13</w:t>
      </w:r>
      <w:r w:rsidRPr="00BC662F">
        <w:tab/>
        <w:t>Enumeration:</w:t>
      </w:r>
      <w:r w:rsidRPr="00E661BE">
        <w:t xml:space="preserve"> </w:t>
      </w:r>
      <w:r>
        <w:t>VerticalDirection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953" w:name="_Toc20150430"/>
      <w:bookmarkStart w:id="2954" w:name="_Toc25168677"/>
      <w:bookmarkStart w:id="2955" w:name="_Toc27593096"/>
      <w:bookmarkStart w:id="2956" w:name="_Toc34147968"/>
      <w:bookmarkStart w:id="2957" w:name="_Toc36463352"/>
      <w:bookmarkStart w:id="2958" w:name="_Toc43215192"/>
      <w:bookmarkStart w:id="2959" w:name="_Toc45032440"/>
      <w:bookmarkStart w:id="2960" w:name="_Toc49849929"/>
      <w:bookmarkStart w:id="2961" w:name="_Toc51873443"/>
      <w:bookmarkStart w:id="2962" w:name="_Toc56517571"/>
      <w:bookmarkStart w:id="2963" w:name="_Toc58594472"/>
      <w:bookmarkStart w:id="2964" w:name="_Toc67685982"/>
      <w:bookmarkStart w:id="2965" w:name="_Toc74993809"/>
      <w:bookmarkStart w:id="2966" w:name="_Toc82716399"/>
      <w:bookmarkStart w:id="2967" w:name="_Toc88818686"/>
      <w:bookmarkStart w:id="2968" w:name="_Toc90650608"/>
      <w:bookmarkStart w:id="2969" w:name="_Toc98506278"/>
      <w:bookmarkStart w:id="2970" w:name="_Toc106639563"/>
      <w:bookmarkStart w:id="2971" w:name="_Toc114779073"/>
      <w:bookmarkStart w:id="2972" w:name="_Toc122096990"/>
      <w:bookmarkStart w:id="2973" w:name="_Toc130844211"/>
      <w:bookmarkStart w:id="2974" w:name="_Toc138411918"/>
      <w:bookmarkStart w:id="2975" w:name="_Toc145956111"/>
      <w:bookmarkStart w:id="2976" w:name="_Toc153887551"/>
      <w:r>
        <w:t>6.1.6.3.14</w:t>
      </w:r>
      <w:r w:rsidRPr="003B2883">
        <w:tab/>
        <w:t xml:space="preserve">Enumeration: </w:t>
      </w:r>
      <w:r>
        <w:t>LdrType</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977" w:name="_Toc20150431"/>
      <w:bookmarkStart w:id="2978" w:name="_Toc25168678"/>
      <w:bookmarkStart w:id="2979" w:name="_Toc27593097"/>
      <w:bookmarkStart w:id="2980" w:name="_Toc34147969"/>
      <w:bookmarkStart w:id="2981" w:name="_Toc36463353"/>
      <w:bookmarkStart w:id="2982" w:name="_Toc43215193"/>
      <w:bookmarkStart w:id="2983" w:name="_Toc45032441"/>
      <w:bookmarkStart w:id="2984" w:name="_Toc49849930"/>
      <w:bookmarkStart w:id="2985" w:name="_Toc51873444"/>
      <w:bookmarkStart w:id="2986" w:name="_Toc56517572"/>
      <w:bookmarkStart w:id="2987" w:name="_Toc58594473"/>
      <w:bookmarkStart w:id="2988" w:name="_Toc67685983"/>
      <w:bookmarkStart w:id="2989" w:name="_Toc74993810"/>
      <w:bookmarkStart w:id="2990" w:name="_Toc82716400"/>
      <w:bookmarkStart w:id="2991" w:name="_Toc88818687"/>
      <w:bookmarkStart w:id="2992" w:name="_Toc90650609"/>
      <w:bookmarkStart w:id="2993" w:name="_Toc98506279"/>
      <w:bookmarkStart w:id="2994" w:name="_Toc106639564"/>
      <w:bookmarkStart w:id="2995" w:name="_Toc114779074"/>
      <w:bookmarkStart w:id="2996" w:name="_Toc122096991"/>
      <w:bookmarkStart w:id="2997" w:name="_Toc130844212"/>
      <w:bookmarkStart w:id="2998" w:name="_Toc138411919"/>
      <w:bookmarkStart w:id="2999" w:name="_Toc145956112"/>
      <w:bookmarkStart w:id="3000" w:name="_Toc153887552"/>
      <w:r>
        <w:t>6.1.6.3.15</w:t>
      </w:r>
      <w:r w:rsidRPr="00BC662F">
        <w:tab/>
        <w:t>Enumeration</w:t>
      </w:r>
      <w:r>
        <w:t>: ReportingAreaType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3001" w:name="_Toc20150432"/>
      <w:bookmarkStart w:id="3002" w:name="_Toc25168679"/>
      <w:bookmarkStart w:id="3003" w:name="_Toc27593098"/>
      <w:bookmarkStart w:id="3004" w:name="_Toc34147970"/>
      <w:bookmarkStart w:id="3005" w:name="_Toc36463354"/>
      <w:bookmarkStart w:id="3006" w:name="_Toc43215194"/>
      <w:bookmarkStart w:id="3007" w:name="_Toc45032442"/>
      <w:bookmarkStart w:id="3008" w:name="_Toc49849931"/>
      <w:bookmarkStart w:id="3009" w:name="_Toc51873445"/>
      <w:bookmarkStart w:id="3010" w:name="_Toc56517573"/>
      <w:bookmarkStart w:id="3011" w:name="_Toc58594474"/>
      <w:bookmarkStart w:id="3012" w:name="_Toc67685984"/>
      <w:bookmarkStart w:id="3013" w:name="_Toc74993811"/>
      <w:bookmarkStart w:id="3014" w:name="_Toc82716401"/>
      <w:bookmarkStart w:id="3015" w:name="_Toc88818688"/>
      <w:bookmarkStart w:id="3016" w:name="_Toc90650610"/>
      <w:bookmarkStart w:id="3017" w:name="_Toc98506280"/>
      <w:bookmarkStart w:id="3018" w:name="_Toc106639565"/>
      <w:bookmarkStart w:id="3019" w:name="_Toc114779075"/>
      <w:bookmarkStart w:id="3020" w:name="_Toc122096992"/>
      <w:bookmarkStart w:id="3021" w:name="_Toc130844213"/>
      <w:bookmarkStart w:id="3022" w:name="_Toc138411920"/>
      <w:bookmarkStart w:id="3023" w:name="_Toc145956113"/>
      <w:bookmarkStart w:id="3024" w:name="_Toc153887553"/>
      <w:r>
        <w:t>6.1.6.3.16</w:t>
      </w:r>
      <w:r w:rsidRPr="00BC662F">
        <w:tab/>
        <w:t>Enumeration</w:t>
      </w:r>
      <w:r>
        <w:t>: OccurrenceInfo</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025" w:name="_Toc20150433"/>
      <w:bookmarkStart w:id="3026" w:name="_Toc25168680"/>
      <w:bookmarkStart w:id="3027" w:name="_Toc27593099"/>
      <w:bookmarkStart w:id="3028" w:name="_Toc34147971"/>
      <w:bookmarkStart w:id="3029" w:name="_Toc36463355"/>
      <w:bookmarkStart w:id="3030" w:name="_Toc43215195"/>
      <w:bookmarkStart w:id="3031" w:name="_Toc45032443"/>
      <w:bookmarkStart w:id="3032" w:name="_Toc49849932"/>
      <w:bookmarkStart w:id="3033" w:name="_Toc51873446"/>
      <w:bookmarkStart w:id="3034" w:name="_Toc56517574"/>
      <w:bookmarkStart w:id="3035" w:name="_Toc58594475"/>
      <w:bookmarkStart w:id="3036" w:name="_Toc67685985"/>
      <w:bookmarkStart w:id="3037" w:name="_Toc74993812"/>
      <w:bookmarkStart w:id="3038" w:name="_Toc82716402"/>
      <w:bookmarkStart w:id="3039" w:name="_Toc88818689"/>
      <w:bookmarkStart w:id="3040" w:name="_Toc90650611"/>
      <w:bookmarkStart w:id="3041" w:name="_Toc98506281"/>
      <w:bookmarkStart w:id="3042" w:name="_Toc106639566"/>
      <w:bookmarkStart w:id="3043" w:name="_Toc114779076"/>
      <w:bookmarkStart w:id="3044" w:name="_Toc122096993"/>
      <w:bookmarkStart w:id="3045" w:name="_Toc130844214"/>
      <w:bookmarkStart w:id="3046" w:name="_Toc138411921"/>
      <w:bookmarkStart w:id="3047" w:name="_Toc145956114"/>
      <w:bookmarkStart w:id="3048" w:name="_Toc153887554"/>
      <w:r>
        <w:t>6.1.6.3.17</w:t>
      </w:r>
      <w:r w:rsidRPr="00BC662F">
        <w:tab/>
        <w:t>Enumeration</w:t>
      </w:r>
      <w:r>
        <w:t>: ReportingAccessType</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049" w:name="_Toc20150434"/>
      <w:bookmarkStart w:id="3050" w:name="_Toc25168681"/>
      <w:bookmarkStart w:id="3051" w:name="_Toc27593100"/>
      <w:bookmarkStart w:id="3052" w:name="_Toc34147972"/>
      <w:bookmarkStart w:id="3053" w:name="_Toc36463356"/>
      <w:bookmarkStart w:id="3054" w:name="_Toc43215196"/>
      <w:bookmarkStart w:id="3055" w:name="_Toc45032444"/>
      <w:bookmarkStart w:id="3056" w:name="_Toc49849933"/>
      <w:bookmarkStart w:id="3057" w:name="_Toc51873447"/>
      <w:bookmarkStart w:id="3058" w:name="_Toc56517575"/>
      <w:bookmarkStart w:id="3059" w:name="_Toc58594476"/>
      <w:bookmarkStart w:id="3060" w:name="_Toc67685986"/>
      <w:bookmarkStart w:id="3061" w:name="_Toc74993813"/>
      <w:bookmarkStart w:id="3062" w:name="_Toc82716403"/>
      <w:bookmarkStart w:id="3063" w:name="_Toc88818690"/>
      <w:bookmarkStart w:id="3064" w:name="_Toc90650612"/>
      <w:bookmarkStart w:id="3065" w:name="_Toc98506282"/>
      <w:bookmarkStart w:id="3066" w:name="_Toc106639567"/>
      <w:bookmarkStart w:id="3067" w:name="_Toc114779077"/>
      <w:bookmarkStart w:id="3068" w:name="_Toc122096994"/>
      <w:bookmarkStart w:id="3069" w:name="_Toc130844215"/>
      <w:bookmarkStart w:id="3070" w:name="_Toc138411922"/>
      <w:bookmarkStart w:id="3071" w:name="_Toc145956115"/>
      <w:bookmarkStart w:id="3072" w:name="_Toc153887555"/>
      <w:r>
        <w:t>6.1.6.3.18</w:t>
      </w:r>
      <w:r w:rsidRPr="003B2883">
        <w:tab/>
        <w:t xml:space="preserve">Enumeration: </w:t>
      </w:r>
      <w:r>
        <w:t>Event</w:t>
      </w:r>
      <w:r w:rsidRPr="003B2883">
        <w:t>Class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3073" w:name="_Toc20150435"/>
      <w:bookmarkStart w:id="3074" w:name="_Toc25168682"/>
      <w:bookmarkStart w:id="3075" w:name="_Toc27593101"/>
      <w:bookmarkStart w:id="3076" w:name="_Toc34147973"/>
      <w:bookmarkStart w:id="3077" w:name="_Toc36463357"/>
      <w:bookmarkStart w:id="3078" w:name="_Toc43215197"/>
      <w:bookmarkStart w:id="3079" w:name="_Toc45032445"/>
      <w:bookmarkStart w:id="3080" w:name="_Toc49849934"/>
      <w:bookmarkStart w:id="3081" w:name="_Toc51873448"/>
      <w:bookmarkStart w:id="3082" w:name="_Toc56517576"/>
      <w:bookmarkStart w:id="3083" w:name="_Toc58594477"/>
      <w:bookmarkStart w:id="3084" w:name="_Toc67685987"/>
      <w:bookmarkStart w:id="3085" w:name="_Toc74993814"/>
      <w:bookmarkStart w:id="3086" w:name="_Toc82716404"/>
      <w:bookmarkStart w:id="3087" w:name="_Toc88818691"/>
      <w:bookmarkStart w:id="3088" w:name="_Toc90650613"/>
      <w:bookmarkStart w:id="3089" w:name="_Toc98506283"/>
      <w:bookmarkStart w:id="3090" w:name="_Toc106639568"/>
      <w:bookmarkStart w:id="3091" w:name="_Toc114779078"/>
      <w:bookmarkStart w:id="3092" w:name="_Toc122096995"/>
      <w:bookmarkStart w:id="3093" w:name="_Toc130844216"/>
      <w:bookmarkStart w:id="3094" w:name="_Toc138411923"/>
      <w:bookmarkStart w:id="3095" w:name="_Toc145956116"/>
      <w:bookmarkStart w:id="3096" w:name="_Toc153887556"/>
      <w:r>
        <w:t>6.1.6.3.19</w:t>
      </w:r>
      <w:r w:rsidRPr="003B2883">
        <w:tab/>
        <w:t xml:space="preserve">Enumeration: </w:t>
      </w:r>
      <w:r>
        <w:t>ReportedEventType</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3097" w:name="_Toc20150436"/>
      <w:bookmarkStart w:id="3098" w:name="_Toc25168683"/>
      <w:bookmarkStart w:id="3099" w:name="_Toc27593102"/>
      <w:bookmarkStart w:id="3100" w:name="_Toc34147974"/>
      <w:bookmarkStart w:id="3101" w:name="_Toc36463358"/>
      <w:bookmarkStart w:id="3102" w:name="_Toc43215198"/>
      <w:bookmarkStart w:id="3103" w:name="_Toc45032446"/>
      <w:bookmarkStart w:id="3104" w:name="_Toc49849935"/>
      <w:bookmarkStart w:id="3105" w:name="_Toc51873449"/>
      <w:bookmarkStart w:id="3106" w:name="_Toc56517577"/>
      <w:bookmarkStart w:id="3107" w:name="_Toc58594478"/>
      <w:bookmarkStart w:id="3108" w:name="_Toc67685988"/>
      <w:bookmarkStart w:id="3109" w:name="_Toc74993815"/>
      <w:bookmarkStart w:id="3110" w:name="_Toc82716405"/>
      <w:bookmarkStart w:id="3111" w:name="_Toc88818692"/>
      <w:bookmarkStart w:id="3112" w:name="_Toc90650614"/>
      <w:bookmarkStart w:id="3113" w:name="_Toc98506284"/>
      <w:bookmarkStart w:id="3114" w:name="_Toc106639569"/>
      <w:bookmarkStart w:id="3115" w:name="_Toc114779079"/>
      <w:bookmarkStart w:id="3116" w:name="_Toc122096996"/>
      <w:bookmarkStart w:id="3117" w:name="_Toc130844217"/>
      <w:bookmarkStart w:id="3118" w:name="_Toc138411924"/>
      <w:bookmarkStart w:id="3119" w:name="_Toc145956117"/>
      <w:bookmarkStart w:id="3120" w:name="_Toc153887557"/>
      <w:r>
        <w:lastRenderedPageBreak/>
        <w:t>6.1.6.3.20</w:t>
      </w:r>
      <w:r w:rsidRPr="003B2883">
        <w:tab/>
        <w:t>Enumeration</w:t>
      </w:r>
      <w:r>
        <w:t>: TerminationCause</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3121" w:name="_Toc25168684"/>
      <w:bookmarkStart w:id="3122" w:name="_Toc27593103"/>
      <w:bookmarkStart w:id="3123" w:name="_Toc34147975"/>
      <w:bookmarkStart w:id="3124" w:name="_Toc36463359"/>
      <w:bookmarkStart w:id="3125" w:name="_Toc43215199"/>
      <w:bookmarkStart w:id="3126" w:name="_Toc45032447"/>
      <w:bookmarkStart w:id="3127" w:name="_Toc49849936"/>
      <w:bookmarkStart w:id="3128" w:name="_Toc51873450"/>
      <w:bookmarkStart w:id="3129" w:name="_Toc56517578"/>
      <w:bookmarkStart w:id="3130" w:name="_Toc58594479"/>
      <w:bookmarkStart w:id="3131" w:name="_Toc67685989"/>
      <w:bookmarkStart w:id="3132" w:name="_Toc74993816"/>
      <w:bookmarkStart w:id="3133" w:name="_Toc82716406"/>
      <w:bookmarkStart w:id="3134" w:name="_Toc88818693"/>
      <w:bookmarkStart w:id="3135" w:name="_Toc90650615"/>
      <w:bookmarkStart w:id="3136" w:name="_Toc98506285"/>
      <w:bookmarkStart w:id="3137" w:name="_Toc106639570"/>
      <w:bookmarkStart w:id="3138" w:name="_Toc114779080"/>
      <w:bookmarkStart w:id="3139" w:name="_Toc122096997"/>
      <w:bookmarkStart w:id="3140" w:name="_Toc130844218"/>
      <w:bookmarkStart w:id="3141" w:name="_Toc138411925"/>
      <w:bookmarkStart w:id="3142" w:name="_Toc145956118"/>
      <w:bookmarkStart w:id="3143" w:name="_Toc153887558"/>
      <w:r w:rsidRPr="00EB7848">
        <w:t>6.1.6.3.21</w:t>
      </w:r>
      <w:r w:rsidRPr="00EB7848">
        <w:tab/>
        <w:t xml:space="preserve">Enumeration: </w:t>
      </w:r>
      <w:r w:rsidRPr="00EB7848">
        <w:rPr>
          <w:lang w:eastAsia="zh-CN"/>
        </w:rPr>
        <w:t>LcsQosClass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3144" w:name="_Toc34147976"/>
      <w:bookmarkStart w:id="3145" w:name="_Toc36463360"/>
      <w:bookmarkStart w:id="3146" w:name="_Toc43215200"/>
      <w:bookmarkStart w:id="3147" w:name="_Toc45032448"/>
      <w:bookmarkStart w:id="3148" w:name="_Toc49849937"/>
      <w:bookmarkStart w:id="3149" w:name="_Toc51873451"/>
      <w:bookmarkStart w:id="3150" w:name="_Toc56517579"/>
      <w:bookmarkStart w:id="3151" w:name="_Toc58594480"/>
      <w:bookmarkStart w:id="3152" w:name="_Toc67685990"/>
      <w:bookmarkStart w:id="3153" w:name="_Toc74993817"/>
      <w:bookmarkStart w:id="3154" w:name="_Toc82716407"/>
      <w:bookmarkStart w:id="3155" w:name="_Toc88818694"/>
      <w:bookmarkStart w:id="3156" w:name="_Toc90650616"/>
      <w:bookmarkStart w:id="3157" w:name="_Toc98506286"/>
      <w:bookmarkStart w:id="3158" w:name="_Toc106639571"/>
      <w:bookmarkStart w:id="3159" w:name="_Toc114779081"/>
      <w:bookmarkStart w:id="3160" w:name="_Toc122096998"/>
      <w:bookmarkStart w:id="3161" w:name="_Toc130844219"/>
      <w:bookmarkStart w:id="3162" w:name="_Toc138411926"/>
      <w:bookmarkStart w:id="3163" w:name="_Toc145956119"/>
      <w:bookmarkStart w:id="3164" w:name="_Toc153887559"/>
      <w:r>
        <w:t>6.1.6.3.22</w:t>
      </w:r>
      <w:r>
        <w:tab/>
        <w:t xml:space="preserve">Enumeration: </w:t>
      </w:r>
      <w:r w:rsidRPr="0031710B">
        <w:rPr>
          <w:lang w:eastAsia="zh-CN"/>
        </w:rPr>
        <w:t>UeLocationServiceInd</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3165" w:name="_Toc138411927"/>
      <w:bookmarkStart w:id="3166" w:name="_Toc145956120"/>
      <w:bookmarkStart w:id="3167" w:name="_Toc153887560"/>
      <w:r>
        <w:t>6.1.6.3.</w:t>
      </w:r>
      <w:r w:rsidR="006F709B">
        <w:t>23</w:t>
      </w:r>
      <w:r>
        <w:tab/>
      </w:r>
      <w:r w:rsidR="00AC3DAF">
        <w:t xml:space="preserve">Enumeration: </w:t>
      </w:r>
      <w:r w:rsidR="00AC3DAF">
        <w:rPr>
          <w:lang w:eastAsia="zh-CN"/>
        </w:rPr>
        <w:t>IndoorOutdoorInd</w:t>
      </w:r>
      <w:bookmarkEnd w:id="3165"/>
      <w:bookmarkEnd w:id="3166"/>
      <w:bookmarkEnd w:id="3167"/>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3168" w:name="_Toc122096358"/>
      <w:bookmarkStart w:id="3169" w:name="_Toc138411643"/>
      <w:bookmarkStart w:id="3170" w:name="_Toc145956121"/>
      <w:bookmarkStart w:id="3171" w:name="_Toc153887561"/>
      <w:r>
        <w:t>6.1.6.3.24</w:t>
      </w:r>
      <w:r>
        <w:tab/>
        <w:t xml:space="preserve">Enumeration: </w:t>
      </w:r>
      <w:bookmarkEnd w:id="3168"/>
      <w:bookmarkEnd w:id="3169"/>
      <w:r>
        <w:rPr>
          <w:lang w:eastAsia="zh-CN"/>
        </w:rPr>
        <w:t>FixType</w:t>
      </w:r>
      <w:bookmarkEnd w:id="3170"/>
      <w:bookmarkEnd w:id="3171"/>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3172" w:name="_Toc145956122"/>
      <w:bookmarkStart w:id="3173" w:name="_Toc153887562"/>
      <w:r>
        <w:t>6.1.6.3.25</w:t>
      </w:r>
      <w:r>
        <w:tab/>
        <w:t xml:space="preserve">Enumeration: </w:t>
      </w:r>
      <w:r w:rsidRPr="009413E0">
        <w:rPr>
          <w:lang w:eastAsia="zh-CN"/>
        </w:rPr>
        <w:t>LosNlosMeasureInd</w:t>
      </w:r>
      <w:bookmarkEnd w:id="3172"/>
      <w:bookmarkEnd w:id="3173"/>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3174" w:name="_Toc145956123"/>
      <w:bookmarkStart w:id="3175" w:name="_Toc153887563"/>
      <w:r>
        <w:t>6.1.6.3.26</w:t>
      </w:r>
      <w:r>
        <w:tab/>
        <w:t>Enumeration: UpConnectionS</w:t>
      </w:r>
      <w:r w:rsidRPr="00EC7E78">
        <w:t>tatus</w:t>
      </w:r>
      <w:bookmarkEnd w:id="3174"/>
      <w:bookmarkEnd w:id="3175"/>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lastRenderedPageBreak/>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3176" w:name="_Toc145956124"/>
      <w:bookmarkStart w:id="3177" w:name="_Toc153887564"/>
      <w:r w:rsidRPr="003B2883">
        <w:t>6.</w:t>
      </w:r>
      <w:r>
        <w:t>1</w:t>
      </w:r>
      <w:r w:rsidRPr="003B2883">
        <w:t>.6.3.</w:t>
      </w:r>
      <w:r w:rsidR="00D773A8">
        <w:t>27</w:t>
      </w:r>
      <w:r w:rsidRPr="003B2883">
        <w:tab/>
        <w:t xml:space="preserve">Enumeration: </w:t>
      </w:r>
      <w:r>
        <w:t>RangingSlResult</w:t>
      </w:r>
      <w:bookmarkEnd w:id="3176"/>
      <w:bookmarkEnd w:id="3177"/>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339D61AD" w:rsidR="00EF3D7B" w:rsidRPr="00BC662F" w:rsidRDefault="00EF3D7B" w:rsidP="00EF3D7B">
      <w:pPr>
        <w:pStyle w:val="Heading5"/>
      </w:pPr>
      <w:bookmarkStart w:id="3178" w:name="_Toc145956125"/>
      <w:bookmarkStart w:id="3179" w:name="_Toc153887565"/>
      <w:r>
        <w:t>6.1.6.3.</w:t>
      </w:r>
      <w:r w:rsidR="00D773A8">
        <w:t>28</w:t>
      </w:r>
      <w:r w:rsidRPr="00BC662F">
        <w:tab/>
        <w:t xml:space="preserve">Enumeration: </w:t>
      </w:r>
      <w:r>
        <w:t>RelatedUE</w:t>
      </w:r>
      <w:r w:rsidRPr="003B2883">
        <w:t>Type</w:t>
      </w:r>
      <w:bookmarkEnd w:id="3178"/>
      <w:bookmarkEnd w:id="3179"/>
    </w:p>
    <w:p w14:paraId="08CE5012" w14:textId="77777777" w:rsidR="00EF3D7B" w:rsidRPr="00384E92" w:rsidRDefault="00EF3D7B" w:rsidP="00EF3D7B">
      <w:r w:rsidRPr="00384E92">
        <w:t xml:space="preserve">The enumeration </w:t>
      </w:r>
      <w:r>
        <w:t>RelatedUE</w:t>
      </w:r>
      <w:r w:rsidRPr="003B2883">
        <w:t>Type</w:t>
      </w:r>
      <w:r w:rsidRPr="00384E92">
        <w:t xml:space="preserve"> represents </w:t>
      </w:r>
      <w:r>
        <w:t>the different roles of UE for ranging and sidelink positioning service</w:t>
      </w:r>
      <w:r w:rsidRPr="00384E92">
        <w:t>.</w:t>
      </w:r>
    </w:p>
    <w:p w14:paraId="6DE2781C" w14:textId="66EE3214" w:rsidR="00EF3D7B" w:rsidRDefault="00EF3D7B" w:rsidP="00EF3D7B">
      <w:pPr>
        <w:pStyle w:val="TH"/>
      </w:pPr>
      <w:r>
        <w:t>Table 6.1.6.3.</w:t>
      </w:r>
      <w:r w:rsidR="00D773A8">
        <w:t>28</w:t>
      </w:r>
      <w:r>
        <w:t xml:space="preserve">-1: Enumeration </w:t>
      </w:r>
      <w:r>
        <w:rPr>
          <w:lang w:eastAsia="zh-CN"/>
        </w:rPr>
        <w:t>RelatedUEType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3180" w:name="_Toc153887566"/>
      <w:r>
        <w:t>6.1.6.3.29</w:t>
      </w:r>
      <w:r>
        <w:tab/>
        <w:t xml:space="preserve">Enumeration: </w:t>
      </w:r>
      <w:r>
        <w:rPr>
          <w:lang w:eastAsia="zh-CN"/>
        </w:rPr>
        <w:t>LcsUpConnectionInd</w:t>
      </w:r>
      <w:bookmarkEnd w:id="3180"/>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lastRenderedPageBreak/>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3181" w:name="_Toc153887567"/>
      <w:r>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3181"/>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77777777" w:rsidR="007338BA" w:rsidRDefault="007338BA" w:rsidP="00502DFA">
            <w:pPr>
              <w:pStyle w:val="TAL"/>
            </w:pPr>
            <w:r>
              <w:t>"</w:t>
            </w:r>
            <w:r>
              <w:rPr>
                <w:rFonts w:eastAsia="DengXian"/>
                <w:lang w:val="sv-SE" w:eastAsia="zh-CN"/>
              </w:rPr>
              <w:t>LCS-UPP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Pr="00387BE7" w:rsidRDefault="007338BA" w:rsidP="00EB7848"/>
    <w:p w14:paraId="7810EFB0" w14:textId="77777777" w:rsidR="00EB7848" w:rsidRDefault="00EB7848" w:rsidP="00B32564">
      <w:pPr>
        <w:pStyle w:val="Heading4"/>
      </w:pPr>
      <w:bookmarkStart w:id="3182" w:name="_Toc25073996"/>
      <w:bookmarkStart w:id="3183" w:name="_Toc27584636"/>
      <w:bookmarkStart w:id="3184" w:name="_Toc34147977"/>
      <w:bookmarkStart w:id="3185" w:name="_Toc36463361"/>
      <w:bookmarkStart w:id="3186" w:name="_Toc43215201"/>
      <w:bookmarkStart w:id="3187" w:name="_Toc45032449"/>
      <w:bookmarkStart w:id="3188" w:name="_Toc49849938"/>
      <w:bookmarkStart w:id="3189" w:name="_Toc51873452"/>
      <w:bookmarkStart w:id="3190" w:name="_Toc56517580"/>
      <w:bookmarkStart w:id="3191" w:name="_Toc58594481"/>
      <w:bookmarkStart w:id="3192" w:name="_Toc67685991"/>
      <w:bookmarkStart w:id="3193" w:name="_Toc74993818"/>
      <w:bookmarkStart w:id="3194" w:name="_Toc82716408"/>
      <w:bookmarkStart w:id="3195" w:name="_Toc88818695"/>
      <w:bookmarkStart w:id="3196" w:name="_Toc90650617"/>
      <w:bookmarkStart w:id="3197" w:name="_Toc98506287"/>
      <w:bookmarkStart w:id="3198" w:name="_Toc106639572"/>
      <w:bookmarkStart w:id="3199" w:name="_Toc114779082"/>
      <w:bookmarkStart w:id="3200" w:name="_Toc122096999"/>
      <w:bookmarkStart w:id="3201" w:name="_Toc130844220"/>
      <w:bookmarkStart w:id="3202" w:name="_Toc138411928"/>
      <w:bookmarkStart w:id="3203" w:name="_Toc145956126"/>
      <w:bookmarkStart w:id="3204" w:name="_Toc25073998"/>
      <w:bookmarkStart w:id="3205" w:name="_Toc27584638"/>
      <w:bookmarkStart w:id="3206" w:name="_Toc20150437"/>
      <w:bookmarkStart w:id="3207" w:name="_Toc25168685"/>
      <w:bookmarkStart w:id="3208" w:name="_Toc27593104"/>
      <w:bookmarkStart w:id="3209" w:name="_Toc153887568"/>
      <w:r>
        <w:t>6.1.6.4</w:t>
      </w:r>
      <w:r>
        <w:tab/>
        <w:t>Binary data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9"/>
    </w:p>
    <w:p w14:paraId="3CC82FFE" w14:textId="77777777" w:rsidR="00EB7848" w:rsidRDefault="00EB7848" w:rsidP="00B32564">
      <w:pPr>
        <w:pStyle w:val="Heading5"/>
        <w:rPr>
          <w:lang w:val="en-US"/>
        </w:rPr>
      </w:pPr>
      <w:bookmarkStart w:id="3210" w:name="_Toc25073997"/>
      <w:bookmarkStart w:id="3211" w:name="_Toc27584637"/>
      <w:bookmarkStart w:id="3212" w:name="_Toc34147978"/>
      <w:bookmarkStart w:id="3213" w:name="_Toc36463362"/>
      <w:bookmarkStart w:id="3214" w:name="_Toc43215202"/>
      <w:bookmarkStart w:id="3215" w:name="_Toc45032450"/>
      <w:bookmarkStart w:id="3216" w:name="_Toc49849939"/>
      <w:bookmarkStart w:id="3217" w:name="_Toc51873453"/>
      <w:bookmarkStart w:id="3218" w:name="_Toc56517581"/>
      <w:bookmarkStart w:id="3219" w:name="_Toc58594482"/>
      <w:bookmarkStart w:id="3220" w:name="_Toc67685992"/>
      <w:bookmarkStart w:id="3221" w:name="_Toc74993819"/>
      <w:bookmarkStart w:id="3222" w:name="_Toc82716409"/>
      <w:bookmarkStart w:id="3223" w:name="_Toc88818696"/>
      <w:bookmarkStart w:id="3224" w:name="_Toc90650618"/>
      <w:bookmarkStart w:id="3225" w:name="_Toc98506288"/>
      <w:bookmarkStart w:id="3226" w:name="_Toc106639573"/>
      <w:bookmarkStart w:id="3227" w:name="_Toc114779083"/>
      <w:bookmarkStart w:id="3228" w:name="_Toc122097000"/>
      <w:bookmarkStart w:id="3229" w:name="_Toc130844221"/>
      <w:bookmarkStart w:id="3230" w:name="_Toc138411929"/>
      <w:bookmarkStart w:id="3231" w:name="_Toc145956127"/>
      <w:bookmarkStart w:id="3232" w:name="_Toc153887569"/>
      <w:r>
        <w:rPr>
          <w:lang w:val="en-US"/>
        </w:rPr>
        <w:t>6.1.6.4.1</w:t>
      </w:r>
      <w:r>
        <w:rPr>
          <w:lang w:val="en-US"/>
        </w:rPr>
        <w:tab/>
        <w:t>Introduction</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233" w:name="_Toc34147979"/>
      <w:bookmarkStart w:id="3234" w:name="_Toc36463363"/>
      <w:bookmarkStart w:id="3235" w:name="_Toc43215203"/>
      <w:bookmarkStart w:id="3236" w:name="_Toc45032451"/>
      <w:bookmarkStart w:id="3237" w:name="_Toc49849940"/>
      <w:bookmarkStart w:id="3238" w:name="_Toc51873454"/>
      <w:bookmarkStart w:id="3239" w:name="_Toc56517582"/>
      <w:bookmarkStart w:id="3240" w:name="_Toc58594483"/>
      <w:bookmarkStart w:id="3241" w:name="_Toc67685993"/>
      <w:bookmarkStart w:id="3242" w:name="_Toc74993820"/>
      <w:bookmarkStart w:id="3243" w:name="_Toc82716410"/>
      <w:bookmarkStart w:id="3244" w:name="_Toc88818697"/>
      <w:bookmarkStart w:id="3245" w:name="_Toc90650619"/>
      <w:bookmarkStart w:id="3246" w:name="_Toc98506289"/>
      <w:bookmarkStart w:id="3247" w:name="_Toc106639574"/>
      <w:bookmarkStart w:id="3248" w:name="_Toc114779084"/>
      <w:bookmarkStart w:id="3249" w:name="_Toc122097001"/>
      <w:bookmarkStart w:id="3250" w:name="_Toc130844222"/>
      <w:bookmarkStart w:id="3251" w:name="_Toc138411930"/>
      <w:bookmarkStart w:id="3252" w:name="_Toc145956128"/>
      <w:bookmarkStart w:id="3253" w:name="_Toc153887570"/>
      <w:r>
        <w:rPr>
          <w:lang w:val="en-US"/>
        </w:rPr>
        <w:t>6.1.6.4.2</w:t>
      </w:r>
      <w:r>
        <w:rPr>
          <w:lang w:val="en-US"/>
        </w:rPr>
        <w:tab/>
        <w:t>LPP Message</w:t>
      </w:r>
      <w:bookmarkEnd w:id="3204"/>
      <w:bookmarkEnd w:id="3205"/>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254" w:name="_Toc34147980"/>
      <w:bookmarkStart w:id="3255" w:name="_Toc36463364"/>
      <w:bookmarkStart w:id="3256" w:name="_Toc43215204"/>
      <w:bookmarkStart w:id="3257" w:name="_Toc45032452"/>
      <w:bookmarkStart w:id="3258" w:name="_Toc49849941"/>
      <w:bookmarkStart w:id="3259" w:name="_Toc51873455"/>
      <w:bookmarkStart w:id="3260" w:name="_Toc56517583"/>
      <w:bookmarkStart w:id="3261" w:name="_Toc58594484"/>
      <w:bookmarkStart w:id="3262" w:name="_Toc67685994"/>
      <w:bookmarkStart w:id="3263" w:name="_Toc74993821"/>
      <w:bookmarkStart w:id="3264" w:name="_Toc82716411"/>
      <w:bookmarkStart w:id="3265" w:name="_Toc88818698"/>
      <w:bookmarkStart w:id="3266" w:name="_Toc90650620"/>
      <w:bookmarkStart w:id="3267" w:name="_Toc98506290"/>
      <w:bookmarkStart w:id="3268" w:name="_Toc106639575"/>
      <w:bookmarkStart w:id="3269" w:name="_Toc114779085"/>
      <w:bookmarkStart w:id="3270" w:name="_Toc122097002"/>
      <w:bookmarkStart w:id="3271" w:name="_Toc130844223"/>
      <w:bookmarkStart w:id="3272" w:name="_Toc138411931"/>
      <w:bookmarkStart w:id="3273" w:name="_Toc145956129"/>
      <w:bookmarkStart w:id="3274" w:name="_Toc153887571"/>
      <w:r>
        <w:t>6.1.7</w:t>
      </w:r>
      <w:r>
        <w:tab/>
        <w:t>Error Handling</w:t>
      </w:r>
      <w:bookmarkEnd w:id="3206"/>
      <w:bookmarkEnd w:id="3207"/>
      <w:bookmarkEnd w:id="3208"/>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34939AA2" w14:textId="77777777" w:rsidR="00EB7848" w:rsidRDefault="00EB7848" w:rsidP="00B32564">
      <w:pPr>
        <w:pStyle w:val="Heading4"/>
      </w:pPr>
      <w:bookmarkStart w:id="3275" w:name="_Toc20150438"/>
      <w:bookmarkStart w:id="3276" w:name="_Toc25168686"/>
      <w:bookmarkStart w:id="3277" w:name="_Toc27593105"/>
      <w:bookmarkStart w:id="3278" w:name="_Toc34147981"/>
      <w:bookmarkStart w:id="3279" w:name="_Toc36463365"/>
      <w:bookmarkStart w:id="3280" w:name="_Toc43215205"/>
      <w:bookmarkStart w:id="3281" w:name="_Toc45032453"/>
      <w:bookmarkStart w:id="3282" w:name="_Toc49849942"/>
      <w:bookmarkStart w:id="3283" w:name="_Toc51873456"/>
      <w:bookmarkStart w:id="3284" w:name="_Toc56517584"/>
      <w:bookmarkStart w:id="3285" w:name="_Toc58594485"/>
      <w:bookmarkStart w:id="3286" w:name="_Toc67685995"/>
      <w:bookmarkStart w:id="3287" w:name="_Toc74993822"/>
      <w:bookmarkStart w:id="3288" w:name="_Toc82716412"/>
      <w:bookmarkStart w:id="3289" w:name="_Toc88818699"/>
      <w:bookmarkStart w:id="3290" w:name="_Toc90650621"/>
      <w:bookmarkStart w:id="3291" w:name="_Toc98506291"/>
      <w:bookmarkStart w:id="3292" w:name="_Toc106639576"/>
      <w:bookmarkStart w:id="3293" w:name="_Toc114779086"/>
      <w:bookmarkStart w:id="3294" w:name="_Toc122097003"/>
      <w:bookmarkStart w:id="3295" w:name="_Toc130844224"/>
      <w:bookmarkStart w:id="3296" w:name="_Toc138411932"/>
      <w:bookmarkStart w:id="3297" w:name="_Toc145956130"/>
      <w:bookmarkStart w:id="3298" w:name="_Toc153887572"/>
      <w:r>
        <w:t>6.1.7.1</w:t>
      </w:r>
      <w:r>
        <w:tab/>
        <w:t>General</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299" w:name="_Toc20150439"/>
      <w:bookmarkStart w:id="3300" w:name="_Toc25168687"/>
      <w:bookmarkStart w:id="3301" w:name="_Toc27593106"/>
      <w:bookmarkStart w:id="3302" w:name="_Toc34147982"/>
      <w:bookmarkStart w:id="3303" w:name="_Toc36463366"/>
      <w:bookmarkStart w:id="3304" w:name="_Toc43215206"/>
      <w:bookmarkStart w:id="3305" w:name="_Toc45032454"/>
      <w:bookmarkStart w:id="3306" w:name="_Toc49849943"/>
      <w:bookmarkStart w:id="3307" w:name="_Toc51873457"/>
      <w:bookmarkStart w:id="3308" w:name="_Toc56517585"/>
      <w:bookmarkStart w:id="3309" w:name="_Toc58594486"/>
      <w:bookmarkStart w:id="3310" w:name="_Toc67685996"/>
      <w:bookmarkStart w:id="3311" w:name="_Toc74993823"/>
      <w:bookmarkStart w:id="3312" w:name="_Toc82716413"/>
      <w:bookmarkStart w:id="3313" w:name="_Toc88818700"/>
      <w:bookmarkStart w:id="3314" w:name="_Toc90650622"/>
      <w:bookmarkStart w:id="3315" w:name="_Toc98506292"/>
      <w:bookmarkStart w:id="3316" w:name="_Toc106639577"/>
      <w:bookmarkStart w:id="3317" w:name="_Toc114779087"/>
      <w:bookmarkStart w:id="3318" w:name="_Toc122097004"/>
      <w:bookmarkStart w:id="3319" w:name="_Toc130844225"/>
      <w:bookmarkStart w:id="3320" w:name="_Toc138411933"/>
      <w:bookmarkStart w:id="3321" w:name="_Toc145956131"/>
      <w:bookmarkStart w:id="3322" w:name="_Toc153887573"/>
      <w:r>
        <w:t>6.1.7.2</w:t>
      </w:r>
      <w:r>
        <w:tab/>
        <w:t>Protocol Errors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3323" w:name="_Toc20150440"/>
      <w:bookmarkStart w:id="3324" w:name="_Toc25168688"/>
      <w:bookmarkStart w:id="3325" w:name="_Toc27593107"/>
      <w:bookmarkStart w:id="3326" w:name="_Toc34147983"/>
      <w:bookmarkStart w:id="3327" w:name="_Toc36463367"/>
      <w:bookmarkStart w:id="3328" w:name="_Toc43215207"/>
      <w:bookmarkStart w:id="3329" w:name="_Toc45032455"/>
      <w:bookmarkStart w:id="3330" w:name="_Toc49849944"/>
      <w:bookmarkStart w:id="3331" w:name="_Toc51873458"/>
      <w:bookmarkStart w:id="3332" w:name="_Toc56517586"/>
      <w:bookmarkStart w:id="3333" w:name="_Toc58594487"/>
      <w:bookmarkStart w:id="3334" w:name="_Toc67685997"/>
      <w:bookmarkStart w:id="3335" w:name="_Toc74993824"/>
      <w:bookmarkStart w:id="3336" w:name="_Toc82716414"/>
      <w:bookmarkStart w:id="3337" w:name="_Toc88818701"/>
      <w:bookmarkStart w:id="3338" w:name="_Toc90650623"/>
      <w:bookmarkStart w:id="3339" w:name="_Toc98506293"/>
      <w:bookmarkStart w:id="3340" w:name="_Toc106639578"/>
      <w:bookmarkStart w:id="3341" w:name="_Toc114779088"/>
      <w:bookmarkStart w:id="3342" w:name="_Toc122097005"/>
      <w:bookmarkStart w:id="3343" w:name="_Toc130844226"/>
      <w:bookmarkStart w:id="3344" w:name="_Toc138411934"/>
      <w:bookmarkStart w:id="3345" w:name="_Toc145956132"/>
      <w:bookmarkStart w:id="3346" w:name="_Toc153887574"/>
      <w:r>
        <w:t>6.1.7.3</w:t>
      </w:r>
      <w:r>
        <w:tab/>
        <w:t>Application Errors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AD17A7"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AD17A7" w:rsidRPr="0032412C" w:rsidRDefault="00AD17A7" w:rsidP="00AD17A7">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AD17A7" w:rsidRDefault="00AD17A7" w:rsidP="00AD17A7">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AD17A7" w:rsidRDefault="00AD17A7" w:rsidP="00AD17A7">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347" w:name="_Toc20150441"/>
      <w:bookmarkStart w:id="3348" w:name="_Toc25168689"/>
      <w:bookmarkStart w:id="3349" w:name="_Toc27593108"/>
      <w:bookmarkStart w:id="3350" w:name="_Toc34147984"/>
      <w:bookmarkStart w:id="3351" w:name="_Toc36463368"/>
      <w:bookmarkStart w:id="3352" w:name="_Toc43215208"/>
      <w:bookmarkStart w:id="3353" w:name="_Toc45032456"/>
      <w:bookmarkStart w:id="3354" w:name="_Toc49849945"/>
      <w:bookmarkStart w:id="3355" w:name="_Toc51873459"/>
      <w:bookmarkStart w:id="3356" w:name="_Toc56517587"/>
      <w:bookmarkStart w:id="3357" w:name="_Toc58594488"/>
      <w:bookmarkStart w:id="3358" w:name="_Toc67685998"/>
      <w:bookmarkStart w:id="3359" w:name="_Toc74993825"/>
      <w:bookmarkStart w:id="3360" w:name="_Toc82716415"/>
      <w:bookmarkStart w:id="3361" w:name="_Toc88818702"/>
      <w:bookmarkStart w:id="3362" w:name="_Toc90650624"/>
      <w:bookmarkStart w:id="3363" w:name="_Toc98506294"/>
      <w:bookmarkStart w:id="3364" w:name="_Toc106639579"/>
      <w:bookmarkStart w:id="3365" w:name="_Toc114779089"/>
      <w:bookmarkStart w:id="3366" w:name="_Toc122097006"/>
      <w:bookmarkStart w:id="3367" w:name="_Toc130844227"/>
      <w:bookmarkStart w:id="3368" w:name="_Toc138411935"/>
      <w:bookmarkStart w:id="3369" w:name="_Toc145956133"/>
      <w:bookmarkStart w:id="3370" w:name="_Toc153887575"/>
      <w:r>
        <w:rPr>
          <w:lang w:val="en-US"/>
        </w:rPr>
        <w:t>6.1.8</w:t>
      </w:r>
      <w:r>
        <w:rPr>
          <w:lang w:val="en-US"/>
        </w:rPr>
        <w:tab/>
        <w:t>Security</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7B2974D8" w:rsidR="001963A4" w:rsidRDefault="001963A4" w:rsidP="001963A4">
            <w:pPr>
              <w:pStyle w:val="TAL"/>
            </w:pPr>
            <w:r>
              <w:t>"</w:t>
            </w:r>
            <w:r w:rsidR="002374DD">
              <w:t>nlmf-</w:t>
            </w:r>
            <w:r>
              <w:t>loc:</w:t>
            </w:r>
            <w:r>
              <w:rPr>
                <w:lang w:val="en-US"/>
              </w:rPr>
              <w:t>location-measure</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00748A18" w:rsidR="00B3354D" w:rsidRDefault="00B3354D" w:rsidP="00B3354D">
            <w:pPr>
              <w:pStyle w:val="TAL"/>
            </w:pPr>
            <w:r>
              <w:t>"</w:t>
            </w:r>
            <w:r w:rsidR="002374DD">
              <w:t>nlmf-</w:t>
            </w:r>
            <w:r>
              <w:t>loc:up-subscription:invoke"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576ED304" w:rsidR="00FF466C" w:rsidRDefault="00FF466C" w:rsidP="00FF466C">
            <w:pPr>
              <w:pStyle w:val="TAL"/>
            </w:pPr>
            <w:r>
              <w:t>"nlmf-loc:up-configure:invoke"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3371" w:name="_Toc11342351"/>
      <w:bookmarkStart w:id="3372" w:name="_Toc36460757"/>
      <w:bookmarkStart w:id="3373" w:name="_Toc45029965"/>
      <w:bookmarkStart w:id="3374" w:name="_Toc57026388"/>
      <w:bookmarkStart w:id="3375" w:name="_Toc67685999"/>
      <w:bookmarkStart w:id="3376" w:name="_Toc74993826"/>
      <w:bookmarkStart w:id="3377" w:name="_Toc82716416"/>
      <w:bookmarkStart w:id="3378" w:name="_Toc88818703"/>
      <w:bookmarkStart w:id="3379" w:name="_Toc90650625"/>
      <w:bookmarkStart w:id="3380" w:name="_Toc98506295"/>
      <w:bookmarkStart w:id="3381" w:name="_Toc106639580"/>
      <w:bookmarkStart w:id="3382" w:name="_Toc114779090"/>
      <w:bookmarkStart w:id="3383" w:name="_Toc122097007"/>
      <w:bookmarkStart w:id="3384" w:name="_Toc130844228"/>
      <w:bookmarkStart w:id="3385" w:name="_Toc138411936"/>
      <w:bookmarkStart w:id="3386" w:name="_Toc145956134"/>
      <w:bookmarkStart w:id="3387" w:name="_Toc153887576"/>
      <w:r w:rsidRPr="00AA440E">
        <w:rPr>
          <w:lang w:eastAsia="zh-CN"/>
        </w:rPr>
        <w:t>6.1.</w:t>
      </w:r>
      <w:r>
        <w:rPr>
          <w:lang w:eastAsia="zh-CN"/>
        </w:rPr>
        <w:t>9</w:t>
      </w:r>
      <w:r w:rsidRPr="00AA440E">
        <w:rPr>
          <w:lang w:eastAsia="zh-CN"/>
        </w:rPr>
        <w:tab/>
        <w:t>Feature Negotiation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2546C8E1" w:rsidR="00CC5386" w:rsidRDefault="00CC5386" w:rsidP="00CC5386">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E476BB2" w14:textId="77777777" w:rsidR="0078065D" w:rsidRDefault="0078065D" w:rsidP="0078065D">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11034E22" w14:textId="64FB5072" w:rsidR="0078065D" w:rsidRDefault="0078065D" w:rsidP="0078065D">
            <w:pPr>
              <w:pStyle w:val="TAL"/>
              <w:tabs>
                <w:tab w:val="left" w:pos="4237"/>
              </w:tabs>
              <w:rPr>
                <w:lang w:eastAsia="zh-CN"/>
              </w:rPr>
            </w:pPr>
            <w:r>
              <w:rPr>
                <w:rFonts w:cs="Arial"/>
                <w:szCs w:val="18"/>
                <w:lang w:eastAsia="zh-CN"/>
              </w:rPr>
              <w:t>The feature is not applicable to pre-5G (e.g. 4G).</w:t>
            </w:r>
          </w:p>
        </w:tc>
      </w:tr>
    </w:tbl>
    <w:p w14:paraId="3E2EC1A7" w14:textId="6C164AB6" w:rsidR="00EB7848" w:rsidRDefault="00EB7848" w:rsidP="00EB7848"/>
    <w:p w14:paraId="7B6644F5" w14:textId="19C0FAF0" w:rsidR="00467CA0" w:rsidRDefault="00467CA0" w:rsidP="00B32564">
      <w:pPr>
        <w:pStyle w:val="Heading3"/>
        <w:rPr>
          <w:lang w:val="en-US"/>
        </w:rPr>
      </w:pPr>
      <w:bookmarkStart w:id="3388" w:name="_Toc25074008"/>
      <w:bookmarkStart w:id="3389" w:name="_Toc34063200"/>
      <w:bookmarkStart w:id="3390" w:name="_Toc43120185"/>
      <w:bookmarkStart w:id="3391" w:name="_Toc49768242"/>
      <w:bookmarkStart w:id="3392" w:name="_Toc51867092"/>
      <w:bookmarkStart w:id="3393" w:name="_Toc67686000"/>
      <w:bookmarkStart w:id="3394" w:name="_Toc74993827"/>
      <w:bookmarkStart w:id="3395" w:name="_Toc82716417"/>
      <w:bookmarkStart w:id="3396" w:name="_Toc88818704"/>
      <w:bookmarkStart w:id="3397" w:name="_Toc90650626"/>
      <w:bookmarkStart w:id="3398" w:name="_Toc98506296"/>
      <w:bookmarkStart w:id="3399" w:name="_Toc106639581"/>
      <w:bookmarkStart w:id="3400" w:name="_Toc114779091"/>
      <w:bookmarkStart w:id="3401" w:name="_Toc122097008"/>
      <w:bookmarkStart w:id="3402" w:name="_Toc130844229"/>
      <w:bookmarkStart w:id="3403" w:name="_Toc138411937"/>
      <w:bookmarkStart w:id="3404" w:name="_Toc145956135"/>
      <w:bookmarkStart w:id="3405" w:name="_Toc153887577"/>
      <w:r>
        <w:rPr>
          <w:lang w:val="en-US"/>
        </w:rPr>
        <w:t>6.1.</w:t>
      </w:r>
      <w:r w:rsidR="00457BD2">
        <w:rPr>
          <w:lang w:val="en-US"/>
        </w:rPr>
        <w:t>10</w:t>
      </w:r>
      <w:r>
        <w:rPr>
          <w:lang w:val="en-US"/>
        </w:rPr>
        <w:tab/>
      </w:r>
      <w:bookmarkEnd w:id="3388"/>
      <w:bookmarkEnd w:id="3389"/>
      <w:bookmarkEnd w:id="3390"/>
      <w:bookmarkEnd w:id="3391"/>
      <w:bookmarkEnd w:id="3392"/>
      <w:r>
        <w:rPr>
          <w:lang w:val="en-US"/>
        </w:rPr>
        <w:t>HTTP redirection</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406" w:name="_Toc25168690"/>
      <w:bookmarkStart w:id="3407" w:name="_Toc27593109"/>
      <w:bookmarkStart w:id="3408" w:name="_Toc34147985"/>
      <w:bookmarkStart w:id="3409" w:name="_Toc36463369"/>
      <w:bookmarkStart w:id="3410" w:name="_Toc43215209"/>
      <w:bookmarkStart w:id="3411" w:name="_Toc45032457"/>
      <w:bookmarkStart w:id="3412" w:name="_Toc49849946"/>
      <w:bookmarkStart w:id="3413" w:name="_Toc51873460"/>
      <w:bookmarkStart w:id="3414" w:name="_Toc56517588"/>
      <w:bookmarkStart w:id="3415" w:name="_Toc58594489"/>
      <w:bookmarkStart w:id="3416" w:name="_Toc67686001"/>
      <w:bookmarkStart w:id="3417" w:name="_Toc74993828"/>
      <w:bookmarkStart w:id="3418" w:name="_Toc82716418"/>
      <w:bookmarkStart w:id="3419" w:name="_Toc88818705"/>
      <w:bookmarkStart w:id="3420" w:name="_Toc90650627"/>
      <w:bookmarkStart w:id="3421" w:name="_Toc98506297"/>
      <w:bookmarkStart w:id="3422" w:name="_Toc106639582"/>
      <w:bookmarkStart w:id="3423" w:name="_Toc114779092"/>
      <w:bookmarkStart w:id="3424" w:name="_Toc122097009"/>
      <w:bookmarkStart w:id="3425" w:name="_Toc130844230"/>
      <w:bookmarkStart w:id="3426" w:name="_Toc138411938"/>
      <w:bookmarkStart w:id="3427" w:name="_Toc145956136"/>
      <w:bookmarkStart w:id="3428" w:name="_Toc153887578"/>
      <w:r>
        <w:rPr>
          <w:lang w:eastAsia="zh-CN"/>
        </w:rPr>
        <w:t>6.2</w:t>
      </w:r>
      <w:r>
        <w:tab/>
        <w:t>Nlmf_Broadcast Service API</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6B444DB1" w14:textId="77777777" w:rsidR="00EB7848" w:rsidRDefault="00EB7848" w:rsidP="00B32564">
      <w:pPr>
        <w:pStyle w:val="Heading3"/>
      </w:pPr>
      <w:bookmarkStart w:id="3429" w:name="_Toc25168691"/>
      <w:bookmarkStart w:id="3430" w:name="_Toc27593110"/>
      <w:bookmarkStart w:id="3431" w:name="_Toc34147986"/>
      <w:bookmarkStart w:id="3432" w:name="_Toc36463370"/>
      <w:bookmarkStart w:id="3433" w:name="_Toc43215210"/>
      <w:bookmarkStart w:id="3434" w:name="_Toc45032458"/>
      <w:bookmarkStart w:id="3435" w:name="_Toc49849947"/>
      <w:bookmarkStart w:id="3436" w:name="_Toc51873461"/>
      <w:bookmarkStart w:id="3437" w:name="_Toc56517589"/>
      <w:bookmarkStart w:id="3438" w:name="_Toc58594490"/>
      <w:bookmarkStart w:id="3439" w:name="_Toc67686002"/>
      <w:bookmarkStart w:id="3440" w:name="_Toc74993829"/>
      <w:bookmarkStart w:id="3441" w:name="_Toc82716419"/>
      <w:bookmarkStart w:id="3442" w:name="_Toc88818706"/>
      <w:bookmarkStart w:id="3443" w:name="_Toc90650628"/>
      <w:bookmarkStart w:id="3444" w:name="_Toc98506298"/>
      <w:bookmarkStart w:id="3445" w:name="_Toc106639583"/>
      <w:bookmarkStart w:id="3446" w:name="_Toc114779093"/>
      <w:bookmarkStart w:id="3447" w:name="_Toc122097010"/>
      <w:bookmarkStart w:id="3448" w:name="_Toc130844231"/>
      <w:bookmarkStart w:id="3449" w:name="_Toc138411939"/>
      <w:bookmarkStart w:id="3450" w:name="_Toc145956137"/>
      <w:bookmarkStart w:id="3451" w:name="_Toc153887579"/>
      <w:r>
        <w:t>6.2.1</w:t>
      </w:r>
      <w:r>
        <w:tab/>
        <w:t>API URI</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lastRenderedPageBreak/>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452" w:name="_Toc25168692"/>
      <w:bookmarkStart w:id="3453" w:name="_Toc27593111"/>
      <w:bookmarkStart w:id="3454" w:name="_Toc34147987"/>
      <w:bookmarkStart w:id="3455" w:name="_Toc36463371"/>
      <w:bookmarkStart w:id="3456" w:name="_Toc43215211"/>
      <w:bookmarkStart w:id="3457" w:name="_Toc45032459"/>
      <w:bookmarkStart w:id="3458" w:name="_Toc49849948"/>
      <w:bookmarkStart w:id="3459" w:name="_Toc51873462"/>
      <w:bookmarkStart w:id="3460" w:name="_Toc56517590"/>
      <w:bookmarkStart w:id="3461" w:name="_Toc58594491"/>
      <w:bookmarkStart w:id="3462" w:name="_Toc67686003"/>
      <w:bookmarkStart w:id="3463" w:name="_Toc74993830"/>
      <w:bookmarkStart w:id="3464" w:name="_Toc82716420"/>
      <w:bookmarkStart w:id="3465" w:name="_Toc88818707"/>
      <w:bookmarkStart w:id="3466" w:name="_Toc90650629"/>
      <w:bookmarkStart w:id="3467" w:name="_Toc98506299"/>
      <w:bookmarkStart w:id="3468" w:name="_Toc106639584"/>
      <w:bookmarkStart w:id="3469" w:name="_Toc114779094"/>
      <w:bookmarkStart w:id="3470" w:name="_Toc122097011"/>
      <w:bookmarkStart w:id="3471" w:name="_Toc130844232"/>
      <w:bookmarkStart w:id="3472" w:name="_Toc138411940"/>
      <w:bookmarkStart w:id="3473" w:name="_Toc145956138"/>
      <w:bookmarkStart w:id="3474" w:name="_Toc153887580"/>
      <w:r>
        <w:t>6.2.2</w:t>
      </w:r>
      <w:r>
        <w:tab/>
        <w:t>Usage of HTTP</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C7C9707" w14:textId="77777777" w:rsidR="00EB7848" w:rsidRDefault="00EB7848" w:rsidP="00B32564">
      <w:pPr>
        <w:pStyle w:val="Heading4"/>
      </w:pPr>
      <w:bookmarkStart w:id="3475" w:name="_Toc25168693"/>
      <w:bookmarkStart w:id="3476" w:name="_Toc27593112"/>
      <w:bookmarkStart w:id="3477" w:name="_Toc34147988"/>
      <w:bookmarkStart w:id="3478" w:name="_Toc36463372"/>
      <w:bookmarkStart w:id="3479" w:name="_Toc43215212"/>
      <w:bookmarkStart w:id="3480" w:name="_Toc45032460"/>
      <w:bookmarkStart w:id="3481" w:name="_Toc49849949"/>
      <w:bookmarkStart w:id="3482" w:name="_Toc51873463"/>
      <w:bookmarkStart w:id="3483" w:name="_Toc56517591"/>
      <w:bookmarkStart w:id="3484" w:name="_Toc58594492"/>
      <w:bookmarkStart w:id="3485" w:name="_Toc67686004"/>
      <w:bookmarkStart w:id="3486" w:name="_Toc74993831"/>
      <w:bookmarkStart w:id="3487" w:name="_Toc82716421"/>
      <w:bookmarkStart w:id="3488" w:name="_Toc88818708"/>
      <w:bookmarkStart w:id="3489" w:name="_Toc90650630"/>
      <w:bookmarkStart w:id="3490" w:name="_Toc98506300"/>
      <w:bookmarkStart w:id="3491" w:name="_Toc106639585"/>
      <w:bookmarkStart w:id="3492" w:name="_Toc114779095"/>
      <w:bookmarkStart w:id="3493" w:name="_Toc122097012"/>
      <w:bookmarkStart w:id="3494" w:name="_Toc130844233"/>
      <w:bookmarkStart w:id="3495" w:name="_Toc138411941"/>
      <w:bookmarkStart w:id="3496" w:name="_Toc145956139"/>
      <w:bookmarkStart w:id="3497" w:name="_Toc153887581"/>
      <w:r>
        <w:t>6.2.2.1</w:t>
      </w:r>
      <w:r>
        <w:tab/>
        <w:t>General</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498" w:name="_Toc25168694"/>
      <w:bookmarkStart w:id="3499" w:name="_Toc27593113"/>
      <w:bookmarkStart w:id="3500" w:name="_Toc34147989"/>
      <w:bookmarkStart w:id="3501" w:name="_Toc36463373"/>
      <w:bookmarkStart w:id="3502" w:name="_Toc43215213"/>
      <w:bookmarkStart w:id="3503" w:name="_Toc45032461"/>
      <w:bookmarkStart w:id="3504" w:name="_Toc49849950"/>
      <w:bookmarkStart w:id="3505" w:name="_Toc51873464"/>
      <w:bookmarkStart w:id="3506" w:name="_Toc56517592"/>
      <w:bookmarkStart w:id="3507" w:name="_Toc58594493"/>
      <w:bookmarkStart w:id="3508" w:name="_Toc67686005"/>
      <w:bookmarkStart w:id="3509" w:name="_Toc74993832"/>
      <w:bookmarkStart w:id="3510" w:name="_Toc82716422"/>
      <w:bookmarkStart w:id="3511" w:name="_Toc88818709"/>
      <w:bookmarkStart w:id="3512" w:name="_Toc90650631"/>
      <w:bookmarkStart w:id="3513" w:name="_Toc98506301"/>
      <w:bookmarkStart w:id="3514" w:name="_Toc106639586"/>
      <w:bookmarkStart w:id="3515" w:name="_Toc114779096"/>
      <w:bookmarkStart w:id="3516" w:name="_Toc122097013"/>
      <w:bookmarkStart w:id="3517" w:name="_Toc130844234"/>
      <w:bookmarkStart w:id="3518" w:name="_Toc138411942"/>
      <w:bookmarkStart w:id="3519" w:name="_Toc145956140"/>
      <w:bookmarkStart w:id="3520" w:name="_Toc153887582"/>
      <w:r>
        <w:t>6.2.2.2</w:t>
      </w:r>
      <w:r>
        <w:tab/>
        <w:t>HTTP Standard Headers</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08F33B42" w14:textId="77777777" w:rsidR="00EB7848" w:rsidRDefault="00EB7848" w:rsidP="00B32564">
      <w:pPr>
        <w:pStyle w:val="Heading5"/>
        <w:rPr>
          <w:lang w:eastAsia="zh-CN"/>
        </w:rPr>
      </w:pPr>
      <w:bookmarkStart w:id="3521" w:name="_Toc25168695"/>
      <w:bookmarkStart w:id="3522" w:name="_Toc27593114"/>
      <w:bookmarkStart w:id="3523" w:name="_Toc34147990"/>
      <w:bookmarkStart w:id="3524" w:name="_Toc36463374"/>
      <w:bookmarkStart w:id="3525" w:name="_Toc43215214"/>
      <w:bookmarkStart w:id="3526" w:name="_Toc45032462"/>
      <w:bookmarkStart w:id="3527" w:name="_Toc49849951"/>
      <w:bookmarkStart w:id="3528" w:name="_Toc51873465"/>
      <w:bookmarkStart w:id="3529" w:name="_Toc56517593"/>
      <w:bookmarkStart w:id="3530" w:name="_Toc58594494"/>
      <w:bookmarkStart w:id="3531" w:name="_Toc67686006"/>
      <w:bookmarkStart w:id="3532" w:name="_Toc74993833"/>
      <w:bookmarkStart w:id="3533" w:name="_Toc82716423"/>
      <w:bookmarkStart w:id="3534" w:name="_Toc88818710"/>
      <w:bookmarkStart w:id="3535" w:name="_Toc90650632"/>
      <w:bookmarkStart w:id="3536" w:name="_Toc98506302"/>
      <w:bookmarkStart w:id="3537" w:name="_Toc106639587"/>
      <w:bookmarkStart w:id="3538" w:name="_Toc114779097"/>
      <w:bookmarkStart w:id="3539" w:name="_Toc122097014"/>
      <w:bookmarkStart w:id="3540" w:name="_Toc130844235"/>
      <w:bookmarkStart w:id="3541" w:name="_Toc138411943"/>
      <w:bookmarkStart w:id="3542" w:name="_Toc145956141"/>
      <w:bookmarkStart w:id="3543" w:name="_Toc153887583"/>
      <w:r>
        <w:t>6.2.2.2.1</w:t>
      </w:r>
      <w:r>
        <w:rPr>
          <w:lang w:eastAsia="zh-CN"/>
        </w:rPr>
        <w:tab/>
        <w:t>General</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763503E7" w14:textId="77777777" w:rsidR="00EB7848" w:rsidRDefault="00EB7848" w:rsidP="00B32564">
      <w:pPr>
        <w:pStyle w:val="Heading5"/>
      </w:pPr>
      <w:bookmarkStart w:id="3544" w:name="_Toc25168696"/>
      <w:bookmarkStart w:id="3545" w:name="_Toc27593115"/>
      <w:bookmarkStart w:id="3546" w:name="_Toc34147991"/>
      <w:bookmarkStart w:id="3547" w:name="_Toc36463375"/>
      <w:bookmarkStart w:id="3548" w:name="_Toc43215215"/>
      <w:bookmarkStart w:id="3549" w:name="_Toc45032463"/>
      <w:bookmarkStart w:id="3550" w:name="_Toc49849952"/>
      <w:bookmarkStart w:id="3551" w:name="_Toc51873466"/>
      <w:bookmarkStart w:id="3552" w:name="_Toc56517594"/>
      <w:bookmarkStart w:id="3553" w:name="_Toc58594495"/>
      <w:bookmarkStart w:id="3554" w:name="_Toc67686007"/>
      <w:bookmarkStart w:id="3555" w:name="_Toc74993834"/>
      <w:bookmarkStart w:id="3556" w:name="_Toc82716424"/>
      <w:bookmarkStart w:id="3557" w:name="_Toc88818711"/>
      <w:bookmarkStart w:id="3558" w:name="_Toc90650633"/>
      <w:bookmarkStart w:id="3559" w:name="_Toc98506303"/>
      <w:bookmarkStart w:id="3560" w:name="_Toc106639588"/>
      <w:bookmarkStart w:id="3561" w:name="_Toc114779098"/>
      <w:bookmarkStart w:id="3562" w:name="_Toc122097015"/>
      <w:bookmarkStart w:id="3563" w:name="_Toc130844236"/>
      <w:bookmarkStart w:id="3564" w:name="_Toc138411944"/>
      <w:bookmarkStart w:id="3565" w:name="_Toc145956142"/>
      <w:bookmarkStart w:id="3566" w:name="_Toc153887584"/>
      <w:r>
        <w:t>6.2.2.2.2</w:t>
      </w:r>
      <w:r>
        <w:tab/>
        <w:t>Content type</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567" w:name="_Toc25168697"/>
      <w:bookmarkStart w:id="3568" w:name="_Toc27593116"/>
      <w:bookmarkStart w:id="3569" w:name="_Toc34147992"/>
      <w:bookmarkStart w:id="3570" w:name="_Toc36463376"/>
      <w:bookmarkStart w:id="3571" w:name="_Toc43215216"/>
      <w:bookmarkStart w:id="3572" w:name="_Toc45032464"/>
      <w:bookmarkStart w:id="3573" w:name="_Toc49849953"/>
      <w:bookmarkStart w:id="3574" w:name="_Toc51873467"/>
      <w:bookmarkStart w:id="3575" w:name="_Toc56517595"/>
      <w:bookmarkStart w:id="3576" w:name="_Toc58594496"/>
      <w:bookmarkStart w:id="3577" w:name="_Toc67686008"/>
      <w:bookmarkStart w:id="3578" w:name="_Toc74993835"/>
      <w:bookmarkStart w:id="3579" w:name="_Toc82716425"/>
      <w:bookmarkStart w:id="3580" w:name="_Toc88818712"/>
      <w:bookmarkStart w:id="3581" w:name="_Toc90650634"/>
      <w:bookmarkStart w:id="3582" w:name="_Toc98506304"/>
      <w:bookmarkStart w:id="3583" w:name="_Toc106639589"/>
      <w:bookmarkStart w:id="3584" w:name="_Toc114779099"/>
      <w:bookmarkStart w:id="3585" w:name="_Toc122097016"/>
      <w:bookmarkStart w:id="3586" w:name="_Toc130844237"/>
      <w:bookmarkStart w:id="3587" w:name="_Toc138411945"/>
      <w:bookmarkStart w:id="3588" w:name="_Toc145956143"/>
      <w:bookmarkStart w:id="3589" w:name="_Toc153887585"/>
      <w:r>
        <w:t>6.2.2.3</w:t>
      </w:r>
      <w:r>
        <w:tab/>
        <w:t>HTTP custom headers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4B9A577" w14:textId="77777777" w:rsidR="00EB7848" w:rsidRDefault="00EB7848" w:rsidP="00B32564">
      <w:pPr>
        <w:pStyle w:val="Heading5"/>
        <w:rPr>
          <w:lang w:eastAsia="zh-CN"/>
        </w:rPr>
      </w:pPr>
      <w:bookmarkStart w:id="3590" w:name="_Toc25168698"/>
      <w:bookmarkStart w:id="3591" w:name="_Toc27593117"/>
      <w:bookmarkStart w:id="3592" w:name="_Toc34147993"/>
      <w:bookmarkStart w:id="3593" w:name="_Toc36463377"/>
      <w:bookmarkStart w:id="3594" w:name="_Toc43215217"/>
      <w:bookmarkStart w:id="3595" w:name="_Toc45032465"/>
      <w:bookmarkStart w:id="3596" w:name="_Toc49849954"/>
      <w:bookmarkStart w:id="3597" w:name="_Toc51873468"/>
      <w:bookmarkStart w:id="3598" w:name="_Toc56517596"/>
      <w:bookmarkStart w:id="3599" w:name="_Toc58594497"/>
      <w:bookmarkStart w:id="3600" w:name="_Toc67686009"/>
      <w:bookmarkStart w:id="3601" w:name="_Toc74993836"/>
      <w:bookmarkStart w:id="3602" w:name="_Toc82716426"/>
      <w:bookmarkStart w:id="3603" w:name="_Toc88818713"/>
      <w:bookmarkStart w:id="3604" w:name="_Toc90650635"/>
      <w:bookmarkStart w:id="3605" w:name="_Toc98506305"/>
      <w:bookmarkStart w:id="3606" w:name="_Toc106639590"/>
      <w:bookmarkStart w:id="3607" w:name="_Toc114779100"/>
      <w:bookmarkStart w:id="3608" w:name="_Toc122097017"/>
      <w:bookmarkStart w:id="3609" w:name="_Toc130844238"/>
      <w:bookmarkStart w:id="3610" w:name="_Toc138411946"/>
      <w:bookmarkStart w:id="3611" w:name="_Toc145956144"/>
      <w:bookmarkStart w:id="3612" w:name="_Toc153887586"/>
      <w:r>
        <w:t>6.2.2.3.1</w:t>
      </w:r>
      <w:r>
        <w:rPr>
          <w:lang w:eastAsia="zh-CN"/>
        </w:rPr>
        <w:tab/>
        <w:t>General</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613" w:name="_Toc25168699"/>
      <w:bookmarkStart w:id="3614" w:name="_Toc27593118"/>
      <w:bookmarkStart w:id="3615" w:name="_Toc34147994"/>
      <w:bookmarkStart w:id="3616" w:name="_Toc36463378"/>
      <w:bookmarkStart w:id="3617" w:name="_Toc43215218"/>
      <w:bookmarkStart w:id="3618" w:name="_Toc45032466"/>
      <w:bookmarkStart w:id="3619" w:name="_Toc49849955"/>
      <w:bookmarkStart w:id="3620" w:name="_Toc51873469"/>
      <w:bookmarkStart w:id="3621" w:name="_Toc56517597"/>
      <w:bookmarkStart w:id="3622" w:name="_Toc58594498"/>
      <w:bookmarkStart w:id="3623" w:name="_Toc67686010"/>
      <w:bookmarkStart w:id="3624" w:name="_Toc74993837"/>
      <w:bookmarkStart w:id="3625" w:name="_Toc82716427"/>
      <w:bookmarkStart w:id="3626" w:name="_Toc88818714"/>
      <w:bookmarkStart w:id="3627" w:name="_Toc90650636"/>
      <w:bookmarkStart w:id="3628" w:name="_Toc98506306"/>
      <w:bookmarkStart w:id="3629" w:name="_Toc106639591"/>
      <w:bookmarkStart w:id="3630" w:name="_Toc114779101"/>
      <w:bookmarkStart w:id="3631" w:name="_Toc122097018"/>
      <w:bookmarkStart w:id="3632" w:name="_Toc130844239"/>
      <w:bookmarkStart w:id="3633" w:name="_Toc138411947"/>
      <w:bookmarkStart w:id="3634" w:name="_Toc145956145"/>
      <w:bookmarkStart w:id="3635" w:name="_Toc153887587"/>
      <w:r>
        <w:t>6.2.3</w:t>
      </w:r>
      <w:r>
        <w:tab/>
        <w:t>Resources</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0B41BE80" w14:textId="77777777" w:rsidR="00EB7848" w:rsidRDefault="00EB7848" w:rsidP="00B32564">
      <w:pPr>
        <w:pStyle w:val="Heading4"/>
      </w:pPr>
      <w:bookmarkStart w:id="3636" w:name="_Toc25168700"/>
      <w:bookmarkStart w:id="3637" w:name="_Toc27593119"/>
      <w:bookmarkStart w:id="3638" w:name="_Toc34147995"/>
      <w:bookmarkStart w:id="3639" w:name="_Toc36463379"/>
      <w:bookmarkStart w:id="3640" w:name="_Toc43215219"/>
      <w:bookmarkStart w:id="3641" w:name="_Toc45032467"/>
      <w:bookmarkStart w:id="3642" w:name="_Toc49849956"/>
      <w:bookmarkStart w:id="3643" w:name="_Toc51873470"/>
      <w:bookmarkStart w:id="3644" w:name="_Toc56517598"/>
      <w:bookmarkStart w:id="3645" w:name="_Toc58594499"/>
      <w:bookmarkStart w:id="3646" w:name="_Toc67686011"/>
      <w:bookmarkStart w:id="3647" w:name="_Toc74993838"/>
      <w:bookmarkStart w:id="3648" w:name="_Toc82716428"/>
      <w:bookmarkStart w:id="3649" w:name="_Toc88818715"/>
      <w:bookmarkStart w:id="3650" w:name="_Toc90650637"/>
      <w:bookmarkStart w:id="3651" w:name="_Toc98506307"/>
      <w:bookmarkStart w:id="3652" w:name="_Toc106639592"/>
      <w:bookmarkStart w:id="3653" w:name="_Toc114779102"/>
      <w:bookmarkStart w:id="3654" w:name="_Toc122097019"/>
      <w:bookmarkStart w:id="3655" w:name="_Toc130844240"/>
      <w:bookmarkStart w:id="3656" w:name="_Toc138411948"/>
      <w:bookmarkStart w:id="3657" w:name="_Toc145956146"/>
      <w:bookmarkStart w:id="3658" w:name="_Toc153887588"/>
      <w:r>
        <w:t>6.2.3.1</w:t>
      </w:r>
      <w:r>
        <w:tab/>
        <w:t>Overview</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0" type="#_x0000_t75" style="width:4in;height:79.5pt" o:ole="">
            <v:imagedata r:id="rId41" o:title=""/>
          </v:shape>
          <o:OLEObject Type="Embed" ProgID="Visio.Drawing.11" ShapeID="_x0000_i1040" DrawAspect="Content" ObjectID="_1764500565" r:id="rId42"/>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659" w:name="_Toc25168701"/>
      <w:bookmarkStart w:id="3660" w:name="_Toc27593120"/>
      <w:bookmarkStart w:id="3661" w:name="_Toc34147996"/>
      <w:bookmarkStart w:id="3662" w:name="_Toc36463380"/>
      <w:bookmarkStart w:id="3663" w:name="_Toc43215220"/>
      <w:bookmarkStart w:id="3664" w:name="_Toc45032468"/>
      <w:bookmarkStart w:id="3665" w:name="_Toc49849957"/>
      <w:bookmarkStart w:id="3666" w:name="_Toc51873471"/>
      <w:bookmarkStart w:id="3667" w:name="_Toc56517599"/>
      <w:bookmarkStart w:id="3668" w:name="_Toc58594500"/>
      <w:bookmarkStart w:id="3669" w:name="_Toc67686012"/>
      <w:bookmarkStart w:id="3670" w:name="_Toc74993839"/>
      <w:bookmarkStart w:id="3671" w:name="_Toc82716429"/>
      <w:bookmarkStart w:id="3672" w:name="_Toc88818716"/>
      <w:bookmarkStart w:id="3673" w:name="_Toc90650638"/>
      <w:bookmarkStart w:id="3674" w:name="_Toc98506308"/>
      <w:bookmarkStart w:id="3675" w:name="_Toc106639593"/>
      <w:bookmarkStart w:id="3676" w:name="_Toc114779103"/>
      <w:bookmarkStart w:id="3677" w:name="_Toc122097020"/>
      <w:bookmarkStart w:id="3678" w:name="_Toc130844241"/>
      <w:bookmarkStart w:id="3679" w:name="_Toc138411949"/>
      <w:bookmarkStart w:id="3680" w:name="_Toc145956147"/>
      <w:bookmarkStart w:id="3681" w:name="_Toc153887589"/>
      <w:r>
        <w:lastRenderedPageBreak/>
        <w:t>6.2.4</w:t>
      </w:r>
      <w:r>
        <w:tab/>
        <w:t>Custom Operations without associated resources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89D719E" w14:textId="77777777" w:rsidR="00EB7848" w:rsidRDefault="00EB7848" w:rsidP="00B32564">
      <w:pPr>
        <w:pStyle w:val="Heading4"/>
      </w:pPr>
      <w:bookmarkStart w:id="3682" w:name="_Toc25168702"/>
      <w:bookmarkStart w:id="3683" w:name="_Toc27593121"/>
      <w:bookmarkStart w:id="3684" w:name="_Toc34147997"/>
      <w:bookmarkStart w:id="3685" w:name="_Toc36463381"/>
      <w:bookmarkStart w:id="3686" w:name="_Toc43215221"/>
      <w:bookmarkStart w:id="3687" w:name="_Toc45032469"/>
      <w:bookmarkStart w:id="3688" w:name="_Toc49849958"/>
      <w:bookmarkStart w:id="3689" w:name="_Toc51873472"/>
      <w:bookmarkStart w:id="3690" w:name="_Toc56517600"/>
      <w:bookmarkStart w:id="3691" w:name="_Toc58594501"/>
      <w:bookmarkStart w:id="3692" w:name="_Toc67686013"/>
      <w:bookmarkStart w:id="3693" w:name="_Toc74993840"/>
      <w:bookmarkStart w:id="3694" w:name="_Toc82716430"/>
      <w:bookmarkStart w:id="3695" w:name="_Toc88818717"/>
      <w:bookmarkStart w:id="3696" w:name="_Toc90650639"/>
      <w:bookmarkStart w:id="3697" w:name="_Toc98506309"/>
      <w:bookmarkStart w:id="3698" w:name="_Toc106639594"/>
      <w:bookmarkStart w:id="3699" w:name="_Toc114779104"/>
      <w:bookmarkStart w:id="3700" w:name="_Toc122097021"/>
      <w:bookmarkStart w:id="3701" w:name="_Toc130844242"/>
      <w:bookmarkStart w:id="3702" w:name="_Toc138411950"/>
      <w:bookmarkStart w:id="3703" w:name="_Toc145956148"/>
      <w:bookmarkStart w:id="3704" w:name="_Toc153887590"/>
      <w:r>
        <w:t>6.2.4.1</w:t>
      </w:r>
      <w:r>
        <w:tab/>
        <w:t>Overview</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705" w:name="_Toc25168703"/>
      <w:bookmarkStart w:id="3706" w:name="_Toc27593122"/>
      <w:bookmarkStart w:id="3707" w:name="_Toc34147998"/>
      <w:bookmarkStart w:id="3708" w:name="_Toc36463382"/>
      <w:bookmarkStart w:id="3709" w:name="_Toc43215222"/>
      <w:bookmarkStart w:id="3710" w:name="_Toc45032470"/>
      <w:bookmarkStart w:id="3711" w:name="_Toc49849959"/>
      <w:bookmarkStart w:id="3712" w:name="_Toc51873473"/>
      <w:bookmarkStart w:id="3713" w:name="_Toc56517601"/>
      <w:bookmarkStart w:id="3714" w:name="_Toc58594502"/>
      <w:bookmarkStart w:id="3715" w:name="_Toc67686014"/>
      <w:bookmarkStart w:id="3716" w:name="_Toc74993841"/>
      <w:bookmarkStart w:id="3717" w:name="_Toc82716431"/>
      <w:bookmarkStart w:id="3718" w:name="_Toc88818718"/>
      <w:bookmarkStart w:id="3719" w:name="_Toc90650640"/>
      <w:bookmarkStart w:id="3720" w:name="_Toc98506310"/>
      <w:bookmarkStart w:id="3721" w:name="_Toc106639595"/>
      <w:bookmarkStart w:id="3722" w:name="_Toc114779105"/>
      <w:bookmarkStart w:id="3723" w:name="_Toc122097022"/>
      <w:bookmarkStart w:id="3724" w:name="_Toc130844243"/>
      <w:bookmarkStart w:id="3725" w:name="_Toc138411951"/>
      <w:bookmarkStart w:id="3726" w:name="_Toc145956149"/>
      <w:bookmarkStart w:id="3727" w:name="_Toc153887591"/>
      <w:r>
        <w:t>6.2.4.4</w:t>
      </w:r>
      <w:r>
        <w:tab/>
        <w:t>Operation: cipher-key-data</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31BAC605" w14:textId="77777777" w:rsidR="00EB7848" w:rsidRDefault="00EB7848" w:rsidP="00B32564">
      <w:pPr>
        <w:pStyle w:val="Heading5"/>
      </w:pPr>
      <w:bookmarkStart w:id="3728" w:name="_Toc25168704"/>
      <w:bookmarkStart w:id="3729" w:name="_Toc27593123"/>
      <w:bookmarkStart w:id="3730" w:name="_Toc34147999"/>
      <w:bookmarkStart w:id="3731" w:name="_Toc36463383"/>
      <w:bookmarkStart w:id="3732" w:name="_Toc43215223"/>
      <w:bookmarkStart w:id="3733" w:name="_Toc45032471"/>
      <w:bookmarkStart w:id="3734" w:name="_Toc49849960"/>
      <w:bookmarkStart w:id="3735" w:name="_Toc51873474"/>
      <w:bookmarkStart w:id="3736" w:name="_Toc56517602"/>
      <w:bookmarkStart w:id="3737" w:name="_Toc58594503"/>
      <w:bookmarkStart w:id="3738" w:name="_Toc67686015"/>
      <w:bookmarkStart w:id="3739" w:name="_Toc74993842"/>
      <w:bookmarkStart w:id="3740" w:name="_Toc82716432"/>
      <w:bookmarkStart w:id="3741" w:name="_Toc88818719"/>
      <w:bookmarkStart w:id="3742" w:name="_Toc90650641"/>
      <w:bookmarkStart w:id="3743" w:name="_Toc98506311"/>
      <w:bookmarkStart w:id="3744" w:name="_Toc106639596"/>
      <w:bookmarkStart w:id="3745" w:name="_Toc114779106"/>
      <w:bookmarkStart w:id="3746" w:name="_Toc122097023"/>
      <w:bookmarkStart w:id="3747" w:name="_Toc130844244"/>
      <w:bookmarkStart w:id="3748" w:name="_Toc138411952"/>
      <w:bookmarkStart w:id="3749" w:name="_Toc145956150"/>
      <w:bookmarkStart w:id="3750" w:name="_Toc153887592"/>
      <w:r>
        <w:t>6.2.4.4.1</w:t>
      </w:r>
      <w:r>
        <w:tab/>
        <w:t>Description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751" w:name="_Toc25168705"/>
      <w:bookmarkStart w:id="3752" w:name="_Toc27593124"/>
      <w:bookmarkStart w:id="3753" w:name="_Toc34148000"/>
      <w:bookmarkStart w:id="3754" w:name="_Toc36463384"/>
      <w:bookmarkStart w:id="3755" w:name="_Toc43215224"/>
      <w:bookmarkStart w:id="3756" w:name="_Toc45032472"/>
      <w:bookmarkStart w:id="3757" w:name="_Toc49849961"/>
      <w:bookmarkStart w:id="3758" w:name="_Toc51873475"/>
      <w:bookmarkStart w:id="3759" w:name="_Toc56517603"/>
      <w:bookmarkStart w:id="3760" w:name="_Toc58594504"/>
      <w:bookmarkStart w:id="3761" w:name="_Toc67686016"/>
      <w:bookmarkStart w:id="3762" w:name="_Toc74993843"/>
      <w:bookmarkStart w:id="3763" w:name="_Toc82716433"/>
      <w:bookmarkStart w:id="3764" w:name="_Toc88818720"/>
      <w:bookmarkStart w:id="3765" w:name="_Toc90650642"/>
      <w:bookmarkStart w:id="3766" w:name="_Toc98506312"/>
      <w:bookmarkStart w:id="3767" w:name="_Toc106639597"/>
      <w:bookmarkStart w:id="3768" w:name="_Toc114779107"/>
      <w:bookmarkStart w:id="3769" w:name="_Toc122097024"/>
      <w:bookmarkStart w:id="3770" w:name="_Toc130844245"/>
      <w:bookmarkStart w:id="3771" w:name="_Toc138411953"/>
      <w:bookmarkStart w:id="3772" w:name="_Toc145956151"/>
      <w:bookmarkStart w:id="3773" w:name="_Toc153887593"/>
      <w:r>
        <w:t>6.2.4.4.2</w:t>
      </w:r>
      <w:r>
        <w:tab/>
        <w:t>Operation Definition</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77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77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77777777"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lastRenderedPageBreak/>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775" w:name="_Toc25168706"/>
      <w:bookmarkStart w:id="3776" w:name="_Toc27593125"/>
      <w:bookmarkStart w:id="3777" w:name="_Toc34148001"/>
      <w:bookmarkStart w:id="3778" w:name="_Toc36463385"/>
      <w:bookmarkStart w:id="3779" w:name="_Toc43215225"/>
      <w:bookmarkStart w:id="3780" w:name="_Toc45032473"/>
      <w:bookmarkStart w:id="3781" w:name="_Toc49849962"/>
      <w:bookmarkStart w:id="3782" w:name="_Toc51873476"/>
      <w:bookmarkStart w:id="3783" w:name="_Toc56517604"/>
      <w:bookmarkStart w:id="3784" w:name="_Toc58594505"/>
      <w:bookmarkStart w:id="3785" w:name="_Toc67686017"/>
      <w:bookmarkStart w:id="3786" w:name="_Toc74993844"/>
      <w:bookmarkStart w:id="3787" w:name="_Toc82716434"/>
      <w:bookmarkStart w:id="3788" w:name="_Toc88818721"/>
      <w:bookmarkStart w:id="3789" w:name="_Toc90650643"/>
      <w:bookmarkStart w:id="3790" w:name="_Toc98506313"/>
      <w:bookmarkStart w:id="3791" w:name="_Toc106639598"/>
      <w:bookmarkStart w:id="3792" w:name="_Toc114779108"/>
      <w:bookmarkStart w:id="3793" w:name="_Toc122097025"/>
      <w:bookmarkStart w:id="3794" w:name="_Toc130844246"/>
      <w:bookmarkStart w:id="3795" w:name="_Toc138411954"/>
      <w:bookmarkStart w:id="3796" w:name="_Toc145956152"/>
      <w:bookmarkStart w:id="3797" w:name="_Toc153887594"/>
      <w:r>
        <w:t>6.2.5</w:t>
      </w:r>
      <w:r>
        <w:tab/>
        <w:t>Notifications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9CEF37C" w14:textId="77777777" w:rsidR="00EB7848" w:rsidRDefault="00EB7848" w:rsidP="00B32564">
      <w:pPr>
        <w:pStyle w:val="Heading4"/>
      </w:pPr>
      <w:bookmarkStart w:id="3798" w:name="_Toc25168707"/>
      <w:bookmarkStart w:id="3799" w:name="_Toc27593126"/>
      <w:bookmarkStart w:id="3800" w:name="_Toc34148002"/>
      <w:bookmarkStart w:id="3801" w:name="_Toc36463386"/>
      <w:bookmarkStart w:id="3802" w:name="_Toc43215226"/>
      <w:bookmarkStart w:id="3803" w:name="_Toc45032474"/>
      <w:bookmarkStart w:id="3804" w:name="_Toc49849963"/>
      <w:bookmarkStart w:id="3805" w:name="_Toc51873477"/>
      <w:bookmarkStart w:id="3806" w:name="_Toc56517605"/>
      <w:bookmarkStart w:id="3807" w:name="_Toc58594506"/>
      <w:bookmarkStart w:id="3808" w:name="_Toc67686018"/>
      <w:bookmarkStart w:id="3809" w:name="_Toc74993845"/>
      <w:bookmarkStart w:id="3810" w:name="_Toc82716435"/>
      <w:bookmarkStart w:id="3811" w:name="_Toc88818722"/>
      <w:bookmarkStart w:id="3812" w:name="_Toc90650644"/>
      <w:bookmarkStart w:id="3813" w:name="_Toc98506314"/>
      <w:bookmarkStart w:id="3814" w:name="_Toc106639599"/>
      <w:bookmarkStart w:id="3815" w:name="_Toc114779109"/>
      <w:bookmarkStart w:id="3816" w:name="_Toc122097026"/>
      <w:bookmarkStart w:id="3817" w:name="_Toc130844247"/>
      <w:bookmarkStart w:id="3818" w:name="_Toc138411955"/>
      <w:bookmarkStart w:id="3819" w:name="_Toc145956153"/>
      <w:bookmarkStart w:id="3820" w:name="_Toc153887595"/>
      <w:r>
        <w:t>6.2.5.1</w:t>
      </w:r>
      <w:r>
        <w:tab/>
        <w:t>CipheringKeyData</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735FCADD" w14:textId="77777777" w:rsidR="00EB7848" w:rsidRDefault="00EB7848" w:rsidP="00B32564">
      <w:pPr>
        <w:pStyle w:val="Heading5"/>
      </w:pPr>
      <w:bookmarkStart w:id="3821" w:name="_Toc25168708"/>
      <w:bookmarkStart w:id="3822" w:name="_Toc27593127"/>
      <w:bookmarkStart w:id="3823" w:name="_Toc34148003"/>
      <w:bookmarkStart w:id="3824" w:name="_Toc36463387"/>
      <w:bookmarkStart w:id="3825" w:name="_Toc43215227"/>
      <w:bookmarkStart w:id="3826" w:name="_Toc45032475"/>
      <w:bookmarkStart w:id="3827" w:name="_Toc49849964"/>
      <w:bookmarkStart w:id="3828" w:name="_Toc51873478"/>
      <w:bookmarkStart w:id="3829" w:name="_Toc56517606"/>
      <w:bookmarkStart w:id="3830" w:name="_Toc58594507"/>
      <w:bookmarkStart w:id="3831" w:name="_Toc67686019"/>
      <w:bookmarkStart w:id="3832" w:name="_Toc74993846"/>
      <w:bookmarkStart w:id="3833" w:name="_Toc82716436"/>
      <w:bookmarkStart w:id="3834" w:name="_Toc88818723"/>
      <w:bookmarkStart w:id="3835" w:name="_Toc90650645"/>
      <w:bookmarkStart w:id="3836" w:name="_Toc98506315"/>
      <w:bookmarkStart w:id="3837" w:name="_Toc106639600"/>
      <w:bookmarkStart w:id="3838" w:name="_Toc114779110"/>
      <w:bookmarkStart w:id="3839" w:name="_Toc122097027"/>
      <w:bookmarkStart w:id="3840" w:name="_Toc130844248"/>
      <w:bookmarkStart w:id="3841" w:name="_Toc138411956"/>
      <w:bookmarkStart w:id="3842" w:name="_Toc145956154"/>
      <w:bookmarkStart w:id="3843" w:name="_Toc153887596"/>
      <w:r>
        <w:t>6.2.5.1.1</w:t>
      </w:r>
      <w:r>
        <w:tab/>
        <w:t>Description</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844" w:name="_Toc25168709"/>
      <w:bookmarkStart w:id="3845" w:name="_Toc27593128"/>
      <w:bookmarkStart w:id="3846" w:name="_Toc34148004"/>
      <w:bookmarkStart w:id="3847" w:name="_Toc36463388"/>
      <w:bookmarkStart w:id="3848" w:name="_Toc43215228"/>
      <w:bookmarkStart w:id="3849" w:name="_Toc45032476"/>
      <w:bookmarkStart w:id="3850" w:name="_Toc49849965"/>
      <w:bookmarkStart w:id="3851" w:name="_Toc51873479"/>
      <w:bookmarkStart w:id="3852" w:name="_Toc56517607"/>
      <w:bookmarkStart w:id="3853" w:name="_Toc58594508"/>
      <w:bookmarkStart w:id="3854" w:name="_Toc67686020"/>
      <w:bookmarkStart w:id="3855" w:name="_Toc74993847"/>
      <w:bookmarkStart w:id="3856" w:name="_Toc82716437"/>
      <w:bookmarkStart w:id="3857" w:name="_Toc88818724"/>
      <w:bookmarkStart w:id="3858" w:name="_Toc90650646"/>
      <w:bookmarkStart w:id="3859" w:name="_Toc98506316"/>
      <w:bookmarkStart w:id="3860" w:name="_Toc106639601"/>
      <w:bookmarkStart w:id="3861" w:name="_Toc114779111"/>
      <w:bookmarkStart w:id="3862" w:name="_Toc122097028"/>
      <w:bookmarkStart w:id="3863" w:name="_Toc130844249"/>
      <w:bookmarkStart w:id="3864" w:name="_Toc138411957"/>
      <w:bookmarkStart w:id="3865" w:name="_Toc145956155"/>
      <w:bookmarkStart w:id="3866" w:name="_Toc153887597"/>
      <w:r>
        <w:t>6.2.5.1.2</w:t>
      </w:r>
      <w:r>
        <w:tab/>
        <w:t>Notification Definition</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3867" w:name="_Toc25168710"/>
      <w:bookmarkStart w:id="3868" w:name="_Toc27593129"/>
      <w:bookmarkStart w:id="3869" w:name="_Toc34148005"/>
      <w:bookmarkStart w:id="3870" w:name="_Toc36463389"/>
      <w:bookmarkStart w:id="3871" w:name="_Toc43215229"/>
      <w:bookmarkStart w:id="3872" w:name="_Toc45032477"/>
      <w:bookmarkStart w:id="3873" w:name="_Toc49849966"/>
      <w:bookmarkStart w:id="3874" w:name="_Toc51873480"/>
      <w:bookmarkStart w:id="3875" w:name="_Toc56517608"/>
      <w:bookmarkStart w:id="3876" w:name="_Toc58594509"/>
      <w:bookmarkStart w:id="3877" w:name="_Toc67686021"/>
      <w:bookmarkStart w:id="3878" w:name="_Toc74993848"/>
      <w:bookmarkStart w:id="3879" w:name="_Toc82716438"/>
      <w:bookmarkStart w:id="3880" w:name="_Toc88818725"/>
      <w:bookmarkStart w:id="3881" w:name="_Toc90650647"/>
      <w:bookmarkStart w:id="3882" w:name="_Toc98506317"/>
      <w:bookmarkStart w:id="3883" w:name="_Toc106639602"/>
      <w:bookmarkStart w:id="3884" w:name="_Toc114779112"/>
      <w:bookmarkStart w:id="3885" w:name="_Toc122097029"/>
      <w:bookmarkStart w:id="3886" w:name="_Toc130844250"/>
      <w:bookmarkStart w:id="3887" w:name="_Toc138411958"/>
      <w:bookmarkStart w:id="3888" w:name="_Toc145956156"/>
      <w:bookmarkStart w:id="3889" w:name="_Toc153887598"/>
      <w:r>
        <w:t>6.2.5.1.3</w:t>
      </w:r>
      <w:r>
        <w:tab/>
        <w:t>Notification Standard Methods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42D71566" w14:textId="77777777" w:rsidR="00EB7848" w:rsidRDefault="00EB7848" w:rsidP="001760B3">
      <w:pPr>
        <w:pStyle w:val="H6"/>
      </w:pPr>
      <w:bookmarkStart w:id="3890" w:name="_Toc25168711"/>
      <w:bookmarkStart w:id="3891" w:name="_Toc27593130"/>
      <w:bookmarkStart w:id="3892" w:name="_Toc34148006"/>
      <w:bookmarkStart w:id="3893" w:name="_Toc36463390"/>
      <w:bookmarkStart w:id="3894" w:name="_Toc43215230"/>
      <w:bookmarkStart w:id="3895" w:name="_Toc45032478"/>
      <w:bookmarkStart w:id="3896" w:name="_Toc49849967"/>
      <w:bookmarkStart w:id="3897" w:name="_Toc51873481"/>
      <w:bookmarkStart w:id="3898" w:name="_Toc56517609"/>
      <w:bookmarkStart w:id="3899" w:name="_Toc58594510"/>
      <w:bookmarkStart w:id="3900" w:name="_Toc67686022"/>
      <w:bookmarkStart w:id="3901" w:name="_Toc74993849"/>
      <w:bookmarkStart w:id="3902" w:name="_Toc82716439"/>
      <w:bookmarkStart w:id="3903" w:name="_Toc88818726"/>
      <w:bookmarkStart w:id="3904" w:name="_Toc90650648"/>
      <w:r>
        <w:t>6.2.5.1.3.1</w:t>
      </w:r>
      <w:r>
        <w:tab/>
      </w:r>
      <w:r>
        <w:rPr>
          <w:lang w:eastAsia="zh-CN"/>
        </w:rPr>
        <w:t>POST</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90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90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90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90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77777777"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907" w:name="_Toc25168712"/>
      <w:bookmarkStart w:id="3908" w:name="_Toc27593131"/>
      <w:bookmarkStart w:id="3909" w:name="_Toc34148007"/>
      <w:bookmarkStart w:id="3910" w:name="_Toc36463391"/>
      <w:bookmarkStart w:id="3911" w:name="_Toc43215231"/>
      <w:bookmarkStart w:id="3912" w:name="_Toc45032479"/>
      <w:bookmarkStart w:id="3913" w:name="_Toc49849968"/>
      <w:bookmarkStart w:id="3914" w:name="_Toc51873482"/>
      <w:bookmarkStart w:id="3915" w:name="_Toc56517610"/>
      <w:bookmarkStart w:id="3916" w:name="_Toc58594511"/>
      <w:bookmarkStart w:id="3917" w:name="_Toc67686023"/>
      <w:bookmarkStart w:id="3918" w:name="_Toc74993850"/>
      <w:bookmarkStart w:id="3919" w:name="_Toc82716440"/>
      <w:bookmarkStart w:id="3920" w:name="_Toc88818727"/>
      <w:bookmarkStart w:id="3921" w:name="_Toc90650649"/>
      <w:bookmarkStart w:id="3922" w:name="_Toc98506318"/>
      <w:bookmarkStart w:id="3923" w:name="_Toc106639603"/>
      <w:bookmarkStart w:id="3924" w:name="_Toc114779113"/>
      <w:bookmarkStart w:id="3925" w:name="_Toc122097030"/>
      <w:bookmarkStart w:id="3926" w:name="_Toc130844251"/>
      <w:bookmarkStart w:id="3927" w:name="_Toc138411959"/>
      <w:bookmarkStart w:id="3928" w:name="_Toc145956157"/>
      <w:bookmarkStart w:id="3929" w:name="_Toc153887599"/>
      <w:r>
        <w:t>6.2.6</w:t>
      </w:r>
      <w:r>
        <w:tab/>
        <w:t>Data Model</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689CC388" w14:textId="77777777" w:rsidR="00EB7848" w:rsidRDefault="00EB7848" w:rsidP="00B32564">
      <w:pPr>
        <w:pStyle w:val="Heading4"/>
      </w:pPr>
      <w:bookmarkStart w:id="3930" w:name="_Toc25168713"/>
      <w:bookmarkStart w:id="3931" w:name="_Toc27593132"/>
      <w:bookmarkStart w:id="3932" w:name="_Toc34148008"/>
      <w:bookmarkStart w:id="3933" w:name="_Toc36463392"/>
      <w:bookmarkStart w:id="3934" w:name="_Toc43215232"/>
      <w:bookmarkStart w:id="3935" w:name="_Toc45032480"/>
      <w:bookmarkStart w:id="3936" w:name="_Toc49849969"/>
      <w:bookmarkStart w:id="3937" w:name="_Toc51873483"/>
      <w:bookmarkStart w:id="3938" w:name="_Toc56517611"/>
      <w:bookmarkStart w:id="3939" w:name="_Toc58594512"/>
      <w:bookmarkStart w:id="3940" w:name="_Toc67686024"/>
      <w:bookmarkStart w:id="3941" w:name="_Toc74993851"/>
      <w:bookmarkStart w:id="3942" w:name="_Toc82716441"/>
      <w:bookmarkStart w:id="3943" w:name="_Toc88818728"/>
      <w:bookmarkStart w:id="3944" w:name="_Toc90650650"/>
      <w:bookmarkStart w:id="3945" w:name="_Toc98506319"/>
      <w:bookmarkStart w:id="3946" w:name="_Toc106639604"/>
      <w:bookmarkStart w:id="3947" w:name="_Toc114779114"/>
      <w:bookmarkStart w:id="3948" w:name="_Toc122097031"/>
      <w:bookmarkStart w:id="3949" w:name="_Toc130844252"/>
      <w:bookmarkStart w:id="3950" w:name="_Toc138411960"/>
      <w:bookmarkStart w:id="3951" w:name="_Toc145956158"/>
      <w:bookmarkStart w:id="3952" w:name="_Toc153887600"/>
      <w:r>
        <w:t>6.2.6.1</w:t>
      </w:r>
      <w:r>
        <w:tab/>
        <w:t>General</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953" w:name="_Toc25168714"/>
      <w:bookmarkStart w:id="3954" w:name="_Toc27593133"/>
      <w:bookmarkStart w:id="3955" w:name="_Toc34148009"/>
      <w:bookmarkStart w:id="3956" w:name="_Toc36463393"/>
      <w:bookmarkStart w:id="3957" w:name="_Toc43215233"/>
      <w:bookmarkStart w:id="3958" w:name="_Toc45032481"/>
      <w:bookmarkStart w:id="3959" w:name="_Toc49849970"/>
      <w:bookmarkStart w:id="3960" w:name="_Toc51873484"/>
      <w:bookmarkStart w:id="3961" w:name="_Toc56517612"/>
      <w:bookmarkStart w:id="3962" w:name="_Toc58594513"/>
      <w:bookmarkStart w:id="3963" w:name="_Toc67686025"/>
      <w:bookmarkStart w:id="3964" w:name="_Toc74993852"/>
      <w:bookmarkStart w:id="3965" w:name="_Toc82716442"/>
      <w:bookmarkStart w:id="3966" w:name="_Toc88818729"/>
      <w:bookmarkStart w:id="3967" w:name="_Toc90650651"/>
      <w:bookmarkStart w:id="3968" w:name="_Toc98506320"/>
      <w:bookmarkStart w:id="3969" w:name="_Toc106639605"/>
      <w:bookmarkStart w:id="3970" w:name="_Toc114779115"/>
      <w:bookmarkStart w:id="3971" w:name="_Toc122097032"/>
      <w:bookmarkStart w:id="3972" w:name="_Toc130844253"/>
      <w:bookmarkStart w:id="3973" w:name="_Toc138411961"/>
      <w:bookmarkStart w:id="3974" w:name="_Toc145956159"/>
      <w:bookmarkStart w:id="3975" w:name="_Toc153887601"/>
      <w:r>
        <w:rPr>
          <w:lang w:val="en-US"/>
        </w:rPr>
        <w:t>6.2.6.2</w:t>
      </w:r>
      <w:r>
        <w:rPr>
          <w:lang w:val="en-US"/>
        </w:rPr>
        <w:tab/>
        <w:t>Structured data types</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D03A0F8" w14:textId="77777777" w:rsidR="00EB7848" w:rsidRDefault="00EB7848" w:rsidP="00B32564">
      <w:pPr>
        <w:pStyle w:val="Heading5"/>
      </w:pPr>
      <w:bookmarkStart w:id="3976" w:name="_Toc25168715"/>
      <w:bookmarkStart w:id="3977" w:name="_Toc27593134"/>
      <w:bookmarkStart w:id="3978" w:name="_Toc34148010"/>
      <w:bookmarkStart w:id="3979" w:name="_Toc36463394"/>
      <w:bookmarkStart w:id="3980" w:name="_Toc43215234"/>
      <w:bookmarkStart w:id="3981" w:name="_Toc45032482"/>
      <w:bookmarkStart w:id="3982" w:name="_Toc49849971"/>
      <w:bookmarkStart w:id="3983" w:name="_Toc51873485"/>
      <w:bookmarkStart w:id="3984" w:name="_Toc56517613"/>
      <w:bookmarkStart w:id="3985" w:name="_Toc58594514"/>
      <w:bookmarkStart w:id="3986" w:name="_Toc67686026"/>
      <w:bookmarkStart w:id="3987" w:name="_Toc74993853"/>
      <w:bookmarkStart w:id="3988" w:name="_Toc82716443"/>
      <w:bookmarkStart w:id="3989" w:name="_Toc88818730"/>
      <w:bookmarkStart w:id="3990" w:name="_Toc90650652"/>
      <w:bookmarkStart w:id="3991" w:name="_Toc98506321"/>
      <w:bookmarkStart w:id="3992" w:name="_Toc106639606"/>
      <w:bookmarkStart w:id="3993" w:name="_Toc114779116"/>
      <w:bookmarkStart w:id="3994" w:name="_Toc122097033"/>
      <w:bookmarkStart w:id="3995" w:name="_Toc130844254"/>
      <w:bookmarkStart w:id="3996" w:name="_Toc138411962"/>
      <w:bookmarkStart w:id="3997" w:name="_Toc145956160"/>
      <w:bookmarkStart w:id="3998" w:name="_Toc153887602"/>
      <w:r>
        <w:t>6.2.6.2.1</w:t>
      </w:r>
      <w:r>
        <w:tab/>
        <w:t>Introduction</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999" w:name="_Toc25168716"/>
      <w:bookmarkStart w:id="4000" w:name="_Toc27593135"/>
      <w:bookmarkStart w:id="4001" w:name="_Toc34148011"/>
      <w:bookmarkStart w:id="4002" w:name="_Toc36463395"/>
      <w:bookmarkStart w:id="4003" w:name="_Toc43215235"/>
      <w:bookmarkStart w:id="4004" w:name="_Toc45032483"/>
      <w:bookmarkStart w:id="4005" w:name="_Toc49849972"/>
      <w:bookmarkStart w:id="4006" w:name="_Toc51873486"/>
      <w:bookmarkStart w:id="4007" w:name="_Toc56517614"/>
      <w:bookmarkStart w:id="4008" w:name="_Toc58594515"/>
      <w:bookmarkStart w:id="4009" w:name="_Toc67686027"/>
      <w:bookmarkStart w:id="4010" w:name="_Toc74993854"/>
      <w:bookmarkStart w:id="4011" w:name="_Toc82716444"/>
      <w:bookmarkStart w:id="4012" w:name="_Toc88818731"/>
      <w:bookmarkStart w:id="4013" w:name="_Toc90650653"/>
      <w:bookmarkStart w:id="4014" w:name="_Toc98506322"/>
      <w:bookmarkStart w:id="4015" w:name="_Toc106639607"/>
      <w:bookmarkStart w:id="4016" w:name="_Toc114779117"/>
      <w:bookmarkStart w:id="4017" w:name="_Toc122097034"/>
      <w:bookmarkStart w:id="4018" w:name="_Toc130844255"/>
      <w:bookmarkStart w:id="4019" w:name="_Toc138411963"/>
      <w:bookmarkStart w:id="4020" w:name="_Toc145956161"/>
      <w:bookmarkStart w:id="4021" w:name="_Toc153887603"/>
      <w:r>
        <w:t>6.2.6.2.2</w:t>
      </w:r>
      <w:r>
        <w:tab/>
        <w:t>Type: CipheringKeyInfo</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4022" w:name="_Toc25168717"/>
      <w:bookmarkStart w:id="4023" w:name="_Toc27593136"/>
      <w:bookmarkStart w:id="4024" w:name="_Toc34148012"/>
      <w:bookmarkStart w:id="4025" w:name="_Toc36463396"/>
      <w:bookmarkStart w:id="4026" w:name="_Toc43215236"/>
      <w:bookmarkStart w:id="4027" w:name="_Toc45032484"/>
      <w:bookmarkStart w:id="4028" w:name="_Toc49849973"/>
      <w:bookmarkStart w:id="4029" w:name="_Toc51873487"/>
      <w:bookmarkStart w:id="4030" w:name="_Toc56517615"/>
      <w:bookmarkStart w:id="4031" w:name="_Toc58594516"/>
      <w:bookmarkStart w:id="4032" w:name="_Toc67686028"/>
      <w:bookmarkStart w:id="4033" w:name="_Toc74993855"/>
      <w:bookmarkStart w:id="4034" w:name="_Toc82716445"/>
      <w:bookmarkStart w:id="4035" w:name="_Toc88818732"/>
      <w:bookmarkStart w:id="4036" w:name="_Toc90650654"/>
      <w:bookmarkStart w:id="4037" w:name="_Toc98506323"/>
      <w:bookmarkStart w:id="4038" w:name="_Toc106639608"/>
      <w:bookmarkStart w:id="4039" w:name="_Toc114779118"/>
      <w:bookmarkStart w:id="4040" w:name="_Toc122097035"/>
      <w:bookmarkStart w:id="4041" w:name="_Toc130844256"/>
      <w:bookmarkStart w:id="4042" w:name="_Toc138411964"/>
      <w:bookmarkStart w:id="4043" w:name="_Toc145956162"/>
      <w:bookmarkStart w:id="4044" w:name="_Toc153887604"/>
      <w:r>
        <w:lastRenderedPageBreak/>
        <w:t>6.2.6.2.3</w:t>
      </w:r>
      <w:r>
        <w:tab/>
        <w:t>Type: CipheringKeyResponse</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4045" w:name="_Toc25168718"/>
      <w:bookmarkStart w:id="4046" w:name="_Toc27593137"/>
      <w:bookmarkStart w:id="4047" w:name="_Toc34148013"/>
      <w:bookmarkStart w:id="4048" w:name="_Toc36463397"/>
      <w:bookmarkStart w:id="4049" w:name="_Toc43215237"/>
      <w:bookmarkStart w:id="4050" w:name="_Toc45032485"/>
      <w:bookmarkStart w:id="4051" w:name="_Toc49849974"/>
      <w:bookmarkStart w:id="4052" w:name="_Toc51873488"/>
      <w:bookmarkStart w:id="4053" w:name="_Toc56517616"/>
      <w:bookmarkStart w:id="4054" w:name="_Toc58594517"/>
      <w:bookmarkStart w:id="4055" w:name="_Toc67686029"/>
      <w:bookmarkStart w:id="4056" w:name="_Toc74993856"/>
      <w:bookmarkStart w:id="4057" w:name="_Toc82716446"/>
      <w:bookmarkStart w:id="4058" w:name="_Toc88818733"/>
      <w:bookmarkStart w:id="4059" w:name="_Toc90650655"/>
      <w:bookmarkStart w:id="4060" w:name="_Toc98506324"/>
      <w:bookmarkStart w:id="4061" w:name="_Toc106639609"/>
      <w:bookmarkStart w:id="4062" w:name="_Toc114779119"/>
      <w:bookmarkStart w:id="4063" w:name="_Toc122097036"/>
      <w:bookmarkStart w:id="4064" w:name="_Toc130844257"/>
      <w:bookmarkStart w:id="4065" w:name="_Toc138411965"/>
      <w:bookmarkStart w:id="4066" w:name="_Toc145956163"/>
      <w:bookmarkStart w:id="4067" w:name="_Toc153887605"/>
      <w:r>
        <w:lastRenderedPageBreak/>
        <w:t>6.2.6.2.4</w:t>
      </w:r>
      <w:r>
        <w:tab/>
        <w:t>Type: CipheringDataSet</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406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4069" w:name="_PERM_MCCTEMPBM_CRPT90020125___2"/>
            <w:bookmarkEnd w:id="406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4070" w:name="_PERM_MCCTEMPBM_CRPT90020126___2"/>
            <w:bookmarkEnd w:id="4069"/>
          </w:p>
          <w:bookmarkEnd w:id="407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407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4072" w:name="_PERM_MCCTEMPBM_CRPT90020128___2"/>
            <w:bookmarkEnd w:id="407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4073" w:name="_PERM_MCCTEMPBM_CRPT90020129___2"/>
            <w:bookmarkEnd w:id="407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4074" w:name="_PERM_MCCTEMPBM_CRPT90020130___2"/>
            <w:bookmarkEnd w:id="407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07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407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4076" w:name="_PERM_MCCTEMPBM_CRPT90020132___2"/>
            <w:bookmarkEnd w:id="407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4077" w:name="_PERM_MCCTEMPBM_CRPT90020133___2"/>
            <w:bookmarkEnd w:id="4076"/>
          </w:p>
          <w:bookmarkEnd w:id="407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407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4079" w:name="_PERM_MCCTEMPBM_CRPT90020135___2"/>
            <w:bookmarkEnd w:id="407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4080" w:name="_PERM_MCCTEMPBM_CRPT90020136___2"/>
            <w:bookmarkEnd w:id="4079"/>
          </w:p>
          <w:bookmarkEnd w:id="408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4081" w:name="_PERM_MCCTEMPBM_CRPT90020137___2"/>
            <w:r>
              <w:t>This IE contains the UTC time when the ciphering data set becomes valid.</w:t>
            </w:r>
            <w:bookmarkEnd w:id="408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4082" w:name="_PERM_MCCTEMPBM_CRPT90020138___2"/>
            <w:r>
              <w:t>The validity duration of the ciphering data set.</w:t>
            </w:r>
            <w:bookmarkEnd w:id="408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4083" w:name="_PERM_MCCTEMPBM_CRPT90020139___2"/>
            <w:r>
              <w:t>0..1</w:t>
            </w:r>
            <w:bookmarkEnd w:id="408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4084" w:name="_Toc25168719"/>
      <w:bookmarkStart w:id="4085" w:name="_Toc27593138"/>
      <w:bookmarkStart w:id="4086" w:name="_Toc34148014"/>
      <w:bookmarkStart w:id="4087" w:name="_Toc36463398"/>
      <w:bookmarkStart w:id="4088" w:name="_Toc43215238"/>
      <w:bookmarkStart w:id="4089" w:name="_Toc45032486"/>
      <w:bookmarkStart w:id="4090" w:name="_Toc49849975"/>
      <w:bookmarkStart w:id="4091" w:name="_Toc51873489"/>
      <w:bookmarkStart w:id="4092" w:name="_Toc56517617"/>
      <w:bookmarkStart w:id="4093" w:name="_Toc58594518"/>
      <w:bookmarkStart w:id="4094" w:name="_Toc67686030"/>
      <w:bookmarkStart w:id="4095" w:name="_Toc74993857"/>
      <w:bookmarkStart w:id="4096" w:name="_Toc82716447"/>
      <w:bookmarkStart w:id="4097" w:name="_Toc88818734"/>
      <w:bookmarkStart w:id="4098" w:name="_Toc90650656"/>
      <w:bookmarkStart w:id="4099" w:name="_Toc98506325"/>
      <w:bookmarkStart w:id="4100" w:name="_Toc106639610"/>
      <w:bookmarkStart w:id="4101" w:name="_Toc114779120"/>
      <w:bookmarkStart w:id="4102" w:name="_Toc122097037"/>
      <w:bookmarkStart w:id="4103" w:name="_Toc130844258"/>
      <w:bookmarkStart w:id="4104" w:name="_Toc138411966"/>
      <w:bookmarkStart w:id="4105" w:name="_Toc145956164"/>
      <w:bookmarkStart w:id="4106" w:name="_Toc153887606"/>
      <w:r>
        <w:t>6.2.6.2.5</w:t>
      </w:r>
      <w:r>
        <w:tab/>
        <w:t>Type: CipheringSetReport</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4107" w:name="_Toc25168720"/>
      <w:bookmarkStart w:id="4108" w:name="_Toc27593139"/>
      <w:bookmarkStart w:id="4109" w:name="_Toc34148015"/>
      <w:bookmarkStart w:id="4110" w:name="_Toc36463399"/>
      <w:bookmarkStart w:id="4111" w:name="_Toc43215239"/>
      <w:bookmarkStart w:id="4112" w:name="_Toc45032487"/>
      <w:bookmarkStart w:id="4113" w:name="_Toc49849976"/>
      <w:bookmarkStart w:id="4114" w:name="_Toc51873490"/>
      <w:bookmarkStart w:id="4115" w:name="_Toc56517618"/>
      <w:bookmarkStart w:id="4116" w:name="_Toc58594519"/>
      <w:bookmarkStart w:id="4117" w:name="_Toc67686031"/>
      <w:bookmarkStart w:id="4118" w:name="_Toc74993858"/>
      <w:bookmarkStart w:id="4119" w:name="_Toc82716448"/>
      <w:bookmarkStart w:id="4120" w:name="_Toc88818735"/>
      <w:bookmarkStart w:id="4121" w:name="_Toc90650657"/>
      <w:bookmarkStart w:id="4122" w:name="_Toc98506326"/>
      <w:bookmarkStart w:id="4123" w:name="_Toc106639611"/>
      <w:bookmarkStart w:id="4124" w:name="_Toc114779121"/>
      <w:bookmarkStart w:id="4125" w:name="_Toc122097038"/>
      <w:bookmarkStart w:id="4126" w:name="_Toc130844259"/>
      <w:bookmarkStart w:id="4127" w:name="_Toc138411967"/>
      <w:bookmarkStart w:id="4128" w:name="_Toc145956165"/>
      <w:bookmarkStart w:id="4129" w:name="_Toc153887607"/>
      <w:r>
        <w:lastRenderedPageBreak/>
        <w:t>6.2.6.2.6</w:t>
      </w:r>
      <w:r>
        <w:tab/>
        <w:t>Type: CipherRequestData</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4130" w:name="_Toc25168721"/>
      <w:bookmarkStart w:id="4131" w:name="_Toc27593140"/>
      <w:bookmarkStart w:id="4132" w:name="_Toc34148016"/>
      <w:bookmarkStart w:id="4133" w:name="_Toc36463400"/>
      <w:bookmarkStart w:id="4134" w:name="_Toc43215240"/>
      <w:bookmarkStart w:id="4135" w:name="_Toc45032488"/>
      <w:bookmarkStart w:id="4136" w:name="_Toc49849977"/>
      <w:bookmarkStart w:id="4137" w:name="_Toc51873491"/>
      <w:bookmarkStart w:id="4138" w:name="_Toc56517619"/>
      <w:bookmarkStart w:id="4139" w:name="_Toc58594520"/>
      <w:bookmarkStart w:id="4140" w:name="_Toc67686032"/>
      <w:bookmarkStart w:id="4141" w:name="_Toc74993859"/>
      <w:bookmarkStart w:id="4142" w:name="_Toc82716449"/>
      <w:bookmarkStart w:id="4143" w:name="_Toc88818736"/>
      <w:bookmarkStart w:id="4144" w:name="_Toc90650658"/>
      <w:bookmarkStart w:id="4145" w:name="_Toc98506327"/>
      <w:bookmarkStart w:id="4146" w:name="_Toc106639612"/>
      <w:bookmarkStart w:id="4147" w:name="_Toc114779122"/>
      <w:bookmarkStart w:id="4148" w:name="_Toc122097039"/>
      <w:bookmarkStart w:id="4149" w:name="_Toc130844260"/>
      <w:bookmarkStart w:id="4150" w:name="_Toc138411968"/>
      <w:bookmarkStart w:id="4151" w:name="_Toc145956166"/>
      <w:bookmarkStart w:id="4152" w:name="_Toc153887608"/>
      <w:r>
        <w:t>6.2.6.2.7</w:t>
      </w:r>
      <w:r>
        <w:tab/>
        <w:t>Type: CipherResponseData</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4153" w:name="_Toc25168722"/>
      <w:bookmarkStart w:id="4154" w:name="_Toc27593141"/>
      <w:bookmarkStart w:id="4155" w:name="_Toc34148017"/>
      <w:bookmarkStart w:id="4156" w:name="_Toc36463401"/>
      <w:bookmarkStart w:id="4157" w:name="_Toc43215241"/>
      <w:bookmarkStart w:id="4158" w:name="_Toc45032489"/>
      <w:bookmarkStart w:id="4159" w:name="_Toc49849978"/>
      <w:bookmarkStart w:id="4160" w:name="_Toc51873492"/>
      <w:bookmarkStart w:id="4161" w:name="_Toc56517620"/>
      <w:bookmarkStart w:id="4162" w:name="_Toc58594521"/>
      <w:bookmarkStart w:id="4163" w:name="_Toc67686033"/>
      <w:bookmarkStart w:id="4164" w:name="_Toc74993860"/>
      <w:bookmarkStart w:id="4165" w:name="_Toc82716450"/>
      <w:bookmarkStart w:id="4166" w:name="_Toc88818737"/>
      <w:bookmarkStart w:id="4167" w:name="_Toc90650659"/>
      <w:bookmarkStart w:id="4168" w:name="_Toc98506328"/>
      <w:bookmarkStart w:id="4169" w:name="_Toc106639613"/>
      <w:bookmarkStart w:id="4170" w:name="_Toc114779123"/>
      <w:bookmarkStart w:id="4171" w:name="_Toc122097040"/>
      <w:bookmarkStart w:id="4172" w:name="_Toc130844261"/>
      <w:bookmarkStart w:id="4173" w:name="_Toc138411969"/>
      <w:bookmarkStart w:id="4174" w:name="_Toc145956167"/>
      <w:bookmarkStart w:id="4175" w:name="_Toc153887609"/>
      <w:r>
        <w:rPr>
          <w:lang w:val="en-US"/>
        </w:rPr>
        <w:t>6.2.6.3</w:t>
      </w:r>
      <w:r>
        <w:rPr>
          <w:lang w:val="en-US"/>
        </w:rPr>
        <w:tab/>
        <w:t>Simple data types and enumerations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4E236F7E" w14:textId="77777777" w:rsidR="00EB7848" w:rsidRDefault="00EB7848" w:rsidP="00B32564">
      <w:pPr>
        <w:pStyle w:val="Heading5"/>
      </w:pPr>
      <w:bookmarkStart w:id="4176" w:name="_Toc25168723"/>
      <w:bookmarkStart w:id="4177" w:name="_Toc27593142"/>
      <w:bookmarkStart w:id="4178" w:name="_Toc34148018"/>
      <w:bookmarkStart w:id="4179" w:name="_Toc36463402"/>
      <w:bookmarkStart w:id="4180" w:name="_Toc43215242"/>
      <w:bookmarkStart w:id="4181" w:name="_Toc45032490"/>
      <w:bookmarkStart w:id="4182" w:name="_Toc49849979"/>
      <w:bookmarkStart w:id="4183" w:name="_Toc51873493"/>
      <w:bookmarkStart w:id="4184" w:name="_Toc56517621"/>
      <w:bookmarkStart w:id="4185" w:name="_Toc58594522"/>
      <w:bookmarkStart w:id="4186" w:name="_Toc67686034"/>
      <w:bookmarkStart w:id="4187" w:name="_Toc74993861"/>
      <w:bookmarkStart w:id="4188" w:name="_Toc82716451"/>
      <w:bookmarkStart w:id="4189" w:name="_Toc88818738"/>
      <w:bookmarkStart w:id="4190" w:name="_Toc90650660"/>
      <w:bookmarkStart w:id="4191" w:name="_Toc98506329"/>
      <w:bookmarkStart w:id="4192" w:name="_Toc106639614"/>
      <w:bookmarkStart w:id="4193" w:name="_Toc114779124"/>
      <w:bookmarkStart w:id="4194" w:name="_Toc122097041"/>
      <w:bookmarkStart w:id="4195" w:name="_Toc130844262"/>
      <w:bookmarkStart w:id="4196" w:name="_Toc138411970"/>
      <w:bookmarkStart w:id="4197" w:name="_Toc145956168"/>
      <w:bookmarkStart w:id="4198" w:name="_Toc153887610"/>
      <w:r>
        <w:t>6.2.6.3.1</w:t>
      </w:r>
      <w:r>
        <w:tab/>
        <w:t>Introduction</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4199" w:name="_Toc25168724"/>
      <w:bookmarkStart w:id="4200" w:name="_Toc27593143"/>
      <w:bookmarkStart w:id="4201" w:name="_Toc34148019"/>
      <w:bookmarkStart w:id="4202" w:name="_Toc36463403"/>
      <w:bookmarkStart w:id="4203" w:name="_Toc43215243"/>
      <w:bookmarkStart w:id="4204" w:name="_Toc45032491"/>
      <w:bookmarkStart w:id="4205" w:name="_Toc49849980"/>
      <w:bookmarkStart w:id="4206" w:name="_Toc51873494"/>
      <w:bookmarkStart w:id="4207" w:name="_Toc56517622"/>
      <w:bookmarkStart w:id="4208" w:name="_Toc58594523"/>
      <w:bookmarkStart w:id="4209" w:name="_Toc67686035"/>
      <w:bookmarkStart w:id="4210" w:name="_Toc74993862"/>
      <w:bookmarkStart w:id="4211" w:name="_Toc82716452"/>
      <w:bookmarkStart w:id="4212" w:name="_Toc88818739"/>
      <w:bookmarkStart w:id="4213" w:name="_Toc90650661"/>
      <w:bookmarkStart w:id="4214" w:name="_Toc98506330"/>
      <w:bookmarkStart w:id="4215" w:name="_Toc106639615"/>
      <w:bookmarkStart w:id="4216" w:name="_Toc114779125"/>
      <w:bookmarkStart w:id="4217" w:name="_Toc122097042"/>
      <w:bookmarkStart w:id="4218" w:name="_Toc130844263"/>
      <w:bookmarkStart w:id="4219" w:name="_Toc138411971"/>
      <w:bookmarkStart w:id="4220" w:name="_Toc145956169"/>
      <w:bookmarkStart w:id="4221" w:name="_Toc153887611"/>
      <w:r>
        <w:t>6.2.6.3.2</w:t>
      </w:r>
      <w:r>
        <w:tab/>
        <w:t>Simple data types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4222" w:name="_Toc25168725"/>
      <w:bookmarkStart w:id="4223" w:name="_Toc27593144"/>
      <w:bookmarkStart w:id="4224" w:name="_Toc34148020"/>
      <w:bookmarkStart w:id="4225" w:name="_Toc36463404"/>
      <w:bookmarkStart w:id="4226" w:name="_Toc43215244"/>
      <w:bookmarkStart w:id="4227" w:name="_Toc45032492"/>
      <w:bookmarkStart w:id="4228" w:name="_Toc49849981"/>
      <w:bookmarkStart w:id="4229" w:name="_Toc51873495"/>
      <w:bookmarkStart w:id="4230" w:name="_Toc56517623"/>
      <w:bookmarkStart w:id="4231" w:name="_Toc58594524"/>
      <w:bookmarkStart w:id="4232" w:name="_Toc67686036"/>
      <w:bookmarkStart w:id="4233" w:name="_Toc74993863"/>
      <w:bookmarkStart w:id="4234" w:name="_Toc82716453"/>
      <w:bookmarkStart w:id="4235" w:name="_Toc88818740"/>
      <w:bookmarkStart w:id="4236" w:name="_Toc90650662"/>
      <w:bookmarkStart w:id="4237" w:name="_Toc98506331"/>
      <w:bookmarkStart w:id="4238" w:name="_Toc106639616"/>
      <w:bookmarkStart w:id="4239" w:name="_Toc114779126"/>
      <w:bookmarkStart w:id="4240" w:name="_Toc122097043"/>
      <w:bookmarkStart w:id="4241" w:name="_Toc130844264"/>
      <w:bookmarkStart w:id="4242" w:name="_Toc138411972"/>
      <w:bookmarkStart w:id="4243" w:name="_Toc145956170"/>
      <w:bookmarkStart w:id="4244" w:name="_Toc153887612"/>
      <w:r>
        <w:t>6.2.6.3.3</w:t>
      </w:r>
      <w:r>
        <w:tab/>
        <w:t>Enumeration: StorageOutcome</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4245" w:name="_Toc25168726"/>
      <w:bookmarkStart w:id="4246" w:name="_Toc27593145"/>
      <w:bookmarkStart w:id="4247" w:name="_Toc34148021"/>
      <w:bookmarkStart w:id="4248" w:name="_Toc36463405"/>
      <w:bookmarkStart w:id="4249" w:name="_Toc43215245"/>
      <w:bookmarkStart w:id="4250" w:name="_Toc45032493"/>
      <w:bookmarkStart w:id="4251" w:name="_Toc49849982"/>
      <w:bookmarkStart w:id="4252" w:name="_Toc51873496"/>
      <w:bookmarkStart w:id="4253" w:name="_Toc56517624"/>
      <w:bookmarkStart w:id="4254" w:name="_Toc58594525"/>
      <w:bookmarkStart w:id="4255" w:name="_Toc67686037"/>
      <w:bookmarkStart w:id="4256" w:name="_Toc74993864"/>
      <w:bookmarkStart w:id="4257" w:name="_Toc82716454"/>
      <w:bookmarkStart w:id="4258" w:name="_Toc88818741"/>
      <w:bookmarkStart w:id="4259" w:name="_Toc90650663"/>
      <w:bookmarkStart w:id="4260" w:name="_Toc98506332"/>
      <w:bookmarkStart w:id="4261" w:name="_Toc106639617"/>
      <w:bookmarkStart w:id="4262" w:name="_Toc114779127"/>
      <w:bookmarkStart w:id="4263" w:name="_Toc122097044"/>
      <w:bookmarkStart w:id="4264" w:name="_Toc130844265"/>
      <w:bookmarkStart w:id="4265" w:name="_Toc138411973"/>
      <w:bookmarkStart w:id="4266" w:name="_Toc145956171"/>
      <w:bookmarkStart w:id="4267" w:name="_Toc153887613"/>
      <w:r>
        <w:t>6.2.6.3.4</w:t>
      </w:r>
      <w:r>
        <w:tab/>
        <w:t>Enumeration: DataAvailability</w:t>
      </w:r>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4268" w:name="_Toc25168727"/>
      <w:bookmarkStart w:id="4269" w:name="_Toc27593146"/>
      <w:bookmarkStart w:id="4270" w:name="_Toc34148022"/>
      <w:bookmarkStart w:id="4271" w:name="_Toc36463406"/>
      <w:bookmarkStart w:id="4272" w:name="_Toc43215246"/>
      <w:bookmarkStart w:id="4273" w:name="_Toc45032494"/>
      <w:bookmarkStart w:id="4274" w:name="_Toc49849983"/>
      <w:bookmarkStart w:id="4275" w:name="_Toc51873497"/>
      <w:bookmarkStart w:id="4276" w:name="_Toc56517625"/>
      <w:bookmarkStart w:id="4277" w:name="_Toc58594526"/>
      <w:bookmarkStart w:id="4278" w:name="_Toc67686038"/>
      <w:bookmarkStart w:id="4279" w:name="_Toc74993865"/>
      <w:bookmarkStart w:id="4280" w:name="_Toc82716455"/>
      <w:bookmarkStart w:id="4281" w:name="_Toc88818742"/>
      <w:bookmarkStart w:id="4282" w:name="_Toc90650664"/>
      <w:bookmarkStart w:id="4283" w:name="_Toc98506333"/>
      <w:bookmarkStart w:id="4284" w:name="_Toc106639618"/>
      <w:bookmarkStart w:id="4285" w:name="_Toc114779128"/>
      <w:bookmarkStart w:id="4286" w:name="_Toc122097045"/>
      <w:bookmarkStart w:id="4287" w:name="_Toc130844266"/>
      <w:bookmarkStart w:id="4288" w:name="_Toc138411974"/>
      <w:bookmarkStart w:id="4289" w:name="_Toc145956172"/>
      <w:bookmarkStart w:id="4290" w:name="_Toc153887614"/>
      <w:r>
        <w:t>6.2.7</w:t>
      </w:r>
      <w:r>
        <w:tab/>
        <w:t>Error Handling</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BCE21B" w14:textId="77777777" w:rsidR="00EB7848" w:rsidRDefault="00EB7848" w:rsidP="00B32564">
      <w:pPr>
        <w:pStyle w:val="Heading4"/>
      </w:pPr>
      <w:bookmarkStart w:id="4291" w:name="_Toc25168728"/>
      <w:bookmarkStart w:id="4292" w:name="_Toc27593147"/>
      <w:bookmarkStart w:id="4293" w:name="_Toc34148023"/>
      <w:bookmarkStart w:id="4294" w:name="_Toc36463407"/>
      <w:bookmarkStart w:id="4295" w:name="_Toc43215247"/>
      <w:bookmarkStart w:id="4296" w:name="_Toc45032495"/>
      <w:bookmarkStart w:id="4297" w:name="_Toc49849984"/>
      <w:bookmarkStart w:id="4298" w:name="_Toc51873498"/>
      <w:bookmarkStart w:id="4299" w:name="_Toc56517626"/>
      <w:bookmarkStart w:id="4300" w:name="_Toc58594527"/>
      <w:bookmarkStart w:id="4301" w:name="_Toc67686039"/>
      <w:bookmarkStart w:id="4302" w:name="_Toc74993866"/>
      <w:bookmarkStart w:id="4303" w:name="_Toc82716456"/>
      <w:bookmarkStart w:id="4304" w:name="_Toc88818743"/>
      <w:bookmarkStart w:id="4305" w:name="_Toc90650665"/>
      <w:bookmarkStart w:id="4306" w:name="_Toc98506334"/>
      <w:bookmarkStart w:id="4307" w:name="_Toc106639619"/>
      <w:bookmarkStart w:id="4308" w:name="_Toc114779129"/>
      <w:bookmarkStart w:id="4309" w:name="_Toc122097046"/>
      <w:bookmarkStart w:id="4310" w:name="_Toc130844267"/>
      <w:bookmarkStart w:id="4311" w:name="_Toc138411975"/>
      <w:bookmarkStart w:id="4312" w:name="_Toc145956173"/>
      <w:bookmarkStart w:id="4313" w:name="_Toc153887615"/>
      <w:r>
        <w:t>6.2.7.1</w:t>
      </w:r>
      <w:r>
        <w:tab/>
        <w:t>General</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314" w:name="_Toc25168729"/>
      <w:bookmarkStart w:id="4315" w:name="_Toc27593148"/>
      <w:bookmarkStart w:id="4316" w:name="_Toc34148024"/>
      <w:bookmarkStart w:id="4317" w:name="_Toc36463408"/>
      <w:bookmarkStart w:id="4318" w:name="_Toc43215248"/>
      <w:bookmarkStart w:id="4319" w:name="_Toc45032496"/>
      <w:bookmarkStart w:id="4320" w:name="_Toc49849985"/>
      <w:bookmarkStart w:id="4321" w:name="_Toc51873499"/>
      <w:bookmarkStart w:id="4322" w:name="_Toc56517627"/>
      <w:bookmarkStart w:id="4323" w:name="_Toc58594528"/>
      <w:bookmarkStart w:id="4324" w:name="_Toc67686040"/>
      <w:bookmarkStart w:id="4325" w:name="_Toc74993867"/>
      <w:bookmarkStart w:id="4326" w:name="_Toc82716457"/>
      <w:bookmarkStart w:id="4327" w:name="_Toc88818744"/>
      <w:bookmarkStart w:id="4328" w:name="_Toc90650666"/>
      <w:bookmarkStart w:id="4329" w:name="_Toc98506335"/>
      <w:bookmarkStart w:id="4330" w:name="_Toc106639620"/>
      <w:bookmarkStart w:id="4331" w:name="_Toc114779130"/>
      <w:bookmarkStart w:id="4332" w:name="_Toc122097047"/>
      <w:bookmarkStart w:id="4333" w:name="_Toc130844268"/>
      <w:bookmarkStart w:id="4334" w:name="_Toc138411976"/>
      <w:bookmarkStart w:id="4335" w:name="_Toc145956174"/>
      <w:bookmarkStart w:id="4336" w:name="_Toc153887616"/>
      <w:r>
        <w:t>6.2.7.2</w:t>
      </w:r>
      <w:r>
        <w:tab/>
        <w:t>Protocol Errors</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337" w:name="_Toc25168730"/>
      <w:bookmarkStart w:id="4338" w:name="_Toc27593149"/>
      <w:bookmarkStart w:id="4339" w:name="_Toc34148025"/>
      <w:bookmarkStart w:id="4340" w:name="_Toc36463409"/>
      <w:bookmarkStart w:id="4341" w:name="_Toc43215249"/>
      <w:bookmarkStart w:id="4342" w:name="_Toc45032497"/>
      <w:bookmarkStart w:id="4343" w:name="_Toc49849986"/>
      <w:bookmarkStart w:id="4344" w:name="_Toc51873500"/>
      <w:bookmarkStart w:id="4345" w:name="_Toc56517628"/>
      <w:bookmarkStart w:id="4346" w:name="_Toc58594529"/>
      <w:bookmarkStart w:id="4347" w:name="_Toc67686041"/>
      <w:bookmarkStart w:id="4348" w:name="_Toc74993868"/>
      <w:bookmarkStart w:id="4349" w:name="_Toc82716458"/>
      <w:bookmarkStart w:id="4350" w:name="_Toc88818745"/>
      <w:bookmarkStart w:id="4351" w:name="_Toc90650667"/>
      <w:bookmarkStart w:id="4352" w:name="_Toc98506336"/>
      <w:bookmarkStart w:id="4353" w:name="_Toc106639621"/>
      <w:bookmarkStart w:id="4354" w:name="_Toc114779131"/>
      <w:bookmarkStart w:id="4355" w:name="_Toc122097048"/>
      <w:bookmarkStart w:id="4356" w:name="_Toc130844269"/>
      <w:bookmarkStart w:id="4357" w:name="_Toc138411977"/>
      <w:bookmarkStart w:id="4358" w:name="_Toc145956175"/>
      <w:bookmarkStart w:id="4359" w:name="_Toc153887617"/>
      <w:r>
        <w:t>6.2.7.3</w:t>
      </w:r>
      <w:r>
        <w:tab/>
        <w:t>Application Errors</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360" w:name="_Toc25168731"/>
      <w:bookmarkStart w:id="4361" w:name="_Toc27593150"/>
      <w:bookmarkStart w:id="4362" w:name="_Toc34148026"/>
      <w:bookmarkStart w:id="4363" w:name="_Toc36463410"/>
      <w:bookmarkStart w:id="4364" w:name="_Toc43215250"/>
      <w:bookmarkStart w:id="4365" w:name="_Toc45032498"/>
      <w:bookmarkStart w:id="4366" w:name="_Toc49849987"/>
      <w:bookmarkStart w:id="4367" w:name="_Toc51873501"/>
      <w:bookmarkStart w:id="4368" w:name="_Toc56517629"/>
      <w:bookmarkStart w:id="4369" w:name="_Toc58594530"/>
      <w:bookmarkStart w:id="4370" w:name="_Toc67686042"/>
      <w:bookmarkStart w:id="4371" w:name="_Toc74993869"/>
      <w:bookmarkStart w:id="4372" w:name="_Toc82716459"/>
      <w:bookmarkStart w:id="4373" w:name="_Toc88818746"/>
      <w:bookmarkStart w:id="4374" w:name="_Toc90650668"/>
      <w:bookmarkStart w:id="4375" w:name="_Toc98506337"/>
      <w:bookmarkStart w:id="4376" w:name="_Toc106639622"/>
      <w:bookmarkStart w:id="4377" w:name="_Toc114779132"/>
      <w:bookmarkStart w:id="4378" w:name="_Toc122097049"/>
      <w:bookmarkStart w:id="4379" w:name="_Toc130844270"/>
      <w:bookmarkStart w:id="4380" w:name="_Toc138411978"/>
      <w:bookmarkStart w:id="4381" w:name="_Toc145956176"/>
      <w:bookmarkStart w:id="4382" w:name="_Toc153887618"/>
      <w:r>
        <w:rPr>
          <w:lang w:val="en-US"/>
        </w:rPr>
        <w:t>6.2.8</w:t>
      </w:r>
      <w:r>
        <w:rPr>
          <w:lang w:val="en-US"/>
        </w:rPr>
        <w:tab/>
        <w:t>Security</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383" w:name="_Toc67686043"/>
      <w:bookmarkStart w:id="4384" w:name="_Toc74993870"/>
      <w:bookmarkStart w:id="4385" w:name="_Toc82716460"/>
      <w:bookmarkStart w:id="4386" w:name="_Toc88818747"/>
      <w:bookmarkStart w:id="4387" w:name="_Toc90650669"/>
      <w:bookmarkStart w:id="4388" w:name="_Toc98506338"/>
      <w:bookmarkStart w:id="4389" w:name="_Toc106639623"/>
      <w:bookmarkStart w:id="4390" w:name="_Toc114779133"/>
      <w:bookmarkStart w:id="4391" w:name="_Toc122097050"/>
      <w:bookmarkStart w:id="4392" w:name="_Toc130844271"/>
      <w:bookmarkStart w:id="4393" w:name="_Toc138411979"/>
      <w:bookmarkStart w:id="4394" w:name="_Toc145956177"/>
      <w:bookmarkStart w:id="4395" w:name="_Toc153887619"/>
      <w:r>
        <w:rPr>
          <w:lang w:eastAsia="zh-CN"/>
        </w:rPr>
        <w:t>6.2.9</w:t>
      </w:r>
      <w:r w:rsidR="001032A9" w:rsidRPr="00AA440E">
        <w:rPr>
          <w:lang w:eastAsia="zh-CN"/>
        </w:rPr>
        <w:tab/>
        <w:t>Feature Negotiation</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396" w:name="_Toc67686044"/>
      <w:bookmarkStart w:id="4397" w:name="_Toc74993871"/>
      <w:bookmarkStart w:id="4398" w:name="_Toc82716461"/>
      <w:bookmarkStart w:id="4399" w:name="_Toc88818748"/>
      <w:bookmarkStart w:id="4400" w:name="_Toc90650670"/>
      <w:bookmarkStart w:id="4401" w:name="_Toc98506339"/>
      <w:bookmarkStart w:id="4402" w:name="_Toc106639624"/>
      <w:bookmarkStart w:id="4403" w:name="_Toc114779134"/>
      <w:bookmarkStart w:id="4404" w:name="_Toc122097051"/>
      <w:bookmarkStart w:id="4405" w:name="_Toc130844272"/>
      <w:bookmarkStart w:id="4406" w:name="_Toc138411980"/>
      <w:bookmarkStart w:id="4407" w:name="_Toc145956178"/>
      <w:bookmarkStart w:id="4408" w:name="_Toc153887620"/>
      <w:r>
        <w:rPr>
          <w:lang w:val="en-US"/>
        </w:rPr>
        <w:lastRenderedPageBreak/>
        <w:t>6.2.10</w:t>
      </w:r>
      <w:r w:rsidR="001032A9">
        <w:rPr>
          <w:lang w:val="en-US"/>
        </w:rPr>
        <w:tab/>
        <w:t>HTTP redirection</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409" w:name="_Toc20150442"/>
      <w:bookmarkStart w:id="4410" w:name="_Toc25168732"/>
      <w:bookmarkStart w:id="4411" w:name="_Toc27593151"/>
      <w:bookmarkStart w:id="4412" w:name="_Toc34148027"/>
      <w:bookmarkStart w:id="4413" w:name="_Toc36463411"/>
      <w:bookmarkStart w:id="4414" w:name="_Toc43215251"/>
      <w:bookmarkStart w:id="4415" w:name="_Toc45032499"/>
      <w:bookmarkStart w:id="4416" w:name="_Toc49849988"/>
      <w:bookmarkStart w:id="4417" w:name="_Toc51873502"/>
      <w:bookmarkStart w:id="4418" w:name="_Toc56517630"/>
      <w:bookmarkStart w:id="4419" w:name="_Toc58594531"/>
      <w:bookmarkStart w:id="4420" w:name="_Toc67686045"/>
      <w:bookmarkStart w:id="4421" w:name="_Toc74993872"/>
      <w:bookmarkStart w:id="4422" w:name="_Toc82716462"/>
      <w:bookmarkStart w:id="4423" w:name="_Toc88818749"/>
      <w:bookmarkStart w:id="4424" w:name="_Toc90650671"/>
      <w:bookmarkStart w:id="4425" w:name="_Toc98506340"/>
      <w:bookmarkStart w:id="4426" w:name="_Toc106639398"/>
      <w:bookmarkStart w:id="4427" w:name="_Toc106639625"/>
      <w:bookmarkStart w:id="4428" w:name="_Toc114779135"/>
      <w:bookmarkStart w:id="4429" w:name="_Toc122097052"/>
      <w:bookmarkStart w:id="4430" w:name="_Toc130844273"/>
      <w:bookmarkStart w:id="4431" w:name="_Toc138411981"/>
      <w:bookmarkStart w:id="4432" w:name="_Toc145956179"/>
      <w:bookmarkStart w:id="4433" w:name="_Toc153887621"/>
      <w:bookmarkEnd w:id="228"/>
      <w:r>
        <w:rPr>
          <w:noProof/>
        </w:rPr>
        <w:t>Annex A (normative):</w:t>
      </w:r>
      <w:r w:rsidR="009B5010">
        <w:rPr>
          <w:noProof/>
        </w:rPr>
        <w:br/>
      </w:r>
      <w:r>
        <w:rPr>
          <w:noProof/>
        </w:rPr>
        <w:t>OpenAPI specification</w:t>
      </w:r>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3907BCF6" w14:textId="77777777" w:rsidR="00EB7848" w:rsidRDefault="00EB7848" w:rsidP="009B5010">
      <w:pPr>
        <w:pStyle w:val="Heading1"/>
      </w:pPr>
      <w:bookmarkStart w:id="4434" w:name="_Toc20150443"/>
      <w:bookmarkStart w:id="4435" w:name="_Toc25168733"/>
      <w:bookmarkStart w:id="4436" w:name="_Toc27593152"/>
      <w:bookmarkStart w:id="4437" w:name="_Toc34148028"/>
      <w:bookmarkStart w:id="4438" w:name="_Toc36463412"/>
      <w:bookmarkStart w:id="4439" w:name="_Toc43215252"/>
      <w:bookmarkStart w:id="4440" w:name="_Toc45032500"/>
      <w:bookmarkStart w:id="4441" w:name="_Toc49849989"/>
      <w:bookmarkStart w:id="4442" w:name="_Toc51873503"/>
      <w:bookmarkStart w:id="4443" w:name="_Toc56517631"/>
      <w:bookmarkStart w:id="4444" w:name="_Toc58594532"/>
      <w:bookmarkStart w:id="4445" w:name="_Toc67686046"/>
      <w:bookmarkStart w:id="4446" w:name="_Toc74993873"/>
      <w:bookmarkStart w:id="4447" w:name="_Toc82716463"/>
      <w:bookmarkStart w:id="4448" w:name="_Toc88818750"/>
      <w:bookmarkStart w:id="4449" w:name="_Toc90650672"/>
      <w:bookmarkStart w:id="4450" w:name="_Toc98506341"/>
      <w:bookmarkStart w:id="4451" w:name="_Toc106639626"/>
      <w:bookmarkStart w:id="4452" w:name="_Toc114779136"/>
      <w:bookmarkStart w:id="4453" w:name="_Toc122097053"/>
      <w:bookmarkStart w:id="4454" w:name="_Toc130844274"/>
      <w:bookmarkStart w:id="4455" w:name="_Toc138411982"/>
      <w:bookmarkStart w:id="4456" w:name="_Toc145956180"/>
      <w:bookmarkStart w:id="4457" w:name="_Toc153887622"/>
      <w:r>
        <w:t>A.1</w:t>
      </w:r>
      <w:r>
        <w:tab/>
        <w:t>General</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4458" w:name="_Toc20150444"/>
      <w:bookmarkStart w:id="4459" w:name="_Toc25168734"/>
      <w:bookmarkStart w:id="4460" w:name="_Toc27593153"/>
      <w:bookmarkStart w:id="4461" w:name="_Toc34148029"/>
      <w:bookmarkStart w:id="4462" w:name="_Toc36463413"/>
      <w:bookmarkStart w:id="4463" w:name="_Toc43215253"/>
      <w:bookmarkStart w:id="4464" w:name="_Toc45032501"/>
      <w:bookmarkStart w:id="4465" w:name="_Toc49849990"/>
      <w:bookmarkStart w:id="4466" w:name="_Toc51873504"/>
      <w:bookmarkStart w:id="4467" w:name="_Toc56517632"/>
      <w:bookmarkStart w:id="4468" w:name="_Toc58594533"/>
      <w:bookmarkStart w:id="4469" w:name="_Toc67686047"/>
      <w:bookmarkStart w:id="4470" w:name="_Toc74993874"/>
      <w:bookmarkStart w:id="4471" w:name="_Toc82716464"/>
      <w:bookmarkStart w:id="4472" w:name="_Toc88818751"/>
      <w:bookmarkStart w:id="4473" w:name="_Toc90650673"/>
      <w:bookmarkStart w:id="4474" w:name="_Toc98506342"/>
      <w:bookmarkStart w:id="4475" w:name="_Toc106639627"/>
      <w:bookmarkStart w:id="4476" w:name="_Toc114779137"/>
      <w:bookmarkStart w:id="4477" w:name="_Toc122097054"/>
      <w:bookmarkStart w:id="4478" w:name="_Toc130844275"/>
      <w:bookmarkStart w:id="4479" w:name="_Toc138411983"/>
      <w:bookmarkStart w:id="4480" w:name="_Toc145956181"/>
      <w:bookmarkStart w:id="4481" w:name="_Toc153887623"/>
      <w:r>
        <w:t>A.2</w:t>
      </w:r>
      <w:r>
        <w:tab/>
        <w:t>Nlmf_Location API</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71155777"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DE275C">
        <w:rPr>
          <w:lang w:val="en-US"/>
        </w:rPr>
        <w:t>0-alpha.</w:t>
      </w:r>
      <w:r w:rsidR="00A0554D">
        <w:rPr>
          <w:lang w:val="en-US"/>
        </w:rPr>
        <w:t>5</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37F49F44" w:rsidR="00EB7848" w:rsidRDefault="00EB7848" w:rsidP="00EB7848">
      <w:pPr>
        <w:pStyle w:val="PL"/>
      </w:pPr>
      <w:r>
        <w:t xml:space="preserve">    © 202</w:t>
      </w:r>
      <w:r w:rsidR="00A334F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AC965A4"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A0554D">
        <w:rPr>
          <w:lang w:val="en-US"/>
        </w:rPr>
        <w:t>4</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7777777" w:rsidR="004A18BD" w:rsidRDefault="004A18BD" w:rsidP="004A18BD">
      <w:pPr>
        <w:pStyle w:val="PL"/>
        <w:rPr>
          <w:lang w:val="en-US"/>
        </w:rPr>
      </w:pPr>
      <w:r>
        <w:rPr>
          <w:lang w:val="en-US"/>
        </w:rPr>
        <w:t xml:space="preserve">  /up-subscription:</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77777777" w:rsidR="004A18BD" w:rsidRDefault="004A18BD" w:rsidP="004A18BD">
      <w:pPr>
        <w:pStyle w:val="PL"/>
        <w:rPr>
          <w:lang w:val="en-US"/>
        </w:rPr>
      </w:pPr>
      <w:r>
        <w:rPr>
          <w:lang w:val="en-US"/>
        </w:rPr>
        <w:t xml:space="preserve">      operationId: UpSubscription</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77777777" w:rsidR="004A18BD" w:rsidRDefault="004A18BD" w:rsidP="004A18BD">
      <w:pPr>
        <w:pStyle w:val="PL"/>
        <w:rPr>
          <w:lang w:val="en-US"/>
        </w:rPr>
      </w:pPr>
      <w:r>
        <w:rPr>
          <w:lang w:val="en-US"/>
        </w:rPr>
        <w:t xml:space="preserve">        '204':</w:t>
      </w:r>
    </w:p>
    <w:p w14:paraId="30B6AAFE" w14:textId="77777777" w:rsidR="004A18BD" w:rsidRDefault="004A18BD" w:rsidP="004A18BD">
      <w:pPr>
        <w:pStyle w:val="PL"/>
        <w:rPr>
          <w:lang w:val="en-US"/>
        </w:rPr>
      </w:pPr>
      <w:r>
        <w:rPr>
          <w:lang w:val="en-US"/>
        </w:rPr>
        <w:t xml:space="preserve">          description: Expected response to successful UP Subscription</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lastRenderedPageBreak/>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77777777" w:rsidR="001B0485" w:rsidRDefault="001B0485" w:rsidP="001B0485">
      <w:pPr>
        <w:pStyle w:val="PL"/>
      </w:pPr>
      <w:r>
        <w:t xml:space="preserve">          '{$request.body#/</w:t>
      </w:r>
      <w:r>
        <w:rPr>
          <w:lang w:eastAsia="zh-CN"/>
        </w:rPr>
        <w:t>upNotify</w:t>
      </w:r>
      <w:r>
        <w:t>CallBackURI}':</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lastRenderedPageBreak/>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lastRenderedPageBreak/>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77777777" w:rsidR="006E4503" w:rsidRDefault="006E4503" w:rsidP="006E4503">
      <w:pPr>
        <w:pStyle w:val="PL"/>
        <w:rPr>
          <w:lang w:val="en-US"/>
        </w:rPr>
      </w:pPr>
      <w:r>
        <w:rPr>
          <w:lang w:val="en-US"/>
        </w:rPr>
        <w:t xml:space="preserve">  /location-measure:</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2E499F4E" w:rsidR="006E4503" w:rsidRDefault="006E4503" w:rsidP="006E4503">
      <w:pPr>
        <w:pStyle w:val="PL"/>
      </w:pPr>
      <w:r>
        <w:t xml:space="preserve">          - </w:t>
      </w:r>
      <w:r w:rsidR="002374DD">
        <w:t>nlmf-</w:t>
      </w:r>
      <w:r>
        <w:t>loc:location-measure:invoke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77777777" w:rsidR="00275E36" w:rsidRDefault="00275E36" w:rsidP="00275E36">
      <w:pPr>
        <w:pStyle w:val="PL"/>
        <w:rPr>
          <w:lang w:val="en-US"/>
        </w:rPr>
      </w:pPr>
      <w:r>
        <w:rPr>
          <w:lang w:val="en-US"/>
        </w:rPr>
        <w:lastRenderedPageBreak/>
        <w:t xml:space="preserve">  /up-</w:t>
      </w:r>
      <w:r>
        <w:rPr>
          <w:lang w:eastAsia="zh-CN"/>
        </w:rPr>
        <w:t>configure</w:t>
      </w:r>
      <w:r>
        <w:rPr>
          <w:lang w:val="en-US"/>
        </w:rPr>
        <w:t>:</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77777777" w:rsidR="00275E36" w:rsidRDefault="00275E36" w:rsidP="00275E36">
      <w:pPr>
        <w:pStyle w:val="PL"/>
      </w:pPr>
      <w:r>
        <w:t xml:space="preserve">          - nlmf-loc:</w:t>
      </w:r>
      <w:r>
        <w:rPr>
          <w:lang w:val="en-US"/>
        </w:rPr>
        <w:t>up-configure</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260E990E" w14:textId="77777777" w:rsidR="00275E36" w:rsidRDefault="00275E36" w:rsidP="00275E36">
      <w:pPr>
        <w:pStyle w:val="PL"/>
        <w:rPr>
          <w:lang w:val="en-US"/>
        </w:rPr>
      </w:pPr>
      <w:r>
        <w:rPr>
          <w:lang w:val="en-US"/>
        </w:rPr>
        <w:t xml:space="preserve">          description: Expected response to successful </w:t>
      </w:r>
      <w:r>
        <w:t>set up</w:t>
      </w:r>
      <w:r w:rsidRPr="008D2D12">
        <w:rPr>
          <w:lang w:eastAsia="zh-CN"/>
        </w:rPr>
        <w:t>, modify or terminate</w:t>
      </w:r>
      <w:r>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355646F4" w:rsidR="00E87133" w:rsidRDefault="00E87133" w:rsidP="00E87133">
      <w:pPr>
        <w:pStyle w:val="PL"/>
        <w:rPr>
          <w:lang w:val="en-US"/>
        </w:rPr>
      </w:pPr>
      <w:r>
        <w:rPr>
          <w:lang w:val="en-US"/>
        </w:rPr>
        <w:t xml:space="preserve">            </w:t>
      </w:r>
      <w:r w:rsidR="002374DD">
        <w:rPr>
          <w:lang w:val="en-US"/>
        </w:rPr>
        <w:t>nlmf-</w:t>
      </w:r>
      <w:r>
        <w:rPr>
          <w:lang w:val="en-US"/>
        </w:rPr>
        <w:t>loc:</w:t>
      </w:r>
      <w:r>
        <w:t>location-measure:invoke</w:t>
      </w:r>
      <w:r>
        <w:rPr>
          <w:lang w:val="en-US"/>
        </w:rPr>
        <w:t xml:space="preserve">: Access to </w:t>
      </w:r>
      <w:r>
        <w:t>invoke Location Measurement</w:t>
      </w:r>
    </w:p>
    <w:p w14:paraId="259BC51F" w14:textId="77777777" w:rsidR="00A15472" w:rsidRDefault="00A15472" w:rsidP="00A15472">
      <w:pPr>
        <w:pStyle w:val="PL"/>
        <w:rPr>
          <w:lang w:val="en-US"/>
        </w:rPr>
      </w:pPr>
      <w:r>
        <w:rPr>
          <w:lang w:val="en-US"/>
        </w:rPr>
        <w:t xml:space="preserve">            nlmf-loc:up-subscription</w:t>
      </w:r>
      <w:r>
        <w:t>:invoke</w:t>
      </w:r>
      <w:r>
        <w:rPr>
          <w:lang w:val="en-US"/>
        </w:rPr>
        <w:t xml:space="preserve">: </w:t>
      </w:r>
      <w:r>
        <w:t>Access to invoke UP Subscription</w:t>
      </w:r>
    </w:p>
    <w:p w14:paraId="20D38BD8" w14:textId="77777777" w:rsidR="00B549D1" w:rsidRDefault="00B549D1" w:rsidP="00B549D1">
      <w:pPr>
        <w:pStyle w:val="PL"/>
        <w:rPr>
          <w:lang w:val="en-US"/>
        </w:rPr>
      </w:pPr>
      <w:r>
        <w:rPr>
          <w:lang w:val="en-US"/>
        </w:rPr>
        <w:t xml:space="preserve">            nlmf-loc:up-configure</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lastRenderedPageBreak/>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77777777" w:rsidR="004E59A5" w:rsidRDefault="004E59A5" w:rsidP="004E59A5">
      <w:pPr>
        <w:pStyle w:val="PL"/>
      </w:pPr>
      <w:r w:rsidRPr="003B2883">
        <w:t xml:space="preserve">        </w:t>
      </w:r>
      <w:r>
        <w:rPr>
          <w:lang w:eastAsia="zh-CN"/>
        </w:rPr>
        <w:t>relatedUEs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77777777" w:rsidR="004E59A5" w:rsidRDefault="004E59A5" w:rsidP="004E59A5">
      <w:pPr>
        <w:pStyle w:val="PL"/>
      </w:pPr>
      <w:r>
        <w:t xml:space="preserve">            </w:t>
      </w:r>
      <w:r w:rsidRPr="00BF6487">
        <w:rPr>
          <w:lang w:val="en-US"/>
        </w:rPr>
        <w:t>$ref: '#/components/schemas</w:t>
      </w:r>
      <w:r w:rsidRPr="003B2883">
        <w:t>/</w:t>
      </w:r>
      <w:r w:rsidRPr="00942DE4">
        <w:t>RelatedUE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lastRenderedPageBreak/>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lastRenderedPageBreak/>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05EAB0D3" w14:textId="77777777" w:rsidR="00834FBA" w:rsidRDefault="00834FBA" w:rsidP="00834FBA">
      <w:pPr>
        <w:pStyle w:val="PL"/>
      </w:pPr>
      <w:r>
        <w:t xml:space="preserve">          type: string</w:t>
      </w:r>
    </w:p>
    <w:p w14:paraId="178E4640" w14:textId="77777777" w:rsidR="00834FBA" w:rsidRDefault="00834FBA" w:rsidP="00834FBA">
      <w:pPr>
        <w:pStyle w:val="PL"/>
      </w:pPr>
      <w:r>
        <w:t xml:space="preserve">        </w:t>
      </w:r>
      <w:r>
        <w:rPr>
          <w:rFonts w:hint="eastAsia"/>
          <w:lang w:eastAsia="zh-CN"/>
        </w:rPr>
        <w:t>r</w:t>
      </w:r>
      <w:r>
        <w:rPr>
          <w:lang w:eastAsia="zh-CN"/>
        </w:rPr>
        <w:t>angeDirection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lastRenderedPageBreak/>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lastRenderedPageBreak/>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lastRenderedPageBreak/>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lastRenderedPageBreak/>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lastRenderedPageBreak/>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lastRenderedPageBreak/>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lastRenderedPageBreak/>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lastRenderedPageBreak/>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lastRenderedPageBreak/>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41585CA9" w14:textId="77777777" w:rsidR="007238A5" w:rsidRDefault="007238A5" w:rsidP="007238A5">
      <w:pPr>
        <w:pStyle w:val="PL"/>
      </w:pPr>
      <w:r>
        <w:t xml:space="preserve">          type: string</w:t>
      </w:r>
    </w:p>
    <w:p w14:paraId="75E7946F" w14:textId="77777777" w:rsidR="007238A5" w:rsidRDefault="007238A5" w:rsidP="007238A5">
      <w:pPr>
        <w:pStyle w:val="PL"/>
      </w:pPr>
      <w:r>
        <w:t xml:space="preserve">        </w:t>
      </w:r>
      <w:r>
        <w:rPr>
          <w:rFonts w:hint="eastAsia"/>
          <w:lang w:eastAsia="zh-CN"/>
        </w:rPr>
        <w:t>r</w:t>
      </w:r>
      <w:r>
        <w:rPr>
          <w:lang w:eastAsia="zh-CN"/>
        </w:rPr>
        <w:t>angeDirection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lastRenderedPageBreak/>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3AEF61D" w14:textId="77777777" w:rsidR="005B0D2C" w:rsidRDefault="005B0D2C" w:rsidP="005B0D2C">
      <w:pPr>
        <w:pStyle w:val="PL"/>
        <w:rPr>
          <w:lang w:val="en-US"/>
        </w:rPr>
      </w:pPr>
      <w:r>
        <w:rPr>
          <w:lang w:val="en-US"/>
        </w:rPr>
        <w:t xml:space="preserve">        - locationEstimate</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2631390F" w14:textId="0F4361B4" w:rsidR="005B0D2C" w:rsidRDefault="005B0D2C" w:rsidP="005B0D2C">
      <w:pPr>
        <w:pStyle w:val="PL"/>
        <w:rPr>
          <w:lang w:val="en-US"/>
        </w:rPr>
      </w:pPr>
      <w:r>
        <w:rPr>
          <w:lang w:val="en-US"/>
        </w:rPr>
        <w:t xml:space="preserve">          $ref: '#/components/schemas/</w:t>
      </w:r>
      <w:r w:rsidR="00F304B9">
        <w:rPr>
          <w:lang w:eastAsia="zh-CN"/>
        </w:rPr>
        <w:t>L</w:t>
      </w:r>
      <w:r>
        <w:rPr>
          <w:rFonts w:hint="eastAsia"/>
          <w:lang w:eastAsia="zh-CN"/>
        </w:rPr>
        <w:t>oc</w:t>
      </w:r>
      <w:r>
        <w:rPr>
          <w:lang w:eastAsia="zh-CN"/>
        </w:rPr>
        <w:t>Measurements</w:t>
      </w:r>
      <w:r>
        <w:rPr>
          <w:lang w:val="en-US"/>
        </w:rPr>
        <w:t>'</w:t>
      </w:r>
    </w:p>
    <w:p w14:paraId="4966B39D" w14:textId="77777777" w:rsidR="005B0D2C" w:rsidRDefault="005B0D2C" w:rsidP="005B0D2C">
      <w:pPr>
        <w:pStyle w:val="PL"/>
        <w:rPr>
          <w:lang w:val="en-US"/>
        </w:rPr>
      </w:pPr>
      <w:r>
        <w:rPr>
          <w:lang w:val="en-US"/>
        </w:rPr>
        <w:t xml:space="preserve">        locationEstimate:</w:t>
      </w:r>
    </w:p>
    <w:p w14:paraId="04056C99" w14:textId="77777777" w:rsidR="005B0D2C" w:rsidRDefault="005B0D2C" w:rsidP="005B0D2C">
      <w:pPr>
        <w:pStyle w:val="PL"/>
        <w:rPr>
          <w:lang w:val="en-US"/>
        </w:rPr>
      </w:pPr>
      <w:r>
        <w:rPr>
          <w:lang w:val="en-US"/>
        </w:rPr>
        <w:t xml:space="preserve">          $ref: '#/components/schemas/GeographicArea'</w:t>
      </w:r>
    </w:p>
    <w:p w14:paraId="5F23E5E6" w14:textId="77777777" w:rsidR="005B0D2C" w:rsidRDefault="005B0D2C" w:rsidP="005B0D2C">
      <w:pPr>
        <w:pStyle w:val="PL"/>
        <w:rPr>
          <w:lang w:val="en-US"/>
        </w:rPr>
      </w:pPr>
      <w:r>
        <w:rPr>
          <w:lang w:val="en-US"/>
        </w:rPr>
        <w:t xml:space="preserve">        ageOfLocationEstimate:</w:t>
      </w:r>
    </w:p>
    <w:p w14:paraId="7F378ADB" w14:textId="77777777" w:rsidR="005B0D2C" w:rsidRDefault="005B0D2C" w:rsidP="005B0D2C">
      <w:pPr>
        <w:pStyle w:val="PL"/>
        <w:rPr>
          <w:lang w:val="en-US"/>
        </w:rPr>
      </w:pPr>
      <w:r>
        <w:rPr>
          <w:lang w:val="en-US"/>
        </w:rPr>
        <w:t xml:space="preserve">          $ref: '#/components/schemas/AgeOfLocationEstimate'</w:t>
      </w:r>
    </w:p>
    <w:p w14:paraId="10D6FFC1" w14:textId="77777777" w:rsidR="005B0D2C" w:rsidRDefault="005B0D2C" w:rsidP="005B0D2C">
      <w:pPr>
        <w:pStyle w:val="PL"/>
        <w:rPr>
          <w:lang w:val="en-US"/>
        </w:rPr>
      </w:pPr>
      <w:r>
        <w:rPr>
          <w:lang w:val="en-US"/>
        </w:rPr>
        <w:t xml:space="preserve">        timestampOfLocationEstimate:</w:t>
      </w:r>
    </w:p>
    <w:p w14:paraId="231E3CE6" w14:textId="77777777" w:rsidR="005B0D2C" w:rsidRDefault="005B0D2C" w:rsidP="005B0D2C">
      <w:pPr>
        <w:pStyle w:val="PL"/>
        <w:rPr>
          <w:lang w:val="en-US"/>
        </w:rPr>
      </w:pPr>
      <w:r>
        <w:rPr>
          <w:lang w:val="en-US"/>
        </w:rPr>
        <w:t xml:space="preserve">          $ref: 'TS29571_CommonData.yaml#/components/schemas/DateTime'</w:t>
      </w:r>
    </w:p>
    <w:p w14:paraId="5A12F65B" w14:textId="77777777" w:rsidR="005B0D2C" w:rsidRDefault="005B0D2C" w:rsidP="005B0D2C">
      <w:pPr>
        <w:pStyle w:val="PL"/>
        <w:rPr>
          <w:lang w:val="en-US"/>
        </w:rPr>
      </w:pPr>
      <w:r>
        <w:rPr>
          <w:lang w:val="en-US"/>
        </w:rPr>
        <w:t xml:space="preserve">        velocityEstimate:</w:t>
      </w:r>
    </w:p>
    <w:p w14:paraId="2481E0BE" w14:textId="77777777" w:rsidR="005B0D2C" w:rsidRDefault="005B0D2C" w:rsidP="005B0D2C">
      <w:pPr>
        <w:pStyle w:val="PL"/>
        <w:rPr>
          <w:lang w:val="en-US"/>
        </w:rPr>
      </w:pPr>
      <w:r>
        <w:rPr>
          <w:lang w:val="en-US"/>
        </w:rPr>
        <w:t xml:space="preserve">          $ref: '#/components/schemas/VelocityEstimate'</w:t>
      </w:r>
    </w:p>
    <w:p w14:paraId="2597B124" w14:textId="77777777" w:rsidR="005B0D2C" w:rsidRDefault="005B0D2C" w:rsidP="005B0D2C">
      <w:pPr>
        <w:pStyle w:val="PL"/>
        <w:rPr>
          <w:lang w:val="en-US"/>
        </w:rPr>
      </w:pPr>
      <w:r>
        <w:rPr>
          <w:lang w:val="en-US"/>
        </w:rPr>
        <w:t xml:space="preserve">        </w:t>
      </w:r>
      <w:r>
        <w:rPr>
          <w:lang w:eastAsia="zh-CN"/>
        </w:rPr>
        <w:t>localLocationEstimate</w:t>
      </w:r>
      <w:r>
        <w:rPr>
          <w:lang w:val="en-US"/>
        </w:rPr>
        <w:t>:</w:t>
      </w:r>
    </w:p>
    <w:p w14:paraId="47737CEE" w14:textId="77777777" w:rsidR="005B0D2C" w:rsidRDefault="005B0D2C" w:rsidP="005B0D2C">
      <w:pPr>
        <w:pStyle w:val="PL"/>
        <w:rPr>
          <w:lang w:val="en-US" w:eastAsia="zh-CN"/>
        </w:rPr>
      </w:pPr>
      <w:r>
        <w:rPr>
          <w:lang w:val="en-US"/>
        </w:rPr>
        <w:t xml:space="preserve">          $ref: '#/components/schemas/</w:t>
      </w:r>
      <w:r>
        <w:rPr>
          <w:lang w:val="en-US" w:eastAsia="zh-CN"/>
        </w:rPr>
        <w:t>Local</w:t>
      </w:r>
      <w:r>
        <w:rPr>
          <w:lang w:val="en-US"/>
        </w:rPr>
        <w:t>Area'</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12EACC47" w14:textId="7DA65B3F" w:rsidR="005B0D2C" w:rsidRDefault="005B0D2C" w:rsidP="005B0D2C">
      <w:pPr>
        <w:pStyle w:val="PL"/>
        <w:rPr>
          <w:lang w:eastAsia="zh-CN"/>
        </w:rPr>
      </w:pPr>
      <w:r>
        <w:rPr>
          <w:lang w:eastAsia="zh-CN"/>
        </w:rPr>
        <w:t xml:space="preserve">        </w:t>
      </w:r>
      <w:r w:rsidR="00D66268">
        <w:t>rstd</w:t>
      </w:r>
      <w:r>
        <w:t>:</w:t>
      </w:r>
    </w:p>
    <w:p w14:paraId="54AB834D" w14:textId="77777777" w:rsidR="005B0D2C" w:rsidRDefault="005B0D2C" w:rsidP="005B0D2C">
      <w:pPr>
        <w:pStyle w:val="PL"/>
        <w:rPr>
          <w:lang w:eastAsia="zh-CN"/>
        </w:rPr>
      </w:pPr>
      <w:r>
        <w:rPr>
          <w:lang w:eastAsia="zh-CN"/>
        </w:rPr>
        <w:t xml:space="preserve">          type: integer</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lastRenderedPageBreak/>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77777777" w:rsidR="004107F7" w:rsidRDefault="004107F7" w:rsidP="004107F7">
      <w:pPr>
        <w:pStyle w:val="PL"/>
        <w:rPr>
          <w:lang w:val="en-US"/>
        </w:rPr>
      </w:pPr>
      <w:r>
        <w:rPr>
          <w:lang w:val="en-US"/>
        </w:rPr>
        <w:t xml:space="preserve">        - ldrReference</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77777777" w:rsidR="004107F7" w:rsidRDefault="004107F7" w:rsidP="004107F7">
      <w:pPr>
        <w:pStyle w:val="PL"/>
        <w:rPr>
          <w:lang w:val="en-US"/>
        </w:rPr>
      </w:pPr>
      <w:r>
        <w:rPr>
          <w:lang w:val="en-US"/>
        </w:rPr>
        <w:t xml:space="preserve">        ldrReference:</w:t>
      </w:r>
    </w:p>
    <w:p w14:paraId="089709DE" w14:textId="77777777" w:rsidR="004107F7" w:rsidRDefault="004107F7" w:rsidP="004107F7">
      <w:pPr>
        <w:pStyle w:val="PL"/>
        <w:rPr>
          <w:lang w:val="en-US"/>
        </w:rPr>
      </w:pPr>
      <w:r>
        <w:rPr>
          <w:lang w:val="en-US"/>
        </w:rPr>
        <w:t xml:space="preserve">          $ref: '#/components/schemas/</w:t>
      </w:r>
      <w:r>
        <w:t>LdrReference</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77777777" w:rsidR="004107F7" w:rsidRDefault="004107F7" w:rsidP="004107F7">
      <w:pPr>
        <w:pStyle w:val="PL"/>
        <w:rPr>
          <w:lang w:val="en-US"/>
        </w:rPr>
      </w:pPr>
      <w:r>
        <w:rPr>
          <w:lang w:val="en-US"/>
        </w:rPr>
        <w:t xml:space="preserve">        targetLMFIdentification:</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77777777" w:rsidR="00DC3AC1" w:rsidRDefault="00DC3AC1" w:rsidP="00DC3AC1">
      <w:pPr>
        <w:pStyle w:val="PL"/>
        <w:rPr>
          <w:lang w:val="en-US"/>
        </w:rPr>
      </w:pPr>
      <w:r>
        <w:rPr>
          <w:lang w:val="en-US"/>
        </w:rPr>
        <w:t xml:space="preserve">        - </w:t>
      </w:r>
      <w:r>
        <w:t>upNotify</w:t>
      </w:r>
      <w:r>
        <w:rPr>
          <w:lang w:val="en-US"/>
        </w:rPr>
        <w:t>CallBackURI</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77777777" w:rsidR="00DC3AC1" w:rsidRDefault="00DC3AC1" w:rsidP="00DC3AC1">
      <w:pPr>
        <w:pStyle w:val="PL"/>
        <w:rPr>
          <w:lang w:val="en-US"/>
        </w:rPr>
      </w:pPr>
      <w:r>
        <w:rPr>
          <w:lang w:val="en-US"/>
        </w:rPr>
        <w:t xml:space="preserve">        </w:t>
      </w:r>
      <w:r>
        <w:t>upNotify</w:t>
      </w:r>
      <w:r>
        <w:rPr>
          <w:lang w:val="en-US"/>
        </w:rPr>
        <w:t>CallBackURI:</w:t>
      </w:r>
    </w:p>
    <w:p w14:paraId="027C5698" w14:textId="77777777" w:rsidR="00DC3AC1" w:rsidRDefault="00DC3AC1" w:rsidP="00DC3AC1">
      <w:pPr>
        <w:pStyle w:val="PL"/>
        <w:rPr>
          <w:lang w:val="en-US"/>
        </w:rPr>
      </w:pPr>
      <w:r>
        <w:rPr>
          <w:lang w:val="en-US"/>
        </w:rPr>
        <w:t xml:space="preserve">          $ref: 'TS29571_CommonData.yaml#/components/schemas/Uri'</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77777777" w:rsidR="00126134" w:rsidRDefault="00126134" w:rsidP="00126134">
      <w:pPr>
        <w:pStyle w:val="PL"/>
      </w:pPr>
      <w:r>
        <w:t xml:space="preserve">    </w:t>
      </w:r>
      <w:r w:rsidRPr="002D7FC3">
        <w:t>RelatedUE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7777777" w:rsidR="00126134" w:rsidRDefault="00126134" w:rsidP="00126134">
      <w:pPr>
        <w:pStyle w:val="PL"/>
      </w:pPr>
      <w:r w:rsidRPr="001E6ABC">
        <w:rPr>
          <w:lang w:val="en-US"/>
        </w:rPr>
        <w:t xml:space="preserve">        - </w:t>
      </w:r>
      <w:r w:rsidRPr="002D7FC3">
        <w:t>relatedUEType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77777777" w:rsidR="00126134" w:rsidRDefault="00126134" w:rsidP="00126134">
      <w:pPr>
        <w:pStyle w:val="PL"/>
      </w:pPr>
      <w:r>
        <w:t xml:space="preserve">        </w:t>
      </w:r>
      <w:r w:rsidRPr="002D7FC3">
        <w:t>relatedUEType</w:t>
      </w:r>
      <w:r>
        <w:t>:</w:t>
      </w:r>
    </w:p>
    <w:p w14:paraId="0A85E6C3" w14:textId="50E64219" w:rsidR="00126134" w:rsidRDefault="00126134" w:rsidP="00126134">
      <w:pPr>
        <w:pStyle w:val="PL"/>
      </w:pPr>
      <w:r>
        <w:t xml:space="preserve">          </w:t>
      </w:r>
      <w:r>
        <w:rPr>
          <w:lang w:val="en-US"/>
        </w:rPr>
        <w:t>$ref: '#/components/schemas/</w:t>
      </w:r>
      <w:r>
        <w:t>R</w:t>
      </w:r>
      <w:r w:rsidRPr="002D7FC3">
        <w:t>elatedUEType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77777777" w:rsidR="001959FE" w:rsidRDefault="001959FE" w:rsidP="001959FE">
      <w:pPr>
        <w:pStyle w:val="PL"/>
        <w:rPr>
          <w:lang w:val="en-US"/>
        </w:rPr>
      </w:pPr>
      <w:r>
        <w:rPr>
          <w:lang w:val="en-US"/>
        </w:rPr>
        <w:t xml:space="preserve">        - </w:t>
      </w:r>
      <w:r>
        <w:t>upNotify</w:t>
      </w:r>
      <w:r>
        <w:rPr>
          <w:lang w:val="en-US"/>
        </w:rPr>
        <w:t>CallBackURI</w:t>
      </w:r>
    </w:p>
    <w:p w14:paraId="3ABBA32D" w14:textId="77777777" w:rsidR="001959FE" w:rsidRDefault="001959FE" w:rsidP="001959FE">
      <w:pPr>
        <w:pStyle w:val="PL"/>
      </w:pPr>
      <w:r>
        <w:t xml:space="preserve">      properties:</w:t>
      </w:r>
    </w:p>
    <w:p w14:paraId="4B6FBCE8" w14:textId="77777777" w:rsidR="001959FE" w:rsidRDefault="001959FE" w:rsidP="001959FE">
      <w:pPr>
        <w:pStyle w:val="PL"/>
        <w:rPr>
          <w:lang w:val="en-US"/>
        </w:rPr>
      </w:pPr>
      <w:r>
        <w:rPr>
          <w:lang w:val="en-US"/>
        </w:rPr>
        <w:t xml:space="preserve">        </w:t>
      </w:r>
      <w:r>
        <w:t>upNotify</w:t>
      </w:r>
      <w:r>
        <w:rPr>
          <w:lang w:val="en-US"/>
        </w:rPr>
        <w:t>CallBackURI:</w:t>
      </w:r>
    </w:p>
    <w:p w14:paraId="18AEE122" w14:textId="77777777" w:rsidR="001959FE" w:rsidRDefault="001959FE" w:rsidP="001959FE">
      <w:pPr>
        <w:pStyle w:val="PL"/>
        <w:rPr>
          <w:lang w:val="en-US"/>
        </w:rPr>
      </w:pPr>
      <w:r>
        <w:rPr>
          <w:lang w:val="en-US"/>
        </w:rPr>
        <w:t xml:space="preserve">          $ref: 'TS29571_CommonData.yaml#/components/schemas/Uri'</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77777777" w:rsidR="001959FE" w:rsidRDefault="001959FE" w:rsidP="001959FE">
      <w:pPr>
        <w:pStyle w:val="PL"/>
        <w:rPr>
          <w:lang w:val="en-US"/>
        </w:rPr>
      </w:pPr>
      <w:r>
        <w:rPr>
          <w:lang w:val="en-US"/>
        </w:rPr>
        <w:t xml:space="preserve">        targetLMFIdentification:</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7777777" w:rsidR="004E3BCC" w:rsidRDefault="004E3BCC" w:rsidP="004E3BCC">
      <w:pPr>
        <w:pStyle w:val="PL"/>
      </w:pPr>
      <w:r>
        <w:t xml:space="preserve">      description: Represents </w:t>
      </w:r>
      <w:r>
        <w:rPr>
          <w:rFonts w:cs="Arial"/>
          <w:szCs w:val="18"/>
        </w:rPr>
        <w:t>a r</w:t>
      </w:r>
      <w:r>
        <w:t>ange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77777777" w:rsidR="004E3BCC" w:rsidRDefault="004E3BCC" w:rsidP="004E3BCC">
      <w:pPr>
        <w:pStyle w:val="PL"/>
      </w:pPr>
      <w:r>
        <w:t xml:space="preserve">        </w:t>
      </w:r>
      <w:r>
        <w:rPr>
          <w:rFonts w:hint="eastAsia"/>
          <w:lang w:eastAsia="zh-CN"/>
        </w:rPr>
        <w:t>r</w:t>
      </w:r>
      <w:r>
        <w:rPr>
          <w:lang w:eastAsia="zh-CN"/>
        </w:rPr>
        <w:t>ange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lastRenderedPageBreak/>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lastRenderedPageBreak/>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lastRenderedPageBreak/>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2751E149" w:rsidR="00EB7848" w:rsidRPr="001F2554" w:rsidRDefault="00EB7848" w:rsidP="00EB7848">
      <w:pPr>
        <w:pStyle w:val="PL"/>
        <w:rPr>
          <w:lang w:val="en-US"/>
        </w:rPr>
      </w:pPr>
      <w:r w:rsidRPr="001F2554">
        <w:rPr>
          <w:lang w:val="en-US"/>
        </w:rPr>
        <w:lastRenderedPageBreak/>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7777777"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Pr="005B65F5">
        <w:rPr>
          <w:lang w:val="en-US"/>
        </w:rPr>
        <w:t>RANGE_DIRECTION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lastRenderedPageBreak/>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lastRenderedPageBreak/>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lastRenderedPageBreak/>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4482" w:name="_Toc25168735"/>
      <w:bookmarkStart w:id="4483" w:name="_Toc27593154"/>
      <w:bookmarkStart w:id="4484" w:name="_Toc34148030"/>
      <w:bookmarkStart w:id="4485" w:name="_Toc36463414"/>
      <w:bookmarkStart w:id="4486" w:name="_Toc43215254"/>
      <w:bookmarkStart w:id="4487" w:name="_Toc45032502"/>
      <w:bookmarkStart w:id="4488" w:name="_Toc49849991"/>
      <w:bookmarkStart w:id="4489" w:name="_Toc51873505"/>
      <w:bookmarkStart w:id="4490" w:name="_Toc56517633"/>
      <w:bookmarkStart w:id="4491" w:name="_Toc58594534"/>
      <w:bookmarkStart w:id="4492" w:name="_Toc67686048"/>
      <w:bookmarkStart w:id="4493" w:name="_Toc74993875"/>
      <w:bookmarkStart w:id="4494" w:name="_Toc82716465"/>
      <w:bookmarkStart w:id="4495" w:name="_Toc88818752"/>
      <w:bookmarkStart w:id="4496" w:name="_Toc90650674"/>
      <w:bookmarkStart w:id="4497" w:name="_Toc98506343"/>
      <w:bookmarkStart w:id="4498" w:name="_Toc106639628"/>
      <w:bookmarkStart w:id="4499" w:name="_Toc114779138"/>
      <w:bookmarkStart w:id="4500" w:name="_Toc122097055"/>
      <w:bookmarkStart w:id="4501" w:name="_Toc130844276"/>
      <w:bookmarkStart w:id="4502" w:name="_Toc138411984"/>
      <w:bookmarkStart w:id="4503" w:name="_Toc145956182"/>
      <w:bookmarkStart w:id="4504" w:name="_Toc153887624"/>
      <w:r>
        <w:t>A.3</w:t>
      </w:r>
      <w:r>
        <w:tab/>
        <w:t>Nlmf_Broadcast API</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51A081"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sidR="004070DA">
        <w:rPr>
          <w:lang w:val="en-US"/>
        </w:rPr>
        <w:t>-alpha.1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1820AEEB"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070DA">
        <w:rPr>
          <w:lang w:val="en-US"/>
        </w:rPr>
        <w:t>0</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lastRenderedPageBreak/>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lastRenderedPageBreak/>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lastRenderedPageBreak/>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505" w:name="_Toc20150445"/>
      <w:bookmarkStart w:id="4506" w:name="_Toc25168736"/>
      <w:bookmarkStart w:id="4507" w:name="_Toc27593155"/>
      <w:bookmarkStart w:id="4508" w:name="_Toc34148031"/>
      <w:bookmarkStart w:id="4509" w:name="_Toc36463415"/>
      <w:bookmarkStart w:id="4510" w:name="_Toc43215255"/>
      <w:bookmarkStart w:id="4511" w:name="_Toc45032503"/>
      <w:bookmarkStart w:id="4512" w:name="_Toc49849992"/>
      <w:bookmarkStart w:id="4513" w:name="_Toc51873506"/>
      <w:bookmarkStart w:id="4514" w:name="_Toc56517634"/>
      <w:bookmarkStart w:id="4515" w:name="_Toc58594535"/>
      <w:bookmarkStart w:id="4516" w:name="_Toc67686049"/>
      <w:bookmarkStart w:id="4517" w:name="_Toc74993876"/>
      <w:bookmarkStart w:id="4518" w:name="_Toc82716466"/>
      <w:bookmarkStart w:id="4519" w:name="_Toc88818753"/>
      <w:bookmarkStart w:id="4520" w:name="_Toc90650675"/>
      <w:bookmarkStart w:id="4521" w:name="_Toc98506344"/>
      <w:bookmarkStart w:id="4522" w:name="_Toc106639629"/>
      <w:bookmarkStart w:id="4523" w:name="_Toc114779139"/>
      <w:bookmarkStart w:id="4524" w:name="_Toc122097056"/>
      <w:bookmarkStart w:id="4525" w:name="_Toc130844277"/>
      <w:bookmarkStart w:id="4526" w:name="_Toc138411985"/>
      <w:bookmarkStart w:id="4527" w:name="_Toc145956183"/>
      <w:bookmarkStart w:id="4528" w:name="_Toc153887625"/>
      <w:r w:rsidRPr="004D3578">
        <w:lastRenderedPageBreak/>
        <w:t xml:space="preserve">Annex </w:t>
      </w:r>
      <w:r>
        <w:rPr>
          <w:lang w:eastAsia="zh-CN"/>
        </w:rPr>
        <w:t>B</w:t>
      </w:r>
      <w:r w:rsidRPr="004D3578">
        <w:t xml:space="preserve"> (informative):</w:t>
      </w:r>
      <w:r w:rsidR="009B5010">
        <w:br/>
      </w:r>
      <w:r>
        <w:t>Change history</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bl>
    <w:p w14:paraId="0ADB8EDC" w14:textId="77777777" w:rsidR="00080512" w:rsidRDefault="00080512" w:rsidP="00EB7848"/>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CDB4" w14:textId="77777777" w:rsidR="00474075" w:rsidRDefault="00474075">
      <w:r>
        <w:separator/>
      </w:r>
    </w:p>
  </w:endnote>
  <w:endnote w:type="continuationSeparator" w:id="0">
    <w:p w14:paraId="79A82A17" w14:textId="77777777" w:rsidR="00474075" w:rsidRDefault="0047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15D7" w14:textId="77777777" w:rsidR="00474075" w:rsidRDefault="00474075">
      <w:r>
        <w:separator/>
      </w:r>
    </w:p>
  </w:footnote>
  <w:footnote w:type="continuationSeparator" w:id="0">
    <w:p w14:paraId="35A4B83C" w14:textId="77777777" w:rsidR="00474075" w:rsidRDefault="0047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FEB8848"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F17">
      <w:rPr>
        <w:rFonts w:ascii="Arial" w:hAnsi="Arial" w:cs="Arial"/>
        <w:b/>
        <w:noProof/>
        <w:sz w:val="18"/>
        <w:szCs w:val="18"/>
      </w:rPr>
      <w:t>3GPP TS 29.572 V18.4.0 (2023-12)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C26974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F17">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6139"/>
    <w:rsid w:val="00017644"/>
    <w:rsid w:val="00023B1D"/>
    <w:rsid w:val="00025B76"/>
    <w:rsid w:val="0002776B"/>
    <w:rsid w:val="000304AB"/>
    <w:rsid w:val="0003139B"/>
    <w:rsid w:val="00032282"/>
    <w:rsid w:val="00033397"/>
    <w:rsid w:val="000337A7"/>
    <w:rsid w:val="00033A10"/>
    <w:rsid w:val="00040095"/>
    <w:rsid w:val="00042FF9"/>
    <w:rsid w:val="00043893"/>
    <w:rsid w:val="00047160"/>
    <w:rsid w:val="00051834"/>
    <w:rsid w:val="00054A22"/>
    <w:rsid w:val="000554DC"/>
    <w:rsid w:val="00055A76"/>
    <w:rsid w:val="00055F85"/>
    <w:rsid w:val="00056F0B"/>
    <w:rsid w:val="00057EDE"/>
    <w:rsid w:val="00061124"/>
    <w:rsid w:val="000615EB"/>
    <w:rsid w:val="00062023"/>
    <w:rsid w:val="000655A6"/>
    <w:rsid w:val="00071184"/>
    <w:rsid w:val="0007592C"/>
    <w:rsid w:val="00077A79"/>
    <w:rsid w:val="00080512"/>
    <w:rsid w:val="00083B1E"/>
    <w:rsid w:val="00084531"/>
    <w:rsid w:val="00084F92"/>
    <w:rsid w:val="00086B63"/>
    <w:rsid w:val="00091D29"/>
    <w:rsid w:val="000926A3"/>
    <w:rsid w:val="000A0FE5"/>
    <w:rsid w:val="000A180B"/>
    <w:rsid w:val="000A1F42"/>
    <w:rsid w:val="000A49D6"/>
    <w:rsid w:val="000B0EEC"/>
    <w:rsid w:val="000B289C"/>
    <w:rsid w:val="000B3748"/>
    <w:rsid w:val="000B53B5"/>
    <w:rsid w:val="000B7CE0"/>
    <w:rsid w:val="000B7D9B"/>
    <w:rsid w:val="000C3B5A"/>
    <w:rsid w:val="000C47C3"/>
    <w:rsid w:val="000C5B5B"/>
    <w:rsid w:val="000C6B4E"/>
    <w:rsid w:val="000D0DF6"/>
    <w:rsid w:val="000D1F46"/>
    <w:rsid w:val="000D28E2"/>
    <w:rsid w:val="000D3A7E"/>
    <w:rsid w:val="000D58AB"/>
    <w:rsid w:val="000E6B7D"/>
    <w:rsid w:val="000E718A"/>
    <w:rsid w:val="000F180E"/>
    <w:rsid w:val="000F2546"/>
    <w:rsid w:val="001005BD"/>
    <w:rsid w:val="00100C66"/>
    <w:rsid w:val="0010256E"/>
    <w:rsid w:val="001032A9"/>
    <w:rsid w:val="0011225B"/>
    <w:rsid w:val="00112983"/>
    <w:rsid w:val="001151E1"/>
    <w:rsid w:val="0011520B"/>
    <w:rsid w:val="00116376"/>
    <w:rsid w:val="00116DDB"/>
    <w:rsid w:val="00123DCE"/>
    <w:rsid w:val="00126134"/>
    <w:rsid w:val="00130804"/>
    <w:rsid w:val="00130911"/>
    <w:rsid w:val="001315FB"/>
    <w:rsid w:val="00133525"/>
    <w:rsid w:val="001364CF"/>
    <w:rsid w:val="0014146D"/>
    <w:rsid w:val="00146339"/>
    <w:rsid w:val="0014758F"/>
    <w:rsid w:val="00150781"/>
    <w:rsid w:val="0015089E"/>
    <w:rsid w:val="00156BF8"/>
    <w:rsid w:val="00160B8D"/>
    <w:rsid w:val="0016225B"/>
    <w:rsid w:val="00164AAB"/>
    <w:rsid w:val="001664A0"/>
    <w:rsid w:val="001716CE"/>
    <w:rsid w:val="00172DCB"/>
    <w:rsid w:val="00175845"/>
    <w:rsid w:val="00175EE8"/>
    <w:rsid w:val="001760B3"/>
    <w:rsid w:val="00176BCE"/>
    <w:rsid w:val="00181AE4"/>
    <w:rsid w:val="00182EA0"/>
    <w:rsid w:val="00183DF2"/>
    <w:rsid w:val="001860B4"/>
    <w:rsid w:val="001862C2"/>
    <w:rsid w:val="00193C41"/>
    <w:rsid w:val="001947A7"/>
    <w:rsid w:val="00194AB1"/>
    <w:rsid w:val="001959FE"/>
    <w:rsid w:val="00195AF2"/>
    <w:rsid w:val="001963A4"/>
    <w:rsid w:val="0019769A"/>
    <w:rsid w:val="001A0869"/>
    <w:rsid w:val="001A1C57"/>
    <w:rsid w:val="001A267D"/>
    <w:rsid w:val="001A4767"/>
    <w:rsid w:val="001A4C42"/>
    <w:rsid w:val="001A7420"/>
    <w:rsid w:val="001A7670"/>
    <w:rsid w:val="001B0485"/>
    <w:rsid w:val="001B6637"/>
    <w:rsid w:val="001B725A"/>
    <w:rsid w:val="001B79BB"/>
    <w:rsid w:val="001C01D7"/>
    <w:rsid w:val="001C18A7"/>
    <w:rsid w:val="001C21C3"/>
    <w:rsid w:val="001C71F4"/>
    <w:rsid w:val="001D02C2"/>
    <w:rsid w:val="001D06A1"/>
    <w:rsid w:val="001D15F2"/>
    <w:rsid w:val="001D1B6B"/>
    <w:rsid w:val="001D1D23"/>
    <w:rsid w:val="001D68DA"/>
    <w:rsid w:val="001E7C73"/>
    <w:rsid w:val="001F0C1D"/>
    <w:rsid w:val="001F1132"/>
    <w:rsid w:val="001F168B"/>
    <w:rsid w:val="001F2CBA"/>
    <w:rsid w:val="001F33CF"/>
    <w:rsid w:val="001F51FC"/>
    <w:rsid w:val="001F7875"/>
    <w:rsid w:val="001F7883"/>
    <w:rsid w:val="00200B76"/>
    <w:rsid w:val="00203CAE"/>
    <w:rsid w:val="00206A48"/>
    <w:rsid w:val="0021117A"/>
    <w:rsid w:val="002123F7"/>
    <w:rsid w:val="00215602"/>
    <w:rsid w:val="00216254"/>
    <w:rsid w:val="00221A42"/>
    <w:rsid w:val="002233FF"/>
    <w:rsid w:val="00223677"/>
    <w:rsid w:val="00224C7A"/>
    <w:rsid w:val="00224F68"/>
    <w:rsid w:val="00231CDC"/>
    <w:rsid w:val="00233CB8"/>
    <w:rsid w:val="002342E6"/>
    <w:rsid w:val="002347A2"/>
    <w:rsid w:val="002357DB"/>
    <w:rsid w:val="00236373"/>
    <w:rsid w:val="002374DD"/>
    <w:rsid w:val="00244931"/>
    <w:rsid w:val="00245561"/>
    <w:rsid w:val="00245B97"/>
    <w:rsid w:val="002465B2"/>
    <w:rsid w:val="002469F7"/>
    <w:rsid w:val="00246B61"/>
    <w:rsid w:val="00247BD6"/>
    <w:rsid w:val="0025053E"/>
    <w:rsid w:val="0025063F"/>
    <w:rsid w:val="00252224"/>
    <w:rsid w:val="00253566"/>
    <w:rsid w:val="002560D7"/>
    <w:rsid w:val="0025708E"/>
    <w:rsid w:val="002675F0"/>
    <w:rsid w:val="00267D51"/>
    <w:rsid w:val="00270797"/>
    <w:rsid w:val="00271020"/>
    <w:rsid w:val="002744FB"/>
    <w:rsid w:val="00274526"/>
    <w:rsid w:val="0027521F"/>
    <w:rsid w:val="00275E36"/>
    <w:rsid w:val="00277A4F"/>
    <w:rsid w:val="00283A1D"/>
    <w:rsid w:val="002845C0"/>
    <w:rsid w:val="00290E4F"/>
    <w:rsid w:val="00290E8E"/>
    <w:rsid w:val="00291871"/>
    <w:rsid w:val="00292B18"/>
    <w:rsid w:val="0029481B"/>
    <w:rsid w:val="00294FBC"/>
    <w:rsid w:val="00296284"/>
    <w:rsid w:val="00296A30"/>
    <w:rsid w:val="002971F3"/>
    <w:rsid w:val="002A1619"/>
    <w:rsid w:val="002A2BFC"/>
    <w:rsid w:val="002A5710"/>
    <w:rsid w:val="002A6926"/>
    <w:rsid w:val="002A6F63"/>
    <w:rsid w:val="002B0762"/>
    <w:rsid w:val="002B13E0"/>
    <w:rsid w:val="002B2702"/>
    <w:rsid w:val="002B3A1F"/>
    <w:rsid w:val="002B4028"/>
    <w:rsid w:val="002B4995"/>
    <w:rsid w:val="002B5FE7"/>
    <w:rsid w:val="002B6339"/>
    <w:rsid w:val="002B6F17"/>
    <w:rsid w:val="002B7C29"/>
    <w:rsid w:val="002C2148"/>
    <w:rsid w:val="002C2635"/>
    <w:rsid w:val="002C3CF5"/>
    <w:rsid w:val="002C4FD8"/>
    <w:rsid w:val="002C5C8B"/>
    <w:rsid w:val="002D28A9"/>
    <w:rsid w:val="002E00EE"/>
    <w:rsid w:val="002E1FCC"/>
    <w:rsid w:val="002E653A"/>
    <w:rsid w:val="002E6DA0"/>
    <w:rsid w:val="002E6FE0"/>
    <w:rsid w:val="002F47C1"/>
    <w:rsid w:val="002F4990"/>
    <w:rsid w:val="0030131B"/>
    <w:rsid w:val="00302B36"/>
    <w:rsid w:val="00303CF4"/>
    <w:rsid w:val="0030537A"/>
    <w:rsid w:val="003068FF"/>
    <w:rsid w:val="00306CEE"/>
    <w:rsid w:val="00307A32"/>
    <w:rsid w:val="0031083A"/>
    <w:rsid w:val="00313E20"/>
    <w:rsid w:val="003149AD"/>
    <w:rsid w:val="00316868"/>
    <w:rsid w:val="003172DC"/>
    <w:rsid w:val="00321BE3"/>
    <w:rsid w:val="003277EF"/>
    <w:rsid w:val="003322DE"/>
    <w:rsid w:val="0033710F"/>
    <w:rsid w:val="003373D5"/>
    <w:rsid w:val="003472B4"/>
    <w:rsid w:val="0035150B"/>
    <w:rsid w:val="003543BC"/>
    <w:rsid w:val="0035462D"/>
    <w:rsid w:val="0035511C"/>
    <w:rsid w:val="00357ECD"/>
    <w:rsid w:val="00362941"/>
    <w:rsid w:val="0036466C"/>
    <w:rsid w:val="00365C5D"/>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174"/>
    <w:rsid w:val="00397F48"/>
    <w:rsid w:val="003A117B"/>
    <w:rsid w:val="003A385C"/>
    <w:rsid w:val="003A6270"/>
    <w:rsid w:val="003B0C11"/>
    <w:rsid w:val="003B1FD0"/>
    <w:rsid w:val="003B2742"/>
    <w:rsid w:val="003B6266"/>
    <w:rsid w:val="003B74CB"/>
    <w:rsid w:val="003B7C8B"/>
    <w:rsid w:val="003C0069"/>
    <w:rsid w:val="003C3971"/>
    <w:rsid w:val="003C51AC"/>
    <w:rsid w:val="003D1BC0"/>
    <w:rsid w:val="003D1D31"/>
    <w:rsid w:val="003D1DD7"/>
    <w:rsid w:val="003D25D8"/>
    <w:rsid w:val="003D558A"/>
    <w:rsid w:val="003D5754"/>
    <w:rsid w:val="003D73E3"/>
    <w:rsid w:val="003E3BE1"/>
    <w:rsid w:val="003E4054"/>
    <w:rsid w:val="003E44CB"/>
    <w:rsid w:val="003E47C8"/>
    <w:rsid w:val="003E5121"/>
    <w:rsid w:val="003E52C5"/>
    <w:rsid w:val="003F1FCC"/>
    <w:rsid w:val="00403ED7"/>
    <w:rsid w:val="004070DA"/>
    <w:rsid w:val="00407C96"/>
    <w:rsid w:val="0041004D"/>
    <w:rsid w:val="004107F7"/>
    <w:rsid w:val="00412C9D"/>
    <w:rsid w:val="004142C9"/>
    <w:rsid w:val="00421FA2"/>
    <w:rsid w:val="00423334"/>
    <w:rsid w:val="004255AC"/>
    <w:rsid w:val="0043294E"/>
    <w:rsid w:val="004345EC"/>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3691"/>
    <w:rsid w:val="00465515"/>
    <w:rsid w:val="00465AB0"/>
    <w:rsid w:val="00467CA0"/>
    <w:rsid w:val="00470EAC"/>
    <w:rsid w:val="00474075"/>
    <w:rsid w:val="004778F5"/>
    <w:rsid w:val="0048079F"/>
    <w:rsid w:val="004827C3"/>
    <w:rsid w:val="004900DE"/>
    <w:rsid w:val="00496DF7"/>
    <w:rsid w:val="004A0023"/>
    <w:rsid w:val="004A00F9"/>
    <w:rsid w:val="004A056B"/>
    <w:rsid w:val="004A18BD"/>
    <w:rsid w:val="004A24D5"/>
    <w:rsid w:val="004B0A15"/>
    <w:rsid w:val="004B2884"/>
    <w:rsid w:val="004B42A4"/>
    <w:rsid w:val="004B7582"/>
    <w:rsid w:val="004C1435"/>
    <w:rsid w:val="004C2CAB"/>
    <w:rsid w:val="004C4B54"/>
    <w:rsid w:val="004C6AE6"/>
    <w:rsid w:val="004D0891"/>
    <w:rsid w:val="004D3578"/>
    <w:rsid w:val="004D394A"/>
    <w:rsid w:val="004D426A"/>
    <w:rsid w:val="004D4EC1"/>
    <w:rsid w:val="004D73F7"/>
    <w:rsid w:val="004E213A"/>
    <w:rsid w:val="004E3BCC"/>
    <w:rsid w:val="004E59A5"/>
    <w:rsid w:val="004E695D"/>
    <w:rsid w:val="004F0988"/>
    <w:rsid w:val="004F28BB"/>
    <w:rsid w:val="004F3340"/>
    <w:rsid w:val="004F352C"/>
    <w:rsid w:val="0050139A"/>
    <w:rsid w:val="00502A02"/>
    <w:rsid w:val="00502DC0"/>
    <w:rsid w:val="00511C56"/>
    <w:rsid w:val="00515767"/>
    <w:rsid w:val="00515BC2"/>
    <w:rsid w:val="00516AD7"/>
    <w:rsid w:val="00516B79"/>
    <w:rsid w:val="00516E01"/>
    <w:rsid w:val="005202D7"/>
    <w:rsid w:val="0052072E"/>
    <w:rsid w:val="00522944"/>
    <w:rsid w:val="00522A43"/>
    <w:rsid w:val="005277D8"/>
    <w:rsid w:val="00530CC3"/>
    <w:rsid w:val="005321DE"/>
    <w:rsid w:val="0053388B"/>
    <w:rsid w:val="00534E09"/>
    <w:rsid w:val="00535773"/>
    <w:rsid w:val="005360E3"/>
    <w:rsid w:val="00543E6C"/>
    <w:rsid w:val="00546702"/>
    <w:rsid w:val="00553AE3"/>
    <w:rsid w:val="005615A0"/>
    <w:rsid w:val="005620BC"/>
    <w:rsid w:val="00563B94"/>
    <w:rsid w:val="00565087"/>
    <w:rsid w:val="005657F3"/>
    <w:rsid w:val="00566C8E"/>
    <w:rsid w:val="0056720B"/>
    <w:rsid w:val="00570BBD"/>
    <w:rsid w:val="00575868"/>
    <w:rsid w:val="00577537"/>
    <w:rsid w:val="005810CD"/>
    <w:rsid w:val="0058345B"/>
    <w:rsid w:val="00583869"/>
    <w:rsid w:val="00585BC4"/>
    <w:rsid w:val="0058684A"/>
    <w:rsid w:val="00593531"/>
    <w:rsid w:val="005949BC"/>
    <w:rsid w:val="00595987"/>
    <w:rsid w:val="00597B11"/>
    <w:rsid w:val="005A17BC"/>
    <w:rsid w:val="005A18AA"/>
    <w:rsid w:val="005A39EA"/>
    <w:rsid w:val="005A3FB1"/>
    <w:rsid w:val="005A5335"/>
    <w:rsid w:val="005B0D2C"/>
    <w:rsid w:val="005C06D1"/>
    <w:rsid w:val="005C2088"/>
    <w:rsid w:val="005C2137"/>
    <w:rsid w:val="005C3C8E"/>
    <w:rsid w:val="005C3E5D"/>
    <w:rsid w:val="005C50CC"/>
    <w:rsid w:val="005C5C62"/>
    <w:rsid w:val="005D1D51"/>
    <w:rsid w:val="005D263A"/>
    <w:rsid w:val="005D2E01"/>
    <w:rsid w:val="005D583B"/>
    <w:rsid w:val="005D6CAE"/>
    <w:rsid w:val="005D7526"/>
    <w:rsid w:val="005E2CDA"/>
    <w:rsid w:val="005E3525"/>
    <w:rsid w:val="005E4BB2"/>
    <w:rsid w:val="005E520A"/>
    <w:rsid w:val="005E542C"/>
    <w:rsid w:val="005E660A"/>
    <w:rsid w:val="005E6658"/>
    <w:rsid w:val="005E6A86"/>
    <w:rsid w:val="005E7B2B"/>
    <w:rsid w:val="005E7F63"/>
    <w:rsid w:val="005F038A"/>
    <w:rsid w:val="005F27B3"/>
    <w:rsid w:val="005F7758"/>
    <w:rsid w:val="006008FC"/>
    <w:rsid w:val="00602AEA"/>
    <w:rsid w:val="00605434"/>
    <w:rsid w:val="00606C62"/>
    <w:rsid w:val="00614F95"/>
    <w:rsid w:val="00614FDF"/>
    <w:rsid w:val="006163CB"/>
    <w:rsid w:val="0062032F"/>
    <w:rsid w:val="00625B64"/>
    <w:rsid w:val="006265EE"/>
    <w:rsid w:val="006319B4"/>
    <w:rsid w:val="00634702"/>
    <w:rsid w:val="00634C36"/>
    <w:rsid w:val="0063543D"/>
    <w:rsid w:val="0063547D"/>
    <w:rsid w:val="0063746B"/>
    <w:rsid w:val="00640B52"/>
    <w:rsid w:val="00644747"/>
    <w:rsid w:val="00646508"/>
    <w:rsid w:val="006466B7"/>
    <w:rsid w:val="00647114"/>
    <w:rsid w:val="006509EE"/>
    <w:rsid w:val="006544B9"/>
    <w:rsid w:val="00660194"/>
    <w:rsid w:val="006616C6"/>
    <w:rsid w:val="00662F49"/>
    <w:rsid w:val="0066377F"/>
    <w:rsid w:val="006706FB"/>
    <w:rsid w:val="00672E33"/>
    <w:rsid w:val="00673251"/>
    <w:rsid w:val="00677458"/>
    <w:rsid w:val="00677C69"/>
    <w:rsid w:val="00680276"/>
    <w:rsid w:val="00684342"/>
    <w:rsid w:val="00686058"/>
    <w:rsid w:val="00687BDB"/>
    <w:rsid w:val="00691E07"/>
    <w:rsid w:val="00694665"/>
    <w:rsid w:val="00695685"/>
    <w:rsid w:val="006A0101"/>
    <w:rsid w:val="006A0577"/>
    <w:rsid w:val="006A323F"/>
    <w:rsid w:val="006A4850"/>
    <w:rsid w:val="006A600E"/>
    <w:rsid w:val="006A6A70"/>
    <w:rsid w:val="006A6D73"/>
    <w:rsid w:val="006B1CD2"/>
    <w:rsid w:val="006B30D0"/>
    <w:rsid w:val="006B315C"/>
    <w:rsid w:val="006B444E"/>
    <w:rsid w:val="006B7206"/>
    <w:rsid w:val="006B7DCF"/>
    <w:rsid w:val="006C0DBC"/>
    <w:rsid w:val="006C3D95"/>
    <w:rsid w:val="006C6D3A"/>
    <w:rsid w:val="006C7A09"/>
    <w:rsid w:val="006D0864"/>
    <w:rsid w:val="006D1B45"/>
    <w:rsid w:val="006D37D3"/>
    <w:rsid w:val="006D452F"/>
    <w:rsid w:val="006D5471"/>
    <w:rsid w:val="006D553F"/>
    <w:rsid w:val="006D708E"/>
    <w:rsid w:val="006E4503"/>
    <w:rsid w:val="006E5C86"/>
    <w:rsid w:val="006E7374"/>
    <w:rsid w:val="006E7D18"/>
    <w:rsid w:val="006F0431"/>
    <w:rsid w:val="006F1D41"/>
    <w:rsid w:val="006F65F2"/>
    <w:rsid w:val="006F709B"/>
    <w:rsid w:val="006F7DA1"/>
    <w:rsid w:val="006F7DF9"/>
    <w:rsid w:val="00701116"/>
    <w:rsid w:val="00701A1E"/>
    <w:rsid w:val="00703650"/>
    <w:rsid w:val="00704623"/>
    <w:rsid w:val="0071299A"/>
    <w:rsid w:val="00712FC3"/>
    <w:rsid w:val="007132E0"/>
    <w:rsid w:val="00713C44"/>
    <w:rsid w:val="007157B5"/>
    <w:rsid w:val="00716860"/>
    <w:rsid w:val="007213E3"/>
    <w:rsid w:val="00722D3F"/>
    <w:rsid w:val="007238A5"/>
    <w:rsid w:val="00724056"/>
    <w:rsid w:val="0072454C"/>
    <w:rsid w:val="007268DC"/>
    <w:rsid w:val="007317B1"/>
    <w:rsid w:val="00732904"/>
    <w:rsid w:val="00733103"/>
    <w:rsid w:val="007338BA"/>
    <w:rsid w:val="00734A5B"/>
    <w:rsid w:val="00735296"/>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5328"/>
    <w:rsid w:val="007555C7"/>
    <w:rsid w:val="00755E5A"/>
    <w:rsid w:val="00757A29"/>
    <w:rsid w:val="0076115A"/>
    <w:rsid w:val="007619C1"/>
    <w:rsid w:val="007643EC"/>
    <w:rsid w:val="007659B5"/>
    <w:rsid w:val="00765B0F"/>
    <w:rsid w:val="00770DA6"/>
    <w:rsid w:val="00774DA4"/>
    <w:rsid w:val="0077574F"/>
    <w:rsid w:val="007762BA"/>
    <w:rsid w:val="0078065D"/>
    <w:rsid w:val="00781F0F"/>
    <w:rsid w:val="00782065"/>
    <w:rsid w:val="00782E04"/>
    <w:rsid w:val="00783CCD"/>
    <w:rsid w:val="00783DEF"/>
    <w:rsid w:val="00786199"/>
    <w:rsid w:val="00793C83"/>
    <w:rsid w:val="00795058"/>
    <w:rsid w:val="00796259"/>
    <w:rsid w:val="007A21D2"/>
    <w:rsid w:val="007A4D9E"/>
    <w:rsid w:val="007B125A"/>
    <w:rsid w:val="007B23C5"/>
    <w:rsid w:val="007B29A8"/>
    <w:rsid w:val="007B600E"/>
    <w:rsid w:val="007B7B79"/>
    <w:rsid w:val="007B7BFC"/>
    <w:rsid w:val="007C0A26"/>
    <w:rsid w:val="007C3E35"/>
    <w:rsid w:val="007C556D"/>
    <w:rsid w:val="007C65B4"/>
    <w:rsid w:val="007C7D5F"/>
    <w:rsid w:val="007D1426"/>
    <w:rsid w:val="007D1529"/>
    <w:rsid w:val="007D1DB1"/>
    <w:rsid w:val="007D64BB"/>
    <w:rsid w:val="007D7212"/>
    <w:rsid w:val="007E2817"/>
    <w:rsid w:val="007E5D9D"/>
    <w:rsid w:val="007E6186"/>
    <w:rsid w:val="007F0621"/>
    <w:rsid w:val="007F0F4A"/>
    <w:rsid w:val="007F22EB"/>
    <w:rsid w:val="007F303B"/>
    <w:rsid w:val="007F333B"/>
    <w:rsid w:val="007F46DA"/>
    <w:rsid w:val="007F4F2C"/>
    <w:rsid w:val="007F5931"/>
    <w:rsid w:val="008017FE"/>
    <w:rsid w:val="008028A4"/>
    <w:rsid w:val="0080351F"/>
    <w:rsid w:val="00805B49"/>
    <w:rsid w:val="0080662C"/>
    <w:rsid w:val="00811404"/>
    <w:rsid w:val="00812BEE"/>
    <w:rsid w:val="00812CD4"/>
    <w:rsid w:val="00813920"/>
    <w:rsid w:val="00816A8B"/>
    <w:rsid w:val="00817075"/>
    <w:rsid w:val="00821F13"/>
    <w:rsid w:val="00823AD0"/>
    <w:rsid w:val="00826671"/>
    <w:rsid w:val="00830747"/>
    <w:rsid w:val="0083216A"/>
    <w:rsid w:val="00834FBA"/>
    <w:rsid w:val="00836D42"/>
    <w:rsid w:val="0084155B"/>
    <w:rsid w:val="00841C0C"/>
    <w:rsid w:val="0084570E"/>
    <w:rsid w:val="00845C3D"/>
    <w:rsid w:val="00850156"/>
    <w:rsid w:val="00850828"/>
    <w:rsid w:val="00850F00"/>
    <w:rsid w:val="0085108E"/>
    <w:rsid w:val="00860415"/>
    <w:rsid w:val="00864EE2"/>
    <w:rsid w:val="0086651F"/>
    <w:rsid w:val="0086708A"/>
    <w:rsid w:val="00871EE1"/>
    <w:rsid w:val="00874B25"/>
    <w:rsid w:val="008766A8"/>
    <w:rsid w:val="008768CA"/>
    <w:rsid w:val="00890EB0"/>
    <w:rsid w:val="008910C7"/>
    <w:rsid w:val="00893A10"/>
    <w:rsid w:val="0089704A"/>
    <w:rsid w:val="0089714B"/>
    <w:rsid w:val="00897B3D"/>
    <w:rsid w:val="00897FA3"/>
    <w:rsid w:val="008A0DFC"/>
    <w:rsid w:val="008A3B26"/>
    <w:rsid w:val="008A560C"/>
    <w:rsid w:val="008A6E48"/>
    <w:rsid w:val="008A7D69"/>
    <w:rsid w:val="008B0A5F"/>
    <w:rsid w:val="008B1B00"/>
    <w:rsid w:val="008B1FF3"/>
    <w:rsid w:val="008B6580"/>
    <w:rsid w:val="008B7C42"/>
    <w:rsid w:val="008C09EE"/>
    <w:rsid w:val="008C1E94"/>
    <w:rsid w:val="008C384C"/>
    <w:rsid w:val="008C73C4"/>
    <w:rsid w:val="008D11B4"/>
    <w:rsid w:val="008D4469"/>
    <w:rsid w:val="008D5200"/>
    <w:rsid w:val="008D6281"/>
    <w:rsid w:val="008D6F1A"/>
    <w:rsid w:val="008E107C"/>
    <w:rsid w:val="008E197E"/>
    <w:rsid w:val="008E59E9"/>
    <w:rsid w:val="008F0E38"/>
    <w:rsid w:val="008F117F"/>
    <w:rsid w:val="008F36C1"/>
    <w:rsid w:val="008F39E9"/>
    <w:rsid w:val="008F4B98"/>
    <w:rsid w:val="008F6C1D"/>
    <w:rsid w:val="00902629"/>
    <w:rsid w:val="0090271F"/>
    <w:rsid w:val="00902E23"/>
    <w:rsid w:val="0090486F"/>
    <w:rsid w:val="009114D7"/>
    <w:rsid w:val="0091348E"/>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502D"/>
    <w:rsid w:val="00941F1D"/>
    <w:rsid w:val="00942EC2"/>
    <w:rsid w:val="00944C89"/>
    <w:rsid w:val="0094571D"/>
    <w:rsid w:val="00946089"/>
    <w:rsid w:val="00950C85"/>
    <w:rsid w:val="00951CBB"/>
    <w:rsid w:val="00955364"/>
    <w:rsid w:val="009560BA"/>
    <w:rsid w:val="0096111A"/>
    <w:rsid w:val="00963055"/>
    <w:rsid w:val="00965607"/>
    <w:rsid w:val="0096751F"/>
    <w:rsid w:val="00973948"/>
    <w:rsid w:val="00974090"/>
    <w:rsid w:val="00976074"/>
    <w:rsid w:val="0097788C"/>
    <w:rsid w:val="00983F03"/>
    <w:rsid w:val="00984F8C"/>
    <w:rsid w:val="009852E6"/>
    <w:rsid w:val="00985315"/>
    <w:rsid w:val="00985805"/>
    <w:rsid w:val="00987244"/>
    <w:rsid w:val="00987BDB"/>
    <w:rsid w:val="0099279D"/>
    <w:rsid w:val="00993421"/>
    <w:rsid w:val="00995BCA"/>
    <w:rsid w:val="00995FF9"/>
    <w:rsid w:val="009A15F9"/>
    <w:rsid w:val="009A2465"/>
    <w:rsid w:val="009A3945"/>
    <w:rsid w:val="009A3B5E"/>
    <w:rsid w:val="009A476C"/>
    <w:rsid w:val="009A5715"/>
    <w:rsid w:val="009A606F"/>
    <w:rsid w:val="009B02C1"/>
    <w:rsid w:val="009B2138"/>
    <w:rsid w:val="009B2564"/>
    <w:rsid w:val="009B5010"/>
    <w:rsid w:val="009B6A65"/>
    <w:rsid w:val="009B7782"/>
    <w:rsid w:val="009C0E9B"/>
    <w:rsid w:val="009C1C25"/>
    <w:rsid w:val="009C1C87"/>
    <w:rsid w:val="009C6A3F"/>
    <w:rsid w:val="009D0C87"/>
    <w:rsid w:val="009D52EA"/>
    <w:rsid w:val="009D5764"/>
    <w:rsid w:val="009D595E"/>
    <w:rsid w:val="009D630D"/>
    <w:rsid w:val="009D6DC1"/>
    <w:rsid w:val="009D6E50"/>
    <w:rsid w:val="009D788E"/>
    <w:rsid w:val="009E11AC"/>
    <w:rsid w:val="009E188D"/>
    <w:rsid w:val="009E1976"/>
    <w:rsid w:val="009E22F1"/>
    <w:rsid w:val="009E357E"/>
    <w:rsid w:val="009E38F8"/>
    <w:rsid w:val="009E7342"/>
    <w:rsid w:val="009F1D47"/>
    <w:rsid w:val="009F37B7"/>
    <w:rsid w:val="009F533B"/>
    <w:rsid w:val="009F70FE"/>
    <w:rsid w:val="009F7397"/>
    <w:rsid w:val="00A0264E"/>
    <w:rsid w:val="00A044A8"/>
    <w:rsid w:val="00A0554D"/>
    <w:rsid w:val="00A06CD1"/>
    <w:rsid w:val="00A10554"/>
    <w:rsid w:val="00A10F02"/>
    <w:rsid w:val="00A134B3"/>
    <w:rsid w:val="00A13A3E"/>
    <w:rsid w:val="00A14170"/>
    <w:rsid w:val="00A15472"/>
    <w:rsid w:val="00A164A4"/>
    <w:rsid w:val="00A164B4"/>
    <w:rsid w:val="00A16FC7"/>
    <w:rsid w:val="00A17B19"/>
    <w:rsid w:val="00A2006E"/>
    <w:rsid w:val="00A200F5"/>
    <w:rsid w:val="00A20972"/>
    <w:rsid w:val="00A247F7"/>
    <w:rsid w:val="00A250CC"/>
    <w:rsid w:val="00A26956"/>
    <w:rsid w:val="00A2702F"/>
    <w:rsid w:val="00A27486"/>
    <w:rsid w:val="00A30DDF"/>
    <w:rsid w:val="00A30E1C"/>
    <w:rsid w:val="00A334F6"/>
    <w:rsid w:val="00A531F6"/>
    <w:rsid w:val="00A53724"/>
    <w:rsid w:val="00A54F89"/>
    <w:rsid w:val="00A56066"/>
    <w:rsid w:val="00A619BD"/>
    <w:rsid w:val="00A63539"/>
    <w:rsid w:val="00A65DA9"/>
    <w:rsid w:val="00A730C7"/>
    <w:rsid w:val="00A73129"/>
    <w:rsid w:val="00A73B02"/>
    <w:rsid w:val="00A749FC"/>
    <w:rsid w:val="00A75524"/>
    <w:rsid w:val="00A772D9"/>
    <w:rsid w:val="00A776F2"/>
    <w:rsid w:val="00A77ED2"/>
    <w:rsid w:val="00A80856"/>
    <w:rsid w:val="00A82346"/>
    <w:rsid w:val="00A84CA7"/>
    <w:rsid w:val="00A873D4"/>
    <w:rsid w:val="00A8752F"/>
    <w:rsid w:val="00A90F76"/>
    <w:rsid w:val="00A92BA1"/>
    <w:rsid w:val="00A933CE"/>
    <w:rsid w:val="00A94C60"/>
    <w:rsid w:val="00AA0C27"/>
    <w:rsid w:val="00AA3727"/>
    <w:rsid w:val="00AA5D57"/>
    <w:rsid w:val="00AA7CD8"/>
    <w:rsid w:val="00AB7373"/>
    <w:rsid w:val="00AC0CAF"/>
    <w:rsid w:val="00AC25E6"/>
    <w:rsid w:val="00AC3DAF"/>
    <w:rsid w:val="00AC6BC6"/>
    <w:rsid w:val="00AD17A7"/>
    <w:rsid w:val="00AD1D9A"/>
    <w:rsid w:val="00AE5C8F"/>
    <w:rsid w:val="00AE65E2"/>
    <w:rsid w:val="00AE7A7C"/>
    <w:rsid w:val="00AF163E"/>
    <w:rsid w:val="00AF2A6F"/>
    <w:rsid w:val="00AF4108"/>
    <w:rsid w:val="00AF4FFC"/>
    <w:rsid w:val="00B0024D"/>
    <w:rsid w:val="00B150E3"/>
    <w:rsid w:val="00B15449"/>
    <w:rsid w:val="00B16E08"/>
    <w:rsid w:val="00B20423"/>
    <w:rsid w:val="00B206A3"/>
    <w:rsid w:val="00B24FF4"/>
    <w:rsid w:val="00B258E6"/>
    <w:rsid w:val="00B269FD"/>
    <w:rsid w:val="00B26ABC"/>
    <w:rsid w:val="00B27153"/>
    <w:rsid w:val="00B307DE"/>
    <w:rsid w:val="00B32564"/>
    <w:rsid w:val="00B32657"/>
    <w:rsid w:val="00B329C3"/>
    <w:rsid w:val="00B32CE1"/>
    <w:rsid w:val="00B3354D"/>
    <w:rsid w:val="00B3425B"/>
    <w:rsid w:val="00B36F19"/>
    <w:rsid w:val="00B37F59"/>
    <w:rsid w:val="00B42500"/>
    <w:rsid w:val="00B43A23"/>
    <w:rsid w:val="00B441D4"/>
    <w:rsid w:val="00B4489D"/>
    <w:rsid w:val="00B549D1"/>
    <w:rsid w:val="00B62A83"/>
    <w:rsid w:val="00B65933"/>
    <w:rsid w:val="00B6668C"/>
    <w:rsid w:val="00B67E1A"/>
    <w:rsid w:val="00B71E06"/>
    <w:rsid w:val="00B74DD7"/>
    <w:rsid w:val="00B75868"/>
    <w:rsid w:val="00B771A9"/>
    <w:rsid w:val="00B85580"/>
    <w:rsid w:val="00B86D96"/>
    <w:rsid w:val="00B874F9"/>
    <w:rsid w:val="00B90C94"/>
    <w:rsid w:val="00B93086"/>
    <w:rsid w:val="00B931A2"/>
    <w:rsid w:val="00BA19ED"/>
    <w:rsid w:val="00BA1E64"/>
    <w:rsid w:val="00BA4B8D"/>
    <w:rsid w:val="00BA7C5E"/>
    <w:rsid w:val="00BB3FF0"/>
    <w:rsid w:val="00BC0278"/>
    <w:rsid w:val="00BC0F7D"/>
    <w:rsid w:val="00BC3896"/>
    <w:rsid w:val="00BC5389"/>
    <w:rsid w:val="00BC6B83"/>
    <w:rsid w:val="00BD0907"/>
    <w:rsid w:val="00BD0BAD"/>
    <w:rsid w:val="00BD0D18"/>
    <w:rsid w:val="00BD3963"/>
    <w:rsid w:val="00BD472A"/>
    <w:rsid w:val="00BD7D31"/>
    <w:rsid w:val="00BD7E80"/>
    <w:rsid w:val="00BE0007"/>
    <w:rsid w:val="00BE3255"/>
    <w:rsid w:val="00BE6E75"/>
    <w:rsid w:val="00BF128E"/>
    <w:rsid w:val="00BF26E3"/>
    <w:rsid w:val="00BF2BF3"/>
    <w:rsid w:val="00C011C2"/>
    <w:rsid w:val="00C01272"/>
    <w:rsid w:val="00C05B35"/>
    <w:rsid w:val="00C067B4"/>
    <w:rsid w:val="00C074DD"/>
    <w:rsid w:val="00C10B9C"/>
    <w:rsid w:val="00C12BFA"/>
    <w:rsid w:val="00C1496A"/>
    <w:rsid w:val="00C17E7F"/>
    <w:rsid w:val="00C2124C"/>
    <w:rsid w:val="00C21F66"/>
    <w:rsid w:val="00C24B90"/>
    <w:rsid w:val="00C24E9A"/>
    <w:rsid w:val="00C25E9F"/>
    <w:rsid w:val="00C33079"/>
    <w:rsid w:val="00C33D69"/>
    <w:rsid w:val="00C374C9"/>
    <w:rsid w:val="00C40AF0"/>
    <w:rsid w:val="00C4171E"/>
    <w:rsid w:val="00C42B49"/>
    <w:rsid w:val="00C42E79"/>
    <w:rsid w:val="00C45231"/>
    <w:rsid w:val="00C46682"/>
    <w:rsid w:val="00C469F0"/>
    <w:rsid w:val="00C46BE8"/>
    <w:rsid w:val="00C47B72"/>
    <w:rsid w:val="00C5354A"/>
    <w:rsid w:val="00C5556C"/>
    <w:rsid w:val="00C5739F"/>
    <w:rsid w:val="00C577B9"/>
    <w:rsid w:val="00C618D8"/>
    <w:rsid w:val="00C61A8F"/>
    <w:rsid w:val="00C61B5E"/>
    <w:rsid w:val="00C62362"/>
    <w:rsid w:val="00C63293"/>
    <w:rsid w:val="00C6719C"/>
    <w:rsid w:val="00C67398"/>
    <w:rsid w:val="00C67CC2"/>
    <w:rsid w:val="00C710AB"/>
    <w:rsid w:val="00C72833"/>
    <w:rsid w:val="00C747E0"/>
    <w:rsid w:val="00C77E51"/>
    <w:rsid w:val="00C80F1D"/>
    <w:rsid w:val="00C82EB0"/>
    <w:rsid w:val="00C8302E"/>
    <w:rsid w:val="00C83992"/>
    <w:rsid w:val="00C83B5F"/>
    <w:rsid w:val="00C871FF"/>
    <w:rsid w:val="00C876A9"/>
    <w:rsid w:val="00C91827"/>
    <w:rsid w:val="00C91A13"/>
    <w:rsid w:val="00C921E1"/>
    <w:rsid w:val="00C93F40"/>
    <w:rsid w:val="00C9490D"/>
    <w:rsid w:val="00C95331"/>
    <w:rsid w:val="00C95814"/>
    <w:rsid w:val="00C95F4D"/>
    <w:rsid w:val="00CA0498"/>
    <w:rsid w:val="00CA2632"/>
    <w:rsid w:val="00CA3B95"/>
    <w:rsid w:val="00CA3D0C"/>
    <w:rsid w:val="00CA4164"/>
    <w:rsid w:val="00CA522D"/>
    <w:rsid w:val="00CB10AA"/>
    <w:rsid w:val="00CB1473"/>
    <w:rsid w:val="00CB216A"/>
    <w:rsid w:val="00CB2D3D"/>
    <w:rsid w:val="00CB327D"/>
    <w:rsid w:val="00CB3CC9"/>
    <w:rsid w:val="00CB5E49"/>
    <w:rsid w:val="00CC0AAD"/>
    <w:rsid w:val="00CC0B89"/>
    <w:rsid w:val="00CC1F86"/>
    <w:rsid w:val="00CC5386"/>
    <w:rsid w:val="00CD04BC"/>
    <w:rsid w:val="00CD6101"/>
    <w:rsid w:val="00CE086A"/>
    <w:rsid w:val="00CE1A59"/>
    <w:rsid w:val="00CE331A"/>
    <w:rsid w:val="00CE35E8"/>
    <w:rsid w:val="00CF2333"/>
    <w:rsid w:val="00CF5FC9"/>
    <w:rsid w:val="00CF6A94"/>
    <w:rsid w:val="00D02BE7"/>
    <w:rsid w:val="00D06488"/>
    <w:rsid w:val="00D11287"/>
    <w:rsid w:val="00D12EDC"/>
    <w:rsid w:val="00D13EB8"/>
    <w:rsid w:val="00D200E4"/>
    <w:rsid w:val="00D2148F"/>
    <w:rsid w:val="00D230E9"/>
    <w:rsid w:val="00D27E81"/>
    <w:rsid w:val="00D31567"/>
    <w:rsid w:val="00D31FC8"/>
    <w:rsid w:val="00D3670C"/>
    <w:rsid w:val="00D37C07"/>
    <w:rsid w:val="00D42410"/>
    <w:rsid w:val="00D43F1D"/>
    <w:rsid w:val="00D47C55"/>
    <w:rsid w:val="00D512DA"/>
    <w:rsid w:val="00D52B8D"/>
    <w:rsid w:val="00D53801"/>
    <w:rsid w:val="00D54126"/>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72AA"/>
    <w:rsid w:val="00D87B0B"/>
    <w:rsid w:val="00D87DF8"/>
    <w:rsid w:val="00D87E00"/>
    <w:rsid w:val="00D9134D"/>
    <w:rsid w:val="00D92FE5"/>
    <w:rsid w:val="00D93046"/>
    <w:rsid w:val="00D93276"/>
    <w:rsid w:val="00D959B0"/>
    <w:rsid w:val="00D95BB7"/>
    <w:rsid w:val="00DA0A3D"/>
    <w:rsid w:val="00DA0A68"/>
    <w:rsid w:val="00DA72E2"/>
    <w:rsid w:val="00DA7A03"/>
    <w:rsid w:val="00DB08F9"/>
    <w:rsid w:val="00DB149B"/>
    <w:rsid w:val="00DB1818"/>
    <w:rsid w:val="00DB1E3C"/>
    <w:rsid w:val="00DB2A6C"/>
    <w:rsid w:val="00DB3947"/>
    <w:rsid w:val="00DB68E0"/>
    <w:rsid w:val="00DC263C"/>
    <w:rsid w:val="00DC309B"/>
    <w:rsid w:val="00DC3AC1"/>
    <w:rsid w:val="00DC4DA2"/>
    <w:rsid w:val="00DC6FC0"/>
    <w:rsid w:val="00DD0DA9"/>
    <w:rsid w:val="00DD11F0"/>
    <w:rsid w:val="00DD1B60"/>
    <w:rsid w:val="00DD4C17"/>
    <w:rsid w:val="00DD6DEC"/>
    <w:rsid w:val="00DD6FD4"/>
    <w:rsid w:val="00DD74A5"/>
    <w:rsid w:val="00DE01CE"/>
    <w:rsid w:val="00DE1047"/>
    <w:rsid w:val="00DE275C"/>
    <w:rsid w:val="00DE3FBD"/>
    <w:rsid w:val="00DE4FA4"/>
    <w:rsid w:val="00DE6A8B"/>
    <w:rsid w:val="00DE6EB3"/>
    <w:rsid w:val="00DE75EC"/>
    <w:rsid w:val="00DF10EF"/>
    <w:rsid w:val="00DF2B1F"/>
    <w:rsid w:val="00DF4FA8"/>
    <w:rsid w:val="00DF62CD"/>
    <w:rsid w:val="00E00682"/>
    <w:rsid w:val="00E01A2B"/>
    <w:rsid w:val="00E04972"/>
    <w:rsid w:val="00E04FFB"/>
    <w:rsid w:val="00E052AD"/>
    <w:rsid w:val="00E05F64"/>
    <w:rsid w:val="00E06294"/>
    <w:rsid w:val="00E10C11"/>
    <w:rsid w:val="00E14A0D"/>
    <w:rsid w:val="00E14F72"/>
    <w:rsid w:val="00E16509"/>
    <w:rsid w:val="00E20040"/>
    <w:rsid w:val="00E2378C"/>
    <w:rsid w:val="00E27115"/>
    <w:rsid w:val="00E35762"/>
    <w:rsid w:val="00E367FC"/>
    <w:rsid w:val="00E4395A"/>
    <w:rsid w:val="00E44582"/>
    <w:rsid w:val="00E474ED"/>
    <w:rsid w:val="00E47D0C"/>
    <w:rsid w:val="00E510D9"/>
    <w:rsid w:val="00E5353A"/>
    <w:rsid w:val="00E53E0F"/>
    <w:rsid w:val="00E546F1"/>
    <w:rsid w:val="00E54CCC"/>
    <w:rsid w:val="00E54E5D"/>
    <w:rsid w:val="00E56FB4"/>
    <w:rsid w:val="00E5713E"/>
    <w:rsid w:val="00E61015"/>
    <w:rsid w:val="00E62D5A"/>
    <w:rsid w:val="00E63546"/>
    <w:rsid w:val="00E64778"/>
    <w:rsid w:val="00E6794A"/>
    <w:rsid w:val="00E67D10"/>
    <w:rsid w:val="00E67D36"/>
    <w:rsid w:val="00E71B61"/>
    <w:rsid w:val="00E72747"/>
    <w:rsid w:val="00E76A17"/>
    <w:rsid w:val="00E772D4"/>
    <w:rsid w:val="00E77645"/>
    <w:rsid w:val="00E83F46"/>
    <w:rsid w:val="00E87133"/>
    <w:rsid w:val="00E87225"/>
    <w:rsid w:val="00E87808"/>
    <w:rsid w:val="00E878C9"/>
    <w:rsid w:val="00E90831"/>
    <w:rsid w:val="00E90EB5"/>
    <w:rsid w:val="00E944B3"/>
    <w:rsid w:val="00E95911"/>
    <w:rsid w:val="00E963FF"/>
    <w:rsid w:val="00EA0505"/>
    <w:rsid w:val="00EA15B0"/>
    <w:rsid w:val="00EA4F5B"/>
    <w:rsid w:val="00EA5EA7"/>
    <w:rsid w:val="00EA5EC6"/>
    <w:rsid w:val="00EA6583"/>
    <w:rsid w:val="00EA6CE8"/>
    <w:rsid w:val="00EB1CB3"/>
    <w:rsid w:val="00EB1FF6"/>
    <w:rsid w:val="00EB5192"/>
    <w:rsid w:val="00EB5437"/>
    <w:rsid w:val="00EB5D00"/>
    <w:rsid w:val="00EB7848"/>
    <w:rsid w:val="00EC11AD"/>
    <w:rsid w:val="00EC1B43"/>
    <w:rsid w:val="00EC292A"/>
    <w:rsid w:val="00EC478F"/>
    <w:rsid w:val="00EC4A25"/>
    <w:rsid w:val="00ED3499"/>
    <w:rsid w:val="00EE1034"/>
    <w:rsid w:val="00EE7600"/>
    <w:rsid w:val="00EF1A11"/>
    <w:rsid w:val="00EF3052"/>
    <w:rsid w:val="00EF3D7B"/>
    <w:rsid w:val="00EF4912"/>
    <w:rsid w:val="00EF4DF7"/>
    <w:rsid w:val="00EF63D7"/>
    <w:rsid w:val="00F025A2"/>
    <w:rsid w:val="00F04712"/>
    <w:rsid w:val="00F05242"/>
    <w:rsid w:val="00F07F81"/>
    <w:rsid w:val="00F13360"/>
    <w:rsid w:val="00F150D2"/>
    <w:rsid w:val="00F212C4"/>
    <w:rsid w:val="00F22EC7"/>
    <w:rsid w:val="00F23047"/>
    <w:rsid w:val="00F26171"/>
    <w:rsid w:val="00F304B9"/>
    <w:rsid w:val="00F30B8A"/>
    <w:rsid w:val="00F325C8"/>
    <w:rsid w:val="00F33A33"/>
    <w:rsid w:val="00F34DC9"/>
    <w:rsid w:val="00F35B04"/>
    <w:rsid w:val="00F37601"/>
    <w:rsid w:val="00F423B4"/>
    <w:rsid w:val="00F42D18"/>
    <w:rsid w:val="00F45B18"/>
    <w:rsid w:val="00F46BA1"/>
    <w:rsid w:val="00F5310A"/>
    <w:rsid w:val="00F54436"/>
    <w:rsid w:val="00F55047"/>
    <w:rsid w:val="00F554A6"/>
    <w:rsid w:val="00F61913"/>
    <w:rsid w:val="00F62736"/>
    <w:rsid w:val="00F653B8"/>
    <w:rsid w:val="00F70C36"/>
    <w:rsid w:val="00F70DA9"/>
    <w:rsid w:val="00F71443"/>
    <w:rsid w:val="00F73D84"/>
    <w:rsid w:val="00F748E3"/>
    <w:rsid w:val="00F7662B"/>
    <w:rsid w:val="00F77624"/>
    <w:rsid w:val="00F80040"/>
    <w:rsid w:val="00F80FC1"/>
    <w:rsid w:val="00F852F4"/>
    <w:rsid w:val="00F8637E"/>
    <w:rsid w:val="00F86A42"/>
    <w:rsid w:val="00F9008D"/>
    <w:rsid w:val="00F91209"/>
    <w:rsid w:val="00FA11F8"/>
    <w:rsid w:val="00FA1266"/>
    <w:rsid w:val="00FA1686"/>
    <w:rsid w:val="00FA4FA6"/>
    <w:rsid w:val="00FA540B"/>
    <w:rsid w:val="00FB3E24"/>
    <w:rsid w:val="00FC1192"/>
    <w:rsid w:val="00FC293B"/>
    <w:rsid w:val="00FC570D"/>
    <w:rsid w:val="00FC675C"/>
    <w:rsid w:val="00FD0F3E"/>
    <w:rsid w:val="00FD34E8"/>
    <w:rsid w:val="00FD3B82"/>
    <w:rsid w:val="00FE4C98"/>
    <w:rsid w:val="00FE6F17"/>
    <w:rsid w:val="00FE7D49"/>
    <w:rsid w:val="00FF0B26"/>
    <w:rsid w:val="00FF1688"/>
    <w:rsid w:val="00FF466C"/>
    <w:rsid w:val="00FF48C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3.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41338</Words>
  <Characters>235628</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2023-12-18T05:20:00Z</dcterms:created>
  <dcterms:modified xsi:type="dcterms:W3CDTF">2023-12-19T13:15:00Z</dcterms:modified>
</cp:coreProperties>
</file>