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104F33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A134B3">
              <w:rPr>
                <w:lang w:val="en-US"/>
              </w:rPr>
              <w:t>3</w:t>
            </w:r>
            <w:r w:rsidRPr="0009205F">
              <w:rPr>
                <w:lang w:val="en-US"/>
              </w:rPr>
              <w:t xml:space="preserve">.0 </w:t>
            </w:r>
            <w:r w:rsidRPr="0009205F">
              <w:rPr>
                <w:sz w:val="32"/>
                <w:lang w:val="en-US"/>
              </w:rPr>
              <w:t>(20</w:t>
            </w:r>
            <w:r>
              <w:rPr>
                <w:sz w:val="32"/>
                <w:lang w:val="en-US"/>
              </w:rPr>
              <w:t>2</w:t>
            </w:r>
            <w:r w:rsidR="00BD0BAD">
              <w:rPr>
                <w:sz w:val="32"/>
                <w:lang w:val="en-US"/>
              </w:rPr>
              <w:t>3</w:t>
            </w:r>
            <w:r w:rsidRPr="0009205F">
              <w:rPr>
                <w:sz w:val="32"/>
                <w:lang w:val="en-US"/>
              </w:rPr>
              <w:t>-</w:t>
            </w:r>
            <w:r w:rsidR="00BD0BAD">
              <w:rPr>
                <w:sz w:val="32"/>
                <w:lang w:val="en-US"/>
              </w:rPr>
              <w:t>0</w:t>
            </w:r>
            <w:r w:rsidR="00A134B3">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56568984"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4FCE3E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63539">
              <w:rPr>
                <w:noProof/>
                <w:sz w:val="18"/>
              </w:rPr>
              <w:t>3</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601A3F3D" w14:textId="57B64CCD" w:rsidR="007411EF" w:rsidRDefault="007522F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411EF">
        <w:rPr>
          <w:noProof/>
        </w:rPr>
        <w:t>Foreword</w:t>
      </w:r>
      <w:r w:rsidR="007411EF">
        <w:rPr>
          <w:noProof/>
        </w:rPr>
        <w:tab/>
      </w:r>
      <w:r w:rsidR="007411EF">
        <w:rPr>
          <w:noProof/>
        </w:rPr>
        <w:fldChar w:fldCharType="begin" w:fldLock="1"/>
      </w:r>
      <w:r w:rsidR="007411EF">
        <w:rPr>
          <w:noProof/>
        </w:rPr>
        <w:instrText xml:space="preserve"> PAGEREF _Toc145955961 \h </w:instrText>
      </w:r>
      <w:r w:rsidR="007411EF">
        <w:rPr>
          <w:noProof/>
        </w:rPr>
      </w:r>
      <w:r w:rsidR="007411EF">
        <w:rPr>
          <w:noProof/>
        </w:rPr>
        <w:fldChar w:fldCharType="separate"/>
      </w:r>
      <w:r w:rsidR="007411EF">
        <w:rPr>
          <w:noProof/>
        </w:rPr>
        <w:t>7</w:t>
      </w:r>
      <w:r w:rsidR="007411EF">
        <w:rPr>
          <w:noProof/>
        </w:rPr>
        <w:fldChar w:fldCharType="end"/>
      </w:r>
    </w:p>
    <w:p w14:paraId="69F8DF80" w14:textId="5D4A89F1"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_Toc145955962 \h </w:instrText>
      </w:r>
      <w:r>
        <w:rPr>
          <w:noProof/>
        </w:rPr>
      </w:r>
      <w:r>
        <w:rPr>
          <w:noProof/>
        </w:rPr>
        <w:fldChar w:fldCharType="separate"/>
      </w:r>
      <w:r>
        <w:rPr>
          <w:noProof/>
        </w:rPr>
        <w:t>8</w:t>
      </w:r>
      <w:r>
        <w:rPr>
          <w:noProof/>
        </w:rPr>
        <w:fldChar w:fldCharType="end"/>
      </w:r>
    </w:p>
    <w:p w14:paraId="0BA31143" w14:textId="2A983799"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_Toc145955963 \h </w:instrText>
      </w:r>
      <w:r>
        <w:rPr>
          <w:noProof/>
        </w:rPr>
      </w:r>
      <w:r>
        <w:rPr>
          <w:noProof/>
        </w:rPr>
        <w:fldChar w:fldCharType="separate"/>
      </w:r>
      <w:r>
        <w:rPr>
          <w:noProof/>
        </w:rPr>
        <w:t>8</w:t>
      </w:r>
      <w:r>
        <w:rPr>
          <w:noProof/>
        </w:rPr>
        <w:fldChar w:fldCharType="end"/>
      </w:r>
    </w:p>
    <w:p w14:paraId="09D9F010" w14:textId="5F19A79F"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_Toc145955964 \h </w:instrText>
      </w:r>
      <w:r>
        <w:rPr>
          <w:noProof/>
        </w:rPr>
      </w:r>
      <w:r>
        <w:rPr>
          <w:noProof/>
        </w:rPr>
        <w:fldChar w:fldCharType="separate"/>
      </w:r>
      <w:r>
        <w:rPr>
          <w:noProof/>
        </w:rPr>
        <w:t>9</w:t>
      </w:r>
      <w:r>
        <w:rPr>
          <w:noProof/>
        </w:rPr>
        <w:fldChar w:fldCharType="end"/>
      </w:r>
    </w:p>
    <w:p w14:paraId="08DB5C8C" w14:textId="734F32AC" w:rsidR="007411EF" w:rsidRDefault="007411E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_Toc145955965 \h </w:instrText>
      </w:r>
      <w:r>
        <w:rPr>
          <w:noProof/>
        </w:rPr>
      </w:r>
      <w:r>
        <w:rPr>
          <w:noProof/>
        </w:rPr>
        <w:fldChar w:fldCharType="separate"/>
      </w:r>
      <w:r>
        <w:rPr>
          <w:noProof/>
        </w:rPr>
        <w:t>9</w:t>
      </w:r>
      <w:r>
        <w:rPr>
          <w:noProof/>
        </w:rPr>
        <w:fldChar w:fldCharType="end"/>
      </w:r>
    </w:p>
    <w:p w14:paraId="627A2C51" w14:textId="23C09FD3" w:rsidR="007411EF" w:rsidRDefault="007411E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_Toc145955966 \h </w:instrText>
      </w:r>
      <w:r>
        <w:rPr>
          <w:noProof/>
        </w:rPr>
      </w:r>
      <w:r>
        <w:rPr>
          <w:noProof/>
        </w:rPr>
        <w:fldChar w:fldCharType="separate"/>
      </w:r>
      <w:r>
        <w:rPr>
          <w:noProof/>
        </w:rPr>
        <w:t>9</w:t>
      </w:r>
      <w:r>
        <w:rPr>
          <w:noProof/>
        </w:rPr>
        <w:fldChar w:fldCharType="end"/>
      </w:r>
    </w:p>
    <w:p w14:paraId="040307E1" w14:textId="1D39BF93"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_Toc145955967 \h </w:instrText>
      </w:r>
      <w:r>
        <w:rPr>
          <w:noProof/>
        </w:rPr>
      </w:r>
      <w:r>
        <w:rPr>
          <w:noProof/>
        </w:rPr>
        <w:fldChar w:fldCharType="separate"/>
      </w:r>
      <w:r>
        <w:rPr>
          <w:noProof/>
        </w:rPr>
        <w:t>9</w:t>
      </w:r>
      <w:r>
        <w:rPr>
          <w:noProof/>
        </w:rPr>
        <w:fldChar w:fldCharType="end"/>
      </w:r>
    </w:p>
    <w:p w14:paraId="0351FE29" w14:textId="2AE6DE4C"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_Toc145955968 \h </w:instrText>
      </w:r>
      <w:r>
        <w:rPr>
          <w:noProof/>
        </w:rPr>
      </w:r>
      <w:r>
        <w:rPr>
          <w:noProof/>
        </w:rPr>
        <w:fldChar w:fldCharType="separate"/>
      </w:r>
      <w:r>
        <w:rPr>
          <w:noProof/>
        </w:rPr>
        <w:t>10</w:t>
      </w:r>
      <w:r>
        <w:rPr>
          <w:noProof/>
        </w:rPr>
        <w:fldChar w:fldCharType="end"/>
      </w:r>
    </w:p>
    <w:p w14:paraId="7B901FF1" w14:textId="1DF14DF1" w:rsidR="007411EF" w:rsidRDefault="007411EF">
      <w:pPr>
        <w:pStyle w:val="TOC2"/>
        <w:rPr>
          <w:rFonts w:asciiTheme="minorHAnsi" w:eastAsiaTheme="minorEastAsia" w:hAnsiTheme="minorHAnsi" w:cstheme="minorBidi"/>
          <w:noProof/>
          <w:kern w:val="2"/>
          <w:sz w:val="22"/>
          <w:szCs w:val="22"/>
          <w:lang w:eastAsia="en-GB"/>
          <w14:ligatures w14:val="standardContextual"/>
        </w:rPr>
      </w:pPr>
      <w:r w:rsidRPr="008C24A0">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Introduction</w:t>
      </w:r>
      <w:r>
        <w:rPr>
          <w:noProof/>
        </w:rPr>
        <w:tab/>
      </w:r>
      <w:r>
        <w:rPr>
          <w:noProof/>
        </w:rPr>
        <w:fldChar w:fldCharType="begin" w:fldLock="1"/>
      </w:r>
      <w:r>
        <w:rPr>
          <w:noProof/>
        </w:rPr>
        <w:instrText xml:space="preserve"> PAGEREF _Toc145955969 \h </w:instrText>
      </w:r>
      <w:r>
        <w:rPr>
          <w:noProof/>
        </w:rPr>
      </w:r>
      <w:r>
        <w:rPr>
          <w:noProof/>
        </w:rPr>
        <w:fldChar w:fldCharType="separate"/>
      </w:r>
      <w:r>
        <w:rPr>
          <w:noProof/>
        </w:rPr>
        <w:t>10</w:t>
      </w:r>
      <w:r>
        <w:rPr>
          <w:noProof/>
        </w:rPr>
        <w:fldChar w:fldCharType="end"/>
      </w:r>
    </w:p>
    <w:p w14:paraId="63265178" w14:textId="790099AB" w:rsidR="007411EF" w:rsidRDefault="007411E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Nlmf_Location Service</w:t>
      </w:r>
      <w:r>
        <w:rPr>
          <w:noProof/>
        </w:rPr>
        <w:tab/>
      </w:r>
      <w:r>
        <w:rPr>
          <w:noProof/>
        </w:rPr>
        <w:fldChar w:fldCharType="begin" w:fldLock="1"/>
      </w:r>
      <w:r>
        <w:rPr>
          <w:noProof/>
        </w:rPr>
        <w:instrText xml:space="preserve"> PAGEREF _Toc145955970 \h </w:instrText>
      </w:r>
      <w:r>
        <w:rPr>
          <w:noProof/>
        </w:rPr>
      </w:r>
      <w:r>
        <w:rPr>
          <w:noProof/>
        </w:rPr>
        <w:fldChar w:fldCharType="separate"/>
      </w:r>
      <w:r>
        <w:rPr>
          <w:noProof/>
        </w:rPr>
        <w:t>11</w:t>
      </w:r>
      <w:r>
        <w:rPr>
          <w:noProof/>
        </w:rPr>
        <w:fldChar w:fldCharType="end"/>
      </w:r>
    </w:p>
    <w:p w14:paraId="50104F2C" w14:textId="7BB1F857"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_Toc145955971 \h </w:instrText>
      </w:r>
      <w:r>
        <w:rPr>
          <w:noProof/>
        </w:rPr>
      </w:r>
      <w:r>
        <w:rPr>
          <w:noProof/>
        </w:rPr>
        <w:fldChar w:fldCharType="separate"/>
      </w:r>
      <w:r>
        <w:rPr>
          <w:noProof/>
        </w:rPr>
        <w:t>11</w:t>
      </w:r>
      <w:r>
        <w:rPr>
          <w:noProof/>
        </w:rPr>
        <w:fldChar w:fldCharType="end"/>
      </w:r>
    </w:p>
    <w:p w14:paraId="1CBA1803" w14:textId="658D7E82"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_Toc145955972 \h </w:instrText>
      </w:r>
      <w:r>
        <w:rPr>
          <w:noProof/>
        </w:rPr>
      </w:r>
      <w:r>
        <w:rPr>
          <w:noProof/>
        </w:rPr>
        <w:fldChar w:fldCharType="separate"/>
      </w:r>
      <w:r>
        <w:rPr>
          <w:noProof/>
        </w:rPr>
        <w:t>11</w:t>
      </w:r>
      <w:r>
        <w:rPr>
          <w:noProof/>
        </w:rPr>
        <w:fldChar w:fldCharType="end"/>
      </w:r>
    </w:p>
    <w:p w14:paraId="2A37FA71" w14:textId="6AAFACCE"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_Toc145955973 \h </w:instrText>
      </w:r>
      <w:r>
        <w:rPr>
          <w:noProof/>
        </w:rPr>
      </w:r>
      <w:r>
        <w:rPr>
          <w:noProof/>
        </w:rPr>
        <w:fldChar w:fldCharType="separate"/>
      </w:r>
      <w:r>
        <w:rPr>
          <w:noProof/>
        </w:rPr>
        <w:t>11</w:t>
      </w:r>
      <w:r>
        <w:rPr>
          <w:noProof/>
        </w:rPr>
        <w:fldChar w:fldCharType="end"/>
      </w:r>
    </w:p>
    <w:p w14:paraId="408F823D" w14:textId="47A4C48F"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DetermineLocation</w:t>
      </w:r>
      <w:r>
        <w:rPr>
          <w:noProof/>
        </w:rPr>
        <w:tab/>
      </w:r>
      <w:r>
        <w:rPr>
          <w:noProof/>
        </w:rPr>
        <w:fldChar w:fldCharType="begin" w:fldLock="1"/>
      </w:r>
      <w:r>
        <w:rPr>
          <w:noProof/>
        </w:rPr>
        <w:instrText xml:space="preserve"> PAGEREF _Toc145955974 \h </w:instrText>
      </w:r>
      <w:r>
        <w:rPr>
          <w:noProof/>
        </w:rPr>
      </w:r>
      <w:r>
        <w:rPr>
          <w:noProof/>
        </w:rPr>
        <w:fldChar w:fldCharType="separate"/>
      </w:r>
      <w:r>
        <w:rPr>
          <w:noProof/>
        </w:rPr>
        <w:t>11</w:t>
      </w:r>
      <w:r>
        <w:rPr>
          <w:noProof/>
        </w:rPr>
        <w:fldChar w:fldCharType="end"/>
      </w:r>
    </w:p>
    <w:p w14:paraId="5C84390C" w14:textId="21D2E1A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_Toc145955975 \h </w:instrText>
      </w:r>
      <w:r>
        <w:rPr>
          <w:noProof/>
        </w:rPr>
      </w:r>
      <w:r>
        <w:rPr>
          <w:noProof/>
        </w:rPr>
        <w:fldChar w:fldCharType="separate"/>
      </w:r>
      <w:r>
        <w:rPr>
          <w:noProof/>
        </w:rPr>
        <w:t>11</w:t>
      </w:r>
      <w:r>
        <w:rPr>
          <w:noProof/>
        </w:rPr>
        <w:fldChar w:fldCharType="end"/>
      </w:r>
    </w:p>
    <w:p w14:paraId="578D67DC" w14:textId="3CDE52B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Retrieve UE Location</w:t>
      </w:r>
      <w:r>
        <w:rPr>
          <w:noProof/>
        </w:rPr>
        <w:tab/>
      </w:r>
      <w:r>
        <w:rPr>
          <w:noProof/>
        </w:rPr>
        <w:fldChar w:fldCharType="begin" w:fldLock="1"/>
      </w:r>
      <w:r>
        <w:rPr>
          <w:noProof/>
        </w:rPr>
        <w:instrText xml:space="preserve"> PAGEREF _Toc145955976 \h </w:instrText>
      </w:r>
      <w:r>
        <w:rPr>
          <w:noProof/>
        </w:rPr>
      </w:r>
      <w:r>
        <w:rPr>
          <w:noProof/>
        </w:rPr>
        <w:fldChar w:fldCharType="separate"/>
      </w:r>
      <w:r>
        <w:rPr>
          <w:noProof/>
        </w:rPr>
        <w:t>11</w:t>
      </w:r>
      <w:r>
        <w:rPr>
          <w:noProof/>
        </w:rPr>
        <w:fldChar w:fldCharType="end"/>
      </w:r>
    </w:p>
    <w:p w14:paraId="66D64F57" w14:textId="4FB40653"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_Toc145955977 \h </w:instrText>
      </w:r>
      <w:r>
        <w:rPr>
          <w:noProof/>
        </w:rPr>
      </w:r>
      <w:r>
        <w:rPr>
          <w:noProof/>
        </w:rPr>
        <w:fldChar w:fldCharType="separate"/>
      </w:r>
      <w:r>
        <w:rPr>
          <w:noProof/>
        </w:rPr>
        <w:t>13</w:t>
      </w:r>
      <w:r>
        <w:rPr>
          <w:noProof/>
        </w:rPr>
        <w:fldChar w:fldCharType="end"/>
      </w:r>
    </w:p>
    <w:p w14:paraId="46AEB670" w14:textId="1F639F59"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EventNotify</w:t>
      </w:r>
      <w:r>
        <w:rPr>
          <w:noProof/>
        </w:rPr>
        <w:tab/>
      </w:r>
      <w:r>
        <w:rPr>
          <w:noProof/>
        </w:rPr>
        <w:fldChar w:fldCharType="begin" w:fldLock="1"/>
      </w:r>
      <w:r>
        <w:rPr>
          <w:noProof/>
        </w:rPr>
        <w:instrText xml:space="preserve"> PAGEREF _Toc145955978 \h </w:instrText>
      </w:r>
      <w:r>
        <w:rPr>
          <w:noProof/>
        </w:rPr>
      </w:r>
      <w:r>
        <w:rPr>
          <w:noProof/>
        </w:rPr>
        <w:fldChar w:fldCharType="separate"/>
      </w:r>
      <w:r>
        <w:rPr>
          <w:noProof/>
        </w:rPr>
        <w:t>13</w:t>
      </w:r>
      <w:r>
        <w:rPr>
          <w:noProof/>
        </w:rPr>
        <w:fldChar w:fldCharType="end"/>
      </w:r>
    </w:p>
    <w:p w14:paraId="3799CDDD" w14:textId="77A82F8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_Toc145955979 \h </w:instrText>
      </w:r>
      <w:r>
        <w:rPr>
          <w:noProof/>
        </w:rPr>
      </w:r>
      <w:r>
        <w:rPr>
          <w:noProof/>
        </w:rPr>
        <w:fldChar w:fldCharType="separate"/>
      </w:r>
      <w:r>
        <w:rPr>
          <w:noProof/>
        </w:rPr>
        <w:t>13</w:t>
      </w:r>
      <w:r>
        <w:rPr>
          <w:noProof/>
        </w:rPr>
        <w:fldChar w:fldCharType="end"/>
      </w:r>
    </w:p>
    <w:p w14:paraId="227B75B2" w14:textId="6E965FA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_Toc145955980 \h </w:instrText>
      </w:r>
      <w:r>
        <w:rPr>
          <w:noProof/>
        </w:rPr>
      </w:r>
      <w:r>
        <w:rPr>
          <w:noProof/>
        </w:rPr>
        <w:fldChar w:fldCharType="separate"/>
      </w:r>
      <w:r>
        <w:rPr>
          <w:noProof/>
        </w:rPr>
        <w:t>13</w:t>
      </w:r>
      <w:r>
        <w:rPr>
          <w:noProof/>
        </w:rPr>
        <w:fldChar w:fldCharType="end"/>
      </w:r>
    </w:p>
    <w:p w14:paraId="755F0268" w14:textId="0B353905"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_Toc145955981 \h </w:instrText>
      </w:r>
      <w:r>
        <w:rPr>
          <w:noProof/>
        </w:rPr>
      </w:r>
      <w:r>
        <w:rPr>
          <w:noProof/>
        </w:rPr>
        <w:fldChar w:fldCharType="separate"/>
      </w:r>
      <w:r>
        <w:rPr>
          <w:noProof/>
        </w:rPr>
        <w:t>14</w:t>
      </w:r>
      <w:r>
        <w:rPr>
          <w:noProof/>
        </w:rPr>
        <w:fldChar w:fldCharType="end"/>
      </w:r>
    </w:p>
    <w:p w14:paraId="58EC3A54" w14:textId="33AD4FF9"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CancelLocation</w:t>
      </w:r>
      <w:r>
        <w:rPr>
          <w:noProof/>
        </w:rPr>
        <w:tab/>
      </w:r>
      <w:r>
        <w:rPr>
          <w:noProof/>
        </w:rPr>
        <w:fldChar w:fldCharType="begin" w:fldLock="1"/>
      </w:r>
      <w:r>
        <w:rPr>
          <w:noProof/>
        </w:rPr>
        <w:instrText xml:space="preserve"> PAGEREF _Toc145955982 \h </w:instrText>
      </w:r>
      <w:r>
        <w:rPr>
          <w:noProof/>
        </w:rPr>
      </w:r>
      <w:r>
        <w:rPr>
          <w:noProof/>
        </w:rPr>
        <w:fldChar w:fldCharType="separate"/>
      </w:r>
      <w:r>
        <w:rPr>
          <w:noProof/>
        </w:rPr>
        <w:t>15</w:t>
      </w:r>
      <w:r>
        <w:rPr>
          <w:noProof/>
        </w:rPr>
        <w:fldChar w:fldCharType="end"/>
      </w:r>
    </w:p>
    <w:p w14:paraId="79868DBE" w14:textId="4778A29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_Toc145955983 \h </w:instrText>
      </w:r>
      <w:r>
        <w:rPr>
          <w:noProof/>
        </w:rPr>
      </w:r>
      <w:r>
        <w:rPr>
          <w:noProof/>
        </w:rPr>
        <w:fldChar w:fldCharType="separate"/>
      </w:r>
      <w:r>
        <w:rPr>
          <w:noProof/>
        </w:rPr>
        <w:t>15</w:t>
      </w:r>
      <w:r>
        <w:rPr>
          <w:noProof/>
        </w:rPr>
        <w:fldChar w:fldCharType="end"/>
      </w:r>
    </w:p>
    <w:p w14:paraId="39F89B13" w14:textId="44493EF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Cancel Periodic or Triggered Location</w:t>
      </w:r>
      <w:r>
        <w:rPr>
          <w:noProof/>
        </w:rPr>
        <w:tab/>
      </w:r>
      <w:r>
        <w:rPr>
          <w:noProof/>
        </w:rPr>
        <w:fldChar w:fldCharType="begin" w:fldLock="1"/>
      </w:r>
      <w:r>
        <w:rPr>
          <w:noProof/>
        </w:rPr>
        <w:instrText xml:space="preserve"> PAGEREF _Toc145955984 \h </w:instrText>
      </w:r>
      <w:r>
        <w:rPr>
          <w:noProof/>
        </w:rPr>
      </w:r>
      <w:r>
        <w:rPr>
          <w:noProof/>
        </w:rPr>
        <w:fldChar w:fldCharType="separate"/>
      </w:r>
      <w:r>
        <w:rPr>
          <w:noProof/>
        </w:rPr>
        <w:t>15</w:t>
      </w:r>
      <w:r>
        <w:rPr>
          <w:noProof/>
        </w:rPr>
        <w:fldChar w:fldCharType="end"/>
      </w:r>
    </w:p>
    <w:p w14:paraId="1161F4DB" w14:textId="762D080B"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LocationContextTransfer</w:t>
      </w:r>
      <w:r>
        <w:rPr>
          <w:noProof/>
        </w:rPr>
        <w:tab/>
      </w:r>
      <w:r>
        <w:rPr>
          <w:noProof/>
        </w:rPr>
        <w:fldChar w:fldCharType="begin" w:fldLock="1"/>
      </w:r>
      <w:r>
        <w:rPr>
          <w:noProof/>
        </w:rPr>
        <w:instrText xml:space="preserve"> PAGEREF _Toc145955985 \h </w:instrText>
      </w:r>
      <w:r>
        <w:rPr>
          <w:noProof/>
        </w:rPr>
      </w:r>
      <w:r>
        <w:rPr>
          <w:noProof/>
        </w:rPr>
        <w:fldChar w:fldCharType="separate"/>
      </w:r>
      <w:r>
        <w:rPr>
          <w:noProof/>
        </w:rPr>
        <w:t>15</w:t>
      </w:r>
      <w:r>
        <w:rPr>
          <w:noProof/>
        </w:rPr>
        <w:fldChar w:fldCharType="end"/>
      </w:r>
    </w:p>
    <w:p w14:paraId="75FB3DF0" w14:textId="0151BE7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_Toc145955986 \h </w:instrText>
      </w:r>
      <w:r>
        <w:rPr>
          <w:noProof/>
        </w:rPr>
      </w:r>
      <w:r>
        <w:rPr>
          <w:noProof/>
        </w:rPr>
        <w:fldChar w:fldCharType="separate"/>
      </w:r>
      <w:r>
        <w:rPr>
          <w:noProof/>
        </w:rPr>
        <w:t>15</w:t>
      </w:r>
      <w:r>
        <w:rPr>
          <w:noProof/>
        </w:rPr>
        <w:fldChar w:fldCharType="end"/>
      </w:r>
    </w:p>
    <w:p w14:paraId="42840BDC" w14:textId="16D39FE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_Toc145955987 \h </w:instrText>
      </w:r>
      <w:r>
        <w:rPr>
          <w:noProof/>
        </w:rPr>
      </w:r>
      <w:r>
        <w:rPr>
          <w:noProof/>
        </w:rPr>
        <w:fldChar w:fldCharType="separate"/>
      </w:r>
      <w:r>
        <w:rPr>
          <w:noProof/>
        </w:rPr>
        <w:t>15</w:t>
      </w:r>
      <w:r>
        <w:rPr>
          <w:noProof/>
        </w:rPr>
        <w:fldChar w:fldCharType="end"/>
      </w:r>
    </w:p>
    <w:p w14:paraId="5EC7D182" w14:textId="4587B5E6"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MeasurementData</w:t>
      </w:r>
      <w:r>
        <w:rPr>
          <w:noProof/>
        </w:rPr>
        <w:tab/>
      </w:r>
      <w:r>
        <w:rPr>
          <w:noProof/>
        </w:rPr>
        <w:fldChar w:fldCharType="begin" w:fldLock="1"/>
      </w:r>
      <w:r>
        <w:rPr>
          <w:noProof/>
        </w:rPr>
        <w:instrText xml:space="preserve"> PAGEREF _Toc145955988 \h </w:instrText>
      </w:r>
      <w:r>
        <w:rPr>
          <w:noProof/>
        </w:rPr>
      </w:r>
      <w:r>
        <w:rPr>
          <w:noProof/>
        </w:rPr>
        <w:fldChar w:fldCharType="separate"/>
      </w:r>
      <w:r>
        <w:rPr>
          <w:noProof/>
        </w:rPr>
        <w:t>16</w:t>
      </w:r>
      <w:r>
        <w:rPr>
          <w:noProof/>
        </w:rPr>
        <w:fldChar w:fldCharType="end"/>
      </w:r>
    </w:p>
    <w:p w14:paraId="32BD5938" w14:textId="5126518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_Toc145955989 \h </w:instrText>
      </w:r>
      <w:r>
        <w:rPr>
          <w:noProof/>
        </w:rPr>
      </w:r>
      <w:r>
        <w:rPr>
          <w:noProof/>
        </w:rPr>
        <w:fldChar w:fldCharType="separate"/>
      </w:r>
      <w:r>
        <w:rPr>
          <w:noProof/>
        </w:rPr>
        <w:t>16</w:t>
      </w:r>
      <w:r>
        <w:rPr>
          <w:noProof/>
        </w:rPr>
        <w:fldChar w:fldCharType="end"/>
      </w:r>
    </w:p>
    <w:p w14:paraId="25148FE3" w14:textId="0343DCC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Location Measurements</w:t>
      </w:r>
      <w:r>
        <w:rPr>
          <w:noProof/>
        </w:rPr>
        <w:tab/>
      </w:r>
      <w:r>
        <w:rPr>
          <w:noProof/>
        </w:rPr>
        <w:fldChar w:fldCharType="begin" w:fldLock="1"/>
      </w:r>
      <w:r>
        <w:rPr>
          <w:noProof/>
        </w:rPr>
        <w:instrText xml:space="preserve"> PAGEREF _Toc145955990 \h </w:instrText>
      </w:r>
      <w:r>
        <w:rPr>
          <w:noProof/>
        </w:rPr>
      </w:r>
      <w:r>
        <w:rPr>
          <w:noProof/>
        </w:rPr>
        <w:fldChar w:fldCharType="separate"/>
      </w:r>
      <w:r>
        <w:rPr>
          <w:noProof/>
        </w:rPr>
        <w:t>16</w:t>
      </w:r>
      <w:r>
        <w:rPr>
          <w:noProof/>
        </w:rPr>
        <w:fldChar w:fldCharType="end"/>
      </w:r>
    </w:p>
    <w:p w14:paraId="20E0C970" w14:textId="7E958816"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UPSubscribe</w:t>
      </w:r>
      <w:r>
        <w:rPr>
          <w:noProof/>
        </w:rPr>
        <w:tab/>
      </w:r>
      <w:r>
        <w:rPr>
          <w:noProof/>
        </w:rPr>
        <w:fldChar w:fldCharType="begin" w:fldLock="1"/>
      </w:r>
      <w:r>
        <w:rPr>
          <w:noProof/>
        </w:rPr>
        <w:instrText xml:space="preserve"> PAGEREF _Toc145955991 \h </w:instrText>
      </w:r>
      <w:r>
        <w:rPr>
          <w:noProof/>
        </w:rPr>
      </w:r>
      <w:r>
        <w:rPr>
          <w:noProof/>
        </w:rPr>
        <w:fldChar w:fldCharType="separate"/>
      </w:r>
      <w:r>
        <w:rPr>
          <w:noProof/>
        </w:rPr>
        <w:t>17</w:t>
      </w:r>
      <w:r>
        <w:rPr>
          <w:noProof/>
        </w:rPr>
        <w:fldChar w:fldCharType="end"/>
      </w:r>
    </w:p>
    <w:p w14:paraId="6A9C9C96" w14:textId="44AA3D10"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_Toc145955992 \h </w:instrText>
      </w:r>
      <w:r>
        <w:rPr>
          <w:noProof/>
        </w:rPr>
      </w:r>
      <w:r>
        <w:rPr>
          <w:noProof/>
        </w:rPr>
        <w:fldChar w:fldCharType="separate"/>
      </w:r>
      <w:r>
        <w:rPr>
          <w:noProof/>
        </w:rPr>
        <w:t>17</w:t>
      </w:r>
      <w:r>
        <w:rPr>
          <w:noProof/>
        </w:rPr>
        <w:fldChar w:fldCharType="end"/>
      </w:r>
    </w:p>
    <w:p w14:paraId="15300A99" w14:textId="7DEF054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Subscribe to Notification of LCS-UP connection</w:t>
      </w:r>
      <w:r>
        <w:rPr>
          <w:noProof/>
        </w:rPr>
        <w:tab/>
      </w:r>
      <w:r>
        <w:rPr>
          <w:noProof/>
        </w:rPr>
        <w:fldChar w:fldCharType="begin" w:fldLock="1"/>
      </w:r>
      <w:r>
        <w:rPr>
          <w:noProof/>
        </w:rPr>
        <w:instrText xml:space="preserve"> PAGEREF _Toc145955993 \h </w:instrText>
      </w:r>
      <w:r>
        <w:rPr>
          <w:noProof/>
        </w:rPr>
      </w:r>
      <w:r>
        <w:rPr>
          <w:noProof/>
        </w:rPr>
        <w:fldChar w:fldCharType="separate"/>
      </w:r>
      <w:r>
        <w:rPr>
          <w:noProof/>
        </w:rPr>
        <w:t>17</w:t>
      </w:r>
      <w:r>
        <w:rPr>
          <w:noProof/>
        </w:rPr>
        <w:fldChar w:fldCharType="end"/>
      </w:r>
    </w:p>
    <w:p w14:paraId="6F135CD5" w14:textId="4FA69232"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UPNotify</w:t>
      </w:r>
      <w:r>
        <w:rPr>
          <w:noProof/>
        </w:rPr>
        <w:tab/>
      </w:r>
      <w:r>
        <w:rPr>
          <w:noProof/>
        </w:rPr>
        <w:fldChar w:fldCharType="begin" w:fldLock="1"/>
      </w:r>
      <w:r>
        <w:rPr>
          <w:noProof/>
        </w:rPr>
        <w:instrText xml:space="preserve"> PAGEREF _Toc145955994 \h </w:instrText>
      </w:r>
      <w:r>
        <w:rPr>
          <w:noProof/>
        </w:rPr>
      </w:r>
      <w:r>
        <w:rPr>
          <w:noProof/>
        </w:rPr>
        <w:fldChar w:fldCharType="separate"/>
      </w:r>
      <w:r>
        <w:rPr>
          <w:noProof/>
        </w:rPr>
        <w:t>17</w:t>
      </w:r>
      <w:r>
        <w:rPr>
          <w:noProof/>
        </w:rPr>
        <w:fldChar w:fldCharType="end"/>
      </w:r>
    </w:p>
    <w:p w14:paraId="54DD3BA2" w14:textId="1CC8977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_Toc145955995 \h </w:instrText>
      </w:r>
      <w:r>
        <w:rPr>
          <w:noProof/>
        </w:rPr>
      </w:r>
      <w:r>
        <w:rPr>
          <w:noProof/>
        </w:rPr>
        <w:fldChar w:fldCharType="separate"/>
      </w:r>
      <w:r>
        <w:rPr>
          <w:noProof/>
        </w:rPr>
        <w:t>17</w:t>
      </w:r>
      <w:r>
        <w:rPr>
          <w:noProof/>
        </w:rPr>
        <w:fldChar w:fldCharType="end"/>
      </w:r>
    </w:p>
    <w:p w14:paraId="46459130" w14:textId="60A037B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_Toc145955996 \h </w:instrText>
      </w:r>
      <w:r>
        <w:rPr>
          <w:noProof/>
        </w:rPr>
      </w:r>
      <w:r>
        <w:rPr>
          <w:noProof/>
        </w:rPr>
        <w:fldChar w:fldCharType="separate"/>
      </w:r>
      <w:r>
        <w:rPr>
          <w:noProof/>
        </w:rPr>
        <w:t>17</w:t>
      </w:r>
      <w:r>
        <w:rPr>
          <w:noProof/>
        </w:rPr>
        <w:fldChar w:fldCharType="end"/>
      </w:r>
    </w:p>
    <w:p w14:paraId="75DFC862" w14:textId="01F597BE" w:rsidR="007411EF" w:rsidRDefault="007411E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Nlmf_Broadcast Service</w:t>
      </w:r>
      <w:r>
        <w:rPr>
          <w:noProof/>
        </w:rPr>
        <w:tab/>
      </w:r>
      <w:r>
        <w:rPr>
          <w:noProof/>
        </w:rPr>
        <w:fldChar w:fldCharType="begin" w:fldLock="1"/>
      </w:r>
      <w:r>
        <w:rPr>
          <w:noProof/>
        </w:rPr>
        <w:instrText xml:space="preserve"> PAGEREF _Toc145955997 \h </w:instrText>
      </w:r>
      <w:r>
        <w:rPr>
          <w:noProof/>
        </w:rPr>
      </w:r>
      <w:r>
        <w:rPr>
          <w:noProof/>
        </w:rPr>
        <w:fldChar w:fldCharType="separate"/>
      </w:r>
      <w:r>
        <w:rPr>
          <w:noProof/>
        </w:rPr>
        <w:t>18</w:t>
      </w:r>
      <w:r>
        <w:rPr>
          <w:noProof/>
        </w:rPr>
        <w:fldChar w:fldCharType="end"/>
      </w:r>
    </w:p>
    <w:p w14:paraId="251751A9" w14:textId="3AFF863C"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_Toc145955998 \h </w:instrText>
      </w:r>
      <w:r>
        <w:rPr>
          <w:noProof/>
        </w:rPr>
      </w:r>
      <w:r>
        <w:rPr>
          <w:noProof/>
        </w:rPr>
        <w:fldChar w:fldCharType="separate"/>
      </w:r>
      <w:r>
        <w:rPr>
          <w:noProof/>
        </w:rPr>
        <w:t>18</w:t>
      </w:r>
      <w:r>
        <w:rPr>
          <w:noProof/>
        </w:rPr>
        <w:fldChar w:fldCharType="end"/>
      </w:r>
    </w:p>
    <w:p w14:paraId="0AA49631" w14:textId="38FCE968"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_Toc145955999 \h </w:instrText>
      </w:r>
      <w:r>
        <w:rPr>
          <w:noProof/>
        </w:rPr>
      </w:r>
      <w:r>
        <w:rPr>
          <w:noProof/>
        </w:rPr>
        <w:fldChar w:fldCharType="separate"/>
      </w:r>
      <w:r>
        <w:rPr>
          <w:noProof/>
        </w:rPr>
        <w:t>18</w:t>
      </w:r>
      <w:r>
        <w:rPr>
          <w:noProof/>
        </w:rPr>
        <w:fldChar w:fldCharType="end"/>
      </w:r>
    </w:p>
    <w:p w14:paraId="67228873" w14:textId="245885EC"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_Toc145956000 \h </w:instrText>
      </w:r>
      <w:r>
        <w:rPr>
          <w:noProof/>
        </w:rPr>
      </w:r>
      <w:r>
        <w:rPr>
          <w:noProof/>
        </w:rPr>
        <w:fldChar w:fldCharType="separate"/>
      </w:r>
      <w:r>
        <w:rPr>
          <w:noProof/>
        </w:rPr>
        <w:t>18</w:t>
      </w:r>
      <w:r>
        <w:rPr>
          <w:noProof/>
        </w:rPr>
        <w:fldChar w:fldCharType="end"/>
      </w:r>
    </w:p>
    <w:p w14:paraId="32D99BE3" w14:textId="24063831"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CipheringKeyData</w:t>
      </w:r>
      <w:r>
        <w:rPr>
          <w:noProof/>
        </w:rPr>
        <w:tab/>
      </w:r>
      <w:r>
        <w:rPr>
          <w:noProof/>
        </w:rPr>
        <w:fldChar w:fldCharType="begin" w:fldLock="1"/>
      </w:r>
      <w:r>
        <w:rPr>
          <w:noProof/>
        </w:rPr>
        <w:instrText xml:space="preserve"> PAGEREF _Toc145956001 \h </w:instrText>
      </w:r>
      <w:r>
        <w:rPr>
          <w:noProof/>
        </w:rPr>
      </w:r>
      <w:r>
        <w:rPr>
          <w:noProof/>
        </w:rPr>
        <w:fldChar w:fldCharType="separate"/>
      </w:r>
      <w:r>
        <w:rPr>
          <w:noProof/>
        </w:rPr>
        <w:t>18</w:t>
      </w:r>
      <w:r>
        <w:rPr>
          <w:noProof/>
        </w:rPr>
        <w:fldChar w:fldCharType="end"/>
      </w:r>
    </w:p>
    <w:p w14:paraId="613E33D2" w14:textId="031210FD"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_Toc145956002 \h </w:instrText>
      </w:r>
      <w:r>
        <w:rPr>
          <w:noProof/>
        </w:rPr>
      </w:r>
      <w:r>
        <w:rPr>
          <w:noProof/>
        </w:rPr>
        <w:fldChar w:fldCharType="separate"/>
      </w:r>
      <w:r>
        <w:rPr>
          <w:noProof/>
        </w:rPr>
        <w:t>18</w:t>
      </w:r>
      <w:r>
        <w:rPr>
          <w:noProof/>
        </w:rPr>
        <w:fldChar w:fldCharType="end"/>
      </w:r>
    </w:p>
    <w:p w14:paraId="2A56EFC2" w14:textId="73AF785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_Toc145956003 \h </w:instrText>
      </w:r>
      <w:r>
        <w:rPr>
          <w:noProof/>
        </w:rPr>
      </w:r>
      <w:r>
        <w:rPr>
          <w:noProof/>
        </w:rPr>
        <w:fldChar w:fldCharType="separate"/>
      </w:r>
      <w:r>
        <w:rPr>
          <w:noProof/>
        </w:rPr>
        <w:t>18</w:t>
      </w:r>
      <w:r>
        <w:rPr>
          <w:noProof/>
        </w:rPr>
        <w:fldChar w:fldCharType="end"/>
      </w:r>
    </w:p>
    <w:p w14:paraId="6438B19A" w14:textId="248D874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_Toc145956004 \h </w:instrText>
      </w:r>
      <w:r>
        <w:rPr>
          <w:noProof/>
        </w:rPr>
      </w:r>
      <w:r>
        <w:rPr>
          <w:noProof/>
        </w:rPr>
        <w:fldChar w:fldCharType="separate"/>
      </w:r>
      <w:r>
        <w:rPr>
          <w:noProof/>
        </w:rPr>
        <w:t>19</w:t>
      </w:r>
      <w:r>
        <w:rPr>
          <w:noProof/>
        </w:rPr>
        <w:fldChar w:fldCharType="end"/>
      </w:r>
    </w:p>
    <w:p w14:paraId="6E024FC3" w14:textId="0D5674C6"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_Toc145956005 \h </w:instrText>
      </w:r>
      <w:r>
        <w:rPr>
          <w:noProof/>
        </w:rPr>
      </w:r>
      <w:r>
        <w:rPr>
          <w:noProof/>
        </w:rPr>
        <w:fldChar w:fldCharType="separate"/>
      </w:r>
      <w:r>
        <w:rPr>
          <w:noProof/>
        </w:rPr>
        <w:t>20</w:t>
      </w:r>
      <w:r>
        <w:rPr>
          <w:noProof/>
        </w:rPr>
        <w:fldChar w:fldCharType="end"/>
      </w:r>
    </w:p>
    <w:p w14:paraId="69BADE7A" w14:textId="04C3EDC4" w:rsidR="007411EF" w:rsidRDefault="007411E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_Toc145956006 \h </w:instrText>
      </w:r>
      <w:r>
        <w:rPr>
          <w:noProof/>
        </w:rPr>
      </w:r>
      <w:r>
        <w:rPr>
          <w:noProof/>
        </w:rPr>
        <w:fldChar w:fldCharType="separate"/>
      </w:r>
      <w:r>
        <w:rPr>
          <w:noProof/>
        </w:rPr>
        <w:t>20</w:t>
      </w:r>
      <w:r>
        <w:rPr>
          <w:noProof/>
        </w:rPr>
        <w:fldChar w:fldCharType="end"/>
      </w:r>
    </w:p>
    <w:p w14:paraId="40F5EB3A" w14:textId="134316C6"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_Toc145956007 \h </w:instrText>
      </w:r>
      <w:r>
        <w:rPr>
          <w:noProof/>
        </w:rPr>
      </w:r>
      <w:r>
        <w:rPr>
          <w:noProof/>
        </w:rPr>
        <w:fldChar w:fldCharType="separate"/>
      </w:r>
      <w:r>
        <w:rPr>
          <w:noProof/>
        </w:rPr>
        <w:t>20</w:t>
      </w:r>
      <w:r>
        <w:rPr>
          <w:noProof/>
        </w:rPr>
        <w:fldChar w:fldCharType="end"/>
      </w:r>
    </w:p>
    <w:p w14:paraId="354DE20B" w14:textId="639F08A6"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_Toc145956008 \h </w:instrText>
      </w:r>
      <w:r>
        <w:rPr>
          <w:noProof/>
        </w:rPr>
      </w:r>
      <w:r>
        <w:rPr>
          <w:noProof/>
        </w:rPr>
        <w:fldChar w:fldCharType="separate"/>
      </w:r>
      <w:r>
        <w:rPr>
          <w:noProof/>
        </w:rPr>
        <w:t>20</w:t>
      </w:r>
      <w:r>
        <w:rPr>
          <w:noProof/>
        </w:rPr>
        <w:fldChar w:fldCharType="end"/>
      </w:r>
    </w:p>
    <w:p w14:paraId="07E58EE6" w14:textId="43D47183"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_Toc145956009 \h </w:instrText>
      </w:r>
      <w:r>
        <w:rPr>
          <w:noProof/>
        </w:rPr>
      </w:r>
      <w:r>
        <w:rPr>
          <w:noProof/>
        </w:rPr>
        <w:fldChar w:fldCharType="separate"/>
      </w:r>
      <w:r>
        <w:rPr>
          <w:noProof/>
        </w:rPr>
        <w:t>20</w:t>
      </w:r>
      <w:r>
        <w:rPr>
          <w:noProof/>
        </w:rPr>
        <w:fldChar w:fldCharType="end"/>
      </w:r>
    </w:p>
    <w:p w14:paraId="0CA7CB4D" w14:textId="4A9E8B17"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_Toc145956010 \h </w:instrText>
      </w:r>
      <w:r>
        <w:rPr>
          <w:noProof/>
        </w:rPr>
      </w:r>
      <w:r>
        <w:rPr>
          <w:noProof/>
        </w:rPr>
        <w:fldChar w:fldCharType="separate"/>
      </w:r>
      <w:r>
        <w:rPr>
          <w:noProof/>
        </w:rPr>
        <w:t>20</w:t>
      </w:r>
      <w:r>
        <w:rPr>
          <w:noProof/>
        </w:rPr>
        <w:fldChar w:fldCharType="end"/>
      </w:r>
    </w:p>
    <w:p w14:paraId="1C2EEFDD" w14:textId="0AB56D50"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_Toc145956011 \h </w:instrText>
      </w:r>
      <w:r>
        <w:rPr>
          <w:noProof/>
        </w:rPr>
      </w:r>
      <w:r>
        <w:rPr>
          <w:noProof/>
        </w:rPr>
        <w:fldChar w:fldCharType="separate"/>
      </w:r>
      <w:r>
        <w:rPr>
          <w:noProof/>
        </w:rPr>
        <w:t>20</w:t>
      </w:r>
      <w:r>
        <w:rPr>
          <w:noProof/>
        </w:rPr>
        <w:fldChar w:fldCharType="end"/>
      </w:r>
    </w:p>
    <w:p w14:paraId="4FB4AF2D" w14:textId="49EB643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_Toc145956012 \h </w:instrText>
      </w:r>
      <w:r>
        <w:rPr>
          <w:noProof/>
        </w:rPr>
      </w:r>
      <w:r>
        <w:rPr>
          <w:noProof/>
        </w:rPr>
        <w:fldChar w:fldCharType="separate"/>
      </w:r>
      <w:r>
        <w:rPr>
          <w:noProof/>
        </w:rPr>
        <w:t>20</w:t>
      </w:r>
      <w:r>
        <w:rPr>
          <w:noProof/>
        </w:rPr>
        <w:fldChar w:fldCharType="end"/>
      </w:r>
    </w:p>
    <w:p w14:paraId="61B12C89" w14:textId="13A7B053"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_Toc145956013 \h </w:instrText>
      </w:r>
      <w:r>
        <w:rPr>
          <w:noProof/>
        </w:rPr>
      </w:r>
      <w:r>
        <w:rPr>
          <w:noProof/>
        </w:rPr>
        <w:fldChar w:fldCharType="separate"/>
      </w:r>
      <w:r>
        <w:rPr>
          <w:noProof/>
        </w:rPr>
        <w:t>21</w:t>
      </w:r>
      <w:r>
        <w:rPr>
          <w:noProof/>
        </w:rPr>
        <w:fldChar w:fldCharType="end"/>
      </w:r>
    </w:p>
    <w:p w14:paraId="65065FC8" w14:textId="51ACCE9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_Toc145956014 \h </w:instrText>
      </w:r>
      <w:r>
        <w:rPr>
          <w:noProof/>
        </w:rPr>
      </w:r>
      <w:r>
        <w:rPr>
          <w:noProof/>
        </w:rPr>
        <w:fldChar w:fldCharType="separate"/>
      </w:r>
      <w:r>
        <w:rPr>
          <w:noProof/>
        </w:rPr>
        <w:t>21</w:t>
      </w:r>
      <w:r>
        <w:rPr>
          <w:noProof/>
        </w:rPr>
        <w:fldChar w:fldCharType="end"/>
      </w:r>
    </w:p>
    <w:p w14:paraId="40955798" w14:textId="6AF0AE46"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_Toc145956015 \h </w:instrText>
      </w:r>
      <w:r>
        <w:rPr>
          <w:noProof/>
        </w:rPr>
      </w:r>
      <w:r>
        <w:rPr>
          <w:noProof/>
        </w:rPr>
        <w:fldChar w:fldCharType="separate"/>
      </w:r>
      <w:r>
        <w:rPr>
          <w:noProof/>
        </w:rPr>
        <w:t>21</w:t>
      </w:r>
      <w:r>
        <w:rPr>
          <w:noProof/>
        </w:rPr>
        <w:fldChar w:fldCharType="end"/>
      </w:r>
    </w:p>
    <w:p w14:paraId="3C4E3730" w14:textId="57AE252B"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_Toc145956016 \h </w:instrText>
      </w:r>
      <w:r>
        <w:rPr>
          <w:noProof/>
        </w:rPr>
      </w:r>
      <w:r>
        <w:rPr>
          <w:noProof/>
        </w:rPr>
        <w:fldChar w:fldCharType="separate"/>
      </w:r>
      <w:r>
        <w:rPr>
          <w:noProof/>
        </w:rPr>
        <w:t>21</w:t>
      </w:r>
      <w:r>
        <w:rPr>
          <w:noProof/>
        </w:rPr>
        <w:fldChar w:fldCharType="end"/>
      </w:r>
    </w:p>
    <w:p w14:paraId="1FA80588" w14:textId="689AD450"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_Toc145956017 \h </w:instrText>
      </w:r>
      <w:r>
        <w:rPr>
          <w:noProof/>
        </w:rPr>
      </w:r>
      <w:r>
        <w:rPr>
          <w:noProof/>
        </w:rPr>
        <w:fldChar w:fldCharType="separate"/>
      </w:r>
      <w:r>
        <w:rPr>
          <w:noProof/>
        </w:rPr>
        <w:t>21</w:t>
      </w:r>
      <w:r>
        <w:rPr>
          <w:noProof/>
        </w:rPr>
        <w:fldChar w:fldCharType="end"/>
      </w:r>
    </w:p>
    <w:p w14:paraId="0BE8E4C3" w14:textId="31893E1F"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_Toc145956018 \h </w:instrText>
      </w:r>
      <w:r>
        <w:rPr>
          <w:noProof/>
        </w:rPr>
      </w:r>
      <w:r>
        <w:rPr>
          <w:noProof/>
        </w:rPr>
        <w:fldChar w:fldCharType="separate"/>
      </w:r>
      <w:r>
        <w:rPr>
          <w:noProof/>
        </w:rPr>
        <w:t>22</w:t>
      </w:r>
      <w:r>
        <w:rPr>
          <w:noProof/>
        </w:rPr>
        <w:fldChar w:fldCharType="end"/>
      </w:r>
    </w:p>
    <w:p w14:paraId="009CC2B8" w14:textId="74B7E5AF"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_Toc145956019 \h </w:instrText>
      </w:r>
      <w:r>
        <w:rPr>
          <w:noProof/>
        </w:rPr>
      </w:r>
      <w:r>
        <w:rPr>
          <w:noProof/>
        </w:rPr>
        <w:fldChar w:fldCharType="separate"/>
      </w:r>
      <w:r>
        <w:rPr>
          <w:noProof/>
        </w:rPr>
        <w:t>22</w:t>
      </w:r>
      <w:r>
        <w:rPr>
          <w:noProof/>
        </w:rPr>
        <w:fldChar w:fldCharType="end"/>
      </w:r>
    </w:p>
    <w:p w14:paraId="18E6B0F6" w14:textId="493A3324"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_Toc145956020 \h </w:instrText>
      </w:r>
      <w:r>
        <w:rPr>
          <w:noProof/>
        </w:rPr>
      </w:r>
      <w:r>
        <w:rPr>
          <w:noProof/>
        </w:rPr>
        <w:fldChar w:fldCharType="separate"/>
      </w:r>
      <w:r>
        <w:rPr>
          <w:noProof/>
        </w:rPr>
        <w:t>22</w:t>
      </w:r>
      <w:r>
        <w:rPr>
          <w:noProof/>
        </w:rPr>
        <w:fldChar w:fldCharType="end"/>
      </w:r>
    </w:p>
    <w:p w14:paraId="651F95F9" w14:textId="4268717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_Toc145956021 \h </w:instrText>
      </w:r>
      <w:r>
        <w:rPr>
          <w:noProof/>
        </w:rPr>
      </w:r>
      <w:r>
        <w:rPr>
          <w:noProof/>
        </w:rPr>
        <w:fldChar w:fldCharType="separate"/>
      </w:r>
      <w:r>
        <w:rPr>
          <w:noProof/>
        </w:rPr>
        <w:t>22</w:t>
      </w:r>
      <w:r>
        <w:rPr>
          <w:noProof/>
        </w:rPr>
        <w:fldChar w:fldCharType="end"/>
      </w:r>
    </w:p>
    <w:p w14:paraId="07C9572D" w14:textId="796C4425"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_Toc145956022 \h </w:instrText>
      </w:r>
      <w:r>
        <w:rPr>
          <w:noProof/>
        </w:rPr>
      </w:r>
      <w:r>
        <w:rPr>
          <w:noProof/>
        </w:rPr>
        <w:fldChar w:fldCharType="separate"/>
      </w:r>
      <w:r>
        <w:rPr>
          <w:noProof/>
        </w:rPr>
        <w:t>22</w:t>
      </w:r>
      <w:r>
        <w:rPr>
          <w:noProof/>
        </w:rPr>
        <w:fldChar w:fldCharType="end"/>
      </w:r>
    </w:p>
    <w:p w14:paraId="52220FBF" w14:textId="5BBABD58"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_Toc145956023 \h </w:instrText>
      </w:r>
      <w:r>
        <w:rPr>
          <w:noProof/>
        </w:rPr>
      </w:r>
      <w:r>
        <w:rPr>
          <w:noProof/>
        </w:rPr>
        <w:fldChar w:fldCharType="separate"/>
      </w:r>
      <w:r>
        <w:rPr>
          <w:noProof/>
        </w:rPr>
        <w:t>24</w:t>
      </w:r>
      <w:r>
        <w:rPr>
          <w:noProof/>
        </w:rPr>
        <w:fldChar w:fldCharType="end"/>
      </w:r>
    </w:p>
    <w:p w14:paraId="7FC2E747" w14:textId="373BAAB3"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_Toc145956024 \h </w:instrText>
      </w:r>
      <w:r>
        <w:rPr>
          <w:noProof/>
        </w:rPr>
      </w:r>
      <w:r>
        <w:rPr>
          <w:noProof/>
        </w:rPr>
        <w:fldChar w:fldCharType="separate"/>
      </w:r>
      <w:r>
        <w:rPr>
          <w:noProof/>
        </w:rPr>
        <w:t>24</w:t>
      </w:r>
      <w:r>
        <w:rPr>
          <w:noProof/>
        </w:rPr>
        <w:fldChar w:fldCharType="end"/>
      </w:r>
    </w:p>
    <w:p w14:paraId="732F8746" w14:textId="6422C188"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_Toc145956025 \h </w:instrText>
      </w:r>
      <w:r>
        <w:rPr>
          <w:noProof/>
        </w:rPr>
      </w:r>
      <w:r>
        <w:rPr>
          <w:noProof/>
        </w:rPr>
        <w:fldChar w:fldCharType="separate"/>
      </w:r>
      <w:r>
        <w:rPr>
          <w:noProof/>
        </w:rPr>
        <w:t>24</w:t>
      </w:r>
      <w:r>
        <w:rPr>
          <w:noProof/>
        </w:rPr>
        <w:fldChar w:fldCharType="end"/>
      </w:r>
    </w:p>
    <w:p w14:paraId="01658BA2" w14:textId="3CBE181A"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6.1.4.4</w:t>
      </w:r>
      <w:r>
        <w:rPr>
          <w:rFonts w:asciiTheme="minorHAnsi" w:eastAsiaTheme="minorEastAsia" w:hAnsiTheme="minorHAnsi" w:cstheme="minorBidi"/>
          <w:noProof/>
          <w:kern w:val="2"/>
          <w:sz w:val="22"/>
          <w:szCs w:val="22"/>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_Toc145956026 \h </w:instrText>
      </w:r>
      <w:r>
        <w:rPr>
          <w:noProof/>
        </w:rPr>
      </w:r>
      <w:r>
        <w:rPr>
          <w:noProof/>
        </w:rPr>
        <w:fldChar w:fldCharType="separate"/>
      </w:r>
      <w:r>
        <w:rPr>
          <w:noProof/>
        </w:rPr>
        <w:t>25</w:t>
      </w:r>
      <w:r>
        <w:rPr>
          <w:noProof/>
        </w:rPr>
        <w:fldChar w:fldCharType="end"/>
      </w:r>
    </w:p>
    <w:p w14:paraId="2FAA7B6D" w14:textId="69185EE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_Toc145956027 \h </w:instrText>
      </w:r>
      <w:r>
        <w:rPr>
          <w:noProof/>
        </w:rPr>
      </w:r>
      <w:r>
        <w:rPr>
          <w:noProof/>
        </w:rPr>
        <w:fldChar w:fldCharType="separate"/>
      </w:r>
      <w:r>
        <w:rPr>
          <w:noProof/>
        </w:rPr>
        <w:t>25</w:t>
      </w:r>
      <w:r>
        <w:rPr>
          <w:noProof/>
        </w:rPr>
        <w:fldChar w:fldCharType="end"/>
      </w:r>
    </w:p>
    <w:p w14:paraId="3A4DD991" w14:textId="42B64E9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_Toc145956028 \h </w:instrText>
      </w:r>
      <w:r>
        <w:rPr>
          <w:noProof/>
        </w:rPr>
      </w:r>
      <w:r>
        <w:rPr>
          <w:noProof/>
        </w:rPr>
        <w:fldChar w:fldCharType="separate"/>
      </w:r>
      <w:r>
        <w:rPr>
          <w:noProof/>
        </w:rPr>
        <w:t>25</w:t>
      </w:r>
      <w:r>
        <w:rPr>
          <w:noProof/>
        </w:rPr>
        <w:fldChar w:fldCharType="end"/>
      </w:r>
    </w:p>
    <w:p w14:paraId="57A07444" w14:textId="355DE1E8"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6.1.4.5</w:t>
      </w:r>
      <w:r>
        <w:rPr>
          <w:rFonts w:asciiTheme="minorHAnsi" w:eastAsiaTheme="minorEastAsia" w:hAnsiTheme="minorHAnsi" w:cstheme="minorBidi"/>
          <w:noProof/>
          <w:kern w:val="2"/>
          <w:sz w:val="22"/>
          <w:szCs w:val="22"/>
          <w:lang w:eastAsia="en-GB"/>
          <w14:ligatures w14:val="standardContextual"/>
        </w:rPr>
        <w:tab/>
      </w:r>
      <w:r>
        <w:rPr>
          <w:noProof/>
        </w:rPr>
        <w:t>Operation: location-measure</w:t>
      </w:r>
      <w:r>
        <w:rPr>
          <w:noProof/>
        </w:rPr>
        <w:tab/>
      </w:r>
      <w:r>
        <w:rPr>
          <w:noProof/>
        </w:rPr>
        <w:fldChar w:fldCharType="begin" w:fldLock="1"/>
      </w:r>
      <w:r>
        <w:rPr>
          <w:noProof/>
        </w:rPr>
        <w:instrText xml:space="preserve"> PAGEREF _Toc145956029 \h </w:instrText>
      </w:r>
      <w:r>
        <w:rPr>
          <w:noProof/>
        </w:rPr>
      </w:r>
      <w:r>
        <w:rPr>
          <w:noProof/>
        </w:rPr>
        <w:fldChar w:fldCharType="separate"/>
      </w:r>
      <w:r>
        <w:rPr>
          <w:noProof/>
        </w:rPr>
        <w:t>26</w:t>
      </w:r>
      <w:r>
        <w:rPr>
          <w:noProof/>
        </w:rPr>
        <w:fldChar w:fldCharType="end"/>
      </w:r>
    </w:p>
    <w:p w14:paraId="41993C1B" w14:textId="74FEDAC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_Toc145956030 \h </w:instrText>
      </w:r>
      <w:r>
        <w:rPr>
          <w:noProof/>
        </w:rPr>
      </w:r>
      <w:r>
        <w:rPr>
          <w:noProof/>
        </w:rPr>
        <w:fldChar w:fldCharType="separate"/>
      </w:r>
      <w:r>
        <w:rPr>
          <w:noProof/>
        </w:rPr>
        <w:t>26</w:t>
      </w:r>
      <w:r>
        <w:rPr>
          <w:noProof/>
        </w:rPr>
        <w:fldChar w:fldCharType="end"/>
      </w:r>
    </w:p>
    <w:p w14:paraId="2EA3A4C3" w14:textId="0611AF4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6.1.4.5.2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_Toc145956031 \h </w:instrText>
      </w:r>
      <w:r>
        <w:rPr>
          <w:noProof/>
        </w:rPr>
      </w:r>
      <w:r>
        <w:rPr>
          <w:noProof/>
        </w:rPr>
        <w:fldChar w:fldCharType="separate"/>
      </w:r>
      <w:r>
        <w:rPr>
          <w:noProof/>
        </w:rPr>
        <w:t>26</w:t>
      </w:r>
      <w:r>
        <w:rPr>
          <w:noProof/>
        </w:rPr>
        <w:fldChar w:fldCharType="end"/>
      </w:r>
    </w:p>
    <w:p w14:paraId="56F49538" w14:textId="33A7AFFE"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6.1.4.6</w:t>
      </w:r>
      <w:r>
        <w:rPr>
          <w:rFonts w:asciiTheme="minorHAnsi" w:eastAsiaTheme="minorEastAsia" w:hAnsiTheme="minorHAnsi" w:cstheme="minorBidi"/>
          <w:noProof/>
          <w:kern w:val="2"/>
          <w:sz w:val="22"/>
          <w:szCs w:val="22"/>
          <w:lang w:eastAsia="en-GB"/>
          <w14:ligatures w14:val="standardContextual"/>
        </w:rPr>
        <w:tab/>
      </w:r>
      <w:r>
        <w:rPr>
          <w:noProof/>
        </w:rPr>
        <w:t>Operation: up-subscription</w:t>
      </w:r>
      <w:r>
        <w:rPr>
          <w:noProof/>
        </w:rPr>
        <w:tab/>
      </w:r>
      <w:r>
        <w:rPr>
          <w:noProof/>
        </w:rPr>
        <w:fldChar w:fldCharType="begin" w:fldLock="1"/>
      </w:r>
      <w:r>
        <w:rPr>
          <w:noProof/>
        </w:rPr>
        <w:instrText xml:space="preserve"> PAGEREF _Toc145956032 \h </w:instrText>
      </w:r>
      <w:r>
        <w:rPr>
          <w:noProof/>
        </w:rPr>
      </w:r>
      <w:r>
        <w:rPr>
          <w:noProof/>
        </w:rPr>
        <w:fldChar w:fldCharType="separate"/>
      </w:r>
      <w:r>
        <w:rPr>
          <w:noProof/>
        </w:rPr>
        <w:t>27</w:t>
      </w:r>
      <w:r>
        <w:rPr>
          <w:noProof/>
        </w:rPr>
        <w:fldChar w:fldCharType="end"/>
      </w:r>
    </w:p>
    <w:p w14:paraId="000D7105" w14:textId="51F4C56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_Toc145956033 \h </w:instrText>
      </w:r>
      <w:r>
        <w:rPr>
          <w:noProof/>
        </w:rPr>
      </w:r>
      <w:r>
        <w:rPr>
          <w:noProof/>
        </w:rPr>
        <w:fldChar w:fldCharType="separate"/>
      </w:r>
      <w:r>
        <w:rPr>
          <w:noProof/>
        </w:rPr>
        <w:t>27</w:t>
      </w:r>
      <w:r>
        <w:rPr>
          <w:noProof/>
        </w:rPr>
        <w:fldChar w:fldCharType="end"/>
      </w:r>
    </w:p>
    <w:p w14:paraId="1EB580F8" w14:textId="1C03CE4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6.1.4.6.2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_Toc145956034 \h </w:instrText>
      </w:r>
      <w:r>
        <w:rPr>
          <w:noProof/>
        </w:rPr>
      </w:r>
      <w:r>
        <w:rPr>
          <w:noProof/>
        </w:rPr>
        <w:fldChar w:fldCharType="separate"/>
      </w:r>
      <w:r>
        <w:rPr>
          <w:noProof/>
        </w:rPr>
        <w:t>27</w:t>
      </w:r>
      <w:r>
        <w:rPr>
          <w:noProof/>
        </w:rPr>
        <w:fldChar w:fldCharType="end"/>
      </w:r>
    </w:p>
    <w:p w14:paraId="34216DC2" w14:textId="70F19BF3"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_Toc145956035 \h </w:instrText>
      </w:r>
      <w:r>
        <w:rPr>
          <w:noProof/>
        </w:rPr>
      </w:r>
      <w:r>
        <w:rPr>
          <w:noProof/>
        </w:rPr>
        <w:fldChar w:fldCharType="separate"/>
      </w:r>
      <w:r>
        <w:rPr>
          <w:noProof/>
        </w:rPr>
        <w:t>28</w:t>
      </w:r>
      <w:r>
        <w:rPr>
          <w:noProof/>
        </w:rPr>
        <w:fldChar w:fldCharType="end"/>
      </w:r>
    </w:p>
    <w:p w14:paraId="017C6D6B" w14:textId="6293462A"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EventNotify</w:t>
      </w:r>
      <w:r>
        <w:rPr>
          <w:noProof/>
        </w:rPr>
        <w:tab/>
      </w:r>
      <w:r>
        <w:rPr>
          <w:noProof/>
        </w:rPr>
        <w:fldChar w:fldCharType="begin" w:fldLock="1"/>
      </w:r>
      <w:r>
        <w:rPr>
          <w:noProof/>
        </w:rPr>
        <w:instrText xml:space="preserve"> PAGEREF _Toc145956036 \h </w:instrText>
      </w:r>
      <w:r>
        <w:rPr>
          <w:noProof/>
        </w:rPr>
      </w:r>
      <w:r>
        <w:rPr>
          <w:noProof/>
        </w:rPr>
        <w:fldChar w:fldCharType="separate"/>
      </w:r>
      <w:r>
        <w:rPr>
          <w:noProof/>
        </w:rPr>
        <w:t>29</w:t>
      </w:r>
      <w:r>
        <w:rPr>
          <w:noProof/>
        </w:rPr>
        <w:fldChar w:fldCharType="end"/>
      </w:r>
    </w:p>
    <w:p w14:paraId="1D7E4F5B" w14:textId="1CE9F78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6.1.5.1.1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_Toc145956037 \h </w:instrText>
      </w:r>
      <w:r>
        <w:rPr>
          <w:noProof/>
        </w:rPr>
      </w:r>
      <w:r>
        <w:rPr>
          <w:noProof/>
        </w:rPr>
        <w:fldChar w:fldCharType="separate"/>
      </w:r>
      <w:r>
        <w:rPr>
          <w:noProof/>
        </w:rPr>
        <w:t>29</w:t>
      </w:r>
      <w:r>
        <w:rPr>
          <w:noProof/>
        </w:rPr>
        <w:fldChar w:fldCharType="end"/>
      </w:r>
    </w:p>
    <w:p w14:paraId="11B7135B" w14:textId="4ACE588D"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6.1.5.1.2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_Toc145956038 \h </w:instrText>
      </w:r>
      <w:r>
        <w:rPr>
          <w:noProof/>
        </w:rPr>
      </w:r>
      <w:r>
        <w:rPr>
          <w:noProof/>
        </w:rPr>
        <w:fldChar w:fldCharType="separate"/>
      </w:r>
      <w:r>
        <w:rPr>
          <w:noProof/>
        </w:rPr>
        <w:t>29</w:t>
      </w:r>
      <w:r>
        <w:rPr>
          <w:noProof/>
        </w:rPr>
        <w:fldChar w:fldCharType="end"/>
      </w:r>
    </w:p>
    <w:p w14:paraId="376E3901" w14:textId="4489BDB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6.1.5.1.3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_Toc145956039 \h </w:instrText>
      </w:r>
      <w:r>
        <w:rPr>
          <w:noProof/>
        </w:rPr>
      </w:r>
      <w:r>
        <w:rPr>
          <w:noProof/>
        </w:rPr>
        <w:fldChar w:fldCharType="separate"/>
      </w:r>
      <w:r>
        <w:rPr>
          <w:noProof/>
        </w:rPr>
        <w:t>29</w:t>
      </w:r>
      <w:r>
        <w:rPr>
          <w:noProof/>
        </w:rPr>
        <w:fldChar w:fldCharType="end"/>
      </w:r>
    </w:p>
    <w:p w14:paraId="1A8D9A45" w14:textId="09DD57BA"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UPNotify</w:t>
      </w:r>
      <w:r>
        <w:rPr>
          <w:noProof/>
        </w:rPr>
        <w:tab/>
      </w:r>
      <w:r>
        <w:rPr>
          <w:noProof/>
        </w:rPr>
        <w:fldChar w:fldCharType="begin" w:fldLock="1"/>
      </w:r>
      <w:r>
        <w:rPr>
          <w:noProof/>
        </w:rPr>
        <w:instrText xml:space="preserve"> PAGEREF _Toc145956040 \h </w:instrText>
      </w:r>
      <w:r>
        <w:rPr>
          <w:noProof/>
        </w:rPr>
      </w:r>
      <w:r>
        <w:rPr>
          <w:noProof/>
        </w:rPr>
        <w:fldChar w:fldCharType="separate"/>
      </w:r>
      <w:r>
        <w:rPr>
          <w:noProof/>
        </w:rPr>
        <w:t>30</w:t>
      </w:r>
      <w:r>
        <w:rPr>
          <w:noProof/>
        </w:rPr>
        <w:fldChar w:fldCharType="end"/>
      </w:r>
    </w:p>
    <w:p w14:paraId="4563FC05" w14:textId="0ED3F51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_Toc145956041 \h </w:instrText>
      </w:r>
      <w:r>
        <w:rPr>
          <w:noProof/>
        </w:rPr>
      </w:r>
      <w:r>
        <w:rPr>
          <w:noProof/>
        </w:rPr>
        <w:fldChar w:fldCharType="separate"/>
      </w:r>
      <w:r>
        <w:rPr>
          <w:noProof/>
        </w:rPr>
        <w:t>30</w:t>
      </w:r>
      <w:r>
        <w:rPr>
          <w:noProof/>
        </w:rPr>
        <w:fldChar w:fldCharType="end"/>
      </w:r>
    </w:p>
    <w:p w14:paraId="27C81313" w14:textId="38B6BF2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_Toc145956042 \h </w:instrText>
      </w:r>
      <w:r>
        <w:rPr>
          <w:noProof/>
        </w:rPr>
      </w:r>
      <w:r>
        <w:rPr>
          <w:noProof/>
        </w:rPr>
        <w:fldChar w:fldCharType="separate"/>
      </w:r>
      <w:r>
        <w:rPr>
          <w:noProof/>
        </w:rPr>
        <w:t>30</w:t>
      </w:r>
      <w:r>
        <w:rPr>
          <w:noProof/>
        </w:rPr>
        <w:fldChar w:fldCharType="end"/>
      </w:r>
    </w:p>
    <w:p w14:paraId="41908FC7" w14:textId="5E32CC9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_Toc145956043 \h </w:instrText>
      </w:r>
      <w:r>
        <w:rPr>
          <w:noProof/>
        </w:rPr>
      </w:r>
      <w:r>
        <w:rPr>
          <w:noProof/>
        </w:rPr>
        <w:fldChar w:fldCharType="separate"/>
      </w:r>
      <w:r>
        <w:rPr>
          <w:noProof/>
        </w:rPr>
        <w:t>30</w:t>
      </w:r>
      <w:r>
        <w:rPr>
          <w:noProof/>
        </w:rPr>
        <w:fldChar w:fldCharType="end"/>
      </w:r>
    </w:p>
    <w:p w14:paraId="61E890E5" w14:textId="348C0773"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_Toc145956044 \h </w:instrText>
      </w:r>
      <w:r>
        <w:rPr>
          <w:noProof/>
        </w:rPr>
      </w:r>
      <w:r>
        <w:rPr>
          <w:noProof/>
        </w:rPr>
        <w:fldChar w:fldCharType="separate"/>
      </w:r>
      <w:r>
        <w:rPr>
          <w:noProof/>
        </w:rPr>
        <w:t>31</w:t>
      </w:r>
      <w:r>
        <w:rPr>
          <w:noProof/>
        </w:rPr>
        <w:fldChar w:fldCharType="end"/>
      </w:r>
    </w:p>
    <w:p w14:paraId="320B8599" w14:textId="588F2402"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_Toc145956045 \h </w:instrText>
      </w:r>
      <w:r>
        <w:rPr>
          <w:noProof/>
        </w:rPr>
      </w:r>
      <w:r>
        <w:rPr>
          <w:noProof/>
        </w:rPr>
        <w:fldChar w:fldCharType="separate"/>
      </w:r>
      <w:r>
        <w:rPr>
          <w:noProof/>
        </w:rPr>
        <w:t>31</w:t>
      </w:r>
      <w:r>
        <w:rPr>
          <w:noProof/>
        </w:rPr>
        <w:fldChar w:fldCharType="end"/>
      </w:r>
    </w:p>
    <w:p w14:paraId="7F110157" w14:textId="12787198"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sidRPr="008C24A0">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Structured data types</w:t>
      </w:r>
      <w:r>
        <w:rPr>
          <w:noProof/>
        </w:rPr>
        <w:tab/>
      </w:r>
      <w:r>
        <w:rPr>
          <w:noProof/>
        </w:rPr>
        <w:fldChar w:fldCharType="begin" w:fldLock="1"/>
      </w:r>
      <w:r>
        <w:rPr>
          <w:noProof/>
        </w:rPr>
        <w:instrText xml:space="preserve"> PAGEREF _Toc145956046 \h </w:instrText>
      </w:r>
      <w:r>
        <w:rPr>
          <w:noProof/>
        </w:rPr>
      </w:r>
      <w:r>
        <w:rPr>
          <w:noProof/>
        </w:rPr>
        <w:fldChar w:fldCharType="separate"/>
      </w:r>
      <w:r>
        <w:rPr>
          <w:noProof/>
        </w:rPr>
        <w:t>35</w:t>
      </w:r>
      <w:r>
        <w:rPr>
          <w:noProof/>
        </w:rPr>
        <w:fldChar w:fldCharType="end"/>
      </w:r>
    </w:p>
    <w:p w14:paraId="4A6D60BD" w14:textId="571C1FE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_Toc145956047 \h </w:instrText>
      </w:r>
      <w:r>
        <w:rPr>
          <w:noProof/>
        </w:rPr>
      </w:r>
      <w:r>
        <w:rPr>
          <w:noProof/>
        </w:rPr>
        <w:fldChar w:fldCharType="separate"/>
      </w:r>
      <w:r>
        <w:rPr>
          <w:noProof/>
        </w:rPr>
        <w:t>35</w:t>
      </w:r>
      <w:r>
        <w:rPr>
          <w:noProof/>
        </w:rPr>
        <w:fldChar w:fldCharType="end"/>
      </w:r>
    </w:p>
    <w:p w14:paraId="61250F7F" w14:textId="7588E52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InputData</w:t>
      </w:r>
      <w:r>
        <w:rPr>
          <w:noProof/>
        </w:rPr>
        <w:tab/>
      </w:r>
      <w:r>
        <w:rPr>
          <w:noProof/>
        </w:rPr>
        <w:fldChar w:fldCharType="begin" w:fldLock="1"/>
      </w:r>
      <w:r>
        <w:rPr>
          <w:noProof/>
        </w:rPr>
        <w:instrText xml:space="preserve"> PAGEREF _Toc145956048 \h </w:instrText>
      </w:r>
      <w:r>
        <w:rPr>
          <w:noProof/>
        </w:rPr>
      </w:r>
      <w:r>
        <w:rPr>
          <w:noProof/>
        </w:rPr>
        <w:fldChar w:fldCharType="separate"/>
      </w:r>
      <w:r>
        <w:rPr>
          <w:noProof/>
        </w:rPr>
        <w:t>36</w:t>
      </w:r>
      <w:r>
        <w:rPr>
          <w:noProof/>
        </w:rPr>
        <w:fldChar w:fldCharType="end"/>
      </w:r>
    </w:p>
    <w:p w14:paraId="65D056FF" w14:textId="15E4AAC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LocationData</w:t>
      </w:r>
      <w:r>
        <w:rPr>
          <w:noProof/>
        </w:rPr>
        <w:tab/>
      </w:r>
      <w:r>
        <w:rPr>
          <w:noProof/>
        </w:rPr>
        <w:fldChar w:fldCharType="begin" w:fldLock="1"/>
      </w:r>
      <w:r>
        <w:rPr>
          <w:noProof/>
        </w:rPr>
        <w:instrText xml:space="preserve"> PAGEREF _Toc145956049 \h </w:instrText>
      </w:r>
      <w:r>
        <w:rPr>
          <w:noProof/>
        </w:rPr>
      </w:r>
      <w:r>
        <w:rPr>
          <w:noProof/>
        </w:rPr>
        <w:fldChar w:fldCharType="separate"/>
      </w:r>
      <w:r>
        <w:rPr>
          <w:noProof/>
        </w:rPr>
        <w:t>41</w:t>
      </w:r>
      <w:r>
        <w:rPr>
          <w:noProof/>
        </w:rPr>
        <w:fldChar w:fldCharType="end"/>
      </w:r>
    </w:p>
    <w:p w14:paraId="04A66901" w14:textId="65F32FB0"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_Toc145956050 \h </w:instrText>
      </w:r>
      <w:r>
        <w:rPr>
          <w:noProof/>
        </w:rPr>
      </w:r>
      <w:r>
        <w:rPr>
          <w:noProof/>
        </w:rPr>
        <w:fldChar w:fldCharType="separate"/>
      </w:r>
      <w:r>
        <w:rPr>
          <w:noProof/>
        </w:rPr>
        <w:t>44</w:t>
      </w:r>
      <w:r>
        <w:rPr>
          <w:noProof/>
        </w:rPr>
        <w:fldChar w:fldCharType="end"/>
      </w:r>
    </w:p>
    <w:p w14:paraId="7F170235" w14:textId="1F4751D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GeographicArea</w:t>
      </w:r>
      <w:r>
        <w:rPr>
          <w:noProof/>
        </w:rPr>
        <w:tab/>
      </w:r>
      <w:r>
        <w:rPr>
          <w:noProof/>
        </w:rPr>
        <w:fldChar w:fldCharType="begin" w:fldLock="1"/>
      </w:r>
      <w:r>
        <w:rPr>
          <w:noProof/>
        </w:rPr>
        <w:instrText xml:space="preserve"> PAGEREF _Toc145956051 \h </w:instrText>
      </w:r>
      <w:r>
        <w:rPr>
          <w:noProof/>
        </w:rPr>
      </w:r>
      <w:r>
        <w:rPr>
          <w:noProof/>
        </w:rPr>
        <w:fldChar w:fldCharType="separate"/>
      </w:r>
      <w:r>
        <w:rPr>
          <w:noProof/>
        </w:rPr>
        <w:t>44</w:t>
      </w:r>
      <w:r>
        <w:rPr>
          <w:noProof/>
        </w:rPr>
        <w:fldChar w:fldCharType="end"/>
      </w:r>
    </w:p>
    <w:p w14:paraId="30BCA9F5" w14:textId="1EA4CBD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Point</w:t>
      </w:r>
      <w:r>
        <w:rPr>
          <w:noProof/>
        </w:rPr>
        <w:tab/>
      </w:r>
      <w:r>
        <w:rPr>
          <w:noProof/>
        </w:rPr>
        <w:fldChar w:fldCharType="begin" w:fldLock="1"/>
      </w:r>
      <w:r>
        <w:rPr>
          <w:noProof/>
        </w:rPr>
        <w:instrText xml:space="preserve"> PAGEREF _Toc145956052 \h </w:instrText>
      </w:r>
      <w:r>
        <w:rPr>
          <w:noProof/>
        </w:rPr>
      </w:r>
      <w:r>
        <w:rPr>
          <w:noProof/>
        </w:rPr>
        <w:fldChar w:fldCharType="separate"/>
      </w:r>
      <w:r>
        <w:rPr>
          <w:noProof/>
        </w:rPr>
        <w:t>44</w:t>
      </w:r>
      <w:r>
        <w:rPr>
          <w:noProof/>
        </w:rPr>
        <w:fldChar w:fldCharType="end"/>
      </w:r>
    </w:p>
    <w:p w14:paraId="50D0FBD6" w14:textId="590B4CD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_Toc145956053 \h </w:instrText>
      </w:r>
      <w:r>
        <w:rPr>
          <w:noProof/>
        </w:rPr>
      </w:r>
      <w:r>
        <w:rPr>
          <w:noProof/>
        </w:rPr>
        <w:fldChar w:fldCharType="separate"/>
      </w:r>
      <w:r>
        <w:rPr>
          <w:noProof/>
        </w:rPr>
        <w:t>45</w:t>
      </w:r>
      <w:r>
        <w:rPr>
          <w:noProof/>
        </w:rPr>
        <w:fldChar w:fldCharType="end"/>
      </w:r>
    </w:p>
    <w:p w14:paraId="7C5A26CB" w14:textId="14360CB5"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_Toc145956054 \h </w:instrText>
      </w:r>
      <w:r>
        <w:rPr>
          <w:noProof/>
        </w:rPr>
      </w:r>
      <w:r>
        <w:rPr>
          <w:noProof/>
        </w:rPr>
        <w:fldChar w:fldCharType="separate"/>
      </w:r>
      <w:r>
        <w:rPr>
          <w:noProof/>
        </w:rPr>
        <w:t>45</w:t>
      </w:r>
      <w:r>
        <w:rPr>
          <w:noProof/>
        </w:rPr>
        <w:fldChar w:fldCharType="end"/>
      </w:r>
    </w:p>
    <w:p w14:paraId="298F22B9" w14:textId="4D5411D3"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Polygon</w:t>
      </w:r>
      <w:r>
        <w:rPr>
          <w:noProof/>
        </w:rPr>
        <w:tab/>
      </w:r>
      <w:r>
        <w:rPr>
          <w:noProof/>
        </w:rPr>
        <w:fldChar w:fldCharType="begin" w:fldLock="1"/>
      </w:r>
      <w:r>
        <w:rPr>
          <w:noProof/>
        </w:rPr>
        <w:instrText xml:space="preserve"> PAGEREF _Toc145956055 \h </w:instrText>
      </w:r>
      <w:r>
        <w:rPr>
          <w:noProof/>
        </w:rPr>
      </w:r>
      <w:r>
        <w:rPr>
          <w:noProof/>
        </w:rPr>
        <w:fldChar w:fldCharType="separate"/>
      </w:r>
      <w:r>
        <w:rPr>
          <w:noProof/>
        </w:rPr>
        <w:t>45</w:t>
      </w:r>
      <w:r>
        <w:rPr>
          <w:noProof/>
        </w:rPr>
        <w:fldChar w:fldCharType="end"/>
      </w:r>
    </w:p>
    <w:p w14:paraId="7333D91D" w14:textId="38E9785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PointAltitude</w:t>
      </w:r>
      <w:r>
        <w:rPr>
          <w:noProof/>
        </w:rPr>
        <w:tab/>
      </w:r>
      <w:r>
        <w:rPr>
          <w:noProof/>
        </w:rPr>
        <w:fldChar w:fldCharType="begin" w:fldLock="1"/>
      </w:r>
      <w:r>
        <w:rPr>
          <w:noProof/>
        </w:rPr>
        <w:instrText xml:space="preserve"> PAGEREF _Toc145956056 \h </w:instrText>
      </w:r>
      <w:r>
        <w:rPr>
          <w:noProof/>
        </w:rPr>
      </w:r>
      <w:r>
        <w:rPr>
          <w:noProof/>
        </w:rPr>
        <w:fldChar w:fldCharType="separate"/>
      </w:r>
      <w:r>
        <w:rPr>
          <w:noProof/>
        </w:rPr>
        <w:t>45</w:t>
      </w:r>
      <w:r>
        <w:rPr>
          <w:noProof/>
        </w:rPr>
        <w:fldChar w:fldCharType="end"/>
      </w:r>
    </w:p>
    <w:p w14:paraId="271D196F" w14:textId="5A0E69D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_Toc145956057 \h </w:instrText>
      </w:r>
      <w:r>
        <w:rPr>
          <w:noProof/>
        </w:rPr>
      </w:r>
      <w:r>
        <w:rPr>
          <w:noProof/>
        </w:rPr>
        <w:fldChar w:fldCharType="separate"/>
      </w:r>
      <w:r>
        <w:rPr>
          <w:noProof/>
        </w:rPr>
        <w:t>46</w:t>
      </w:r>
      <w:r>
        <w:rPr>
          <w:noProof/>
        </w:rPr>
        <w:fldChar w:fldCharType="end"/>
      </w:r>
    </w:p>
    <w:p w14:paraId="22658062" w14:textId="3E7FF67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EllipsoidArc</w:t>
      </w:r>
      <w:r>
        <w:rPr>
          <w:noProof/>
        </w:rPr>
        <w:tab/>
      </w:r>
      <w:r>
        <w:rPr>
          <w:noProof/>
        </w:rPr>
        <w:fldChar w:fldCharType="begin" w:fldLock="1"/>
      </w:r>
      <w:r>
        <w:rPr>
          <w:noProof/>
        </w:rPr>
        <w:instrText xml:space="preserve"> PAGEREF _Toc145956058 \h </w:instrText>
      </w:r>
      <w:r>
        <w:rPr>
          <w:noProof/>
        </w:rPr>
      </w:r>
      <w:r>
        <w:rPr>
          <w:noProof/>
        </w:rPr>
        <w:fldChar w:fldCharType="separate"/>
      </w:r>
      <w:r>
        <w:rPr>
          <w:noProof/>
        </w:rPr>
        <w:t>46</w:t>
      </w:r>
      <w:r>
        <w:rPr>
          <w:noProof/>
        </w:rPr>
        <w:fldChar w:fldCharType="end"/>
      </w:r>
    </w:p>
    <w:p w14:paraId="2AFAE6E6" w14:textId="6793CEC5"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LocationQoS</w:t>
      </w:r>
      <w:r>
        <w:rPr>
          <w:noProof/>
        </w:rPr>
        <w:tab/>
      </w:r>
      <w:r>
        <w:rPr>
          <w:noProof/>
        </w:rPr>
        <w:fldChar w:fldCharType="begin" w:fldLock="1"/>
      </w:r>
      <w:r>
        <w:rPr>
          <w:noProof/>
        </w:rPr>
        <w:instrText xml:space="preserve"> PAGEREF _Toc145956059 \h </w:instrText>
      </w:r>
      <w:r>
        <w:rPr>
          <w:noProof/>
        </w:rPr>
      </w:r>
      <w:r>
        <w:rPr>
          <w:noProof/>
        </w:rPr>
        <w:fldChar w:fldCharType="separate"/>
      </w:r>
      <w:r>
        <w:rPr>
          <w:noProof/>
        </w:rPr>
        <w:t>47</w:t>
      </w:r>
      <w:r>
        <w:rPr>
          <w:noProof/>
        </w:rPr>
        <w:fldChar w:fldCharType="end"/>
      </w:r>
    </w:p>
    <w:p w14:paraId="7678E157" w14:textId="0CD2F6A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CivicAddress</w:t>
      </w:r>
      <w:r>
        <w:rPr>
          <w:noProof/>
        </w:rPr>
        <w:tab/>
      </w:r>
      <w:r>
        <w:rPr>
          <w:noProof/>
        </w:rPr>
        <w:fldChar w:fldCharType="begin" w:fldLock="1"/>
      </w:r>
      <w:r>
        <w:rPr>
          <w:noProof/>
        </w:rPr>
        <w:instrText xml:space="preserve"> PAGEREF _Toc145956060 \h </w:instrText>
      </w:r>
      <w:r>
        <w:rPr>
          <w:noProof/>
        </w:rPr>
      </w:r>
      <w:r>
        <w:rPr>
          <w:noProof/>
        </w:rPr>
        <w:fldChar w:fldCharType="separate"/>
      </w:r>
      <w:r>
        <w:rPr>
          <w:noProof/>
        </w:rPr>
        <w:t>48</w:t>
      </w:r>
      <w:r>
        <w:rPr>
          <w:noProof/>
        </w:rPr>
        <w:fldChar w:fldCharType="end"/>
      </w:r>
    </w:p>
    <w:p w14:paraId="1669B401" w14:textId="50D1EF2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_Toc145956061 \h </w:instrText>
      </w:r>
      <w:r>
        <w:rPr>
          <w:noProof/>
        </w:rPr>
      </w:r>
      <w:r>
        <w:rPr>
          <w:noProof/>
        </w:rPr>
        <w:fldChar w:fldCharType="separate"/>
      </w:r>
      <w:r>
        <w:rPr>
          <w:noProof/>
        </w:rPr>
        <w:t>50</w:t>
      </w:r>
      <w:r>
        <w:rPr>
          <w:noProof/>
        </w:rPr>
        <w:fldChar w:fldCharType="end"/>
      </w:r>
    </w:p>
    <w:p w14:paraId="702B4554" w14:textId="16F2162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_Toc145956062 \h </w:instrText>
      </w:r>
      <w:r>
        <w:rPr>
          <w:noProof/>
        </w:rPr>
      </w:r>
      <w:r>
        <w:rPr>
          <w:noProof/>
        </w:rPr>
        <w:fldChar w:fldCharType="separate"/>
      </w:r>
      <w:r>
        <w:rPr>
          <w:noProof/>
        </w:rPr>
        <w:t>51</w:t>
      </w:r>
      <w:r>
        <w:rPr>
          <w:noProof/>
        </w:rPr>
        <w:fldChar w:fldCharType="end"/>
      </w:r>
    </w:p>
    <w:p w14:paraId="470FA5D8" w14:textId="12B1F5D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VelocityEstimate</w:t>
      </w:r>
      <w:r>
        <w:rPr>
          <w:noProof/>
        </w:rPr>
        <w:tab/>
      </w:r>
      <w:r>
        <w:rPr>
          <w:noProof/>
        </w:rPr>
        <w:fldChar w:fldCharType="begin" w:fldLock="1"/>
      </w:r>
      <w:r>
        <w:rPr>
          <w:noProof/>
        </w:rPr>
        <w:instrText xml:space="preserve"> PAGEREF _Toc145956063 \h </w:instrText>
      </w:r>
      <w:r>
        <w:rPr>
          <w:noProof/>
        </w:rPr>
      </w:r>
      <w:r>
        <w:rPr>
          <w:noProof/>
        </w:rPr>
        <w:fldChar w:fldCharType="separate"/>
      </w:r>
      <w:r>
        <w:rPr>
          <w:noProof/>
        </w:rPr>
        <w:t>51</w:t>
      </w:r>
      <w:r>
        <w:rPr>
          <w:noProof/>
        </w:rPr>
        <w:fldChar w:fldCharType="end"/>
      </w:r>
    </w:p>
    <w:p w14:paraId="3E5A32E6" w14:textId="7804057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6.1.6.2.18</w:t>
      </w:r>
      <w:r>
        <w:rPr>
          <w:rFonts w:asciiTheme="minorHAnsi" w:eastAsiaTheme="minorEastAsia" w:hAnsiTheme="minorHAnsi" w:cstheme="minorBidi"/>
          <w:noProof/>
          <w:kern w:val="2"/>
          <w:sz w:val="22"/>
          <w:szCs w:val="22"/>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_Toc145956064 \h </w:instrText>
      </w:r>
      <w:r>
        <w:rPr>
          <w:noProof/>
        </w:rPr>
      </w:r>
      <w:r>
        <w:rPr>
          <w:noProof/>
        </w:rPr>
        <w:fldChar w:fldCharType="separate"/>
      </w:r>
      <w:r>
        <w:rPr>
          <w:noProof/>
        </w:rPr>
        <w:t>51</w:t>
      </w:r>
      <w:r>
        <w:rPr>
          <w:noProof/>
        </w:rPr>
        <w:fldChar w:fldCharType="end"/>
      </w:r>
    </w:p>
    <w:p w14:paraId="255F7CD2" w14:textId="58C1E16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6.1.6.2.19</w:t>
      </w:r>
      <w:r>
        <w:rPr>
          <w:rFonts w:asciiTheme="minorHAnsi" w:eastAsiaTheme="minorEastAsia" w:hAnsiTheme="minorHAnsi" w:cstheme="minorBidi"/>
          <w:noProof/>
          <w:kern w:val="2"/>
          <w:sz w:val="22"/>
          <w:szCs w:val="22"/>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_Toc145956065 \h </w:instrText>
      </w:r>
      <w:r>
        <w:rPr>
          <w:noProof/>
        </w:rPr>
      </w:r>
      <w:r>
        <w:rPr>
          <w:noProof/>
        </w:rPr>
        <w:fldChar w:fldCharType="separate"/>
      </w:r>
      <w:r>
        <w:rPr>
          <w:noProof/>
        </w:rPr>
        <w:t>51</w:t>
      </w:r>
      <w:r>
        <w:rPr>
          <w:noProof/>
        </w:rPr>
        <w:fldChar w:fldCharType="end"/>
      </w:r>
    </w:p>
    <w:p w14:paraId="5B4440E8" w14:textId="32422C6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6.1.6.2.20</w:t>
      </w:r>
      <w:r>
        <w:rPr>
          <w:rFonts w:asciiTheme="minorHAnsi" w:eastAsiaTheme="minorEastAsia" w:hAnsiTheme="minorHAnsi" w:cstheme="minorBidi"/>
          <w:noProof/>
          <w:kern w:val="2"/>
          <w:sz w:val="22"/>
          <w:szCs w:val="22"/>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_Toc145956066 \h </w:instrText>
      </w:r>
      <w:r>
        <w:rPr>
          <w:noProof/>
        </w:rPr>
      </w:r>
      <w:r>
        <w:rPr>
          <w:noProof/>
        </w:rPr>
        <w:fldChar w:fldCharType="separate"/>
      </w:r>
      <w:r>
        <w:rPr>
          <w:noProof/>
        </w:rPr>
        <w:t>52</w:t>
      </w:r>
      <w:r>
        <w:rPr>
          <w:noProof/>
        </w:rPr>
        <w:fldChar w:fldCharType="end"/>
      </w:r>
    </w:p>
    <w:p w14:paraId="647ADC18" w14:textId="271F0D5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6.1.6.2.21</w:t>
      </w:r>
      <w:r>
        <w:rPr>
          <w:rFonts w:asciiTheme="minorHAnsi" w:eastAsiaTheme="minorEastAsia" w:hAnsiTheme="minorHAnsi" w:cstheme="minorBidi"/>
          <w:noProof/>
          <w:kern w:val="2"/>
          <w:sz w:val="22"/>
          <w:szCs w:val="22"/>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_Toc145956067 \h </w:instrText>
      </w:r>
      <w:r>
        <w:rPr>
          <w:noProof/>
        </w:rPr>
      </w:r>
      <w:r>
        <w:rPr>
          <w:noProof/>
        </w:rPr>
        <w:fldChar w:fldCharType="separate"/>
      </w:r>
      <w:r>
        <w:rPr>
          <w:noProof/>
        </w:rPr>
        <w:t>52</w:t>
      </w:r>
      <w:r>
        <w:rPr>
          <w:noProof/>
        </w:rPr>
        <w:fldChar w:fldCharType="end"/>
      </w:r>
    </w:p>
    <w:p w14:paraId="585A806D" w14:textId="291B23D3"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6.1.6.2.22</w:t>
      </w:r>
      <w:r>
        <w:rPr>
          <w:rFonts w:asciiTheme="minorHAnsi" w:eastAsiaTheme="minorEastAsia" w:hAnsiTheme="minorHAnsi" w:cstheme="minorBidi"/>
          <w:noProof/>
          <w:kern w:val="2"/>
          <w:sz w:val="22"/>
          <w:szCs w:val="22"/>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_Toc145956068 \h </w:instrText>
      </w:r>
      <w:r>
        <w:rPr>
          <w:noProof/>
        </w:rPr>
      </w:r>
      <w:r>
        <w:rPr>
          <w:noProof/>
        </w:rPr>
        <w:fldChar w:fldCharType="separate"/>
      </w:r>
      <w:r>
        <w:rPr>
          <w:noProof/>
        </w:rPr>
        <w:t>52</w:t>
      </w:r>
      <w:r>
        <w:rPr>
          <w:noProof/>
        </w:rPr>
        <w:fldChar w:fldCharType="end"/>
      </w:r>
    </w:p>
    <w:p w14:paraId="22FDAB2B" w14:textId="2ACF2D1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6.1.6.2.23</w:t>
      </w:r>
      <w:r>
        <w:rPr>
          <w:rFonts w:asciiTheme="minorHAnsi" w:eastAsiaTheme="minorEastAsia" w:hAnsiTheme="minorHAnsi" w:cstheme="minorBidi"/>
          <w:noProof/>
          <w:kern w:val="2"/>
          <w:sz w:val="22"/>
          <w:szCs w:val="22"/>
          <w:lang w:eastAsia="en-GB"/>
          <w14:ligatures w14:val="standardContextual"/>
        </w:rPr>
        <w:tab/>
      </w:r>
      <w:r>
        <w:rPr>
          <w:noProof/>
        </w:rPr>
        <w:t>Type: UeLcsCapability</w:t>
      </w:r>
      <w:r>
        <w:rPr>
          <w:noProof/>
        </w:rPr>
        <w:tab/>
      </w:r>
      <w:r>
        <w:rPr>
          <w:noProof/>
        </w:rPr>
        <w:fldChar w:fldCharType="begin" w:fldLock="1"/>
      </w:r>
      <w:r>
        <w:rPr>
          <w:noProof/>
        </w:rPr>
        <w:instrText xml:space="preserve"> PAGEREF _Toc145956069 \h </w:instrText>
      </w:r>
      <w:r>
        <w:rPr>
          <w:noProof/>
        </w:rPr>
      </w:r>
      <w:r>
        <w:rPr>
          <w:noProof/>
        </w:rPr>
        <w:fldChar w:fldCharType="separate"/>
      </w:r>
      <w:r>
        <w:rPr>
          <w:noProof/>
        </w:rPr>
        <w:t>52</w:t>
      </w:r>
      <w:r>
        <w:rPr>
          <w:noProof/>
        </w:rPr>
        <w:fldChar w:fldCharType="end"/>
      </w:r>
    </w:p>
    <w:p w14:paraId="789C54BA" w14:textId="626BDFD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6.1.6.2.24</w:t>
      </w:r>
      <w:r>
        <w:rPr>
          <w:rFonts w:asciiTheme="minorHAnsi" w:eastAsiaTheme="minorEastAsia" w:hAnsiTheme="minorHAnsi" w:cstheme="minorBidi"/>
          <w:noProof/>
          <w:kern w:val="2"/>
          <w:sz w:val="22"/>
          <w:szCs w:val="22"/>
          <w:lang w:eastAsia="en-GB"/>
          <w14:ligatures w14:val="standardContextual"/>
        </w:rPr>
        <w:tab/>
      </w:r>
      <w:r>
        <w:rPr>
          <w:noProof/>
        </w:rPr>
        <w:t>Type: PeriodicEventInfo</w:t>
      </w:r>
      <w:r>
        <w:rPr>
          <w:noProof/>
        </w:rPr>
        <w:tab/>
      </w:r>
      <w:r>
        <w:rPr>
          <w:noProof/>
        </w:rPr>
        <w:fldChar w:fldCharType="begin" w:fldLock="1"/>
      </w:r>
      <w:r>
        <w:rPr>
          <w:noProof/>
        </w:rPr>
        <w:instrText xml:space="preserve"> PAGEREF _Toc145956070 \h </w:instrText>
      </w:r>
      <w:r>
        <w:rPr>
          <w:noProof/>
        </w:rPr>
      </w:r>
      <w:r>
        <w:rPr>
          <w:noProof/>
        </w:rPr>
        <w:fldChar w:fldCharType="separate"/>
      </w:r>
      <w:r>
        <w:rPr>
          <w:noProof/>
        </w:rPr>
        <w:t>53</w:t>
      </w:r>
      <w:r>
        <w:rPr>
          <w:noProof/>
        </w:rPr>
        <w:fldChar w:fldCharType="end"/>
      </w:r>
    </w:p>
    <w:p w14:paraId="206B680C" w14:textId="647EE4C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6.1.6.2.25</w:t>
      </w:r>
      <w:r>
        <w:rPr>
          <w:rFonts w:asciiTheme="minorHAnsi" w:eastAsiaTheme="minorEastAsia" w:hAnsiTheme="minorHAnsi" w:cstheme="minorBidi"/>
          <w:noProof/>
          <w:kern w:val="2"/>
          <w:sz w:val="22"/>
          <w:szCs w:val="22"/>
          <w:lang w:eastAsia="en-GB"/>
          <w14:ligatures w14:val="standardContextual"/>
        </w:rPr>
        <w:tab/>
      </w:r>
      <w:r>
        <w:rPr>
          <w:noProof/>
        </w:rPr>
        <w:t>Type: AreaEventInfo</w:t>
      </w:r>
      <w:r>
        <w:rPr>
          <w:noProof/>
        </w:rPr>
        <w:tab/>
      </w:r>
      <w:r>
        <w:rPr>
          <w:noProof/>
        </w:rPr>
        <w:fldChar w:fldCharType="begin" w:fldLock="1"/>
      </w:r>
      <w:r>
        <w:rPr>
          <w:noProof/>
        </w:rPr>
        <w:instrText xml:space="preserve"> PAGEREF _Toc145956071 \h </w:instrText>
      </w:r>
      <w:r>
        <w:rPr>
          <w:noProof/>
        </w:rPr>
      </w:r>
      <w:r>
        <w:rPr>
          <w:noProof/>
        </w:rPr>
        <w:fldChar w:fldCharType="separate"/>
      </w:r>
      <w:r>
        <w:rPr>
          <w:noProof/>
        </w:rPr>
        <w:t>54</w:t>
      </w:r>
      <w:r>
        <w:rPr>
          <w:noProof/>
        </w:rPr>
        <w:fldChar w:fldCharType="end"/>
      </w:r>
    </w:p>
    <w:p w14:paraId="53834D3B" w14:textId="3A2588C0"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6.1.6.2.26</w:t>
      </w:r>
      <w:r>
        <w:rPr>
          <w:rFonts w:asciiTheme="minorHAnsi" w:eastAsiaTheme="minorEastAsia" w:hAnsiTheme="minorHAnsi" w:cstheme="minorBidi"/>
          <w:noProof/>
          <w:kern w:val="2"/>
          <w:sz w:val="22"/>
          <w:szCs w:val="22"/>
          <w:lang w:eastAsia="en-GB"/>
          <w14:ligatures w14:val="standardContextual"/>
        </w:rPr>
        <w:tab/>
      </w:r>
      <w:r>
        <w:rPr>
          <w:noProof/>
        </w:rPr>
        <w:t>Type: ReportingArea</w:t>
      </w:r>
      <w:r>
        <w:rPr>
          <w:noProof/>
        </w:rPr>
        <w:tab/>
      </w:r>
      <w:r>
        <w:rPr>
          <w:noProof/>
        </w:rPr>
        <w:fldChar w:fldCharType="begin" w:fldLock="1"/>
      </w:r>
      <w:r>
        <w:rPr>
          <w:noProof/>
        </w:rPr>
        <w:instrText xml:space="preserve"> PAGEREF _Toc145956072 \h </w:instrText>
      </w:r>
      <w:r>
        <w:rPr>
          <w:noProof/>
        </w:rPr>
      </w:r>
      <w:r>
        <w:rPr>
          <w:noProof/>
        </w:rPr>
        <w:fldChar w:fldCharType="separate"/>
      </w:r>
      <w:r>
        <w:rPr>
          <w:noProof/>
        </w:rPr>
        <w:t>54</w:t>
      </w:r>
      <w:r>
        <w:rPr>
          <w:noProof/>
        </w:rPr>
        <w:fldChar w:fldCharType="end"/>
      </w:r>
    </w:p>
    <w:p w14:paraId="6F36A51A" w14:textId="07B3938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6.1.6.2.27</w:t>
      </w:r>
      <w:r>
        <w:rPr>
          <w:rFonts w:asciiTheme="minorHAnsi" w:eastAsiaTheme="minorEastAsia" w:hAnsiTheme="minorHAnsi" w:cstheme="minorBidi"/>
          <w:noProof/>
          <w:kern w:val="2"/>
          <w:sz w:val="22"/>
          <w:szCs w:val="22"/>
          <w:lang w:eastAsia="en-GB"/>
          <w14:ligatures w14:val="standardContextual"/>
        </w:rPr>
        <w:tab/>
      </w:r>
      <w:r>
        <w:rPr>
          <w:noProof/>
        </w:rPr>
        <w:t>Type: MotionEventInfo</w:t>
      </w:r>
      <w:r>
        <w:rPr>
          <w:noProof/>
        </w:rPr>
        <w:tab/>
      </w:r>
      <w:r>
        <w:rPr>
          <w:noProof/>
        </w:rPr>
        <w:fldChar w:fldCharType="begin" w:fldLock="1"/>
      </w:r>
      <w:r>
        <w:rPr>
          <w:noProof/>
        </w:rPr>
        <w:instrText xml:space="preserve"> PAGEREF _Toc145956073 \h </w:instrText>
      </w:r>
      <w:r>
        <w:rPr>
          <w:noProof/>
        </w:rPr>
      </w:r>
      <w:r>
        <w:rPr>
          <w:noProof/>
        </w:rPr>
        <w:fldChar w:fldCharType="separate"/>
      </w:r>
      <w:r>
        <w:rPr>
          <w:noProof/>
        </w:rPr>
        <w:t>55</w:t>
      </w:r>
      <w:r>
        <w:rPr>
          <w:noProof/>
        </w:rPr>
        <w:fldChar w:fldCharType="end"/>
      </w:r>
    </w:p>
    <w:p w14:paraId="1E68BA07" w14:textId="6F7D9CE3"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_Toc145956074 \h </w:instrText>
      </w:r>
      <w:r>
        <w:rPr>
          <w:noProof/>
        </w:rPr>
      </w:r>
      <w:r>
        <w:rPr>
          <w:noProof/>
        </w:rPr>
        <w:fldChar w:fldCharType="separate"/>
      </w:r>
      <w:r>
        <w:rPr>
          <w:noProof/>
        </w:rPr>
        <w:t>55</w:t>
      </w:r>
      <w:r>
        <w:rPr>
          <w:noProof/>
        </w:rPr>
        <w:fldChar w:fldCharType="end"/>
      </w:r>
    </w:p>
    <w:p w14:paraId="32B56174" w14:textId="53150C9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6.1.6.2.29</w:t>
      </w:r>
      <w:r>
        <w:rPr>
          <w:rFonts w:asciiTheme="minorHAnsi" w:eastAsiaTheme="minorEastAsia"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_Toc145956075 \h </w:instrText>
      </w:r>
      <w:r>
        <w:rPr>
          <w:noProof/>
        </w:rPr>
      </w:r>
      <w:r>
        <w:rPr>
          <w:noProof/>
        </w:rPr>
        <w:fldChar w:fldCharType="separate"/>
      </w:r>
      <w:r>
        <w:rPr>
          <w:noProof/>
        </w:rPr>
        <w:t>55</w:t>
      </w:r>
      <w:r>
        <w:rPr>
          <w:noProof/>
        </w:rPr>
        <w:fldChar w:fldCharType="end"/>
      </w:r>
    </w:p>
    <w:p w14:paraId="736880D8" w14:textId="281F1FD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6.1.6.2.30</w:t>
      </w:r>
      <w:r>
        <w:rPr>
          <w:rFonts w:asciiTheme="minorHAnsi" w:eastAsiaTheme="minorEastAsia" w:hAnsiTheme="minorHAnsi" w:cstheme="minorBidi"/>
          <w:noProof/>
          <w:kern w:val="2"/>
          <w:sz w:val="22"/>
          <w:szCs w:val="22"/>
          <w:lang w:eastAsia="en-GB"/>
          <w14:ligatures w14:val="standardContextual"/>
        </w:rPr>
        <w:tab/>
      </w:r>
      <w:r>
        <w:rPr>
          <w:noProof/>
        </w:rPr>
        <w:t>Type: LocContextData</w:t>
      </w:r>
      <w:r>
        <w:rPr>
          <w:noProof/>
        </w:rPr>
        <w:tab/>
      </w:r>
      <w:r>
        <w:rPr>
          <w:noProof/>
        </w:rPr>
        <w:fldChar w:fldCharType="begin" w:fldLock="1"/>
      </w:r>
      <w:r>
        <w:rPr>
          <w:noProof/>
        </w:rPr>
        <w:instrText xml:space="preserve"> PAGEREF _Toc145956076 \h </w:instrText>
      </w:r>
      <w:r>
        <w:rPr>
          <w:noProof/>
        </w:rPr>
      </w:r>
      <w:r>
        <w:rPr>
          <w:noProof/>
        </w:rPr>
        <w:fldChar w:fldCharType="separate"/>
      </w:r>
      <w:r>
        <w:rPr>
          <w:noProof/>
        </w:rPr>
        <w:t>56</w:t>
      </w:r>
      <w:r>
        <w:rPr>
          <w:noProof/>
        </w:rPr>
        <w:fldChar w:fldCharType="end"/>
      </w:r>
    </w:p>
    <w:p w14:paraId="0B23D948" w14:textId="3F4581E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6.1.6.2.31</w:t>
      </w:r>
      <w:r>
        <w:rPr>
          <w:rFonts w:asciiTheme="minorHAnsi" w:eastAsiaTheme="minorEastAsia" w:hAnsiTheme="minorHAnsi" w:cstheme="minorBidi"/>
          <w:noProof/>
          <w:kern w:val="2"/>
          <w:sz w:val="22"/>
          <w:szCs w:val="22"/>
          <w:lang w:eastAsia="en-GB"/>
          <w14:ligatures w14:val="standardContextual"/>
        </w:rPr>
        <w:tab/>
      </w:r>
      <w:r>
        <w:rPr>
          <w:noProof/>
        </w:rPr>
        <w:t>Type: EventReportMessage</w:t>
      </w:r>
      <w:r>
        <w:rPr>
          <w:noProof/>
        </w:rPr>
        <w:tab/>
      </w:r>
      <w:r>
        <w:rPr>
          <w:noProof/>
        </w:rPr>
        <w:fldChar w:fldCharType="begin" w:fldLock="1"/>
      </w:r>
      <w:r>
        <w:rPr>
          <w:noProof/>
        </w:rPr>
        <w:instrText xml:space="preserve"> PAGEREF _Toc145956077 \h </w:instrText>
      </w:r>
      <w:r>
        <w:rPr>
          <w:noProof/>
        </w:rPr>
      </w:r>
      <w:r>
        <w:rPr>
          <w:noProof/>
        </w:rPr>
        <w:fldChar w:fldCharType="separate"/>
      </w:r>
      <w:r>
        <w:rPr>
          <w:noProof/>
        </w:rPr>
        <w:t>57</w:t>
      </w:r>
      <w:r>
        <w:rPr>
          <w:noProof/>
        </w:rPr>
        <w:fldChar w:fldCharType="end"/>
      </w:r>
    </w:p>
    <w:p w14:paraId="7953478A" w14:textId="1682CAD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6.1.6.2.32</w:t>
      </w:r>
      <w:r>
        <w:rPr>
          <w:rFonts w:asciiTheme="minorHAnsi" w:eastAsiaTheme="minorEastAsia" w:hAnsiTheme="minorHAnsi" w:cstheme="minorBidi"/>
          <w:noProof/>
          <w:kern w:val="2"/>
          <w:sz w:val="22"/>
          <w:szCs w:val="22"/>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_Toc145956078 \h </w:instrText>
      </w:r>
      <w:r>
        <w:rPr>
          <w:noProof/>
        </w:rPr>
      </w:r>
      <w:r>
        <w:rPr>
          <w:noProof/>
        </w:rPr>
        <w:fldChar w:fldCharType="separate"/>
      </w:r>
      <w:r>
        <w:rPr>
          <w:noProof/>
        </w:rPr>
        <w:t>57</w:t>
      </w:r>
      <w:r>
        <w:rPr>
          <w:noProof/>
        </w:rPr>
        <w:fldChar w:fldCharType="end"/>
      </w:r>
    </w:p>
    <w:p w14:paraId="0AEC75AB" w14:textId="2C80B128"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6.1.6.2.33</w:t>
      </w:r>
      <w:r>
        <w:rPr>
          <w:rFonts w:asciiTheme="minorHAnsi" w:eastAsiaTheme="minorEastAsia" w:hAnsiTheme="minorHAnsi" w:cstheme="minorBidi"/>
          <w:noProof/>
          <w:kern w:val="2"/>
          <w:sz w:val="22"/>
          <w:szCs w:val="22"/>
          <w:lang w:eastAsia="en-GB"/>
          <w14:ligatures w14:val="standardContextual"/>
        </w:rPr>
        <w:tab/>
      </w:r>
      <w:r>
        <w:rPr>
          <w:noProof/>
        </w:rPr>
        <w:t>Type: UELocationInfo</w:t>
      </w:r>
      <w:r>
        <w:rPr>
          <w:noProof/>
        </w:rPr>
        <w:tab/>
      </w:r>
      <w:r>
        <w:rPr>
          <w:noProof/>
        </w:rPr>
        <w:fldChar w:fldCharType="begin" w:fldLock="1"/>
      </w:r>
      <w:r>
        <w:rPr>
          <w:noProof/>
        </w:rPr>
        <w:instrText xml:space="preserve"> PAGEREF _Toc145956079 \h </w:instrText>
      </w:r>
      <w:r>
        <w:rPr>
          <w:noProof/>
        </w:rPr>
      </w:r>
      <w:r>
        <w:rPr>
          <w:noProof/>
        </w:rPr>
        <w:fldChar w:fldCharType="separate"/>
      </w:r>
      <w:r>
        <w:rPr>
          <w:noProof/>
        </w:rPr>
        <w:t>57</w:t>
      </w:r>
      <w:r>
        <w:rPr>
          <w:noProof/>
        </w:rPr>
        <w:fldChar w:fldCharType="end"/>
      </w:r>
    </w:p>
    <w:p w14:paraId="2C6AD067" w14:textId="522AB03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6.1.6.2.34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_Toc145956080 \h </w:instrText>
      </w:r>
      <w:r>
        <w:rPr>
          <w:noProof/>
        </w:rPr>
      </w:r>
      <w:r>
        <w:rPr>
          <w:noProof/>
        </w:rPr>
        <w:fldChar w:fldCharType="separate"/>
      </w:r>
      <w:r>
        <w:rPr>
          <w:noProof/>
        </w:rPr>
        <w:t>58</w:t>
      </w:r>
      <w:r>
        <w:rPr>
          <w:noProof/>
        </w:rPr>
        <w:fldChar w:fldCharType="end"/>
      </w:r>
    </w:p>
    <w:p w14:paraId="18C9CA80" w14:textId="3FAAC94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_Toc145956081 \h </w:instrText>
      </w:r>
      <w:r>
        <w:rPr>
          <w:noProof/>
        </w:rPr>
      </w:r>
      <w:r>
        <w:rPr>
          <w:noProof/>
        </w:rPr>
        <w:fldChar w:fldCharType="separate"/>
      </w:r>
      <w:r>
        <w:rPr>
          <w:noProof/>
        </w:rPr>
        <w:t>60</w:t>
      </w:r>
      <w:r>
        <w:rPr>
          <w:noProof/>
        </w:rPr>
        <w:fldChar w:fldCharType="end"/>
      </w:r>
    </w:p>
    <w:p w14:paraId="106A4421" w14:textId="3357FC3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_Toc145956082 \h </w:instrText>
      </w:r>
      <w:r>
        <w:rPr>
          <w:noProof/>
        </w:rPr>
      </w:r>
      <w:r>
        <w:rPr>
          <w:noProof/>
        </w:rPr>
        <w:fldChar w:fldCharType="separate"/>
      </w:r>
      <w:r>
        <w:rPr>
          <w:noProof/>
        </w:rPr>
        <w:t>60</w:t>
      </w:r>
      <w:r>
        <w:rPr>
          <w:noProof/>
        </w:rPr>
        <w:fldChar w:fldCharType="end"/>
      </w:r>
    </w:p>
    <w:p w14:paraId="57C45F3B" w14:textId="72F8262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_Toc145956083 \h </w:instrText>
      </w:r>
      <w:r>
        <w:rPr>
          <w:noProof/>
        </w:rPr>
      </w:r>
      <w:r>
        <w:rPr>
          <w:noProof/>
        </w:rPr>
        <w:fldChar w:fldCharType="separate"/>
      </w:r>
      <w:r>
        <w:rPr>
          <w:noProof/>
        </w:rPr>
        <w:t>61</w:t>
      </w:r>
      <w:r>
        <w:rPr>
          <w:noProof/>
        </w:rPr>
        <w:fldChar w:fldCharType="end"/>
      </w:r>
    </w:p>
    <w:p w14:paraId="238651F2" w14:textId="7C7239D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2"/>
          <w:szCs w:val="22"/>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_Toc145956084 \h </w:instrText>
      </w:r>
      <w:r>
        <w:rPr>
          <w:noProof/>
        </w:rPr>
      </w:r>
      <w:r>
        <w:rPr>
          <w:noProof/>
        </w:rPr>
        <w:fldChar w:fldCharType="separate"/>
      </w:r>
      <w:r>
        <w:rPr>
          <w:noProof/>
        </w:rPr>
        <w:t>61</w:t>
      </w:r>
      <w:r>
        <w:rPr>
          <w:noProof/>
        </w:rPr>
        <w:fldChar w:fldCharType="end"/>
      </w:r>
    </w:p>
    <w:p w14:paraId="73027FE3" w14:textId="4DB455A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_Toc145956085 \h </w:instrText>
      </w:r>
      <w:r>
        <w:rPr>
          <w:noProof/>
        </w:rPr>
      </w:r>
      <w:r>
        <w:rPr>
          <w:noProof/>
        </w:rPr>
        <w:fldChar w:fldCharType="separate"/>
      </w:r>
      <w:r>
        <w:rPr>
          <w:noProof/>
        </w:rPr>
        <w:t>61</w:t>
      </w:r>
      <w:r>
        <w:rPr>
          <w:noProof/>
        </w:rPr>
        <w:fldChar w:fldCharType="end"/>
      </w:r>
    </w:p>
    <w:p w14:paraId="41F1128A" w14:textId="1F365ECD"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_Toc145956086 \h </w:instrText>
      </w:r>
      <w:r>
        <w:rPr>
          <w:noProof/>
        </w:rPr>
      </w:r>
      <w:r>
        <w:rPr>
          <w:noProof/>
        </w:rPr>
        <w:fldChar w:fldCharType="separate"/>
      </w:r>
      <w:r>
        <w:rPr>
          <w:noProof/>
        </w:rPr>
        <w:t>62</w:t>
      </w:r>
      <w:r>
        <w:rPr>
          <w:noProof/>
        </w:rPr>
        <w:fldChar w:fldCharType="end"/>
      </w:r>
    </w:p>
    <w:p w14:paraId="58610156" w14:textId="1F9CAB0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_Toc145956087 \h </w:instrText>
      </w:r>
      <w:r>
        <w:rPr>
          <w:noProof/>
        </w:rPr>
      </w:r>
      <w:r>
        <w:rPr>
          <w:noProof/>
        </w:rPr>
        <w:fldChar w:fldCharType="separate"/>
      </w:r>
      <w:r>
        <w:rPr>
          <w:noProof/>
        </w:rPr>
        <w:t>62</w:t>
      </w:r>
      <w:r>
        <w:rPr>
          <w:noProof/>
        </w:rPr>
        <w:fldChar w:fldCharType="end"/>
      </w:r>
    </w:p>
    <w:p w14:paraId="1C7D2BD7" w14:textId="2F4F6050"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6.1.6.2.42</w:t>
      </w:r>
      <w:r>
        <w:rPr>
          <w:rFonts w:asciiTheme="minorHAnsi" w:eastAsiaTheme="minorEastAsia" w:hAnsiTheme="minorHAnsi" w:cstheme="minorBidi"/>
          <w:noProof/>
          <w:kern w:val="2"/>
          <w:sz w:val="22"/>
          <w:szCs w:val="22"/>
          <w:lang w:eastAsia="en-GB"/>
          <w14:ligatures w14:val="standardContextual"/>
        </w:rPr>
        <w:tab/>
      </w:r>
      <w:r>
        <w:rPr>
          <w:noProof/>
        </w:rPr>
        <w:t>Type: UeAreaIndication</w:t>
      </w:r>
      <w:r>
        <w:rPr>
          <w:noProof/>
        </w:rPr>
        <w:tab/>
      </w:r>
      <w:r>
        <w:rPr>
          <w:noProof/>
        </w:rPr>
        <w:fldChar w:fldCharType="begin" w:fldLock="1"/>
      </w:r>
      <w:r>
        <w:rPr>
          <w:noProof/>
        </w:rPr>
        <w:instrText xml:space="preserve"> PAGEREF _Toc145956088 \h </w:instrText>
      </w:r>
      <w:r>
        <w:rPr>
          <w:noProof/>
        </w:rPr>
      </w:r>
      <w:r>
        <w:rPr>
          <w:noProof/>
        </w:rPr>
        <w:fldChar w:fldCharType="separate"/>
      </w:r>
      <w:r>
        <w:rPr>
          <w:noProof/>
        </w:rPr>
        <w:t>62</w:t>
      </w:r>
      <w:r>
        <w:rPr>
          <w:noProof/>
        </w:rPr>
        <w:fldChar w:fldCharType="end"/>
      </w:r>
    </w:p>
    <w:p w14:paraId="0907AAA7" w14:textId="44948E0D"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_Toc145956089 \h </w:instrText>
      </w:r>
      <w:r>
        <w:rPr>
          <w:noProof/>
        </w:rPr>
      </w:r>
      <w:r>
        <w:rPr>
          <w:noProof/>
        </w:rPr>
        <w:fldChar w:fldCharType="separate"/>
      </w:r>
      <w:r>
        <w:rPr>
          <w:noProof/>
        </w:rPr>
        <w:t>62</w:t>
      </w:r>
      <w:r>
        <w:rPr>
          <w:noProof/>
        </w:rPr>
        <w:fldChar w:fldCharType="end"/>
      </w:r>
    </w:p>
    <w:p w14:paraId="062A9074" w14:textId="4361E01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2"/>
          <w:szCs w:val="22"/>
          <w:lang w:eastAsia="en-GB"/>
          <w14:ligatures w14:val="standardContextual"/>
        </w:rPr>
        <w:tab/>
      </w:r>
      <w:r>
        <w:rPr>
          <w:noProof/>
        </w:rPr>
        <w:t>Type: MbsrInfo</w:t>
      </w:r>
      <w:r>
        <w:rPr>
          <w:noProof/>
        </w:rPr>
        <w:tab/>
      </w:r>
      <w:r>
        <w:rPr>
          <w:noProof/>
        </w:rPr>
        <w:fldChar w:fldCharType="begin" w:fldLock="1"/>
      </w:r>
      <w:r>
        <w:rPr>
          <w:noProof/>
        </w:rPr>
        <w:instrText xml:space="preserve"> PAGEREF _Toc145956090 \h </w:instrText>
      </w:r>
      <w:r>
        <w:rPr>
          <w:noProof/>
        </w:rPr>
      </w:r>
      <w:r>
        <w:rPr>
          <w:noProof/>
        </w:rPr>
        <w:fldChar w:fldCharType="separate"/>
      </w:r>
      <w:r>
        <w:rPr>
          <w:noProof/>
        </w:rPr>
        <w:t>63</w:t>
      </w:r>
      <w:r>
        <w:rPr>
          <w:noProof/>
        </w:rPr>
        <w:fldChar w:fldCharType="end"/>
      </w:r>
    </w:p>
    <w:p w14:paraId="29F46611" w14:textId="1244D553"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6.1.6.2.45</w:t>
      </w:r>
      <w:r>
        <w:rPr>
          <w:rFonts w:asciiTheme="minorHAnsi" w:eastAsiaTheme="minorEastAsia" w:hAnsiTheme="minorHAnsi" w:cstheme="minorBidi"/>
          <w:noProof/>
          <w:kern w:val="2"/>
          <w:sz w:val="22"/>
          <w:szCs w:val="22"/>
          <w:lang w:eastAsia="en-GB"/>
          <w14:ligatures w14:val="standardContextual"/>
        </w:rPr>
        <w:tab/>
      </w:r>
      <w:r>
        <w:rPr>
          <w:noProof/>
        </w:rPr>
        <w:t>Type: LocMeasurementReq</w:t>
      </w:r>
      <w:r>
        <w:rPr>
          <w:noProof/>
        </w:rPr>
        <w:tab/>
      </w:r>
      <w:r>
        <w:rPr>
          <w:noProof/>
        </w:rPr>
        <w:fldChar w:fldCharType="begin" w:fldLock="1"/>
      </w:r>
      <w:r>
        <w:rPr>
          <w:noProof/>
        </w:rPr>
        <w:instrText xml:space="preserve"> PAGEREF _Toc145956091 \h </w:instrText>
      </w:r>
      <w:r>
        <w:rPr>
          <w:noProof/>
        </w:rPr>
      </w:r>
      <w:r>
        <w:rPr>
          <w:noProof/>
        </w:rPr>
        <w:fldChar w:fldCharType="separate"/>
      </w:r>
      <w:r>
        <w:rPr>
          <w:noProof/>
        </w:rPr>
        <w:t>63</w:t>
      </w:r>
      <w:r>
        <w:rPr>
          <w:noProof/>
        </w:rPr>
        <w:fldChar w:fldCharType="end"/>
      </w:r>
    </w:p>
    <w:p w14:paraId="1FFC6F4C" w14:textId="6EE2067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6.1.6.2.46</w:t>
      </w:r>
      <w:r>
        <w:rPr>
          <w:rFonts w:asciiTheme="minorHAnsi" w:eastAsiaTheme="minorEastAsia" w:hAnsiTheme="minorHAnsi" w:cstheme="minorBidi"/>
          <w:noProof/>
          <w:kern w:val="2"/>
          <w:sz w:val="22"/>
          <w:szCs w:val="22"/>
          <w:lang w:eastAsia="en-GB"/>
          <w14:ligatures w14:val="standardContextual"/>
        </w:rPr>
        <w:tab/>
      </w:r>
      <w:r>
        <w:rPr>
          <w:noProof/>
        </w:rPr>
        <w:t>Type: LocMeasurementResp</w:t>
      </w:r>
      <w:r>
        <w:rPr>
          <w:noProof/>
        </w:rPr>
        <w:tab/>
      </w:r>
      <w:r>
        <w:rPr>
          <w:noProof/>
        </w:rPr>
        <w:fldChar w:fldCharType="begin" w:fldLock="1"/>
      </w:r>
      <w:r>
        <w:rPr>
          <w:noProof/>
        </w:rPr>
        <w:instrText xml:space="preserve"> PAGEREF _Toc145956092 \h </w:instrText>
      </w:r>
      <w:r>
        <w:rPr>
          <w:noProof/>
        </w:rPr>
      </w:r>
      <w:r>
        <w:rPr>
          <w:noProof/>
        </w:rPr>
        <w:fldChar w:fldCharType="separate"/>
      </w:r>
      <w:r>
        <w:rPr>
          <w:noProof/>
        </w:rPr>
        <w:t>63</w:t>
      </w:r>
      <w:r>
        <w:rPr>
          <w:noProof/>
        </w:rPr>
        <w:fldChar w:fldCharType="end"/>
      </w:r>
    </w:p>
    <w:p w14:paraId="32467746" w14:textId="022BEF7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_Toc145956093 \h </w:instrText>
      </w:r>
      <w:r>
        <w:rPr>
          <w:noProof/>
        </w:rPr>
      </w:r>
      <w:r>
        <w:rPr>
          <w:noProof/>
        </w:rPr>
        <w:fldChar w:fldCharType="separate"/>
      </w:r>
      <w:r>
        <w:rPr>
          <w:noProof/>
        </w:rPr>
        <w:t>63</w:t>
      </w:r>
      <w:r>
        <w:rPr>
          <w:noProof/>
        </w:rPr>
        <w:fldChar w:fldCharType="end"/>
      </w:r>
    </w:p>
    <w:p w14:paraId="545A88E7" w14:textId="73277D5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_Toc145956094 \h </w:instrText>
      </w:r>
      <w:r>
        <w:rPr>
          <w:noProof/>
        </w:rPr>
      </w:r>
      <w:r>
        <w:rPr>
          <w:noProof/>
        </w:rPr>
        <w:fldChar w:fldCharType="separate"/>
      </w:r>
      <w:r>
        <w:rPr>
          <w:noProof/>
        </w:rPr>
        <w:t>64</w:t>
      </w:r>
      <w:r>
        <w:rPr>
          <w:noProof/>
        </w:rPr>
        <w:fldChar w:fldCharType="end"/>
      </w:r>
    </w:p>
    <w:p w14:paraId="3042E2E8" w14:textId="67377F2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6.1.6.2.49</w:t>
      </w:r>
      <w:r>
        <w:rPr>
          <w:rFonts w:asciiTheme="minorHAnsi" w:eastAsiaTheme="minorEastAsia" w:hAnsiTheme="minorHAnsi" w:cstheme="minorBidi"/>
          <w:noProof/>
          <w:kern w:val="2"/>
          <w:sz w:val="22"/>
          <w:szCs w:val="22"/>
          <w:lang w:eastAsia="en-GB"/>
          <w14:ligatures w14:val="standardContextual"/>
        </w:rPr>
        <w:tab/>
      </w:r>
      <w:r>
        <w:rPr>
          <w:noProof/>
        </w:rPr>
        <w:t>Type: UpNotifyData</w:t>
      </w:r>
      <w:r>
        <w:rPr>
          <w:noProof/>
        </w:rPr>
        <w:tab/>
      </w:r>
      <w:r>
        <w:rPr>
          <w:noProof/>
        </w:rPr>
        <w:fldChar w:fldCharType="begin" w:fldLock="1"/>
      </w:r>
      <w:r>
        <w:rPr>
          <w:noProof/>
        </w:rPr>
        <w:instrText xml:space="preserve"> PAGEREF _Toc145956095 \h </w:instrText>
      </w:r>
      <w:r>
        <w:rPr>
          <w:noProof/>
        </w:rPr>
      </w:r>
      <w:r>
        <w:rPr>
          <w:noProof/>
        </w:rPr>
        <w:fldChar w:fldCharType="separate"/>
      </w:r>
      <w:r>
        <w:rPr>
          <w:noProof/>
        </w:rPr>
        <w:t>64</w:t>
      </w:r>
      <w:r>
        <w:rPr>
          <w:noProof/>
        </w:rPr>
        <w:fldChar w:fldCharType="end"/>
      </w:r>
    </w:p>
    <w:p w14:paraId="1107A1B8" w14:textId="10C4264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6.1.6.2.50</w:t>
      </w:r>
      <w:r>
        <w:rPr>
          <w:rFonts w:asciiTheme="minorHAnsi" w:eastAsiaTheme="minorEastAsia" w:hAnsiTheme="minorHAnsi" w:cstheme="minorBidi"/>
          <w:noProof/>
          <w:kern w:val="2"/>
          <w:sz w:val="22"/>
          <w:szCs w:val="22"/>
          <w:lang w:eastAsia="en-GB"/>
          <w14:ligatures w14:val="standardContextual"/>
        </w:rPr>
        <w:tab/>
      </w:r>
      <w:r>
        <w:rPr>
          <w:noProof/>
        </w:rPr>
        <w:t>Type: UpSubscription</w:t>
      </w:r>
      <w:r>
        <w:rPr>
          <w:noProof/>
        </w:rPr>
        <w:tab/>
      </w:r>
      <w:r>
        <w:rPr>
          <w:noProof/>
        </w:rPr>
        <w:fldChar w:fldCharType="begin" w:fldLock="1"/>
      </w:r>
      <w:r>
        <w:rPr>
          <w:noProof/>
        </w:rPr>
        <w:instrText xml:space="preserve"> PAGEREF _Toc145956096 \h </w:instrText>
      </w:r>
      <w:r>
        <w:rPr>
          <w:noProof/>
        </w:rPr>
      </w:r>
      <w:r>
        <w:rPr>
          <w:noProof/>
        </w:rPr>
        <w:fldChar w:fldCharType="separate"/>
      </w:r>
      <w:r>
        <w:rPr>
          <w:noProof/>
        </w:rPr>
        <w:t>64</w:t>
      </w:r>
      <w:r>
        <w:rPr>
          <w:noProof/>
        </w:rPr>
        <w:fldChar w:fldCharType="end"/>
      </w:r>
    </w:p>
    <w:p w14:paraId="6CD3D599" w14:textId="620027BB"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sidRPr="008C24A0">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Simple data types and enumerations</w:t>
      </w:r>
      <w:r>
        <w:rPr>
          <w:noProof/>
        </w:rPr>
        <w:tab/>
      </w:r>
      <w:r>
        <w:rPr>
          <w:noProof/>
        </w:rPr>
        <w:fldChar w:fldCharType="begin" w:fldLock="1"/>
      </w:r>
      <w:r>
        <w:rPr>
          <w:noProof/>
        </w:rPr>
        <w:instrText xml:space="preserve"> PAGEREF _Toc145956097 \h </w:instrText>
      </w:r>
      <w:r>
        <w:rPr>
          <w:noProof/>
        </w:rPr>
      </w:r>
      <w:r>
        <w:rPr>
          <w:noProof/>
        </w:rPr>
        <w:fldChar w:fldCharType="separate"/>
      </w:r>
      <w:r>
        <w:rPr>
          <w:noProof/>
        </w:rPr>
        <w:t>65</w:t>
      </w:r>
      <w:r>
        <w:rPr>
          <w:noProof/>
        </w:rPr>
        <w:fldChar w:fldCharType="end"/>
      </w:r>
    </w:p>
    <w:p w14:paraId="15B652E9" w14:textId="59A5840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_Toc145956098 \h </w:instrText>
      </w:r>
      <w:r>
        <w:rPr>
          <w:noProof/>
        </w:rPr>
      </w:r>
      <w:r>
        <w:rPr>
          <w:noProof/>
        </w:rPr>
        <w:fldChar w:fldCharType="separate"/>
      </w:r>
      <w:r>
        <w:rPr>
          <w:noProof/>
        </w:rPr>
        <w:t>65</w:t>
      </w:r>
      <w:r>
        <w:rPr>
          <w:noProof/>
        </w:rPr>
        <w:fldChar w:fldCharType="end"/>
      </w:r>
    </w:p>
    <w:p w14:paraId="0E975FBB" w14:textId="3E6F1B40"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_Toc145956099 \h </w:instrText>
      </w:r>
      <w:r>
        <w:rPr>
          <w:noProof/>
        </w:rPr>
      </w:r>
      <w:r>
        <w:rPr>
          <w:noProof/>
        </w:rPr>
        <w:fldChar w:fldCharType="separate"/>
      </w:r>
      <w:r>
        <w:rPr>
          <w:noProof/>
        </w:rPr>
        <w:t>65</w:t>
      </w:r>
      <w:r>
        <w:rPr>
          <w:noProof/>
        </w:rPr>
        <w:fldChar w:fldCharType="end"/>
      </w:r>
    </w:p>
    <w:p w14:paraId="60404D6B" w14:textId="3C199FD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_Toc145956100 \h </w:instrText>
      </w:r>
      <w:r>
        <w:rPr>
          <w:noProof/>
        </w:rPr>
      </w:r>
      <w:r>
        <w:rPr>
          <w:noProof/>
        </w:rPr>
        <w:fldChar w:fldCharType="separate"/>
      </w:r>
      <w:r>
        <w:rPr>
          <w:noProof/>
        </w:rPr>
        <w:t>68</w:t>
      </w:r>
      <w:r>
        <w:rPr>
          <w:noProof/>
        </w:rPr>
        <w:fldChar w:fldCharType="end"/>
      </w:r>
    </w:p>
    <w:p w14:paraId="1DE6DC76" w14:textId="490C933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_Toc145956101 \h </w:instrText>
      </w:r>
      <w:r>
        <w:rPr>
          <w:noProof/>
        </w:rPr>
      </w:r>
      <w:r>
        <w:rPr>
          <w:noProof/>
        </w:rPr>
        <w:fldChar w:fldCharType="separate"/>
      </w:r>
      <w:r>
        <w:rPr>
          <w:noProof/>
        </w:rPr>
        <w:t>69</w:t>
      </w:r>
      <w:r>
        <w:rPr>
          <w:noProof/>
        </w:rPr>
        <w:fldChar w:fldCharType="end"/>
      </w:r>
    </w:p>
    <w:p w14:paraId="3CA4657F" w14:textId="25C2787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_Toc145956102 \h </w:instrText>
      </w:r>
      <w:r>
        <w:rPr>
          <w:noProof/>
        </w:rPr>
      </w:r>
      <w:r>
        <w:rPr>
          <w:noProof/>
        </w:rPr>
        <w:fldChar w:fldCharType="separate"/>
      </w:r>
      <w:r>
        <w:rPr>
          <w:noProof/>
        </w:rPr>
        <w:t>69</w:t>
      </w:r>
      <w:r>
        <w:rPr>
          <w:noProof/>
        </w:rPr>
        <w:fldChar w:fldCharType="end"/>
      </w:r>
    </w:p>
    <w:p w14:paraId="09D68FAF" w14:textId="4FAB458D"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_Toc145956103 \h </w:instrText>
      </w:r>
      <w:r>
        <w:rPr>
          <w:noProof/>
        </w:rPr>
      </w:r>
      <w:r>
        <w:rPr>
          <w:noProof/>
        </w:rPr>
        <w:fldChar w:fldCharType="separate"/>
      </w:r>
      <w:r>
        <w:rPr>
          <w:noProof/>
        </w:rPr>
        <w:t>70</w:t>
      </w:r>
      <w:r>
        <w:rPr>
          <w:noProof/>
        </w:rPr>
        <w:fldChar w:fldCharType="end"/>
      </w:r>
    </w:p>
    <w:p w14:paraId="0752D830" w14:textId="663867F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_Toc145956104 \h </w:instrText>
      </w:r>
      <w:r>
        <w:rPr>
          <w:noProof/>
        </w:rPr>
      </w:r>
      <w:r>
        <w:rPr>
          <w:noProof/>
        </w:rPr>
        <w:fldChar w:fldCharType="separate"/>
      </w:r>
      <w:r>
        <w:rPr>
          <w:noProof/>
        </w:rPr>
        <w:t>70</w:t>
      </w:r>
      <w:r>
        <w:rPr>
          <w:noProof/>
        </w:rPr>
        <w:fldChar w:fldCharType="end"/>
      </w:r>
    </w:p>
    <w:p w14:paraId="103C51FA" w14:textId="665D431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GnssId</w:t>
      </w:r>
      <w:r>
        <w:rPr>
          <w:noProof/>
        </w:rPr>
        <w:tab/>
      </w:r>
      <w:r>
        <w:rPr>
          <w:noProof/>
        </w:rPr>
        <w:fldChar w:fldCharType="begin" w:fldLock="1"/>
      </w:r>
      <w:r>
        <w:rPr>
          <w:noProof/>
        </w:rPr>
        <w:instrText xml:space="preserve"> PAGEREF _Toc145956105 \h </w:instrText>
      </w:r>
      <w:r>
        <w:rPr>
          <w:noProof/>
        </w:rPr>
      </w:r>
      <w:r>
        <w:rPr>
          <w:noProof/>
        </w:rPr>
        <w:fldChar w:fldCharType="separate"/>
      </w:r>
      <w:r>
        <w:rPr>
          <w:noProof/>
        </w:rPr>
        <w:t>71</w:t>
      </w:r>
      <w:r>
        <w:rPr>
          <w:noProof/>
        </w:rPr>
        <w:fldChar w:fldCharType="end"/>
      </w:r>
    </w:p>
    <w:p w14:paraId="7521A18F" w14:textId="18D8CB88"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6.1.6.3.9</w:t>
      </w:r>
      <w:r>
        <w:rPr>
          <w:rFonts w:asciiTheme="minorHAnsi" w:eastAsiaTheme="minorEastAsia" w:hAnsiTheme="minorHAnsi" w:cstheme="minorBidi"/>
          <w:noProof/>
          <w:kern w:val="2"/>
          <w:sz w:val="22"/>
          <w:szCs w:val="22"/>
          <w:lang w:eastAsia="en-GB"/>
          <w14:ligatures w14:val="standardContextual"/>
        </w:rPr>
        <w:tab/>
      </w:r>
      <w:r>
        <w:rPr>
          <w:noProof/>
        </w:rPr>
        <w:t>Enumeration: Usage</w:t>
      </w:r>
      <w:r>
        <w:rPr>
          <w:noProof/>
        </w:rPr>
        <w:tab/>
      </w:r>
      <w:r>
        <w:rPr>
          <w:noProof/>
        </w:rPr>
        <w:fldChar w:fldCharType="begin" w:fldLock="1"/>
      </w:r>
      <w:r>
        <w:rPr>
          <w:noProof/>
        </w:rPr>
        <w:instrText xml:space="preserve"> PAGEREF _Toc145956106 \h </w:instrText>
      </w:r>
      <w:r>
        <w:rPr>
          <w:noProof/>
        </w:rPr>
      </w:r>
      <w:r>
        <w:rPr>
          <w:noProof/>
        </w:rPr>
        <w:fldChar w:fldCharType="separate"/>
      </w:r>
      <w:r>
        <w:rPr>
          <w:noProof/>
        </w:rPr>
        <w:t>71</w:t>
      </w:r>
      <w:r>
        <w:rPr>
          <w:noProof/>
        </w:rPr>
        <w:fldChar w:fldCharType="end"/>
      </w:r>
    </w:p>
    <w:p w14:paraId="263FDE91" w14:textId="13A696A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6.1.6.3.10</w:t>
      </w:r>
      <w:r>
        <w:rPr>
          <w:rFonts w:asciiTheme="minorHAnsi" w:eastAsiaTheme="minorEastAsia" w:hAnsiTheme="minorHAnsi" w:cstheme="minorBidi"/>
          <w:noProof/>
          <w:kern w:val="2"/>
          <w:sz w:val="22"/>
          <w:szCs w:val="22"/>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_Toc145956107 \h </w:instrText>
      </w:r>
      <w:r>
        <w:rPr>
          <w:noProof/>
        </w:rPr>
      </w:r>
      <w:r>
        <w:rPr>
          <w:noProof/>
        </w:rPr>
        <w:fldChar w:fldCharType="separate"/>
      </w:r>
      <w:r>
        <w:rPr>
          <w:noProof/>
        </w:rPr>
        <w:t>71</w:t>
      </w:r>
      <w:r>
        <w:rPr>
          <w:noProof/>
        </w:rPr>
        <w:fldChar w:fldCharType="end"/>
      </w:r>
    </w:p>
    <w:p w14:paraId="7B4A1EA3" w14:textId="56BAB87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6.1.6.3.11</w:t>
      </w:r>
      <w:r>
        <w:rPr>
          <w:rFonts w:asciiTheme="minorHAnsi" w:eastAsiaTheme="minorEastAsia" w:hAnsiTheme="minorHAnsi" w:cstheme="minorBidi"/>
          <w:noProof/>
          <w:kern w:val="2"/>
          <w:sz w:val="22"/>
          <w:szCs w:val="22"/>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_Toc145956108 \h </w:instrText>
      </w:r>
      <w:r>
        <w:rPr>
          <w:noProof/>
        </w:rPr>
      </w:r>
      <w:r>
        <w:rPr>
          <w:noProof/>
        </w:rPr>
        <w:fldChar w:fldCharType="separate"/>
      </w:r>
      <w:r>
        <w:rPr>
          <w:noProof/>
        </w:rPr>
        <w:t>71</w:t>
      </w:r>
      <w:r>
        <w:rPr>
          <w:noProof/>
        </w:rPr>
        <w:fldChar w:fldCharType="end"/>
      </w:r>
    </w:p>
    <w:p w14:paraId="65865BBB" w14:textId="63017CA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6.1.6.3.12</w:t>
      </w:r>
      <w:r>
        <w:rPr>
          <w:rFonts w:asciiTheme="minorHAnsi" w:eastAsiaTheme="minorEastAsia" w:hAnsiTheme="minorHAnsi" w:cstheme="minorBidi"/>
          <w:noProof/>
          <w:kern w:val="2"/>
          <w:sz w:val="22"/>
          <w:szCs w:val="22"/>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_Toc145956109 \h </w:instrText>
      </w:r>
      <w:r>
        <w:rPr>
          <w:noProof/>
        </w:rPr>
      </w:r>
      <w:r>
        <w:rPr>
          <w:noProof/>
        </w:rPr>
        <w:fldChar w:fldCharType="separate"/>
      </w:r>
      <w:r>
        <w:rPr>
          <w:noProof/>
        </w:rPr>
        <w:t>72</w:t>
      </w:r>
      <w:r>
        <w:rPr>
          <w:noProof/>
        </w:rPr>
        <w:fldChar w:fldCharType="end"/>
      </w:r>
    </w:p>
    <w:p w14:paraId="6E7A1356" w14:textId="62012E68"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6.1.6.3.13</w:t>
      </w:r>
      <w:r>
        <w:rPr>
          <w:rFonts w:asciiTheme="minorHAnsi" w:eastAsiaTheme="minorEastAsia" w:hAnsiTheme="minorHAnsi" w:cstheme="minorBidi"/>
          <w:noProof/>
          <w:kern w:val="2"/>
          <w:sz w:val="22"/>
          <w:szCs w:val="22"/>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_Toc145956110 \h </w:instrText>
      </w:r>
      <w:r>
        <w:rPr>
          <w:noProof/>
        </w:rPr>
      </w:r>
      <w:r>
        <w:rPr>
          <w:noProof/>
        </w:rPr>
        <w:fldChar w:fldCharType="separate"/>
      </w:r>
      <w:r>
        <w:rPr>
          <w:noProof/>
        </w:rPr>
        <w:t>72</w:t>
      </w:r>
      <w:r>
        <w:rPr>
          <w:noProof/>
        </w:rPr>
        <w:fldChar w:fldCharType="end"/>
      </w:r>
    </w:p>
    <w:p w14:paraId="5C44B47D" w14:textId="635C6BB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6.1.6.3.14</w:t>
      </w:r>
      <w:r>
        <w:rPr>
          <w:rFonts w:asciiTheme="minorHAnsi" w:eastAsiaTheme="minorEastAsia" w:hAnsiTheme="minorHAnsi" w:cstheme="minorBidi"/>
          <w:noProof/>
          <w:kern w:val="2"/>
          <w:sz w:val="22"/>
          <w:szCs w:val="22"/>
          <w:lang w:eastAsia="en-GB"/>
          <w14:ligatures w14:val="standardContextual"/>
        </w:rPr>
        <w:tab/>
      </w:r>
      <w:r>
        <w:rPr>
          <w:noProof/>
        </w:rPr>
        <w:t>Enumeration: LdrType</w:t>
      </w:r>
      <w:r>
        <w:rPr>
          <w:noProof/>
        </w:rPr>
        <w:tab/>
      </w:r>
      <w:r>
        <w:rPr>
          <w:noProof/>
        </w:rPr>
        <w:fldChar w:fldCharType="begin" w:fldLock="1"/>
      </w:r>
      <w:r>
        <w:rPr>
          <w:noProof/>
        </w:rPr>
        <w:instrText xml:space="preserve"> PAGEREF _Toc145956111 \h </w:instrText>
      </w:r>
      <w:r>
        <w:rPr>
          <w:noProof/>
        </w:rPr>
      </w:r>
      <w:r>
        <w:rPr>
          <w:noProof/>
        </w:rPr>
        <w:fldChar w:fldCharType="separate"/>
      </w:r>
      <w:r>
        <w:rPr>
          <w:noProof/>
        </w:rPr>
        <w:t>72</w:t>
      </w:r>
      <w:r>
        <w:rPr>
          <w:noProof/>
        </w:rPr>
        <w:fldChar w:fldCharType="end"/>
      </w:r>
    </w:p>
    <w:p w14:paraId="52CD0F21" w14:textId="3659014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6.1.6.3.15</w:t>
      </w:r>
      <w:r>
        <w:rPr>
          <w:rFonts w:asciiTheme="minorHAnsi" w:eastAsiaTheme="minorEastAsia" w:hAnsiTheme="minorHAnsi" w:cstheme="minorBidi"/>
          <w:noProof/>
          <w:kern w:val="2"/>
          <w:sz w:val="22"/>
          <w:szCs w:val="22"/>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_Toc145956112 \h </w:instrText>
      </w:r>
      <w:r>
        <w:rPr>
          <w:noProof/>
        </w:rPr>
      </w:r>
      <w:r>
        <w:rPr>
          <w:noProof/>
        </w:rPr>
        <w:fldChar w:fldCharType="separate"/>
      </w:r>
      <w:r>
        <w:rPr>
          <w:noProof/>
        </w:rPr>
        <w:t>72</w:t>
      </w:r>
      <w:r>
        <w:rPr>
          <w:noProof/>
        </w:rPr>
        <w:fldChar w:fldCharType="end"/>
      </w:r>
    </w:p>
    <w:p w14:paraId="1FCA3829" w14:textId="4204CBB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6.1.6.3.16</w:t>
      </w:r>
      <w:r>
        <w:rPr>
          <w:rFonts w:asciiTheme="minorHAnsi" w:eastAsiaTheme="minorEastAsia" w:hAnsiTheme="minorHAnsi" w:cstheme="minorBidi"/>
          <w:noProof/>
          <w:kern w:val="2"/>
          <w:sz w:val="22"/>
          <w:szCs w:val="22"/>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_Toc145956113 \h </w:instrText>
      </w:r>
      <w:r>
        <w:rPr>
          <w:noProof/>
        </w:rPr>
      </w:r>
      <w:r>
        <w:rPr>
          <w:noProof/>
        </w:rPr>
        <w:fldChar w:fldCharType="separate"/>
      </w:r>
      <w:r>
        <w:rPr>
          <w:noProof/>
        </w:rPr>
        <w:t>72</w:t>
      </w:r>
      <w:r>
        <w:rPr>
          <w:noProof/>
        </w:rPr>
        <w:fldChar w:fldCharType="end"/>
      </w:r>
    </w:p>
    <w:p w14:paraId="2BD94833" w14:textId="3DF2891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6.1.6.3.17</w:t>
      </w:r>
      <w:r>
        <w:rPr>
          <w:rFonts w:asciiTheme="minorHAnsi" w:eastAsiaTheme="minorEastAsia" w:hAnsiTheme="minorHAnsi" w:cstheme="minorBidi"/>
          <w:noProof/>
          <w:kern w:val="2"/>
          <w:sz w:val="22"/>
          <w:szCs w:val="22"/>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_Toc145956114 \h </w:instrText>
      </w:r>
      <w:r>
        <w:rPr>
          <w:noProof/>
        </w:rPr>
      </w:r>
      <w:r>
        <w:rPr>
          <w:noProof/>
        </w:rPr>
        <w:fldChar w:fldCharType="separate"/>
      </w:r>
      <w:r>
        <w:rPr>
          <w:noProof/>
        </w:rPr>
        <w:t>73</w:t>
      </w:r>
      <w:r>
        <w:rPr>
          <w:noProof/>
        </w:rPr>
        <w:fldChar w:fldCharType="end"/>
      </w:r>
    </w:p>
    <w:p w14:paraId="49B3950F" w14:textId="058BB373"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6.1.6.3.18</w:t>
      </w:r>
      <w:r>
        <w:rPr>
          <w:rFonts w:asciiTheme="minorHAnsi" w:eastAsiaTheme="minorEastAsia" w:hAnsiTheme="minorHAnsi" w:cstheme="minorBidi"/>
          <w:noProof/>
          <w:kern w:val="2"/>
          <w:sz w:val="22"/>
          <w:szCs w:val="22"/>
          <w:lang w:eastAsia="en-GB"/>
          <w14:ligatures w14:val="standardContextual"/>
        </w:rPr>
        <w:tab/>
      </w:r>
      <w:r>
        <w:rPr>
          <w:noProof/>
        </w:rPr>
        <w:t>Enumeration: EventClass</w:t>
      </w:r>
      <w:r>
        <w:rPr>
          <w:noProof/>
        </w:rPr>
        <w:tab/>
      </w:r>
      <w:r>
        <w:rPr>
          <w:noProof/>
        </w:rPr>
        <w:fldChar w:fldCharType="begin" w:fldLock="1"/>
      </w:r>
      <w:r>
        <w:rPr>
          <w:noProof/>
        </w:rPr>
        <w:instrText xml:space="preserve"> PAGEREF _Toc145956115 \h </w:instrText>
      </w:r>
      <w:r>
        <w:rPr>
          <w:noProof/>
        </w:rPr>
      </w:r>
      <w:r>
        <w:rPr>
          <w:noProof/>
        </w:rPr>
        <w:fldChar w:fldCharType="separate"/>
      </w:r>
      <w:r>
        <w:rPr>
          <w:noProof/>
        </w:rPr>
        <w:t>73</w:t>
      </w:r>
      <w:r>
        <w:rPr>
          <w:noProof/>
        </w:rPr>
        <w:fldChar w:fldCharType="end"/>
      </w:r>
    </w:p>
    <w:p w14:paraId="096A33B3" w14:textId="78C0334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6.1.6.3.19</w:t>
      </w:r>
      <w:r>
        <w:rPr>
          <w:rFonts w:asciiTheme="minorHAnsi" w:eastAsiaTheme="minorEastAsia" w:hAnsiTheme="minorHAnsi" w:cstheme="minorBidi"/>
          <w:noProof/>
          <w:kern w:val="2"/>
          <w:sz w:val="22"/>
          <w:szCs w:val="22"/>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_Toc145956116 \h </w:instrText>
      </w:r>
      <w:r>
        <w:rPr>
          <w:noProof/>
        </w:rPr>
      </w:r>
      <w:r>
        <w:rPr>
          <w:noProof/>
        </w:rPr>
        <w:fldChar w:fldCharType="separate"/>
      </w:r>
      <w:r>
        <w:rPr>
          <w:noProof/>
        </w:rPr>
        <w:t>73</w:t>
      </w:r>
      <w:r>
        <w:rPr>
          <w:noProof/>
        </w:rPr>
        <w:fldChar w:fldCharType="end"/>
      </w:r>
    </w:p>
    <w:p w14:paraId="4A4E05EF" w14:textId="75C68E9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6.1.6.3.20</w:t>
      </w:r>
      <w:r>
        <w:rPr>
          <w:rFonts w:asciiTheme="minorHAnsi" w:eastAsiaTheme="minorEastAsia" w:hAnsiTheme="minorHAnsi" w:cstheme="minorBidi"/>
          <w:noProof/>
          <w:kern w:val="2"/>
          <w:sz w:val="22"/>
          <w:szCs w:val="22"/>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_Toc145956117 \h </w:instrText>
      </w:r>
      <w:r>
        <w:rPr>
          <w:noProof/>
        </w:rPr>
      </w:r>
      <w:r>
        <w:rPr>
          <w:noProof/>
        </w:rPr>
        <w:fldChar w:fldCharType="separate"/>
      </w:r>
      <w:r>
        <w:rPr>
          <w:noProof/>
        </w:rPr>
        <w:t>73</w:t>
      </w:r>
      <w:r>
        <w:rPr>
          <w:noProof/>
        </w:rPr>
        <w:fldChar w:fldCharType="end"/>
      </w:r>
    </w:p>
    <w:p w14:paraId="2E468C99" w14:textId="193DCB6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_Toc145956118 \h </w:instrText>
      </w:r>
      <w:r>
        <w:rPr>
          <w:noProof/>
        </w:rPr>
      </w:r>
      <w:r>
        <w:rPr>
          <w:noProof/>
        </w:rPr>
        <w:fldChar w:fldCharType="separate"/>
      </w:r>
      <w:r>
        <w:rPr>
          <w:noProof/>
        </w:rPr>
        <w:t>74</w:t>
      </w:r>
      <w:r>
        <w:rPr>
          <w:noProof/>
        </w:rPr>
        <w:fldChar w:fldCharType="end"/>
      </w:r>
    </w:p>
    <w:p w14:paraId="638C9D33" w14:textId="777A6E8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_Toc145956119 \h </w:instrText>
      </w:r>
      <w:r>
        <w:rPr>
          <w:noProof/>
        </w:rPr>
      </w:r>
      <w:r>
        <w:rPr>
          <w:noProof/>
        </w:rPr>
        <w:fldChar w:fldCharType="separate"/>
      </w:r>
      <w:r>
        <w:rPr>
          <w:noProof/>
        </w:rPr>
        <w:t>74</w:t>
      </w:r>
      <w:r>
        <w:rPr>
          <w:noProof/>
        </w:rPr>
        <w:fldChar w:fldCharType="end"/>
      </w:r>
    </w:p>
    <w:p w14:paraId="2477A2A4" w14:textId="74DD26E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_Toc145956120 \h </w:instrText>
      </w:r>
      <w:r>
        <w:rPr>
          <w:noProof/>
        </w:rPr>
      </w:r>
      <w:r>
        <w:rPr>
          <w:noProof/>
        </w:rPr>
        <w:fldChar w:fldCharType="separate"/>
      </w:r>
      <w:r>
        <w:rPr>
          <w:noProof/>
        </w:rPr>
        <w:t>74</w:t>
      </w:r>
      <w:r>
        <w:rPr>
          <w:noProof/>
        </w:rPr>
        <w:fldChar w:fldCharType="end"/>
      </w:r>
    </w:p>
    <w:p w14:paraId="1CA743C0" w14:textId="046AFEB8"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_Toc145956121 \h </w:instrText>
      </w:r>
      <w:r>
        <w:rPr>
          <w:noProof/>
        </w:rPr>
      </w:r>
      <w:r>
        <w:rPr>
          <w:noProof/>
        </w:rPr>
        <w:fldChar w:fldCharType="separate"/>
      </w:r>
      <w:r>
        <w:rPr>
          <w:noProof/>
        </w:rPr>
        <w:t>74</w:t>
      </w:r>
      <w:r>
        <w:rPr>
          <w:noProof/>
        </w:rPr>
        <w:fldChar w:fldCharType="end"/>
      </w:r>
    </w:p>
    <w:p w14:paraId="57DECBE1" w14:textId="03AED38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_Toc145956122 \h </w:instrText>
      </w:r>
      <w:r>
        <w:rPr>
          <w:noProof/>
        </w:rPr>
      </w:r>
      <w:r>
        <w:rPr>
          <w:noProof/>
        </w:rPr>
        <w:fldChar w:fldCharType="separate"/>
      </w:r>
      <w:r>
        <w:rPr>
          <w:noProof/>
        </w:rPr>
        <w:t>74</w:t>
      </w:r>
      <w:r>
        <w:rPr>
          <w:noProof/>
        </w:rPr>
        <w:fldChar w:fldCharType="end"/>
      </w:r>
    </w:p>
    <w:p w14:paraId="19405A3F" w14:textId="2DA4215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6.1.6.3.26</w:t>
      </w:r>
      <w:r>
        <w:rPr>
          <w:rFonts w:asciiTheme="minorHAnsi" w:eastAsiaTheme="minorEastAsia" w:hAnsiTheme="minorHAnsi" w:cstheme="minorBidi"/>
          <w:noProof/>
          <w:kern w:val="2"/>
          <w:sz w:val="22"/>
          <w:szCs w:val="22"/>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_Toc145956123 \h </w:instrText>
      </w:r>
      <w:r>
        <w:rPr>
          <w:noProof/>
        </w:rPr>
      </w:r>
      <w:r>
        <w:rPr>
          <w:noProof/>
        </w:rPr>
        <w:fldChar w:fldCharType="separate"/>
      </w:r>
      <w:r>
        <w:rPr>
          <w:noProof/>
        </w:rPr>
        <w:t>74</w:t>
      </w:r>
      <w:r>
        <w:rPr>
          <w:noProof/>
        </w:rPr>
        <w:fldChar w:fldCharType="end"/>
      </w:r>
    </w:p>
    <w:p w14:paraId="54D2DEC1" w14:textId="73EBB9C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6.1.6.3.27</w:t>
      </w:r>
      <w:r>
        <w:rPr>
          <w:rFonts w:asciiTheme="minorHAnsi" w:eastAsiaTheme="minorEastAsia" w:hAnsiTheme="minorHAnsi" w:cstheme="minorBidi"/>
          <w:noProof/>
          <w:kern w:val="2"/>
          <w:sz w:val="22"/>
          <w:szCs w:val="22"/>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_Toc145956124 \h </w:instrText>
      </w:r>
      <w:r>
        <w:rPr>
          <w:noProof/>
        </w:rPr>
      </w:r>
      <w:r>
        <w:rPr>
          <w:noProof/>
        </w:rPr>
        <w:fldChar w:fldCharType="separate"/>
      </w:r>
      <w:r>
        <w:rPr>
          <w:noProof/>
        </w:rPr>
        <w:t>75</w:t>
      </w:r>
      <w:r>
        <w:rPr>
          <w:noProof/>
        </w:rPr>
        <w:fldChar w:fldCharType="end"/>
      </w:r>
    </w:p>
    <w:p w14:paraId="38B870F9" w14:textId="2F1B948F"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6.1.6.3.28</w:t>
      </w:r>
      <w:r>
        <w:rPr>
          <w:rFonts w:asciiTheme="minorHAnsi" w:eastAsiaTheme="minorEastAsia" w:hAnsiTheme="minorHAnsi" w:cstheme="minorBidi"/>
          <w:noProof/>
          <w:kern w:val="2"/>
          <w:sz w:val="22"/>
          <w:szCs w:val="22"/>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_Toc145956125 \h </w:instrText>
      </w:r>
      <w:r>
        <w:rPr>
          <w:noProof/>
        </w:rPr>
      </w:r>
      <w:r>
        <w:rPr>
          <w:noProof/>
        </w:rPr>
        <w:fldChar w:fldCharType="separate"/>
      </w:r>
      <w:r>
        <w:rPr>
          <w:noProof/>
        </w:rPr>
        <w:t>75</w:t>
      </w:r>
      <w:r>
        <w:rPr>
          <w:noProof/>
        </w:rPr>
        <w:fldChar w:fldCharType="end"/>
      </w:r>
    </w:p>
    <w:p w14:paraId="16D2D8A7" w14:textId="34B66988"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_Toc145956126 \h </w:instrText>
      </w:r>
      <w:r>
        <w:rPr>
          <w:noProof/>
        </w:rPr>
      </w:r>
      <w:r>
        <w:rPr>
          <w:noProof/>
        </w:rPr>
        <w:fldChar w:fldCharType="separate"/>
      </w:r>
      <w:r>
        <w:rPr>
          <w:noProof/>
        </w:rPr>
        <w:t>75</w:t>
      </w:r>
      <w:r>
        <w:rPr>
          <w:noProof/>
        </w:rPr>
        <w:fldChar w:fldCharType="end"/>
      </w:r>
    </w:p>
    <w:p w14:paraId="31CE2A21" w14:textId="05BD719D"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sidRPr="008C24A0">
        <w:rPr>
          <w:noProof/>
          <w:lang w:val="en-US"/>
        </w:rPr>
        <w:t>6.1.6.4.1</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Introduction</w:t>
      </w:r>
      <w:r>
        <w:rPr>
          <w:noProof/>
        </w:rPr>
        <w:tab/>
      </w:r>
      <w:r>
        <w:rPr>
          <w:noProof/>
        </w:rPr>
        <w:fldChar w:fldCharType="begin" w:fldLock="1"/>
      </w:r>
      <w:r>
        <w:rPr>
          <w:noProof/>
        </w:rPr>
        <w:instrText xml:space="preserve"> PAGEREF _Toc145956127 \h </w:instrText>
      </w:r>
      <w:r>
        <w:rPr>
          <w:noProof/>
        </w:rPr>
      </w:r>
      <w:r>
        <w:rPr>
          <w:noProof/>
        </w:rPr>
        <w:fldChar w:fldCharType="separate"/>
      </w:r>
      <w:r>
        <w:rPr>
          <w:noProof/>
        </w:rPr>
        <w:t>75</w:t>
      </w:r>
      <w:r>
        <w:rPr>
          <w:noProof/>
        </w:rPr>
        <w:fldChar w:fldCharType="end"/>
      </w:r>
    </w:p>
    <w:p w14:paraId="4D32F4F3" w14:textId="3A21960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sidRPr="008C24A0">
        <w:rPr>
          <w:noProof/>
          <w:lang w:val="en-US"/>
        </w:rPr>
        <w:t>6.1.6.4.2</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LPP Message</w:t>
      </w:r>
      <w:r>
        <w:rPr>
          <w:noProof/>
        </w:rPr>
        <w:tab/>
      </w:r>
      <w:r>
        <w:rPr>
          <w:noProof/>
        </w:rPr>
        <w:fldChar w:fldCharType="begin" w:fldLock="1"/>
      </w:r>
      <w:r>
        <w:rPr>
          <w:noProof/>
        </w:rPr>
        <w:instrText xml:space="preserve"> PAGEREF _Toc145956128 \h </w:instrText>
      </w:r>
      <w:r>
        <w:rPr>
          <w:noProof/>
        </w:rPr>
      </w:r>
      <w:r>
        <w:rPr>
          <w:noProof/>
        </w:rPr>
        <w:fldChar w:fldCharType="separate"/>
      </w:r>
      <w:r>
        <w:rPr>
          <w:noProof/>
        </w:rPr>
        <w:t>75</w:t>
      </w:r>
      <w:r>
        <w:rPr>
          <w:noProof/>
        </w:rPr>
        <w:fldChar w:fldCharType="end"/>
      </w:r>
    </w:p>
    <w:p w14:paraId="36EBFAA0" w14:textId="0BFCD05A"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_Toc145956129 \h </w:instrText>
      </w:r>
      <w:r>
        <w:rPr>
          <w:noProof/>
        </w:rPr>
      </w:r>
      <w:r>
        <w:rPr>
          <w:noProof/>
        </w:rPr>
        <w:fldChar w:fldCharType="separate"/>
      </w:r>
      <w:r>
        <w:rPr>
          <w:noProof/>
        </w:rPr>
        <w:t>76</w:t>
      </w:r>
      <w:r>
        <w:rPr>
          <w:noProof/>
        </w:rPr>
        <w:fldChar w:fldCharType="end"/>
      </w:r>
    </w:p>
    <w:p w14:paraId="15FA98A1" w14:textId="7BA8450C"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_Toc145956130 \h </w:instrText>
      </w:r>
      <w:r>
        <w:rPr>
          <w:noProof/>
        </w:rPr>
      </w:r>
      <w:r>
        <w:rPr>
          <w:noProof/>
        </w:rPr>
        <w:fldChar w:fldCharType="separate"/>
      </w:r>
      <w:r>
        <w:rPr>
          <w:noProof/>
        </w:rPr>
        <w:t>76</w:t>
      </w:r>
      <w:r>
        <w:rPr>
          <w:noProof/>
        </w:rPr>
        <w:fldChar w:fldCharType="end"/>
      </w:r>
    </w:p>
    <w:p w14:paraId="49BE1D6C" w14:textId="24925D73"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_Toc145956131 \h </w:instrText>
      </w:r>
      <w:r>
        <w:rPr>
          <w:noProof/>
        </w:rPr>
      </w:r>
      <w:r>
        <w:rPr>
          <w:noProof/>
        </w:rPr>
        <w:fldChar w:fldCharType="separate"/>
      </w:r>
      <w:r>
        <w:rPr>
          <w:noProof/>
        </w:rPr>
        <w:t>76</w:t>
      </w:r>
      <w:r>
        <w:rPr>
          <w:noProof/>
        </w:rPr>
        <w:fldChar w:fldCharType="end"/>
      </w:r>
    </w:p>
    <w:p w14:paraId="1D7B9646" w14:textId="28B20F9C"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_Toc145956132 \h </w:instrText>
      </w:r>
      <w:r>
        <w:rPr>
          <w:noProof/>
        </w:rPr>
      </w:r>
      <w:r>
        <w:rPr>
          <w:noProof/>
        </w:rPr>
        <w:fldChar w:fldCharType="separate"/>
      </w:r>
      <w:r>
        <w:rPr>
          <w:noProof/>
        </w:rPr>
        <w:t>76</w:t>
      </w:r>
      <w:r>
        <w:rPr>
          <w:noProof/>
        </w:rPr>
        <w:fldChar w:fldCharType="end"/>
      </w:r>
    </w:p>
    <w:p w14:paraId="2940AD55" w14:textId="2CDD501C"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sidRPr="008C24A0">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Security</w:t>
      </w:r>
      <w:r>
        <w:rPr>
          <w:noProof/>
        </w:rPr>
        <w:tab/>
      </w:r>
      <w:r>
        <w:rPr>
          <w:noProof/>
        </w:rPr>
        <w:fldChar w:fldCharType="begin" w:fldLock="1"/>
      </w:r>
      <w:r>
        <w:rPr>
          <w:noProof/>
        </w:rPr>
        <w:instrText xml:space="preserve"> PAGEREF _Toc145956133 \h </w:instrText>
      </w:r>
      <w:r>
        <w:rPr>
          <w:noProof/>
        </w:rPr>
      </w:r>
      <w:r>
        <w:rPr>
          <w:noProof/>
        </w:rPr>
        <w:fldChar w:fldCharType="separate"/>
      </w:r>
      <w:r>
        <w:rPr>
          <w:noProof/>
        </w:rPr>
        <w:t>76</w:t>
      </w:r>
      <w:r>
        <w:rPr>
          <w:noProof/>
        </w:rPr>
        <w:fldChar w:fldCharType="end"/>
      </w:r>
    </w:p>
    <w:p w14:paraId="31466EAC" w14:textId="29D2E2E7"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_Toc145956134 \h </w:instrText>
      </w:r>
      <w:r>
        <w:rPr>
          <w:noProof/>
        </w:rPr>
      </w:r>
      <w:r>
        <w:rPr>
          <w:noProof/>
        </w:rPr>
        <w:fldChar w:fldCharType="separate"/>
      </w:r>
      <w:r>
        <w:rPr>
          <w:noProof/>
        </w:rPr>
        <w:t>77</w:t>
      </w:r>
      <w:r>
        <w:rPr>
          <w:noProof/>
        </w:rPr>
        <w:fldChar w:fldCharType="end"/>
      </w:r>
    </w:p>
    <w:p w14:paraId="76107953" w14:textId="6C03DE95"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sidRPr="008C24A0">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HTTP redirection</w:t>
      </w:r>
      <w:r>
        <w:rPr>
          <w:noProof/>
        </w:rPr>
        <w:tab/>
      </w:r>
      <w:r>
        <w:rPr>
          <w:noProof/>
        </w:rPr>
        <w:fldChar w:fldCharType="begin" w:fldLock="1"/>
      </w:r>
      <w:r>
        <w:rPr>
          <w:noProof/>
        </w:rPr>
        <w:instrText xml:space="preserve"> PAGEREF _Toc145956135 \h </w:instrText>
      </w:r>
      <w:r>
        <w:rPr>
          <w:noProof/>
        </w:rPr>
      </w:r>
      <w:r>
        <w:rPr>
          <w:noProof/>
        </w:rPr>
        <w:fldChar w:fldCharType="separate"/>
      </w:r>
      <w:r>
        <w:rPr>
          <w:noProof/>
        </w:rPr>
        <w:t>77</w:t>
      </w:r>
      <w:r>
        <w:rPr>
          <w:noProof/>
        </w:rPr>
        <w:fldChar w:fldCharType="end"/>
      </w:r>
    </w:p>
    <w:p w14:paraId="710B51DF" w14:textId="3885DD77" w:rsidR="007411EF" w:rsidRDefault="007411E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_Toc145956136 \h </w:instrText>
      </w:r>
      <w:r>
        <w:rPr>
          <w:noProof/>
        </w:rPr>
      </w:r>
      <w:r>
        <w:rPr>
          <w:noProof/>
        </w:rPr>
        <w:fldChar w:fldCharType="separate"/>
      </w:r>
      <w:r>
        <w:rPr>
          <w:noProof/>
        </w:rPr>
        <w:t>77</w:t>
      </w:r>
      <w:r>
        <w:rPr>
          <w:noProof/>
        </w:rPr>
        <w:fldChar w:fldCharType="end"/>
      </w:r>
    </w:p>
    <w:p w14:paraId="5A50C76E" w14:textId="3C29B28C"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_Toc145956137 \h </w:instrText>
      </w:r>
      <w:r>
        <w:rPr>
          <w:noProof/>
        </w:rPr>
      </w:r>
      <w:r>
        <w:rPr>
          <w:noProof/>
        </w:rPr>
        <w:fldChar w:fldCharType="separate"/>
      </w:r>
      <w:r>
        <w:rPr>
          <w:noProof/>
        </w:rPr>
        <w:t>77</w:t>
      </w:r>
      <w:r>
        <w:rPr>
          <w:noProof/>
        </w:rPr>
        <w:fldChar w:fldCharType="end"/>
      </w:r>
    </w:p>
    <w:p w14:paraId="67FFA4B2" w14:textId="6D0206D3"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_Toc145956138 \h </w:instrText>
      </w:r>
      <w:r>
        <w:rPr>
          <w:noProof/>
        </w:rPr>
      </w:r>
      <w:r>
        <w:rPr>
          <w:noProof/>
        </w:rPr>
        <w:fldChar w:fldCharType="separate"/>
      </w:r>
      <w:r>
        <w:rPr>
          <w:noProof/>
        </w:rPr>
        <w:t>78</w:t>
      </w:r>
      <w:r>
        <w:rPr>
          <w:noProof/>
        </w:rPr>
        <w:fldChar w:fldCharType="end"/>
      </w:r>
    </w:p>
    <w:p w14:paraId="555E236B" w14:textId="0D9B288D"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_Toc145956139 \h </w:instrText>
      </w:r>
      <w:r>
        <w:rPr>
          <w:noProof/>
        </w:rPr>
      </w:r>
      <w:r>
        <w:rPr>
          <w:noProof/>
        </w:rPr>
        <w:fldChar w:fldCharType="separate"/>
      </w:r>
      <w:r>
        <w:rPr>
          <w:noProof/>
        </w:rPr>
        <w:t>78</w:t>
      </w:r>
      <w:r>
        <w:rPr>
          <w:noProof/>
        </w:rPr>
        <w:fldChar w:fldCharType="end"/>
      </w:r>
    </w:p>
    <w:p w14:paraId="1781A926" w14:textId="53394CBD"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_Toc145956140 \h </w:instrText>
      </w:r>
      <w:r>
        <w:rPr>
          <w:noProof/>
        </w:rPr>
      </w:r>
      <w:r>
        <w:rPr>
          <w:noProof/>
        </w:rPr>
        <w:fldChar w:fldCharType="separate"/>
      </w:r>
      <w:r>
        <w:rPr>
          <w:noProof/>
        </w:rPr>
        <w:t>78</w:t>
      </w:r>
      <w:r>
        <w:rPr>
          <w:noProof/>
        </w:rPr>
        <w:fldChar w:fldCharType="end"/>
      </w:r>
    </w:p>
    <w:p w14:paraId="6442D225" w14:textId="78DDFDF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_Toc145956141 \h </w:instrText>
      </w:r>
      <w:r>
        <w:rPr>
          <w:noProof/>
        </w:rPr>
      </w:r>
      <w:r>
        <w:rPr>
          <w:noProof/>
        </w:rPr>
        <w:fldChar w:fldCharType="separate"/>
      </w:r>
      <w:r>
        <w:rPr>
          <w:noProof/>
        </w:rPr>
        <w:t>78</w:t>
      </w:r>
      <w:r>
        <w:rPr>
          <w:noProof/>
        </w:rPr>
        <w:fldChar w:fldCharType="end"/>
      </w:r>
    </w:p>
    <w:p w14:paraId="7284D03F" w14:textId="1C45CB52"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_Toc145956142 \h </w:instrText>
      </w:r>
      <w:r>
        <w:rPr>
          <w:noProof/>
        </w:rPr>
      </w:r>
      <w:r>
        <w:rPr>
          <w:noProof/>
        </w:rPr>
        <w:fldChar w:fldCharType="separate"/>
      </w:r>
      <w:r>
        <w:rPr>
          <w:noProof/>
        </w:rPr>
        <w:t>78</w:t>
      </w:r>
      <w:r>
        <w:rPr>
          <w:noProof/>
        </w:rPr>
        <w:fldChar w:fldCharType="end"/>
      </w:r>
    </w:p>
    <w:p w14:paraId="6C35F5EC" w14:textId="5739474E"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_Toc145956143 \h </w:instrText>
      </w:r>
      <w:r>
        <w:rPr>
          <w:noProof/>
        </w:rPr>
      </w:r>
      <w:r>
        <w:rPr>
          <w:noProof/>
        </w:rPr>
        <w:fldChar w:fldCharType="separate"/>
      </w:r>
      <w:r>
        <w:rPr>
          <w:noProof/>
        </w:rPr>
        <w:t>78</w:t>
      </w:r>
      <w:r>
        <w:rPr>
          <w:noProof/>
        </w:rPr>
        <w:fldChar w:fldCharType="end"/>
      </w:r>
    </w:p>
    <w:p w14:paraId="6D285472" w14:textId="67B0A17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_Toc145956144 \h </w:instrText>
      </w:r>
      <w:r>
        <w:rPr>
          <w:noProof/>
        </w:rPr>
      </w:r>
      <w:r>
        <w:rPr>
          <w:noProof/>
        </w:rPr>
        <w:fldChar w:fldCharType="separate"/>
      </w:r>
      <w:r>
        <w:rPr>
          <w:noProof/>
        </w:rPr>
        <w:t>78</w:t>
      </w:r>
      <w:r>
        <w:rPr>
          <w:noProof/>
        </w:rPr>
        <w:fldChar w:fldCharType="end"/>
      </w:r>
    </w:p>
    <w:p w14:paraId="3F3C810A" w14:textId="47A2AC4E"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_Toc145956145 \h </w:instrText>
      </w:r>
      <w:r>
        <w:rPr>
          <w:noProof/>
        </w:rPr>
      </w:r>
      <w:r>
        <w:rPr>
          <w:noProof/>
        </w:rPr>
        <w:fldChar w:fldCharType="separate"/>
      </w:r>
      <w:r>
        <w:rPr>
          <w:noProof/>
        </w:rPr>
        <w:t>78</w:t>
      </w:r>
      <w:r>
        <w:rPr>
          <w:noProof/>
        </w:rPr>
        <w:fldChar w:fldCharType="end"/>
      </w:r>
    </w:p>
    <w:p w14:paraId="0F2F3E91" w14:textId="7B54A3E3"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_Toc145956146 \h </w:instrText>
      </w:r>
      <w:r>
        <w:rPr>
          <w:noProof/>
        </w:rPr>
      </w:r>
      <w:r>
        <w:rPr>
          <w:noProof/>
        </w:rPr>
        <w:fldChar w:fldCharType="separate"/>
      </w:r>
      <w:r>
        <w:rPr>
          <w:noProof/>
        </w:rPr>
        <w:t>78</w:t>
      </w:r>
      <w:r>
        <w:rPr>
          <w:noProof/>
        </w:rPr>
        <w:fldChar w:fldCharType="end"/>
      </w:r>
    </w:p>
    <w:p w14:paraId="228003AA" w14:textId="086F6799"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_Toc145956147 \h </w:instrText>
      </w:r>
      <w:r>
        <w:rPr>
          <w:noProof/>
        </w:rPr>
      </w:r>
      <w:r>
        <w:rPr>
          <w:noProof/>
        </w:rPr>
        <w:fldChar w:fldCharType="separate"/>
      </w:r>
      <w:r>
        <w:rPr>
          <w:noProof/>
        </w:rPr>
        <w:t>79</w:t>
      </w:r>
      <w:r>
        <w:rPr>
          <w:noProof/>
        </w:rPr>
        <w:fldChar w:fldCharType="end"/>
      </w:r>
    </w:p>
    <w:p w14:paraId="24195312" w14:textId="1776CE62"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_Toc145956148 \h </w:instrText>
      </w:r>
      <w:r>
        <w:rPr>
          <w:noProof/>
        </w:rPr>
      </w:r>
      <w:r>
        <w:rPr>
          <w:noProof/>
        </w:rPr>
        <w:fldChar w:fldCharType="separate"/>
      </w:r>
      <w:r>
        <w:rPr>
          <w:noProof/>
        </w:rPr>
        <w:t>79</w:t>
      </w:r>
      <w:r>
        <w:rPr>
          <w:noProof/>
        </w:rPr>
        <w:fldChar w:fldCharType="end"/>
      </w:r>
    </w:p>
    <w:p w14:paraId="7A94A9DC" w14:textId="03442636"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6.2.4.4</w:t>
      </w:r>
      <w:r>
        <w:rPr>
          <w:rFonts w:asciiTheme="minorHAnsi" w:eastAsiaTheme="minorEastAsia" w:hAnsiTheme="minorHAnsi" w:cstheme="minorBidi"/>
          <w:noProof/>
          <w:kern w:val="2"/>
          <w:sz w:val="22"/>
          <w:szCs w:val="22"/>
          <w:lang w:eastAsia="en-GB"/>
          <w14:ligatures w14:val="standardContextual"/>
        </w:rPr>
        <w:tab/>
      </w:r>
      <w:r>
        <w:rPr>
          <w:noProof/>
        </w:rPr>
        <w:t>Operation: cipher-key-data</w:t>
      </w:r>
      <w:r>
        <w:rPr>
          <w:noProof/>
        </w:rPr>
        <w:tab/>
      </w:r>
      <w:r>
        <w:rPr>
          <w:noProof/>
        </w:rPr>
        <w:fldChar w:fldCharType="begin" w:fldLock="1"/>
      </w:r>
      <w:r>
        <w:rPr>
          <w:noProof/>
        </w:rPr>
        <w:instrText xml:space="preserve"> PAGEREF _Toc145956149 \h </w:instrText>
      </w:r>
      <w:r>
        <w:rPr>
          <w:noProof/>
        </w:rPr>
      </w:r>
      <w:r>
        <w:rPr>
          <w:noProof/>
        </w:rPr>
        <w:fldChar w:fldCharType="separate"/>
      </w:r>
      <w:r>
        <w:rPr>
          <w:noProof/>
        </w:rPr>
        <w:t>79</w:t>
      </w:r>
      <w:r>
        <w:rPr>
          <w:noProof/>
        </w:rPr>
        <w:fldChar w:fldCharType="end"/>
      </w:r>
    </w:p>
    <w:p w14:paraId="34455256" w14:textId="3F96C1C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_Toc145956150 \h </w:instrText>
      </w:r>
      <w:r>
        <w:rPr>
          <w:noProof/>
        </w:rPr>
      </w:r>
      <w:r>
        <w:rPr>
          <w:noProof/>
        </w:rPr>
        <w:fldChar w:fldCharType="separate"/>
      </w:r>
      <w:r>
        <w:rPr>
          <w:noProof/>
        </w:rPr>
        <w:t>79</w:t>
      </w:r>
      <w:r>
        <w:rPr>
          <w:noProof/>
        </w:rPr>
        <w:fldChar w:fldCharType="end"/>
      </w:r>
    </w:p>
    <w:p w14:paraId="627478FE" w14:textId="2765133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_Toc145956151 \h </w:instrText>
      </w:r>
      <w:r>
        <w:rPr>
          <w:noProof/>
        </w:rPr>
      </w:r>
      <w:r>
        <w:rPr>
          <w:noProof/>
        </w:rPr>
        <w:fldChar w:fldCharType="separate"/>
      </w:r>
      <w:r>
        <w:rPr>
          <w:noProof/>
        </w:rPr>
        <w:t>79</w:t>
      </w:r>
      <w:r>
        <w:rPr>
          <w:noProof/>
        </w:rPr>
        <w:fldChar w:fldCharType="end"/>
      </w:r>
    </w:p>
    <w:p w14:paraId="29529A9E" w14:textId="5233C7A8"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_Toc145956152 \h </w:instrText>
      </w:r>
      <w:r>
        <w:rPr>
          <w:noProof/>
        </w:rPr>
      </w:r>
      <w:r>
        <w:rPr>
          <w:noProof/>
        </w:rPr>
        <w:fldChar w:fldCharType="separate"/>
      </w:r>
      <w:r>
        <w:rPr>
          <w:noProof/>
        </w:rPr>
        <w:t>80</w:t>
      </w:r>
      <w:r>
        <w:rPr>
          <w:noProof/>
        </w:rPr>
        <w:fldChar w:fldCharType="end"/>
      </w:r>
    </w:p>
    <w:p w14:paraId="610259EA" w14:textId="390A0022"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CipheringKeyData</w:t>
      </w:r>
      <w:r>
        <w:rPr>
          <w:noProof/>
        </w:rPr>
        <w:tab/>
      </w:r>
      <w:r>
        <w:rPr>
          <w:noProof/>
        </w:rPr>
        <w:fldChar w:fldCharType="begin" w:fldLock="1"/>
      </w:r>
      <w:r>
        <w:rPr>
          <w:noProof/>
        </w:rPr>
        <w:instrText xml:space="preserve"> PAGEREF _Toc145956153 \h </w:instrText>
      </w:r>
      <w:r>
        <w:rPr>
          <w:noProof/>
        </w:rPr>
      </w:r>
      <w:r>
        <w:rPr>
          <w:noProof/>
        </w:rPr>
        <w:fldChar w:fldCharType="separate"/>
      </w:r>
      <w:r>
        <w:rPr>
          <w:noProof/>
        </w:rPr>
        <w:t>80</w:t>
      </w:r>
      <w:r>
        <w:rPr>
          <w:noProof/>
        </w:rPr>
        <w:fldChar w:fldCharType="end"/>
      </w:r>
    </w:p>
    <w:p w14:paraId="324060E4" w14:textId="65C63627"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6.2.5.1.1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_Toc145956154 \h </w:instrText>
      </w:r>
      <w:r>
        <w:rPr>
          <w:noProof/>
        </w:rPr>
      </w:r>
      <w:r>
        <w:rPr>
          <w:noProof/>
        </w:rPr>
        <w:fldChar w:fldCharType="separate"/>
      </w:r>
      <w:r>
        <w:rPr>
          <w:noProof/>
        </w:rPr>
        <w:t>80</w:t>
      </w:r>
      <w:r>
        <w:rPr>
          <w:noProof/>
        </w:rPr>
        <w:fldChar w:fldCharType="end"/>
      </w:r>
    </w:p>
    <w:p w14:paraId="6AD1E078" w14:textId="4FF8EE7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6.2.5.1.2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_Toc145956155 \h </w:instrText>
      </w:r>
      <w:r>
        <w:rPr>
          <w:noProof/>
        </w:rPr>
      </w:r>
      <w:r>
        <w:rPr>
          <w:noProof/>
        </w:rPr>
        <w:fldChar w:fldCharType="separate"/>
      </w:r>
      <w:r>
        <w:rPr>
          <w:noProof/>
        </w:rPr>
        <w:t>80</w:t>
      </w:r>
      <w:r>
        <w:rPr>
          <w:noProof/>
        </w:rPr>
        <w:fldChar w:fldCharType="end"/>
      </w:r>
    </w:p>
    <w:p w14:paraId="109D4D0A" w14:textId="2376C32E"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6.2.5.1.3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_Toc145956156 \h </w:instrText>
      </w:r>
      <w:r>
        <w:rPr>
          <w:noProof/>
        </w:rPr>
      </w:r>
      <w:r>
        <w:rPr>
          <w:noProof/>
        </w:rPr>
        <w:fldChar w:fldCharType="separate"/>
      </w:r>
      <w:r>
        <w:rPr>
          <w:noProof/>
        </w:rPr>
        <w:t>80</w:t>
      </w:r>
      <w:r>
        <w:rPr>
          <w:noProof/>
        </w:rPr>
        <w:fldChar w:fldCharType="end"/>
      </w:r>
    </w:p>
    <w:p w14:paraId="7DA12C68" w14:textId="579FAA24"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_Toc145956157 \h </w:instrText>
      </w:r>
      <w:r>
        <w:rPr>
          <w:noProof/>
        </w:rPr>
      </w:r>
      <w:r>
        <w:rPr>
          <w:noProof/>
        </w:rPr>
        <w:fldChar w:fldCharType="separate"/>
      </w:r>
      <w:r>
        <w:rPr>
          <w:noProof/>
        </w:rPr>
        <w:t>81</w:t>
      </w:r>
      <w:r>
        <w:rPr>
          <w:noProof/>
        </w:rPr>
        <w:fldChar w:fldCharType="end"/>
      </w:r>
    </w:p>
    <w:p w14:paraId="2B317F54" w14:textId="641D8A39"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_Toc145956158 \h </w:instrText>
      </w:r>
      <w:r>
        <w:rPr>
          <w:noProof/>
        </w:rPr>
      </w:r>
      <w:r>
        <w:rPr>
          <w:noProof/>
        </w:rPr>
        <w:fldChar w:fldCharType="separate"/>
      </w:r>
      <w:r>
        <w:rPr>
          <w:noProof/>
        </w:rPr>
        <w:t>81</w:t>
      </w:r>
      <w:r>
        <w:rPr>
          <w:noProof/>
        </w:rPr>
        <w:fldChar w:fldCharType="end"/>
      </w:r>
    </w:p>
    <w:p w14:paraId="24EE8293" w14:textId="68F2DCFB"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sidRPr="008C24A0">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Structured data types</w:t>
      </w:r>
      <w:r>
        <w:rPr>
          <w:noProof/>
        </w:rPr>
        <w:tab/>
      </w:r>
      <w:r>
        <w:rPr>
          <w:noProof/>
        </w:rPr>
        <w:fldChar w:fldCharType="begin" w:fldLock="1"/>
      </w:r>
      <w:r>
        <w:rPr>
          <w:noProof/>
        </w:rPr>
        <w:instrText xml:space="preserve"> PAGEREF _Toc145956159 \h </w:instrText>
      </w:r>
      <w:r>
        <w:rPr>
          <w:noProof/>
        </w:rPr>
      </w:r>
      <w:r>
        <w:rPr>
          <w:noProof/>
        </w:rPr>
        <w:fldChar w:fldCharType="separate"/>
      </w:r>
      <w:r>
        <w:rPr>
          <w:noProof/>
        </w:rPr>
        <w:t>82</w:t>
      </w:r>
      <w:r>
        <w:rPr>
          <w:noProof/>
        </w:rPr>
        <w:fldChar w:fldCharType="end"/>
      </w:r>
    </w:p>
    <w:p w14:paraId="6D13F8B2" w14:textId="018AD66B"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_Toc145956160 \h </w:instrText>
      </w:r>
      <w:r>
        <w:rPr>
          <w:noProof/>
        </w:rPr>
      </w:r>
      <w:r>
        <w:rPr>
          <w:noProof/>
        </w:rPr>
        <w:fldChar w:fldCharType="separate"/>
      </w:r>
      <w:r>
        <w:rPr>
          <w:noProof/>
        </w:rPr>
        <w:t>82</w:t>
      </w:r>
      <w:r>
        <w:rPr>
          <w:noProof/>
        </w:rPr>
        <w:fldChar w:fldCharType="end"/>
      </w:r>
    </w:p>
    <w:p w14:paraId="3238C6D1" w14:textId="2669AB3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CipheringKeyInfo</w:t>
      </w:r>
      <w:r>
        <w:rPr>
          <w:noProof/>
        </w:rPr>
        <w:tab/>
      </w:r>
      <w:r>
        <w:rPr>
          <w:noProof/>
        </w:rPr>
        <w:fldChar w:fldCharType="begin" w:fldLock="1"/>
      </w:r>
      <w:r>
        <w:rPr>
          <w:noProof/>
        </w:rPr>
        <w:instrText xml:space="preserve"> PAGEREF _Toc145956161 \h </w:instrText>
      </w:r>
      <w:r>
        <w:rPr>
          <w:noProof/>
        </w:rPr>
      </w:r>
      <w:r>
        <w:rPr>
          <w:noProof/>
        </w:rPr>
        <w:fldChar w:fldCharType="separate"/>
      </w:r>
      <w:r>
        <w:rPr>
          <w:noProof/>
        </w:rPr>
        <w:t>82</w:t>
      </w:r>
      <w:r>
        <w:rPr>
          <w:noProof/>
        </w:rPr>
        <w:fldChar w:fldCharType="end"/>
      </w:r>
    </w:p>
    <w:p w14:paraId="47300708" w14:textId="08B6B08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_Toc145956162 \h </w:instrText>
      </w:r>
      <w:r>
        <w:rPr>
          <w:noProof/>
        </w:rPr>
      </w:r>
      <w:r>
        <w:rPr>
          <w:noProof/>
        </w:rPr>
        <w:fldChar w:fldCharType="separate"/>
      </w:r>
      <w:r>
        <w:rPr>
          <w:noProof/>
        </w:rPr>
        <w:t>83</w:t>
      </w:r>
      <w:r>
        <w:rPr>
          <w:noProof/>
        </w:rPr>
        <w:fldChar w:fldCharType="end"/>
      </w:r>
    </w:p>
    <w:p w14:paraId="188AA636" w14:textId="02D26108"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CipheringDataSet</w:t>
      </w:r>
      <w:r>
        <w:rPr>
          <w:noProof/>
        </w:rPr>
        <w:tab/>
      </w:r>
      <w:r>
        <w:rPr>
          <w:noProof/>
        </w:rPr>
        <w:fldChar w:fldCharType="begin" w:fldLock="1"/>
      </w:r>
      <w:r>
        <w:rPr>
          <w:noProof/>
        </w:rPr>
        <w:instrText xml:space="preserve"> PAGEREF _Toc145956163 \h </w:instrText>
      </w:r>
      <w:r>
        <w:rPr>
          <w:noProof/>
        </w:rPr>
      </w:r>
      <w:r>
        <w:rPr>
          <w:noProof/>
        </w:rPr>
        <w:fldChar w:fldCharType="separate"/>
      </w:r>
      <w:r>
        <w:rPr>
          <w:noProof/>
        </w:rPr>
        <w:t>84</w:t>
      </w:r>
      <w:r>
        <w:rPr>
          <w:noProof/>
        </w:rPr>
        <w:fldChar w:fldCharType="end"/>
      </w:r>
    </w:p>
    <w:p w14:paraId="1A17131A" w14:textId="1CAE61CA"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CipheringSetReport</w:t>
      </w:r>
      <w:r>
        <w:rPr>
          <w:noProof/>
        </w:rPr>
        <w:tab/>
      </w:r>
      <w:r>
        <w:rPr>
          <w:noProof/>
        </w:rPr>
        <w:fldChar w:fldCharType="begin" w:fldLock="1"/>
      </w:r>
      <w:r>
        <w:rPr>
          <w:noProof/>
        </w:rPr>
        <w:instrText xml:space="preserve"> PAGEREF _Toc145956164 \h </w:instrText>
      </w:r>
      <w:r>
        <w:rPr>
          <w:noProof/>
        </w:rPr>
      </w:r>
      <w:r>
        <w:rPr>
          <w:noProof/>
        </w:rPr>
        <w:fldChar w:fldCharType="separate"/>
      </w:r>
      <w:r>
        <w:rPr>
          <w:noProof/>
        </w:rPr>
        <w:t>89</w:t>
      </w:r>
      <w:r>
        <w:rPr>
          <w:noProof/>
        </w:rPr>
        <w:fldChar w:fldCharType="end"/>
      </w:r>
    </w:p>
    <w:p w14:paraId="024489BE" w14:textId="5B93B4A4"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CipherRequestData</w:t>
      </w:r>
      <w:r>
        <w:rPr>
          <w:noProof/>
        </w:rPr>
        <w:tab/>
      </w:r>
      <w:r>
        <w:rPr>
          <w:noProof/>
        </w:rPr>
        <w:fldChar w:fldCharType="begin" w:fldLock="1"/>
      </w:r>
      <w:r>
        <w:rPr>
          <w:noProof/>
        </w:rPr>
        <w:instrText xml:space="preserve"> PAGEREF _Toc145956165 \h </w:instrText>
      </w:r>
      <w:r>
        <w:rPr>
          <w:noProof/>
        </w:rPr>
      </w:r>
      <w:r>
        <w:rPr>
          <w:noProof/>
        </w:rPr>
        <w:fldChar w:fldCharType="separate"/>
      </w:r>
      <w:r>
        <w:rPr>
          <w:noProof/>
        </w:rPr>
        <w:t>90</w:t>
      </w:r>
      <w:r>
        <w:rPr>
          <w:noProof/>
        </w:rPr>
        <w:fldChar w:fldCharType="end"/>
      </w:r>
    </w:p>
    <w:p w14:paraId="1A64E178" w14:textId="7ABC7FE1"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CipherResponseData</w:t>
      </w:r>
      <w:r>
        <w:rPr>
          <w:noProof/>
        </w:rPr>
        <w:tab/>
      </w:r>
      <w:r>
        <w:rPr>
          <w:noProof/>
        </w:rPr>
        <w:fldChar w:fldCharType="begin" w:fldLock="1"/>
      </w:r>
      <w:r>
        <w:rPr>
          <w:noProof/>
        </w:rPr>
        <w:instrText xml:space="preserve"> PAGEREF _Toc145956166 \h </w:instrText>
      </w:r>
      <w:r>
        <w:rPr>
          <w:noProof/>
        </w:rPr>
      </w:r>
      <w:r>
        <w:rPr>
          <w:noProof/>
        </w:rPr>
        <w:fldChar w:fldCharType="separate"/>
      </w:r>
      <w:r>
        <w:rPr>
          <w:noProof/>
        </w:rPr>
        <w:t>90</w:t>
      </w:r>
      <w:r>
        <w:rPr>
          <w:noProof/>
        </w:rPr>
        <w:fldChar w:fldCharType="end"/>
      </w:r>
    </w:p>
    <w:p w14:paraId="2B2A68DA" w14:textId="6332AF0D"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sidRPr="008C24A0">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Simple data types and enumerations</w:t>
      </w:r>
      <w:r>
        <w:rPr>
          <w:noProof/>
        </w:rPr>
        <w:tab/>
      </w:r>
      <w:r>
        <w:rPr>
          <w:noProof/>
        </w:rPr>
        <w:fldChar w:fldCharType="begin" w:fldLock="1"/>
      </w:r>
      <w:r>
        <w:rPr>
          <w:noProof/>
        </w:rPr>
        <w:instrText xml:space="preserve"> PAGEREF _Toc145956167 \h </w:instrText>
      </w:r>
      <w:r>
        <w:rPr>
          <w:noProof/>
        </w:rPr>
      </w:r>
      <w:r>
        <w:rPr>
          <w:noProof/>
        </w:rPr>
        <w:fldChar w:fldCharType="separate"/>
      </w:r>
      <w:r>
        <w:rPr>
          <w:noProof/>
        </w:rPr>
        <w:t>90</w:t>
      </w:r>
      <w:r>
        <w:rPr>
          <w:noProof/>
        </w:rPr>
        <w:fldChar w:fldCharType="end"/>
      </w:r>
    </w:p>
    <w:p w14:paraId="15053CC7" w14:textId="22DF4DA9"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_Toc145956168 \h </w:instrText>
      </w:r>
      <w:r>
        <w:rPr>
          <w:noProof/>
        </w:rPr>
      </w:r>
      <w:r>
        <w:rPr>
          <w:noProof/>
        </w:rPr>
        <w:fldChar w:fldCharType="separate"/>
      </w:r>
      <w:r>
        <w:rPr>
          <w:noProof/>
        </w:rPr>
        <w:t>90</w:t>
      </w:r>
      <w:r>
        <w:rPr>
          <w:noProof/>
        </w:rPr>
        <w:fldChar w:fldCharType="end"/>
      </w:r>
    </w:p>
    <w:p w14:paraId="04F96002" w14:textId="290140C6"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_Toc145956169 \h </w:instrText>
      </w:r>
      <w:r>
        <w:rPr>
          <w:noProof/>
        </w:rPr>
      </w:r>
      <w:r>
        <w:rPr>
          <w:noProof/>
        </w:rPr>
        <w:fldChar w:fldCharType="separate"/>
      </w:r>
      <w:r>
        <w:rPr>
          <w:noProof/>
        </w:rPr>
        <w:t>90</w:t>
      </w:r>
      <w:r>
        <w:rPr>
          <w:noProof/>
        </w:rPr>
        <w:fldChar w:fldCharType="end"/>
      </w:r>
    </w:p>
    <w:p w14:paraId="6DE4EBAA" w14:textId="62F0E75D"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_Toc145956170 \h </w:instrText>
      </w:r>
      <w:r>
        <w:rPr>
          <w:noProof/>
        </w:rPr>
      </w:r>
      <w:r>
        <w:rPr>
          <w:noProof/>
        </w:rPr>
        <w:fldChar w:fldCharType="separate"/>
      </w:r>
      <w:r>
        <w:rPr>
          <w:noProof/>
        </w:rPr>
        <w:t>90</w:t>
      </w:r>
      <w:r>
        <w:rPr>
          <w:noProof/>
        </w:rPr>
        <w:fldChar w:fldCharType="end"/>
      </w:r>
    </w:p>
    <w:p w14:paraId="0231C8C8" w14:textId="27BDAA9C" w:rsidR="007411EF" w:rsidRDefault="007411EF">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_Toc145956171 \h </w:instrText>
      </w:r>
      <w:r>
        <w:rPr>
          <w:noProof/>
        </w:rPr>
      </w:r>
      <w:r>
        <w:rPr>
          <w:noProof/>
        </w:rPr>
        <w:fldChar w:fldCharType="separate"/>
      </w:r>
      <w:r>
        <w:rPr>
          <w:noProof/>
        </w:rPr>
        <w:t>90</w:t>
      </w:r>
      <w:r>
        <w:rPr>
          <w:noProof/>
        </w:rPr>
        <w:fldChar w:fldCharType="end"/>
      </w:r>
    </w:p>
    <w:p w14:paraId="4AF0430C" w14:textId="13272627"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_Toc145956172 \h </w:instrText>
      </w:r>
      <w:r>
        <w:rPr>
          <w:noProof/>
        </w:rPr>
      </w:r>
      <w:r>
        <w:rPr>
          <w:noProof/>
        </w:rPr>
        <w:fldChar w:fldCharType="separate"/>
      </w:r>
      <w:r>
        <w:rPr>
          <w:noProof/>
        </w:rPr>
        <w:t>91</w:t>
      </w:r>
      <w:r>
        <w:rPr>
          <w:noProof/>
        </w:rPr>
        <w:fldChar w:fldCharType="end"/>
      </w:r>
    </w:p>
    <w:p w14:paraId="7E490B82" w14:textId="415C8880"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_Toc145956173 \h </w:instrText>
      </w:r>
      <w:r>
        <w:rPr>
          <w:noProof/>
        </w:rPr>
      </w:r>
      <w:r>
        <w:rPr>
          <w:noProof/>
        </w:rPr>
        <w:fldChar w:fldCharType="separate"/>
      </w:r>
      <w:r>
        <w:rPr>
          <w:noProof/>
        </w:rPr>
        <w:t>91</w:t>
      </w:r>
      <w:r>
        <w:rPr>
          <w:noProof/>
        </w:rPr>
        <w:fldChar w:fldCharType="end"/>
      </w:r>
    </w:p>
    <w:p w14:paraId="534B7D80" w14:textId="49D7D954"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_Toc145956174 \h </w:instrText>
      </w:r>
      <w:r>
        <w:rPr>
          <w:noProof/>
        </w:rPr>
      </w:r>
      <w:r>
        <w:rPr>
          <w:noProof/>
        </w:rPr>
        <w:fldChar w:fldCharType="separate"/>
      </w:r>
      <w:r>
        <w:rPr>
          <w:noProof/>
        </w:rPr>
        <w:t>91</w:t>
      </w:r>
      <w:r>
        <w:rPr>
          <w:noProof/>
        </w:rPr>
        <w:fldChar w:fldCharType="end"/>
      </w:r>
    </w:p>
    <w:p w14:paraId="121A7A55" w14:textId="6EEEBD23" w:rsidR="007411EF" w:rsidRDefault="007411E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_Toc145956175 \h </w:instrText>
      </w:r>
      <w:r>
        <w:rPr>
          <w:noProof/>
        </w:rPr>
      </w:r>
      <w:r>
        <w:rPr>
          <w:noProof/>
        </w:rPr>
        <w:fldChar w:fldCharType="separate"/>
      </w:r>
      <w:r>
        <w:rPr>
          <w:noProof/>
        </w:rPr>
        <w:t>91</w:t>
      </w:r>
      <w:r>
        <w:rPr>
          <w:noProof/>
        </w:rPr>
        <w:fldChar w:fldCharType="end"/>
      </w:r>
    </w:p>
    <w:p w14:paraId="1CD3D8C3" w14:textId="3485F79B"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sidRPr="008C24A0">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Security</w:t>
      </w:r>
      <w:r>
        <w:rPr>
          <w:noProof/>
        </w:rPr>
        <w:tab/>
      </w:r>
      <w:r>
        <w:rPr>
          <w:noProof/>
        </w:rPr>
        <w:fldChar w:fldCharType="begin" w:fldLock="1"/>
      </w:r>
      <w:r>
        <w:rPr>
          <w:noProof/>
        </w:rPr>
        <w:instrText xml:space="preserve"> PAGEREF _Toc145956176 \h </w:instrText>
      </w:r>
      <w:r>
        <w:rPr>
          <w:noProof/>
        </w:rPr>
      </w:r>
      <w:r>
        <w:rPr>
          <w:noProof/>
        </w:rPr>
        <w:fldChar w:fldCharType="separate"/>
      </w:r>
      <w:r>
        <w:rPr>
          <w:noProof/>
        </w:rPr>
        <w:t>91</w:t>
      </w:r>
      <w:r>
        <w:rPr>
          <w:noProof/>
        </w:rPr>
        <w:fldChar w:fldCharType="end"/>
      </w:r>
    </w:p>
    <w:p w14:paraId="062F6811" w14:textId="14A66063"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_Toc145956177 \h </w:instrText>
      </w:r>
      <w:r>
        <w:rPr>
          <w:noProof/>
        </w:rPr>
      </w:r>
      <w:r>
        <w:rPr>
          <w:noProof/>
        </w:rPr>
        <w:fldChar w:fldCharType="separate"/>
      </w:r>
      <w:r>
        <w:rPr>
          <w:noProof/>
        </w:rPr>
        <w:t>91</w:t>
      </w:r>
      <w:r>
        <w:rPr>
          <w:noProof/>
        </w:rPr>
        <w:fldChar w:fldCharType="end"/>
      </w:r>
    </w:p>
    <w:p w14:paraId="63B802A1" w14:textId="6C8E69FC" w:rsidR="007411EF" w:rsidRDefault="007411EF">
      <w:pPr>
        <w:pStyle w:val="TOC3"/>
        <w:rPr>
          <w:rFonts w:asciiTheme="minorHAnsi" w:eastAsiaTheme="minorEastAsia" w:hAnsiTheme="minorHAnsi" w:cstheme="minorBidi"/>
          <w:noProof/>
          <w:kern w:val="2"/>
          <w:sz w:val="22"/>
          <w:szCs w:val="22"/>
          <w:lang w:eastAsia="en-GB"/>
          <w14:ligatures w14:val="standardContextual"/>
        </w:rPr>
      </w:pPr>
      <w:r w:rsidRPr="008C24A0">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8C24A0">
        <w:rPr>
          <w:noProof/>
          <w:lang w:val="en-US"/>
        </w:rPr>
        <w:t>HTTP redirection</w:t>
      </w:r>
      <w:r>
        <w:rPr>
          <w:noProof/>
        </w:rPr>
        <w:tab/>
      </w:r>
      <w:r>
        <w:rPr>
          <w:noProof/>
        </w:rPr>
        <w:fldChar w:fldCharType="begin" w:fldLock="1"/>
      </w:r>
      <w:r>
        <w:rPr>
          <w:noProof/>
        </w:rPr>
        <w:instrText xml:space="preserve"> PAGEREF _Toc145956178 \h </w:instrText>
      </w:r>
      <w:r>
        <w:rPr>
          <w:noProof/>
        </w:rPr>
      </w:r>
      <w:r>
        <w:rPr>
          <w:noProof/>
        </w:rPr>
        <w:fldChar w:fldCharType="separate"/>
      </w:r>
      <w:r>
        <w:rPr>
          <w:noProof/>
        </w:rPr>
        <w:t>92</w:t>
      </w:r>
      <w:r>
        <w:rPr>
          <w:noProof/>
        </w:rPr>
        <w:fldChar w:fldCharType="end"/>
      </w:r>
    </w:p>
    <w:p w14:paraId="2549CC02" w14:textId="32080E67" w:rsidR="007411EF" w:rsidRDefault="007411EF" w:rsidP="007411EF">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_Toc145956179 \h </w:instrText>
      </w:r>
      <w:r>
        <w:rPr>
          <w:noProof/>
        </w:rPr>
      </w:r>
      <w:r>
        <w:rPr>
          <w:noProof/>
        </w:rPr>
        <w:fldChar w:fldCharType="separate"/>
      </w:r>
      <w:r>
        <w:rPr>
          <w:noProof/>
        </w:rPr>
        <w:t>92</w:t>
      </w:r>
      <w:r>
        <w:rPr>
          <w:noProof/>
        </w:rPr>
        <w:fldChar w:fldCharType="end"/>
      </w:r>
    </w:p>
    <w:p w14:paraId="1B242353" w14:textId="5673E356"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_Toc145956180 \h </w:instrText>
      </w:r>
      <w:r>
        <w:rPr>
          <w:noProof/>
        </w:rPr>
      </w:r>
      <w:r>
        <w:rPr>
          <w:noProof/>
        </w:rPr>
        <w:fldChar w:fldCharType="separate"/>
      </w:r>
      <w:r>
        <w:rPr>
          <w:noProof/>
        </w:rPr>
        <w:t>92</w:t>
      </w:r>
      <w:r>
        <w:rPr>
          <w:noProof/>
        </w:rPr>
        <w:fldChar w:fldCharType="end"/>
      </w:r>
    </w:p>
    <w:p w14:paraId="546BDC47" w14:textId="440C6C7B"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Nlmf_Location API</w:t>
      </w:r>
      <w:r>
        <w:rPr>
          <w:noProof/>
        </w:rPr>
        <w:tab/>
      </w:r>
      <w:r>
        <w:rPr>
          <w:noProof/>
        </w:rPr>
        <w:fldChar w:fldCharType="begin" w:fldLock="1"/>
      </w:r>
      <w:r>
        <w:rPr>
          <w:noProof/>
        </w:rPr>
        <w:instrText xml:space="preserve"> PAGEREF _Toc145956181 \h </w:instrText>
      </w:r>
      <w:r>
        <w:rPr>
          <w:noProof/>
        </w:rPr>
      </w:r>
      <w:r>
        <w:rPr>
          <w:noProof/>
        </w:rPr>
        <w:fldChar w:fldCharType="separate"/>
      </w:r>
      <w:r>
        <w:rPr>
          <w:noProof/>
        </w:rPr>
        <w:t>92</w:t>
      </w:r>
      <w:r>
        <w:rPr>
          <w:noProof/>
        </w:rPr>
        <w:fldChar w:fldCharType="end"/>
      </w:r>
    </w:p>
    <w:p w14:paraId="48EE6151" w14:textId="5AEF3D96" w:rsidR="007411EF" w:rsidRDefault="007411E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Nlmf_Broadcast API</w:t>
      </w:r>
      <w:r>
        <w:rPr>
          <w:noProof/>
        </w:rPr>
        <w:tab/>
      </w:r>
      <w:r>
        <w:rPr>
          <w:noProof/>
        </w:rPr>
        <w:fldChar w:fldCharType="begin" w:fldLock="1"/>
      </w:r>
      <w:r>
        <w:rPr>
          <w:noProof/>
        </w:rPr>
        <w:instrText xml:space="preserve"> PAGEREF _Toc145956182 \h </w:instrText>
      </w:r>
      <w:r>
        <w:rPr>
          <w:noProof/>
        </w:rPr>
      </w:r>
      <w:r>
        <w:rPr>
          <w:noProof/>
        </w:rPr>
        <w:fldChar w:fldCharType="separate"/>
      </w:r>
      <w:r>
        <w:rPr>
          <w:noProof/>
        </w:rPr>
        <w:t>118</w:t>
      </w:r>
      <w:r>
        <w:rPr>
          <w:noProof/>
        </w:rPr>
        <w:fldChar w:fldCharType="end"/>
      </w:r>
    </w:p>
    <w:p w14:paraId="7C182BE0" w14:textId="42F82414" w:rsidR="007411EF" w:rsidRDefault="007411EF" w:rsidP="007411E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_Toc145956183 \h </w:instrText>
      </w:r>
      <w:r>
        <w:rPr>
          <w:noProof/>
        </w:rPr>
      </w:r>
      <w:r>
        <w:rPr>
          <w:noProof/>
        </w:rPr>
        <w:fldChar w:fldCharType="separate"/>
      </w:r>
      <w:r>
        <w:rPr>
          <w:noProof/>
        </w:rPr>
        <w:t>122</w:t>
      </w:r>
      <w:r>
        <w:rPr>
          <w:noProof/>
        </w:rPr>
        <w:fldChar w:fldCharType="end"/>
      </w:r>
    </w:p>
    <w:p w14:paraId="128BB875" w14:textId="46582D35" w:rsidR="00080512" w:rsidRPr="004D3578" w:rsidRDefault="007522F2">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113AF00" w14:textId="77777777" w:rsidR="00080512" w:rsidRPr="004D3578" w:rsidRDefault="00080512">
      <w:r w:rsidRPr="004D3578">
        <w:t xml:space="preserve">This Technical </w:t>
      </w:r>
      <w:bookmarkStart w:id="31" w:name="spectype3"/>
      <w:r w:rsidRPr="00EB7848">
        <w:t>Specification</w:t>
      </w:r>
      <w:bookmarkEnd w:id="31"/>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2" w:name="introduction"/>
      <w:bookmarkStart w:id="33" w:name="_Toc20150326"/>
      <w:bookmarkStart w:id="34" w:name="_Toc25168565"/>
      <w:bookmarkStart w:id="35" w:name="_Toc27592984"/>
      <w:bookmarkStart w:id="36" w:name="_Toc34147853"/>
      <w:bookmarkStart w:id="37" w:name="_Toc36463237"/>
      <w:bookmarkStart w:id="38" w:name="_Toc43215077"/>
      <w:bookmarkStart w:id="39" w:name="_Toc45032325"/>
      <w:bookmarkStart w:id="40" w:name="_Toc49849814"/>
      <w:bookmarkStart w:id="41" w:name="_Toc51873328"/>
      <w:bookmarkStart w:id="42" w:name="_Toc56517456"/>
      <w:bookmarkStart w:id="43" w:name="_Toc58594357"/>
      <w:bookmarkStart w:id="44" w:name="_Toc67685867"/>
      <w:bookmarkStart w:id="45" w:name="_Toc74993688"/>
      <w:bookmarkStart w:id="46" w:name="_Toc82716276"/>
      <w:bookmarkStart w:id="47" w:name="_Toc88818563"/>
      <w:bookmarkStart w:id="48" w:name="_Toc90650485"/>
      <w:bookmarkStart w:id="49" w:name="_Toc98506156"/>
      <w:bookmarkStart w:id="50" w:name="_Toc106639441"/>
      <w:bookmarkStart w:id="51" w:name="_Toc114778951"/>
      <w:bookmarkStart w:id="52" w:name="_Toc122096868"/>
      <w:bookmarkStart w:id="53" w:name="_Toc130844088"/>
      <w:bookmarkStart w:id="54" w:name="_Toc138411794"/>
      <w:bookmarkStart w:id="55" w:name="_Toc145955962"/>
      <w:bookmarkEnd w:id="32"/>
      <w:r w:rsidRPr="00143FEC">
        <w:t>1</w:t>
      </w:r>
      <w:r w:rsidRPr="00143FEC">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6" w:name="_Toc20150327"/>
      <w:bookmarkStart w:id="57" w:name="_Toc25168566"/>
      <w:bookmarkStart w:id="58" w:name="_Toc27592985"/>
      <w:bookmarkStart w:id="59" w:name="_Toc34147854"/>
      <w:bookmarkStart w:id="60" w:name="_Toc36463238"/>
      <w:bookmarkStart w:id="61" w:name="_Toc43215078"/>
      <w:bookmarkStart w:id="62" w:name="_Toc45032326"/>
      <w:bookmarkStart w:id="63" w:name="_Toc49849815"/>
      <w:bookmarkStart w:id="64" w:name="_Toc51873329"/>
      <w:bookmarkStart w:id="65" w:name="_Toc56517457"/>
      <w:bookmarkStart w:id="66" w:name="_Toc58594358"/>
      <w:bookmarkStart w:id="67" w:name="_Toc67685868"/>
      <w:bookmarkStart w:id="68" w:name="_Toc74993689"/>
      <w:bookmarkStart w:id="69" w:name="_Toc82716277"/>
      <w:bookmarkStart w:id="70" w:name="_Toc88818564"/>
      <w:bookmarkStart w:id="71" w:name="_Toc90650486"/>
      <w:bookmarkStart w:id="72" w:name="_Toc98506157"/>
      <w:bookmarkStart w:id="73" w:name="_Toc106639442"/>
      <w:bookmarkStart w:id="74" w:name="_Toc114778952"/>
      <w:bookmarkStart w:id="75" w:name="_Toc122096869"/>
      <w:bookmarkStart w:id="76" w:name="_Toc130844089"/>
      <w:bookmarkStart w:id="77" w:name="_Toc138411795"/>
      <w:bookmarkStart w:id="78" w:name="_Toc145955963"/>
      <w:r w:rsidRPr="00143FEC">
        <w:t>2</w:t>
      </w:r>
      <w:r w:rsidRPr="00143FEC">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79"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79"/>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0" w:name="_Toc20150328"/>
      <w:bookmarkStart w:id="81" w:name="_Toc25168567"/>
      <w:bookmarkStart w:id="8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58123AB1" w:rsidR="006A0577" w:rsidRDefault="006A0577" w:rsidP="006A0577">
      <w:pPr>
        <w:pStyle w:val="EX"/>
      </w:pPr>
      <w:r>
        <w:t>[28]</w:t>
      </w:r>
      <w:r>
        <w:tab/>
        <w:t>3GPP TS 29.515: "5G System; Gateway Mobile Location Services Stage 3".</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83" w:name="_Toc34147855"/>
      <w:bookmarkStart w:id="84" w:name="_Toc36463239"/>
      <w:bookmarkStart w:id="85" w:name="_Toc43215079"/>
      <w:bookmarkStart w:id="86" w:name="_Toc45032327"/>
      <w:bookmarkStart w:id="87" w:name="_Toc49849816"/>
      <w:bookmarkStart w:id="88" w:name="_Toc51873330"/>
      <w:bookmarkStart w:id="89" w:name="_Toc56517458"/>
      <w:bookmarkStart w:id="90" w:name="_Toc58594359"/>
      <w:bookmarkStart w:id="91" w:name="_Toc67685869"/>
      <w:bookmarkStart w:id="92" w:name="_Toc74993690"/>
      <w:bookmarkStart w:id="93" w:name="_Toc82716278"/>
      <w:bookmarkStart w:id="94" w:name="_Toc88818565"/>
      <w:bookmarkStart w:id="95" w:name="_Toc90650487"/>
      <w:bookmarkStart w:id="96" w:name="_Toc98506158"/>
      <w:bookmarkStart w:id="97" w:name="_Toc106639443"/>
      <w:bookmarkStart w:id="98" w:name="_Toc114778953"/>
      <w:bookmarkStart w:id="99" w:name="_Toc122096870"/>
      <w:bookmarkStart w:id="100" w:name="_Toc130844090"/>
      <w:bookmarkStart w:id="101" w:name="_Toc138411796"/>
      <w:bookmarkStart w:id="102" w:name="_Toc145955964"/>
      <w:r>
        <w:t>3</w:t>
      </w:r>
      <w:r>
        <w:tab/>
        <w:t>Definitions</w:t>
      </w:r>
      <w:r>
        <w:rPr>
          <w:rFonts w:hint="eastAsia"/>
          <w:lang w:eastAsia="zh-CN"/>
        </w:rPr>
        <w:t xml:space="preserve"> </w:t>
      </w:r>
      <w: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1FC9954" w14:textId="77777777" w:rsidR="00EB7848" w:rsidRDefault="00EB7848" w:rsidP="00B32564">
      <w:pPr>
        <w:pStyle w:val="Heading2"/>
      </w:pPr>
      <w:bookmarkStart w:id="103" w:name="_Toc20150329"/>
      <w:bookmarkStart w:id="104" w:name="_Toc25168568"/>
      <w:bookmarkStart w:id="105" w:name="_Toc27592987"/>
      <w:bookmarkStart w:id="106" w:name="_Toc34147856"/>
      <w:bookmarkStart w:id="107" w:name="_Toc36463240"/>
      <w:bookmarkStart w:id="108" w:name="_Toc43215080"/>
      <w:bookmarkStart w:id="109" w:name="_Toc45032328"/>
      <w:bookmarkStart w:id="110" w:name="_Toc49849817"/>
      <w:bookmarkStart w:id="111" w:name="_Toc51873331"/>
      <w:bookmarkStart w:id="112" w:name="_Toc56517459"/>
      <w:bookmarkStart w:id="113" w:name="_Toc58594360"/>
      <w:bookmarkStart w:id="114" w:name="_Toc67685870"/>
      <w:bookmarkStart w:id="115" w:name="_Toc74993691"/>
      <w:bookmarkStart w:id="116" w:name="_Toc82716279"/>
      <w:bookmarkStart w:id="117" w:name="_Toc88818566"/>
      <w:bookmarkStart w:id="118" w:name="_Toc90650488"/>
      <w:bookmarkStart w:id="119" w:name="_Toc98506159"/>
      <w:bookmarkStart w:id="120" w:name="_Toc106639444"/>
      <w:bookmarkStart w:id="121" w:name="_Toc114778954"/>
      <w:bookmarkStart w:id="122" w:name="_Toc122096871"/>
      <w:bookmarkStart w:id="123" w:name="_Toc130844091"/>
      <w:bookmarkStart w:id="124" w:name="_Toc138411797"/>
      <w:bookmarkStart w:id="125" w:name="_Toc145955965"/>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26" w:name="_Toc20150330"/>
      <w:bookmarkStart w:id="127" w:name="_Toc25168569"/>
      <w:bookmarkStart w:id="128" w:name="_Toc27592988"/>
      <w:bookmarkStart w:id="129" w:name="_Toc34147857"/>
      <w:bookmarkStart w:id="130" w:name="_Toc36463241"/>
      <w:bookmarkStart w:id="131" w:name="_Toc43215081"/>
      <w:bookmarkStart w:id="132" w:name="_Toc45032329"/>
      <w:bookmarkStart w:id="133" w:name="_Toc49849818"/>
      <w:bookmarkStart w:id="134" w:name="_Toc51873332"/>
      <w:bookmarkStart w:id="135" w:name="_Toc56517460"/>
      <w:bookmarkStart w:id="136" w:name="_Toc58594361"/>
      <w:bookmarkStart w:id="137" w:name="_Toc67685871"/>
      <w:bookmarkStart w:id="138" w:name="_Toc74993692"/>
      <w:bookmarkStart w:id="139" w:name="_Toc82716280"/>
      <w:bookmarkStart w:id="140" w:name="_Toc88818567"/>
      <w:bookmarkStart w:id="141" w:name="_Toc90650489"/>
      <w:bookmarkStart w:id="142" w:name="_Toc98506160"/>
      <w:bookmarkStart w:id="143" w:name="_Toc106639445"/>
      <w:bookmarkStart w:id="144" w:name="_Toc114778955"/>
      <w:bookmarkStart w:id="145" w:name="_Toc122096872"/>
      <w:bookmarkStart w:id="146" w:name="_Toc130844092"/>
      <w:bookmarkStart w:id="147" w:name="_Toc138411798"/>
      <w:bookmarkStart w:id="148" w:name="_Toc145955966"/>
      <w:r>
        <w:t>3.2</w:t>
      </w:r>
      <w:r>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9" w:name="_Toc20150331"/>
      <w:bookmarkStart w:id="150" w:name="_Toc25168570"/>
      <w:bookmarkStart w:id="151" w:name="_Toc27592989"/>
      <w:bookmarkStart w:id="152" w:name="_Toc34147858"/>
      <w:bookmarkStart w:id="153" w:name="_Toc36463242"/>
      <w:bookmarkStart w:id="154" w:name="_Toc43215082"/>
      <w:bookmarkStart w:id="155" w:name="_Toc45032330"/>
      <w:bookmarkStart w:id="156" w:name="_Toc49849819"/>
      <w:bookmarkStart w:id="157" w:name="_Toc51873333"/>
      <w:bookmarkStart w:id="158" w:name="_Toc56517461"/>
      <w:bookmarkStart w:id="159" w:name="_Toc58594362"/>
      <w:bookmarkStart w:id="160" w:name="_Toc67685872"/>
      <w:bookmarkStart w:id="161" w:name="_Toc74993693"/>
      <w:bookmarkStart w:id="162" w:name="_Toc82716281"/>
      <w:bookmarkStart w:id="163" w:name="_Toc88818568"/>
      <w:bookmarkStart w:id="164" w:name="_Toc90650490"/>
      <w:bookmarkStart w:id="165" w:name="_Toc98506161"/>
      <w:bookmarkStart w:id="166" w:name="_Toc106639446"/>
      <w:bookmarkStart w:id="167" w:name="_Toc114778956"/>
      <w:bookmarkStart w:id="168" w:name="_Toc122096873"/>
      <w:bookmarkStart w:id="169" w:name="_Toc130844093"/>
      <w:bookmarkStart w:id="170" w:name="_Toc138411799"/>
      <w:bookmarkStart w:id="171" w:name="_Toc145955967"/>
      <w:r w:rsidRPr="00F6448C">
        <w:t>4</w:t>
      </w:r>
      <w:r w:rsidRPr="00F6448C">
        <w:tab/>
      </w:r>
      <w:r>
        <w:t>Overview</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lastRenderedPageBreak/>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6" type="#_x0000_t75" style="width:4in;height:198.8pt" o:ole="">
            <v:imagedata r:id="rId13" o:title=""/>
          </v:shape>
          <o:OLEObject Type="Embed" ProgID="Visio.Drawing.11" ShapeID="_x0000_i1026" DrawAspect="Content" ObjectID="_1756568985"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72" w:name="_Toc20150332"/>
      <w:bookmarkStart w:id="173" w:name="_Toc25168571"/>
      <w:bookmarkStart w:id="174" w:name="_Toc27592990"/>
      <w:bookmarkStart w:id="175" w:name="_Toc34147859"/>
      <w:bookmarkStart w:id="176" w:name="_Toc36463243"/>
      <w:bookmarkStart w:id="177" w:name="_Toc43215083"/>
      <w:bookmarkStart w:id="178" w:name="_Toc45032331"/>
      <w:bookmarkStart w:id="179" w:name="_Toc49849820"/>
      <w:bookmarkStart w:id="180" w:name="_Toc51873334"/>
      <w:bookmarkStart w:id="181" w:name="_Toc56517462"/>
      <w:bookmarkStart w:id="182" w:name="_Toc58594363"/>
      <w:bookmarkStart w:id="183" w:name="_Toc67685873"/>
      <w:bookmarkStart w:id="184" w:name="_Toc74993694"/>
      <w:bookmarkStart w:id="185" w:name="_Toc82716282"/>
      <w:bookmarkStart w:id="186" w:name="_Toc88818569"/>
      <w:bookmarkStart w:id="187" w:name="_Toc90650491"/>
      <w:bookmarkStart w:id="188" w:name="_Toc98506162"/>
      <w:bookmarkStart w:id="189" w:name="_Toc106639447"/>
      <w:bookmarkStart w:id="190" w:name="_Toc114778957"/>
      <w:bookmarkStart w:id="191" w:name="_Toc122096874"/>
      <w:bookmarkStart w:id="192" w:name="_Toc130844094"/>
      <w:bookmarkStart w:id="193" w:name="_Toc138411800"/>
      <w:bookmarkStart w:id="194" w:name="_Toc145955968"/>
      <w:r>
        <w:t>5</w:t>
      </w:r>
      <w:r>
        <w:rPr>
          <w:rFonts w:hint="eastAsia"/>
        </w:rPr>
        <w:tab/>
      </w:r>
      <w:r>
        <w:t>Services Offered by the LMF</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E3F992D" w14:textId="77777777" w:rsidR="00EB7848" w:rsidRDefault="00EB7848" w:rsidP="00B32564">
      <w:pPr>
        <w:pStyle w:val="Heading2"/>
        <w:rPr>
          <w:lang w:val="en-US"/>
        </w:rPr>
      </w:pPr>
      <w:bookmarkStart w:id="195" w:name="_Toc20150333"/>
      <w:bookmarkStart w:id="196" w:name="_Toc25168572"/>
      <w:bookmarkStart w:id="197" w:name="_Toc27592991"/>
      <w:bookmarkStart w:id="198" w:name="_Toc34147860"/>
      <w:bookmarkStart w:id="199" w:name="_Toc36463244"/>
      <w:bookmarkStart w:id="200" w:name="_Toc43215084"/>
      <w:bookmarkStart w:id="201" w:name="_Toc45032332"/>
      <w:bookmarkStart w:id="202" w:name="_Toc49849821"/>
      <w:bookmarkStart w:id="203" w:name="_Toc51873335"/>
      <w:bookmarkStart w:id="204" w:name="_Toc56517463"/>
      <w:bookmarkStart w:id="205" w:name="_Toc58594364"/>
      <w:bookmarkStart w:id="206" w:name="_Toc67685874"/>
      <w:bookmarkStart w:id="207" w:name="_Toc74993695"/>
      <w:bookmarkStart w:id="208" w:name="_Toc82716283"/>
      <w:bookmarkStart w:id="209" w:name="_Toc88818570"/>
      <w:bookmarkStart w:id="210" w:name="_Toc90650492"/>
      <w:bookmarkStart w:id="211" w:name="_Toc98506163"/>
      <w:bookmarkStart w:id="212" w:name="_Toc106639448"/>
      <w:bookmarkStart w:id="213" w:name="_Toc114778958"/>
      <w:bookmarkStart w:id="214" w:name="_Toc122096875"/>
      <w:bookmarkStart w:id="215" w:name="_Toc130844095"/>
      <w:bookmarkStart w:id="216" w:name="_Toc138411801"/>
      <w:bookmarkStart w:id="217" w:name="_Toc145955969"/>
      <w:r>
        <w:rPr>
          <w:lang w:val="en-US"/>
        </w:rPr>
        <w:t>5.1</w:t>
      </w:r>
      <w:r>
        <w:rPr>
          <w:lang w:val="en-US"/>
        </w:rPr>
        <w:tab/>
        <w:t>Introduction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8E41B81" w14:textId="77777777" w:rsidR="00EB7848" w:rsidRDefault="00EB7848" w:rsidP="00EB7848">
      <w:bookmarkStart w:id="218"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19"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20" w:name="_Toc25168573"/>
      <w:bookmarkStart w:id="221" w:name="_Toc27592992"/>
      <w:bookmarkStart w:id="222" w:name="_Toc34147861"/>
      <w:bookmarkStart w:id="223" w:name="_Toc36463245"/>
      <w:bookmarkStart w:id="224" w:name="_Toc43215085"/>
      <w:bookmarkStart w:id="225" w:name="_Toc45032333"/>
      <w:bookmarkStart w:id="226" w:name="_Toc49849822"/>
      <w:bookmarkStart w:id="227" w:name="_Toc51873336"/>
      <w:bookmarkStart w:id="228" w:name="_Toc56517464"/>
      <w:bookmarkStart w:id="229" w:name="_Toc58594365"/>
      <w:bookmarkStart w:id="230" w:name="_Toc67685875"/>
      <w:bookmarkStart w:id="231" w:name="_Toc74993696"/>
      <w:bookmarkStart w:id="232" w:name="_Toc82716284"/>
      <w:bookmarkStart w:id="233" w:name="_Toc88818571"/>
      <w:bookmarkStart w:id="234" w:name="_Toc90650493"/>
      <w:bookmarkStart w:id="235" w:name="_Toc98506164"/>
      <w:bookmarkStart w:id="236" w:name="_Toc106639449"/>
      <w:bookmarkStart w:id="237" w:name="_Toc114778959"/>
      <w:bookmarkStart w:id="238" w:name="_Toc122096876"/>
      <w:bookmarkStart w:id="239" w:name="_Toc130844096"/>
      <w:bookmarkStart w:id="240" w:name="_Toc138411802"/>
      <w:bookmarkStart w:id="241" w:name="_Toc145955970"/>
      <w:r>
        <w:lastRenderedPageBreak/>
        <w:t>5.2</w:t>
      </w:r>
      <w:r>
        <w:tab/>
      </w:r>
      <w:r w:rsidRPr="007B2410">
        <w:t>N</w:t>
      </w:r>
      <w:r>
        <w:t>lmf_Location Service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C0C8166" w14:textId="77777777" w:rsidR="00EB7848" w:rsidRDefault="00EB7848" w:rsidP="00B32564">
      <w:pPr>
        <w:pStyle w:val="Heading3"/>
      </w:pPr>
      <w:bookmarkStart w:id="242" w:name="_Toc20150335"/>
      <w:bookmarkStart w:id="243" w:name="_Toc25168574"/>
      <w:bookmarkStart w:id="244" w:name="_Toc27592993"/>
      <w:bookmarkStart w:id="245" w:name="_Toc34147862"/>
      <w:bookmarkStart w:id="246" w:name="_Toc36463246"/>
      <w:bookmarkStart w:id="247" w:name="_Toc43215086"/>
      <w:bookmarkStart w:id="248" w:name="_Toc45032334"/>
      <w:bookmarkStart w:id="249" w:name="_Toc49849823"/>
      <w:bookmarkStart w:id="250" w:name="_Toc51873337"/>
      <w:bookmarkStart w:id="251" w:name="_Toc56517465"/>
      <w:bookmarkStart w:id="252" w:name="_Toc58594366"/>
      <w:bookmarkStart w:id="253" w:name="_Toc67685876"/>
      <w:bookmarkStart w:id="254" w:name="_Toc74993697"/>
      <w:bookmarkStart w:id="255" w:name="_Toc82716285"/>
      <w:bookmarkStart w:id="256" w:name="_Toc88818572"/>
      <w:bookmarkStart w:id="257" w:name="_Toc90650494"/>
      <w:bookmarkStart w:id="258" w:name="_Toc98506165"/>
      <w:bookmarkStart w:id="259" w:name="_Toc106639450"/>
      <w:bookmarkStart w:id="260" w:name="_Toc114778960"/>
      <w:bookmarkStart w:id="261" w:name="_Toc122096877"/>
      <w:bookmarkStart w:id="262" w:name="_Toc130844097"/>
      <w:bookmarkStart w:id="263" w:name="_Toc138411803"/>
      <w:bookmarkStart w:id="264" w:name="_Toc145955971"/>
      <w:r>
        <w:t>5.2.1</w:t>
      </w:r>
      <w:r>
        <w:tab/>
        <w:t>Service Description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65" w:name="_Toc20150336"/>
      <w:bookmarkStart w:id="266" w:name="_Toc25168575"/>
      <w:bookmarkStart w:id="267" w:name="_Toc27592994"/>
      <w:bookmarkStart w:id="268" w:name="_Toc34147863"/>
      <w:bookmarkStart w:id="269" w:name="_Toc36463247"/>
      <w:bookmarkStart w:id="270" w:name="_Toc43215087"/>
      <w:bookmarkStart w:id="271" w:name="_Toc45032335"/>
      <w:bookmarkStart w:id="272" w:name="_Toc49849824"/>
      <w:bookmarkStart w:id="273" w:name="_Toc51873338"/>
      <w:bookmarkStart w:id="274" w:name="_Toc56517466"/>
      <w:bookmarkStart w:id="275" w:name="_Toc58594367"/>
      <w:bookmarkStart w:id="276" w:name="_Toc67685877"/>
      <w:bookmarkStart w:id="277" w:name="_Toc74993698"/>
      <w:bookmarkStart w:id="278" w:name="_Toc82716286"/>
      <w:bookmarkStart w:id="279" w:name="_Toc88818573"/>
      <w:bookmarkStart w:id="280" w:name="_Toc90650495"/>
      <w:bookmarkStart w:id="281" w:name="_Toc98506166"/>
      <w:bookmarkStart w:id="282" w:name="_Toc106639451"/>
      <w:bookmarkStart w:id="283" w:name="_Toc114778961"/>
      <w:bookmarkStart w:id="284" w:name="_Toc122096878"/>
      <w:bookmarkStart w:id="285" w:name="_Toc130844098"/>
      <w:bookmarkStart w:id="286" w:name="_Toc138411804"/>
      <w:bookmarkStart w:id="287" w:name="_Toc145955972"/>
      <w:r>
        <w:t>5.2.2</w:t>
      </w:r>
      <w:r>
        <w:tab/>
        <w:t>Service Operations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058DCB1" w14:textId="77777777" w:rsidR="00EB7848" w:rsidRDefault="00EB7848" w:rsidP="00B32564">
      <w:pPr>
        <w:pStyle w:val="Heading4"/>
      </w:pPr>
      <w:bookmarkStart w:id="288" w:name="_Toc20150337"/>
      <w:bookmarkStart w:id="289" w:name="_Toc25168576"/>
      <w:bookmarkStart w:id="290" w:name="_Toc27592995"/>
      <w:bookmarkStart w:id="291" w:name="_Toc34147864"/>
      <w:bookmarkStart w:id="292" w:name="_Toc36463248"/>
      <w:bookmarkStart w:id="293" w:name="_Toc43215088"/>
      <w:bookmarkStart w:id="294" w:name="_Toc45032336"/>
      <w:bookmarkStart w:id="295" w:name="_Toc49849825"/>
      <w:bookmarkStart w:id="296" w:name="_Toc51873339"/>
      <w:bookmarkStart w:id="297" w:name="_Toc56517467"/>
      <w:bookmarkStart w:id="298" w:name="_Toc58594368"/>
      <w:bookmarkStart w:id="299" w:name="_Toc67685878"/>
      <w:bookmarkStart w:id="300" w:name="_Toc74993699"/>
      <w:bookmarkStart w:id="301" w:name="_Toc82716287"/>
      <w:bookmarkStart w:id="302" w:name="_Toc88818574"/>
      <w:bookmarkStart w:id="303" w:name="_Toc90650496"/>
      <w:bookmarkStart w:id="304" w:name="_Toc98506167"/>
      <w:bookmarkStart w:id="305" w:name="_Toc106639452"/>
      <w:bookmarkStart w:id="306" w:name="_Toc114778962"/>
      <w:bookmarkStart w:id="307" w:name="_Toc122096879"/>
      <w:bookmarkStart w:id="308" w:name="_Toc130844099"/>
      <w:bookmarkStart w:id="309" w:name="_Toc138411805"/>
      <w:bookmarkStart w:id="310" w:name="_Toc145955973"/>
      <w:r>
        <w:t>5.2.2.1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77777777" w:rsidR="00B307DE" w:rsidRDefault="00B307DE" w:rsidP="00B307DE">
      <w:pPr>
        <w:pStyle w:val="B1"/>
      </w:pPr>
      <w:r>
        <w:t>-</w:t>
      </w:r>
      <w:r>
        <w:tab/>
        <w:t>UP</w:t>
      </w:r>
      <w:r w:rsidRPr="000379A6">
        <w:t>Subscribe</w:t>
      </w:r>
      <w:r>
        <w:t>: It enables a consumer NF to</w:t>
      </w:r>
      <w:r w:rsidRPr="00272542">
        <w:rPr>
          <w:lang w:eastAsia="zh-CN"/>
        </w:rPr>
        <w:t xml:space="preserve"> </w:t>
      </w:r>
      <w:r>
        <w:t>subscribe about status of a secure LCS-UP connection for a target UE.</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11" w:name="_Toc20150338"/>
      <w:bookmarkStart w:id="312" w:name="_Toc25168577"/>
      <w:bookmarkStart w:id="313" w:name="_Toc27592996"/>
      <w:bookmarkStart w:id="314" w:name="_Toc34147865"/>
      <w:bookmarkStart w:id="315" w:name="_Toc36463249"/>
      <w:bookmarkStart w:id="316" w:name="_Toc43215089"/>
      <w:bookmarkStart w:id="317" w:name="_Toc45032337"/>
      <w:bookmarkStart w:id="318" w:name="_Toc49849826"/>
      <w:bookmarkStart w:id="319" w:name="_Toc51873340"/>
      <w:bookmarkStart w:id="320" w:name="_Toc56517468"/>
      <w:bookmarkStart w:id="321" w:name="_Toc58594369"/>
      <w:bookmarkStart w:id="322" w:name="_Toc67685879"/>
      <w:bookmarkStart w:id="323" w:name="_Toc74993700"/>
      <w:bookmarkStart w:id="324" w:name="_Toc82716288"/>
      <w:bookmarkStart w:id="325" w:name="_Toc88818575"/>
      <w:bookmarkStart w:id="326" w:name="_Toc90650497"/>
      <w:bookmarkStart w:id="327" w:name="_Toc98506168"/>
      <w:bookmarkStart w:id="328" w:name="_Toc106639453"/>
      <w:bookmarkStart w:id="329" w:name="_Toc114778963"/>
      <w:bookmarkStart w:id="330" w:name="_Toc122096880"/>
      <w:bookmarkStart w:id="331" w:name="_Toc130844100"/>
      <w:bookmarkStart w:id="332" w:name="_Toc138411806"/>
      <w:bookmarkStart w:id="333" w:name="_Toc145955974"/>
      <w:r>
        <w:t>5.2.2.2</w:t>
      </w:r>
      <w:r>
        <w:tab/>
        <w:t>DetermineLocation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43F9D67" w14:textId="77777777" w:rsidR="00EB7848" w:rsidRDefault="00EB7848" w:rsidP="00B32564">
      <w:pPr>
        <w:pStyle w:val="Heading5"/>
      </w:pPr>
      <w:bookmarkStart w:id="334" w:name="_Toc20150339"/>
      <w:bookmarkStart w:id="335" w:name="_Toc25168578"/>
      <w:bookmarkStart w:id="336" w:name="_Toc27592997"/>
      <w:bookmarkStart w:id="337" w:name="_Toc34147866"/>
      <w:bookmarkStart w:id="338" w:name="_Toc36463250"/>
      <w:bookmarkStart w:id="339" w:name="_Toc43215090"/>
      <w:bookmarkStart w:id="340" w:name="_Toc45032338"/>
      <w:bookmarkStart w:id="341" w:name="_Toc49849827"/>
      <w:bookmarkStart w:id="342" w:name="_Toc51873341"/>
      <w:bookmarkStart w:id="343" w:name="_Toc56517469"/>
      <w:bookmarkStart w:id="344" w:name="_Toc58594370"/>
      <w:bookmarkStart w:id="345" w:name="_Toc67685880"/>
      <w:bookmarkStart w:id="346" w:name="_Toc74993701"/>
      <w:bookmarkStart w:id="347" w:name="_Toc82716289"/>
      <w:bookmarkStart w:id="348" w:name="_Toc88818576"/>
      <w:bookmarkStart w:id="349" w:name="_Toc90650498"/>
      <w:bookmarkStart w:id="350" w:name="_Toc98506169"/>
      <w:bookmarkStart w:id="351" w:name="_Toc106639454"/>
      <w:bookmarkStart w:id="352" w:name="_Toc114778964"/>
      <w:bookmarkStart w:id="353" w:name="_Toc122096881"/>
      <w:bookmarkStart w:id="354" w:name="_Toc130844101"/>
      <w:bookmarkStart w:id="355" w:name="_Toc138411807"/>
      <w:bookmarkStart w:id="356" w:name="_Toc145955975"/>
      <w:r>
        <w:t>5.2.2.2.1</w:t>
      </w:r>
      <w: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357" w:name="_Toc20150340"/>
      <w:bookmarkStart w:id="358" w:name="_Toc25168579"/>
      <w:bookmarkStart w:id="359"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360" w:name="_Toc34147867"/>
      <w:bookmarkStart w:id="361" w:name="_Toc36463251"/>
      <w:bookmarkStart w:id="362" w:name="_Toc43215091"/>
      <w:bookmarkStart w:id="363" w:name="_Toc45032339"/>
      <w:bookmarkStart w:id="364" w:name="_Toc49849828"/>
      <w:bookmarkStart w:id="365" w:name="_Toc51873342"/>
      <w:bookmarkStart w:id="366" w:name="_Toc56517470"/>
      <w:bookmarkStart w:id="367" w:name="_Toc58594371"/>
      <w:bookmarkStart w:id="368" w:name="_Toc67685881"/>
      <w:bookmarkStart w:id="369" w:name="_Toc74993702"/>
      <w:bookmarkStart w:id="370" w:name="_Toc82716290"/>
      <w:bookmarkStart w:id="371" w:name="_Toc88818577"/>
      <w:bookmarkStart w:id="372" w:name="_Toc90650499"/>
      <w:bookmarkStart w:id="373" w:name="_Toc98506170"/>
      <w:bookmarkStart w:id="374" w:name="_Toc106639455"/>
      <w:bookmarkStart w:id="375" w:name="_Toc114778965"/>
      <w:bookmarkStart w:id="376" w:name="_Toc122096882"/>
      <w:bookmarkStart w:id="377" w:name="_Toc130844102"/>
      <w:bookmarkStart w:id="378" w:name="_Toc138411808"/>
      <w:bookmarkStart w:id="379" w:name="_Toc145955976"/>
      <w:r>
        <w:t>5.2.2.2.2</w:t>
      </w:r>
      <w:r>
        <w:tab/>
        <w:t>Retrieve UE Location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5pt" o:ole="">
            <v:imagedata r:id="rId15" o:title=""/>
          </v:shape>
          <o:OLEObject Type="Embed" ProgID="Visio.Drawing.11" ShapeID="_x0000_i1027" DrawAspect="Content" ObjectID="_1756568986" r:id="rId16"/>
        </w:object>
      </w:r>
    </w:p>
    <w:p w14:paraId="78EF0884" w14:textId="77777777" w:rsidR="00EB7848" w:rsidRDefault="00EB7848" w:rsidP="00EB7848">
      <w:pPr>
        <w:pStyle w:val="TF"/>
        <w:rPr>
          <w:lang w:val="en-US"/>
        </w:rPr>
      </w:pPr>
      <w:r>
        <w:t>Figure 5.2.2.2.2-1: DetermineLocation Request</w:t>
      </w:r>
    </w:p>
    <w:p w14:paraId="05269EDA" w14:textId="5CC6B88B"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169BC5A6" w14:textId="77777777" w:rsidR="008D11B4" w:rsidRDefault="008D11B4" w:rsidP="008D11B4">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"LocationQoS" and</w:t>
      </w:r>
      <w:r w:rsidRPr="00377C48">
        <w:rPr>
          <w:lang w:eastAsia="zh-CN"/>
        </w:rPr>
        <w:t xml:space="preserve"> set the "LcsQoSClass" in "LocationQoS"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70FA4213" w14:textId="77777777" w:rsidR="008D11B4" w:rsidRDefault="008D11B4" w:rsidP="008D11B4">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2590D78A" w14:textId="036F998A"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xml:space="preserve">, LOS/NLOS measurement indication,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21CED7FD"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80" w:name="_Toc34147868"/>
      <w:bookmarkStart w:id="381" w:name="_Toc36463252"/>
      <w:bookmarkStart w:id="382" w:name="_Toc43215092"/>
      <w:bookmarkStart w:id="383" w:name="_Toc45032340"/>
      <w:bookmarkStart w:id="384" w:name="_Toc49849829"/>
      <w:bookmarkStart w:id="385" w:name="_Toc51873343"/>
      <w:bookmarkStart w:id="386" w:name="_Toc56517471"/>
      <w:bookmarkStart w:id="387" w:name="_Toc58594372"/>
      <w:bookmarkStart w:id="388" w:name="_Toc67685882"/>
      <w:bookmarkStart w:id="389" w:name="_Toc74993703"/>
      <w:bookmarkStart w:id="390" w:name="_Toc82716291"/>
      <w:bookmarkStart w:id="391" w:name="_Toc88818578"/>
      <w:bookmarkStart w:id="392" w:name="_Toc90650500"/>
      <w:bookmarkStart w:id="393" w:name="_Toc98506171"/>
      <w:bookmarkStart w:id="394" w:name="_Toc106639456"/>
      <w:bookmarkStart w:id="395" w:name="_Toc114778966"/>
      <w:bookmarkStart w:id="396" w:name="_Toc122096883"/>
      <w:bookmarkStart w:id="397" w:name="_Toc130844103"/>
      <w:bookmarkStart w:id="398" w:name="_Toc138411809"/>
      <w:bookmarkStart w:id="399" w:name="_Toc20150341"/>
      <w:bookmarkStart w:id="400" w:name="_Toc25168580"/>
      <w:bookmarkStart w:id="401" w:name="_Toc27592999"/>
      <w:bookmarkStart w:id="402" w:name="_Toc145955977"/>
      <w:r>
        <w:lastRenderedPageBreak/>
        <w:t>5.2.2.2.3</w:t>
      </w:r>
      <w:r>
        <w:tab/>
        <w:t>Retrieve UE Location for 5G-MO-</w:t>
      </w:r>
      <w:r w:rsidRPr="00EE2E41">
        <w:t>LR</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402"/>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8" type="#_x0000_t75" style="width:435.75pt;height:105.85pt" o:ole="">
            <v:imagedata r:id="rId17" o:title=""/>
          </v:shape>
          <o:OLEObject Type="Embed" ProgID="Visio.Drawing.11" ShapeID="_x0000_i1028" DrawAspect="Content" ObjectID="_1756568987" r:id="rId18"/>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403" w:name="_Toc34147869"/>
      <w:bookmarkStart w:id="404" w:name="_Toc36463253"/>
      <w:bookmarkStart w:id="405" w:name="_Toc43215093"/>
      <w:bookmarkStart w:id="406" w:name="_Toc45032341"/>
      <w:bookmarkStart w:id="407" w:name="_Toc49849830"/>
      <w:bookmarkStart w:id="408" w:name="_Toc51873344"/>
      <w:bookmarkStart w:id="409" w:name="_Toc56517472"/>
      <w:bookmarkStart w:id="410" w:name="_Toc58594373"/>
      <w:bookmarkStart w:id="411" w:name="_Toc67685883"/>
      <w:bookmarkStart w:id="412" w:name="_Toc74993704"/>
      <w:bookmarkStart w:id="413" w:name="_Toc82716292"/>
      <w:bookmarkStart w:id="414" w:name="_Toc88818579"/>
      <w:bookmarkStart w:id="415" w:name="_Toc90650501"/>
      <w:bookmarkStart w:id="416" w:name="_Toc98506172"/>
      <w:bookmarkStart w:id="417" w:name="_Toc106639457"/>
      <w:bookmarkStart w:id="418" w:name="_Toc114778967"/>
      <w:bookmarkStart w:id="419" w:name="_Toc122096884"/>
      <w:bookmarkStart w:id="420" w:name="_Toc130844104"/>
      <w:bookmarkStart w:id="421" w:name="_Toc138411810"/>
      <w:bookmarkStart w:id="422" w:name="_Toc145955978"/>
      <w:r>
        <w:t>5.2.2.3</w:t>
      </w:r>
      <w:r>
        <w:tab/>
        <w:t>EventNotify</w:t>
      </w:r>
      <w:bookmarkEnd w:id="399"/>
      <w:bookmarkEnd w:id="400"/>
      <w:bookmarkEnd w:id="401"/>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9DBE4BB" w14:textId="77777777" w:rsidR="00EB7848" w:rsidRDefault="00EB7848" w:rsidP="00B32564">
      <w:pPr>
        <w:pStyle w:val="Heading5"/>
      </w:pPr>
      <w:bookmarkStart w:id="423" w:name="_Toc20150342"/>
      <w:bookmarkStart w:id="424" w:name="_Toc25168581"/>
      <w:bookmarkStart w:id="425" w:name="_Toc27593000"/>
      <w:bookmarkStart w:id="426" w:name="_Toc34147870"/>
      <w:bookmarkStart w:id="427" w:name="_Toc36463254"/>
      <w:bookmarkStart w:id="428" w:name="_Toc43215094"/>
      <w:bookmarkStart w:id="429" w:name="_Toc45032342"/>
      <w:bookmarkStart w:id="430" w:name="_Toc49849831"/>
      <w:bookmarkStart w:id="431" w:name="_Toc51873345"/>
      <w:bookmarkStart w:id="432" w:name="_Toc56517473"/>
      <w:bookmarkStart w:id="433" w:name="_Toc58594374"/>
      <w:bookmarkStart w:id="434" w:name="_Toc67685884"/>
      <w:bookmarkStart w:id="435" w:name="_Toc74993705"/>
      <w:bookmarkStart w:id="436" w:name="_Toc82716293"/>
      <w:bookmarkStart w:id="437" w:name="_Toc88818580"/>
      <w:bookmarkStart w:id="438" w:name="_Toc90650502"/>
      <w:bookmarkStart w:id="439" w:name="_Toc98506173"/>
      <w:bookmarkStart w:id="440" w:name="_Toc106639458"/>
      <w:bookmarkStart w:id="441" w:name="_Toc114778968"/>
      <w:bookmarkStart w:id="442" w:name="_Toc122096885"/>
      <w:bookmarkStart w:id="443" w:name="_Toc130844105"/>
      <w:bookmarkStart w:id="444" w:name="_Toc138411811"/>
      <w:bookmarkStart w:id="445" w:name="_Toc145955979"/>
      <w:r>
        <w:t>5.2.2.3.1</w:t>
      </w:r>
      <w:r>
        <w:tab/>
        <w:t>General</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46" w:name="_Toc20150343"/>
      <w:bookmarkStart w:id="447" w:name="_Toc25168582"/>
      <w:bookmarkStart w:id="448" w:name="_Toc27593001"/>
      <w:bookmarkStart w:id="449" w:name="_Toc34147871"/>
      <w:bookmarkStart w:id="450" w:name="_Toc36463255"/>
      <w:bookmarkStart w:id="451" w:name="_Toc43215095"/>
      <w:bookmarkStart w:id="452" w:name="_Toc45032343"/>
      <w:bookmarkStart w:id="453" w:name="_Toc49849832"/>
      <w:bookmarkStart w:id="454" w:name="_Toc51873346"/>
      <w:bookmarkStart w:id="455" w:name="_Toc56517474"/>
      <w:bookmarkStart w:id="456" w:name="_Toc58594375"/>
      <w:bookmarkStart w:id="457" w:name="_Toc67685885"/>
      <w:bookmarkStart w:id="458" w:name="_Toc74993706"/>
      <w:bookmarkStart w:id="459" w:name="_Toc82716294"/>
      <w:bookmarkStart w:id="460" w:name="_Toc88818581"/>
      <w:bookmarkStart w:id="461" w:name="_Toc90650503"/>
      <w:bookmarkStart w:id="462" w:name="_Toc98506174"/>
      <w:bookmarkStart w:id="463" w:name="_Toc106639459"/>
      <w:bookmarkStart w:id="464" w:name="_Toc114778969"/>
      <w:bookmarkStart w:id="465" w:name="_Toc122096886"/>
      <w:bookmarkStart w:id="466" w:name="_Toc130844106"/>
      <w:bookmarkStart w:id="467" w:name="_Toc138411812"/>
      <w:bookmarkStart w:id="468" w:name="_Toc145955980"/>
      <w:r>
        <w:t>5.2.2.3.2</w:t>
      </w:r>
      <w:r>
        <w:tab/>
        <w:t>Periodic or Triggered Event Notification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29" type="#_x0000_t75" style="width:435.75pt;height:103.15pt" o:ole="">
            <v:imagedata r:id="rId19" o:title=""/>
          </v:shape>
          <o:OLEObject Type="Embed" ProgID="Visio.Drawing.11" ShapeID="_x0000_i1029" DrawAspect="Content" ObjectID="_1756568988"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4016920C"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695685" w:rsidRPr="00695685">
        <w:t xml:space="preserve"> </w:t>
      </w:r>
      <w:r w:rsidR="00695685">
        <w:t>and LOS/NLOS measurement indication</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469" w:name="_Toc130844107"/>
      <w:bookmarkStart w:id="470" w:name="_Toc138411813"/>
      <w:bookmarkStart w:id="471" w:name="_Toc20150344"/>
      <w:bookmarkStart w:id="472" w:name="_Toc25168583"/>
      <w:bookmarkStart w:id="473" w:name="_Toc27593002"/>
      <w:bookmarkStart w:id="474" w:name="_Toc34147872"/>
      <w:bookmarkStart w:id="475" w:name="_Toc36463256"/>
      <w:bookmarkStart w:id="476" w:name="_Toc43215096"/>
      <w:bookmarkStart w:id="477" w:name="_Toc45032344"/>
      <w:bookmarkStart w:id="478" w:name="_Toc49849833"/>
      <w:bookmarkStart w:id="479" w:name="_Toc51873347"/>
      <w:bookmarkStart w:id="480" w:name="_Toc56517475"/>
      <w:bookmarkStart w:id="481" w:name="_Toc58594376"/>
      <w:bookmarkStart w:id="482" w:name="_Toc67685886"/>
      <w:bookmarkStart w:id="483" w:name="_Toc74993707"/>
      <w:bookmarkStart w:id="484" w:name="_Toc82716295"/>
      <w:bookmarkStart w:id="485" w:name="_Toc88818582"/>
      <w:bookmarkStart w:id="486" w:name="_Toc90650504"/>
      <w:bookmarkStart w:id="487" w:name="_Toc98506175"/>
      <w:bookmarkStart w:id="488" w:name="_Toc106639460"/>
      <w:bookmarkStart w:id="489" w:name="_Toc114778970"/>
      <w:bookmarkStart w:id="490" w:name="_Toc122096887"/>
      <w:bookmarkStart w:id="491" w:name="_Toc145955981"/>
      <w:r>
        <w:t>5.2.2.3.3</w:t>
      </w:r>
      <w:r w:rsidR="00294FBC">
        <w:tab/>
        <w:t>Intermediate location reporting Event Notification</w:t>
      </w:r>
      <w:bookmarkEnd w:id="469"/>
      <w:bookmarkEnd w:id="470"/>
      <w:bookmarkEnd w:id="491"/>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77777777" w:rsidR="00294FBC" w:rsidRDefault="00294FBC" w:rsidP="00294FBC">
      <w:pPr>
        <w:pStyle w:val="TH"/>
      </w:pPr>
      <w:r w:rsidRPr="00D64FA1">
        <w:rPr>
          <w:lang w:val="fr-FR"/>
        </w:rPr>
        <w:object w:dxaOrig="8710" w:dyaOrig="2140" w14:anchorId="6EBB0C63">
          <v:shape id="_x0000_i1030" type="#_x0000_t75" style="width:435.75pt;height:105.3pt" o:ole="">
            <v:imagedata r:id="rId21" o:title=""/>
          </v:shape>
          <o:OLEObject Type="Embed" ProgID="Visio.Drawing.11" ShapeID="_x0000_i1030" DrawAspect="Content" ObjectID="_1756568989"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492" w:name="_Toc130844108"/>
      <w:bookmarkStart w:id="493" w:name="_Toc138411814"/>
      <w:bookmarkStart w:id="494" w:name="_Toc145955982"/>
      <w:r>
        <w:lastRenderedPageBreak/>
        <w:t>5.2.2.4</w:t>
      </w:r>
      <w:r>
        <w:tab/>
        <w:t>CancelLocation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2"/>
      <w:bookmarkEnd w:id="493"/>
      <w:bookmarkEnd w:id="494"/>
    </w:p>
    <w:p w14:paraId="6730589E" w14:textId="77777777" w:rsidR="00EB7848" w:rsidRDefault="00EB7848" w:rsidP="00B32564">
      <w:pPr>
        <w:pStyle w:val="Heading5"/>
      </w:pPr>
      <w:bookmarkStart w:id="495" w:name="_Toc20150345"/>
      <w:bookmarkStart w:id="496" w:name="_Toc25168584"/>
      <w:bookmarkStart w:id="497" w:name="_Toc27593003"/>
      <w:bookmarkStart w:id="498" w:name="_Toc34147873"/>
      <w:bookmarkStart w:id="499" w:name="_Toc36463257"/>
      <w:bookmarkStart w:id="500" w:name="_Toc43215097"/>
      <w:bookmarkStart w:id="501" w:name="_Toc45032345"/>
      <w:bookmarkStart w:id="502" w:name="_Toc49849834"/>
      <w:bookmarkStart w:id="503" w:name="_Toc51873348"/>
      <w:bookmarkStart w:id="504" w:name="_Toc56517476"/>
      <w:bookmarkStart w:id="505" w:name="_Toc58594377"/>
      <w:bookmarkStart w:id="506" w:name="_Toc67685887"/>
      <w:bookmarkStart w:id="507" w:name="_Toc74993708"/>
      <w:bookmarkStart w:id="508" w:name="_Toc82716296"/>
      <w:bookmarkStart w:id="509" w:name="_Toc88818583"/>
      <w:bookmarkStart w:id="510" w:name="_Toc90650505"/>
      <w:bookmarkStart w:id="511" w:name="_Toc98506176"/>
      <w:bookmarkStart w:id="512" w:name="_Toc106639461"/>
      <w:bookmarkStart w:id="513" w:name="_Toc114778971"/>
      <w:bookmarkStart w:id="514" w:name="_Toc122096888"/>
      <w:bookmarkStart w:id="515" w:name="_Toc130844109"/>
      <w:bookmarkStart w:id="516" w:name="_Toc138411815"/>
      <w:bookmarkStart w:id="517" w:name="_Toc145955983"/>
      <w:r>
        <w:t>5.2.2.4.1</w:t>
      </w:r>
      <w:r>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18" w:name="_Toc20150346"/>
      <w:bookmarkStart w:id="519" w:name="_Toc25168585"/>
      <w:bookmarkStart w:id="520" w:name="_Toc27593004"/>
      <w:bookmarkStart w:id="521" w:name="_Toc34147874"/>
      <w:bookmarkStart w:id="522" w:name="_Toc36463258"/>
      <w:bookmarkStart w:id="523" w:name="_Toc43215098"/>
      <w:bookmarkStart w:id="524" w:name="_Toc45032346"/>
      <w:bookmarkStart w:id="525" w:name="_Toc49849835"/>
      <w:bookmarkStart w:id="526" w:name="_Toc51873349"/>
      <w:bookmarkStart w:id="527" w:name="_Toc56517477"/>
      <w:bookmarkStart w:id="528" w:name="_Toc58594378"/>
      <w:bookmarkStart w:id="529" w:name="_Toc67685888"/>
      <w:bookmarkStart w:id="530" w:name="_Toc74993709"/>
      <w:bookmarkStart w:id="531" w:name="_Toc82716297"/>
      <w:bookmarkStart w:id="532" w:name="_Toc88818584"/>
      <w:bookmarkStart w:id="533" w:name="_Toc90650506"/>
      <w:bookmarkStart w:id="534" w:name="_Toc98506177"/>
      <w:bookmarkStart w:id="535" w:name="_Toc106639462"/>
      <w:bookmarkStart w:id="536" w:name="_Toc114778972"/>
      <w:bookmarkStart w:id="537" w:name="_Toc122096889"/>
      <w:bookmarkStart w:id="538" w:name="_Toc130844110"/>
      <w:bookmarkStart w:id="539" w:name="_Toc138411816"/>
      <w:bookmarkStart w:id="540" w:name="_Toc145955984"/>
      <w:r>
        <w:t>5.2.2.4.2</w:t>
      </w:r>
      <w:r>
        <w:tab/>
        <w:t>Cancel Periodic or Triggered Location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3.15pt" o:ole="">
            <v:imagedata r:id="rId23" o:title=""/>
          </v:shape>
          <o:OLEObject Type="Embed" ProgID="Visio.Drawing.11" ShapeID="_x0000_i1031" DrawAspect="Content" ObjectID="_1756568990"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41" w:name="_Toc20150347"/>
      <w:bookmarkStart w:id="542" w:name="_Toc25168586"/>
      <w:bookmarkStart w:id="543" w:name="_Toc27593005"/>
      <w:bookmarkStart w:id="544" w:name="_Toc34147875"/>
      <w:bookmarkStart w:id="545" w:name="_Toc36463259"/>
      <w:bookmarkStart w:id="546" w:name="_Toc43215099"/>
      <w:bookmarkStart w:id="547" w:name="_Toc45032347"/>
      <w:bookmarkStart w:id="548" w:name="_Toc49849836"/>
      <w:bookmarkStart w:id="549" w:name="_Toc51873350"/>
      <w:bookmarkStart w:id="550" w:name="_Toc56517478"/>
      <w:bookmarkStart w:id="551" w:name="_Toc58594379"/>
      <w:bookmarkStart w:id="552" w:name="_Toc67685889"/>
      <w:bookmarkStart w:id="553" w:name="_Toc74993710"/>
      <w:bookmarkStart w:id="554" w:name="_Toc82716298"/>
      <w:bookmarkStart w:id="555" w:name="_Toc88818585"/>
      <w:bookmarkStart w:id="556" w:name="_Toc90650507"/>
      <w:bookmarkStart w:id="557" w:name="_Toc98506178"/>
      <w:bookmarkStart w:id="558" w:name="_Toc106639463"/>
      <w:bookmarkStart w:id="559" w:name="_Toc114778973"/>
      <w:bookmarkStart w:id="560" w:name="_Toc122096890"/>
      <w:bookmarkStart w:id="561" w:name="_Toc130844111"/>
      <w:bookmarkStart w:id="562" w:name="_Toc138411817"/>
      <w:bookmarkStart w:id="563" w:name="_Toc145955985"/>
      <w:r>
        <w:t>5.2.2.5</w:t>
      </w:r>
      <w:r>
        <w:tab/>
        <w:t>LocationContextTransfer</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0769C15" w14:textId="77777777" w:rsidR="00EB7848" w:rsidRDefault="00EB7848" w:rsidP="00B32564">
      <w:pPr>
        <w:pStyle w:val="Heading5"/>
      </w:pPr>
      <w:bookmarkStart w:id="564" w:name="_Toc20150348"/>
      <w:bookmarkStart w:id="565" w:name="_Toc25168587"/>
      <w:bookmarkStart w:id="566" w:name="_Toc27593006"/>
      <w:bookmarkStart w:id="567" w:name="_Toc34147876"/>
      <w:bookmarkStart w:id="568" w:name="_Toc36463260"/>
      <w:bookmarkStart w:id="569" w:name="_Toc43215100"/>
      <w:bookmarkStart w:id="570" w:name="_Toc45032348"/>
      <w:bookmarkStart w:id="571" w:name="_Toc49849837"/>
      <w:bookmarkStart w:id="572" w:name="_Toc51873351"/>
      <w:bookmarkStart w:id="573" w:name="_Toc56517479"/>
      <w:bookmarkStart w:id="574" w:name="_Toc58594380"/>
      <w:bookmarkStart w:id="575" w:name="_Toc67685890"/>
      <w:bookmarkStart w:id="576" w:name="_Toc74993711"/>
      <w:bookmarkStart w:id="577" w:name="_Toc82716299"/>
      <w:bookmarkStart w:id="578" w:name="_Toc88818586"/>
      <w:bookmarkStart w:id="579" w:name="_Toc90650508"/>
      <w:bookmarkStart w:id="580" w:name="_Toc98506179"/>
      <w:bookmarkStart w:id="581" w:name="_Toc106639464"/>
      <w:bookmarkStart w:id="582" w:name="_Toc114778974"/>
      <w:bookmarkStart w:id="583" w:name="_Toc122096891"/>
      <w:bookmarkStart w:id="584" w:name="_Toc130844112"/>
      <w:bookmarkStart w:id="585" w:name="_Toc138411818"/>
      <w:bookmarkStart w:id="586" w:name="_Toc145955986"/>
      <w:r>
        <w:t>5.2.2.5.1</w:t>
      </w:r>
      <w:r>
        <w:tab/>
        <w:t>General</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87" w:name="_Toc20150349"/>
      <w:bookmarkStart w:id="588" w:name="_Toc25168588"/>
      <w:bookmarkStart w:id="589" w:name="_Toc27593007"/>
      <w:bookmarkStart w:id="590" w:name="_Toc34147877"/>
      <w:bookmarkStart w:id="591" w:name="_Toc36463261"/>
      <w:bookmarkStart w:id="592" w:name="_Toc43215101"/>
      <w:bookmarkStart w:id="593" w:name="_Toc45032349"/>
      <w:bookmarkStart w:id="594" w:name="_Toc49849838"/>
      <w:bookmarkStart w:id="595" w:name="_Toc51873352"/>
      <w:bookmarkStart w:id="596" w:name="_Toc56517480"/>
      <w:bookmarkStart w:id="597" w:name="_Toc58594381"/>
      <w:bookmarkStart w:id="598" w:name="_Toc67685891"/>
      <w:bookmarkStart w:id="599" w:name="_Toc74993712"/>
      <w:bookmarkStart w:id="600" w:name="_Toc82716300"/>
      <w:bookmarkStart w:id="601" w:name="_Toc88818587"/>
      <w:bookmarkStart w:id="602" w:name="_Toc90650509"/>
      <w:bookmarkStart w:id="603" w:name="_Toc98506180"/>
      <w:bookmarkStart w:id="604" w:name="_Toc106639465"/>
      <w:bookmarkStart w:id="605" w:name="_Toc114778975"/>
      <w:bookmarkStart w:id="606" w:name="_Toc122096892"/>
      <w:bookmarkStart w:id="607" w:name="_Toc130844113"/>
      <w:bookmarkStart w:id="608" w:name="_Toc138411819"/>
      <w:bookmarkStart w:id="609" w:name="_Toc145955987"/>
      <w:r>
        <w:t>5.2.2.5</w:t>
      </w:r>
      <w:r w:rsidRPr="003A63C8">
        <w:t>.</w:t>
      </w:r>
      <w:r>
        <w:t>2</w:t>
      </w:r>
      <w:r>
        <w:tab/>
        <w:t>Transfer Location Context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5pt" o:ole="">
            <v:imagedata r:id="rId25" o:title=""/>
          </v:shape>
          <o:OLEObject Type="Embed" ProgID="Visio.Drawing.11" ShapeID="_x0000_i1032" DrawAspect="Content" ObjectID="_1756568991"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3CED9BD2"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610" w:name="_Toc145955988"/>
      <w:r>
        <w:t>5.2.2.6</w:t>
      </w:r>
      <w:r w:rsidR="006F7DA1">
        <w:tab/>
      </w:r>
      <w:r w:rsidR="006F7DA1" w:rsidRPr="000153FD">
        <w:t>MeasurementData</w:t>
      </w:r>
      <w:bookmarkEnd w:id="610"/>
    </w:p>
    <w:p w14:paraId="616F3862" w14:textId="4CCC45C2" w:rsidR="006F7DA1" w:rsidRDefault="00765B0F" w:rsidP="006F7DA1">
      <w:pPr>
        <w:pStyle w:val="Heading5"/>
      </w:pPr>
      <w:bookmarkStart w:id="611" w:name="_Toc145955989"/>
      <w:r>
        <w:t>5.2.2.6</w:t>
      </w:r>
      <w:r w:rsidR="006F7DA1">
        <w:t>.1</w:t>
      </w:r>
      <w:r w:rsidR="006F7DA1">
        <w:tab/>
        <w:t>General</w:t>
      </w:r>
      <w:bookmarkEnd w:id="611"/>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612" w:name="_Toc145955990"/>
      <w:r>
        <w:t>5.2.2.6</w:t>
      </w:r>
      <w:r w:rsidR="006F7DA1">
        <w:t>.2</w:t>
      </w:r>
      <w:r w:rsidR="006F7DA1">
        <w:tab/>
        <w:t>Location Measurements</w:t>
      </w:r>
      <w:bookmarkEnd w:id="612"/>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77777777" w:rsidR="006F7DA1" w:rsidRDefault="006F7DA1" w:rsidP="006F7DA1">
      <w:pPr>
        <w:pStyle w:val="TH"/>
      </w:pPr>
      <w:r>
        <w:rPr>
          <w:lang w:val="fr-FR"/>
        </w:rPr>
        <w:object w:dxaOrig="8685" w:dyaOrig="2115" w14:anchorId="012314C2">
          <v:shape id="_x0000_i1033" type="#_x0000_t75" style="width:434.7pt;height:105.85pt" o:ole="">
            <v:imagedata r:id="rId27" o:title=""/>
          </v:shape>
          <o:OLEObject Type="Embed" ProgID="Visio.Drawing.11" ShapeID="_x0000_i1033" DrawAspect="Content" ObjectID="_1756568992"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77777777" w:rsidR="006F7DA1" w:rsidRPr="00441872" w:rsidRDefault="006F7DA1" w:rsidP="006F7DA1">
      <w:pPr>
        <w:pStyle w:val="B1"/>
      </w:pPr>
      <w:r>
        <w:t>1.</w:t>
      </w:r>
      <w:r>
        <w:tab/>
        <w:t xml:space="preserve">The NF Service Consumer shall send an HTTP POST request to the resource URI associated with the "location-measure" custom operation. The request </w:t>
      </w:r>
      <w:r w:rsidRPr="00DC420C">
        <w:t>body shall include target UE cell ID</w:t>
      </w:r>
      <w:r w:rsidRPr="004C47DB">
        <w:rPr>
          <w:color w:val="FF0000"/>
        </w:rPr>
        <w:t xml:space="preserve"> </w:t>
      </w:r>
      <w:r w:rsidRPr="00C5556C">
        <w:t>and may include the Pre-calculated location of target UE</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613" w:name="_Toc145955991"/>
      <w:r>
        <w:lastRenderedPageBreak/>
        <w:t>5.2.2.7</w:t>
      </w:r>
      <w:r w:rsidR="00EB5437">
        <w:tab/>
        <w:t>UP</w:t>
      </w:r>
      <w:r w:rsidR="00EB5437" w:rsidRPr="000379A6">
        <w:t>Subscribe</w:t>
      </w:r>
      <w:bookmarkEnd w:id="613"/>
    </w:p>
    <w:p w14:paraId="56A32EC0" w14:textId="2D4C3365" w:rsidR="00EB5437" w:rsidRDefault="00E367FC" w:rsidP="00EB5437">
      <w:pPr>
        <w:pStyle w:val="Heading5"/>
      </w:pPr>
      <w:bookmarkStart w:id="614" w:name="_Toc145955992"/>
      <w:r>
        <w:t>5.2.2.7</w:t>
      </w:r>
      <w:r w:rsidR="00EB5437">
        <w:t>.1</w:t>
      </w:r>
      <w:r w:rsidR="00EB5437">
        <w:tab/>
        <w:t>General</w:t>
      </w:r>
      <w:bookmarkEnd w:id="614"/>
    </w:p>
    <w:p w14:paraId="4D454F5F" w14:textId="77777777" w:rsidR="00EB5437" w:rsidRDefault="00EB5437" w:rsidP="00EB5437">
      <w:r>
        <w:t>The following procedures are defined, using the "UP</w:t>
      </w:r>
      <w:r w:rsidRPr="000379A6">
        <w:t>Subscribe</w:t>
      </w:r>
      <w:r>
        <w:t>" service operation:</w:t>
      </w:r>
    </w:p>
    <w:p w14:paraId="7702BE42" w14:textId="77777777" w:rsidR="00EB5437" w:rsidRPr="00D313AD" w:rsidRDefault="00EB5437" w:rsidP="00EB5437">
      <w:pPr>
        <w:pStyle w:val="B1"/>
      </w:pPr>
      <w:r>
        <w:t>-</w:t>
      </w:r>
      <w:r>
        <w:tab/>
      </w:r>
      <w:r w:rsidRPr="000379A6">
        <w:t>Subscribe</w:t>
      </w:r>
      <w:r>
        <w:t xml:space="preserve"> to Notification of LCS-UP connection</w:t>
      </w:r>
    </w:p>
    <w:p w14:paraId="3F49E682" w14:textId="76CDBC83" w:rsidR="00EB5437" w:rsidRDefault="00E367FC" w:rsidP="00EB5437">
      <w:pPr>
        <w:pStyle w:val="Heading5"/>
      </w:pPr>
      <w:bookmarkStart w:id="615" w:name="_Toc145955993"/>
      <w:r>
        <w:t>5.2.2.7</w:t>
      </w:r>
      <w:r w:rsidR="00EB5437">
        <w:t>.2</w:t>
      </w:r>
      <w:r w:rsidR="00EB5437">
        <w:tab/>
      </w:r>
      <w:r w:rsidR="00EB5437" w:rsidRPr="000379A6">
        <w:t>Subscribe</w:t>
      </w:r>
      <w:r w:rsidR="00EB5437">
        <w:t xml:space="preserve"> to Notification of LCS-UP connection</w:t>
      </w:r>
      <w:bookmarkEnd w:id="615"/>
    </w:p>
    <w:p w14:paraId="111CDEDF" w14:textId="77777777" w:rsidR="00EB5437" w:rsidRDefault="00EB5437" w:rsidP="00EB5437">
      <w:r>
        <w:t>This procedure allows a consumer NF to subscribe about status of a secure LCS-UP connection for a target UE.</w:t>
      </w:r>
    </w:p>
    <w:p w14:paraId="1B9EDC18" w14:textId="77777777" w:rsidR="00EB5437" w:rsidRDefault="00EB5437" w:rsidP="00EB5437"/>
    <w:p w14:paraId="386E3858" w14:textId="77777777" w:rsidR="00EB5437" w:rsidRDefault="00EB5437" w:rsidP="00EB5437">
      <w:pPr>
        <w:pStyle w:val="TH"/>
      </w:pPr>
      <w:r>
        <w:object w:dxaOrig="8685" w:dyaOrig="2370" w14:anchorId="4BA4CC21">
          <v:shape id="_x0000_i1034" type="#_x0000_t75" style="width:434.7pt;height:118.2pt" o:ole="">
            <v:imagedata r:id="rId29" o:title=""/>
          </v:shape>
          <o:OLEObject Type="Embed" ProgID="Visio.Drawing.11" ShapeID="_x0000_i1034" DrawAspect="Content" ObjectID="_1756568993"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77777777" w:rsidR="00EB5437" w:rsidRDefault="00EB5437" w:rsidP="00EB5437">
      <w:pPr>
        <w:pStyle w:val="B1"/>
        <w:rPr>
          <w:lang w:eastAsia="zh-CN"/>
        </w:rPr>
      </w:pPr>
      <w:r>
        <w:t>1.</w:t>
      </w:r>
      <w:r>
        <w:tab/>
      </w:r>
      <w:r>
        <w:rPr>
          <w:rStyle w:val="B1Char"/>
        </w:rPr>
        <w:t>The NF Service Consumer shall send a POST request to the resource URI representing the "up-subscriptions" collection resource.</w:t>
      </w:r>
    </w:p>
    <w:p w14:paraId="3C0A050F" w14:textId="77777777" w:rsidR="00EB5437" w:rsidRDefault="00EB5437" w:rsidP="00EB5437">
      <w:pPr>
        <w:pStyle w:val="B1"/>
        <w:rPr>
          <w:lang w:eastAsia="zh-CN"/>
        </w:rPr>
      </w:pPr>
      <w:r>
        <w:t>2a.</w:t>
      </w:r>
      <w:r>
        <w:tab/>
        <w:t>On success, the LMF responds with "204 No Content".</w:t>
      </w:r>
    </w:p>
    <w:p w14:paraId="5F381662" w14:textId="3BA49C4B" w:rsidR="00EB5437" w:rsidRDefault="00EB5437" w:rsidP="00811404">
      <w:pPr>
        <w:pStyle w:val="B1"/>
      </w:pPr>
      <w:r>
        <w:t>2b.</w:t>
      </w:r>
      <w:r>
        <w:tab/>
        <w:t xml:space="preserve">On failure or redirection, one of the HTTP status code listed in Table Table </w:t>
      </w:r>
      <w:r w:rsidR="001D06A1">
        <w:t>6.1.4.6</w:t>
      </w:r>
      <w:r>
        <w:t xml:space="preserve">.2-2 shall be returned. For a 4xx/5xx response, the message body containing a ProblemDetails structure with the "cause" attribute set to one of the application error listed in Table Table </w:t>
      </w:r>
      <w:r w:rsidR="001D06A1">
        <w:t>6.1.4.6</w:t>
      </w:r>
      <w:r>
        <w:t>.2-2.</w:t>
      </w:r>
    </w:p>
    <w:p w14:paraId="224B403B" w14:textId="0DB228D4" w:rsidR="00D720CA" w:rsidRDefault="00755E5A" w:rsidP="00D720CA">
      <w:pPr>
        <w:pStyle w:val="Heading4"/>
      </w:pPr>
      <w:bookmarkStart w:id="616" w:name="_Toc145955994"/>
      <w:r>
        <w:t>5.2.2.8</w:t>
      </w:r>
      <w:r w:rsidR="00D720CA">
        <w:tab/>
        <w:t>UPNotify</w:t>
      </w:r>
      <w:bookmarkEnd w:id="616"/>
    </w:p>
    <w:p w14:paraId="3BEBDFD1" w14:textId="34D12FD3" w:rsidR="00D720CA" w:rsidRDefault="00755E5A" w:rsidP="00D720CA">
      <w:pPr>
        <w:pStyle w:val="Heading5"/>
      </w:pPr>
      <w:bookmarkStart w:id="617" w:name="_Toc145955995"/>
      <w:r>
        <w:t>5.2.2.8</w:t>
      </w:r>
      <w:r w:rsidR="00D720CA">
        <w:t>.1</w:t>
      </w:r>
      <w:r w:rsidR="00D720CA">
        <w:tab/>
        <w:t>General</w:t>
      </w:r>
      <w:bookmarkEnd w:id="617"/>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618" w:name="_Toc145955996"/>
      <w:r>
        <w:t>5.2.2.8</w:t>
      </w:r>
      <w:r w:rsidR="00D720CA">
        <w:t>.2</w:t>
      </w:r>
      <w:r w:rsidR="00D720CA">
        <w:tab/>
        <w:t>Notification of LCS-UP connection</w:t>
      </w:r>
      <w:bookmarkEnd w:id="618"/>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2BE13B6C" w:rsidR="00D720CA" w:rsidRDefault="00D720CA" w:rsidP="00D720CA">
      <w:pPr>
        <w:pStyle w:val="TH"/>
      </w:pPr>
      <w:r>
        <w:rPr>
          <w:rFonts w:ascii="Times New Roman" w:hAnsi="Times New Roman"/>
          <w:lang w:val="fr-FR"/>
        </w:rPr>
        <w:object w:dxaOrig="8700" w:dyaOrig="2130" w14:anchorId="2EAF9DF3">
          <v:shape id="_x0000_i1035" type="#_x0000_t75" style="width:437.35pt;height:107.45pt" o:ole="">
            <v:imagedata r:id="rId31" o:title=""/>
          </v:shape>
          <o:OLEObject Type="Embed" ProgID="Visio.Drawing.11" ShapeID="_x0000_i1035" DrawAspect="Content" ObjectID="_1756568994" r:id="rId32"/>
        </w:object>
      </w:r>
    </w:p>
    <w:p w14:paraId="780802FE" w14:textId="5BBD4308" w:rsidR="00D720CA" w:rsidRDefault="00D720CA" w:rsidP="00D720CA">
      <w:pPr>
        <w:pStyle w:val="TF"/>
      </w:pPr>
      <w:r>
        <w:t xml:space="preserve">Figure </w:t>
      </w:r>
      <w:r w:rsidR="00755E5A">
        <w:t>5.2.2.8</w:t>
      </w:r>
      <w:r>
        <w:t>.2-1: UPNotify</w:t>
      </w:r>
    </w:p>
    <w:p w14:paraId="6667CAB3" w14:textId="77777777" w:rsidR="00D720CA" w:rsidRDefault="00D720CA" w:rsidP="00D720CA">
      <w:pPr>
        <w:pStyle w:val="B1"/>
      </w:pPr>
      <w:r>
        <w:t>1.</w:t>
      </w:r>
      <w:r>
        <w:tab/>
        <w:t xml:space="preserve">The LMF shall send a POST request to the upNotify callback URI determined as described above. The request body shall include a notification correlation ID (LDR reference),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415F1CB9" w14:textId="77777777" w:rsidR="00EB7848" w:rsidRDefault="00EB7848" w:rsidP="00EB7848">
      <w:pPr>
        <w:pStyle w:val="B1"/>
      </w:pPr>
    </w:p>
    <w:p w14:paraId="78DDB2D4" w14:textId="77777777" w:rsidR="00EB7848" w:rsidRDefault="00EB7848" w:rsidP="00B32564">
      <w:pPr>
        <w:pStyle w:val="Heading2"/>
      </w:pPr>
      <w:bookmarkStart w:id="619" w:name="_Toc25168589"/>
      <w:bookmarkStart w:id="620" w:name="_Toc27593008"/>
      <w:bookmarkStart w:id="621" w:name="_Toc34147878"/>
      <w:bookmarkStart w:id="622" w:name="_Toc36463262"/>
      <w:bookmarkStart w:id="623" w:name="_Toc43215102"/>
      <w:bookmarkStart w:id="624" w:name="_Toc45032350"/>
      <w:bookmarkStart w:id="625" w:name="_Toc49849839"/>
      <w:bookmarkStart w:id="626" w:name="_Toc51873353"/>
      <w:bookmarkStart w:id="627" w:name="_Toc56517481"/>
      <w:bookmarkStart w:id="628" w:name="_Toc58594382"/>
      <w:bookmarkStart w:id="629" w:name="_Toc67685892"/>
      <w:bookmarkStart w:id="630" w:name="_Toc74993713"/>
      <w:bookmarkStart w:id="631" w:name="_Toc82716301"/>
      <w:bookmarkStart w:id="632" w:name="_Toc88818588"/>
      <w:bookmarkStart w:id="633" w:name="_Toc90650510"/>
      <w:bookmarkStart w:id="634" w:name="_Toc98506181"/>
      <w:bookmarkStart w:id="635" w:name="_Toc106639466"/>
      <w:bookmarkStart w:id="636" w:name="_Toc114778976"/>
      <w:bookmarkStart w:id="637" w:name="_Toc122096893"/>
      <w:bookmarkStart w:id="638" w:name="_Toc130844114"/>
      <w:bookmarkStart w:id="639" w:name="_Toc138411820"/>
      <w:bookmarkStart w:id="640" w:name="_Toc145955997"/>
      <w:r>
        <w:t>5.3</w:t>
      </w:r>
      <w:r>
        <w:tab/>
        <w:t>Nlmf_Broadcast Service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6C22761C" w14:textId="77777777" w:rsidR="00EB7848" w:rsidRDefault="00EB7848" w:rsidP="00B32564">
      <w:pPr>
        <w:pStyle w:val="Heading3"/>
      </w:pPr>
      <w:bookmarkStart w:id="641" w:name="_Toc25168590"/>
      <w:bookmarkStart w:id="642" w:name="_Toc27593009"/>
      <w:bookmarkStart w:id="643" w:name="_Toc34147879"/>
      <w:bookmarkStart w:id="644" w:name="_Toc36463263"/>
      <w:bookmarkStart w:id="645" w:name="_Toc43215103"/>
      <w:bookmarkStart w:id="646" w:name="_Toc45032351"/>
      <w:bookmarkStart w:id="647" w:name="_Toc49849840"/>
      <w:bookmarkStart w:id="648" w:name="_Toc51873354"/>
      <w:bookmarkStart w:id="649" w:name="_Toc56517482"/>
      <w:bookmarkStart w:id="650" w:name="_Toc58594383"/>
      <w:bookmarkStart w:id="651" w:name="_Toc67685893"/>
      <w:bookmarkStart w:id="652" w:name="_Toc74993714"/>
      <w:bookmarkStart w:id="653" w:name="_Toc82716302"/>
      <w:bookmarkStart w:id="654" w:name="_Toc88818589"/>
      <w:bookmarkStart w:id="655" w:name="_Toc90650511"/>
      <w:bookmarkStart w:id="656" w:name="_Toc98506182"/>
      <w:bookmarkStart w:id="657" w:name="_Toc106639467"/>
      <w:bookmarkStart w:id="658" w:name="_Toc114778977"/>
      <w:bookmarkStart w:id="659" w:name="_Toc122096894"/>
      <w:bookmarkStart w:id="660" w:name="_Toc130844115"/>
      <w:bookmarkStart w:id="661" w:name="_Toc138411821"/>
      <w:bookmarkStart w:id="662" w:name="_Toc145955998"/>
      <w:r>
        <w:t>5.3.1</w:t>
      </w:r>
      <w:r>
        <w:tab/>
        <w:t>Service Description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663" w:name="_Toc25168591"/>
      <w:bookmarkStart w:id="664" w:name="_Toc27593010"/>
      <w:bookmarkStart w:id="665" w:name="_Toc34147880"/>
      <w:bookmarkStart w:id="666" w:name="_Toc36463264"/>
      <w:bookmarkStart w:id="667" w:name="_Toc43215104"/>
      <w:bookmarkStart w:id="668" w:name="_Toc45032352"/>
      <w:bookmarkStart w:id="669" w:name="_Toc49849841"/>
      <w:bookmarkStart w:id="670" w:name="_Toc51873355"/>
      <w:bookmarkStart w:id="671" w:name="_Toc56517483"/>
      <w:bookmarkStart w:id="672" w:name="_Toc58594384"/>
      <w:bookmarkStart w:id="673" w:name="_Toc67685894"/>
      <w:bookmarkStart w:id="674" w:name="_Toc74993715"/>
      <w:bookmarkStart w:id="675" w:name="_Toc82716303"/>
      <w:bookmarkStart w:id="676" w:name="_Toc88818590"/>
      <w:bookmarkStart w:id="677" w:name="_Toc90650512"/>
      <w:bookmarkStart w:id="678" w:name="_Toc98506183"/>
      <w:bookmarkStart w:id="679" w:name="_Toc106639468"/>
      <w:bookmarkStart w:id="680" w:name="_Toc114778978"/>
      <w:bookmarkStart w:id="681" w:name="_Toc122096895"/>
      <w:bookmarkStart w:id="682" w:name="_Toc130844116"/>
      <w:bookmarkStart w:id="683" w:name="_Toc138411822"/>
      <w:bookmarkStart w:id="684" w:name="_Toc145955999"/>
      <w:r>
        <w:t>5.3.2</w:t>
      </w:r>
      <w:r>
        <w:tab/>
        <w:t>Service Operations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29B441C" w14:textId="77777777" w:rsidR="00EB7848" w:rsidRDefault="00EB7848" w:rsidP="00B32564">
      <w:pPr>
        <w:pStyle w:val="Heading4"/>
      </w:pPr>
      <w:bookmarkStart w:id="685" w:name="_Toc25168592"/>
      <w:bookmarkStart w:id="686" w:name="_Toc27593011"/>
      <w:bookmarkStart w:id="687" w:name="_Toc34147881"/>
      <w:bookmarkStart w:id="688" w:name="_Toc36463265"/>
      <w:bookmarkStart w:id="689" w:name="_Toc43215105"/>
      <w:bookmarkStart w:id="690" w:name="_Toc45032353"/>
      <w:bookmarkStart w:id="691" w:name="_Toc49849842"/>
      <w:bookmarkStart w:id="692" w:name="_Toc51873356"/>
      <w:bookmarkStart w:id="693" w:name="_Toc56517484"/>
      <w:bookmarkStart w:id="694" w:name="_Toc58594385"/>
      <w:bookmarkStart w:id="695" w:name="_Toc67685895"/>
      <w:bookmarkStart w:id="696" w:name="_Toc74993716"/>
      <w:bookmarkStart w:id="697" w:name="_Toc82716304"/>
      <w:bookmarkStart w:id="698" w:name="_Toc88818591"/>
      <w:bookmarkStart w:id="699" w:name="_Toc90650513"/>
      <w:bookmarkStart w:id="700" w:name="_Toc98506184"/>
      <w:bookmarkStart w:id="701" w:name="_Toc106639469"/>
      <w:bookmarkStart w:id="702" w:name="_Toc114778979"/>
      <w:bookmarkStart w:id="703" w:name="_Toc122096896"/>
      <w:bookmarkStart w:id="704" w:name="_Toc130844117"/>
      <w:bookmarkStart w:id="705" w:name="_Toc138411823"/>
      <w:bookmarkStart w:id="706" w:name="_Toc145956000"/>
      <w:r>
        <w:t>5.3.2.1</w:t>
      </w:r>
      <w:r>
        <w:tab/>
        <w:t>Introduction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07" w:name="_Toc25168593"/>
      <w:bookmarkStart w:id="708" w:name="_Toc27593012"/>
      <w:bookmarkStart w:id="709" w:name="_Toc34147882"/>
      <w:bookmarkStart w:id="710" w:name="_Toc36463266"/>
      <w:bookmarkStart w:id="711" w:name="_Toc43215106"/>
      <w:bookmarkStart w:id="712" w:name="_Toc45032354"/>
      <w:bookmarkStart w:id="713" w:name="_Toc49849843"/>
      <w:bookmarkStart w:id="714" w:name="_Toc51873357"/>
      <w:bookmarkStart w:id="715" w:name="_Toc56517485"/>
      <w:bookmarkStart w:id="716" w:name="_Toc58594386"/>
      <w:bookmarkStart w:id="717" w:name="_Toc67685896"/>
      <w:bookmarkStart w:id="718" w:name="_Toc74993717"/>
      <w:bookmarkStart w:id="719" w:name="_Toc82716305"/>
      <w:bookmarkStart w:id="720" w:name="_Toc88818592"/>
      <w:bookmarkStart w:id="721" w:name="_Toc90650514"/>
      <w:bookmarkStart w:id="722" w:name="_Toc98506185"/>
      <w:bookmarkStart w:id="723" w:name="_Toc106639470"/>
      <w:bookmarkStart w:id="724" w:name="_Toc114778980"/>
      <w:bookmarkStart w:id="725" w:name="_Toc122096897"/>
      <w:bookmarkStart w:id="726" w:name="_Toc130844118"/>
      <w:bookmarkStart w:id="727" w:name="_Toc138411824"/>
      <w:bookmarkStart w:id="728" w:name="_Toc145956001"/>
      <w:r>
        <w:t>5.3.2.2</w:t>
      </w:r>
      <w:r>
        <w:tab/>
        <w:t>CipheringKeyData</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22CEAC03" w14:textId="77777777" w:rsidR="00EB7848" w:rsidRDefault="00EB7848" w:rsidP="00B32564">
      <w:pPr>
        <w:pStyle w:val="Heading5"/>
      </w:pPr>
      <w:bookmarkStart w:id="729" w:name="_Toc25168594"/>
      <w:bookmarkStart w:id="730" w:name="_Toc27593013"/>
      <w:bookmarkStart w:id="731" w:name="_Toc34147883"/>
      <w:bookmarkStart w:id="732" w:name="_Toc36463267"/>
      <w:bookmarkStart w:id="733" w:name="_Toc43215107"/>
      <w:bookmarkStart w:id="734" w:name="_Toc45032355"/>
      <w:bookmarkStart w:id="735" w:name="_Toc49849844"/>
      <w:bookmarkStart w:id="736" w:name="_Toc51873358"/>
      <w:bookmarkStart w:id="737" w:name="_Toc56517486"/>
      <w:bookmarkStart w:id="738" w:name="_Toc58594387"/>
      <w:bookmarkStart w:id="739" w:name="_Toc67685897"/>
      <w:bookmarkStart w:id="740" w:name="_Toc74993718"/>
      <w:bookmarkStart w:id="741" w:name="_Toc82716306"/>
      <w:bookmarkStart w:id="742" w:name="_Toc88818593"/>
      <w:bookmarkStart w:id="743" w:name="_Toc90650515"/>
      <w:bookmarkStart w:id="744" w:name="_Toc98506186"/>
      <w:bookmarkStart w:id="745" w:name="_Toc106639471"/>
      <w:bookmarkStart w:id="746" w:name="_Toc114778981"/>
      <w:bookmarkStart w:id="747" w:name="_Toc122096898"/>
      <w:bookmarkStart w:id="748" w:name="_Toc130844119"/>
      <w:bookmarkStart w:id="749" w:name="_Toc138411825"/>
      <w:bookmarkStart w:id="750" w:name="_Toc145956002"/>
      <w:r>
        <w:t>5.3.2.2.1</w:t>
      </w:r>
      <w:r>
        <w:tab/>
        <w:t>General</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751" w:name="_Toc25168595"/>
      <w:bookmarkStart w:id="752" w:name="_Toc27593014"/>
      <w:bookmarkStart w:id="753" w:name="_Toc34147884"/>
      <w:bookmarkStart w:id="754" w:name="_Toc36463268"/>
      <w:bookmarkStart w:id="755" w:name="_Toc43215108"/>
      <w:bookmarkStart w:id="756" w:name="_Toc45032356"/>
      <w:bookmarkStart w:id="757" w:name="_Toc49849845"/>
      <w:bookmarkStart w:id="758" w:name="_Toc51873359"/>
      <w:bookmarkStart w:id="759" w:name="_Toc56517487"/>
      <w:bookmarkStart w:id="760" w:name="_Toc58594388"/>
      <w:bookmarkStart w:id="761" w:name="_Toc67685898"/>
      <w:bookmarkStart w:id="762" w:name="_Toc74993719"/>
      <w:bookmarkStart w:id="763" w:name="_Toc82716307"/>
      <w:bookmarkStart w:id="764" w:name="_Toc88818594"/>
      <w:bookmarkStart w:id="765" w:name="_Toc90650516"/>
      <w:bookmarkStart w:id="766" w:name="_Toc98506187"/>
      <w:bookmarkStart w:id="767" w:name="_Toc106639472"/>
      <w:bookmarkStart w:id="768" w:name="_Toc114778982"/>
      <w:bookmarkStart w:id="769" w:name="_Toc122096899"/>
      <w:bookmarkStart w:id="770" w:name="_Toc130844120"/>
      <w:bookmarkStart w:id="771" w:name="_Toc138411826"/>
      <w:bookmarkStart w:id="772" w:name="_Toc145956003"/>
      <w:r>
        <w:t>5.3.2.2.2</w:t>
      </w:r>
      <w:r>
        <w:tab/>
        <w:t>Request Ciphering Key Information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6" type="#_x0000_t75" style="width:435.75pt;height:106.4pt" o:ole="">
            <v:imagedata r:id="rId33" o:title=""/>
          </v:shape>
          <o:OLEObject Type="Embed" ProgID="Visio.Drawing.11" ShapeID="_x0000_i1036" DrawAspect="Content" ObjectID="_1756568995" r:id="rId34"/>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773" w:name="_Toc25168596"/>
      <w:bookmarkStart w:id="774" w:name="_Toc27593015"/>
      <w:bookmarkStart w:id="775" w:name="_Toc34147885"/>
      <w:bookmarkStart w:id="776" w:name="_Toc36463269"/>
      <w:bookmarkStart w:id="777" w:name="_Toc43215109"/>
      <w:bookmarkStart w:id="778" w:name="_Toc45032357"/>
      <w:bookmarkStart w:id="779" w:name="_Toc49849846"/>
      <w:bookmarkStart w:id="780" w:name="_Toc51873360"/>
      <w:bookmarkStart w:id="781" w:name="_Toc56517488"/>
      <w:bookmarkStart w:id="782" w:name="_Toc58594389"/>
      <w:bookmarkStart w:id="783" w:name="_Toc67685899"/>
      <w:bookmarkStart w:id="784" w:name="_Toc74993720"/>
      <w:bookmarkStart w:id="785" w:name="_Toc82716308"/>
      <w:bookmarkStart w:id="786" w:name="_Toc88818595"/>
      <w:bookmarkStart w:id="787" w:name="_Toc90650517"/>
      <w:bookmarkStart w:id="788" w:name="_Toc98506188"/>
      <w:bookmarkStart w:id="789" w:name="_Toc106639473"/>
      <w:bookmarkStart w:id="790" w:name="_Toc114778983"/>
      <w:bookmarkStart w:id="791" w:name="_Toc122096900"/>
      <w:bookmarkStart w:id="792" w:name="_Toc130844121"/>
      <w:bookmarkStart w:id="793" w:name="_Toc138411827"/>
      <w:bookmarkStart w:id="794" w:name="_Toc145956004"/>
      <w:r>
        <w:t>5.3.2.2.3</w:t>
      </w:r>
      <w:r>
        <w:tab/>
        <w:t>Provide Ciphering Key Information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7" type="#_x0000_t75" style="width:435.75pt;height:106.4pt" o:ole="">
            <v:imagedata r:id="rId35" o:title=""/>
          </v:shape>
          <o:OLEObject Type="Embed" ProgID="Visio.Drawing.11" ShapeID="_x0000_i1037" DrawAspect="Content" ObjectID="_1756568996" r:id="rId36"/>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lastRenderedPageBreak/>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795" w:name="_Toc20150350"/>
      <w:bookmarkStart w:id="796" w:name="_Toc25168597"/>
      <w:bookmarkStart w:id="797" w:name="_Toc27593016"/>
      <w:bookmarkStart w:id="798" w:name="_Toc34147886"/>
      <w:bookmarkStart w:id="799" w:name="_Toc36463270"/>
      <w:bookmarkStart w:id="800" w:name="_Toc43215110"/>
      <w:bookmarkStart w:id="801" w:name="_Toc45032358"/>
      <w:bookmarkStart w:id="802" w:name="_Toc49849847"/>
      <w:bookmarkStart w:id="803" w:name="_Toc51873361"/>
      <w:bookmarkStart w:id="804" w:name="_Toc56517489"/>
      <w:bookmarkStart w:id="805" w:name="_Toc58594390"/>
      <w:bookmarkStart w:id="806" w:name="_Toc67685900"/>
      <w:bookmarkStart w:id="807" w:name="_Toc74993721"/>
      <w:bookmarkStart w:id="808" w:name="_Toc82716309"/>
      <w:bookmarkStart w:id="809" w:name="_Toc88818596"/>
      <w:bookmarkStart w:id="810" w:name="_Toc90650518"/>
      <w:bookmarkStart w:id="811" w:name="_Toc98506189"/>
      <w:bookmarkStart w:id="812" w:name="_Toc106639474"/>
      <w:bookmarkStart w:id="813" w:name="_Toc114778984"/>
      <w:bookmarkStart w:id="814" w:name="_Toc122096901"/>
      <w:bookmarkStart w:id="815" w:name="_Toc130844122"/>
      <w:bookmarkStart w:id="816" w:name="_Toc138411828"/>
      <w:bookmarkStart w:id="817" w:name="_Toc145956005"/>
      <w:r>
        <w:rPr>
          <w:rFonts w:hint="eastAsia"/>
          <w:lang w:eastAsia="zh-CN"/>
        </w:rPr>
        <w:t>6</w:t>
      </w:r>
      <w:r>
        <w:tab/>
      </w:r>
      <w:r>
        <w:rPr>
          <w:lang w:eastAsia="zh-CN"/>
        </w:rPr>
        <w:t>API Definitions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1B0BB3C" w14:textId="77777777" w:rsidR="00EB7848" w:rsidRDefault="00EB7848" w:rsidP="00B32564">
      <w:pPr>
        <w:pStyle w:val="Heading2"/>
        <w:rPr>
          <w:lang w:eastAsia="zh-CN"/>
        </w:rPr>
      </w:pPr>
      <w:bookmarkStart w:id="818" w:name="_Toc20150351"/>
      <w:bookmarkStart w:id="819" w:name="_Toc25168598"/>
      <w:bookmarkStart w:id="820" w:name="_Toc27593017"/>
      <w:bookmarkStart w:id="821" w:name="_Toc34147887"/>
      <w:bookmarkStart w:id="822" w:name="_Toc36463271"/>
      <w:bookmarkStart w:id="823" w:name="_Toc43215111"/>
      <w:bookmarkStart w:id="824" w:name="_Toc45032359"/>
      <w:bookmarkStart w:id="825" w:name="_Toc49849848"/>
      <w:bookmarkStart w:id="826" w:name="_Toc51873362"/>
      <w:bookmarkStart w:id="827" w:name="_Toc56517490"/>
      <w:bookmarkStart w:id="828" w:name="_Toc58594391"/>
      <w:bookmarkStart w:id="829" w:name="_Toc67685901"/>
      <w:bookmarkStart w:id="830" w:name="_Toc74993722"/>
      <w:bookmarkStart w:id="831" w:name="_Toc82716310"/>
      <w:bookmarkStart w:id="832" w:name="_Toc88818597"/>
      <w:bookmarkStart w:id="833" w:name="_Toc90650519"/>
      <w:bookmarkStart w:id="834" w:name="_Toc98506190"/>
      <w:bookmarkStart w:id="835" w:name="_Toc106639475"/>
      <w:bookmarkStart w:id="836" w:name="_Toc114778985"/>
      <w:bookmarkStart w:id="837" w:name="_Toc122096902"/>
      <w:bookmarkStart w:id="838" w:name="_Toc130844123"/>
      <w:bookmarkStart w:id="839" w:name="_Toc138411829"/>
      <w:bookmarkStart w:id="840" w:name="_Toc145956006"/>
      <w:r>
        <w:rPr>
          <w:rFonts w:hint="eastAsia"/>
          <w:lang w:eastAsia="zh-CN"/>
        </w:rPr>
        <w:t>6</w:t>
      </w:r>
      <w:r>
        <w:t>.1</w:t>
      </w:r>
      <w:r>
        <w:tab/>
        <w:t>Nlmf_Location Service API</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40BAE48" w14:textId="77777777" w:rsidR="00EB7848" w:rsidRDefault="00EB7848" w:rsidP="00B32564">
      <w:pPr>
        <w:pStyle w:val="Heading3"/>
      </w:pPr>
      <w:bookmarkStart w:id="841" w:name="_Toc20150352"/>
      <w:bookmarkStart w:id="842" w:name="_Toc25168599"/>
      <w:bookmarkStart w:id="843" w:name="_Toc27593018"/>
      <w:bookmarkStart w:id="844" w:name="_Toc34147888"/>
      <w:bookmarkStart w:id="845" w:name="_Toc36463272"/>
      <w:bookmarkStart w:id="846" w:name="_Toc43215112"/>
      <w:bookmarkStart w:id="847" w:name="_Toc45032360"/>
      <w:bookmarkStart w:id="848" w:name="_Toc49849849"/>
      <w:bookmarkStart w:id="849" w:name="_Toc51873363"/>
      <w:bookmarkStart w:id="850" w:name="_Toc56517491"/>
      <w:bookmarkStart w:id="851" w:name="_Toc58594392"/>
      <w:bookmarkStart w:id="852" w:name="_Toc67685902"/>
      <w:bookmarkStart w:id="853" w:name="_Toc74993723"/>
      <w:bookmarkStart w:id="854" w:name="_Toc82716311"/>
      <w:bookmarkStart w:id="855" w:name="_Toc88818598"/>
      <w:bookmarkStart w:id="856" w:name="_Toc90650520"/>
      <w:bookmarkStart w:id="857" w:name="_Toc98506191"/>
      <w:bookmarkStart w:id="858" w:name="_Toc106639476"/>
      <w:bookmarkStart w:id="859" w:name="_Toc114778986"/>
      <w:bookmarkStart w:id="860" w:name="_Toc122096903"/>
      <w:bookmarkStart w:id="861" w:name="_Toc130844124"/>
      <w:bookmarkStart w:id="862" w:name="_Toc138411830"/>
      <w:bookmarkStart w:id="863" w:name="_Toc145956007"/>
      <w:r>
        <w:t>6.1.1</w:t>
      </w:r>
      <w:r>
        <w:tab/>
        <w:t>API URI</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864" w:name="_Toc20150353"/>
      <w:bookmarkStart w:id="865" w:name="_Toc25168600"/>
      <w:bookmarkStart w:id="866" w:name="_Toc27593019"/>
      <w:bookmarkStart w:id="867" w:name="_Toc34147889"/>
      <w:bookmarkStart w:id="868" w:name="_Toc36463273"/>
      <w:bookmarkStart w:id="869" w:name="_Toc43215113"/>
      <w:bookmarkStart w:id="870" w:name="_Toc45032361"/>
      <w:bookmarkStart w:id="871" w:name="_Toc49849850"/>
      <w:bookmarkStart w:id="872" w:name="_Toc51873364"/>
      <w:bookmarkStart w:id="873" w:name="_Toc56517492"/>
      <w:bookmarkStart w:id="874" w:name="_Toc58594393"/>
      <w:bookmarkStart w:id="875" w:name="_Toc67685903"/>
      <w:bookmarkStart w:id="876" w:name="_Toc74993724"/>
      <w:bookmarkStart w:id="877" w:name="_Toc82716312"/>
      <w:bookmarkStart w:id="878" w:name="_Toc88818599"/>
      <w:bookmarkStart w:id="879" w:name="_Toc90650521"/>
      <w:bookmarkStart w:id="880" w:name="_Toc98506192"/>
      <w:bookmarkStart w:id="881" w:name="_Toc106639477"/>
      <w:bookmarkStart w:id="882" w:name="_Toc114778987"/>
      <w:bookmarkStart w:id="883" w:name="_Toc122096904"/>
      <w:bookmarkStart w:id="884" w:name="_Toc130844125"/>
      <w:bookmarkStart w:id="885" w:name="_Toc138411831"/>
      <w:bookmarkStart w:id="886" w:name="_Toc145956008"/>
      <w:r>
        <w:t>6.1.2</w:t>
      </w:r>
      <w:r>
        <w:tab/>
        <w:t>Usage of HTTP</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9D55479" w14:textId="77777777" w:rsidR="00EB7848" w:rsidRPr="000C5200" w:rsidRDefault="00EB7848" w:rsidP="00B32564">
      <w:pPr>
        <w:pStyle w:val="Heading4"/>
      </w:pPr>
      <w:bookmarkStart w:id="887" w:name="_Toc20150354"/>
      <w:bookmarkStart w:id="888" w:name="_Toc25168601"/>
      <w:bookmarkStart w:id="889" w:name="_Toc27593020"/>
      <w:bookmarkStart w:id="890" w:name="_Toc34147890"/>
      <w:bookmarkStart w:id="891" w:name="_Toc36463274"/>
      <w:bookmarkStart w:id="892" w:name="_Toc43215114"/>
      <w:bookmarkStart w:id="893" w:name="_Toc45032362"/>
      <w:bookmarkStart w:id="894" w:name="_Toc49849851"/>
      <w:bookmarkStart w:id="895" w:name="_Toc51873365"/>
      <w:bookmarkStart w:id="896" w:name="_Toc56517493"/>
      <w:bookmarkStart w:id="897" w:name="_Toc58594394"/>
      <w:bookmarkStart w:id="898" w:name="_Toc67685904"/>
      <w:bookmarkStart w:id="899" w:name="_Toc74993725"/>
      <w:bookmarkStart w:id="900" w:name="_Toc82716313"/>
      <w:bookmarkStart w:id="901" w:name="_Toc88818600"/>
      <w:bookmarkStart w:id="902" w:name="_Toc90650522"/>
      <w:bookmarkStart w:id="903" w:name="_Toc98506193"/>
      <w:bookmarkStart w:id="904" w:name="_Toc106639478"/>
      <w:bookmarkStart w:id="905" w:name="_Toc114778988"/>
      <w:bookmarkStart w:id="906" w:name="_Toc122096905"/>
      <w:bookmarkStart w:id="907" w:name="_Toc130844126"/>
      <w:bookmarkStart w:id="908" w:name="_Toc138411832"/>
      <w:bookmarkStart w:id="909" w:name="_Toc145956009"/>
      <w:r>
        <w:t>6.1.2.1</w:t>
      </w:r>
      <w:r>
        <w:tab/>
        <w:t>General</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910" w:name="_Toc20150355"/>
      <w:bookmarkStart w:id="911" w:name="_Toc25168602"/>
      <w:bookmarkStart w:id="912" w:name="_Toc27593021"/>
      <w:bookmarkStart w:id="913" w:name="_Toc34147891"/>
      <w:bookmarkStart w:id="914" w:name="_Toc36463275"/>
      <w:bookmarkStart w:id="915" w:name="_Toc43215115"/>
      <w:bookmarkStart w:id="916" w:name="_Toc45032363"/>
      <w:bookmarkStart w:id="917" w:name="_Toc49849852"/>
      <w:bookmarkStart w:id="918" w:name="_Toc51873366"/>
      <w:bookmarkStart w:id="919" w:name="_Toc56517494"/>
      <w:bookmarkStart w:id="920" w:name="_Toc58594395"/>
      <w:bookmarkStart w:id="921" w:name="_Toc67685905"/>
      <w:bookmarkStart w:id="922" w:name="_Toc74993726"/>
      <w:bookmarkStart w:id="923" w:name="_Toc82716314"/>
      <w:bookmarkStart w:id="924" w:name="_Toc88818601"/>
      <w:bookmarkStart w:id="925" w:name="_Toc90650523"/>
      <w:bookmarkStart w:id="926" w:name="_Toc98506194"/>
      <w:bookmarkStart w:id="927" w:name="_Toc106639479"/>
      <w:bookmarkStart w:id="928" w:name="_Toc114778989"/>
      <w:bookmarkStart w:id="929" w:name="_Toc122096906"/>
      <w:bookmarkStart w:id="930" w:name="_Toc130844127"/>
      <w:bookmarkStart w:id="931" w:name="_Toc138411833"/>
      <w:bookmarkStart w:id="932" w:name="_Toc145956010"/>
      <w:r>
        <w:t>6.1.2.2</w:t>
      </w:r>
      <w:r>
        <w:tab/>
        <w:t>HTTP Standard Headers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B28FFCD" w14:textId="77777777" w:rsidR="00EB7848" w:rsidRDefault="00EB7848" w:rsidP="00B32564">
      <w:pPr>
        <w:pStyle w:val="Heading5"/>
        <w:rPr>
          <w:lang w:eastAsia="zh-CN"/>
        </w:rPr>
      </w:pPr>
      <w:bookmarkStart w:id="933" w:name="_Toc20150356"/>
      <w:bookmarkStart w:id="934" w:name="_Toc25168603"/>
      <w:bookmarkStart w:id="935" w:name="_Toc27593022"/>
      <w:bookmarkStart w:id="936" w:name="_Toc34147892"/>
      <w:bookmarkStart w:id="937" w:name="_Toc36463276"/>
      <w:bookmarkStart w:id="938" w:name="_Toc43215116"/>
      <w:bookmarkStart w:id="939" w:name="_Toc45032364"/>
      <w:bookmarkStart w:id="940" w:name="_Toc49849853"/>
      <w:bookmarkStart w:id="941" w:name="_Toc51873367"/>
      <w:bookmarkStart w:id="942" w:name="_Toc56517495"/>
      <w:bookmarkStart w:id="943" w:name="_Toc58594396"/>
      <w:bookmarkStart w:id="944" w:name="_Toc67685906"/>
      <w:bookmarkStart w:id="945" w:name="_Toc74993727"/>
      <w:bookmarkStart w:id="946" w:name="_Toc82716315"/>
      <w:bookmarkStart w:id="947" w:name="_Toc88818602"/>
      <w:bookmarkStart w:id="948" w:name="_Toc90650524"/>
      <w:bookmarkStart w:id="949" w:name="_Toc98506195"/>
      <w:bookmarkStart w:id="950" w:name="_Toc106639480"/>
      <w:bookmarkStart w:id="951" w:name="_Toc114778990"/>
      <w:bookmarkStart w:id="952" w:name="_Toc122096907"/>
      <w:bookmarkStart w:id="953" w:name="_Toc130844128"/>
      <w:bookmarkStart w:id="954" w:name="_Toc138411834"/>
      <w:bookmarkStart w:id="955" w:name="_Toc145956011"/>
      <w:r>
        <w:t>6.1.2.2.1</w:t>
      </w:r>
      <w:r>
        <w:rPr>
          <w:rFonts w:hint="eastAsia"/>
          <w:lang w:eastAsia="zh-CN"/>
        </w:rPr>
        <w:tab/>
      </w:r>
      <w:r>
        <w:rPr>
          <w:lang w:eastAsia="zh-CN"/>
        </w:rPr>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1EEA3BC2" w14:textId="77777777" w:rsidR="00EB7848" w:rsidRDefault="00EB7848" w:rsidP="00B32564">
      <w:pPr>
        <w:pStyle w:val="Heading5"/>
      </w:pPr>
      <w:bookmarkStart w:id="956" w:name="_Toc20150357"/>
      <w:bookmarkStart w:id="957" w:name="_Toc25168604"/>
      <w:bookmarkStart w:id="958" w:name="_Toc27593023"/>
      <w:bookmarkStart w:id="959" w:name="_Toc34147893"/>
      <w:bookmarkStart w:id="960" w:name="_Toc36463277"/>
      <w:bookmarkStart w:id="961" w:name="_Toc43215117"/>
      <w:bookmarkStart w:id="962" w:name="_Toc45032365"/>
      <w:bookmarkStart w:id="963" w:name="_Toc49849854"/>
      <w:bookmarkStart w:id="964" w:name="_Toc51873368"/>
      <w:bookmarkStart w:id="965" w:name="_Toc56517496"/>
      <w:bookmarkStart w:id="966" w:name="_Toc58594397"/>
      <w:bookmarkStart w:id="967" w:name="_Toc67685907"/>
      <w:bookmarkStart w:id="968" w:name="_Toc74993728"/>
      <w:bookmarkStart w:id="969" w:name="_Toc82716316"/>
      <w:bookmarkStart w:id="970" w:name="_Toc88818603"/>
      <w:bookmarkStart w:id="971" w:name="_Toc90650525"/>
      <w:bookmarkStart w:id="972" w:name="_Toc98506196"/>
      <w:bookmarkStart w:id="973" w:name="_Toc106639481"/>
      <w:bookmarkStart w:id="974" w:name="_Toc114778991"/>
      <w:bookmarkStart w:id="975" w:name="_Toc122096908"/>
      <w:bookmarkStart w:id="976" w:name="_Toc130844129"/>
      <w:bookmarkStart w:id="977" w:name="_Toc138411835"/>
      <w:bookmarkStart w:id="978" w:name="_Toc145956012"/>
      <w:r>
        <w:t>6.1.2.2.2</w:t>
      </w:r>
      <w:r>
        <w:tab/>
        <w:t>Content type</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lastRenderedPageBreak/>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979" w:name="_Toc20150358"/>
      <w:bookmarkStart w:id="980" w:name="_Toc25168605"/>
      <w:bookmarkStart w:id="981" w:name="_Toc27593024"/>
      <w:bookmarkStart w:id="982" w:name="_Toc34147894"/>
      <w:bookmarkStart w:id="983" w:name="_Toc36463278"/>
      <w:bookmarkStart w:id="984" w:name="_Toc43215118"/>
      <w:bookmarkStart w:id="985" w:name="_Toc45032366"/>
      <w:bookmarkStart w:id="986" w:name="_Toc49849855"/>
      <w:bookmarkStart w:id="987" w:name="_Toc51873369"/>
      <w:bookmarkStart w:id="988" w:name="_Toc56517497"/>
      <w:bookmarkStart w:id="989" w:name="_Toc58594398"/>
      <w:bookmarkStart w:id="990" w:name="_Toc67685908"/>
      <w:bookmarkStart w:id="991" w:name="_Toc74993729"/>
      <w:bookmarkStart w:id="992" w:name="_Toc82716317"/>
      <w:bookmarkStart w:id="993" w:name="_Toc88818604"/>
      <w:bookmarkStart w:id="994" w:name="_Toc90650526"/>
      <w:bookmarkStart w:id="995" w:name="_Toc98506197"/>
      <w:bookmarkStart w:id="996" w:name="_Toc106639482"/>
      <w:bookmarkStart w:id="997" w:name="_Toc114778992"/>
      <w:bookmarkStart w:id="998" w:name="_Toc122096909"/>
      <w:bookmarkStart w:id="999" w:name="_Toc130844130"/>
      <w:bookmarkStart w:id="1000" w:name="_Toc138411836"/>
      <w:bookmarkStart w:id="1001" w:name="_Toc145956013"/>
      <w:r>
        <w:t>6.1.2.3</w:t>
      </w:r>
      <w:r>
        <w:tab/>
        <w:t>HTTP custom headers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2A111F6" w14:textId="77777777" w:rsidR="00EB7848" w:rsidRDefault="00EB7848" w:rsidP="00B32564">
      <w:pPr>
        <w:pStyle w:val="Heading5"/>
        <w:rPr>
          <w:lang w:eastAsia="zh-CN"/>
        </w:rPr>
      </w:pPr>
      <w:bookmarkStart w:id="1002" w:name="_Toc20150359"/>
      <w:bookmarkStart w:id="1003" w:name="_Toc25168606"/>
      <w:bookmarkStart w:id="1004" w:name="_Toc27593025"/>
      <w:bookmarkStart w:id="1005" w:name="_Toc34147895"/>
      <w:bookmarkStart w:id="1006" w:name="_Toc36463279"/>
      <w:bookmarkStart w:id="1007" w:name="_Toc43215119"/>
      <w:bookmarkStart w:id="1008" w:name="_Toc45032367"/>
      <w:bookmarkStart w:id="1009" w:name="_Toc49849856"/>
      <w:bookmarkStart w:id="1010" w:name="_Toc51873370"/>
      <w:bookmarkStart w:id="1011" w:name="_Toc56517498"/>
      <w:bookmarkStart w:id="1012" w:name="_Toc58594399"/>
      <w:bookmarkStart w:id="1013" w:name="_Toc67685909"/>
      <w:bookmarkStart w:id="1014" w:name="_Toc74993730"/>
      <w:bookmarkStart w:id="1015" w:name="_Toc82716318"/>
      <w:bookmarkStart w:id="1016" w:name="_Toc88818605"/>
      <w:bookmarkStart w:id="1017" w:name="_Toc90650527"/>
      <w:bookmarkStart w:id="1018" w:name="_Toc98506198"/>
      <w:bookmarkStart w:id="1019" w:name="_Toc106639483"/>
      <w:bookmarkStart w:id="1020" w:name="_Toc114778993"/>
      <w:bookmarkStart w:id="1021" w:name="_Toc122096910"/>
      <w:bookmarkStart w:id="1022" w:name="_Toc130844131"/>
      <w:bookmarkStart w:id="1023" w:name="_Toc138411837"/>
      <w:bookmarkStart w:id="1024" w:name="_Toc145956014"/>
      <w:r>
        <w:t>6.1.2.3.1</w:t>
      </w:r>
      <w:r>
        <w:rPr>
          <w:rFonts w:hint="eastAsia"/>
          <w:lang w:eastAsia="zh-CN"/>
        </w:rPr>
        <w:tab/>
      </w:r>
      <w:r>
        <w:rPr>
          <w:lang w:eastAsia="zh-CN"/>
        </w:rPr>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025" w:name="_Toc25156267"/>
      <w:bookmarkStart w:id="1026" w:name="_Toc27591097"/>
      <w:bookmarkStart w:id="1027" w:name="_Toc34147896"/>
      <w:bookmarkStart w:id="1028" w:name="_Toc36463280"/>
      <w:bookmarkStart w:id="1029" w:name="_Toc43215120"/>
      <w:bookmarkStart w:id="1030" w:name="_Toc45032368"/>
      <w:bookmarkStart w:id="1031" w:name="_Toc49849857"/>
      <w:bookmarkStart w:id="1032" w:name="_Toc51873371"/>
      <w:bookmarkStart w:id="1033" w:name="_Toc56517499"/>
      <w:bookmarkStart w:id="1034" w:name="_Toc58594400"/>
      <w:bookmarkStart w:id="1035" w:name="_Toc67685910"/>
      <w:bookmarkStart w:id="1036" w:name="_Toc74993731"/>
      <w:bookmarkStart w:id="1037" w:name="_Toc82716319"/>
      <w:bookmarkStart w:id="1038" w:name="_Toc88818606"/>
      <w:bookmarkStart w:id="1039" w:name="_Toc90650528"/>
      <w:bookmarkStart w:id="1040" w:name="_Toc98506199"/>
      <w:bookmarkStart w:id="1041" w:name="_Toc106639484"/>
      <w:bookmarkStart w:id="1042" w:name="_Toc114778994"/>
      <w:bookmarkStart w:id="1043" w:name="_Toc122096911"/>
      <w:bookmarkStart w:id="1044" w:name="_Toc130844132"/>
      <w:bookmarkStart w:id="1045" w:name="_Toc138411838"/>
      <w:bookmarkStart w:id="1046" w:name="_Toc20150360"/>
      <w:bookmarkStart w:id="1047" w:name="_Toc25168607"/>
      <w:bookmarkStart w:id="1048" w:name="_Toc27593026"/>
      <w:bookmarkStart w:id="1049" w:name="_Toc145956015"/>
      <w:r w:rsidRPr="003B2883">
        <w:t>6.1.2.</w:t>
      </w:r>
      <w:r>
        <w:t>4</w:t>
      </w:r>
      <w:r w:rsidRPr="003B2883">
        <w:tab/>
        <w:t>HTTP multipart messages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9"/>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050" w:name="_Toc34147897"/>
      <w:bookmarkStart w:id="1051" w:name="_Toc36463281"/>
      <w:bookmarkStart w:id="1052" w:name="_Toc43215121"/>
      <w:bookmarkStart w:id="1053" w:name="_Toc45032369"/>
      <w:bookmarkStart w:id="1054" w:name="_Toc49849858"/>
      <w:bookmarkStart w:id="1055" w:name="_Toc51873372"/>
      <w:bookmarkStart w:id="1056" w:name="_Toc56517500"/>
      <w:bookmarkStart w:id="1057" w:name="_Toc58594401"/>
      <w:bookmarkStart w:id="1058" w:name="_Toc67685911"/>
      <w:bookmarkStart w:id="1059" w:name="_Toc74993732"/>
      <w:bookmarkStart w:id="1060" w:name="_Toc82716320"/>
      <w:bookmarkStart w:id="1061" w:name="_Toc88818607"/>
      <w:bookmarkStart w:id="1062" w:name="_Toc90650529"/>
      <w:bookmarkStart w:id="1063" w:name="_Toc98506200"/>
      <w:bookmarkStart w:id="1064" w:name="_Toc106639485"/>
      <w:bookmarkStart w:id="1065" w:name="_Toc114778995"/>
      <w:bookmarkStart w:id="1066" w:name="_Toc122096912"/>
      <w:bookmarkStart w:id="1067" w:name="_Toc130844133"/>
      <w:bookmarkStart w:id="1068" w:name="_Toc138411839"/>
      <w:bookmarkStart w:id="1069" w:name="_Toc145956016"/>
      <w:r>
        <w:t>6.1.3</w:t>
      </w:r>
      <w:r>
        <w:tab/>
        <w:t>Resources</w:t>
      </w:r>
      <w:bookmarkEnd w:id="1046"/>
      <w:bookmarkEnd w:id="1047"/>
      <w:bookmarkEnd w:id="1048"/>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30D02FF" w14:textId="77777777" w:rsidR="00EB7848" w:rsidRPr="000A7435" w:rsidRDefault="00EB7848" w:rsidP="00B32564">
      <w:pPr>
        <w:pStyle w:val="Heading4"/>
      </w:pPr>
      <w:bookmarkStart w:id="1070" w:name="_Toc20150361"/>
      <w:bookmarkStart w:id="1071" w:name="_Toc25168608"/>
      <w:bookmarkStart w:id="1072" w:name="_Toc27593027"/>
      <w:bookmarkStart w:id="1073" w:name="_Toc34147898"/>
      <w:bookmarkStart w:id="1074" w:name="_Toc36463282"/>
      <w:bookmarkStart w:id="1075" w:name="_Toc43215122"/>
      <w:bookmarkStart w:id="1076" w:name="_Toc45032370"/>
      <w:bookmarkStart w:id="1077" w:name="_Toc49849859"/>
      <w:bookmarkStart w:id="1078" w:name="_Toc51873373"/>
      <w:bookmarkStart w:id="1079" w:name="_Toc56517501"/>
      <w:bookmarkStart w:id="1080" w:name="_Toc58594402"/>
      <w:bookmarkStart w:id="1081" w:name="_Toc67685912"/>
      <w:bookmarkStart w:id="1082" w:name="_Toc74993733"/>
      <w:bookmarkStart w:id="1083" w:name="_Toc82716321"/>
      <w:bookmarkStart w:id="1084" w:name="_Toc88818608"/>
      <w:bookmarkStart w:id="1085" w:name="_Toc90650530"/>
      <w:bookmarkStart w:id="1086" w:name="_Toc98506201"/>
      <w:bookmarkStart w:id="1087" w:name="_Toc106639486"/>
      <w:bookmarkStart w:id="1088" w:name="_Toc114778996"/>
      <w:bookmarkStart w:id="1089" w:name="_Toc122096913"/>
      <w:bookmarkStart w:id="1090" w:name="_Toc130844134"/>
      <w:bookmarkStart w:id="1091" w:name="_Toc138411840"/>
      <w:bookmarkStart w:id="1092" w:name="_Toc145956017"/>
      <w:r>
        <w:t>6.1.3.1</w:t>
      </w:r>
      <w:r>
        <w:tab/>
        <w:t>Overview</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027F8961" w:rsidR="00EB7848" w:rsidRPr="00A258AF" w:rsidRDefault="00D95BB7" w:rsidP="00EB7848">
      <w:pPr>
        <w:pStyle w:val="TH"/>
        <w:rPr>
          <w:lang w:val="en-US"/>
        </w:rPr>
      </w:pPr>
      <w:r>
        <w:object w:dxaOrig="6495" w:dyaOrig="5880" w14:anchorId="2862C90F">
          <v:shape id="_x0000_i1038" type="#_x0000_t75" style="width:324.55pt;height:294.45pt" o:ole="">
            <v:imagedata r:id="rId37" o:title=""/>
          </v:shape>
          <o:OLEObject Type="Embed" ProgID="Visio.Drawing.15" ShapeID="_x0000_i1038" DrawAspect="Content" ObjectID="_1756568997" r:id="rId38"/>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093" w:name="_Toc20150362"/>
      <w:bookmarkStart w:id="1094" w:name="_Toc25168609"/>
      <w:bookmarkStart w:id="1095" w:name="_Toc27593028"/>
      <w:bookmarkStart w:id="1096" w:name="_Toc34147899"/>
      <w:bookmarkStart w:id="1097" w:name="_Toc36463283"/>
      <w:bookmarkStart w:id="1098" w:name="_Toc43215123"/>
      <w:bookmarkStart w:id="1099" w:name="_Toc45032371"/>
      <w:bookmarkStart w:id="1100" w:name="_Toc49849860"/>
      <w:bookmarkStart w:id="1101" w:name="_Toc51873374"/>
      <w:bookmarkStart w:id="1102" w:name="_Toc56517502"/>
      <w:bookmarkStart w:id="1103" w:name="_Toc58594403"/>
      <w:bookmarkStart w:id="1104" w:name="_Toc67685913"/>
      <w:bookmarkStart w:id="1105" w:name="_Toc74993734"/>
      <w:bookmarkStart w:id="1106" w:name="_Toc82716322"/>
      <w:bookmarkStart w:id="1107" w:name="_Toc88818609"/>
      <w:bookmarkStart w:id="1108" w:name="_Toc90650531"/>
      <w:bookmarkStart w:id="1109" w:name="_Toc98506202"/>
      <w:bookmarkStart w:id="1110" w:name="_Toc106639487"/>
      <w:bookmarkStart w:id="1111" w:name="_Toc114778997"/>
      <w:bookmarkStart w:id="1112" w:name="_Toc122096914"/>
      <w:bookmarkStart w:id="1113" w:name="_Toc130844135"/>
      <w:bookmarkStart w:id="1114" w:name="_Toc138411841"/>
      <w:bookmarkStart w:id="1115" w:name="_Toc145956018"/>
      <w:r>
        <w:t>6.1.4</w:t>
      </w:r>
      <w:r>
        <w:tab/>
        <w:t>Custom Operations without associated resources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1F165ECE" w14:textId="77777777" w:rsidR="00EB7848" w:rsidRPr="000A7435" w:rsidRDefault="00EB7848" w:rsidP="00B32564">
      <w:pPr>
        <w:pStyle w:val="Heading4"/>
      </w:pPr>
      <w:bookmarkStart w:id="1116" w:name="_Toc20150363"/>
      <w:bookmarkStart w:id="1117" w:name="_Toc25168610"/>
      <w:bookmarkStart w:id="1118" w:name="_Toc27593029"/>
      <w:bookmarkStart w:id="1119" w:name="_Toc34147900"/>
      <w:bookmarkStart w:id="1120" w:name="_Toc36463284"/>
      <w:bookmarkStart w:id="1121" w:name="_Toc43215124"/>
      <w:bookmarkStart w:id="1122" w:name="_Toc45032372"/>
      <w:bookmarkStart w:id="1123" w:name="_Toc49849861"/>
      <w:bookmarkStart w:id="1124" w:name="_Toc51873375"/>
      <w:bookmarkStart w:id="1125" w:name="_Toc56517503"/>
      <w:bookmarkStart w:id="1126" w:name="_Toc58594404"/>
      <w:bookmarkStart w:id="1127" w:name="_Toc67685914"/>
      <w:bookmarkStart w:id="1128" w:name="_Toc74993735"/>
      <w:bookmarkStart w:id="1129" w:name="_Toc82716323"/>
      <w:bookmarkStart w:id="1130" w:name="_Toc88818610"/>
      <w:bookmarkStart w:id="1131" w:name="_Toc90650532"/>
      <w:bookmarkStart w:id="1132" w:name="_Toc98506203"/>
      <w:bookmarkStart w:id="1133" w:name="_Toc106639488"/>
      <w:bookmarkStart w:id="1134" w:name="_Toc114778998"/>
      <w:bookmarkStart w:id="1135" w:name="_Toc122096915"/>
      <w:bookmarkStart w:id="1136" w:name="_Toc130844136"/>
      <w:bookmarkStart w:id="1137" w:name="_Toc138411842"/>
      <w:bookmarkStart w:id="1138" w:name="_Toc145956019"/>
      <w:r>
        <w:t>6.1.4.1</w:t>
      </w:r>
      <w:r>
        <w:tab/>
        <w:t>Overview</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73C6D368" w:rsidR="00F33A33" w:rsidRDefault="00F33A33" w:rsidP="00F33A33">
            <w:pPr>
              <w:pStyle w:val="TAL"/>
            </w:pPr>
            <w:r>
              <w:t>location-measure</w:t>
            </w:r>
          </w:p>
        </w:tc>
        <w:tc>
          <w:tcPr>
            <w:tcW w:w="1351" w:type="pct"/>
            <w:tcBorders>
              <w:top w:val="single" w:sz="4" w:space="0" w:color="auto"/>
              <w:left w:val="single" w:sz="4" w:space="0" w:color="auto"/>
              <w:bottom w:val="single" w:sz="4" w:space="0" w:color="auto"/>
              <w:right w:val="single" w:sz="4" w:space="0" w:color="auto"/>
            </w:tcBorders>
          </w:tcPr>
          <w:p w14:paraId="6800D0B5" w14:textId="2DA92169" w:rsidR="00F33A33" w:rsidRDefault="00F33A33" w:rsidP="00F33A33">
            <w:pPr>
              <w:pStyle w:val="TAL"/>
            </w:pPr>
            <w:r>
              <w:t>/location-measure</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444D2C" w:rsidRPr="00384E92" w14:paraId="6C3965CE" w14:textId="77777777" w:rsidTr="008C73C4">
        <w:trPr>
          <w:jc w:val="center"/>
        </w:trPr>
        <w:tc>
          <w:tcPr>
            <w:tcW w:w="1352" w:type="pct"/>
            <w:tcBorders>
              <w:top w:val="single" w:sz="4" w:space="0" w:color="auto"/>
              <w:left w:val="single" w:sz="4" w:space="0" w:color="auto"/>
              <w:right w:val="single" w:sz="4" w:space="0" w:color="auto"/>
            </w:tcBorders>
          </w:tcPr>
          <w:p w14:paraId="35540F4B" w14:textId="7E399F24" w:rsidR="00444D2C" w:rsidRDefault="00444D2C" w:rsidP="00444D2C">
            <w:pPr>
              <w:pStyle w:val="TAL"/>
            </w:pPr>
            <w:r>
              <w:rPr>
                <w:lang w:eastAsia="zh-CN"/>
              </w:rPr>
              <w:t>up-s</w:t>
            </w:r>
            <w:r>
              <w:t>ubscription</w:t>
            </w:r>
          </w:p>
        </w:tc>
        <w:tc>
          <w:tcPr>
            <w:tcW w:w="1351" w:type="pct"/>
            <w:tcBorders>
              <w:top w:val="single" w:sz="4" w:space="0" w:color="auto"/>
              <w:left w:val="single" w:sz="4" w:space="0" w:color="auto"/>
              <w:right w:val="single" w:sz="4" w:space="0" w:color="auto"/>
            </w:tcBorders>
          </w:tcPr>
          <w:p w14:paraId="74DB7567" w14:textId="039B152D" w:rsidR="00444D2C" w:rsidRDefault="00444D2C" w:rsidP="00444D2C">
            <w:pPr>
              <w:pStyle w:val="TAL"/>
            </w:pPr>
            <w:r>
              <w:t>/up-</w:t>
            </w:r>
            <w:r>
              <w:rPr>
                <w:lang w:eastAsia="zh-CN"/>
              </w:rPr>
              <w:t>subscription</w:t>
            </w:r>
          </w:p>
        </w:tc>
        <w:tc>
          <w:tcPr>
            <w:tcW w:w="703" w:type="pct"/>
            <w:tcBorders>
              <w:top w:val="single" w:sz="4" w:space="0" w:color="auto"/>
              <w:left w:val="single" w:sz="4" w:space="0" w:color="auto"/>
              <w:bottom w:val="single" w:sz="4" w:space="0" w:color="auto"/>
              <w:right w:val="single" w:sz="4" w:space="0" w:color="auto"/>
            </w:tcBorders>
          </w:tcPr>
          <w:p w14:paraId="2233E35C" w14:textId="6F8824CE" w:rsidR="00444D2C" w:rsidRDefault="00444D2C" w:rsidP="00444D2C">
            <w:pPr>
              <w:pStyle w:val="TAL"/>
            </w:pPr>
            <w:r>
              <w:rPr>
                <w:lang w:eastAsia="zh-CN"/>
              </w:rPr>
              <w:t>POST</w:t>
            </w:r>
          </w:p>
        </w:tc>
        <w:tc>
          <w:tcPr>
            <w:tcW w:w="1594" w:type="pct"/>
            <w:tcBorders>
              <w:top w:val="single" w:sz="4" w:space="0" w:color="auto"/>
              <w:left w:val="single" w:sz="4" w:space="0" w:color="auto"/>
              <w:bottom w:val="single" w:sz="4" w:space="0" w:color="auto"/>
              <w:right w:val="single" w:sz="4" w:space="0" w:color="auto"/>
            </w:tcBorders>
          </w:tcPr>
          <w:p w14:paraId="3BA60C7A" w14:textId="54F8DB49" w:rsidR="00444D2C" w:rsidRDefault="00444D2C" w:rsidP="00444D2C">
            <w:pPr>
              <w:pStyle w:val="TAL"/>
            </w:pPr>
            <w:r>
              <w:rPr>
                <w:lang w:eastAsia="zh-CN"/>
              </w:rPr>
              <w:t>UpSubscribe</w:t>
            </w:r>
          </w:p>
        </w:tc>
      </w:tr>
    </w:tbl>
    <w:p w14:paraId="6064FE42" w14:textId="77777777" w:rsidR="00EB7848" w:rsidRPr="00384E92" w:rsidRDefault="00EB7848" w:rsidP="00EB7848"/>
    <w:p w14:paraId="1D7B1D38" w14:textId="77777777" w:rsidR="00EB7848" w:rsidRDefault="00EB7848" w:rsidP="00B32564">
      <w:pPr>
        <w:pStyle w:val="Heading4"/>
      </w:pPr>
      <w:bookmarkStart w:id="1139" w:name="_Toc20150364"/>
      <w:bookmarkStart w:id="1140" w:name="_Toc25168611"/>
      <w:bookmarkStart w:id="1141" w:name="_Toc27593030"/>
      <w:bookmarkStart w:id="1142" w:name="_Toc34147901"/>
      <w:bookmarkStart w:id="1143" w:name="_Toc36463285"/>
      <w:bookmarkStart w:id="1144" w:name="_Toc43215125"/>
      <w:bookmarkStart w:id="1145" w:name="_Toc45032373"/>
      <w:bookmarkStart w:id="1146" w:name="_Toc49849862"/>
      <w:bookmarkStart w:id="1147" w:name="_Toc51873376"/>
      <w:bookmarkStart w:id="1148" w:name="_Toc56517504"/>
      <w:bookmarkStart w:id="1149" w:name="_Toc58594405"/>
      <w:bookmarkStart w:id="1150" w:name="_Toc67685915"/>
      <w:bookmarkStart w:id="1151" w:name="_Toc74993736"/>
      <w:bookmarkStart w:id="1152" w:name="_Toc82716324"/>
      <w:bookmarkStart w:id="1153" w:name="_Toc88818611"/>
      <w:bookmarkStart w:id="1154" w:name="_Toc90650533"/>
      <w:bookmarkStart w:id="1155" w:name="_Toc98506204"/>
      <w:bookmarkStart w:id="1156" w:name="_Toc106639489"/>
      <w:bookmarkStart w:id="1157" w:name="_Toc114778999"/>
      <w:bookmarkStart w:id="1158" w:name="_Toc122096916"/>
      <w:bookmarkStart w:id="1159" w:name="_Toc130844137"/>
      <w:bookmarkStart w:id="1160" w:name="_Toc138411843"/>
      <w:bookmarkStart w:id="1161" w:name="_Toc145956020"/>
      <w:r>
        <w:t>6.1.4.2</w:t>
      </w:r>
      <w:r>
        <w:tab/>
        <w:t>Operation: determine-location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171CAEC2" w14:textId="77777777" w:rsidR="00EB7848" w:rsidRDefault="00EB7848" w:rsidP="00B32564">
      <w:pPr>
        <w:pStyle w:val="Heading5"/>
      </w:pPr>
      <w:bookmarkStart w:id="1162" w:name="_Toc20150365"/>
      <w:bookmarkStart w:id="1163" w:name="_Toc25168612"/>
      <w:bookmarkStart w:id="1164" w:name="_Toc27593031"/>
      <w:bookmarkStart w:id="1165" w:name="_Toc34147902"/>
      <w:bookmarkStart w:id="1166" w:name="_Toc36463286"/>
      <w:bookmarkStart w:id="1167" w:name="_Toc43215126"/>
      <w:bookmarkStart w:id="1168" w:name="_Toc45032374"/>
      <w:bookmarkStart w:id="1169" w:name="_Toc49849863"/>
      <w:bookmarkStart w:id="1170" w:name="_Toc51873377"/>
      <w:bookmarkStart w:id="1171" w:name="_Toc56517505"/>
      <w:bookmarkStart w:id="1172" w:name="_Toc58594406"/>
      <w:bookmarkStart w:id="1173" w:name="_Toc67685916"/>
      <w:bookmarkStart w:id="1174" w:name="_Toc74993737"/>
      <w:bookmarkStart w:id="1175" w:name="_Toc82716325"/>
      <w:bookmarkStart w:id="1176" w:name="_Toc88818612"/>
      <w:bookmarkStart w:id="1177" w:name="_Toc90650534"/>
      <w:bookmarkStart w:id="1178" w:name="_Toc98506205"/>
      <w:bookmarkStart w:id="1179" w:name="_Toc106639490"/>
      <w:bookmarkStart w:id="1180" w:name="_Toc114779000"/>
      <w:bookmarkStart w:id="1181" w:name="_Toc122096917"/>
      <w:bookmarkStart w:id="1182" w:name="_Toc130844138"/>
      <w:bookmarkStart w:id="1183" w:name="_Toc138411844"/>
      <w:bookmarkStart w:id="1184" w:name="_Toc145956021"/>
      <w:r>
        <w:t>6.1.4.2.1</w:t>
      </w:r>
      <w:r>
        <w:tab/>
        <w:t>Description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185" w:name="_Toc20150366"/>
      <w:bookmarkStart w:id="1186" w:name="_Toc25168613"/>
      <w:bookmarkStart w:id="1187" w:name="_Toc27593032"/>
      <w:bookmarkStart w:id="1188" w:name="_Toc34147903"/>
      <w:bookmarkStart w:id="1189" w:name="_Toc36463287"/>
      <w:bookmarkStart w:id="1190" w:name="_Toc43215127"/>
      <w:bookmarkStart w:id="1191" w:name="_Toc45032375"/>
      <w:bookmarkStart w:id="1192" w:name="_Toc49849864"/>
      <w:bookmarkStart w:id="1193" w:name="_Toc51873378"/>
      <w:bookmarkStart w:id="1194" w:name="_Toc56517506"/>
      <w:bookmarkStart w:id="1195" w:name="_Toc58594407"/>
      <w:bookmarkStart w:id="1196" w:name="_Toc67685917"/>
      <w:bookmarkStart w:id="1197" w:name="_Toc74993738"/>
      <w:bookmarkStart w:id="1198" w:name="_Toc82716326"/>
      <w:bookmarkStart w:id="1199" w:name="_Toc88818613"/>
      <w:bookmarkStart w:id="1200" w:name="_Toc90650535"/>
      <w:bookmarkStart w:id="1201" w:name="_Toc98506206"/>
      <w:bookmarkStart w:id="1202" w:name="_Toc106639491"/>
      <w:bookmarkStart w:id="1203" w:name="_Toc114779001"/>
      <w:bookmarkStart w:id="1204" w:name="_Toc122096918"/>
      <w:bookmarkStart w:id="1205" w:name="_Toc130844139"/>
      <w:bookmarkStart w:id="1206" w:name="_Toc138411845"/>
      <w:bookmarkStart w:id="1207" w:name="_Toc145956022"/>
      <w:r>
        <w:t>6.1.4.2.2</w:t>
      </w:r>
      <w:r>
        <w:tab/>
        <w:t>Operation Definition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lastRenderedPageBreak/>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208"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208"/>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209"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209"/>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210" w:name="_PERM_MCCTEMPBM_CRPT90020009___2"/>
            <w:r w:rsidRPr="00AA6A4C">
              <w:t>-</w:t>
            </w:r>
            <w:r w:rsidRPr="00AA6A4C">
              <w:tab/>
            </w:r>
            <w:r w:rsidRPr="000B71E4">
              <w:t>POSITIONING_FAILED</w:t>
            </w:r>
          </w:p>
          <w:bookmarkEnd w:id="1210"/>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211" w:name="_PERM_MCCTEMPBM_CRPT90020010___2"/>
            <w:r>
              <w:t>-</w:t>
            </w:r>
            <w:r>
              <w:tab/>
            </w:r>
            <w:r w:rsidRPr="0032412C">
              <w:t>UNREACHABLE_USER</w:t>
            </w:r>
          </w:p>
          <w:bookmarkEnd w:id="1211"/>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77777777" w:rsidR="0029481B" w:rsidRDefault="0029481B" w:rsidP="0029481B">
            <w:pPr>
              <w:pStyle w:val="TAN"/>
              <w:rPr>
                <w:rFonts w:eastAsia="SimSun"/>
              </w:rPr>
            </w:pPr>
            <w:r w:rsidRPr="00056F0B">
              <w:rPr>
                <w:rFonts w:eastAsia="SimSun"/>
              </w:rPr>
              <w:t>NOTE</w:t>
            </w:r>
            <w:r w:rsidR="00E62D5A">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1EF22503" w14:textId="0C0B0986" w:rsidR="00E62D5A" w:rsidRDefault="00E62D5A"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212" w:name="_Toc20150367"/>
      <w:bookmarkStart w:id="1213" w:name="_Toc25168614"/>
      <w:bookmarkStart w:id="1214" w:name="_Toc27593033"/>
      <w:bookmarkStart w:id="1215" w:name="_Toc34147904"/>
      <w:bookmarkStart w:id="1216" w:name="_Toc36463288"/>
      <w:bookmarkStart w:id="1217" w:name="_Toc43215128"/>
      <w:bookmarkStart w:id="1218" w:name="_Toc45032376"/>
      <w:bookmarkStart w:id="1219" w:name="_Toc49849865"/>
      <w:bookmarkStart w:id="1220" w:name="_Toc51873379"/>
      <w:bookmarkStart w:id="1221" w:name="_Toc56517507"/>
      <w:bookmarkStart w:id="1222" w:name="_Toc58594408"/>
      <w:bookmarkStart w:id="1223" w:name="_Toc67685918"/>
      <w:bookmarkStart w:id="1224" w:name="_Toc74993739"/>
      <w:bookmarkStart w:id="1225" w:name="_Toc82716327"/>
      <w:bookmarkStart w:id="1226" w:name="_Toc88818614"/>
      <w:bookmarkStart w:id="1227" w:name="_Toc90650536"/>
      <w:bookmarkStart w:id="1228" w:name="_Toc98506207"/>
      <w:bookmarkStart w:id="1229" w:name="_Toc106639492"/>
      <w:bookmarkStart w:id="1230" w:name="_Toc114779002"/>
      <w:bookmarkStart w:id="1231" w:name="_Toc122096919"/>
      <w:bookmarkStart w:id="1232" w:name="_Toc130844140"/>
      <w:bookmarkStart w:id="1233" w:name="_Toc138411846"/>
      <w:bookmarkStart w:id="1234" w:name="_Toc145956023"/>
      <w:r>
        <w:t>6.1.4.3</w:t>
      </w:r>
      <w:r>
        <w:tab/>
        <w:t>Operation: cancel-location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AEB620B" w14:textId="77777777" w:rsidR="00EB7848" w:rsidRDefault="00EB7848" w:rsidP="00B32564">
      <w:pPr>
        <w:pStyle w:val="Heading5"/>
      </w:pPr>
      <w:bookmarkStart w:id="1235" w:name="_Toc20150368"/>
      <w:bookmarkStart w:id="1236" w:name="_Toc25168615"/>
      <w:bookmarkStart w:id="1237" w:name="_Toc27593034"/>
      <w:bookmarkStart w:id="1238" w:name="_Toc34147905"/>
      <w:bookmarkStart w:id="1239" w:name="_Toc36463289"/>
      <w:bookmarkStart w:id="1240" w:name="_Toc43215129"/>
      <w:bookmarkStart w:id="1241" w:name="_Toc45032377"/>
      <w:bookmarkStart w:id="1242" w:name="_Toc49849866"/>
      <w:bookmarkStart w:id="1243" w:name="_Toc51873380"/>
      <w:bookmarkStart w:id="1244" w:name="_Toc56517508"/>
      <w:bookmarkStart w:id="1245" w:name="_Toc58594409"/>
      <w:bookmarkStart w:id="1246" w:name="_Toc67685919"/>
      <w:bookmarkStart w:id="1247" w:name="_Toc74993740"/>
      <w:bookmarkStart w:id="1248" w:name="_Toc82716328"/>
      <w:bookmarkStart w:id="1249" w:name="_Toc88818615"/>
      <w:bookmarkStart w:id="1250" w:name="_Toc90650537"/>
      <w:bookmarkStart w:id="1251" w:name="_Toc98506208"/>
      <w:bookmarkStart w:id="1252" w:name="_Toc106639493"/>
      <w:bookmarkStart w:id="1253" w:name="_Toc114779003"/>
      <w:bookmarkStart w:id="1254" w:name="_Toc122096920"/>
      <w:bookmarkStart w:id="1255" w:name="_Toc130844141"/>
      <w:bookmarkStart w:id="1256" w:name="_Toc138411847"/>
      <w:bookmarkStart w:id="1257" w:name="_Toc145956024"/>
      <w:r>
        <w:t>6.1.4.3.1</w:t>
      </w:r>
      <w:r>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258" w:name="_Toc20150369"/>
      <w:bookmarkStart w:id="1259" w:name="_Toc25168616"/>
      <w:bookmarkStart w:id="1260" w:name="_Toc27593035"/>
      <w:bookmarkStart w:id="1261" w:name="_Toc34147906"/>
      <w:bookmarkStart w:id="1262" w:name="_Toc36463290"/>
      <w:bookmarkStart w:id="1263" w:name="_Toc43215130"/>
      <w:bookmarkStart w:id="1264" w:name="_Toc45032378"/>
      <w:bookmarkStart w:id="1265" w:name="_Toc49849867"/>
      <w:bookmarkStart w:id="1266" w:name="_Toc51873381"/>
      <w:bookmarkStart w:id="1267" w:name="_Toc56517509"/>
      <w:bookmarkStart w:id="1268" w:name="_Toc58594410"/>
      <w:bookmarkStart w:id="1269" w:name="_Toc67685920"/>
      <w:bookmarkStart w:id="1270" w:name="_Toc74993741"/>
      <w:bookmarkStart w:id="1271" w:name="_Toc82716329"/>
      <w:bookmarkStart w:id="1272" w:name="_Toc88818616"/>
      <w:bookmarkStart w:id="1273" w:name="_Toc90650538"/>
      <w:bookmarkStart w:id="1274" w:name="_Toc98506209"/>
      <w:bookmarkStart w:id="1275" w:name="_Toc106639494"/>
      <w:bookmarkStart w:id="1276" w:name="_Toc114779004"/>
      <w:bookmarkStart w:id="1277" w:name="_Toc122096921"/>
      <w:bookmarkStart w:id="1278" w:name="_Toc130844142"/>
      <w:bookmarkStart w:id="1279" w:name="_Toc138411848"/>
      <w:bookmarkStart w:id="1280" w:name="_Toc145956025"/>
      <w:r>
        <w:t>6.1.4.3.2</w:t>
      </w:r>
      <w:r>
        <w:tab/>
        <w:t>Operation Definition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281"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281"/>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77777777"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282" w:name="_Toc20150370"/>
      <w:bookmarkStart w:id="1283" w:name="_Toc25168617"/>
      <w:bookmarkStart w:id="1284" w:name="_Toc27593036"/>
      <w:bookmarkStart w:id="1285" w:name="_Toc34147907"/>
      <w:bookmarkStart w:id="1286" w:name="_Toc36463291"/>
      <w:bookmarkStart w:id="1287" w:name="_Toc43215131"/>
      <w:bookmarkStart w:id="1288" w:name="_Toc45032379"/>
      <w:bookmarkStart w:id="1289" w:name="_Toc49849868"/>
      <w:bookmarkStart w:id="1290" w:name="_Toc51873382"/>
      <w:bookmarkStart w:id="1291" w:name="_Toc56517510"/>
      <w:bookmarkStart w:id="1292" w:name="_Toc58594411"/>
      <w:bookmarkStart w:id="1293" w:name="_Toc67685921"/>
      <w:bookmarkStart w:id="1294" w:name="_Toc74993742"/>
      <w:bookmarkStart w:id="1295" w:name="_Toc82716330"/>
      <w:bookmarkStart w:id="1296" w:name="_Toc88818617"/>
      <w:bookmarkStart w:id="1297" w:name="_Toc90650539"/>
      <w:bookmarkStart w:id="1298" w:name="_Toc98506210"/>
      <w:bookmarkStart w:id="1299" w:name="_Toc106639495"/>
      <w:bookmarkStart w:id="1300" w:name="_Toc114779005"/>
      <w:bookmarkStart w:id="1301" w:name="_Toc122096922"/>
      <w:bookmarkStart w:id="1302" w:name="_Toc130844143"/>
      <w:bookmarkStart w:id="1303" w:name="_Toc138411849"/>
      <w:bookmarkStart w:id="1304" w:name="_Toc145956026"/>
      <w:r>
        <w:t>6.1.4.4</w:t>
      </w:r>
      <w:r>
        <w:tab/>
        <w:t>Operation: location-context-transfer</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F8D4BAA" w14:textId="77777777" w:rsidR="00EB7848" w:rsidRDefault="00EB7848" w:rsidP="00B32564">
      <w:pPr>
        <w:pStyle w:val="Heading5"/>
      </w:pPr>
      <w:bookmarkStart w:id="1305" w:name="_Toc20150371"/>
      <w:bookmarkStart w:id="1306" w:name="_Toc25168618"/>
      <w:bookmarkStart w:id="1307" w:name="_Toc27593037"/>
      <w:bookmarkStart w:id="1308" w:name="_Toc34147908"/>
      <w:bookmarkStart w:id="1309" w:name="_Toc36463292"/>
      <w:bookmarkStart w:id="1310" w:name="_Toc43215132"/>
      <w:bookmarkStart w:id="1311" w:name="_Toc45032380"/>
      <w:bookmarkStart w:id="1312" w:name="_Toc49849869"/>
      <w:bookmarkStart w:id="1313" w:name="_Toc51873383"/>
      <w:bookmarkStart w:id="1314" w:name="_Toc56517511"/>
      <w:bookmarkStart w:id="1315" w:name="_Toc58594412"/>
      <w:bookmarkStart w:id="1316" w:name="_Toc67685922"/>
      <w:bookmarkStart w:id="1317" w:name="_Toc74993743"/>
      <w:bookmarkStart w:id="1318" w:name="_Toc82716331"/>
      <w:bookmarkStart w:id="1319" w:name="_Toc88818618"/>
      <w:bookmarkStart w:id="1320" w:name="_Toc90650540"/>
      <w:bookmarkStart w:id="1321" w:name="_Toc98506211"/>
      <w:bookmarkStart w:id="1322" w:name="_Toc106639496"/>
      <w:bookmarkStart w:id="1323" w:name="_Toc114779006"/>
      <w:bookmarkStart w:id="1324" w:name="_Toc122096923"/>
      <w:bookmarkStart w:id="1325" w:name="_Toc130844144"/>
      <w:bookmarkStart w:id="1326" w:name="_Toc138411850"/>
      <w:bookmarkStart w:id="1327" w:name="_Toc145956027"/>
      <w:r>
        <w:t>6.1.4.4.1</w:t>
      </w:r>
      <w:r>
        <w:tab/>
        <w:t>Description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328" w:name="_Toc20150372"/>
      <w:bookmarkStart w:id="1329" w:name="_Toc25168619"/>
      <w:bookmarkStart w:id="1330" w:name="_Toc27593038"/>
      <w:bookmarkStart w:id="1331" w:name="_Toc34147909"/>
      <w:bookmarkStart w:id="1332" w:name="_Toc36463293"/>
      <w:bookmarkStart w:id="1333" w:name="_Toc43215133"/>
      <w:bookmarkStart w:id="1334" w:name="_Toc45032381"/>
      <w:bookmarkStart w:id="1335" w:name="_Toc49849870"/>
      <w:bookmarkStart w:id="1336" w:name="_Toc51873384"/>
      <w:bookmarkStart w:id="1337" w:name="_Toc56517512"/>
      <w:bookmarkStart w:id="1338" w:name="_Toc58594413"/>
      <w:bookmarkStart w:id="1339" w:name="_Toc67685923"/>
      <w:bookmarkStart w:id="1340" w:name="_Toc74993744"/>
      <w:bookmarkStart w:id="1341" w:name="_Toc82716332"/>
      <w:bookmarkStart w:id="1342" w:name="_Toc88818619"/>
      <w:bookmarkStart w:id="1343" w:name="_Toc90650541"/>
      <w:bookmarkStart w:id="1344" w:name="_Toc98506212"/>
      <w:bookmarkStart w:id="1345" w:name="_Toc106639497"/>
      <w:bookmarkStart w:id="1346" w:name="_Toc114779007"/>
      <w:bookmarkStart w:id="1347" w:name="_Toc122096924"/>
      <w:bookmarkStart w:id="1348" w:name="_Toc130844145"/>
      <w:bookmarkStart w:id="1349" w:name="_Toc138411851"/>
      <w:bookmarkStart w:id="1350" w:name="_Toc145956028"/>
      <w:r>
        <w:t>6.1.4.4.2</w:t>
      </w:r>
      <w:r>
        <w:tab/>
        <w:t>Operation Definition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351"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351"/>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77777777"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3B62014D" w:rsidR="007132E0" w:rsidRDefault="00783CCD" w:rsidP="007132E0">
      <w:pPr>
        <w:pStyle w:val="Heading4"/>
      </w:pPr>
      <w:bookmarkStart w:id="1352" w:name="_Toc145956029"/>
      <w:r>
        <w:t>6.1.4.5</w:t>
      </w:r>
      <w:r w:rsidR="007132E0">
        <w:tab/>
        <w:t>Operation: location-measure</w:t>
      </w:r>
      <w:bookmarkEnd w:id="1352"/>
    </w:p>
    <w:p w14:paraId="53D27504" w14:textId="0D71AA1F" w:rsidR="007132E0" w:rsidRDefault="00783CCD" w:rsidP="007132E0">
      <w:pPr>
        <w:pStyle w:val="Heading5"/>
      </w:pPr>
      <w:bookmarkStart w:id="1353" w:name="_Toc145956030"/>
      <w:r>
        <w:t>6.1.4.5</w:t>
      </w:r>
      <w:r w:rsidR="007132E0">
        <w:t>.1</w:t>
      </w:r>
      <w:r w:rsidR="007132E0">
        <w:tab/>
        <w:t>Description</w:t>
      </w:r>
      <w:bookmarkEnd w:id="1353"/>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354" w:name="_Toc145956031"/>
      <w:r>
        <w:t>6.1.4.5</w:t>
      </w:r>
      <w:r w:rsidR="007132E0">
        <w:t>.2</w:t>
      </w:r>
      <w:r w:rsidR="007132E0">
        <w:tab/>
        <w:t>Operation Definition</w:t>
      </w:r>
      <w:bookmarkEnd w:id="1354"/>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7777777" w:rsidR="007132E0" w:rsidRDefault="007132E0" w:rsidP="0077140D">
            <w:pPr>
              <w:pStyle w:val="TAL"/>
            </w:pPr>
            <w:r>
              <w:t>Input parameters to the "Location Measure"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7777777" w:rsidR="007132E0" w:rsidRDefault="007132E0" w:rsidP="0077140D">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774F9933" w:rsidR="003D1DD7" w:rsidRDefault="001D06A1" w:rsidP="003D1DD7">
      <w:pPr>
        <w:pStyle w:val="Heading4"/>
      </w:pPr>
      <w:bookmarkStart w:id="1355" w:name="_Toc145956032"/>
      <w:r>
        <w:t>6.1.4.6</w:t>
      </w:r>
      <w:r w:rsidR="003D1DD7">
        <w:tab/>
        <w:t xml:space="preserve">Operation: </w:t>
      </w:r>
      <w:r w:rsidR="00D81F7A">
        <w:t>up-subscription</w:t>
      </w:r>
      <w:bookmarkEnd w:id="1355"/>
    </w:p>
    <w:p w14:paraId="1B48E698" w14:textId="1A85CBE8" w:rsidR="003D1DD7" w:rsidRDefault="001D06A1" w:rsidP="003D1DD7">
      <w:pPr>
        <w:pStyle w:val="Heading5"/>
      </w:pPr>
      <w:bookmarkStart w:id="1356" w:name="_Toc145956033"/>
      <w:r>
        <w:t>6.1.4.6</w:t>
      </w:r>
      <w:r w:rsidR="003D1DD7">
        <w:t>.1</w:t>
      </w:r>
      <w:r w:rsidR="003D1DD7">
        <w:tab/>
        <w:t>Description</w:t>
      </w:r>
      <w:bookmarkEnd w:id="1356"/>
    </w:p>
    <w:p w14:paraId="56C3197A" w14:textId="77777777" w:rsidR="003D1DD7" w:rsidRDefault="003D1DD7" w:rsidP="003D1DD7">
      <w:r>
        <w:t>This clause will describe the custom operation and what it is used for, and the custom operation's URI.</w:t>
      </w:r>
    </w:p>
    <w:p w14:paraId="15B5495F" w14:textId="1902BF5D" w:rsidR="003D1DD7" w:rsidRDefault="001D06A1" w:rsidP="003D1DD7">
      <w:pPr>
        <w:pStyle w:val="Heading5"/>
      </w:pPr>
      <w:bookmarkStart w:id="1357" w:name="_Toc145956034"/>
      <w:r>
        <w:t>6.1.4.6</w:t>
      </w:r>
      <w:r w:rsidR="003D1DD7">
        <w:t>.2</w:t>
      </w:r>
      <w:r w:rsidR="003D1DD7">
        <w:tab/>
        <w:t>Operation Definition</w:t>
      </w:r>
      <w:bookmarkEnd w:id="1357"/>
    </w:p>
    <w:p w14:paraId="66CC7223" w14:textId="62916C70" w:rsidR="003D1DD7" w:rsidRDefault="003D1DD7" w:rsidP="003D1DD7">
      <w:r>
        <w:t xml:space="preserve">This operation shall support the response data structures and response codes specified in tables </w:t>
      </w:r>
      <w:r w:rsidR="001D06A1">
        <w:t>6.1.4.6</w:t>
      </w:r>
      <w:r>
        <w:t xml:space="preserve">.2-1 and </w:t>
      </w:r>
      <w:r w:rsidR="001D06A1">
        <w:t>6.1.4.6</w:t>
      </w:r>
      <w:r>
        <w:t>.2-2.</w:t>
      </w:r>
    </w:p>
    <w:p w14:paraId="4C43A47F" w14:textId="31AF3DA3" w:rsidR="003D1DD7" w:rsidRDefault="003D1DD7" w:rsidP="003D1DD7">
      <w:pPr>
        <w:pStyle w:val="TH"/>
      </w:pPr>
      <w:r>
        <w:lastRenderedPageBreak/>
        <w:t xml:space="preserve">Table </w:t>
      </w:r>
      <w:r w:rsidR="001D06A1">
        <w:t>6.1.4.6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3D1DD7" w14:paraId="73347F15"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A78AC" w14:textId="77777777" w:rsidR="003D1DD7" w:rsidRDefault="003D1DD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EC444D6" w14:textId="77777777" w:rsidR="003D1DD7" w:rsidRDefault="003D1DD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A91A43A" w14:textId="77777777" w:rsidR="003D1DD7" w:rsidRDefault="003D1DD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5620C9" w14:textId="77777777" w:rsidR="003D1DD7" w:rsidRDefault="003D1DD7" w:rsidP="0077140D">
            <w:pPr>
              <w:pStyle w:val="TAH"/>
            </w:pPr>
            <w:r>
              <w:t>Description</w:t>
            </w:r>
          </w:p>
        </w:tc>
      </w:tr>
      <w:tr w:rsidR="003D1DD7" w14:paraId="2405C145"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FC2E15" w14:textId="77777777" w:rsidR="003D1DD7" w:rsidRDefault="003D1DD7" w:rsidP="0077140D">
            <w:pPr>
              <w:pStyle w:val="TAL"/>
            </w:pPr>
            <w:r>
              <w:t>UpSubscription</w:t>
            </w:r>
          </w:p>
        </w:tc>
        <w:tc>
          <w:tcPr>
            <w:tcW w:w="1268" w:type="dxa"/>
            <w:tcBorders>
              <w:top w:val="single" w:sz="4" w:space="0" w:color="auto"/>
              <w:left w:val="single" w:sz="6" w:space="0" w:color="000000"/>
              <w:bottom w:val="single" w:sz="6" w:space="0" w:color="000000"/>
              <w:right w:val="single" w:sz="6" w:space="0" w:color="000000"/>
            </w:tcBorders>
            <w:hideMark/>
          </w:tcPr>
          <w:p w14:paraId="4880B35F" w14:textId="77777777" w:rsidR="003D1DD7" w:rsidRDefault="003D1DD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C6E11E4" w14:textId="77777777" w:rsidR="003D1DD7" w:rsidRDefault="003D1DD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5B10B27" w14:textId="77777777" w:rsidR="003D1DD7" w:rsidRDefault="003D1DD7" w:rsidP="0077140D">
            <w:pPr>
              <w:pStyle w:val="TAL"/>
            </w:pPr>
            <w:r>
              <w:t>Input parameters to the "UPSubscribe" operation</w:t>
            </w:r>
          </w:p>
        </w:tc>
      </w:tr>
    </w:tbl>
    <w:p w14:paraId="0BD42F57" w14:textId="77777777" w:rsidR="003D1DD7" w:rsidRDefault="003D1DD7" w:rsidP="003D1DD7"/>
    <w:p w14:paraId="6628C3B7" w14:textId="62C6FD28" w:rsidR="003D1DD7" w:rsidRDefault="003D1DD7" w:rsidP="003D1DD7">
      <w:pPr>
        <w:pStyle w:val="TH"/>
      </w:pPr>
      <w:r>
        <w:t xml:space="preserve">Table </w:t>
      </w:r>
      <w:r w:rsidR="001D06A1">
        <w:t>6.1.4.6</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92"/>
        <w:gridCol w:w="1152"/>
        <w:gridCol w:w="1068"/>
        <w:gridCol w:w="1017"/>
        <w:gridCol w:w="4306"/>
      </w:tblGrid>
      <w:tr w:rsidR="003D1DD7" w14:paraId="59E545D1" w14:textId="77777777" w:rsidTr="0077140D">
        <w:trPr>
          <w:jc w:val="center"/>
        </w:trPr>
        <w:tc>
          <w:tcPr>
            <w:tcW w:w="1045" w:type="pct"/>
            <w:tcBorders>
              <w:top w:val="single" w:sz="4" w:space="0" w:color="auto"/>
              <w:left w:val="single" w:sz="4" w:space="0" w:color="auto"/>
              <w:bottom w:val="single" w:sz="4" w:space="0" w:color="auto"/>
              <w:right w:val="single" w:sz="4" w:space="0" w:color="auto"/>
            </w:tcBorders>
            <w:shd w:val="clear" w:color="auto" w:fill="C0C0C0"/>
            <w:hideMark/>
          </w:tcPr>
          <w:p w14:paraId="44E93CA4" w14:textId="77777777" w:rsidR="003D1DD7" w:rsidRDefault="003D1DD7" w:rsidP="0077140D">
            <w:pPr>
              <w:pStyle w:val="TAH"/>
            </w:pPr>
            <w:r>
              <w:t>Data type</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2C82E67" w14:textId="77777777" w:rsidR="003D1DD7" w:rsidRDefault="003D1DD7" w:rsidP="0077140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A9028F" w14:textId="77777777" w:rsidR="003D1DD7" w:rsidRDefault="003D1DD7" w:rsidP="0077140D">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2D3D2F6" w14:textId="77777777" w:rsidR="003D1DD7" w:rsidRDefault="003D1DD7" w:rsidP="0077140D">
            <w:pPr>
              <w:pStyle w:val="TAH"/>
            </w:pPr>
            <w:r>
              <w:t>Response</w:t>
            </w:r>
          </w:p>
          <w:p w14:paraId="0350E4E3" w14:textId="77777777" w:rsidR="003D1DD7" w:rsidRDefault="003D1DD7" w:rsidP="0077140D">
            <w:pPr>
              <w:pStyle w:val="TAH"/>
            </w:pPr>
            <w:r>
              <w:t>codes</w:t>
            </w:r>
          </w:p>
        </w:tc>
        <w:tc>
          <w:tcPr>
            <w:tcW w:w="2257" w:type="pct"/>
            <w:tcBorders>
              <w:top w:val="single" w:sz="4" w:space="0" w:color="auto"/>
              <w:left w:val="single" w:sz="4" w:space="0" w:color="auto"/>
              <w:bottom w:val="single" w:sz="4" w:space="0" w:color="auto"/>
              <w:right w:val="single" w:sz="4" w:space="0" w:color="auto"/>
            </w:tcBorders>
            <w:shd w:val="clear" w:color="auto" w:fill="C0C0C0"/>
            <w:hideMark/>
          </w:tcPr>
          <w:p w14:paraId="516990CF" w14:textId="77777777" w:rsidR="003D1DD7" w:rsidRDefault="003D1DD7" w:rsidP="0077140D">
            <w:pPr>
              <w:pStyle w:val="TAH"/>
            </w:pPr>
            <w:r>
              <w:t>Description</w:t>
            </w:r>
          </w:p>
        </w:tc>
      </w:tr>
      <w:tr w:rsidR="003D1DD7" w14:paraId="4EC0E744"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4BB453FE" w14:textId="77777777" w:rsidR="003D1DD7" w:rsidRDefault="003D1DD7" w:rsidP="0077140D">
            <w:pPr>
              <w:pStyle w:val="TAL"/>
            </w:pPr>
            <w:r>
              <w:t>n/a</w:t>
            </w:r>
          </w:p>
        </w:tc>
        <w:tc>
          <w:tcPr>
            <w:tcW w:w="604" w:type="pct"/>
            <w:tcBorders>
              <w:top w:val="single" w:sz="4" w:space="0" w:color="auto"/>
              <w:left w:val="single" w:sz="6" w:space="0" w:color="000000"/>
              <w:bottom w:val="single" w:sz="4" w:space="0" w:color="auto"/>
              <w:right w:val="single" w:sz="6" w:space="0" w:color="000000"/>
            </w:tcBorders>
          </w:tcPr>
          <w:p w14:paraId="600714C8" w14:textId="77777777" w:rsidR="003D1DD7" w:rsidRDefault="003D1DD7" w:rsidP="0077140D">
            <w:pPr>
              <w:pStyle w:val="TAC"/>
            </w:pPr>
          </w:p>
        </w:tc>
        <w:tc>
          <w:tcPr>
            <w:tcW w:w="560" w:type="pct"/>
            <w:tcBorders>
              <w:top w:val="single" w:sz="4" w:space="0" w:color="auto"/>
              <w:left w:val="single" w:sz="6" w:space="0" w:color="000000"/>
              <w:bottom w:val="single" w:sz="4" w:space="0" w:color="auto"/>
              <w:right w:val="single" w:sz="6" w:space="0" w:color="000000"/>
            </w:tcBorders>
          </w:tcPr>
          <w:p w14:paraId="0AB530E0" w14:textId="77777777" w:rsidR="003D1DD7" w:rsidRDefault="003D1DD7" w:rsidP="0077140D">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420AA49" w14:textId="77777777" w:rsidR="003D1DD7" w:rsidRDefault="003D1DD7" w:rsidP="0077140D">
            <w:pPr>
              <w:pStyle w:val="TAL"/>
            </w:pPr>
            <w:r>
              <w:t>204 No Content</w:t>
            </w:r>
          </w:p>
        </w:tc>
        <w:tc>
          <w:tcPr>
            <w:tcW w:w="2257" w:type="pct"/>
            <w:tcBorders>
              <w:top w:val="single" w:sz="4" w:space="0" w:color="auto"/>
              <w:left w:val="single" w:sz="6" w:space="0" w:color="000000"/>
              <w:bottom w:val="single" w:sz="4" w:space="0" w:color="auto"/>
              <w:right w:val="single" w:sz="6" w:space="0" w:color="000000"/>
            </w:tcBorders>
          </w:tcPr>
          <w:p w14:paraId="5431931A" w14:textId="77777777" w:rsidR="003D1DD7" w:rsidRDefault="003D1DD7" w:rsidP="0077140D">
            <w:pPr>
              <w:pStyle w:val="TAL"/>
            </w:pPr>
            <w:r>
              <w:t>This case represents the successful delivery of location assistance data to the UE, during MO-LR requesting for location assistance data for the UE.</w:t>
            </w:r>
          </w:p>
          <w:p w14:paraId="0CE52B75" w14:textId="77777777" w:rsidR="003D1DD7" w:rsidRDefault="003D1DD7" w:rsidP="0077140D">
            <w:pPr>
              <w:pStyle w:val="TAL"/>
            </w:pPr>
          </w:p>
        </w:tc>
      </w:tr>
      <w:tr w:rsidR="003D1DD7" w14:paraId="30467417"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59750BA5" w14:textId="77777777" w:rsidR="003D1DD7" w:rsidRDefault="003D1DD7" w:rsidP="0077140D">
            <w:pPr>
              <w:pStyle w:val="TAL"/>
            </w:pPr>
            <w:r>
              <w:t>RedirectResponse</w:t>
            </w:r>
          </w:p>
        </w:tc>
        <w:tc>
          <w:tcPr>
            <w:tcW w:w="604" w:type="pct"/>
            <w:tcBorders>
              <w:top w:val="single" w:sz="4" w:space="0" w:color="auto"/>
              <w:left w:val="single" w:sz="6" w:space="0" w:color="000000"/>
              <w:bottom w:val="single" w:sz="4" w:space="0" w:color="auto"/>
              <w:right w:val="single" w:sz="6" w:space="0" w:color="000000"/>
            </w:tcBorders>
            <w:hideMark/>
          </w:tcPr>
          <w:p w14:paraId="7A4CA103" w14:textId="77777777" w:rsidR="003D1DD7" w:rsidRDefault="003D1DD7" w:rsidP="0077140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8C9FBC1" w14:textId="77777777" w:rsidR="003D1DD7" w:rsidRDefault="003D1DD7" w:rsidP="0077140D">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7CC0B22" w14:textId="77777777" w:rsidR="003D1DD7" w:rsidRDefault="003D1DD7" w:rsidP="0077140D">
            <w:pPr>
              <w:pStyle w:val="TAL"/>
            </w:pPr>
            <w:r>
              <w:t>307 Temporary Redirect</w:t>
            </w:r>
          </w:p>
        </w:tc>
        <w:tc>
          <w:tcPr>
            <w:tcW w:w="2257" w:type="pct"/>
            <w:tcBorders>
              <w:top w:val="single" w:sz="4" w:space="0" w:color="auto"/>
              <w:left w:val="single" w:sz="6" w:space="0" w:color="000000"/>
              <w:bottom w:val="single" w:sz="4" w:space="0" w:color="auto"/>
              <w:right w:val="single" w:sz="6" w:space="0" w:color="000000"/>
            </w:tcBorders>
            <w:hideMark/>
          </w:tcPr>
          <w:p w14:paraId="59D3E008" w14:textId="77777777" w:rsidR="003D1DD7" w:rsidRDefault="003D1DD7"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3D1DD7" w14:paraId="6C3B6608"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19E06063" w14:textId="77777777" w:rsidR="003D1DD7" w:rsidRDefault="003D1DD7" w:rsidP="0077140D">
            <w:pPr>
              <w:pStyle w:val="TAL"/>
            </w:pPr>
            <w:r>
              <w:t>RedirectResponse</w:t>
            </w:r>
          </w:p>
        </w:tc>
        <w:tc>
          <w:tcPr>
            <w:tcW w:w="604" w:type="pct"/>
            <w:tcBorders>
              <w:top w:val="single" w:sz="4" w:space="0" w:color="auto"/>
              <w:left w:val="single" w:sz="6" w:space="0" w:color="000000"/>
              <w:bottom w:val="single" w:sz="4" w:space="0" w:color="auto"/>
              <w:right w:val="single" w:sz="6" w:space="0" w:color="000000"/>
            </w:tcBorders>
            <w:hideMark/>
          </w:tcPr>
          <w:p w14:paraId="4FDE7B1F" w14:textId="77777777" w:rsidR="003D1DD7" w:rsidRDefault="003D1DD7" w:rsidP="0077140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5264734" w14:textId="77777777" w:rsidR="003D1DD7" w:rsidRDefault="003D1DD7" w:rsidP="0077140D">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488661CB" w14:textId="77777777" w:rsidR="003D1DD7" w:rsidRDefault="003D1DD7" w:rsidP="0077140D">
            <w:pPr>
              <w:pStyle w:val="TAL"/>
            </w:pPr>
            <w:r>
              <w:t>308 Permanent Redirect</w:t>
            </w:r>
          </w:p>
        </w:tc>
        <w:tc>
          <w:tcPr>
            <w:tcW w:w="2257" w:type="pct"/>
            <w:tcBorders>
              <w:top w:val="single" w:sz="4" w:space="0" w:color="auto"/>
              <w:left w:val="single" w:sz="6" w:space="0" w:color="000000"/>
              <w:bottom w:val="single" w:sz="4" w:space="0" w:color="auto"/>
              <w:right w:val="single" w:sz="6" w:space="0" w:color="000000"/>
            </w:tcBorders>
            <w:hideMark/>
          </w:tcPr>
          <w:p w14:paraId="666282A8" w14:textId="77777777" w:rsidR="003D1DD7" w:rsidRDefault="003D1DD7"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3D1DD7" w14:paraId="790D48E1"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C63C8A" w14:textId="77777777" w:rsidR="003D1DD7" w:rsidRDefault="003D1DD7" w:rsidP="0077140D">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0DB1DC46" w14:textId="77777777" w:rsidR="003D1DD7" w:rsidRDefault="003D1DD7" w:rsidP="003D1DD7"/>
    <w:p w14:paraId="7B5C18B5" w14:textId="7A4505EF" w:rsidR="003D1DD7" w:rsidRDefault="003D1DD7" w:rsidP="003D1DD7">
      <w:pPr>
        <w:pStyle w:val="TH"/>
      </w:pPr>
      <w:r>
        <w:t xml:space="preserve">Table </w:t>
      </w:r>
      <w:r w:rsidR="001D06A1">
        <w:t>6.1.4.6</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D1DD7" w14:paraId="148E00FE"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CC933" w14:textId="77777777" w:rsidR="003D1DD7" w:rsidRDefault="003D1DD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2F5D4E" w14:textId="77777777" w:rsidR="003D1DD7" w:rsidRDefault="003D1DD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B4085" w14:textId="77777777" w:rsidR="003D1DD7" w:rsidRDefault="003D1DD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86F739" w14:textId="77777777" w:rsidR="003D1DD7" w:rsidRDefault="003D1DD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156E" w14:textId="77777777" w:rsidR="003D1DD7" w:rsidRDefault="003D1DD7" w:rsidP="0077140D">
            <w:pPr>
              <w:pStyle w:val="TAH"/>
            </w:pPr>
            <w:r>
              <w:t>Description</w:t>
            </w:r>
          </w:p>
        </w:tc>
      </w:tr>
      <w:tr w:rsidR="003D1DD7" w14:paraId="2E18496E"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C8D6A2" w14:textId="77777777" w:rsidR="003D1DD7" w:rsidRDefault="003D1DD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DECDD6" w14:textId="77777777" w:rsidR="003D1DD7" w:rsidRDefault="003D1DD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B8B3B12" w14:textId="77777777" w:rsidR="003D1DD7" w:rsidRDefault="003D1DD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7660174" w14:textId="77777777" w:rsidR="003D1DD7" w:rsidRDefault="003D1DD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52766F" w14:textId="77777777" w:rsidR="003D1DD7" w:rsidRDefault="003D1DD7" w:rsidP="0077140D">
            <w:pPr>
              <w:pStyle w:val="TAL"/>
            </w:pPr>
            <w:r>
              <w:t>An alternative URI of the resource located on an alternative service instance within the same LMF or LMF (service) set.</w:t>
            </w:r>
          </w:p>
          <w:p w14:paraId="49968279" w14:textId="77777777" w:rsidR="003D1DD7" w:rsidRDefault="003D1DD7" w:rsidP="0077140D">
            <w:pPr>
              <w:pStyle w:val="TAL"/>
            </w:pPr>
            <w:r>
              <w:t>Or the same URI, if a request is redirected to the same target resource via a different SCP.</w:t>
            </w:r>
          </w:p>
        </w:tc>
      </w:tr>
      <w:tr w:rsidR="003D1DD7" w14:paraId="5570C19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C5C2E5" w14:textId="77777777" w:rsidR="003D1DD7" w:rsidRDefault="003D1DD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D2C566" w14:textId="77777777" w:rsidR="003D1DD7" w:rsidRDefault="003D1DD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DEBBDC8" w14:textId="77777777" w:rsidR="003D1DD7" w:rsidRDefault="003D1DD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DC98CC" w14:textId="77777777" w:rsidR="003D1DD7" w:rsidRDefault="003D1DD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DE7665" w14:textId="77777777" w:rsidR="003D1DD7" w:rsidRDefault="003D1DD7" w:rsidP="0077140D">
            <w:pPr>
              <w:pStyle w:val="TAL"/>
            </w:pPr>
            <w:r>
              <w:t>Identifier of the target NF (service) instance ID towards which the request is redirected</w:t>
            </w:r>
          </w:p>
        </w:tc>
      </w:tr>
    </w:tbl>
    <w:p w14:paraId="61BF3024" w14:textId="77777777" w:rsidR="003D1DD7" w:rsidRDefault="003D1DD7" w:rsidP="003D1DD7"/>
    <w:p w14:paraId="7EA6CC10" w14:textId="6AFC74ED" w:rsidR="003D1DD7" w:rsidRDefault="003D1DD7" w:rsidP="003D1DD7">
      <w:pPr>
        <w:pStyle w:val="TH"/>
      </w:pPr>
      <w:r>
        <w:t xml:space="preserve">Table </w:t>
      </w:r>
      <w:r w:rsidR="001D06A1">
        <w:t>6.1.4.6</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D1DD7" w14:paraId="0605B495"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F6CBC" w14:textId="77777777" w:rsidR="003D1DD7" w:rsidRDefault="003D1DD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B49ED" w14:textId="77777777" w:rsidR="003D1DD7" w:rsidRDefault="003D1DD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BFFCF0" w14:textId="77777777" w:rsidR="003D1DD7" w:rsidRDefault="003D1DD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575621" w14:textId="77777777" w:rsidR="003D1DD7" w:rsidRDefault="003D1DD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31E" w14:textId="77777777" w:rsidR="003D1DD7" w:rsidRDefault="003D1DD7" w:rsidP="0077140D">
            <w:pPr>
              <w:pStyle w:val="TAH"/>
            </w:pPr>
            <w:r>
              <w:t>Description</w:t>
            </w:r>
          </w:p>
        </w:tc>
      </w:tr>
      <w:tr w:rsidR="003D1DD7" w14:paraId="68B1C733"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ED71D3" w14:textId="77777777" w:rsidR="003D1DD7" w:rsidRDefault="003D1DD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34803F" w14:textId="77777777" w:rsidR="003D1DD7" w:rsidRDefault="003D1DD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428CD7F" w14:textId="77777777" w:rsidR="003D1DD7" w:rsidRDefault="003D1DD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C606E76" w14:textId="77777777" w:rsidR="003D1DD7" w:rsidRDefault="003D1DD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7A58DD" w14:textId="77777777" w:rsidR="003D1DD7" w:rsidRDefault="003D1DD7" w:rsidP="0077140D">
            <w:pPr>
              <w:pStyle w:val="TAL"/>
            </w:pPr>
            <w:r>
              <w:t>An alternative URI of the resource located on an alternative service instance within the same LMF or LMF (service) set.</w:t>
            </w:r>
          </w:p>
          <w:p w14:paraId="72B018BC" w14:textId="77777777" w:rsidR="003D1DD7" w:rsidRDefault="003D1DD7" w:rsidP="0077140D">
            <w:pPr>
              <w:pStyle w:val="TAL"/>
            </w:pPr>
            <w:r>
              <w:t>Or the same URI, if a request is redirected to the same target resource via a different SCP.</w:t>
            </w:r>
          </w:p>
        </w:tc>
      </w:tr>
      <w:tr w:rsidR="003D1DD7" w14:paraId="16EF463F"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33E6BE" w14:textId="77777777" w:rsidR="003D1DD7" w:rsidRDefault="003D1DD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27BA1F" w14:textId="77777777" w:rsidR="003D1DD7" w:rsidRDefault="003D1DD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1C32D2" w14:textId="77777777" w:rsidR="003D1DD7" w:rsidRDefault="003D1DD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CD669FE" w14:textId="77777777" w:rsidR="003D1DD7" w:rsidRDefault="003D1DD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AD2EF5" w14:textId="77777777" w:rsidR="003D1DD7" w:rsidRDefault="003D1DD7" w:rsidP="0077140D">
            <w:pPr>
              <w:pStyle w:val="TAL"/>
            </w:pPr>
            <w:r>
              <w:t>Identifier of the target NF (service) instance ID towards which the request is redirected</w:t>
            </w:r>
          </w:p>
        </w:tc>
      </w:tr>
    </w:tbl>
    <w:p w14:paraId="009C76BF" w14:textId="77777777" w:rsidR="003D1DD7" w:rsidRPr="00384E92" w:rsidRDefault="003D1DD7" w:rsidP="00EB7848"/>
    <w:p w14:paraId="34B2347B" w14:textId="77777777" w:rsidR="00EB7848" w:rsidRDefault="00EB7848" w:rsidP="00B32564">
      <w:pPr>
        <w:pStyle w:val="Heading3"/>
      </w:pPr>
      <w:bookmarkStart w:id="1358" w:name="_Toc20150373"/>
      <w:bookmarkStart w:id="1359" w:name="_Toc25168620"/>
      <w:bookmarkStart w:id="1360" w:name="_Toc27593039"/>
      <w:bookmarkStart w:id="1361" w:name="_Toc34147910"/>
      <w:bookmarkStart w:id="1362" w:name="_Toc36463294"/>
      <w:bookmarkStart w:id="1363" w:name="_Toc43215134"/>
      <w:bookmarkStart w:id="1364" w:name="_Toc45032382"/>
      <w:bookmarkStart w:id="1365" w:name="_Toc49849871"/>
      <w:bookmarkStart w:id="1366" w:name="_Toc51873385"/>
      <w:bookmarkStart w:id="1367" w:name="_Toc56517513"/>
      <w:bookmarkStart w:id="1368" w:name="_Toc58594414"/>
      <w:bookmarkStart w:id="1369" w:name="_Toc67685924"/>
      <w:bookmarkStart w:id="1370" w:name="_Toc74993745"/>
      <w:bookmarkStart w:id="1371" w:name="_Toc82716333"/>
      <w:bookmarkStart w:id="1372" w:name="_Toc88818620"/>
      <w:bookmarkStart w:id="1373" w:name="_Toc90650542"/>
      <w:bookmarkStart w:id="1374" w:name="_Toc98506213"/>
      <w:bookmarkStart w:id="1375" w:name="_Toc106639498"/>
      <w:bookmarkStart w:id="1376" w:name="_Toc114779008"/>
      <w:bookmarkStart w:id="1377" w:name="_Toc122096925"/>
      <w:bookmarkStart w:id="1378" w:name="_Toc130844146"/>
      <w:bookmarkStart w:id="1379" w:name="_Toc138411852"/>
      <w:bookmarkStart w:id="1380" w:name="_Toc145956035"/>
      <w:r>
        <w:t>6.1.5</w:t>
      </w:r>
      <w:r>
        <w:tab/>
        <w:t>Notifications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381" w:name="_Toc20150374"/>
      <w:bookmarkStart w:id="1382" w:name="_Toc25168621"/>
      <w:bookmarkStart w:id="1383" w:name="_Toc27593040"/>
      <w:bookmarkStart w:id="1384" w:name="_Toc34147911"/>
      <w:bookmarkStart w:id="1385" w:name="_Toc36463295"/>
      <w:bookmarkStart w:id="1386" w:name="_Toc43215135"/>
      <w:bookmarkStart w:id="1387" w:name="_Toc45032383"/>
      <w:bookmarkStart w:id="1388" w:name="_Toc49849872"/>
      <w:bookmarkStart w:id="1389" w:name="_Toc51873386"/>
      <w:bookmarkStart w:id="1390" w:name="_Toc56517514"/>
      <w:bookmarkStart w:id="1391" w:name="_Toc58594415"/>
      <w:bookmarkStart w:id="1392" w:name="_Toc67685925"/>
      <w:bookmarkStart w:id="1393" w:name="_Toc74993746"/>
      <w:bookmarkStart w:id="1394" w:name="_Toc82716334"/>
      <w:bookmarkStart w:id="1395" w:name="_Toc88818621"/>
      <w:bookmarkStart w:id="1396" w:name="_Toc90650543"/>
      <w:bookmarkStart w:id="1397" w:name="_Toc98506214"/>
      <w:bookmarkStart w:id="1398" w:name="_Toc106639499"/>
      <w:bookmarkStart w:id="1399" w:name="_Toc114779009"/>
      <w:bookmarkStart w:id="1400" w:name="_Toc122096926"/>
      <w:bookmarkStart w:id="1401" w:name="_Toc130844147"/>
      <w:bookmarkStart w:id="1402" w:name="_Toc138411853"/>
      <w:bookmarkStart w:id="1403" w:name="_Toc145956036"/>
      <w:r w:rsidRPr="003B2883">
        <w:lastRenderedPageBreak/>
        <w:t>6.</w:t>
      </w:r>
      <w:r>
        <w:t>1</w:t>
      </w:r>
      <w:r w:rsidRPr="003B2883">
        <w:t>.5.</w:t>
      </w:r>
      <w:r>
        <w:t>1</w:t>
      </w:r>
      <w:r w:rsidRPr="003B2883">
        <w:tab/>
        <w:t>EventNotify</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AA07D56" w14:textId="77777777" w:rsidR="00EB7848" w:rsidRPr="003B2883" w:rsidRDefault="00EB7848" w:rsidP="00B32564">
      <w:pPr>
        <w:pStyle w:val="Heading5"/>
      </w:pPr>
      <w:bookmarkStart w:id="1404" w:name="_Toc20150375"/>
      <w:bookmarkStart w:id="1405" w:name="_Toc25168622"/>
      <w:bookmarkStart w:id="1406" w:name="_Toc27593041"/>
      <w:bookmarkStart w:id="1407" w:name="_Toc34147912"/>
      <w:bookmarkStart w:id="1408" w:name="_Toc36463296"/>
      <w:bookmarkStart w:id="1409" w:name="_Toc43215136"/>
      <w:bookmarkStart w:id="1410" w:name="_Toc45032384"/>
      <w:bookmarkStart w:id="1411" w:name="_Toc49849873"/>
      <w:bookmarkStart w:id="1412" w:name="_Toc51873387"/>
      <w:bookmarkStart w:id="1413" w:name="_Toc56517515"/>
      <w:bookmarkStart w:id="1414" w:name="_Toc58594416"/>
      <w:bookmarkStart w:id="1415" w:name="_Toc67685926"/>
      <w:bookmarkStart w:id="1416" w:name="_Toc74993747"/>
      <w:bookmarkStart w:id="1417" w:name="_Toc82716335"/>
      <w:bookmarkStart w:id="1418" w:name="_Toc88818622"/>
      <w:bookmarkStart w:id="1419" w:name="_Toc90650544"/>
      <w:bookmarkStart w:id="1420" w:name="_Toc98506215"/>
      <w:bookmarkStart w:id="1421" w:name="_Toc106639500"/>
      <w:bookmarkStart w:id="1422" w:name="_Toc114779010"/>
      <w:bookmarkStart w:id="1423" w:name="_Toc122096927"/>
      <w:bookmarkStart w:id="1424" w:name="_Toc130844148"/>
      <w:bookmarkStart w:id="1425" w:name="_Toc138411854"/>
      <w:bookmarkStart w:id="1426" w:name="_Toc145956037"/>
      <w:r w:rsidRPr="003B2883">
        <w:t>6.</w:t>
      </w:r>
      <w:r>
        <w:t>1</w:t>
      </w:r>
      <w:r w:rsidRPr="003B2883">
        <w:t>.5.</w:t>
      </w:r>
      <w:r>
        <w:t>1</w:t>
      </w:r>
      <w:r w:rsidRPr="003B2883">
        <w:t>.1</w:t>
      </w:r>
      <w:r w:rsidRPr="003B2883">
        <w:tab/>
        <w:t>Description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427" w:name="_Toc20150376"/>
      <w:bookmarkStart w:id="1428" w:name="_Toc25168623"/>
      <w:bookmarkStart w:id="1429" w:name="_Toc27593042"/>
      <w:bookmarkStart w:id="1430" w:name="_Toc34147913"/>
      <w:bookmarkStart w:id="1431" w:name="_Toc36463297"/>
      <w:bookmarkStart w:id="1432" w:name="_Toc43215137"/>
      <w:bookmarkStart w:id="1433" w:name="_Toc45032385"/>
      <w:bookmarkStart w:id="1434" w:name="_Toc49849874"/>
      <w:bookmarkStart w:id="1435" w:name="_Toc51873388"/>
      <w:bookmarkStart w:id="1436" w:name="_Toc56517516"/>
      <w:bookmarkStart w:id="1437" w:name="_Toc58594417"/>
      <w:bookmarkStart w:id="1438" w:name="_Toc67685927"/>
      <w:bookmarkStart w:id="1439" w:name="_Toc74993748"/>
      <w:bookmarkStart w:id="1440" w:name="_Toc82716336"/>
      <w:bookmarkStart w:id="1441" w:name="_Toc88818623"/>
      <w:bookmarkStart w:id="1442" w:name="_Toc90650545"/>
      <w:bookmarkStart w:id="1443" w:name="_Toc98506216"/>
      <w:bookmarkStart w:id="1444" w:name="_Toc106639501"/>
      <w:bookmarkStart w:id="1445" w:name="_Toc114779011"/>
      <w:bookmarkStart w:id="1446" w:name="_Toc122096928"/>
      <w:bookmarkStart w:id="1447" w:name="_Toc130844149"/>
      <w:bookmarkStart w:id="1448" w:name="_Toc138411855"/>
      <w:bookmarkStart w:id="1449" w:name="_Toc145956038"/>
      <w:r>
        <w:t>6.1.5.1.2</w:t>
      </w:r>
      <w:r>
        <w:tab/>
        <w:t>Notification Definition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450" w:name="_Toc20150377"/>
      <w:bookmarkStart w:id="1451" w:name="_Toc25168624"/>
      <w:bookmarkStart w:id="1452" w:name="_Toc27593043"/>
      <w:bookmarkStart w:id="1453" w:name="_Toc34147914"/>
      <w:bookmarkStart w:id="1454" w:name="_Toc36463298"/>
      <w:bookmarkStart w:id="1455" w:name="_Toc43215138"/>
      <w:bookmarkStart w:id="1456" w:name="_Toc45032386"/>
      <w:bookmarkStart w:id="1457" w:name="_Toc49849875"/>
      <w:bookmarkStart w:id="1458" w:name="_Toc51873389"/>
      <w:bookmarkStart w:id="1459" w:name="_Toc56517517"/>
      <w:bookmarkStart w:id="1460" w:name="_Toc58594418"/>
      <w:bookmarkStart w:id="1461" w:name="_Toc67685928"/>
      <w:bookmarkStart w:id="1462" w:name="_Toc74993749"/>
      <w:bookmarkStart w:id="1463" w:name="_Toc82716337"/>
      <w:bookmarkStart w:id="1464" w:name="_Toc88818624"/>
      <w:bookmarkStart w:id="1465" w:name="_Toc90650546"/>
      <w:bookmarkStart w:id="1466" w:name="_Toc98506217"/>
      <w:bookmarkStart w:id="1467" w:name="_Toc106639502"/>
      <w:bookmarkStart w:id="1468" w:name="_Toc114779012"/>
      <w:bookmarkStart w:id="1469" w:name="_Toc122096929"/>
      <w:bookmarkStart w:id="1470" w:name="_Toc130844150"/>
      <w:bookmarkStart w:id="1471" w:name="_Toc138411856"/>
      <w:bookmarkStart w:id="1472" w:name="_Toc145956039"/>
      <w:r w:rsidRPr="003B2883">
        <w:t>6.</w:t>
      </w:r>
      <w:r>
        <w:t>1</w:t>
      </w:r>
      <w:r w:rsidRPr="003B2883">
        <w:t>.5.</w:t>
      </w:r>
      <w:r>
        <w:t>1</w:t>
      </w:r>
      <w:r w:rsidRPr="003B2883">
        <w:t>.3</w:t>
      </w:r>
      <w:r w:rsidRPr="003B2883">
        <w:tab/>
        <w:t>Notification Standard Methods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C69EC73" w14:textId="77777777" w:rsidR="00EB7848" w:rsidRDefault="00EB7848" w:rsidP="001760B3">
      <w:pPr>
        <w:pStyle w:val="H6"/>
      </w:pPr>
      <w:bookmarkStart w:id="1473" w:name="_Toc20150378"/>
      <w:bookmarkStart w:id="1474" w:name="_Toc25168625"/>
      <w:bookmarkStart w:id="1475" w:name="_Toc27593044"/>
      <w:bookmarkStart w:id="1476" w:name="_Toc34147915"/>
      <w:bookmarkStart w:id="1477" w:name="_Toc36463299"/>
      <w:bookmarkStart w:id="1478" w:name="_Toc43215139"/>
      <w:bookmarkStart w:id="1479" w:name="_Toc45032387"/>
      <w:bookmarkStart w:id="1480" w:name="_Toc49849876"/>
      <w:bookmarkStart w:id="1481" w:name="_Toc51873390"/>
      <w:bookmarkStart w:id="1482" w:name="_Toc56517518"/>
      <w:bookmarkStart w:id="1483" w:name="_Toc58594419"/>
      <w:bookmarkStart w:id="1484" w:name="_Toc67685929"/>
      <w:bookmarkStart w:id="1485" w:name="_Toc74993750"/>
      <w:bookmarkStart w:id="1486" w:name="_Toc82716338"/>
      <w:bookmarkStart w:id="1487" w:name="_Toc88818625"/>
      <w:bookmarkStart w:id="1488" w:name="_Toc90650547"/>
      <w:r w:rsidRPr="003B2883">
        <w:t>6.</w:t>
      </w:r>
      <w:r>
        <w:t>1</w:t>
      </w:r>
      <w:r w:rsidRPr="003B2883">
        <w:t>.5.</w:t>
      </w:r>
      <w:r>
        <w:t>1</w:t>
      </w:r>
      <w:r w:rsidRPr="003B2883">
        <w:t>.3.1</w:t>
      </w:r>
      <w:r w:rsidRPr="003B2883">
        <w:tab/>
      </w:r>
      <w:r w:rsidRPr="003B2883">
        <w:rPr>
          <w:rFonts w:hint="eastAsia"/>
          <w:lang w:eastAsia="zh-CN"/>
        </w:rPr>
        <w:t>POST</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489"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489"/>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77777777"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lastRenderedPageBreak/>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490" w:name="_Toc145956040"/>
      <w:r>
        <w:t>6.1.5.2</w:t>
      </w:r>
      <w:r w:rsidR="00E72747">
        <w:tab/>
        <w:t>UPNotify</w:t>
      </w:r>
      <w:bookmarkEnd w:id="1490"/>
    </w:p>
    <w:p w14:paraId="2FC21444" w14:textId="2871551C" w:rsidR="00E72747" w:rsidRDefault="009A2465" w:rsidP="00E72747">
      <w:pPr>
        <w:pStyle w:val="Heading5"/>
      </w:pPr>
      <w:bookmarkStart w:id="1491" w:name="_Toc145956041"/>
      <w:r>
        <w:t>6.1.5.2</w:t>
      </w:r>
      <w:r w:rsidR="00E72747">
        <w:t>.1</w:t>
      </w:r>
      <w:r w:rsidR="00E72747">
        <w:tab/>
        <w:t>Description</w:t>
      </w:r>
      <w:bookmarkEnd w:id="1491"/>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492" w:name="_Toc145956042"/>
      <w:r>
        <w:t>6.1.5.2</w:t>
      </w:r>
      <w:r w:rsidR="00E72747">
        <w:t>.2</w:t>
      </w:r>
      <w:r w:rsidR="00E72747">
        <w:tab/>
        <w:t>Notification Definition</w:t>
      </w:r>
      <w:bookmarkEnd w:id="1492"/>
    </w:p>
    <w:p w14:paraId="01B42E48" w14:textId="77777777" w:rsidR="00E72747" w:rsidRDefault="00E72747" w:rsidP="00E72747">
      <w:r>
        <w:t>Callback URI: {</w:t>
      </w:r>
      <w:r>
        <w:rPr>
          <w:lang w:eastAsia="zh-CN"/>
        </w:rPr>
        <w:t>upNotifyCallBackURI</w:t>
      </w:r>
      <w:r>
        <w:t>}</w:t>
      </w:r>
    </w:p>
    <w:p w14:paraId="78603162" w14:textId="77777777" w:rsidR="00E72747" w:rsidRDefault="00E72747" w:rsidP="00E72747">
      <w:pPr>
        <w:rPr>
          <w:lang w:eastAsia="zh-CN"/>
        </w:rPr>
      </w:pPr>
      <w:r>
        <w:t>See clause 5.2.2.1.2 for the description of how the LMF obtains the Callback URI of the NF Service Consumer (e.g. AMF).</w:t>
      </w:r>
    </w:p>
    <w:p w14:paraId="1D536368" w14:textId="72157565" w:rsidR="00E72747" w:rsidRDefault="009A2465" w:rsidP="00E72747">
      <w:pPr>
        <w:pStyle w:val="Heading5"/>
      </w:pPr>
      <w:bookmarkStart w:id="1493" w:name="_Toc145956043"/>
      <w:r>
        <w:t>6.1.5.2</w:t>
      </w:r>
      <w:r w:rsidR="00E72747">
        <w:t>.3</w:t>
      </w:r>
      <w:r w:rsidR="00E72747">
        <w:tab/>
        <w:t>Notification Standard Methods</w:t>
      </w:r>
      <w:bookmarkEnd w:id="1493"/>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7777777" w:rsidR="00E72747" w:rsidRDefault="00E72747" w:rsidP="00E72747">
      <w:r>
        <w:t>This method sends a Location</w:t>
      </w:r>
      <w:r>
        <w:rPr>
          <w:lang w:eastAsia="zh-CN"/>
        </w:rPr>
        <w:t xml:space="preserve"> event notify</w:t>
      </w:r>
      <w:r>
        <w:t xml:space="preserve"> to the NF Service Consumer.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77777777" w:rsidR="00E72747" w:rsidRDefault="00E72747" w:rsidP="0077140D">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lastRenderedPageBreak/>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494" w:name="_Toc20150379"/>
      <w:bookmarkStart w:id="1495" w:name="_Toc25168626"/>
      <w:bookmarkStart w:id="1496" w:name="_Toc27593045"/>
      <w:bookmarkStart w:id="1497" w:name="_Toc34147916"/>
      <w:bookmarkStart w:id="1498" w:name="_Toc36463300"/>
      <w:bookmarkStart w:id="1499" w:name="_Toc43215140"/>
      <w:bookmarkStart w:id="1500" w:name="_Toc45032388"/>
      <w:bookmarkStart w:id="1501" w:name="_Toc49849877"/>
      <w:bookmarkStart w:id="1502" w:name="_Toc51873391"/>
      <w:bookmarkStart w:id="1503" w:name="_Toc56517519"/>
      <w:bookmarkStart w:id="1504" w:name="_Toc58594420"/>
      <w:bookmarkStart w:id="1505" w:name="_Toc67685930"/>
      <w:bookmarkStart w:id="1506" w:name="_Toc74993751"/>
      <w:bookmarkStart w:id="1507" w:name="_Toc82716339"/>
      <w:bookmarkStart w:id="1508" w:name="_Toc88818626"/>
      <w:bookmarkStart w:id="1509" w:name="_Toc90650548"/>
      <w:bookmarkStart w:id="1510" w:name="_Toc98506218"/>
      <w:bookmarkStart w:id="1511" w:name="_Toc106639503"/>
      <w:bookmarkStart w:id="1512" w:name="_Toc114779013"/>
      <w:bookmarkStart w:id="1513" w:name="_Toc122096930"/>
      <w:bookmarkStart w:id="1514" w:name="_Toc130844151"/>
      <w:bookmarkStart w:id="1515" w:name="_Toc138411857"/>
      <w:bookmarkStart w:id="1516" w:name="_Toc145956044"/>
      <w:r>
        <w:t>6.1.6</w:t>
      </w:r>
      <w:r>
        <w:tab/>
        <w:t>Data Model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41393E0" w14:textId="77777777" w:rsidR="00EB7848" w:rsidRDefault="00EB7848" w:rsidP="00B32564">
      <w:pPr>
        <w:pStyle w:val="Heading4"/>
      </w:pPr>
      <w:bookmarkStart w:id="1517" w:name="_Toc20150380"/>
      <w:bookmarkStart w:id="1518" w:name="_Toc25168627"/>
      <w:bookmarkStart w:id="1519" w:name="_Toc27593046"/>
      <w:bookmarkStart w:id="1520" w:name="_Toc34147917"/>
      <w:bookmarkStart w:id="1521" w:name="_Toc36463301"/>
      <w:bookmarkStart w:id="1522" w:name="_Toc43215141"/>
      <w:bookmarkStart w:id="1523" w:name="_Toc45032389"/>
      <w:bookmarkStart w:id="1524" w:name="_Toc49849878"/>
      <w:bookmarkStart w:id="1525" w:name="_Toc51873392"/>
      <w:bookmarkStart w:id="1526" w:name="_Toc56517520"/>
      <w:bookmarkStart w:id="1527" w:name="_Toc58594421"/>
      <w:bookmarkStart w:id="1528" w:name="_Toc67685931"/>
      <w:bookmarkStart w:id="1529" w:name="_Toc74993752"/>
      <w:bookmarkStart w:id="1530" w:name="_Toc82716340"/>
      <w:bookmarkStart w:id="1531" w:name="_Toc88818627"/>
      <w:bookmarkStart w:id="1532" w:name="_Toc90650549"/>
      <w:bookmarkStart w:id="1533" w:name="_Toc98506219"/>
      <w:bookmarkStart w:id="1534" w:name="_Toc106639504"/>
      <w:bookmarkStart w:id="1535" w:name="_Toc114779014"/>
      <w:bookmarkStart w:id="1536" w:name="_Toc122096931"/>
      <w:bookmarkStart w:id="1537" w:name="_Toc130844152"/>
      <w:bookmarkStart w:id="1538" w:name="_Toc138411858"/>
      <w:bookmarkStart w:id="1539" w:name="_Toc145956045"/>
      <w:r>
        <w:t>6.1.6.1</w:t>
      </w:r>
      <w:r>
        <w:tab/>
        <w:t>General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3DDF5D8" w:rsidR="00EC11AD" w:rsidRDefault="00EC11AD" w:rsidP="00EC11AD">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EC11AD"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EC11AD" w:rsidRDefault="00EC11AD" w:rsidP="00EC11AD">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EC11AD" w:rsidRDefault="00EC11AD" w:rsidP="00EC11AD">
            <w:pPr>
              <w:pStyle w:val="TAL"/>
              <w:rPr>
                <w:rFonts w:cs="Arial"/>
                <w:szCs w:val="18"/>
              </w:rPr>
            </w:pPr>
            <w:r w:rsidRPr="00057491">
              <w:t>Indicates value of altitude</w:t>
            </w:r>
          </w:p>
        </w:tc>
      </w:tr>
      <w:tr w:rsidR="00EC11AD"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EC11AD" w:rsidRDefault="00EC11AD" w:rsidP="00EC11AD">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EC11AD" w:rsidRDefault="00EC11AD" w:rsidP="00EC11AD">
            <w:pPr>
              <w:pStyle w:val="TAL"/>
              <w:rPr>
                <w:rFonts w:cs="Arial"/>
                <w:szCs w:val="18"/>
              </w:rPr>
            </w:pPr>
            <w:r w:rsidRPr="00057491">
              <w:t>Indicates value of angle</w:t>
            </w:r>
          </w:p>
        </w:tc>
      </w:tr>
      <w:tr w:rsidR="00EC11AD"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EC11AD" w:rsidRDefault="00EC11AD" w:rsidP="00EC11AD">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EC11AD" w:rsidRDefault="00EC11AD" w:rsidP="00EC11AD">
            <w:pPr>
              <w:pStyle w:val="TAL"/>
              <w:rPr>
                <w:rFonts w:cs="Arial"/>
                <w:szCs w:val="18"/>
              </w:rPr>
            </w:pPr>
            <w:r w:rsidRPr="00057491">
              <w:t>Indicates value of uncertainty</w:t>
            </w:r>
          </w:p>
        </w:tc>
      </w:tr>
      <w:tr w:rsidR="00EC11AD"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EC11AD" w:rsidRDefault="00EC11AD" w:rsidP="00EC11AD">
            <w:pPr>
              <w:pStyle w:val="TAL"/>
            </w:pPr>
            <w:r>
              <w:lastRenderedPageBreak/>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EC11AD" w:rsidRDefault="00EC11AD" w:rsidP="00EC11AD">
            <w:pPr>
              <w:pStyle w:val="TAL"/>
              <w:rPr>
                <w:rFonts w:cs="Arial"/>
                <w:szCs w:val="18"/>
              </w:rPr>
            </w:pPr>
            <w:r w:rsidRPr="00057491">
              <w:t>Indicates value of orientation angle</w:t>
            </w:r>
          </w:p>
        </w:tc>
      </w:tr>
      <w:tr w:rsidR="00EC11AD"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EC11AD" w:rsidRDefault="00EC11AD" w:rsidP="00EC11AD">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EC11AD" w:rsidRDefault="00EC11AD" w:rsidP="00EC11AD">
            <w:pPr>
              <w:pStyle w:val="TAL"/>
              <w:rPr>
                <w:rFonts w:cs="Arial"/>
                <w:szCs w:val="18"/>
              </w:rPr>
            </w:pPr>
            <w:r w:rsidRPr="00057491">
              <w:t>Indicates value of confidence</w:t>
            </w:r>
          </w:p>
        </w:tc>
      </w:tr>
      <w:tr w:rsidR="00EC11AD"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EC11AD" w:rsidRDefault="00EC11AD" w:rsidP="00EC11AD">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EC11AD" w:rsidRDefault="00EC11AD" w:rsidP="00EC11AD">
            <w:pPr>
              <w:pStyle w:val="TAL"/>
              <w:rPr>
                <w:rFonts w:cs="Arial"/>
                <w:szCs w:val="18"/>
              </w:rPr>
            </w:pPr>
            <w:r w:rsidRPr="00057491">
              <w:t>Indicates value of accuracy</w:t>
            </w:r>
          </w:p>
        </w:tc>
      </w:tr>
      <w:tr w:rsidR="00EC11AD"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EC11AD" w:rsidRDefault="00EC11AD" w:rsidP="00EC11AD">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EC11AD" w:rsidRDefault="00EC11AD" w:rsidP="00EC11AD">
            <w:pPr>
              <w:pStyle w:val="TAL"/>
              <w:rPr>
                <w:rFonts w:cs="Arial"/>
                <w:szCs w:val="18"/>
              </w:rPr>
            </w:pPr>
            <w:r w:rsidRPr="00057491">
              <w:t>Indicates value of the inner radius</w:t>
            </w:r>
          </w:p>
        </w:tc>
      </w:tr>
      <w:tr w:rsidR="00EC11AD"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EC11AD" w:rsidRDefault="00EC11AD" w:rsidP="00EC11AD">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EC11AD" w:rsidRDefault="00EC11AD" w:rsidP="00EC11AD">
            <w:pPr>
              <w:pStyle w:val="TAL"/>
              <w:rPr>
                <w:rFonts w:cs="Arial"/>
                <w:szCs w:val="18"/>
              </w:rPr>
            </w:pPr>
            <w:r w:rsidRPr="00057491">
              <w:t>LCS Correlation ID</w:t>
            </w:r>
          </w:p>
        </w:tc>
      </w:tr>
      <w:tr w:rsidR="00EC11AD"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EC11AD" w:rsidRDefault="00EC11AD" w:rsidP="00EC11AD">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EC11AD" w:rsidRDefault="00EC11AD" w:rsidP="00EC11AD">
            <w:pPr>
              <w:pStyle w:val="TAL"/>
              <w:rPr>
                <w:rFonts w:cs="Arial"/>
                <w:szCs w:val="18"/>
              </w:rPr>
            </w:pPr>
            <w:r w:rsidRPr="00057491">
              <w:t>Indicates value of the age of the location estimate</w:t>
            </w:r>
          </w:p>
        </w:tc>
      </w:tr>
      <w:tr w:rsidR="00EC11AD"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EC11AD" w:rsidRDefault="00EC11AD" w:rsidP="00EC11AD">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EC11AD" w:rsidRDefault="00EC11AD" w:rsidP="00EC11AD">
            <w:pPr>
              <w:pStyle w:val="TAL"/>
              <w:rPr>
                <w:rFonts w:cs="Arial"/>
                <w:szCs w:val="18"/>
              </w:rPr>
            </w:pPr>
            <w:r w:rsidRPr="00057491">
              <w:t>Indicates value of horizontal speed</w:t>
            </w:r>
          </w:p>
        </w:tc>
      </w:tr>
      <w:tr w:rsidR="00EC11AD"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EC11AD" w:rsidRDefault="00EC11AD" w:rsidP="00EC11AD">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EC11AD" w:rsidRDefault="00EC11AD" w:rsidP="00EC11AD">
            <w:pPr>
              <w:pStyle w:val="TAL"/>
              <w:rPr>
                <w:rFonts w:cs="Arial"/>
                <w:szCs w:val="18"/>
              </w:rPr>
            </w:pPr>
            <w:r w:rsidRPr="00057491">
              <w:t>Indicates value of vertical speed</w:t>
            </w:r>
          </w:p>
        </w:tc>
      </w:tr>
      <w:tr w:rsidR="00EC11AD"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EC11AD" w:rsidRDefault="00EC11AD" w:rsidP="00EC11AD">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EC11AD" w:rsidRDefault="00EC11AD" w:rsidP="00EC11AD">
            <w:pPr>
              <w:pStyle w:val="TAL"/>
              <w:rPr>
                <w:rFonts w:cs="Arial"/>
                <w:szCs w:val="18"/>
              </w:rPr>
            </w:pPr>
            <w:r w:rsidRPr="00057491">
              <w:t>Indicates value of speed uncertainty</w:t>
            </w:r>
          </w:p>
        </w:tc>
      </w:tr>
      <w:tr w:rsidR="00EC11AD"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EC11AD" w:rsidRDefault="00EC11AD" w:rsidP="00EC11AD">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EC11AD" w:rsidRDefault="00EC11AD" w:rsidP="00EC11AD">
            <w:pPr>
              <w:pStyle w:val="TAL"/>
              <w:rPr>
                <w:rFonts w:cs="Arial"/>
                <w:szCs w:val="18"/>
              </w:rPr>
            </w:pPr>
            <w:r w:rsidRPr="00057491">
              <w:t>Specifies the measured uncompensated atmospheric pressure</w:t>
            </w:r>
          </w:p>
        </w:tc>
      </w:tr>
      <w:tr w:rsidR="00EC11AD"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EC11AD" w:rsidRPr="00502DC0" w:rsidRDefault="00EC11AD" w:rsidP="00EC11AD">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EC11AD" w:rsidRDefault="00EC11AD" w:rsidP="00EC11AD">
            <w:pPr>
              <w:pStyle w:val="TAL"/>
              <w:rPr>
                <w:rFonts w:cs="Arial"/>
                <w:szCs w:val="18"/>
              </w:rPr>
            </w:pPr>
            <w:r w:rsidRPr="00057491">
              <w:t>LCS service type</w:t>
            </w:r>
          </w:p>
        </w:tc>
      </w:tr>
      <w:tr w:rsidR="00EC11AD"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EC11AD" w:rsidRDefault="00EC11AD" w:rsidP="00EC11AD">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EC11AD" w:rsidRDefault="00EC11AD" w:rsidP="00EC11AD">
            <w:pPr>
              <w:pStyle w:val="TAL"/>
              <w:rPr>
                <w:rFonts w:cs="Arial"/>
                <w:szCs w:val="18"/>
              </w:rPr>
            </w:pPr>
            <w:r w:rsidRPr="00057491">
              <w:t>LDR Reference</w:t>
            </w:r>
          </w:p>
        </w:tc>
      </w:tr>
      <w:tr w:rsidR="00EC11AD"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EC11AD" w:rsidRDefault="00EC11AD" w:rsidP="00EC11AD">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EC11AD" w:rsidRPr="00057491" w:rsidRDefault="00EC11AD" w:rsidP="00EC11AD">
            <w:pPr>
              <w:pStyle w:val="TAL"/>
            </w:pPr>
            <w:r w:rsidRPr="00057491">
              <w:t>L</w:t>
            </w:r>
            <w:r>
              <w:t>I</w:t>
            </w:r>
            <w:r w:rsidRPr="00057491">
              <w:t>R Reference</w:t>
            </w:r>
          </w:p>
        </w:tc>
      </w:tr>
      <w:tr w:rsidR="00EC11AD"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EC11AD" w:rsidRDefault="00EC11AD" w:rsidP="00EC11AD">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EC11AD" w:rsidRDefault="00EC11AD" w:rsidP="00EC11AD">
            <w:pPr>
              <w:pStyle w:val="TAL"/>
              <w:rPr>
                <w:rFonts w:cs="Arial"/>
                <w:szCs w:val="18"/>
              </w:rPr>
            </w:pPr>
            <w:r w:rsidRPr="00057491">
              <w:t>Number of required periodic event reports</w:t>
            </w:r>
          </w:p>
        </w:tc>
      </w:tr>
      <w:tr w:rsidR="00EC11AD"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EC11AD" w:rsidRDefault="00EC11AD" w:rsidP="00EC11AD">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EC11AD" w:rsidRDefault="00EC11AD" w:rsidP="00EC11AD">
            <w:pPr>
              <w:pStyle w:val="TAL"/>
              <w:rPr>
                <w:rFonts w:cs="Arial"/>
                <w:szCs w:val="18"/>
              </w:rPr>
            </w:pPr>
            <w:r w:rsidRPr="00057491">
              <w:t xml:space="preserve">Event reporting periodic interval </w:t>
            </w:r>
          </w:p>
        </w:tc>
      </w:tr>
      <w:tr w:rsidR="00EC11AD"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EC11AD" w:rsidRDefault="00EC11AD" w:rsidP="00EC11AD">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EC11AD" w:rsidRDefault="00EC11AD" w:rsidP="00EC11AD">
            <w:pPr>
              <w:pStyle w:val="TAL"/>
              <w:rPr>
                <w:rFonts w:cs="Arial"/>
                <w:szCs w:val="18"/>
              </w:rPr>
            </w:pPr>
            <w:r w:rsidRPr="00057491">
              <w:t>Minimum interval between event reports</w:t>
            </w:r>
          </w:p>
        </w:tc>
      </w:tr>
      <w:tr w:rsidR="00EC11AD"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EC11AD" w:rsidRDefault="00EC11AD" w:rsidP="00EC11AD">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EC11AD" w:rsidRDefault="00EC11AD" w:rsidP="00EC11AD">
            <w:pPr>
              <w:pStyle w:val="TAL"/>
              <w:rPr>
                <w:rFonts w:cs="Arial"/>
                <w:szCs w:val="18"/>
              </w:rPr>
            </w:pPr>
            <w:r w:rsidRPr="00057491">
              <w:t>Maximum interval between event reports</w:t>
            </w:r>
          </w:p>
        </w:tc>
      </w:tr>
      <w:tr w:rsidR="00EC11AD"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EC11AD" w:rsidRDefault="00EC11AD" w:rsidP="00EC11AD">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EC11AD" w:rsidRDefault="00EC11AD" w:rsidP="00EC11AD">
            <w:pPr>
              <w:pStyle w:val="TAL"/>
              <w:rPr>
                <w:rFonts w:cs="Arial"/>
                <w:szCs w:val="18"/>
              </w:rPr>
            </w:pPr>
            <w:r w:rsidRPr="00057491">
              <w:t>Maximum time interval between consecutive evaluations by a UE of a trigger event</w:t>
            </w:r>
          </w:p>
        </w:tc>
      </w:tr>
      <w:tr w:rsidR="00EC11AD"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EC11AD" w:rsidRDefault="00EC11AD" w:rsidP="00EC11AD">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EC11AD" w:rsidRDefault="00EC11AD" w:rsidP="00EC11AD">
            <w:pPr>
              <w:pStyle w:val="TAL"/>
              <w:rPr>
                <w:rFonts w:cs="Arial"/>
                <w:szCs w:val="18"/>
              </w:rPr>
            </w:pPr>
            <w:r w:rsidRPr="00057491">
              <w:t>Maximum duration of event reporting</w:t>
            </w:r>
          </w:p>
        </w:tc>
      </w:tr>
      <w:tr w:rsidR="00EC11AD"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EC11AD" w:rsidRDefault="00EC11AD" w:rsidP="00EC11AD">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EC11AD" w:rsidRDefault="00EC11AD" w:rsidP="00EC11AD">
            <w:pPr>
              <w:pStyle w:val="TAL"/>
              <w:rPr>
                <w:rFonts w:cs="Arial"/>
                <w:szCs w:val="18"/>
              </w:rPr>
            </w:pPr>
            <w:r w:rsidRPr="00057491">
              <w:t>Minimum straight line distance moved by a UE to trigger a motion event report</w:t>
            </w:r>
          </w:p>
        </w:tc>
      </w:tr>
      <w:tr w:rsidR="00EC11AD"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EC11AD" w:rsidRDefault="00EC11AD" w:rsidP="00EC11AD">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EC11AD" w:rsidRDefault="00EC11AD" w:rsidP="00EC11AD">
            <w:pPr>
              <w:pStyle w:val="TAL"/>
              <w:rPr>
                <w:rFonts w:cs="Arial"/>
                <w:szCs w:val="18"/>
              </w:rPr>
            </w:pPr>
            <w:r w:rsidRPr="00057491">
              <w:t>LMF identification</w:t>
            </w:r>
          </w:p>
        </w:tc>
      </w:tr>
      <w:tr w:rsidR="00EC11AD"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EC11AD" w:rsidRDefault="00EC11AD" w:rsidP="00EC11AD">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EC11AD" w:rsidRDefault="00EC11AD" w:rsidP="00EC11AD">
            <w:pPr>
              <w:pStyle w:val="TAL"/>
              <w:rPr>
                <w:rFonts w:cs="Arial"/>
                <w:szCs w:val="18"/>
              </w:rPr>
            </w:pPr>
            <w:r w:rsidRPr="00057491">
              <w:t>Number of event reports received from the target UE</w:t>
            </w:r>
          </w:p>
        </w:tc>
      </w:tr>
      <w:tr w:rsidR="00EC11AD"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EC11AD" w:rsidRDefault="00EC11AD" w:rsidP="00EC11AD">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EC11AD" w:rsidRDefault="00EC11AD" w:rsidP="00EC11A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EC11AD" w:rsidRDefault="00EC11AD" w:rsidP="00EC11AD">
            <w:pPr>
              <w:pStyle w:val="TAL"/>
              <w:rPr>
                <w:rFonts w:cs="Arial"/>
                <w:szCs w:val="18"/>
              </w:rPr>
            </w:pPr>
            <w:r w:rsidRPr="00057491">
              <w:t>Duration of event reporting</w:t>
            </w:r>
          </w:p>
        </w:tc>
      </w:tr>
      <w:tr w:rsidR="00EC11AD"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EC11AD" w:rsidRDefault="00EC11AD" w:rsidP="00EC11AD">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EC11AD" w:rsidRDefault="00EC11AD" w:rsidP="00EC11AD">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EC11AD" w:rsidRPr="00057491" w:rsidRDefault="00EC11AD" w:rsidP="00EC11A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EC11AD" w14:paraId="1B88976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D27DFC" w14:textId="6288BA87" w:rsidR="00EC11AD" w:rsidRDefault="00EC11AD" w:rsidP="00EC11AD">
            <w:pPr>
              <w:pStyle w:val="TAL"/>
              <w:rPr>
                <w:lang w:eastAsia="zh-CN"/>
              </w:rPr>
            </w:pPr>
            <w:r>
              <w:rPr>
                <w:rFonts w:hint="eastAsia"/>
                <w:lang w:eastAsia="zh-CN"/>
              </w:rPr>
              <w:t>Ue</w:t>
            </w:r>
            <w:r>
              <w:rPr>
                <w:lang w:eastAsia="zh-CN"/>
              </w:rPr>
              <w:t>Up</w:t>
            </w:r>
            <w:r>
              <w:rPr>
                <w:rFonts w:hint="eastAsia"/>
                <w:lang w:eastAsia="zh-CN"/>
              </w:rPr>
              <w:t>PositioningCapabilities</w:t>
            </w:r>
          </w:p>
        </w:tc>
        <w:tc>
          <w:tcPr>
            <w:tcW w:w="1350" w:type="dxa"/>
            <w:tcBorders>
              <w:top w:val="single" w:sz="4" w:space="0" w:color="auto"/>
              <w:left w:val="single" w:sz="4" w:space="0" w:color="auto"/>
              <w:bottom w:val="single" w:sz="4" w:space="0" w:color="auto"/>
              <w:right w:val="single" w:sz="4" w:space="0" w:color="auto"/>
            </w:tcBorders>
          </w:tcPr>
          <w:p w14:paraId="5437F35A" w14:textId="3268B3B2" w:rsidR="00EC11AD" w:rsidRDefault="00EC11AD" w:rsidP="00EC11AD">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017FB67D" w14:textId="75C287A8" w:rsidR="00EC11AD" w:rsidRDefault="00EC11AD" w:rsidP="00EC11AD">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EC11AD"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EC11AD" w:rsidRDefault="00EC11AD" w:rsidP="00EC11AD">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EC11AD" w:rsidRDefault="00EC11AD" w:rsidP="00EC11A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EC11AD" w:rsidRDefault="00EC11AD" w:rsidP="00EC11AD">
            <w:pPr>
              <w:pStyle w:val="TAL"/>
              <w:rPr>
                <w:rFonts w:cs="Arial"/>
                <w:szCs w:val="18"/>
              </w:rPr>
            </w:pPr>
            <w:r w:rsidRPr="00057491">
              <w:t>Indicates types of External Clients</w:t>
            </w:r>
          </w:p>
        </w:tc>
      </w:tr>
      <w:tr w:rsidR="00EC11AD"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EC11AD" w:rsidRDefault="00EC11AD" w:rsidP="00EC11AD">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EC11AD" w:rsidRDefault="00EC11AD" w:rsidP="00EC11A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EC11AD" w:rsidRDefault="00EC11AD" w:rsidP="00EC11AD">
            <w:pPr>
              <w:pStyle w:val="TAL"/>
              <w:rPr>
                <w:rFonts w:cs="Arial"/>
                <w:szCs w:val="18"/>
              </w:rPr>
            </w:pPr>
            <w:r w:rsidRPr="00057491">
              <w:t>Indicates supported GAD shapes</w:t>
            </w:r>
          </w:p>
        </w:tc>
      </w:tr>
      <w:tr w:rsidR="00EC11AD"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EC11AD" w:rsidRDefault="00EC11AD" w:rsidP="00EC11AD">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EC11AD" w:rsidRDefault="00EC11AD" w:rsidP="00EC11A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EC11AD" w:rsidRDefault="00EC11AD" w:rsidP="00EC11AD">
            <w:pPr>
              <w:pStyle w:val="TAL"/>
              <w:rPr>
                <w:rFonts w:cs="Arial"/>
                <w:szCs w:val="18"/>
              </w:rPr>
            </w:pPr>
            <w:r w:rsidRPr="00057491">
              <w:t>Indicates acceptable delay of location request</w:t>
            </w:r>
          </w:p>
        </w:tc>
      </w:tr>
      <w:tr w:rsidR="00EC11AD"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EC11AD" w:rsidRDefault="00EC11AD" w:rsidP="00EC11AD">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EC11AD" w:rsidRDefault="00EC11AD" w:rsidP="00EC11A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EC11AD" w:rsidRDefault="00EC11AD" w:rsidP="00EC11AD">
            <w:pPr>
              <w:pStyle w:val="TAL"/>
              <w:rPr>
                <w:rFonts w:cs="Arial"/>
                <w:szCs w:val="18"/>
              </w:rPr>
            </w:pPr>
            <w:r w:rsidRPr="00057491">
              <w:t>Indicates supported positioning methods</w:t>
            </w:r>
          </w:p>
        </w:tc>
      </w:tr>
      <w:tr w:rsidR="00EC11AD"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EC11AD" w:rsidRDefault="00EC11AD" w:rsidP="00EC11AD">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EC11AD" w:rsidRDefault="00EC11AD" w:rsidP="00EC11A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EC11AD" w:rsidRDefault="00EC11AD" w:rsidP="00EC11AD">
            <w:pPr>
              <w:pStyle w:val="TAL"/>
              <w:rPr>
                <w:rFonts w:cs="Arial"/>
                <w:szCs w:val="18"/>
              </w:rPr>
            </w:pPr>
            <w:r w:rsidRPr="00057491">
              <w:t>Indicates supported modes used for positioning method</w:t>
            </w:r>
          </w:p>
        </w:tc>
      </w:tr>
      <w:tr w:rsidR="00EC11AD"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EC11AD" w:rsidRDefault="00EC11AD" w:rsidP="00EC11AD">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EC11AD" w:rsidRDefault="00EC11AD" w:rsidP="00EC11A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EC11AD" w:rsidRDefault="00EC11AD" w:rsidP="00EC11AD">
            <w:pPr>
              <w:pStyle w:val="TAL"/>
              <w:rPr>
                <w:rFonts w:cs="Arial"/>
                <w:szCs w:val="18"/>
              </w:rPr>
            </w:pPr>
            <w:r w:rsidRPr="00057491">
              <w:t>Global Navigation Satellite System (GNSS) ID</w:t>
            </w:r>
          </w:p>
        </w:tc>
      </w:tr>
      <w:tr w:rsidR="00EC11AD"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EC11AD" w:rsidRDefault="00EC11AD" w:rsidP="00EC11A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EC11AD" w:rsidRDefault="00EC11AD" w:rsidP="00EC11A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EC11AD" w:rsidRDefault="00EC11AD" w:rsidP="00EC11AD">
            <w:pPr>
              <w:pStyle w:val="TAL"/>
              <w:rPr>
                <w:rFonts w:cs="Arial"/>
                <w:szCs w:val="18"/>
              </w:rPr>
            </w:pPr>
            <w:r w:rsidRPr="00057491">
              <w:t>Indicates usage made of the location measurement</w:t>
            </w:r>
          </w:p>
        </w:tc>
      </w:tr>
      <w:tr w:rsidR="00EC11AD"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EC11AD" w:rsidRDefault="00EC11AD" w:rsidP="00EC11AD">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EC11AD" w:rsidRDefault="00EC11AD" w:rsidP="00EC11A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EC11AD" w:rsidRDefault="00EC11AD" w:rsidP="00EC11AD">
            <w:pPr>
              <w:pStyle w:val="TAL"/>
              <w:rPr>
                <w:rFonts w:cs="Arial"/>
                <w:szCs w:val="18"/>
              </w:rPr>
            </w:pPr>
            <w:r w:rsidRPr="00057491">
              <w:t>Indicates priority of the LCS client</w:t>
            </w:r>
          </w:p>
        </w:tc>
      </w:tr>
      <w:tr w:rsidR="00EC11AD"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EC11AD" w:rsidRDefault="00EC11AD" w:rsidP="00EC11AD">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EC11AD" w:rsidRDefault="00EC11AD" w:rsidP="00EC11A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EC11AD" w:rsidRDefault="00EC11AD" w:rsidP="00EC11AD">
            <w:pPr>
              <w:pStyle w:val="TAL"/>
              <w:rPr>
                <w:rFonts w:cs="Arial"/>
                <w:szCs w:val="18"/>
              </w:rPr>
            </w:pPr>
            <w:r w:rsidRPr="00057491">
              <w:t>Indicates velocity requirement</w:t>
            </w:r>
          </w:p>
        </w:tc>
      </w:tr>
      <w:tr w:rsidR="00EC11AD"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EC11AD" w:rsidRDefault="00EC11AD" w:rsidP="00EC11AD">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EC11AD" w:rsidRDefault="00EC11AD" w:rsidP="00EC11A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EC11AD" w:rsidRDefault="00EC11AD" w:rsidP="00EC11AD">
            <w:pPr>
              <w:pStyle w:val="TAL"/>
              <w:rPr>
                <w:rFonts w:cs="Arial"/>
                <w:szCs w:val="18"/>
              </w:rPr>
            </w:pPr>
            <w:r w:rsidRPr="00057491">
              <w:t>Indicates fulfilment of requested accuracy</w:t>
            </w:r>
          </w:p>
        </w:tc>
      </w:tr>
      <w:tr w:rsidR="00EC11AD"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EC11AD" w:rsidRDefault="00EC11AD" w:rsidP="00EC11AD">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EC11AD" w:rsidRDefault="00EC11AD" w:rsidP="00EC11A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EC11AD" w:rsidRDefault="00EC11AD" w:rsidP="00EC11AD">
            <w:pPr>
              <w:pStyle w:val="TAL"/>
              <w:rPr>
                <w:rFonts w:cs="Arial"/>
                <w:szCs w:val="18"/>
              </w:rPr>
            </w:pPr>
            <w:r w:rsidRPr="00057491">
              <w:t>Indicates direction of vertical speed</w:t>
            </w:r>
          </w:p>
        </w:tc>
      </w:tr>
      <w:tr w:rsidR="00EC11AD"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EC11AD" w:rsidRDefault="00EC11AD" w:rsidP="00EC11AD">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EC11AD" w:rsidRDefault="00EC11AD" w:rsidP="00EC11A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EC11AD" w:rsidRDefault="00EC11AD" w:rsidP="00EC11AD">
            <w:pPr>
              <w:pStyle w:val="TAL"/>
              <w:rPr>
                <w:rFonts w:cs="Arial"/>
                <w:szCs w:val="18"/>
              </w:rPr>
            </w:pPr>
            <w:r w:rsidRPr="00057491">
              <w:t>Indicates LDR types</w:t>
            </w:r>
          </w:p>
        </w:tc>
      </w:tr>
      <w:tr w:rsidR="00EC11AD"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EC11AD" w:rsidRDefault="00EC11AD" w:rsidP="00EC11AD">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EC11AD" w:rsidRDefault="00EC11AD" w:rsidP="00EC11A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EC11AD" w:rsidRDefault="00EC11AD" w:rsidP="00EC11AD">
            <w:pPr>
              <w:pStyle w:val="TAL"/>
              <w:rPr>
                <w:rFonts w:cs="Arial"/>
                <w:szCs w:val="18"/>
              </w:rPr>
            </w:pPr>
            <w:r w:rsidRPr="00057491">
              <w:t>Indicates type of event reporting area</w:t>
            </w:r>
          </w:p>
        </w:tc>
      </w:tr>
      <w:tr w:rsidR="00EC11AD"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EC11AD" w:rsidRDefault="00EC11AD" w:rsidP="00EC11AD">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EC11AD" w:rsidRDefault="00EC11AD" w:rsidP="00EC11A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EC11AD" w:rsidRDefault="00EC11AD" w:rsidP="00EC11AD">
            <w:pPr>
              <w:pStyle w:val="TAL"/>
              <w:rPr>
                <w:rFonts w:cs="Arial"/>
                <w:szCs w:val="18"/>
              </w:rPr>
            </w:pPr>
            <w:r w:rsidRPr="00057491">
              <w:t>Specifies occurrence of event reporting</w:t>
            </w:r>
          </w:p>
        </w:tc>
      </w:tr>
      <w:tr w:rsidR="00EC11AD"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EC11AD" w:rsidRDefault="00EC11AD" w:rsidP="00EC11AD">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EC11AD" w:rsidRDefault="00EC11AD" w:rsidP="00EC11A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EC11AD" w:rsidRDefault="00EC11AD" w:rsidP="00EC11AD">
            <w:pPr>
              <w:pStyle w:val="TAL"/>
              <w:rPr>
                <w:rFonts w:cs="Arial"/>
                <w:szCs w:val="18"/>
              </w:rPr>
            </w:pPr>
            <w:r w:rsidRPr="00057491">
              <w:t>Specifies access types of event reporting</w:t>
            </w:r>
          </w:p>
        </w:tc>
      </w:tr>
      <w:tr w:rsidR="00EC11AD"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EC11AD" w:rsidRDefault="00EC11AD" w:rsidP="00EC11AD">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EC11AD" w:rsidRDefault="00EC11AD" w:rsidP="00EC11A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EC11AD" w:rsidRDefault="00EC11AD" w:rsidP="00EC11AD">
            <w:pPr>
              <w:pStyle w:val="TAL"/>
              <w:rPr>
                <w:rFonts w:cs="Arial"/>
                <w:szCs w:val="18"/>
              </w:rPr>
            </w:pPr>
            <w:r w:rsidRPr="00057491">
              <w:t>Specifies event classes</w:t>
            </w:r>
          </w:p>
        </w:tc>
      </w:tr>
      <w:tr w:rsidR="00EC11AD"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EC11AD" w:rsidRDefault="00EC11AD" w:rsidP="00EC11AD">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EC11AD" w:rsidRDefault="00EC11AD" w:rsidP="00EC11A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EC11AD" w:rsidRDefault="00EC11AD" w:rsidP="00EC11AD">
            <w:pPr>
              <w:pStyle w:val="TAL"/>
              <w:rPr>
                <w:rFonts w:cs="Arial"/>
                <w:szCs w:val="18"/>
              </w:rPr>
            </w:pPr>
            <w:r w:rsidRPr="00057491">
              <w:t>Specifies type of event reporting</w:t>
            </w:r>
          </w:p>
        </w:tc>
      </w:tr>
      <w:tr w:rsidR="00EC11AD"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EC11AD" w:rsidRDefault="00EC11AD" w:rsidP="00EC11AD">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EC11AD" w:rsidRDefault="00EC11AD" w:rsidP="00EC11A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EC11AD" w:rsidRDefault="00EC11AD" w:rsidP="00EC11AD">
            <w:pPr>
              <w:pStyle w:val="TAL"/>
              <w:rPr>
                <w:rFonts w:cs="Arial"/>
                <w:szCs w:val="18"/>
              </w:rPr>
            </w:pPr>
            <w:r w:rsidRPr="00057491">
              <w:t xml:space="preserve">Specifies causes of event reporting termination </w:t>
            </w:r>
          </w:p>
        </w:tc>
      </w:tr>
      <w:tr w:rsidR="00EC11AD"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EC11AD" w:rsidRDefault="00EC11AD" w:rsidP="00EC11AD">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EC11AD" w:rsidRDefault="00EC11AD" w:rsidP="00EC11A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EC11AD" w:rsidRDefault="00EC11AD" w:rsidP="00EC11AD">
            <w:pPr>
              <w:pStyle w:val="TAL"/>
              <w:rPr>
                <w:rFonts w:cs="Arial"/>
                <w:szCs w:val="18"/>
              </w:rPr>
            </w:pPr>
            <w:r w:rsidRPr="00057491">
              <w:t>Specifies LCS QoS class</w:t>
            </w:r>
          </w:p>
        </w:tc>
      </w:tr>
      <w:tr w:rsidR="00EC11AD"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EC11AD" w:rsidRDefault="00EC11AD" w:rsidP="00EC11AD">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EC11AD" w:rsidRDefault="00EC11AD" w:rsidP="00EC11A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EC11AD" w:rsidRDefault="00EC11AD" w:rsidP="00EC11AD">
            <w:pPr>
              <w:pStyle w:val="TAL"/>
              <w:rPr>
                <w:rFonts w:cs="Arial"/>
                <w:szCs w:val="18"/>
              </w:rPr>
            </w:pPr>
            <w:r w:rsidRPr="00057491">
              <w:t>Specifies location service types requested by UE</w:t>
            </w:r>
          </w:p>
        </w:tc>
      </w:tr>
      <w:tr w:rsidR="00EC11AD"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EC11AD" w:rsidRPr="0031710B" w:rsidRDefault="00EC11AD" w:rsidP="00EC11AD">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EC11AD" w:rsidRDefault="00EC11AD" w:rsidP="00EC11A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EC11AD" w:rsidRPr="00057491" w:rsidRDefault="00EC11AD" w:rsidP="00EC11AD">
            <w:pPr>
              <w:pStyle w:val="TAL"/>
            </w:pPr>
            <w:r>
              <w:t>Indoor Outdoor Indication</w:t>
            </w:r>
          </w:p>
        </w:tc>
      </w:tr>
      <w:tr w:rsidR="00EC11AD"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EC11AD" w:rsidRDefault="00EC11AD" w:rsidP="00EC11AD">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EC11AD" w:rsidRDefault="00EC11AD" w:rsidP="00EC11A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EC11AD" w:rsidRDefault="00EC11AD" w:rsidP="00EC11AD">
            <w:pPr>
              <w:pStyle w:val="TAL"/>
            </w:pPr>
            <w:r>
              <w:t>Fix Type</w:t>
            </w:r>
          </w:p>
        </w:tc>
      </w:tr>
      <w:tr w:rsidR="00EC11AD"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EC11AD" w:rsidRDefault="00EC11AD" w:rsidP="00EC11AD">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EC11AD" w:rsidRDefault="00EC11AD" w:rsidP="00EC11A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EC11AD" w:rsidRDefault="00EC11AD" w:rsidP="00EC11AD">
            <w:pPr>
              <w:pStyle w:val="TAL"/>
            </w:pPr>
            <w:r>
              <w:t>LOS/NLOS measurement indication</w:t>
            </w:r>
          </w:p>
        </w:tc>
      </w:tr>
      <w:tr w:rsidR="00EC11AD"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EC11AD" w:rsidRPr="009413E0" w:rsidRDefault="00EC11AD" w:rsidP="00EC11AD">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EC11AD" w:rsidRDefault="00EC11AD" w:rsidP="00EC11A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EC11AD" w:rsidRDefault="00EC11AD" w:rsidP="00EC11AD">
            <w:pPr>
              <w:pStyle w:val="TAL"/>
            </w:pPr>
            <w:r>
              <w:t>UP Connection Status</w:t>
            </w:r>
          </w:p>
        </w:tc>
      </w:tr>
      <w:tr w:rsidR="008A3B2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8A3B26" w:rsidRDefault="008A3B26" w:rsidP="008A3B2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8A3B26" w:rsidRDefault="008A3B26" w:rsidP="008A3B2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8A3B26" w:rsidRDefault="008A3B26" w:rsidP="008A3B26">
            <w:pPr>
              <w:pStyle w:val="TAL"/>
            </w:pPr>
            <w:r>
              <w:rPr>
                <w:rFonts w:hint="eastAsia"/>
                <w:lang w:eastAsia="zh-CN"/>
              </w:rPr>
              <w:t>S</w:t>
            </w:r>
            <w:r>
              <w:rPr>
                <w:lang w:eastAsia="zh-CN"/>
              </w:rPr>
              <w:t>pecifies result type for ranging and sidelink positioning</w:t>
            </w:r>
          </w:p>
        </w:tc>
      </w:tr>
      <w:tr w:rsidR="008A3B2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342AD2CB" w:rsidR="008A3B26" w:rsidRDefault="008A3B26" w:rsidP="008A3B26">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8A3B26" w:rsidRDefault="008A3B26" w:rsidP="008A3B2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8A3B26" w:rsidRDefault="008A3B26" w:rsidP="008A3B26">
            <w:pPr>
              <w:pStyle w:val="TAL"/>
            </w:pPr>
            <w:r>
              <w:rPr>
                <w:rFonts w:hint="eastAsia"/>
                <w:lang w:eastAsia="zh-CN"/>
              </w:rPr>
              <w:t>S</w:t>
            </w:r>
            <w:r>
              <w:rPr>
                <w:lang w:eastAsia="zh-CN"/>
              </w:rPr>
              <w:t>pecifies type of related UE for ranging and sidelink positioning</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45330AE3" w:rsidR="00EF4912" w:rsidRDefault="00EF4912" w:rsidP="00EF4912">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bl>
    <w:p w14:paraId="399437E2" w14:textId="77777777" w:rsidR="00EB7848" w:rsidRDefault="00EB7848" w:rsidP="00EB7848"/>
    <w:p w14:paraId="0630AC93" w14:textId="77777777" w:rsidR="00EB7848" w:rsidRDefault="00EB7848" w:rsidP="00B32564">
      <w:pPr>
        <w:pStyle w:val="Heading4"/>
        <w:rPr>
          <w:lang w:val="en-US"/>
        </w:rPr>
      </w:pPr>
      <w:bookmarkStart w:id="1540" w:name="_Toc20150381"/>
      <w:bookmarkStart w:id="1541" w:name="_Toc25168628"/>
      <w:bookmarkStart w:id="1542" w:name="_Toc27593047"/>
      <w:bookmarkStart w:id="1543" w:name="_Toc34147918"/>
      <w:bookmarkStart w:id="1544" w:name="_Toc36463302"/>
      <w:bookmarkStart w:id="1545" w:name="_Toc43215142"/>
      <w:bookmarkStart w:id="1546" w:name="_Toc45032390"/>
      <w:bookmarkStart w:id="1547" w:name="_Toc49849879"/>
      <w:bookmarkStart w:id="1548" w:name="_Toc51873393"/>
      <w:bookmarkStart w:id="1549" w:name="_Toc56517521"/>
      <w:bookmarkStart w:id="1550" w:name="_Toc58594422"/>
      <w:bookmarkStart w:id="1551" w:name="_Toc67685932"/>
      <w:bookmarkStart w:id="1552" w:name="_Toc74993753"/>
      <w:bookmarkStart w:id="1553" w:name="_Toc82716341"/>
      <w:bookmarkStart w:id="1554" w:name="_Toc88818628"/>
      <w:bookmarkStart w:id="1555" w:name="_Toc90650550"/>
      <w:bookmarkStart w:id="1556" w:name="_Toc98506220"/>
      <w:bookmarkStart w:id="1557" w:name="_Toc106639505"/>
      <w:bookmarkStart w:id="1558" w:name="_Toc114779015"/>
      <w:bookmarkStart w:id="1559" w:name="_Toc122096932"/>
      <w:bookmarkStart w:id="1560" w:name="_Toc130844153"/>
      <w:bookmarkStart w:id="1561" w:name="_Toc138411859"/>
      <w:bookmarkStart w:id="1562" w:name="_Toc1459560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14594438" w14:textId="77777777" w:rsidR="00EB7848" w:rsidRDefault="00EB7848" w:rsidP="00B32564">
      <w:pPr>
        <w:pStyle w:val="Heading5"/>
      </w:pPr>
      <w:bookmarkStart w:id="1563" w:name="_Toc20150382"/>
      <w:bookmarkStart w:id="1564" w:name="_Toc25168629"/>
      <w:bookmarkStart w:id="1565" w:name="_Toc27593048"/>
      <w:bookmarkStart w:id="1566" w:name="_Toc34147919"/>
      <w:bookmarkStart w:id="1567" w:name="_Toc36463303"/>
      <w:bookmarkStart w:id="1568" w:name="_Toc43215143"/>
      <w:bookmarkStart w:id="1569" w:name="_Toc45032391"/>
      <w:bookmarkStart w:id="1570" w:name="_Toc49849880"/>
      <w:bookmarkStart w:id="1571" w:name="_Toc51873394"/>
      <w:bookmarkStart w:id="1572" w:name="_Toc56517522"/>
      <w:bookmarkStart w:id="1573" w:name="_Toc58594423"/>
      <w:bookmarkStart w:id="1574" w:name="_Toc67685933"/>
      <w:bookmarkStart w:id="1575" w:name="_Toc74993754"/>
      <w:bookmarkStart w:id="1576" w:name="_Toc82716342"/>
      <w:bookmarkStart w:id="1577" w:name="_Toc88818629"/>
      <w:bookmarkStart w:id="1578" w:name="_Toc90650551"/>
      <w:bookmarkStart w:id="1579" w:name="_Toc98506221"/>
      <w:bookmarkStart w:id="1580" w:name="_Toc106639506"/>
      <w:bookmarkStart w:id="1581" w:name="_Toc114779016"/>
      <w:bookmarkStart w:id="1582" w:name="_Toc122096933"/>
      <w:bookmarkStart w:id="1583" w:name="_Toc130844154"/>
      <w:bookmarkStart w:id="1584" w:name="_Toc138411860"/>
      <w:bookmarkStart w:id="1585" w:name="_Toc145956047"/>
      <w:r>
        <w:t>6.1.6.2.1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586" w:name="_Toc20150383"/>
      <w:bookmarkStart w:id="1587" w:name="_Toc25168630"/>
      <w:bookmarkStart w:id="1588" w:name="_Toc27593049"/>
      <w:bookmarkStart w:id="1589" w:name="_Toc34147920"/>
      <w:bookmarkStart w:id="1590" w:name="_Toc36463304"/>
      <w:bookmarkStart w:id="1591" w:name="_Toc43215144"/>
      <w:bookmarkStart w:id="1592" w:name="_Toc45032392"/>
      <w:bookmarkStart w:id="1593" w:name="_Toc49849881"/>
      <w:bookmarkStart w:id="1594" w:name="_Toc51873395"/>
      <w:bookmarkStart w:id="1595" w:name="_Toc56517523"/>
      <w:bookmarkStart w:id="1596" w:name="_Toc58594424"/>
      <w:bookmarkStart w:id="1597" w:name="_Toc67685934"/>
      <w:bookmarkStart w:id="1598" w:name="_Toc74993755"/>
      <w:bookmarkStart w:id="1599" w:name="_Toc82716343"/>
      <w:bookmarkStart w:id="1600" w:name="_Toc88818630"/>
      <w:bookmarkStart w:id="1601" w:name="_Toc90650552"/>
      <w:bookmarkStart w:id="1602" w:name="_Toc98506222"/>
      <w:bookmarkStart w:id="1603" w:name="_Toc106639507"/>
      <w:bookmarkStart w:id="1604" w:name="_Toc114779017"/>
      <w:bookmarkStart w:id="1605" w:name="_Toc122096934"/>
      <w:bookmarkStart w:id="1606" w:name="_Toc130844155"/>
      <w:bookmarkStart w:id="1607" w:name="_Toc138411861"/>
      <w:bookmarkStart w:id="1608" w:name="_Toc145956048"/>
      <w:r>
        <w:lastRenderedPageBreak/>
        <w:t>6.1.6.2.2</w:t>
      </w:r>
      <w:r>
        <w:tab/>
        <w:t>Type: InputData</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397F48" w:rsidRPr="00FD48E5" w14:paraId="022E9B20" w14:textId="5614FBA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54575BF7"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858F35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851D" w14:textId="77777777" w:rsidR="00EA5EC6" w:rsidRDefault="00EA5EC6" w:rsidP="00EA5EC6">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7523D2" w14:textId="77777777" w:rsidR="00EA5EC6" w:rsidRDefault="00EA5EC6" w:rsidP="00EA5EC6">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C92FBB" w14:textId="77777777" w:rsidR="00EA5EC6" w:rsidRDefault="00EA5EC6" w:rsidP="00EA5EC6">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2B99ECA0" w:rsidR="00EA5EC6" w:rsidRDefault="00EA5EC6" w:rsidP="00EA5EC6">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126FA54D"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22DCF74" w:rsidR="00EA5EC6" w:rsidRDefault="00EA5EC6" w:rsidP="00EA5EC6">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0BE93688" w:rsidR="002469F7" w:rsidRDefault="002469F7" w:rsidP="002469F7">
            <w:pPr>
              <w:pStyle w:val="TAL"/>
              <w:rPr>
                <w:noProof/>
                <w:lang w:eastAsia="zh-CN"/>
              </w:rPr>
            </w:pPr>
            <w:r w:rsidRPr="006A7E28">
              <w:t>ue</w:t>
            </w:r>
            <w:r>
              <w:t>Up</w:t>
            </w:r>
            <w:r w:rsidRPr="006A7E28">
              <w:rPr>
                <w:rFonts w:hint="eastAsia"/>
                <w:lang w:eastAsia="zh-CN"/>
              </w:rPr>
              <w:t>Positioning</w:t>
            </w:r>
            <w:r w:rsidRPr="006A7E28">
              <w:t>Cap</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0CDDB536" w:rsidR="002469F7" w:rsidRDefault="002469F7" w:rsidP="002469F7">
            <w:pPr>
              <w:pStyle w:val="TAL"/>
            </w:pPr>
            <w:r w:rsidRPr="006A7E28">
              <w:t>Ue</w:t>
            </w:r>
            <w:r>
              <w:t>Up</w:t>
            </w:r>
            <w:r w:rsidRPr="006A7E28">
              <w:rPr>
                <w:rFonts w:hint="eastAsia"/>
                <w:lang w:eastAsia="zh-CN"/>
              </w:rPr>
              <w:t>Positioning</w:t>
            </w:r>
            <w:r w:rsidRPr="006A7E28">
              <w:t>Capabilit</w:t>
            </w:r>
            <w:r w:rsidRPr="006A7E28">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59D4E914" w:rsidR="002469F7" w:rsidRDefault="002469F7" w:rsidP="002469F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1F45C9D6" w:rsidR="001664A0" w:rsidRDefault="001664A0" w:rsidP="001664A0">
            <w:pPr>
              <w:pStyle w:val="TAL"/>
              <w:rPr>
                <w:lang w:eastAsia="zh-CN"/>
              </w:rPr>
            </w:pPr>
            <w:r>
              <w:t xml:space="preserve">This IE </w:t>
            </w:r>
            <w:r w:rsidR="004A056B">
              <w:t xml:space="preserve">may </w:t>
            </w:r>
            <w:r>
              <w:t>be present if the event report allowed area is present</w:t>
            </w:r>
            <w:r>
              <w:rPr>
                <w:lang w:eastAsia="zh-CN"/>
              </w:rPr>
              <w:t xml:space="preserve">. </w:t>
            </w:r>
          </w:p>
          <w:p w14:paraId="324B4986" w14:textId="77777777" w:rsidR="001664A0" w:rsidRDefault="001664A0" w:rsidP="001664A0">
            <w:pPr>
              <w:pStyle w:val="TAL"/>
              <w:rPr>
                <w:rFonts w:cs="Arial"/>
                <w:szCs w:val="18"/>
                <w:lang w:eastAsia="zh-CN"/>
              </w:rPr>
            </w:pPr>
          </w:p>
          <w:p w14:paraId="0D507073" w14:textId="77777777" w:rsidR="001664A0" w:rsidRPr="00140B0A" w:rsidRDefault="001664A0" w:rsidP="001664A0">
            <w:pPr>
              <w:pStyle w:val="TAL"/>
              <w:rPr>
                <w:lang w:val="en-US" w:eastAsia="zh-CN"/>
              </w:rPr>
            </w:pPr>
            <w:r>
              <w:t>When present, this IE shall i</w:t>
            </w:r>
            <w:r w:rsidRPr="00140B0A">
              <w:t>ndicat</w:t>
            </w:r>
            <w:r>
              <w:t>e</w:t>
            </w:r>
            <w:r w:rsidRPr="00140B0A">
              <w:t xml:space="preserve"> one of the following mutually exclusive global settings:</w:t>
            </w:r>
          </w:p>
          <w:p w14:paraId="61F6AC4A" w14:textId="77777777" w:rsidR="001664A0" w:rsidRPr="00140B0A" w:rsidRDefault="001664A0" w:rsidP="001664A0">
            <w:pPr>
              <w:pStyle w:val="TAL"/>
              <w:ind w:left="523" w:hanging="240"/>
            </w:pPr>
            <w:r w:rsidRPr="00140B0A">
              <w:t>-</w:t>
            </w:r>
            <w:r w:rsidRPr="00140B0A">
              <w:tab/>
              <w:t>Opposite sense</w:t>
            </w:r>
          </w:p>
          <w:p w14:paraId="4F3C7BC8" w14:textId="53D764C1" w:rsidR="001664A0" w:rsidRDefault="001664A0" w:rsidP="001664A0">
            <w:pPr>
              <w:pStyle w:val="TAL"/>
              <w:ind w:left="523" w:hanging="240"/>
            </w:pPr>
            <w:r w:rsidRPr="00140B0A">
              <w:t>-</w:t>
            </w:r>
            <w:r w:rsidRPr="00140B0A">
              <w:tab/>
              <w:t>Positive sense</w:t>
            </w:r>
            <w:r w:rsidR="004A056B">
              <w:t xml:space="preserve"> (default)</w:t>
            </w:r>
          </w:p>
          <w:p w14:paraId="52BA7BDD" w14:textId="5E658CE2"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6B444E" w:rsidRPr="00FD48E5" w14:paraId="62DAEAF9"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6B444E" w:rsidRDefault="006B444E" w:rsidP="006B444E">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6B444E" w:rsidRDefault="006B444E" w:rsidP="006B444E">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6B444E" w:rsidRDefault="006B444E" w:rsidP="006B444E">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6B444E" w:rsidRDefault="006B444E" w:rsidP="006B444E">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6B444E" w:rsidRDefault="006B444E" w:rsidP="006B444E">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3A33734C" w14:textId="77777777" w:rsidR="006B444E" w:rsidRPr="007E49B1" w:rsidRDefault="006B444E" w:rsidP="006B444E">
            <w:pPr>
              <w:pStyle w:val="TAL"/>
              <w:rPr>
                <w:lang w:eastAsia="zh-CN"/>
              </w:rPr>
            </w:pPr>
          </w:p>
        </w:tc>
      </w:tr>
      <w:tr w:rsidR="00A17B19" w:rsidRPr="00FD48E5" w14:paraId="60EE9E84"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A17B19" w:rsidRDefault="00A17B19" w:rsidP="00A17B19">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A17B19" w:rsidRDefault="00A17B19" w:rsidP="00A17B19">
            <w:pPr>
              <w:pStyle w:val="TAL"/>
              <w:rPr>
                <w:lang w:eastAsia="zh-CN"/>
              </w:rPr>
            </w:pPr>
            <w:r w:rsidRPr="00B82322">
              <w:rPr>
                <w:rFonts w:cs="Arial"/>
                <w:szCs w:val="18"/>
              </w:rPr>
              <w:t>array(</w:t>
            </w:r>
            <w:bookmarkStart w:id="1609" w:name="_Hlk142683907"/>
            <w:r w:rsidRPr="00B82322">
              <w:rPr>
                <w:rFonts w:cs="Arial"/>
                <w:szCs w:val="18"/>
              </w:rPr>
              <w:t>RangingSlResult</w:t>
            </w:r>
            <w:bookmarkEnd w:id="160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A17B19" w:rsidRDefault="00A17B19" w:rsidP="00A17B19">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A17B19" w:rsidRDefault="00A17B19" w:rsidP="00A17B19">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7202C37F" w:rsidR="00A17B19" w:rsidRDefault="00A17B19" w:rsidP="00A17B19">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17A64696" w14:textId="77777777" w:rsidR="00A17B19" w:rsidRPr="007E49B1" w:rsidRDefault="00A17B19" w:rsidP="00A17B19">
            <w:pPr>
              <w:pStyle w:val="TAL"/>
              <w:rPr>
                <w:lang w:eastAsia="zh-CN"/>
              </w:rPr>
            </w:pPr>
          </w:p>
        </w:tc>
      </w:tr>
      <w:tr w:rsidR="00A17B19" w:rsidRPr="00FD48E5" w14:paraId="6E705E7E"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F12D944" w:rsidR="00A17B19" w:rsidRDefault="00A17B19" w:rsidP="00A17B19">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12608E7" w:rsidR="00A17B19" w:rsidRDefault="00A17B19" w:rsidP="00A17B19">
            <w:pPr>
              <w:pStyle w:val="TAL"/>
              <w:rPr>
                <w:lang w:eastAsia="zh-CN"/>
              </w:rPr>
            </w:pPr>
            <w:r w:rsidRPr="00B82322">
              <w:rPr>
                <w:rFonts w:cs="Arial"/>
                <w:szCs w:val="18"/>
              </w:rPr>
              <w:t>array(</w:t>
            </w:r>
            <w:bookmarkStart w:id="1610" w:name="_Hlk142683982"/>
            <w:r w:rsidRPr="00B82322">
              <w:rPr>
                <w:rFonts w:cs="Arial"/>
                <w:szCs w:val="18"/>
              </w:rPr>
              <w:t>RelatedUE</w:t>
            </w:r>
            <w:bookmarkEnd w:id="1610"/>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A17B19" w:rsidRDefault="00A17B19" w:rsidP="00A17B19">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A17B19" w:rsidRDefault="00A17B19" w:rsidP="00A17B19">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A17B19" w:rsidRDefault="00A17B19" w:rsidP="00A17B19">
            <w:pPr>
              <w:pStyle w:val="TAL"/>
              <w:rPr>
                <w:rFonts w:cs="Arial"/>
                <w:szCs w:val="18"/>
              </w:rPr>
            </w:pPr>
            <w:r w:rsidRPr="00B82322">
              <w:rPr>
                <w:rFonts w:cs="Arial"/>
                <w:szCs w:val="18"/>
              </w:rPr>
              <w:t>This IE contains a list of the information for the related UEs for the ranging and sidelink positioning.</w:t>
            </w:r>
          </w:p>
        </w:tc>
        <w:tc>
          <w:tcPr>
            <w:tcW w:w="1507" w:type="dxa"/>
            <w:gridSpan w:val="2"/>
            <w:tcBorders>
              <w:top w:val="single" w:sz="4" w:space="0" w:color="auto"/>
              <w:left w:val="single" w:sz="4" w:space="0" w:color="auto"/>
              <w:bottom w:val="single" w:sz="4" w:space="0" w:color="auto"/>
              <w:right w:val="single" w:sz="4" w:space="0" w:color="auto"/>
            </w:tcBorders>
          </w:tcPr>
          <w:p w14:paraId="4A38570D" w14:textId="77777777" w:rsidR="00A17B19" w:rsidRPr="007E49B1" w:rsidRDefault="00A17B19" w:rsidP="00A17B19">
            <w:pPr>
              <w:pStyle w:val="TAL"/>
              <w:rPr>
                <w:lang w:eastAsia="zh-CN"/>
              </w:rPr>
            </w:pPr>
          </w:p>
        </w:tc>
      </w:tr>
      <w:tr w:rsidR="00A17B19" w:rsidRPr="00FD48E5" w14:paraId="4D840841" w14:textId="581AD7B3" w:rsidTr="00EA5EC6">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4ED189C" w14:textId="77777777" w:rsidR="00A17B19" w:rsidRDefault="00A17B19" w:rsidP="00A17B19">
            <w:pPr>
              <w:pStyle w:val="TAN"/>
            </w:pPr>
            <w:r>
              <w:lastRenderedPageBreak/>
              <w:t>NOTE 1:</w:t>
            </w:r>
            <w:r>
              <w:tab/>
              <w:t>At least one of the attributes defined in this table shall be present in the InputData structure.</w:t>
            </w:r>
          </w:p>
          <w:p w14:paraId="26D60146" w14:textId="77777777" w:rsidR="00A17B19" w:rsidRDefault="00A17B19" w:rsidP="00A17B1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17B19" w:rsidRDefault="00A17B19" w:rsidP="00A17B1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17B19" w:rsidRDefault="00A17B19" w:rsidP="00A17B1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17B19" w:rsidRDefault="00A17B19" w:rsidP="00A17B1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17B19" w:rsidRDefault="00A17B19" w:rsidP="00A17B19">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18D1CE2A" w14:textId="77777777" w:rsidR="00A17B19" w:rsidRDefault="00A17B19" w:rsidP="00A17B1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611" w:name="_Toc20150384"/>
      <w:bookmarkStart w:id="1612" w:name="_Toc25168631"/>
      <w:bookmarkStart w:id="1613" w:name="_Toc27593050"/>
      <w:bookmarkStart w:id="1614" w:name="_Toc34147921"/>
      <w:bookmarkStart w:id="1615" w:name="_Toc36463305"/>
      <w:bookmarkStart w:id="1616" w:name="_Toc43215145"/>
      <w:bookmarkStart w:id="1617" w:name="_Toc45032393"/>
      <w:bookmarkStart w:id="1618" w:name="_Toc49849882"/>
      <w:bookmarkStart w:id="1619" w:name="_Toc51873396"/>
      <w:bookmarkStart w:id="1620" w:name="_Toc56517524"/>
      <w:bookmarkStart w:id="1621" w:name="_Toc58594425"/>
      <w:bookmarkStart w:id="1622" w:name="_Toc67685935"/>
      <w:bookmarkStart w:id="1623" w:name="_Toc74993756"/>
      <w:bookmarkStart w:id="1624" w:name="_Toc82716344"/>
      <w:bookmarkStart w:id="1625" w:name="_Toc88818631"/>
      <w:bookmarkStart w:id="1626" w:name="_Toc90650553"/>
      <w:bookmarkStart w:id="1627" w:name="_Toc98506223"/>
      <w:bookmarkStart w:id="1628" w:name="_Toc106639508"/>
      <w:bookmarkStart w:id="1629" w:name="_Toc114779018"/>
      <w:bookmarkStart w:id="1630" w:name="_Toc122096935"/>
      <w:bookmarkStart w:id="1631" w:name="_Toc130844156"/>
      <w:bookmarkStart w:id="1632" w:name="_Toc138411862"/>
      <w:bookmarkStart w:id="1633" w:name="_Toc145956049"/>
      <w:r>
        <w:lastRenderedPageBreak/>
        <w:t>6.1.6.2.3</w:t>
      </w:r>
      <w:r>
        <w:tab/>
        <w:t>Type: LocationData</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BC6B83" w:rsidRPr="00FD48E5" w14:paraId="0EE23ED9" w14:textId="461D43AA"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lastRenderedPageBreak/>
              <w:t>ueAreaInd</w:t>
            </w:r>
          </w:p>
        </w:tc>
        <w:tc>
          <w:tcPr>
            <w:tcW w:w="3060" w:type="dxa"/>
            <w:gridSpan w:val="2"/>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t>SAT</w:t>
            </w:r>
          </w:p>
        </w:tc>
      </w:tr>
      <w:tr w:rsidR="004471D3" w:rsidRPr="00FD48E5" w14:paraId="4D1B6A27"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60" w:type="dxa"/>
            <w:gridSpan w:val="2"/>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BC6B83" w:rsidRPr="00FD48E5" w14:paraId="47258CB9"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BB44641" w14:textId="1EA31DB7" w:rsidR="002B4995" w:rsidRDefault="002B4995" w:rsidP="002B4995">
            <w:pPr>
              <w:pStyle w:val="TAL"/>
              <w:rPr>
                <w:lang w:eastAsia="zh-CN"/>
              </w:rPr>
            </w:pPr>
            <w:r>
              <w:rPr>
                <w:rFonts w:hint="eastAsia"/>
                <w:lang w:eastAsia="zh-CN"/>
              </w:rPr>
              <w:t>d</w:t>
            </w:r>
            <w:r>
              <w:rPr>
                <w:lang w:eastAsia="zh-CN"/>
              </w:rPr>
              <w:t>irectReportInd</w:t>
            </w:r>
          </w:p>
        </w:tc>
        <w:tc>
          <w:tcPr>
            <w:tcW w:w="3060" w:type="dxa"/>
            <w:gridSpan w:val="2"/>
            <w:tcBorders>
              <w:top w:val="single" w:sz="4" w:space="0" w:color="auto"/>
              <w:left w:val="single" w:sz="4" w:space="0" w:color="auto"/>
              <w:bottom w:val="single" w:sz="4" w:space="0" w:color="auto"/>
              <w:right w:val="single" w:sz="4" w:space="0" w:color="auto"/>
            </w:tcBorders>
          </w:tcPr>
          <w:p w14:paraId="7DF82CF0" w14:textId="72B7B026" w:rsidR="002B4995" w:rsidRPr="002F5B42" w:rsidRDefault="002B4995" w:rsidP="002B4995">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2B4995" w:rsidRDefault="002B4995" w:rsidP="002B4995">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2B4995" w:rsidRDefault="002B4995" w:rsidP="002B4995">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A55C399" w14:textId="77777777" w:rsidR="002B4995" w:rsidRDefault="002B4995" w:rsidP="002B4995">
            <w:pPr>
              <w:pStyle w:val="TAL"/>
              <w:rPr>
                <w:noProof/>
              </w:rPr>
            </w:pPr>
            <w:r>
              <w:rPr>
                <w:noProof/>
              </w:rPr>
              <w:t>When present, this IE shall be set for the following value:</w:t>
            </w:r>
          </w:p>
          <w:p w14:paraId="173D68ED" w14:textId="77777777" w:rsidR="002B4995" w:rsidRDefault="002B4995" w:rsidP="002B4995">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2B4995" w:rsidRPr="00C6758E" w:rsidRDefault="002B4995" w:rsidP="002B4995">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2B4995" w:rsidRDefault="002B4995" w:rsidP="002B4995">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47CD429" w14:textId="77777777" w:rsidR="002B4995" w:rsidRDefault="002B4995" w:rsidP="002B4995">
            <w:pPr>
              <w:pStyle w:val="TAL"/>
              <w:rPr>
                <w:lang w:eastAsia="zh-CN"/>
              </w:rPr>
            </w:pPr>
          </w:p>
        </w:tc>
      </w:tr>
      <w:tr w:rsidR="00175845" w:rsidRPr="00FD48E5" w14:paraId="194E2C5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795FA2E0" w14:textId="6A998174" w:rsidR="00175845" w:rsidRDefault="00175845" w:rsidP="00175845">
            <w:pPr>
              <w:pStyle w:val="TAL"/>
              <w:rPr>
                <w:lang w:eastAsia="zh-CN"/>
              </w:rPr>
            </w:pPr>
            <w:r>
              <w:rPr>
                <w:lang w:eastAsia="zh-CN"/>
              </w:rPr>
              <w:t>indoorOutdoorInd</w:t>
            </w:r>
          </w:p>
        </w:tc>
        <w:tc>
          <w:tcPr>
            <w:tcW w:w="3060" w:type="dxa"/>
            <w:gridSpan w:val="2"/>
            <w:tcBorders>
              <w:top w:val="single" w:sz="4" w:space="0" w:color="auto"/>
              <w:left w:val="single" w:sz="4" w:space="0" w:color="auto"/>
              <w:bottom w:val="single" w:sz="4" w:space="0" w:color="auto"/>
              <w:right w:val="single" w:sz="4" w:space="0" w:color="auto"/>
            </w:tcBorders>
          </w:tcPr>
          <w:p w14:paraId="64F85865" w14:textId="1E083A7A" w:rsidR="00175845" w:rsidRDefault="00175845" w:rsidP="00175845">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175845" w:rsidRDefault="00175845" w:rsidP="00175845">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175845" w:rsidRDefault="00175845" w:rsidP="00175845">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0052B7A" w14:textId="5CFADB23" w:rsidR="00175845" w:rsidRDefault="00175845" w:rsidP="00175845">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0161A045" w14:textId="77777777" w:rsidR="00175845" w:rsidRDefault="00175845" w:rsidP="00175845">
            <w:pPr>
              <w:pStyle w:val="TAL"/>
              <w:rPr>
                <w:lang w:eastAsia="zh-CN"/>
              </w:rPr>
            </w:pPr>
          </w:p>
        </w:tc>
      </w:tr>
      <w:tr w:rsidR="00973948" w:rsidRPr="00FD48E5" w14:paraId="490AAA94"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572C0F0" w14:textId="2EBFF45E" w:rsidR="00973948" w:rsidRDefault="00973948" w:rsidP="00973948">
            <w:pPr>
              <w:pStyle w:val="TAL"/>
              <w:rPr>
                <w:lang w:eastAsia="zh-CN"/>
              </w:rPr>
            </w:pPr>
            <w:r>
              <w:rPr>
                <w:lang w:val="en-US"/>
              </w:rPr>
              <w:t>acceptedPeriodicEventInfo</w:t>
            </w:r>
          </w:p>
        </w:tc>
        <w:tc>
          <w:tcPr>
            <w:tcW w:w="3060" w:type="dxa"/>
            <w:gridSpan w:val="2"/>
            <w:tcBorders>
              <w:top w:val="single" w:sz="4" w:space="0" w:color="auto"/>
              <w:left w:val="single" w:sz="4" w:space="0" w:color="auto"/>
              <w:bottom w:val="single" w:sz="4" w:space="0" w:color="auto"/>
              <w:right w:val="single" w:sz="4" w:space="0" w:color="auto"/>
            </w:tcBorders>
          </w:tcPr>
          <w:p w14:paraId="7E60A94D" w14:textId="150E806F" w:rsidR="00973948" w:rsidRDefault="00973948" w:rsidP="00973948">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973948" w:rsidRDefault="00973948" w:rsidP="00973948">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973948" w:rsidRDefault="00973948" w:rsidP="00973948">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1BCD029F" w14:textId="77777777" w:rsidR="00973948" w:rsidRDefault="00973948" w:rsidP="0097394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973948" w:rsidRDefault="00973948" w:rsidP="00973948">
            <w:pPr>
              <w:pStyle w:val="TAL"/>
              <w:rPr>
                <w:noProof/>
              </w:rPr>
            </w:pPr>
          </w:p>
          <w:p w14:paraId="133C8BA6" w14:textId="77777777" w:rsidR="00973948" w:rsidRDefault="00973948" w:rsidP="0097394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973948" w:rsidRPr="003F4D57" w:rsidRDefault="00973948" w:rsidP="0097394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3401EDC0" w14:textId="77777777" w:rsidR="00973948" w:rsidRDefault="00973948" w:rsidP="00973948">
            <w:pPr>
              <w:pStyle w:val="TAL"/>
              <w:rPr>
                <w:lang w:eastAsia="zh-CN"/>
              </w:rPr>
            </w:pPr>
          </w:p>
        </w:tc>
      </w:tr>
      <w:tr w:rsidR="00646508" w:rsidRPr="00FD48E5" w14:paraId="1D602C0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061EE55" w14:textId="71CD68ED" w:rsidR="00646508" w:rsidRDefault="00646508" w:rsidP="00646508">
            <w:pPr>
              <w:pStyle w:val="TAL"/>
              <w:rPr>
                <w:lang w:val="en-US"/>
              </w:rPr>
            </w:pPr>
            <w:r>
              <w:rPr>
                <w:lang w:val="en-US"/>
              </w:rPr>
              <w:t>haGnssMetrics</w:t>
            </w:r>
          </w:p>
        </w:tc>
        <w:tc>
          <w:tcPr>
            <w:tcW w:w="3060" w:type="dxa"/>
            <w:gridSpan w:val="2"/>
            <w:tcBorders>
              <w:top w:val="single" w:sz="4" w:space="0" w:color="auto"/>
              <w:left w:val="single" w:sz="4" w:space="0" w:color="auto"/>
              <w:bottom w:val="single" w:sz="4" w:space="0" w:color="auto"/>
              <w:right w:val="single" w:sz="4" w:space="0" w:color="auto"/>
            </w:tcBorders>
          </w:tcPr>
          <w:p w14:paraId="28012299" w14:textId="703F4FE5" w:rsidR="00646508" w:rsidRPr="005C2D53" w:rsidRDefault="00646508" w:rsidP="00646508">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646508" w:rsidRDefault="00646508" w:rsidP="00646508">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646508" w:rsidRPr="00DB7787" w:rsidRDefault="00646508" w:rsidP="00646508">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715349A" w14:textId="77777777" w:rsidR="00646508" w:rsidRDefault="00646508" w:rsidP="00646508">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646508" w:rsidRDefault="00646508" w:rsidP="0064650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77C360A9" w14:textId="77777777" w:rsidR="00646508" w:rsidRDefault="00646508" w:rsidP="00646508">
            <w:pPr>
              <w:pStyle w:val="TAL"/>
              <w:rPr>
                <w:lang w:eastAsia="zh-CN"/>
              </w:rPr>
            </w:pPr>
          </w:p>
        </w:tc>
      </w:tr>
      <w:tr w:rsidR="00566C8E" w:rsidRPr="00FD48E5" w14:paraId="105699AF"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0A70C0A" w14:textId="7AC4BFA4" w:rsidR="00566C8E" w:rsidRDefault="00566C8E" w:rsidP="00566C8E">
            <w:pPr>
              <w:pStyle w:val="TAL"/>
              <w:rPr>
                <w:lang w:val="en-US"/>
              </w:rPr>
            </w:pPr>
            <w:r>
              <w:rPr>
                <w:rFonts w:hint="eastAsia"/>
                <w:lang w:val="en-US" w:eastAsia="zh-CN"/>
              </w:rPr>
              <w:t>l</w:t>
            </w:r>
            <w:r>
              <w:rPr>
                <w:lang w:val="en-US" w:eastAsia="zh-CN"/>
              </w:rPr>
              <w:t>osNlosMeasureInd</w:t>
            </w:r>
          </w:p>
        </w:tc>
        <w:tc>
          <w:tcPr>
            <w:tcW w:w="3060" w:type="dxa"/>
            <w:gridSpan w:val="2"/>
            <w:tcBorders>
              <w:top w:val="single" w:sz="4" w:space="0" w:color="auto"/>
              <w:left w:val="single" w:sz="4" w:space="0" w:color="auto"/>
              <w:bottom w:val="single" w:sz="4" w:space="0" w:color="auto"/>
              <w:right w:val="single" w:sz="4" w:space="0" w:color="auto"/>
            </w:tcBorders>
          </w:tcPr>
          <w:p w14:paraId="23858DC3" w14:textId="68F8E758" w:rsidR="00566C8E" w:rsidRDefault="00566C8E" w:rsidP="00566C8E">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566C8E" w:rsidRDefault="00566C8E" w:rsidP="00566C8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566C8E" w:rsidRDefault="00566C8E" w:rsidP="00566C8E">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6A067FAE" w14:textId="718C2DA0" w:rsidR="00566C8E" w:rsidRDefault="00566C8E" w:rsidP="00566C8E">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165D3212" w14:textId="77777777" w:rsidR="00566C8E" w:rsidRDefault="00566C8E" w:rsidP="00566C8E">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634" w:name="_Toc20150385"/>
      <w:bookmarkStart w:id="1635" w:name="_Toc25168632"/>
      <w:bookmarkStart w:id="1636" w:name="_Toc27593051"/>
      <w:bookmarkStart w:id="1637" w:name="_Toc34147922"/>
      <w:bookmarkStart w:id="1638" w:name="_Toc36463306"/>
      <w:bookmarkStart w:id="1639" w:name="_Toc43215146"/>
      <w:bookmarkStart w:id="1640" w:name="_Toc45032394"/>
      <w:bookmarkStart w:id="1641" w:name="_Toc49849883"/>
      <w:bookmarkStart w:id="1642" w:name="_Toc51873397"/>
      <w:bookmarkStart w:id="1643" w:name="_Toc56517525"/>
      <w:bookmarkStart w:id="1644" w:name="_Toc58594426"/>
      <w:bookmarkStart w:id="1645" w:name="_Toc67685936"/>
      <w:bookmarkStart w:id="1646" w:name="_Toc74993757"/>
      <w:bookmarkStart w:id="1647" w:name="_Toc82716345"/>
      <w:bookmarkStart w:id="1648" w:name="_Toc88818632"/>
      <w:bookmarkStart w:id="1649" w:name="_Toc90650554"/>
      <w:bookmarkStart w:id="1650" w:name="_Toc98506224"/>
      <w:bookmarkStart w:id="1651" w:name="_Toc106639509"/>
      <w:bookmarkStart w:id="1652" w:name="_Toc114779019"/>
      <w:bookmarkStart w:id="1653" w:name="_Toc122096936"/>
      <w:bookmarkStart w:id="1654" w:name="_Toc130844157"/>
      <w:bookmarkStart w:id="1655" w:name="_Toc138411863"/>
      <w:bookmarkStart w:id="1656" w:name="_Toc145956050"/>
      <w:r>
        <w:t>6.1.6.2.4</w:t>
      </w:r>
      <w:r>
        <w:tab/>
        <w:t>Type: GeographicalCoordinates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657" w:name="_Toc20150386"/>
      <w:bookmarkStart w:id="1658" w:name="_Toc25168633"/>
      <w:bookmarkStart w:id="1659" w:name="_Toc27593052"/>
      <w:bookmarkStart w:id="1660" w:name="_Toc34147923"/>
      <w:bookmarkStart w:id="1661" w:name="_Toc36463307"/>
      <w:bookmarkStart w:id="1662" w:name="_Toc43215147"/>
      <w:bookmarkStart w:id="1663" w:name="_Toc45032395"/>
      <w:bookmarkStart w:id="1664" w:name="_Toc49849884"/>
      <w:bookmarkStart w:id="1665" w:name="_Toc51873398"/>
      <w:bookmarkStart w:id="1666" w:name="_Toc56517526"/>
      <w:bookmarkStart w:id="1667" w:name="_Toc58594427"/>
      <w:bookmarkStart w:id="1668" w:name="_Toc67685937"/>
      <w:bookmarkStart w:id="1669" w:name="_Toc74993758"/>
      <w:bookmarkStart w:id="1670" w:name="_Toc82716346"/>
      <w:bookmarkStart w:id="1671" w:name="_Toc88818633"/>
      <w:bookmarkStart w:id="1672" w:name="_Toc90650555"/>
      <w:bookmarkStart w:id="1673" w:name="_Toc98506225"/>
      <w:bookmarkStart w:id="1674" w:name="_Toc106639510"/>
      <w:bookmarkStart w:id="1675" w:name="_Toc114779020"/>
      <w:bookmarkStart w:id="1676" w:name="_Toc122096937"/>
      <w:bookmarkStart w:id="1677" w:name="_Toc130844158"/>
      <w:bookmarkStart w:id="1678" w:name="_Toc138411864"/>
      <w:bookmarkStart w:id="1679" w:name="_Toc145956051"/>
      <w:r>
        <w:t>6.1.6.2.5</w:t>
      </w:r>
      <w:r>
        <w:tab/>
        <w:t>Type: GeographicArea</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680" w:name="_Toc20150387"/>
      <w:bookmarkStart w:id="1681" w:name="_Toc25168634"/>
      <w:bookmarkStart w:id="1682" w:name="_Toc27593053"/>
      <w:bookmarkStart w:id="1683" w:name="_Toc34147924"/>
      <w:bookmarkStart w:id="1684" w:name="_Toc36463308"/>
      <w:bookmarkStart w:id="1685" w:name="_Toc43215148"/>
      <w:bookmarkStart w:id="1686" w:name="_Toc45032396"/>
      <w:bookmarkStart w:id="1687" w:name="_Toc49849885"/>
      <w:bookmarkStart w:id="1688" w:name="_Toc51873399"/>
      <w:bookmarkStart w:id="1689" w:name="_Toc56517527"/>
      <w:bookmarkStart w:id="1690" w:name="_Toc58594428"/>
      <w:bookmarkStart w:id="1691" w:name="_Toc67685938"/>
      <w:bookmarkStart w:id="1692" w:name="_Toc74993759"/>
      <w:bookmarkStart w:id="1693" w:name="_Toc82716347"/>
      <w:bookmarkStart w:id="1694" w:name="_Toc88818634"/>
      <w:bookmarkStart w:id="1695" w:name="_Toc90650556"/>
      <w:bookmarkStart w:id="1696" w:name="_Toc98506226"/>
      <w:bookmarkStart w:id="1697" w:name="_Toc106639511"/>
      <w:bookmarkStart w:id="1698" w:name="_Toc114779021"/>
      <w:bookmarkStart w:id="1699" w:name="_Toc122096938"/>
      <w:bookmarkStart w:id="1700" w:name="_Toc130844159"/>
      <w:bookmarkStart w:id="1701" w:name="_Toc138411865"/>
      <w:bookmarkStart w:id="1702" w:name="_Toc145956052"/>
      <w:r>
        <w:t>6.1.6.2.6</w:t>
      </w:r>
      <w:r>
        <w:tab/>
        <w:t>Type: Point</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703" w:name="_Toc20150388"/>
      <w:bookmarkStart w:id="1704" w:name="_Toc25168635"/>
      <w:bookmarkStart w:id="1705" w:name="_Toc27593054"/>
      <w:bookmarkStart w:id="1706" w:name="_Toc34147925"/>
      <w:bookmarkStart w:id="1707" w:name="_Toc36463309"/>
      <w:bookmarkStart w:id="1708" w:name="_Toc43215149"/>
      <w:bookmarkStart w:id="1709" w:name="_Toc45032397"/>
      <w:bookmarkStart w:id="1710" w:name="_Toc49849886"/>
      <w:bookmarkStart w:id="1711" w:name="_Toc51873400"/>
      <w:bookmarkStart w:id="1712" w:name="_Toc56517528"/>
      <w:bookmarkStart w:id="1713" w:name="_Toc58594429"/>
      <w:bookmarkStart w:id="1714" w:name="_Toc67685939"/>
      <w:bookmarkStart w:id="1715" w:name="_Toc74993760"/>
      <w:bookmarkStart w:id="1716" w:name="_Toc82716348"/>
      <w:bookmarkStart w:id="1717" w:name="_Toc88818635"/>
      <w:bookmarkStart w:id="1718" w:name="_Toc90650557"/>
      <w:bookmarkStart w:id="1719" w:name="_Toc98506227"/>
      <w:bookmarkStart w:id="1720" w:name="_Toc106639512"/>
      <w:bookmarkStart w:id="1721" w:name="_Toc114779022"/>
      <w:bookmarkStart w:id="1722" w:name="_Toc122096939"/>
      <w:bookmarkStart w:id="1723" w:name="_Toc130844160"/>
      <w:bookmarkStart w:id="1724" w:name="_Toc138411866"/>
      <w:bookmarkStart w:id="1725" w:name="_Toc145956053"/>
      <w:r>
        <w:lastRenderedPageBreak/>
        <w:t>6.1.6.2.7</w:t>
      </w:r>
      <w:r>
        <w:tab/>
        <w:t>Type: PointUncertaintyCircle</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726" w:name="_Toc20150389"/>
      <w:bookmarkStart w:id="1727" w:name="_Toc25168636"/>
      <w:bookmarkStart w:id="1728" w:name="_Toc27593055"/>
      <w:bookmarkStart w:id="1729" w:name="_Toc34147926"/>
      <w:bookmarkStart w:id="1730" w:name="_Toc36463310"/>
      <w:bookmarkStart w:id="1731" w:name="_Toc43215150"/>
      <w:bookmarkStart w:id="1732" w:name="_Toc45032398"/>
      <w:bookmarkStart w:id="1733" w:name="_Toc49849887"/>
      <w:bookmarkStart w:id="1734" w:name="_Toc51873401"/>
      <w:bookmarkStart w:id="1735" w:name="_Toc56517529"/>
      <w:bookmarkStart w:id="1736" w:name="_Toc58594430"/>
      <w:bookmarkStart w:id="1737" w:name="_Toc67685940"/>
      <w:bookmarkStart w:id="1738" w:name="_Toc74993761"/>
      <w:bookmarkStart w:id="1739" w:name="_Toc82716349"/>
      <w:bookmarkStart w:id="1740" w:name="_Toc88818636"/>
      <w:bookmarkStart w:id="1741" w:name="_Toc90650558"/>
      <w:bookmarkStart w:id="1742" w:name="_Toc98506228"/>
      <w:bookmarkStart w:id="1743" w:name="_Toc106639513"/>
      <w:bookmarkStart w:id="1744" w:name="_Toc114779023"/>
      <w:bookmarkStart w:id="1745" w:name="_Toc122096940"/>
      <w:bookmarkStart w:id="1746" w:name="_Toc130844161"/>
      <w:bookmarkStart w:id="1747" w:name="_Toc138411867"/>
      <w:bookmarkStart w:id="1748" w:name="_Toc145956054"/>
      <w:r>
        <w:t>6.1.6.2.8</w:t>
      </w:r>
      <w:r>
        <w:tab/>
        <w:t>Type: PointUncertaintyEllipse</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749" w:name="_Toc20150390"/>
      <w:bookmarkStart w:id="1750" w:name="_Toc25168637"/>
      <w:bookmarkStart w:id="1751" w:name="_Toc27593056"/>
      <w:bookmarkStart w:id="1752" w:name="_Toc34147927"/>
      <w:bookmarkStart w:id="1753" w:name="_Toc36463311"/>
      <w:bookmarkStart w:id="1754" w:name="_Toc43215151"/>
      <w:bookmarkStart w:id="1755" w:name="_Toc45032399"/>
      <w:bookmarkStart w:id="1756" w:name="_Toc49849888"/>
      <w:bookmarkStart w:id="1757" w:name="_Toc51873402"/>
      <w:bookmarkStart w:id="1758" w:name="_Toc56517530"/>
      <w:bookmarkStart w:id="1759" w:name="_Toc58594431"/>
      <w:bookmarkStart w:id="1760" w:name="_Toc67685941"/>
      <w:bookmarkStart w:id="1761" w:name="_Toc74993762"/>
      <w:bookmarkStart w:id="1762" w:name="_Toc82716350"/>
      <w:bookmarkStart w:id="1763" w:name="_Toc88818637"/>
      <w:bookmarkStart w:id="1764" w:name="_Toc90650559"/>
      <w:bookmarkStart w:id="1765" w:name="_Toc98506229"/>
      <w:bookmarkStart w:id="1766" w:name="_Toc106639514"/>
      <w:bookmarkStart w:id="1767" w:name="_Toc114779024"/>
      <w:bookmarkStart w:id="1768" w:name="_Toc122096941"/>
      <w:bookmarkStart w:id="1769" w:name="_Toc130844162"/>
      <w:bookmarkStart w:id="1770" w:name="_Toc138411868"/>
      <w:bookmarkStart w:id="1771" w:name="_Toc145956055"/>
      <w:r>
        <w:t>6.1.6.2.9</w:t>
      </w:r>
      <w:r>
        <w:tab/>
        <w:t>Type: Polygon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772" w:name="_Toc20150391"/>
      <w:bookmarkStart w:id="1773" w:name="_Toc25168638"/>
      <w:bookmarkStart w:id="1774" w:name="_Toc27593057"/>
      <w:bookmarkStart w:id="1775" w:name="_Toc34147928"/>
      <w:bookmarkStart w:id="1776" w:name="_Toc36463312"/>
      <w:bookmarkStart w:id="1777" w:name="_Toc43215152"/>
      <w:bookmarkStart w:id="1778" w:name="_Toc45032400"/>
      <w:bookmarkStart w:id="1779" w:name="_Toc49849889"/>
      <w:bookmarkStart w:id="1780" w:name="_Toc51873403"/>
      <w:bookmarkStart w:id="1781" w:name="_Toc56517531"/>
      <w:bookmarkStart w:id="1782" w:name="_Toc58594432"/>
      <w:bookmarkStart w:id="1783" w:name="_Toc67685942"/>
      <w:bookmarkStart w:id="1784" w:name="_Toc74993763"/>
      <w:bookmarkStart w:id="1785" w:name="_Toc82716351"/>
      <w:bookmarkStart w:id="1786" w:name="_Toc88818638"/>
      <w:bookmarkStart w:id="1787" w:name="_Toc90650560"/>
      <w:bookmarkStart w:id="1788" w:name="_Toc98506230"/>
      <w:bookmarkStart w:id="1789" w:name="_Toc106639515"/>
      <w:bookmarkStart w:id="1790" w:name="_Toc114779025"/>
      <w:bookmarkStart w:id="1791" w:name="_Toc122096942"/>
      <w:bookmarkStart w:id="1792" w:name="_Toc130844163"/>
      <w:bookmarkStart w:id="1793" w:name="_Toc138411869"/>
      <w:bookmarkStart w:id="1794" w:name="_Toc145956056"/>
      <w:r>
        <w:t>6.1.6.2.10</w:t>
      </w:r>
      <w:r>
        <w:tab/>
        <w:t>Type: PointAltitude</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795" w:name="_Toc20150392"/>
      <w:bookmarkStart w:id="1796" w:name="_Toc25168639"/>
      <w:bookmarkStart w:id="1797" w:name="_Toc27593058"/>
      <w:bookmarkStart w:id="1798" w:name="_Toc34147929"/>
      <w:bookmarkStart w:id="1799" w:name="_Toc36463313"/>
      <w:bookmarkStart w:id="1800" w:name="_Toc43215153"/>
      <w:bookmarkStart w:id="1801" w:name="_Toc45032401"/>
      <w:bookmarkStart w:id="1802" w:name="_Toc49849890"/>
      <w:bookmarkStart w:id="1803" w:name="_Toc51873404"/>
      <w:bookmarkStart w:id="1804" w:name="_Toc56517532"/>
      <w:bookmarkStart w:id="1805" w:name="_Toc58594433"/>
      <w:bookmarkStart w:id="1806" w:name="_Toc67685943"/>
      <w:bookmarkStart w:id="1807" w:name="_Toc74993764"/>
      <w:bookmarkStart w:id="1808" w:name="_Toc82716352"/>
      <w:bookmarkStart w:id="1809" w:name="_Toc88818639"/>
      <w:bookmarkStart w:id="1810" w:name="_Toc90650561"/>
      <w:bookmarkStart w:id="1811" w:name="_Toc98506231"/>
      <w:bookmarkStart w:id="1812" w:name="_Toc106639516"/>
      <w:bookmarkStart w:id="1813" w:name="_Toc114779026"/>
      <w:bookmarkStart w:id="1814" w:name="_Toc122096943"/>
      <w:bookmarkStart w:id="1815" w:name="_Toc130844164"/>
      <w:bookmarkStart w:id="1816" w:name="_Toc138411870"/>
      <w:bookmarkStart w:id="1817" w:name="_Toc145956057"/>
      <w:r>
        <w:lastRenderedPageBreak/>
        <w:t>6.1.6.2.11</w:t>
      </w:r>
      <w:r>
        <w:tab/>
        <w:t>Type: PointAltitudeUncertainty</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818" w:name="_Toc20150393"/>
      <w:bookmarkStart w:id="1819" w:name="_Toc25168640"/>
      <w:bookmarkStart w:id="1820" w:name="_Toc27593059"/>
      <w:bookmarkStart w:id="1821" w:name="_Toc34147930"/>
      <w:bookmarkStart w:id="1822" w:name="_Toc36463314"/>
      <w:bookmarkStart w:id="1823" w:name="_Toc43215154"/>
      <w:bookmarkStart w:id="1824" w:name="_Toc45032402"/>
      <w:bookmarkStart w:id="1825" w:name="_Toc49849891"/>
      <w:bookmarkStart w:id="1826" w:name="_Toc51873405"/>
      <w:bookmarkStart w:id="1827" w:name="_Toc56517533"/>
      <w:bookmarkStart w:id="1828" w:name="_Toc58594434"/>
      <w:bookmarkStart w:id="1829" w:name="_Toc67685944"/>
      <w:bookmarkStart w:id="1830" w:name="_Toc74993765"/>
      <w:bookmarkStart w:id="1831" w:name="_Toc82716353"/>
      <w:bookmarkStart w:id="1832" w:name="_Toc88818640"/>
      <w:bookmarkStart w:id="1833" w:name="_Toc90650562"/>
      <w:bookmarkStart w:id="1834" w:name="_Toc98506232"/>
      <w:bookmarkStart w:id="1835" w:name="_Toc106639517"/>
      <w:bookmarkStart w:id="1836" w:name="_Toc114779027"/>
      <w:bookmarkStart w:id="1837" w:name="_Toc122096944"/>
      <w:bookmarkStart w:id="1838" w:name="_Toc130844165"/>
      <w:bookmarkStart w:id="1839" w:name="_Toc138411871"/>
      <w:bookmarkStart w:id="1840" w:name="_Toc145956058"/>
      <w:r>
        <w:t>6.1.6.2.12</w:t>
      </w:r>
      <w:r>
        <w:tab/>
        <w:t>Type: EllipsoidArc</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841" w:name="_Toc20150394"/>
      <w:bookmarkStart w:id="1842" w:name="_Toc25168641"/>
      <w:bookmarkStart w:id="1843" w:name="_Toc27593060"/>
      <w:bookmarkStart w:id="1844" w:name="_Toc34147931"/>
      <w:bookmarkStart w:id="1845" w:name="_Toc36463315"/>
      <w:bookmarkStart w:id="1846" w:name="_Toc43215155"/>
      <w:bookmarkStart w:id="1847" w:name="_Toc45032403"/>
      <w:bookmarkStart w:id="1848" w:name="_Toc49849892"/>
      <w:bookmarkStart w:id="1849" w:name="_Toc51873406"/>
      <w:bookmarkStart w:id="1850" w:name="_Toc56517534"/>
      <w:bookmarkStart w:id="1851" w:name="_Toc58594435"/>
      <w:bookmarkStart w:id="1852" w:name="_Toc67685945"/>
      <w:bookmarkStart w:id="1853" w:name="_Toc74993766"/>
      <w:bookmarkStart w:id="1854" w:name="_Toc82716354"/>
      <w:bookmarkStart w:id="1855" w:name="_Toc88818641"/>
      <w:bookmarkStart w:id="1856" w:name="_Toc90650563"/>
      <w:bookmarkStart w:id="1857" w:name="_Toc98506233"/>
      <w:bookmarkStart w:id="1858" w:name="_Toc106639518"/>
      <w:bookmarkStart w:id="1859" w:name="_Toc114779028"/>
      <w:bookmarkStart w:id="1860" w:name="_Toc122096945"/>
      <w:bookmarkStart w:id="1861" w:name="_Toc130844166"/>
      <w:bookmarkStart w:id="1862" w:name="_Toc138411872"/>
      <w:bookmarkStart w:id="1863" w:name="_Toc145956059"/>
      <w:r>
        <w:lastRenderedPageBreak/>
        <w:t>6.1.6.2.13</w:t>
      </w:r>
      <w:r>
        <w:tab/>
        <w:t>Type: LocationQoS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864" w:name="_Toc20150395"/>
      <w:bookmarkStart w:id="1865" w:name="_Toc25168642"/>
      <w:bookmarkStart w:id="1866" w:name="_Toc27593061"/>
      <w:bookmarkStart w:id="1867" w:name="_Toc34147932"/>
      <w:bookmarkStart w:id="1868" w:name="_Toc36463316"/>
      <w:bookmarkStart w:id="1869" w:name="_Toc43215156"/>
      <w:bookmarkStart w:id="1870" w:name="_Toc45032404"/>
      <w:bookmarkStart w:id="1871" w:name="_Toc49849893"/>
      <w:bookmarkStart w:id="1872" w:name="_Toc51873407"/>
      <w:bookmarkStart w:id="1873" w:name="_Toc56517535"/>
      <w:bookmarkStart w:id="1874" w:name="_Toc58594436"/>
      <w:bookmarkStart w:id="1875" w:name="_Toc67685946"/>
      <w:bookmarkStart w:id="1876" w:name="_Toc74993767"/>
      <w:bookmarkStart w:id="1877" w:name="_Toc82716355"/>
      <w:bookmarkStart w:id="1878" w:name="_Toc88818642"/>
      <w:bookmarkStart w:id="1879" w:name="_Toc90650564"/>
      <w:bookmarkStart w:id="1880" w:name="_Toc98506234"/>
      <w:bookmarkStart w:id="1881" w:name="_Toc106639519"/>
      <w:bookmarkStart w:id="1882" w:name="_Toc114779029"/>
      <w:bookmarkStart w:id="1883" w:name="_Toc122096946"/>
      <w:bookmarkStart w:id="1884" w:name="_Toc130844167"/>
      <w:bookmarkStart w:id="1885" w:name="_Toc138411873"/>
      <w:bookmarkStart w:id="1886" w:name="_Toc145956060"/>
      <w:r>
        <w:lastRenderedPageBreak/>
        <w:t>6.1.6.2.14</w:t>
      </w:r>
      <w:r>
        <w:tab/>
        <w:t>Type: CivicAddress</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887" w:name="_Toc20150396"/>
      <w:bookmarkStart w:id="1888" w:name="_Toc25168643"/>
      <w:bookmarkStart w:id="1889" w:name="_Toc27593062"/>
      <w:bookmarkStart w:id="1890" w:name="_Toc34147933"/>
      <w:bookmarkStart w:id="1891" w:name="_Toc36463317"/>
      <w:bookmarkStart w:id="1892" w:name="_Toc43215157"/>
      <w:bookmarkStart w:id="1893" w:name="_Toc45032405"/>
      <w:bookmarkStart w:id="1894" w:name="_Toc49849894"/>
      <w:bookmarkStart w:id="1895" w:name="_Toc51873408"/>
      <w:bookmarkStart w:id="1896" w:name="_Toc56517536"/>
      <w:bookmarkStart w:id="1897" w:name="_Toc58594437"/>
      <w:bookmarkStart w:id="1898" w:name="_Toc67685947"/>
      <w:bookmarkStart w:id="1899" w:name="_Toc74993768"/>
      <w:bookmarkStart w:id="1900" w:name="_Toc82716356"/>
      <w:bookmarkStart w:id="1901" w:name="_Toc88818643"/>
      <w:bookmarkStart w:id="1902" w:name="_Toc90650565"/>
      <w:bookmarkStart w:id="1903" w:name="_Toc98506235"/>
      <w:bookmarkStart w:id="1904" w:name="_Toc106639520"/>
      <w:bookmarkStart w:id="1905" w:name="_Toc114779030"/>
      <w:bookmarkStart w:id="1906" w:name="_Toc122096947"/>
      <w:bookmarkStart w:id="1907" w:name="_Toc130844168"/>
      <w:bookmarkStart w:id="1908" w:name="_Toc138411874"/>
      <w:bookmarkStart w:id="1909" w:name="_Toc145956061"/>
      <w:r>
        <w:t>6.1.6.2.15</w:t>
      </w:r>
      <w:r>
        <w:tab/>
        <w:t>Type: PositioningMethodAndUsage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910" w:name="_Toc20150397"/>
      <w:bookmarkStart w:id="1911" w:name="_Toc25168644"/>
      <w:bookmarkStart w:id="1912" w:name="_Toc27593063"/>
      <w:bookmarkStart w:id="1913" w:name="_Toc34147934"/>
      <w:bookmarkStart w:id="1914" w:name="_Toc36463318"/>
      <w:bookmarkStart w:id="1915" w:name="_Toc43215158"/>
      <w:bookmarkStart w:id="1916" w:name="_Toc45032406"/>
      <w:bookmarkStart w:id="1917" w:name="_Toc49849895"/>
      <w:bookmarkStart w:id="1918" w:name="_Toc51873409"/>
      <w:bookmarkStart w:id="1919" w:name="_Toc56517537"/>
      <w:bookmarkStart w:id="1920" w:name="_Toc58594438"/>
      <w:bookmarkStart w:id="1921" w:name="_Toc67685948"/>
      <w:bookmarkStart w:id="1922" w:name="_Toc74993769"/>
      <w:bookmarkStart w:id="1923" w:name="_Toc82716357"/>
      <w:bookmarkStart w:id="1924" w:name="_Toc88818644"/>
      <w:bookmarkStart w:id="1925" w:name="_Toc90650566"/>
      <w:bookmarkStart w:id="1926" w:name="_Toc98506236"/>
      <w:bookmarkStart w:id="1927" w:name="_Toc106639521"/>
      <w:bookmarkStart w:id="1928" w:name="_Toc114779031"/>
      <w:bookmarkStart w:id="1929" w:name="_Toc122096948"/>
      <w:bookmarkStart w:id="1930" w:name="_Toc130844169"/>
      <w:bookmarkStart w:id="1931" w:name="_Toc138411875"/>
      <w:bookmarkStart w:id="1932" w:name="_Toc145956062"/>
      <w:r>
        <w:lastRenderedPageBreak/>
        <w:t>6.1.6.2.16</w:t>
      </w:r>
      <w:r>
        <w:tab/>
        <w:t>Type: GnssPositioningMethodAndUsage</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933" w:name="_Toc20150398"/>
      <w:bookmarkStart w:id="1934" w:name="_Toc25168645"/>
      <w:bookmarkStart w:id="1935" w:name="_Toc27593064"/>
      <w:bookmarkStart w:id="1936" w:name="_Toc34147935"/>
      <w:bookmarkStart w:id="1937" w:name="_Toc36463319"/>
      <w:bookmarkStart w:id="1938" w:name="_Toc43215159"/>
      <w:bookmarkStart w:id="1939" w:name="_Toc45032407"/>
      <w:bookmarkStart w:id="1940" w:name="_Toc49849896"/>
      <w:bookmarkStart w:id="1941" w:name="_Toc51873410"/>
      <w:bookmarkStart w:id="1942" w:name="_Toc56517538"/>
      <w:bookmarkStart w:id="1943" w:name="_Toc58594439"/>
      <w:bookmarkStart w:id="1944" w:name="_Toc67685949"/>
      <w:bookmarkStart w:id="1945" w:name="_Toc74993770"/>
      <w:bookmarkStart w:id="1946" w:name="_Toc82716358"/>
      <w:bookmarkStart w:id="1947" w:name="_Toc88818645"/>
      <w:bookmarkStart w:id="1948" w:name="_Toc90650567"/>
      <w:bookmarkStart w:id="1949" w:name="_Toc98506237"/>
      <w:bookmarkStart w:id="1950" w:name="_Toc106639522"/>
      <w:bookmarkStart w:id="1951" w:name="_Toc114779032"/>
      <w:bookmarkStart w:id="1952" w:name="_Toc122096949"/>
      <w:bookmarkStart w:id="1953" w:name="_Toc130844170"/>
      <w:bookmarkStart w:id="1954" w:name="_Toc138411876"/>
      <w:bookmarkStart w:id="1955" w:name="_Toc145956063"/>
      <w:r>
        <w:t>6.1.6.2.</w:t>
      </w:r>
      <w:r w:rsidRPr="00BA3DCF">
        <w:t>17</w:t>
      </w:r>
      <w:r>
        <w:tab/>
        <w:t>Type: VelocityEstimate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956" w:name="_Toc20150399"/>
      <w:bookmarkStart w:id="1957" w:name="_Toc25168646"/>
      <w:bookmarkStart w:id="1958" w:name="_Toc27593065"/>
      <w:bookmarkStart w:id="1959" w:name="_Toc34147936"/>
      <w:bookmarkStart w:id="1960" w:name="_Toc36463320"/>
      <w:bookmarkStart w:id="1961" w:name="_Toc43215160"/>
      <w:bookmarkStart w:id="1962" w:name="_Toc45032408"/>
      <w:bookmarkStart w:id="1963" w:name="_Toc49849897"/>
      <w:bookmarkStart w:id="1964" w:name="_Toc51873411"/>
      <w:bookmarkStart w:id="1965" w:name="_Toc56517539"/>
      <w:bookmarkStart w:id="1966" w:name="_Toc58594440"/>
      <w:bookmarkStart w:id="1967" w:name="_Toc67685950"/>
      <w:bookmarkStart w:id="1968" w:name="_Toc74993771"/>
      <w:bookmarkStart w:id="1969" w:name="_Toc82716359"/>
      <w:bookmarkStart w:id="1970" w:name="_Toc88818646"/>
      <w:bookmarkStart w:id="1971" w:name="_Toc90650568"/>
      <w:bookmarkStart w:id="1972" w:name="_Toc98506238"/>
      <w:bookmarkStart w:id="1973" w:name="_Toc106639523"/>
      <w:bookmarkStart w:id="1974" w:name="_Toc114779033"/>
      <w:bookmarkStart w:id="1975" w:name="_Toc122096950"/>
      <w:bookmarkStart w:id="1976" w:name="_Toc130844171"/>
      <w:bookmarkStart w:id="1977" w:name="_Toc138411877"/>
      <w:bookmarkStart w:id="1978" w:name="_Toc145956064"/>
      <w:r>
        <w:t>6.1.6.2.18</w:t>
      </w:r>
      <w:r>
        <w:tab/>
        <w:t>Type: HorizontalVelocity</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979" w:name="_Toc20150400"/>
      <w:bookmarkStart w:id="1980" w:name="_Toc25168647"/>
      <w:bookmarkStart w:id="1981" w:name="_Toc27593066"/>
      <w:bookmarkStart w:id="1982" w:name="_Toc34147937"/>
      <w:bookmarkStart w:id="1983" w:name="_Toc36463321"/>
      <w:bookmarkStart w:id="1984" w:name="_Toc43215161"/>
      <w:bookmarkStart w:id="1985" w:name="_Toc45032409"/>
      <w:bookmarkStart w:id="1986" w:name="_Toc49849898"/>
      <w:bookmarkStart w:id="1987" w:name="_Toc51873412"/>
      <w:bookmarkStart w:id="1988" w:name="_Toc56517540"/>
      <w:bookmarkStart w:id="1989" w:name="_Toc58594441"/>
      <w:bookmarkStart w:id="1990" w:name="_Toc67685951"/>
      <w:bookmarkStart w:id="1991" w:name="_Toc74993772"/>
      <w:bookmarkStart w:id="1992" w:name="_Toc82716360"/>
      <w:bookmarkStart w:id="1993" w:name="_Toc88818647"/>
      <w:bookmarkStart w:id="1994" w:name="_Toc90650569"/>
      <w:bookmarkStart w:id="1995" w:name="_Toc98506239"/>
      <w:bookmarkStart w:id="1996" w:name="_Toc106639524"/>
      <w:bookmarkStart w:id="1997" w:name="_Toc114779034"/>
      <w:bookmarkStart w:id="1998" w:name="_Toc122096951"/>
      <w:bookmarkStart w:id="1999" w:name="_Toc130844172"/>
      <w:bookmarkStart w:id="2000" w:name="_Toc138411878"/>
      <w:bookmarkStart w:id="2001" w:name="_Toc145956065"/>
      <w:r>
        <w:t>6.1.6.2.19</w:t>
      </w:r>
      <w:r>
        <w:tab/>
        <w:t>Type: HorizontalWithVerticalVelocity</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002" w:name="_Toc20150401"/>
      <w:bookmarkStart w:id="2003" w:name="_Toc25168648"/>
      <w:bookmarkStart w:id="2004" w:name="_Toc27593067"/>
      <w:bookmarkStart w:id="2005" w:name="_Toc34147938"/>
      <w:bookmarkStart w:id="2006" w:name="_Toc36463322"/>
      <w:bookmarkStart w:id="2007" w:name="_Toc43215162"/>
      <w:bookmarkStart w:id="2008" w:name="_Toc45032410"/>
      <w:bookmarkStart w:id="2009" w:name="_Toc49849899"/>
      <w:bookmarkStart w:id="2010" w:name="_Toc51873413"/>
      <w:bookmarkStart w:id="2011" w:name="_Toc56517541"/>
      <w:bookmarkStart w:id="2012" w:name="_Toc58594442"/>
      <w:bookmarkStart w:id="2013" w:name="_Toc67685952"/>
      <w:bookmarkStart w:id="2014" w:name="_Toc74993773"/>
      <w:bookmarkStart w:id="2015" w:name="_Toc82716361"/>
      <w:bookmarkStart w:id="2016" w:name="_Toc88818648"/>
      <w:bookmarkStart w:id="2017" w:name="_Toc90650570"/>
      <w:bookmarkStart w:id="2018" w:name="_Toc98506240"/>
      <w:bookmarkStart w:id="2019" w:name="_Toc106639525"/>
      <w:bookmarkStart w:id="2020" w:name="_Toc114779035"/>
      <w:bookmarkStart w:id="2021" w:name="_Toc122096952"/>
      <w:bookmarkStart w:id="2022" w:name="_Toc130844173"/>
      <w:bookmarkStart w:id="2023" w:name="_Toc138411879"/>
      <w:bookmarkStart w:id="2024" w:name="_Toc145956066"/>
      <w:r>
        <w:lastRenderedPageBreak/>
        <w:t>6.1.6.2.20</w:t>
      </w:r>
      <w:r>
        <w:tab/>
        <w:t>Type: HorizontalVelocityWithUncertainty</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025" w:name="_Toc20150402"/>
      <w:bookmarkStart w:id="2026" w:name="_Toc25168649"/>
      <w:bookmarkStart w:id="2027" w:name="_Toc27593068"/>
      <w:bookmarkStart w:id="2028" w:name="_Toc34147939"/>
      <w:bookmarkStart w:id="2029" w:name="_Toc36463323"/>
      <w:bookmarkStart w:id="2030" w:name="_Toc43215163"/>
      <w:bookmarkStart w:id="2031" w:name="_Toc45032411"/>
      <w:bookmarkStart w:id="2032" w:name="_Toc49849900"/>
      <w:bookmarkStart w:id="2033" w:name="_Toc51873414"/>
      <w:bookmarkStart w:id="2034" w:name="_Toc56517542"/>
      <w:bookmarkStart w:id="2035" w:name="_Toc58594443"/>
      <w:bookmarkStart w:id="2036" w:name="_Toc67685953"/>
      <w:bookmarkStart w:id="2037" w:name="_Toc74993774"/>
      <w:bookmarkStart w:id="2038" w:name="_Toc82716362"/>
      <w:bookmarkStart w:id="2039" w:name="_Toc88818649"/>
      <w:bookmarkStart w:id="2040" w:name="_Toc90650571"/>
      <w:bookmarkStart w:id="2041" w:name="_Toc98506241"/>
      <w:bookmarkStart w:id="2042" w:name="_Toc106639526"/>
      <w:bookmarkStart w:id="2043" w:name="_Toc114779036"/>
      <w:bookmarkStart w:id="2044" w:name="_Toc122096953"/>
      <w:bookmarkStart w:id="2045" w:name="_Toc130844174"/>
      <w:bookmarkStart w:id="2046" w:name="_Toc138411880"/>
      <w:bookmarkStart w:id="2047" w:name="_Toc145956067"/>
      <w:r>
        <w:t>6.1.6.2.21</w:t>
      </w:r>
      <w:r>
        <w:tab/>
        <w:t>Type: HorizontalWithVerticalVelocityAndUncertainty</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048" w:name="_Toc20150403"/>
      <w:bookmarkStart w:id="2049" w:name="_Toc25168650"/>
      <w:bookmarkStart w:id="2050" w:name="_Toc27593069"/>
      <w:bookmarkStart w:id="2051" w:name="_Toc34147940"/>
      <w:bookmarkStart w:id="2052" w:name="_Toc36463324"/>
      <w:bookmarkStart w:id="2053" w:name="_Toc43215164"/>
      <w:bookmarkStart w:id="2054" w:name="_Toc45032412"/>
      <w:bookmarkStart w:id="2055" w:name="_Toc49849901"/>
      <w:bookmarkStart w:id="2056" w:name="_Toc51873415"/>
      <w:bookmarkStart w:id="2057" w:name="_Toc56517543"/>
      <w:bookmarkStart w:id="2058" w:name="_Toc58594444"/>
      <w:bookmarkStart w:id="2059" w:name="_Toc67685954"/>
      <w:bookmarkStart w:id="2060" w:name="_Toc74993775"/>
      <w:bookmarkStart w:id="2061" w:name="_Toc82716363"/>
      <w:bookmarkStart w:id="2062" w:name="_Toc88818650"/>
      <w:bookmarkStart w:id="2063" w:name="_Toc90650572"/>
      <w:bookmarkStart w:id="2064" w:name="_Toc98506242"/>
      <w:bookmarkStart w:id="2065" w:name="_Toc106639527"/>
      <w:bookmarkStart w:id="2066" w:name="_Toc114779037"/>
      <w:bookmarkStart w:id="2067" w:name="_Toc122096954"/>
      <w:bookmarkStart w:id="2068" w:name="_Toc130844175"/>
      <w:bookmarkStart w:id="2069" w:name="_Toc138411881"/>
      <w:bookmarkStart w:id="2070" w:name="_Toc145956068"/>
      <w:r>
        <w:t>6.1.6.2.22</w:t>
      </w:r>
      <w:r>
        <w:tab/>
        <w:t>Type: UncertaintyEllipse</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071" w:name="_Toc20150404"/>
      <w:bookmarkStart w:id="2072" w:name="_Toc25168651"/>
      <w:bookmarkStart w:id="2073" w:name="_Toc27593070"/>
      <w:bookmarkStart w:id="2074" w:name="_Toc34147941"/>
      <w:bookmarkStart w:id="2075" w:name="_Toc36463325"/>
      <w:bookmarkStart w:id="2076" w:name="_Toc43215165"/>
      <w:bookmarkStart w:id="2077" w:name="_Toc45032413"/>
      <w:bookmarkStart w:id="2078" w:name="_Toc49849902"/>
      <w:bookmarkStart w:id="2079" w:name="_Toc51873416"/>
      <w:bookmarkStart w:id="2080" w:name="_Toc56517544"/>
      <w:bookmarkStart w:id="2081" w:name="_Toc58594445"/>
      <w:bookmarkStart w:id="2082" w:name="_Toc67685955"/>
      <w:bookmarkStart w:id="2083" w:name="_Toc74993776"/>
      <w:bookmarkStart w:id="2084" w:name="_Toc82716364"/>
      <w:bookmarkStart w:id="2085" w:name="_Toc88818651"/>
      <w:bookmarkStart w:id="2086" w:name="_Toc90650573"/>
      <w:bookmarkStart w:id="2087" w:name="_Toc98506243"/>
      <w:bookmarkStart w:id="2088" w:name="_Toc106639528"/>
      <w:bookmarkStart w:id="2089" w:name="_Toc114779038"/>
      <w:bookmarkStart w:id="2090" w:name="_Toc122096955"/>
      <w:bookmarkStart w:id="2091" w:name="_Toc130844176"/>
      <w:bookmarkStart w:id="2092" w:name="_Toc138411882"/>
      <w:bookmarkStart w:id="2093" w:name="_Toc145956069"/>
      <w:r>
        <w:t>6.1.6.2.23</w:t>
      </w:r>
      <w:r w:rsidRPr="007F4DE4">
        <w:tab/>
      </w:r>
      <w:r>
        <w:t xml:space="preserve">Type: </w:t>
      </w:r>
      <w:r w:rsidRPr="007F4DE4">
        <w:t>U</w:t>
      </w:r>
      <w:r>
        <w:t>eLcs</w:t>
      </w:r>
      <w:r w:rsidRPr="007F4DE4">
        <w:t>Capability</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094" w:name="_Toc20150405"/>
      <w:bookmarkStart w:id="2095" w:name="_Toc25168652"/>
      <w:bookmarkStart w:id="2096" w:name="_Toc27593071"/>
      <w:bookmarkStart w:id="2097" w:name="_Toc34147942"/>
      <w:bookmarkStart w:id="2098" w:name="_Toc36463326"/>
      <w:bookmarkStart w:id="2099" w:name="_Toc43215166"/>
      <w:bookmarkStart w:id="2100" w:name="_Toc45032414"/>
      <w:bookmarkStart w:id="2101" w:name="_Toc49849903"/>
      <w:bookmarkStart w:id="2102" w:name="_Toc51873417"/>
      <w:bookmarkStart w:id="2103" w:name="_Toc56517545"/>
      <w:bookmarkStart w:id="2104" w:name="_Toc58594446"/>
      <w:bookmarkStart w:id="2105" w:name="_Toc67685956"/>
      <w:bookmarkStart w:id="2106" w:name="_Toc74993777"/>
      <w:bookmarkStart w:id="2107" w:name="_Toc82716365"/>
      <w:bookmarkStart w:id="2108" w:name="_Toc88818652"/>
      <w:bookmarkStart w:id="2109" w:name="_Toc90650574"/>
      <w:bookmarkStart w:id="2110" w:name="_Toc98506244"/>
      <w:bookmarkStart w:id="2111" w:name="_Toc106639529"/>
      <w:bookmarkStart w:id="2112" w:name="_Toc114779039"/>
      <w:bookmarkStart w:id="2113" w:name="_Toc122096956"/>
      <w:bookmarkStart w:id="2114" w:name="_Toc130844177"/>
      <w:bookmarkStart w:id="2115" w:name="_Toc138411883"/>
      <w:bookmarkStart w:id="2116" w:name="_Toc145956070"/>
      <w:r>
        <w:lastRenderedPageBreak/>
        <w:t>6.1.6.2.24</w:t>
      </w:r>
      <w:r>
        <w:tab/>
        <w:t>Type: PeriodicEventInfo</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77777777"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 </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117" w:name="_Toc20150406"/>
      <w:bookmarkStart w:id="2118" w:name="_Toc25168653"/>
      <w:bookmarkStart w:id="2119" w:name="_Toc27593072"/>
      <w:bookmarkStart w:id="2120" w:name="_Toc34147943"/>
      <w:bookmarkStart w:id="2121" w:name="_Toc36463327"/>
      <w:bookmarkStart w:id="2122" w:name="_Toc43215167"/>
      <w:bookmarkStart w:id="2123" w:name="_Toc45032415"/>
      <w:bookmarkStart w:id="2124" w:name="_Toc49849904"/>
      <w:bookmarkStart w:id="2125" w:name="_Toc51873418"/>
      <w:bookmarkStart w:id="2126" w:name="_Toc56517546"/>
      <w:bookmarkStart w:id="2127" w:name="_Toc58594447"/>
      <w:bookmarkStart w:id="2128" w:name="_Toc67685957"/>
      <w:bookmarkStart w:id="2129" w:name="_Toc74993778"/>
      <w:bookmarkStart w:id="2130" w:name="_Toc82716366"/>
      <w:bookmarkStart w:id="2131" w:name="_Toc88818653"/>
      <w:bookmarkStart w:id="2132" w:name="_Toc90650575"/>
      <w:bookmarkStart w:id="2133" w:name="_Toc98506245"/>
      <w:bookmarkStart w:id="2134" w:name="_Toc106639530"/>
      <w:bookmarkStart w:id="2135" w:name="_Toc114779040"/>
      <w:bookmarkStart w:id="2136" w:name="_Toc122096957"/>
      <w:bookmarkStart w:id="2137" w:name="_Toc130844178"/>
      <w:bookmarkStart w:id="2138" w:name="_Toc138411884"/>
      <w:bookmarkStart w:id="2139" w:name="_Toc145956071"/>
      <w:r>
        <w:lastRenderedPageBreak/>
        <w:t>6.1.6.2.25</w:t>
      </w:r>
      <w:r>
        <w:tab/>
        <w:t>Type: AreaEventInfo</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140" w:name="_Toc20150407"/>
      <w:bookmarkStart w:id="2141" w:name="_Toc25168654"/>
      <w:bookmarkStart w:id="2142" w:name="_Toc27593073"/>
      <w:bookmarkStart w:id="2143" w:name="_Toc34147944"/>
      <w:bookmarkStart w:id="2144" w:name="_Toc36463328"/>
      <w:bookmarkStart w:id="2145" w:name="_Toc43215168"/>
      <w:bookmarkStart w:id="2146" w:name="_Toc45032416"/>
      <w:bookmarkStart w:id="2147" w:name="_Toc49849905"/>
      <w:bookmarkStart w:id="2148" w:name="_Toc51873419"/>
      <w:bookmarkStart w:id="2149" w:name="_Toc56517547"/>
      <w:bookmarkStart w:id="2150" w:name="_Toc58594448"/>
      <w:bookmarkStart w:id="2151" w:name="_Toc67685958"/>
      <w:bookmarkStart w:id="2152" w:name="_Toc74993779"/>
      <w:bookmarkStart w:id="2153" w:name="_Toc82716367"/>
      <w:bookmarkStart w:id="2154" w:name="_Toc88818654"/>
      <w:bookmarkStart w:id="2155" w:name="_Toc90650576"/>
      <w:bookmarkStart w:id="2156" w:name="_Toc98506246"/>
      <w:bookmarkStart w:id="2157" w:name="_Toc106639531"/>
      <w:bookmarkStart w:id="2158" w:name="_Toc114779041"/>
      <w:bookmarkStart w:id="2159" w:name="_Toc122096958"/>
      <w:bookmarkStart w:id="2160" w:name="_Toc130844179"/>
      <w:bookmarkStart w:id="2161" w:name="_Toc138411885"/>
      <w:bookmarkStart w:id="2162" w:name="_Toc145956072"/>
      <w:r>
        <w:t>6.1.6.2.26</w:t>
      </w:r>
      <w:r>
        <w:tab/>
        <w:t>Type: ReportingArea</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163" w:name="_Toc20150408"/>
      <w:bookmarkStart w:id="2164" w:name="_Toc25168655"/>
      <w:bookmarkStart w:id="2165" w:name="_Toc27593074"/>
      <w:bookmarkStart w:id="2166" w:name="_Toc34147945"/>
      <w:bookmarkStart w:id="2167" w:name="_Toc36463329"/>
      <w:bookmarkStart w:id="2168" w:name="_Toc43215169"/>
      <w:bookmarkStart w:id="2169" w:name="_Toc45032417"/>
      <w:bookmarkStart w:id="2170" w:name="_Toc49849906"/>
      <w:bookmarkStart w:id="2171" w:name="_Toc51873420"/>
      <w:bookmarkStart w:id="2172" w:name="_Toc56517548"/>
      <w:bookmarkStart w:id="2173" w:name="_Toc58594449"/>
      <w:bookmarkStart w:id="2174" w:name="_Toc67685959"/>
      <w:bookmarkStart w:id="2175" w:name="_Toc74993780"/>
      <w:bookmarkStart w:id="2176" w:name="_Toc82716368"/>
      <w:bookmarkStart w:id="2177" w:name="_Toc88818655"/>
      <w:bookmarkStart w:id="2178" w:name="_Toc90650577"/>
      <w:bookmarkStart w:id="2179" w:name="_Toc98506247"/>
      <w:bookmarkStart w:id="2180" w:name="_Toc106639532"/>
      <w:bookmarkStart w:id="2181" w:name="_Toc114779042"/>
      <w:bookmarkStart w:id="2182" w:name="_Toc122096959"/>
      <w:bookmarkStart w:id="2183" w:name="_Toc130844180"/>
      <w:bookmarkStart w:id="2184" w:name="_Toc138411886"/>
      <w:bookmarkStart w:id="2185" w:name="_Toc145956073"/>
      <w:r>
        <w:lastRenderedPageBreak/>
        <w:t>6.1.6.2.27</w:t>
      </w:r>
      <w:r>
        <w:tab/>
        <w:t>Type: MotionEventInfo</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186" w:name="_Toc20150409"/>
      <w:bookmarkStart w:id="2187" w:name="_Toc25168656"/>
      <w:bookmarkStart w:id="2188" w:name="_Toc27593075"/>
      <w:bookmarkStart w:id="2189" w:name="_Toc34147946"/>
      <w:bookmarkStart w:id="2190" w:name="_Toc36463330"/>
      <w:bookmarkStart w:id="2191" w:name="_Toc43215170"/>
      <w:bookmarkStart w:id="2192" w:name="_Toc45032418"/>
      <w:bookmarkStart w:id="2193" w:name="_Toc49849907"/>
      <w:bookmarkStart w:id="2194" w:name="_Toc51873421"/>
      <w:bookmarkStart w:id="2195" w:name="_Toc56517549"/>
      <w:bookmarkStart w:id="2196" w:name="_Toc58594450"/>
      <w:bookmarkStart w:id="2197" w:name="_Toc67685960"/>
      <w:bookmarkStart w:id="2198" w:name="_Toc74993781"/>
      <w:bookmarkStart w:id="2199" w:name="_Toc82716369"/>
      <w:bookmarkStart w:id="2200" w:name="_Toc88818656"/>
      <w:bookmarkStart w:id="2201" w:name="_Toc90650578"/>
      <w:bookmarkStart w:id="2202" w:name="_Toc98506248"/>
      <w:bookmarkStart w:id="2203" w:name="_Toc106639533"/>
      <w:bookmarkStart w:id="2204" w:name="_Toc114779043"/>
      <w:bookmarkStart w:id="2205" w:name="_Toc122096960"/>
      <w:bookmarkStart w:id="2206" w:name="_Toc130844181"/>
      <w:bookmarkStart w:id="2207" w:name="_Toc138411887"/>
      <w:bookmarkStart w:id="2208" w:name="_Toc145956074"/>
      <w:r>
        <w:t>6.1.6.2.28</w:t>
      </w:r>
      <w:r w:rsidRPr="003B2883">
        <w:tab/>
      </w:r>
      <w:r w:rsidR="001E7C73">
        <w:t>Void</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1837DBD2" w14:textId="77777777" w:rsidR="00EB7848" w:rsidRDefault="00EB7848" w:rsidP="00EB7848"/>
    <w:p w14:paraId="31F8BA9E" w14:textId="77777777" w:rsidR="00EB7848" w:rsidRDefault="00EB7848" w:rsidP="00B32564">
      <w:pPr>
        <w:pStyle w:val="Heading5"/>
      </w:pPr>
      <w:bookmarkStart w:id="2209" w:name="_Toc20150410"/>
      <w:bookmarkStart w:id="2210" w:name="_Toc25168657"/>
      <w:bookmarkStart w:id="2211" w:name="_Toc27593076"/>
      <w:bookmarkStart w:id="2212" w:name="_Toc34147947"/>
      <w:bookmarkStart w:id="2213" w:name="_Toc36463331"/>
      <w:bookmarkStart w:id="2214" w:name="_Toc43215171"/>
      <w:bookmarkStart w:id="2215" w:name="_Toc45032419"/>
      <w:bookmarkStart w:id="2216" w:name="_Toc49849908"/>
      <w:bookmarkStart w:id="2217" w:name="_Toc51873422"/>
      <w:bookmarkStart w:id="2218" w:name="_Toc56517550"/>
      <w:bookmarkStart w:id="2219" w:name="_Toc58594451"/>
      <w:bookmarkStart w:id="2220" w:name="_Toc67685961"/>
      <w:bookmarkStart w:id="2221" w:name="_Toc74993782"/>
      <w:bookmarkStart w:id="2222" w:name="_Toc82716370"/>
      <w:bookmarkStart w:id="2223" w:name="_Toc88818657"/>
      <w:bookmarkStart w:id="2224" w:name="_Toc90650579"/>
      <w:bookmarkStart w:id="2225" w:name="_Toc98506249"/>
      <w:bookmarkStart w:id="2226" w:name="_Toc106639534"/>
      <w:bookmarkStart w:id="2227" w:name="_Toc114779044"/>
      <w:bookmarkStart w:id="2228" w:name="_Toc122096961"/>
      <w:bookmarkStart w:id="2229" w:name="_Toc130844182"/>
      <w:bookmarkStart w:id="2230" w:name="_Toc138411888"/>
      <w:bookmarkStart w:id="2231" w:name="_Toc145956075"/>
      <w:r>
        <w:t>6.1.6.2.29</w:t>
      </w:r>
      <w:r>
        <w:tab/>
        <w:t>Type: CancelLocData</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232" w:name="_Toc20150411"/>
      <w:bookmarkStart w:id="2233" w:name="_Toc25168658"/>
      <w:bookmarkStart w:id="2234" w:name="_Toc27593077"/>
      <w:bookmarkStart w:id="2235" w:name="_Toc34147948"/>
      <w:bookmarkStart w:id="2236" w:name="_Toc36463332"/>
      <w:bookmarkStart w:id="2237" w:name="_Toc43215172"/>
      <w:bookmarkStart w:id="2238" w:name="_Toc45032420"/>
      <w:bookmarkStart w:id="2239" w:name="_Toc49849909"/>
      <w:bookmarkStart w:id="2240" w:name="_Toc51873423"/>
      <w:bookmarkStart w:id="2241" w:name="_Toc56517551"/>
      <w:bookmarkStart w:id="2242" w:name="_Toc58594452"/>
      <w:bookmarkStart w:id="2243" w:name="_Toc67685962"/>
      <w:bookmarkStart w:id="2244" w:name="_Toc74993783"/>
      <w:bookmarkStart w:id="2245" w:name="_Toc82716371"/>
      <w:bookmarkStart w:id="2246" w:name="_Toc88818658"/>
      <w:bookmarkStart w:id="2247" w:name="_Toc90650580"/>
      <w:bookmarkStart w:id="2248" w:name="_Toc98506250"/>
      <w:bookmarkStart w:id="2249" w:name="_Toc106639535"/>
      <w:bookmarkStart w:id="2250" w:name="_Toc114779045"/>
      <w:bookmarkStart w:id="2251" w:name="_Toc122096962"/>
      <w:bookmarkStart w:id="2252" w:name="_Toc130844183"/>
      <w:bookmarkStart w:id="2253" w:name="_Toc138411889"/>
      <w:bookmarkStart w:id="2254" w:name="_Toc145956076"/>
      <w:r>
        <w:lastRenderedPageBreak/>
        <w:t>6.1.6.2.30</w:t>
      </w:r>
      <w:r>
        <w:tab/>
        <w:t>Type: LocContextData</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B65933"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B65933" w:rsidRPr="0001619D" w:rsidRDefault="00B65933" w:rsidP="00B6593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255" w:name="_Toc20150412"/>
      <w:bookmarkStart w:id="2256" w:name="_Toc25168659"/>
      <w:bookmarkStart w:id="2257" w:name="_Toc27593078"/>
      <w:bookmarkStart w:id="2258" w:name="_Toc34147949"/>
      <w:bookmarkStart w:id="2259" w:name="_Toc36463333"/>
      <w:bookmarkStart w:id="2260" w:name="_Toc43215173"/>
      <w:bookmarkStart w:id="2261" w:name="_Toc45032421"/>
      <w:bookmarkStart w:id="2262" w:name="_Toc49849910"/>
      <w:bookmarkStart w:id="2263" w:name="_Toc51873424"/>
      <w:bookmarkStart w:id="2264" w:name="_Toc56517552"/>
      <w:bookmarkStart w:id="2265" w:name="_Toc58594453"/>
      <w:bookmarkStart w:id="2266" w:name="_Toc67685963"/>
      <w:bookmarkStart w:id="2267" w:name="_Toc74993784"/>
      <w:bookmarkStart w:id="2268" w:name="_Toc82716372"/>
      <w:bookmarkStart w:id="2269" w:name="_Toc88818659"/>
      <w:bookmarkStart w:id="2270" w:name="_Toc90650581"/>
      <w:bookmarkStart w:id="2271" w:name="_Toc98506251"/>
      <w:bookmarkStart w:id="2272" w:name="_Toc106639536"/>
      <w:bookmarkStart w:id="2273" w:name="_Toc114779046"/>
      <w:bookmarkStart w:id="2274" w:name="_Toc122096963"/>
      <w:bookmarkStart w:id="2275" w:name="_Toc130844184"/>
      <w:bookmarkStart w:id="2276" w:name="_Toc138411890"/>
      <w:bookmarkStart w:id="2277" w:name="_Toc145956077"/>
      <w:r>
        <w:lastRenderedPageBreak/>
        <w:t>6.1.6.2.31</w:t>
      </w:r>
      <w:r w:rsidRPr="003B2883">
        <w:tab/>
        <w:t xml:space="preserve">Type: </w:t>
      </w:r>
      <w:r>
        <w:t>EventReportMessage</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278" w:name="_Toc20150413"/>
      <w:bookmarkStart w:id="2279" w:name="_Toc25168660"/>
      <w:bookmarkStart w:id="2280" w:name="_Toc27593079"/>
      <w:bookmarkStart w:id="2281" w:name="_Toc34147950"/>
      <w:bookmarkStart w:id="2282" w:name="_Toc36463334"/>
      <w:bookmarkStart w:id="2283" w:name="_Toc43215174"/>
      <w:bookmarkStart w:id="2284" w:name="_Toc45032422"/>
      <w:bookmarkStart w:id="2285" w:name="_Toc49849911"/>
      <w:bookmarkStart w:id="2286" w:name="_Toc51873425"/>
      <w:bookmarkStart w:id="2287" w:name="_Toc56517553"/>
      <w:bookmarkStart w:id="2288" w:name="_Toc58594454"/>
      <w:bookmarkStart w:id="2289" w:name="_Toc67685964"/>
      <w:bookmarkStart w:id="2290" w:name="_Toc74993785"/>
      <w:bookmarkStart w:id="2291" w:name="_Toc82716373"/>
      <w:bookmarkStart w:id="2292" w:name="_Toc88818660"/>
      <w:bookmarkStart w:id="2293" w:name="_Toc90650582"/>
      <w:bookmarkStart w:id="2294" w:name="_Toc98506252"/>
      <w:bookmarkStart w:id="2295" w:name="_Toc106639537"/>
      <w:bookmarkStart w:id="2296" w:name="_Toc114779047"/>
      <w:bookmarkStart w:id="2297" w:name="_Toc122096964"/>
      <w:bookmarkStart w:id="2298" w:name="_Toc130844185"/>
      <w:bookmarkStart w:id="2299" w:name="_Toc138411891"/>
      <w:bookmarkStart w:id="2300" w:name="_Toc145956078"/>
      <w:r>
        <w:t>6.1.6.2.32</w:t>
      </w:r>
      <w:r w:rsidRPr="003B2883">
        <w:tab/>
        <w:t xml:space="preserve">Type: </w:t>
      </w:r>
      <w:r>
        <w:t>EventReportingStatus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301" w:name="_Toc20150414"/>
      <w:bookmarkStart w:id="2302" w:name="_Toc25168661"/>
      <w:bookmarkStart w:id="2303" w:name="_Toc27593080"/>
      <w:bookmarkStart w:id="2304" w:name="_Toc34147951"/>
      <w:bookmarkStart w:id="2305" w:name="_Toc36463335"/>
      <w:bookmarkStart w:id="2306" w:name="_Toc43215175"/>
      <w:bookmarkStart w:id="2307" w:name="_Toc45032423"/>
      <w:bookmarkStart w:id="2308" w:name="_Toc49849912"/>
      <w:bookmarkStart w:id="2309" w:name="_Toc51873426"/>
      <w:bookmarkStart w:id="2310" w:name="_Toc56517554"/>
      <w:bookmarkStart w:id="2311" w:name="_Toc58594455"/>
      <w:bookmarkStart w:id="2312" w:name="_Toc67685965"/>
      <w:bookmarkStart w:id="2313" w:name="_Toc74993786"/>
      <w:bookmarkStart w:id="2314" w:name="_Toc82716374"/>
      <w:bookmarkStart w:id="2315" w:name="_Toc88818661"/>
      <w:bookmarkStart w:id="2316" w:name="_Toc90650583"/>
      <w:bookmarkStart w:id="2317" w:name="_Toc98506253"/>
      <w:bookmarkStart w:id="2318" w:name="_Toc106639538"/>
      <w:bookmarkStart w:id="2319" w:name="_Toc114779048"/>
      <w:bookmarkStart w:id="2320" w:name="_Toc122096965"/>
      <w:bookmarkStart w:id="2321" w:name="_Toc130844186"/>
      <w:bookmarkStart w:id="2322" w:name="_Toc138411892"/>
      <w:bookmarkStart w:id="2323" w:name="_Toc145956079"/>
      <w:r>
        <w:t>6.1.6.2.33</w:t>
      </w:r>
      <w:r w:rsidRPr="003B2883">
        <w:tab/>
        <w:t>Type</w:t>
      </w:r>
      <w:r>
        <w:t>: UELocationInfo</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324" w:name="_Toc20150415"/>
      <w:bookmarkStart w:id="2325" w:name="_Toc25168662"/>
      <w:bookmarkStart w:id="2326" w:name="_Toc27593081"/>
      <w:bookmarkStart w:id="2327" w:name="_Toc34147952"/>
      <w:bookmarkStart w:id="2328" w:name="_Toc36463336"/>
      <w:bookmarkStart w:id="2329" w:name="_Toc43215176"/>
      <w:bookmarkStart w:id="2330" w:name="_Toc45032424"/>
      <w:bookmarkStart w:id="2331" w:name="_Toc49849913"/>
      <w:bookmarkStart w:id="2332" w:name="_Toc51873427"/>
      <w:bookmarkStart w:id="2333" w:name="_Toc56517555"/>
      <w:bookmarkStart w:id="2334" w:name="_Toc58594456"/>
      <w:bookmarkStart w:id="2335" w:name="_Toc67685966"/>
      <w:bookmarkStart w:id="2336" w:name="_Toc74993787"/>
      <w:bookmarkStart w:id="2337" w:name="_Toc82716375"/>
      <w:bookmarkStart w:id="2338" w:name="_Toc88818662"/>
      <w:bookmarkStart w:id="2339" w:name="_Toc90650584"/>
      <w:bookmarkStart w:id="2340" w:name="_Toc98506254"/>
      <w:bookmarkStart w:id="2341" w:name="_Toc106639539"/>
      <w:bookmarkStart w:id="2342" w:name="_Toc114779049"/>
      <w:bookmarkStart w:id="2343" w:name="_Toc122096966"/>
      <w:bookmarkStart w:id="2344" w:name="_Toc130844187"/>
      <w:bookmarkStart w:id="2345" w:name="_Toc138411893"/>
      <w:bookmarkStart w:id="2346" w:name="_Toc145956080"/>
      <w:r w:rsidRPr="003B2883">
        <w:lastRenderedPageBreak/>
        <w:t>6.</w:t>
      </w:r>
      <w:r>
        <w:t>1</w:t>
      </w:r>
      <w:r w:rsidRPr="003B2883">
        <w:t>.6.2.</w:t>
      </w:r>
      <w:r>
        <w:t>34</w:t>
      </w:r>
      <w:r w:rsidRPr="003B2883">
        <w:tab/>
        <w:t xml:space="preserve">Type: </w:t>
      </w:r>
      <w:r>
        <w:rPr>
          <w:lang w:eastAsia="zh-CN"/>
        </w:rPr>
        <w:t>EventNotifyData</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5CDAFCD5" w:rsidR="002C3CF5" w:rsidRDefault="002C3CF5" w:rsidP="002C3CF5">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6D553F"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6D553F" w:rsidRPr="00043893" w:rsidRDefault="006D553F" w:rsidP="006D553F">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347" w:name="_Toc34147953"/>
      <w:bookmarkStart w:id="2348" w:name="_Toc36463337"/>
      <w:bookmarkStart w:id="2349" w:name="_Toc43215177"/>
      <w:bookmarkStart w:id="2350" w:name="_Toc45032425"/>
      <w:bookmarkStart w:id="2351" w:name="_Toc49849914"/>
      <w:bookmarkStart w:id="2352" w:name="_Toc51873428"/>
      <w:bookmarkStart w:id="2353" w:name="_Toc56517556"/>
      <w:bookmarkStart w:id="2354" w:name="_Toc58594457"/>
      <w:bookmarkStart w:id="2355" w:name="_Toc67685967"/>
      <w:bookmarkStart w:id="2356" w:name="_Toc74993788"/>
      <w:bookmarkStart w:id="2357" w:name="_Toc82716376"/>
      <w:bookmarkStart w:id="2358" w:name="_Toc88818663"/>
      <w:bookmarkStart w:id="2359" w:name="_Toc90650585"/>
      <w:bookmarkStart w:id="2360" w:name="_Toc98506255"/>
      <w:bookmarkStart w:id="2361" w:name="_Toc106639540"/>
      <w:bookmarkStart w:id="2362" w:name="_Toc114779050"/>
      <w:bookmarkStart w:id="2363" w:name="_Toc122096967"/>
      <w:bookmarkStart w:id="2364" w:name="_Toc130844188"/>
      <w:bookmarkStart w:id="2365" w:name="_Toc138411894"/>
      <w:bookmarkStart w:id="2366" w:name="_Toc145956081"/>
      <w:r>
        <w:t>6.1.6.2.35</w:t>
      </w:r>
      <w:r>
        <w:tab/>
        <w:t xml:space="preserve">Type: </w:t>
      </w:r>
      <w:r>
        <w:rPr>
          <w:lang w:eastAsia="zh-CN"/>
        </w:rPr>
        <w:t>UeConnectivityState</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367" w:name="_Toc74993789"/>
      <w:bookmarkStart w:id="2368" w:name="_Toc82716377"/>
      <w:bookmarkStart w:id="2369" w:name="_Toc88818664"/>
      <w:bookmarkStart w:id="2370" w:name="_Toc90650586"/>
      <w:bookmarkStart w:id="2371" w:name="_Toc98506256"/>
      <w:bookmarkStart w:id="2372" w:name="_Toc106639541"/>
      <w:bookmarkStart w:id="2373" w:name="_Toc114779051"/>
      <w:bookmarkStart w:id="2374" w:name="_Toc122096968"/>
      <w:bookmarkStart w:id="2375" w:name="_Toc130844189"/>
      <w:bookmarkStart w:id="2376" w:name="_Toc138411895"/>
      <w:bookmarkStart w:id="2377" w:name="_Toc145956082"/>
      <w:r>
        <w:t>6.1.6.2.</w:t>
      </w:r>
      <w:r w:rsidR="00C921E1">
        <w:rPr>
          <w:lang w:eastAsia="zh-CN"/>
        </w:rPr>
        <w:t>36</w:t>
      </w:r>
      <w:r>
        <w:tab/>
        <w:t xml:space="preserve">Type: </w:t>
      </w:r>
      <w:r>
        <w:rPr>
          <w:rFonts w:hint="eastAsia"/>
          <w:lang w:eastAsia="zh-CN"/>
        </w:rPr>
        <w:t>Local</w:t>
      </w:r>
      <w:r>
        <w:t>Origin</w:t>
      </w:r>
      <w:bookmarkEnd w:id="2367"/>
      <w:bookmarkEnd w:id="2368"/>
      <w:bookmarkEnd w:id="2369"/>
      <w:bookmarkEnd w:id="2370"/>
      <w:bookmarkEnd w:id="2371"/>
      <w:bookmarkEnd w:id="2372"/>
      <w:bookmarkEnd w:id="2373"/>
      <w:bookmarkEnd w:id="2374"/>
      <w:bookmarkEnd w:id="2375"/>
      <w:bookmarkEnd w:id="2376"/>
      <w:bookmarkEnd w:id="2377"/>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378" w:name="_Toc74993790"/>
      <w:bookmarkStart w:id="2379" w:name="_Toc82716378"/>
      <w:bookmarkStart w:id="2380" w:name="_Toc88818665"/>
      <w:bookmarkStart w:id="2381" w:name="_Toc90650587"/>
      <w:bookmarkStart w:id="2382" w:name="_Toc98506257"/>
      <w:bookmarkStart w:id="2383" w:name="_Toc106639542"/>
      <w:bookmarkStart w:id="2384" w:name="_Toc114779052"/>
      <w:bookmarkStart w:id="2385" w:name="_Toc122096969"/>
      <w:bookmarkStart w:id="2386" w:name="_Toc130844190"/>
      <w:bookmarkStart w:id="2387" w:name="_Toc138411896"/>
      <w:bookmarkStart w:id="2388" w:name="_Toc145956083"/>
      <w:r>
        <w:lastRenderedPageBreak/>
        <w:t>6.1.6.2.</w:t>
      </w:r>
      <w:r w:rsidR="00C921E1">
        <w:rPr>
          <w:lang w:eastAsia="zh-CN"/>
        </w:rPr>
        <w:t>37</w:t>
      </w:r>
      <w:r w:rsidR="00C921E1">
        <w:tab/>
      </w:r>
      <w:r w:rsidR="000E718A">
        <w:t xml:space="preserve">Type: </w:t>
      </w:r>
      <w:r w:rsidRPr="008D5DB3">
        <w:t>RelativeCartesianLocation</w:t>
      </w:r>
      <w:bookmarkEnd w:id="2378"/>
      <w:bookmarkEnd w:id="2379"/>
      <w:bookmarkEnd w:id="2380"/>
      <w:bookmarkEnd w:id="2381"/>
      <w:bookmarkEnd w:id="2382"/>
      <w:bookmarkEnd w:id="2383"/>
      <w:bookmarkEnd w:id="2384"/>
      <w:bookmarkEnd w:id="2385"/>
      <w:bookmarkEnd w:id="2386"/>
      <w:bookmarkEnd w:id="2387"/>
      <w:bookmarkEnd w:id="2388"/>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389" w:name="_Toc66101648"/>
      <w:bookmarkStart w:id="2390" w:name="_Toc74993791"/>
      <w:bookmarkStart w:id="2391" w:name="_Toc82716379"/>
      <w:bookmarkStart w:id="2392" w:name="_Toc88818666"/>
      <w:bookmarkStart w:id="2393" w:name="_Toc90650588"/>
      <w:bookmarkStart w:id="2394" w:name="_Toc98506258"/>
      <w:bookmarkStart w:id="2395" w:name="_Toc106639543"/>
      <w:bookmarkStart w:id="2396" w:name="_Toc114779053"/>
      <w:bookmarkStart w:id="2397" w:name="_Toc122096970"/>
      <w:bookmarkStart w:id="2398" w:name="_Toc130844191"/>
      <w:bookmarkStart w:id="2399" w:name="_Toc138411897"/>
      <w:bookmarkStart w:id="2400" w:name="_Toc145956084"/>
      <w:r>
        <w:t>6.1.6.2.</w:t>
      </w:r>
      <w:r w:rsidR="00C921E1">
        <w:rPr>
          <w:lang w:eastAsia="zh-CN"/>
        </w:rPr>
        <w:t>38</w:t>
      </w:r>
      <w:r>
        <w:tab/>
        <w:t xml:space="preserve">Type: </w:t>
      </w:r>
      <w:bookmarkEnd w:id="2389"/>
      <w:r w:rsidRPr="00774B8E">
        <w:t>Local2dPointUncertaintyEllipse</w:t>
      </w:r>
      <w:bookmarkEnd w:id="2390"/>
      <w:bookmarkEnd w:id="2391"/>
      <w:bookmarkEnd w:id="2392"/>
      <w:bookmarkEnd w:id="2393"/>
      <w:bookmarkEnd w:id="2394"/>
      <w:bookmarkEnd w:id="2395"/>
      <w:bookmarkEnd w:id="2396"/>
      <w:bookmarkEnd w:id="2397"/>
      <w:bookmarkEnd w:id="2398"/>
      <w:bookmarkEnd w:id="2399"/>
      <w:bookmarkEnd w:id="2400"/>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401" w:name="_Toc74993792"/>
      <w:bookmarkStart w:id="2402" w:name="_Toc82716380"/>
      <w:bookmarkStart w:id="2403" w:name="_Toc88818667"/>
      <w:bookmarkStart w:id="2404" w:name="_Toc90650589"/>
      <w:bookmarkStart w:id="2405" w:name="_Toc98506259"/>
      <w:bookmarkStart w:id="2406" w:name="_Toc106639544"/>
      <w:bookmarkStart w:id="2407" w:name="_Toc114779054"/>
      <w:bookmarkStart w:id="2408" w:name="_Toc122096971"/>
      <w:bookmarkStart w:id="2409" w:name="_Toc130844192"/>
      <w:bookmarkStart w:id="2410" w:name="_Toc138411898"/>
      <w:bookmarkStart w:id="2411" w:name="_Toc145956085"/>
      <w:r>
        <w:t>6.1.6.2.</w:t>
      </w:r>
      <w:r w:rsidR="00C921E1">
        <w:rPr>
          <w:lang w:eastAsia="zh-CN"/>
        </w:rPr>
        <w:t>39</w:t>
      </w:r>
      <w:r>
        <w:tab/>
        <w:t xml:space="preserve">Type: </w:t>
      </w:r>
      <w:r w:rsidRPr="00C21B52">
        <w:t>Local3dPointUncertaintyEllipsoid</w:t>
      </w:r>
      <w:bookmarkEnd w:id="2401"/>
      <w:bookmarkEnd w:id="2402"/>
      <w:bookmarkEnd w:id="2403"/>
      <w:bookmarkEnd w:id="2404"/>
      <w:bookmarkEnd w:id="2405"/>
      <w:bookmarkEnd w:id="2406"/>
      <w:bookmarkEnd w:id="2407"/>
      <w:bookmarkEnd w:id="2408"/>
      <w:bookmarkEnd w:id="2409"/>
      <w:bookmarkEnd w:id="2410"/>
      <w:bookmarkEnd w:id="241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412" w:name="_Toc74993793"/>
      <w:bookmarkStart w:id="2413" w:name="_Toc82716381"/>
      <w:bookmarkStart w:id="2414" w:name="_Toc88818668"/>
      <w:bookmarkStart w:id="2415" w:name="_Toc90650590"/>
      <w:bookmarkStart w:id="2416" w:name="_Toc98506260"/>
      <w:bookmarkStart w:id="2417" w:name="_Toc106639545"/>
      <w:bookmarkStart w:id="2418" w:name="_Toc114779055"/>
      <w:bookmarkStart w:id="2419" w:name="_Toc122096972"/>
      <w:bookmarkStart w:id="2420" w:name="_Toc130844193"/>
      <w:bookmarkStart w:id="2421" w:name="_Toc138411899"/>
      <w:bookmarkStart w:id="2422" w:name="_Toc145956086"/>
      <w:r>
        <w:lastRenderedPageBreak/>
        <w:t>6.1.6.2.</w:t>
      </w:r>
      <w:r w:rsidR="00C921E1">
        <w:rPr>
          <w:lang w:eastAsia="zh-CN"/>
        </w:rPr>
        <w:t>40</w:t>
      </w:r>
      <w:r>
        <w:tab/>
        <w:t>Type: Uncertainty</w:t>
      </w:r>
      <w:r w:rsidRPr="003158B5">
        <w:t>Ellipsoid</w:t>
      </w:r>
      <w:bookmarkEnd w:id="2412"/>
      <w:bookmarkEnd w:id="2413"/>
      <w:bookmarkEnd w:id="2414"/>
      <w:bookmarkEnd w:id="2415"/>
      <w:bookmarkEnd w:id="2416"/>
      <w:bookmarkEnd w:id="2417"/>
      <w:bookmarkEnd w:id="2418"/>
      <w:bookmarkEnd w:id="2419"/>
      <w:bookmarkEnd w:id="2420"/>
      <w:bookmarkEnd w:id="2421"/>
      <w:bookmarkEnd w:id="2422"/>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423" w:name="_Toc74993794"/>
      <w:bookmarkStart w:id="2424" w:name="_Toc82716382"/>
      <w:bookmarkStart w:id="2425" w:name="_Toc88818669"/>
      <w:bookmarkStart w:id="2426" w:name="_Toc90650591"/>
      <w:bookmarkStart w:id="2427" w:name="_Toc98506261"/>
      <w:bookmarkStart w:id="2428" w:name="_Toc106639546"/>
      <w:bookmarkStart w:id="2429" w:name="_Toc114779056"/>
      <w:bookmarkStart w:id="2430" w:name="_Toc122096973"/>
      <w:bookmarkStart w:id="2431" w:name="_Toc130844194"/>
      <w:bookmarkStart w:id="2432" w:name="_Toc138411900"/>
      <w:bookmarkStart w:id="2433" w:name="_Toc145956087"/>
      <w:r>
        <w:t>6.1.6.2.</w:t>
      </w:r>
      <w:r w:rsidR="00C921E1">
        <w:rPr>
          <w:lang w:eastAsia="zh-CN"/>
        </w:rPr>
        <w:t>41</w:t>
      </w:r>
      <w:r>
        <w:tab/>
        <w:t xml:space="preserve">Type: </w:t>
      </w:r>
      <w:r>
        <w:rPr>
          <w:rFonts w:hint="eastAsia"/>
          <w:lang w:eastAsia="zh-CN"/>
        </w:rPr>
        <w:t>LocalArea</w:t>
      </w:r>
      <w:bookmarkEnd w:id="2423"/>
      <w:bookmarkEnd w:id="2424"/>
      <w:bookmarkEnd w:id="2425"/>
      <w:bookmarkEnd w:id="2426"/>
      <w:bookmarkEnd w:id="2427"/>
      <w:bookmarkEnd w:id="2428"/>
      <w:bookmarkEnd w:id="2429"/>
      <w:bookmarkEnd w:id="2430"/>
      <w:bookmarkEnd w:id="2431"/>
      <w:bookmarkEnd w:id="2432"/>
      <w:bookmarkEnd w:id="2433"/>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434" w:name="_Toc82716383"/>
      <w:bookmarkStart w:id="2435" w:name="_Toc88818670"/>
      <w:bookmarkStart w:id="2436" w:name="_Toc90650592"/>
      <w:bookmarkStart w:id="2437" w:name="_Toc98506262"/>
      <w:bookmarkStart w:id="2438" w:name="_Toc106639547"/>
      <w:bookmarkStart w:id="2439" w:name="_Toc114779057"/>
      <w:bookmarkStart w:id="2440" w:name="_Toc122096974"/>
      <w:bookmarkStart w:id="2441" w:name="_Toc130844195"/>
      <w:bookmarkStart w:id="2442" w:name="_Toc138411901"/>
      <w:bookmarkStart w:id="2443" w:name="_Toc145956088"/>
      <w:r>
        <w:t>6.1.6.2.42</w:t>
      </w:r>
      <w:r>
        <w:tab/>
        <w:t>Type: UeAreaIndication</w:t>
      </w:r>
      <w:bookmarkEnd w:id="2434"/>
      <w:bookmarkEnd w:id="2435"/>
      <w:bookmarkEnd w:id="2436"/>
      <w:bookmarkEnd w:id="2437"/>
      <w:bookmarkEnd w:id="2438"/>
      <w:bookmarkEnd w:id="2439"/>
      <w:bookmarkEnd w:id="2440"/>
      <w:bookmarkEnd w:id="2441"/>
      <w:bookmarkEnd w:id="2442"/>
      <w:bookmarkEnd w:id="2443"/>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444" w:name="_Toc82716384"/>
      <w:bookmarkStart w:id="2445" w:name="_Toc88818671"/>
      <w:bookmarkStart w:id="2446" w:name="_Toc90650593"/>
      <w:bookmarkStart w:id="2447" w:name="_Toc98506263"/>
      <w:bookmarkStart w:id="2448" w:name="_Toc106639548"/>
      <w:bookmarkStart w:id="2449" w:name="_Toc114779058"/>
      <w:bookmarkStart w:id="2450" w:name="_Toc122096975"/>
      <w:bookmarkStart w:id="2451" w:name="_Toc130844196"/>
      <w:bookmarkStart w:id="2452" w:name="_Toc138411902"/>
      <w:bookmarkStart w:id="2453" w:name="_Toc145956089"/>
      <w:r>
        <w:t>6.1.6.2.43</w:t>
      </w:r>
      <w:r>
        <w:tab/>
        <w:t xml:space="preserve">Type: </w:t>
      </w:r>
      <w:r w:rsidRPr="002F5B42">
        <w:rPr>
          <w:noProof/>
          <w:lang w:eastAsia="zh-CN"/>
        </w:rPr>
        <w:t>MinorLocationQoS</w:t>
      </w:r>
      <w:bookmarkEnd w:id="2444"/>
      <w:bookmarkEnd w:id="2445"/>
      <w:bookmarkEnd w:id="2446"/>
      <w:bookmarkEnd w:id="2447"/>
      <w:bookmarkEnd w:id="2448"/>
      <w:bookmarkEnd w:id="2449"/>
      <w:bookmarkEnd w:id="2450"/>
      <w:bookmarkEnd w:id="2451"/>
      <w:bookmarkEnd w:id="2452"/>
      <w:bookmarkEnd w:id="2453"/>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2454" w:name="_Toc138411903"/>
      <w:bookmarkStart w:id="2455" w:name="_Toc145956090"/>
      <w:r>
        <w:lastRenderedPageBreak/>
        <w:t>6.1.</w:t>
      </w:r>
      <w:r>
        <w:rPr>
          <w:lang w:eastAsia="zh-CN"/>
        </w:rPr>
        <w:t>6</w:t>
      </w:r>
      <w:r>
        <w:t>.2.44</w:t>
      </w:r>
      <w:r>
        <w:tab/>
        <w:t>Type: MbsrInfo</w:t>
      </w:r>
      <w:bookmarkEnd w:id="2454"/>
      <w:bookmarkEnd w:id="2455"/>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2456" w:name="_Toc145956091"/>
      <w:r>
        <w:t>6.1.6.2.</w:t>
      </w:r>
      <w:r w:rsidR="00F212C4">
        <w:t>45</w:t>
      </w:r>
      <w:r>
        <w:tab/>
        <w:t>Type: LocMeasurementReq</w:t>
      </w:r>
      <w:bookmarkEnd w:id="2456"/>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2C5C8B"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2C5C8B" w:rsidRDefault="002C5C8B" w:rsidP="0077140D">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2457" w:name="_Toc145956092"/>
      <w:r>
        <w:t>6.1.6.2.</w:t>
      </w:r>
      <w:r w:rsidR="00F212C4">
        <w:t>46</w:t>
      </w:r>
      <w:r>
        <w:tab/>
        <w:t>Type: LocMeasurementResp</w:t>
      </w:r>
      <w:bookmarkEnd w:id="2457"/>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77777777" w:rsidR="002C5C8B" w:rsidRDefault="002C5C8B" w:rsidP="0077140D">
            <w:pPr>
              <w:pStyle w:val="TAL"/>
            </w:pPr>
            <w:r>
              <w:rPr>
                <w:lang w:eastAsia="zh-CN"/>
              </w:rPr>
              <w:t>L</w:t>
            </w:r>
            <w:r>
              <w:rPr>
                <w:rFonts w:hint="eastAsia"/>
                <w:lang w:eastAsia="zh-CN"/>
              </w:rPr>
              <w:t>oc</w:t>
            </w:r>
            <w:r>
              <w:rPr>
                <w:lang w:eastAsia="zh-CN"/>
              </w:rPr>
              <w:t>Measurements</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DEC2AC" w14:textId="77777777" w:rsidR="002C5C8B" w:rsidRDefault="002C5C8B" w:rsidP="0077140D">
            <w:pPr>
              <w:pStyle w:val="TAL"/>
              <w:rPr>
                <w:rFonts w:cs="Arial"/>
                <w:szCs w:val="18"/>
              </w:rPr>
            </w:pPr>
            <w:r>
              <w:rPr>
                <w:lang w:eastAsia="zh-CN"/>
              </w:rPr>
              <w:t>PRU L</w:t>
            </w:r>
            <w:r>
              <w:rPr>
                <w:rFonts w:hint="eastAsia"/>
                <w:lang w:eastAsia="zh-CN"/>
              </w:rPr>
              <w:t>oc</w:t>
            </w:r>
            <w:r>
              <w:rPr>
                <w:lang w:eastAsia="zh-CN"/>
              </w:rPr>
              <w:t>ation Measurements</w:t>
            </w:r>
          </w:p>
        </w:tc>
      </w:tr>
      <w:tr w:rsidR="002C5C8B" w14:paraId="2A807BD5"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CF37FFC" w14:textId="77777777" w:rsidR="002C5C8B" w:rsidRDefault="002C5C8B" w:rsidP="0077140D">
            <w:pPr>
              <w:pStyle w:val="TAL"/>
            </w:pPr>
            <w:r>
              <w:t>locationEstimate</w:t>
            </w:r>
          </w:p>
        </w:tc>
        <w:tc>
          <w:tcPr>
            <w:tcW w:w="2977" w:type="dxa"/>
            <w:tcBorders>
              <w:top w:val="single" w:sz="4" w:space="0" w:color="auto"/>
              <w:left w:val="single" w:sz="4" w:space="0" w:color="auto"/>
              <w:bottom w:val="single" w:sz="4" w:space="0" w:color="auto"/>
              <w:right w:val="single" w:sz="4" w:space="0" w:color="auto"/>
            </w:tcBorders>
          </w:tcPr>
          <w:p w14:paraId="44819D52"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3B7D242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E11CC6"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19B6A4" w14:textId="77777777" w:rsidR="002C5C8B" w:rsidRDefault="002C5C8B" w:rsidP="0077140D">
            <w:pPr>
              <w:pStyle w:val="TAL"/>
              <w:rPr>
                <w:rFonts w:cs="Arial"/>
                <w:szCs w:val="18"/>
              </w:rPr>
            </w:pPr>
            <w:r>
              <w:rPr>
                <w:rFonts w:cs="Arial"/>
                <w:szCs w:val="18"/>
              </w:rPr>
              <w:t>For a request for triggered location where location estimates are not required, the location estimate can be based on current serving cell.</w:t>
            </w:r>
          </w:p>
        </w:tc>
      </w:tr>
      <w:tr w:rsidR="002C5C8B" w14:paraId="75627591"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E1B7472" w14:textId="77777777" w:rsidR="002C5C8B" w:rsidRDefault="002C5C8B" w:rsidP="0077140D">
            <w:pPr>
              <w:pStyle w:val="TAL"/>
            </w:pPr>
            <w:r>
              <w:t>ageOfLocationEstimate</w:t>
            </w:r>
          </w:p>
        </w:tc>
        <w:tc>
          <w:tcPr>
            <w:tcW w:w="2977" w:type="dxa"/>
            <w:tcBorders>
              <w:top w:val="single" w:sz="4" w:space="0" w:color="auto"/>
              <w:left w:val="single" w:sz="4" w:space="0" w:color="auto"/>
              <w:bottom w:val="single" w:sz="4" w:space="0" w:color="auto"/>
              <w:right w:val="single" w:sz="4" w:space="0" w:color="auto"/>
            </w:tcBorders>
          </w:tcPr>
          <w:p w14:paraId="1E4EF9A1" w14:textId="77777777" w:rsidR="002C5C8B" w:rsidRDefault="002C5C8B" w:rsidP="0077140D">
            <w:pPr>
              <w:pStyle w:val="TAL"/>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56CB6283"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38F314D"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3E86" w14:textId="77777777" w:rsidR="002C5C8B" w:rsidRDefault="002C5C8B" w:rsidP="0077140D">
            <w:pPr>
              <w:pStyle w:val="TAL"/>
              <w:rPr>
                <w:rFonts w:cs="Arial"/>
                <w:szCs w:val="18"/>
              </w:rPr>
            </w:pPr>
            <w:r>
              <w:t>When present, this IE shall indicate age of the location estimate.</w:t>
            </w:r>
          </w:p>
        </w:tc>
      </w:tr>
      <w:tr w:rsidR="002C5C8B" w14:paraId="615ADB44"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5D45222D" w14:textId="77777777" w:rsidR="002C5C8B" w:rsidRDefault="002C5C8B" w:rsidP="0077140D">
            <w:pPr>
              <w:pStyle w:val="TAL"/>
            </w:pPr>
            <w:r>
              <w:t>timestampOfLocationEstimate</w:t>
            </w:r>
          </w:p>
        </w:tc>
        <w:tc>
          <w:tcPr>
            <w:tcW w:w="2977" w:type="dxa"/>
            <w:tcBorders>
              <w:top w:val="single" w:sz="4" w:space="0" w:color="auto"/>
              <w:left w:val="single" w:sz="4" w:space="0" w:color="auto"/>
              <w:bottom w:val="single" w:sz="4" w:space="0" w:color="auto"/>
              <w:right w:val="single" w:sz="4" w:space="0" w:color="auto"/>
            </w:tcBorders>
          </w:tcPr>
          <w:p w14:paraId="403D04C5"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ECCD08"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A82B972"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1128E6" w14:textId="77777777" w:rsidR="002C5C8B" w:rsidRDefault="002C5C8B" w:rsidP="0077140D">
            <w:pPr>
              <w:pStyle w:val="TAL"/>
              <w:rPr>
                <w:rFonts w:cs="Arial"/>
                <w:szCs w:val="18"/>
              </w:rPr>
            </w:pPr>
            <w:r>
              <w:t>When present, this IE shall indicate the estimated UTC time when the location estimate corresponded to the UE location (i.e. when the location estimate and the actual UE location was the same).</w:t>
            </w:r>
          </w:p>
        </w:tc>
      </w:tr>
      <w:tr w:rsidR="002C5C8B" w14:paraId="7772771D"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59AA621" w14:textId="77777777" w:rsidR="002C5C8B" w:rsidRDefault="002C5C8B" w:rsidP="0077140D">
            <w:pPr>
              <w:pStyle w:val="TAL"/>
            </w:pPr>
            <w:r>
              <w:t>velocityEstimate</w:t>
            </w:r>
          </w:p>
        </w:tc>
        <w:tc>
          <w:tcPr>
            <w:tcW w:w="2977" w:type="dxa"/>
            <w:tcBorders>
              <w:top w:val="single" w:sz="4" w:space="0" w:color="auto"/>
              <w:left w:val="single" w:sz="4" w:space="0" w:color="auto"/>
              <w:bottom w:val="single" w:sz="4" w:space="0" w:color="auto"/>
              <w:right w:val="single" w:sz="4" w:space="0" w:color="auto"/>
            </w:tcBorders>
          </w:tcPr>
          <w:p w14:paraId="48E42571" w14:textId="77777777" w:rsidR="002C5C8B" w:rsidRDefault="002C5C8B" w:rsidP="0077140D">
            <w:pPr>
              <w:pStyle w:val="TAL"/>
            </w:pPr>
            <w:r>
              <w:t>VelocityEstimate</w:t>
            </w:r>
          </w:p>
        </w:tc>
        <w:tc>
          <w:tcPr>
            <w:tcW w:w="425" w:type="dxa"/>
            <w:tcBorders>
              <w:top w:val="single" w:sz="4" w:space="0" w:color="auto"/>
              <w:left w:val="single" w:sz="4" w:space="0" w:color="auto"/>
              <w:bottom w:val="single" w:sz="4" w:space="0" w:color="auto"/>
              <w:right w:val="single" w:sz="4" w:space="0" w:color="auto"/>
            </w:tcBorders>
          </w:tcPr>
          <w:p w14:paraId="737D37CA"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5D2351F"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C4CC01B" w14:textId="77777777" w:rsidR="002C5C8B" w:rsidRDefault="002C5C8B" w:rsidP="0077140D">
            <w:pPr>
              <w:pStyle w:val="TAL"/>
            </w:pPr>
            <w:r>
              <w:t>When present, this IE shall indicate velocity estimate.</w:t>
            </w:r>
          </w:p>
        </w:tc>
      </w:tr>
      <w:tr w:rsidR="002C5C8B" w14:paraId="4C711D1C"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D509349" w14:textId="77777777" w:rsidR="002C5C8B" w:rsidRDefault="002C5C8B" w:rsidP="0077140D">
            <w:pPr>
              <w:pStyle w:val="TAL"/>
            </w:pPr>
            <w:r>
              <w:rPr>
                <w:lang w:eastAsia="zh-CN"/>
              </w:rPr>
              <w:t>localLocationEstimate</w:t>
            </w:r>
          </w:p>
        </w:tc>
        <w:tc>
          <w:tcPr>
            <w:tcW w:w="2977" w:type="dxa"/>
            <w:tcBorders>
              <w:top w:val="single" w:sz="4" w:space="0" w:color="auto"/>
              <w:left w:val="single" w:sz="4" w:space="0" w:color="auto"/>
              <w:bottom w:val="single" w:sz="4" w:space="0" w:color="auto"/>
              <w:right w:val="single" w:sz="4" w:space="0" w:color="auto"/>
            </w:tcBorders>
          </w:tcPr>
          <w:p w14:paraId="172F4C30" w14:textId="77777777" w:rsidR="002C5C8B" w:rsidRDefault="002C5C8B" w:rsidP="0077140D">
            <w:pPr>
              <w:pStyle w:val="TAL"/>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C8A79E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7722ED6"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27BA4E1" w14:textId="77777777" w:rsidR="002C5C8B" w:rsidRDefault="002C5C8B" w:rsidP="0077140D">
            <w:pPr>
              <w:pStyle w:val="TAL"/>
              <w:rPr>
                <w:rFonts w:cs="Arial"/>
                <w:szCs w:val="18"/>
              </w:rPr>
            </w:pPr>
            <w:r>
              <w:t xml:space="preserve">When present, this IE shall indicate a </w:t>
            </w:r>
            <w:r>
              <w:rPr>
                <w:lang w:eastAsia="zh-CN"/>
              </w:rPr>
              <w:t>local</w:t>
            </w:r>
            <w:r>
              <w:t xml:space="preserve"> </w:t>
            </w:r>
            <w:r>
              <w:rPr>
                <w:lang w:eastAsia="zh-CN"/>
              </w:rPr>
              <w:t>a</w:t>
            </w:r>
            <w:r>
              <w:t>rea in reference system.</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2458" w:name="_Toc145956093"/>
      <w:r>
        <w:t>6.1.6.2.</w:t>
      </w:r>
      <w:r w:rsidR="00F212C4">
        <w:t>47</w:t>
      </w:r>
      <w:r>
        <w:tab/>
        <w:t xml:space="preserve">Type: </w:t>
      </w:r>
      <w:r>
        <w:rPr>
          <w:lang w:eastAsia="zh-CN"/>
        </w:rPr>
        <w:t>L</w:t>
      </w:r>
      <w:r>
        <w:rPr>
          <w:rFonts w:hint="eastAsia"/>
          <w:lang w:eastAsia="zh-CN"/>
        </w:rPr>
        <w:t>oc</w:t>
      </w:r>
      <w:r>
        <w:rPr>
          <w:lang w:eastAsia="zh-CN"/>
        </w:rPr>
        <w:t>Measurements</w:t>
      </w:r>
      <w:bookmarkEnd w:id="2458"/>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77777777" w:rsidR="002C5C8B" w:rsidRDefault="002C5C8B" w:rsidP="0077140D">
            <w:pPr>
              <w:pStyle w:val="TAL"/>
              <w:rPr>
                <w:lang w:eastAsia="zh-CN"/>
              </w:rPr>
            </w:pPr>
            <w:r>
              <w:rPr>
                <w:lang w:eastAsia="zh-CN"/>
              </w:rPr>
              <w:t>rtsd</w:t>
            </w:r>
          </w:p>
        </w:tc>
        <w:tc>
          <w:tcPr>
            <w:tcW w:w="2977" w:type="dxa"/>
            <w:tcBorders>
              <w:top w:val="single" w:sz="4" w:space="0" w:color="auto"/>
              <w:left w:val="single" w:sz="4" w:space="0" w:color="auto"/>
              <w:bottom w:val="single" w:sz="4" w:space="0" w:color="auto"/>
              <w:right w:val="single" w:sz="4" w:space="0" w:color="auto"/>
            </w:tcBorders>
          </w:tcPr>
          <w:p w14:paraId="41178F90" w14:textId="6918B983" w:rsidR="002C5C8B" w:rsidRDefault="00C61B5E" w:rsidP="0077140D">
            <w:pPr>
              <w:pStyle w:val="TAL"/>
            </w:pPr>
            <w:r>
              <w:t>I</w:t>
            </w:r>
            <w:r w:rsidR="002C5C8B">
              <w:t>nteger</w:t>
            </w:r>
          </w:p>
        </w:tc>
        <w:tc>
          <w:tcPr>
            <w:tcW w:w="425" w:type="dxa"/>
            <w:tcBorders>
              <w:top w:val="single" w:sz="4" w:space="0" w:color="auto"/>
              <w:left w:val="single" w:sz="4" w:space="0" w:color="auto"/>
              <w:bottom w:val="single" w:sz="4" w:space="0" w:color="auto"/>
              <w:right w:val="single" w:sz="4" w:space="0" w:color="auto"/>
            </w:tcBorders>
          </w:tcPr>
          <w:p w14:paraId="3FEB590F" w14:textId="77777777" w:rsidR="002C5C8B" w:rsidRDefault="002C5C8B" w:rsidP="0077140D">
            <w:pPr>
              <w:pStyle w:val="TAC"/>
              <w:rPr>
                <w:lang w:eastAsia="zh-CN"/>
              </w:rPr>
            </w:pPr>
            <w:r>
              <w:rPr>
                <w:rFonts w:hint="eastAsia"/>
                <w:lang w:eastAsia="zh-CN"/>
              </w:rPr>
              <w:t>O</w:t>
            </w:r>
          </w:p>
        </w:tc>
        <w:tc>
          <w:tcPr>
            <w:tcW w:w="1096" w:type="dxa"/>
            <w:tcBorders>
              <w:top w:val="single" w:sz="4" w:space="0" w:color="auto"/>
              <w:left w:val="single" w:sz="4" w:space="0" w:color="auto"/>
              <w:bottom w:val="single" w:sz="4" w:space="0" w:color="auto"/>
              <w:right w:val="single" w:sz="4" w:space="0" w:color="auto"/>
            </w:tcBorders>
          </w:tcPr>
          <w:p w14:paraId="42C474CF" w14:textId="77777777" w:rsidR="002C5C8B" w:rsidRDefault="002C5C8B" w:rsidP="0077140D">
            <w:pPr>
              <w:pStyle w:val="TAL"/>
              <w:rPr>
                <w:lang w:eastAsia="zh-CN"/>
              </w:rPr>
            </w:pPr>
            <w:r>
              <w:rPr>
                <w:rFonts w:hint="eastAsia"/>
                <w:lang w:eastAsia="zh-CN"/>
              </w:rPr>
              <w:t>0</w:t>
            </w: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77777777" w:rsidR="002C5C8B" w:rsidRDefault="002C5C8B" w:rsidP="0077140D">
            <w:pPr>
              <w:pStyle w:val="TAL"/>
              <w:rPr>
                <w:rFonts w:cs="Arial"/>
                <w:szCs w:val="18"/>
                <w:lang w:eastAsia="zh-CN"/>
              </w:rPr>
            </w:pPr>
            <w:r>
              <w:rPr>
                <w:rFonts w:cs="Arial"/>
                <w:szCs w:val="18"/>
                <w:lang w:eastAsia="zh-CN"/>
              </w:rPr>
              <w:t>RTSD, as specified in 3GPP TS 38.305 [3]</w:t>
            </w:r>
          </w:p>
        </w:tc>
      </w:tr>
    </w:tbl>
    <w:p w14:paraId="181A74B0" w14:textId="77777777" w:rsidR="002C5C8B" w:rsidRDefault="002C5C8B" w:rsidP="002C5C8B"/>
    <w:p w14:paraId="49FB504A" w14:textId="77777777" w:rsidR="002C5C8B" w:rsidRDefault="002C5C8B" w:rsidP="002C5C8B">
      <w:pPr>
        <w:pStyle w:val="EditorsNote"/>
      </w:pPr>
      <w:r>
        <w:t>Editor's note:</w:t>
      </w:r>
      <w:r>
        <w:tab/>
        <w:t xml:space="preserve">The details of </w:t>
      </w:r>
      <w:r w:rsidRPr="00DC420C">
        <w:t>LocMeasurements</w:t>
      </w:r>
      <w:r>
        <w:t xml:space="preserve"> are based on Stage2’s details and referred to TS 23.273 and TS 38.305.</w:t>
      </w:r>
    </w:p>
    <w:p w14:paraId="208F99C6" w14:textId="14822379" w:rsidR="00116376" w:rsidRDefault="00116376" w:rsidP="00116376">
      <w:pPr>
        <w:pStyle w:val="Heading5"/>
      </w:pPr>
      <w:bookmarkStart w:id="2459" w:name="_Toc145956094"/>
      <w:r>
        <w:lastRenderedPageBreak/>
        <w:t>6.1.6.2.48</w:t>
      </w:r>
      <w:r>
        <w:tab/>
        <w:t xml:space="preserve">Type: </w:t>
      </w:r>
      <w:r>
        <w:rPr>
          <w:noProof/>
          <w:lang w:eastAsia="zh-CN"/>
        </w:rPr>
        <w:t>HighAccuracyGnssMetrics</w:t>
      </w:r>
      <w:bookmarkEnd w:id="2459"/>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77777777" w:rsidR="00116376" w:rsidRDefault="00116376" w:rsidP="0077140D">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2460" w:name="_Toc145956095"/>
      <w:r>
        <w:t>6.1.6.2.49</w:t>
      </w:r>
      <w:r>
        <w:tab/>
        <w:t>Type: UpNotifyData</w:t>
      </w:r>
      <w:bookmarkEnd w:id="2460"/>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77777777" w:rsidR="00DC263C" w:rsidRDefault="00DC263C" w:rsidP="0077140D">
            <w:pPr>
              <w:pStyle w:val="TAL"/>
            </w:pPr>
            <w:r>
              <w:t>ldrReference</w:t>
            </w:r>
          </w:p>
        </w:tc>
        <w:tc>
          <w:tcPr>
            <w:tcW w:w="2977" w:type="dxa"/>
            <w:tcBorders>
              <w:top w:val="single" w:sz="4" w:space="0" w:color="auto"/>
              <w:left w:val="single" w:sz="4" w:space="0" w:color="auto"/>
              <w:bottom w:val="single" w:sz="4" w:space="0" w:color="auto"/>
              <w:right w:val="single" w:sz="4" w:space="0" w:color="auto"/>
            </w:tcBorders>
          </w:tcPr>
          <w:p w14:paraId="270E0579" w14:textId="77777777" w:rsidR="00DC263C" w:rsidRDefault="00DC263C" w:rsidP="0077140D">
            <w:pPr>
              <w:pStyle w:val="TAL"/>
            </w:pPr>
            <w:r>
              <w:t>LdrReference</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77777777" w:rsidR="00DC263C" w:rsidRDefault="00DC263C" w:rsidP="0077140D">
            <w:pPr>
              <w:pStyle w:val="TAL"/>
              <w:rPr>
                <w:rFonts w:cs="Arial"/>
                <w:szCs w:val="18"/>
              </w:rPr>
            </w:pPr>
            <w:r>
              <w:rPr>
                <w:rFonts w:cs="Arial"/>
                <w:szCs w:val="18"/>
              </w:rPr>
              <w:t>LDR Reference</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77777777" w:rsidR="00DC263C" w:rsidRDefault="00DC263C" w:rsidP="0077140D">
            <w:pPr>
              <w:pStyle w:val="TAL"/>
            </w:pPr>
            <w:r>
              <w:rPr>
                <w:lang w:val="en-US"/>
              </w:rPr>
              <w:t>targetLMFIdentification</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77777777" w:rsidR="00DC263C" w:rsidRDefault="00DC263C"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C7B2577" w14:textId="77777777" w:rsidR="00DC263C" w:rsidRDefault="00DC263C" w:rsidP="0077140D">
            <w:pPr>
              <w:pStyle w:val="TAL"/>
              <w:rPr>
                <w:rFonts w:cs="Arial"/>
                <w:szCs w:val="18"/>
              </w:rPr>
            </w:pPr>
            <w:r>
              <w:t>Target LMF ID</w:t>
            </w:r>
          </w:p>
        </w:tc>
      </w:tr>
    </w:tbl>
    <w:p w14:paraId="77C94F65" w14:textId="77777777" w:rsidR="007411EF" w:rsidRDefault="007411EF" w:rsidP="007411EF">
      <w:bookmarkStart w:id="2461" w:name="_Toc145956096"/>
    </w:p>
    <w:p w14:paraId="64C3ED68" w14:textId="70152F6D" w:rsidR="001C71F4" w:rsidRDefault="001C71F4" w:rsidP="001C71F4">
      <w:pPr>
        <w:pStyle w:val="Heading5"/>
      </w:pPr>
      <w:r>
        <w:t>6.1.6.2.</w:t>
      </w:r>
      <w:r w:rsidR="00303CF4">
        <w:t>50</w:t>
      </w:r>
      <w:r>
        <w:tab/>
        <w:t>Type: UpSubscription</w:t>
      </w:r>
      <w:bookmarkEnd w:id="2461"/>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7777777" w:rsidR="001C71F4" w:rsidRDefault="001C71F4" w:rsidP="0077140D">
            <w:pPr>
              <w:pStyle w:val="TAL"/>
            </w:pPr>
            <w:r>
              <w:t>upNotifyCallBackURI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1C71F4"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1C71F4" w:rsidRDefault="001C71F4" w:rsidP="0077140D">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1C71F4" w:rsidRDefault="001C71F4" w:rsidP="0077140D">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1C71F4" w:rsidRDefault="001C71F4" w:rsidP="0077140D">
            <w:pPr>
              <w:pStyle w:val="TAL"/>
              <w:rPr>
                <w:rFonts w:cs="Arial"/>
                <w:szCs w:val="18"/>
              </w:rPr>
            </w:pPr>
            <w:r>
              <w:rPr>
                <w:rFonts w:cs="Arial"/>
                <w:szCs w:val="18"/>
              </w:rPr>
              <w:t>SUPI</w:t>
            </w:r>
          </w:p>
        </w:tc>
      </w:tr>
      <w:tr w:rsidR="001C71F4"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1C71F4" w:rsidRDefault="001C71F4" w:rsidP="0077140D">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1C71F4" w:rsidRDefault="001C71F4" w:rsidP="0077140D">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77777777" w:rsidR="001C71F4" w:rsidRDefault="001C71F4"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1C71F4" w:rsidRDefault="001C71F4"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77777777" w:rsidR="001C71F4" w:rsidRDefault="001C71F4" w:rsidP="0077140D">
            <w:pPr>
              <w:pStyle w:val="TAL"/>
              <w:rPr>
                <w:rFonts w:cs="Arial"/>
                <w:szCs w:val="18"/>
              </w:rPr>
            </w:pPr>
            <w:r>
              <w:rPr>
                <w:rFonts w:cs="Arial"/>
                <w:szCs w:val="18"/>
              </w:rPr>
              <w:t>GPSI</w:t>
            </w:r>
          </w:p>
        </w:tc>
      </w:tr>
    </w:tbl>
    <w:p w14:paraId="1767ECF4" w14:textId="3600C24C" w:rsidR="001C71F4" w:rsidRDefault="001C71F4" w:rsidP="00EB7848"/>
    <w:p w14:paraId="6B72523E" w14:textId="7925A96A"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2462" w:name="_Hlk143752206"/>
      <w:r w:rsidRPr="0070731B">
        <w:rPr>
          <w:rFonts w:ascii="Arial" w:hAnsi="Arial" w:hint="eastAsia"/>
          <w:sz w:val="22"/>
        </w:rPr>
        <w:t>R</w:t>
      </w:r>
      <w:r w:rsidRPr="0070731B">
        <w:rPr>
          <w:rFonts w:ascii="Arial" w:hAnsi="Arial"/>
          <w:sz w:val="22"/>
        </w:rPr>
        <w:t>elatedUE</w:t>
      </w:r>
      <w:bookmarkEnd w:id="2462"/>
    </w:p>
    <w:p w14:paraId="1BCA0E36" w14:textId="67D4D1A6" w:rsidR="00B258E6" w:rsidRDefault="00B258E6" w:rsidP="00B258E6">
      <w:pPr>
        <w:pStyle w:val="TH"/>
        <w:rPr>
          <w:noProof/>
        </w:rPr>
      </w:pPr>
      <w:bookmarkStart w:id="2463"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77777777" w:rsidR="00B258E6" w:rsidRDefault="00B258E6" w:rsidP="0077140D">
            <w:pPr>
              <w:pStyle w:val="TAL"/>
            </w:pPr>
            <w:r>
              <w:t>relatedUE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77777777" w:rsidR="00B258E6" w:rsidRPr="007F4DE4" w:rsidRDefault="00B258E6" w:rsidP="0077140D">
            <w:pPr>
              <w:pStyle w:val="TAL"/>
            </w:pPr>
            <w:r>
              <w:t>RelatedUE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2463"/>
    </w:tbl>
    <w:p w14:paraId="562AA53D" w14:textId="77777777" w:rsidR="00B258E6" w:rsidRPr="000E3542" w:rsidRDefault="00B258E6" w:rsidP="00EB7848"/>
    <w:p w14:paraId="49DF59ED" w14:textId="77777777" w:rsidR="00EB7848" w:rsidRDefault="00EB7848" w:rsidP="00B32564">
      <w:pPr>
        <w:pStyle w:val="Heading4"/>
        <w:rPr>
          <w:lang w:val="en-US"/>
        </w:rPr>
      </w:pPr>
      <w:bookmarkStart w:id="2464" w:name="_Toc20150416"/>
      <w:bookmarkStart w:id="2465" w:name="_Toc25168663"/>
      <w:bookmarkStart w:id="2466" w:name="_Toc27593082"/>
      <w:bookmarkStart w:id="2467" w:name="_Toc34147954"/>
      <w:bookmarkStart w:id="2468" w:name="_Toc36463338"/>
      <w:bookmarkStart w:id="2469" w:name="_Toc43215178"/>
      <w:bookmarkStart w:id="2470" w:name="_Toc45032426"/>
      <w:bookmarkStart w:id="2471" w:name="_Toc49849915"/>
      <w:bookmarkStart w:id="2472" w:name="_Toc51873429"/>
      <w:bookmarkStart w:id="2473" w:name="_Toc56517557"/>
      <w:bookmarkStart w:id="2474" w:name="_Toc58594458"/>
      <w:bookmarkStart w:id="2475" w:name="_Toc67685968"/>
      <w:bookmarkStart w:id="2476" w:name="_Toc74993795"/>
      <w:bookmarkStart w:id="2477" w:name="_Toc82716385"/>
      <w:bookmarkStart w:id="2478" w:name="_Toc88818672"/>
      <w:bookmarkStart w:id="2479" w:name="_Toc90650594"/>
      <w:bookmarkStart w:id="2480" w:name="_Toc98506264"/>
      <w:bookmarkStart w:id="2481" w:name="_Toc106639549"/>
      <w:bookmarkStart w:id="2482" w:name="_Toc114779059"/>
      <w:bookmarkStart w:id="2483" w:name="_Toc122096976"/>
      <w:bookmarkStart w:id="2484" w:name="_Toc130844197"/>
      <w:bookmarkStart w:id="2485" w:name="_Toc138411904"/>
      <w:bookmarkStart w:id="2486" w:name="_Toc1459560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889BD48" w14:textId="77777777" w:rsidR="00EB7848" w:rsidRPr="00384E92" w:rsidRDefault="00EB7848" w:rsidP="00B32564">
      <w:pPr>
        <w:pStyle w:val="Heading5"/>
      </w:pPr>
      <w:bookmarkStart w:id="2487" w:name="_Toc20150417"/>
      <w:bookmarkStart w:id="2488" w:name="_Toc25168664"/>
      <w:bookmarkStart w:id="2489" w:name="_Toc27593083"/>
      <w:bookmarkStart w:id="2490" w:name="_Toc34147955"/>
      <w:bookmarkStart w:id="2491" w:name="_Toc36463339"/>
      <w:bookmarkStart w:id="2492" w:name="_Toc43215179"/>
      <w:bookmarkStart w:id="2493" w:name="_Toc45032427"/>
      <w:bookmarkStart w:id="2494" w:name="_Toc49849916"/>
      <w:bookmarkStart w:id="2495" w:name="_Toc51873430"/>
      <w:bookmarkStart w:id="2496" w:name="_Toc56517558"/>
      <w:bookmarkStart w:id="2497" w:name="_Toc58594459"/>
      <w:bookmarkStart w:id="2498" w:name="_Toc67685969"/>
      <w:bookmarkStart w:id="2499" w:name="_Toc74993796"/>
      <w:bookmarkStart w:id="2500" w:name="_Toc82716386"/>
      <w:bookmarkStart w:id="2501" w:name="_Toc88818673"/>
      <w:bookmarkStart w:id="2502" w:name="_Toc90650595"/>
      <w:bookmarkStart w:id="2503" w:name="_Toc98506265"/>
      <w:bookmarkStart w:id="2504" w:name="_Toc106639550"/>
      <w:bookmarkStart w:id="2505" w:name="_Toc114779060"/>
      <w:bookmarkStart w:id="2506" w:name="_Toc122096977"/>
      <w:bookmarkStart w:id="2507" w:name="_Toc130844198"/>
      <w:bookmarkStart w:id="2508" w:name="_Toc138411905"/>
      <w:bookmarkStart w:id="2509" w:name="_Toc145956098"/>
      <w:r>
        <w:t>6.1.6.3.1</w:t>
      </w:r>
      <w:r w:rsidRPr="00384E92">
        <w:tab/>
        <w:t>Introduction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510" w:name="_Toc20150418"/>
      <w:bookmarkStart w:id="2511" w:name="_Toc25168665"/>
      <w:bookmarkStart w:id="2512" w:name="_Toc27593084"/>
      <w:bookmarkStart w:id="2513" w:name="_Toc34147956"/>
      <w:bookmarkStart w:id="2514" w:name="_Toc36463340"/>
      <w:bookmarkStart w:id="2515" w:name="_Toc43215180"/>
      <w:bookmarkStart w:id="2516" w:name="_Toc45032428"/>
      <w:bookmarkStart w:id="2517" w:name="_Toc49849917"/>
      <w:bookmarkStart w:id="2518" w:name="_Toc51873431"/>
      <w:bookmarkStart w:id="2519" w:name="_Toc56517559"/>
      <w:bookmarkStart w:id="2520" w:name="_Toc58594460"/>
      <w:bookmarkStart w:id="2521" w:name="_Toc67685970"/>
      <w:bookmarkStart w:id="2522" w:name="_Toc74993797"/>
      <w:bookmarkStart w:id="2523" w:name="_Toc82716387"/>
      <w:bookmarkStart w:id="2524" w:name="_Toc88818674"/>
      <w:bookmarkStart w:id="2525" w:name="_Toc90650596"/>
      <w:bookmarkStart w:id="2526" w:name="_Toc98506266"/>
      <w:bookmarkStart w:id="2527" w:name="_Toc106639551"/>
      <w:bookmarkStart w:id="2528" w:name="_Toc114779061"/>
      <w:bookmarkStart w:id="2529" w:name="_Toc122096978"/>
      <w:bookmarkStart w:id="2530" w:name="_Toc130844199"/>
      <w:bookmarkStart w:id="2531" w:name="_Toc138411906"/>
      <w:bookmarkStart w:id="2532" w:name="_Toc145956099"/>
      <w:r>
        <w:t>6.1.6.3.2</w:t>
      </w:r>
      <w:r w:rsidRPr="00384E92">
        <w:tab/>
        <w:t>Simple data types</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382606"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382606" w:rsidRDefault="00382606" w:rsidP="00382606">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382606" w:rsidRDefault="00382606" w:rsidP="00382606">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382606" w:rsidRDefault="00382606" w:rsidP="00382606">
            <w:pPr>
              <w:pStyle w:val="TAL"/>
            </w:pPr>
            <w:r>
              <w:t>LIR Reference encoded as a string of hexadecimal characters. The LdrReference shall be of a minimum length of 2 characters and maximum length of 510 characters.</w:t>
            </w:r>
          </w:p>
        </w:tc>
      </w:tr>
      <w:tr w:rsidR="00382606"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382606" w:rsidRDefault="00382606" w:rsidP="00382606">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382606" w:rsidRDefault="00382606" w:rsidP="00382606">
            <w:pPr>
              <w:pStyle w:val="TAL"/>
            </w:pPr>
            <w:r>
              <w:t>Number of required periodic event reports.</w:t>
            </w:r>
          </w:p>
          <w:p w14:paraId="4A04DD6E" w14:textId="77777777" w:rsidR="00382606" w:rsidRDefault="00382606" w:rsidP="00382606">
            <w:pPr>
              <w:pStyle w:val="TAL"/>
            </w:pPr>
            <w:r>
              <w:t>Minimum: 1. Maximum: 8639999.</w:t>
            </w:r>
          </w:p>
        </w:tc>
      </w:tr>
      <w:tr w:rsidR="00382606"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382606" w:rsidRDefault="00382606" w:rsidP="00382606">
            <w:pPr>
              <w:pStyle w:val="TAL"/>
            </w:pPr>
            <w:r>
              <w:lastRenderedPageBreak/>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382606" w:rsidRDefault="00382606" w:rsidP="00382606">
            <w:pPr>
              <w:pStyle w:val="TAL"/>
            </w:pPr>
            <w:r>
              <w:t>Event reporting periodic interval in seconds.</w:t>
            </w:r>
          </w:p>
          <w:p w14:paraId="0FF462DA" w14:textId="77777777" w:rsidR="00382606" w:rsidRDefault="00382606" w:rsidP="00382606">
            <w:pPr>
              <w:pStyle w:val="TAL"/>
            </w:pPr>
            <w:r>
              <w:t>Minimum: 1. Maximum: 8639999.</w:t>
            </w:r>
          </w:p>
          <w:p w14:paraId="2D80F35A" w14:textId="77777777" w:rsidR="00382606" w:rsidRDefault="00382606" w:rsidP="00382606">
            <w:pPr>
              <w:pStyle w:val="TAL"/>
            </w:pPr>
            <w:r>
              <w:t>ReportingInterval x ReportingAmount shall not exceed 8639999.</w:t>
            </w:r>
            <w:r w:rsidRPr="00E575B3">
              <w:t xml:space="preserve"> </w:t>
            </w:r>
          </w:p>
        </w:tc>
      </w:tr>
      <w:tr w:rsidR="004D73F7"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4D73F7" w:rsidRDefault="004D73F7" w:rsidP="004D73F7">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4D73F7" w:rsidRDefault="004D73F7" w:rsidP="004D73F7">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4D73F7" w:rsidRPr="00B23DC4" w:rsidRDefault="004D73F7" w:rsidP="004D73F7">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4D73F7" w:rsidRDefault="004D73F7" w:rsidP="004D73F7">
            <w:pPr>
              <w:pStyle w:val="TAL"/>
            </w:pPr>
            <w:r w:rsidRPr="00B23DC4">
              <w:t>Minimum: 1. Maximum: 999.</w:t>
            </w:r>
          </w:p>
        </w:tc>
      </w:tr>
      <w:tr w:rsidR="004D73F7"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4D73F7" w:rsidRDefault="004D73F7" w:rsidP="004D73F7">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4D73F7" w:rsidRDefault="004D73F7" w:rsidP="004D73F7">
            <w:pPr>
              <w:pStyle w:val="TAL"/>
            </w:pPr>
            <w:r>
              <w:t>Minimum interval between event reports in seconds.</w:t>
            </w:r>
          </w:p>
          <w:p w14:paraId="50EBEDE2" w14:textId="77777777" w:rsidR="004D73F7" w:rsidRDefault="004D73F7" w:rsidP="004D73F7">
            <w:pPr>
              <w:pStyle w:val="TAL"/>
            </w:pPr>
            <w:r>
              <w:t>Minimum: 1. Maximum: 32767.</w:t>
            </w:r>
          </w:p>
        </w:tc>
      </w:tr>
      <w:tr w:rsidR="004D73F7"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4D73F7" w:rsidRDefault="004D73F7" w:rsidP="004D73F7">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4D73F7" w:rsidRDefault="004D73F7" w:rsidP="004D73F7">
            <w:pPr>
              <w:pStyle w:val="TAL"/>
            </w:pPr>
            <w:r>
              <w:t>Maximum interval between event reports in seconds.</w:t>
            </w:r>
          </w:p>
          <w:p w14:paraId="2D76DDF3" w14:textId="77777777" w:rsidR="004D73F7" w:rsidRDefault="004D73F7" w:rsidP="004D73F7">
            <w:pPr>
              <w:pStyle w:val="TAL"/>
            </w:pPr>
            <w:r>
              <w:t>Minimum: 1. Maximum: 86400.</w:t>
            </w:r>
          </w:p>
        </w:tc>
      </w:tr>
      <w:tr w:rsidR="004D73F7"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4D73F7" w:rsidRDefault="004D73F7" w:rsidP="004D73F7">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4D73F7" w:rsidRDefault="004D73F7" w:rsidP="004D73F7">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4D73F7" w:rsidRDefault="004D73F7" w:rsidP="004D73F7">
            <w:pPr>
              <w:pStyle w:val="TAL"/>
            </w:pPr>
            <w:r>
              <w:t>Minimum: 1. Maximum: 3600</w:t>
            </w:r>
          </w:p>
        </w:tc>
      </w:tr>
      <w:tr w:rsidR="004D73F7"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4D73F7" w:rsidRDefault="004D73F7" w:rsidP="004D73F7">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4D73F7" w:rsidRDefault="004D73F7" w:rsidP="004D73F7">
            <w:pPr>
              <w:pStyle w:val="TAL"/>
            </w:pPr>
            <w:r>
              <w:t>M</w:t>
            </w:r>
            <w:r w:rsidRPr="00BD529F">
              <w:t>aximum duration of event reporting, in seconds.</w:t>
            </w:r>
          </w:p>
          <w:p w14:paraId="23B98F60" w14:textId="77777777" w:rsidR="004D73F7" w:rsidRDefault="004D73F7" w:rsidP="004D73F7">
            <w:pPr>
              <w:pStyle w:val="TAL"/>
              <w:rPr>
                <w:rFonts w:cs="Arial"/>
                <w:szCs w:val="18"/>
              </w:rPr>
            </w:pPr>
            <w:r>
              <w:rPr>
                <w:rFonts w:cs="Arial"/>
                <w:szCs w:val="18"/>
              </w:rPr>
              <w:t>Minimum: 1. Maximum: 8640000.</w:t>
            </w:r>
          </w:p>
        </w:tc>
      </w:tr>
      <w:tr w:rsidR="004D73F7"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4D73F7" w:rsidRDefault="004D73F7" w:rsidP="004D73F7">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4D73F7" w:rsidRDefault="004D73F7" w:rsidP="004D73F7">
            <w:pPr>
              <w:pStyle w:val="TAL"/>
            </w:pPr>
            <w:r>
              <w:t>T</w:t>
            </w:r>
            <w:r w:rsidRPr="00D1654A">
              <w:t>he minimum straight line distance moved by a UE to trigger a motion event report</w:t>
            </w:r>
            <w:r>
              <w:t>,</w:t>
            </w:r>
            <w:r w:rsidRPr="008955B4">
              <w:t xml:space="preserve"> in meters</w:t>
            </w:r>
            <w:r>
              <w:t>.</w:t>
            </w:r>
          </w:p>
          <w:p w14:paraId="73EC13F7" w14:textId="77777777" w:rsidR="004D73F7" w:rsidRDefault="004D73F7" w:rsidP="004D73F7">
            <w:pPr>
              <w:pStyle w:val="TAL"/>
            </w:pPr>
            <w:r>
              <w:t>Minimum: 1. Maximum: 10000.</w:t>
            </w:r>
          </w:p>
        </w:tc>
      </w:tr>
      <w:tr w:rsidR="004D73F7"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4D73F7" w:rsidRDefault="004D73F7" w:rsidP="004D73F7">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4D73F7" w:rsidRDefault="004D73F7" w:rsidP="004D73F7">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4D73F7" w:rsidRDefault="004D73F7" w:rsidP="004D73F7">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D73F7"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4D73F7" w:rsidRDefault="004D73F7" w:rsidP="004D73F7">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4D73F7" w:rsidRDefault="004D73F7" w:rsidP="004D73F7">
            <w:pPr>
              <w:pStyle w:val="TAL"/>
            </w:pPr>
            <w:r>
              <w:t xml:space="preserve">Number of </w:t>
            </w:r>
            <w:r w:rsidRPr="00BD529F">
              <w:t>event report</w:t>
            </w:r>
            <w:r>
              <w:t>s received from the target UE</w:t>
            </w:r>
            <w:r w:rsidRPr="00BD529F">
              <w:t>.</w:t>
            </w:r>
          </w:p>
          <w:p w14:paraId="52164E44" w14:textId="77777777" w:rsidR="004D73F7" w:rsidRDefault="004D73F7" w:rsidP="004D73F7">
            <w:pPr>
              <w:pStyle w:val="TAL"/>
              <w:rPr>
                <w:rFonts w:cs="Arial"/>
                <w:szCs w:val="18"/>
              </w:rPr>
            </w:pPr>
            <w:r>
              <w:rPr>
                <w:rFonts w:cs="Arial"/>
                <w:szCs w:val="18"/>
              </w:rPr>
              <w:t>Minimum: 1. Maximum: 8640000.</w:t>
            </w:r>
          </w:p>
          <w:p w14:paraId="3CC57B38" w14:textId="77777777" w:rsidR="004D73F7" w:rsidRDefault="004D73F7" w:rsidP="004D73F7">
            <w:pPr>
              <w:pStyle w:val="TAL"/>
            </w:pPr>
            <w:r>
              <w:t>Note: the current event report is included in the count.</w:t>
            </w:r>
          </w:p>
        </w:tc>
      </w:tr>
      <w:tr w:rsidR="004D73F7"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4D73F7" w:rsidRDefault="004D73F7" w:rsidP="004D73F7">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4D73F7" w:rsidRDefault="004D73F7" w:rsidP="004D73F7">
            <w:pPr>
              <w:pStyle w:val="TAL"/>
            </w:pPr>
            <w:r>
              <w:t>D</w:t>
            </w:r>
            <w:r w:rsidRPr="00BD529F">
              <w:t>uration of event reporting, in seconds.</w:t>
            </w:r>
          </w:p>
          <w:p w14:paraId="18F1DE46" w14:textId="77777777" w:rsidR="004D73F7" w:rsidRDefault="004D73F7" w:rsidP="004D73F7">
            <w:pPr>
              <w:pStyle w:val="TAL"/>
              <w:rPr>
                <w:rFonts w:cs="Arial"/>
                <w:szCs w:val="18"/>
              </w:rPr>
            </w:pPr>
            <w:r>
              <w:rPr>
                <w:rFonts w:cs="Arial"/>
                <w:szCs w:val="18"/>
              </w:rPr>
              <w:t>Minimum: 0. Maximum: 8640000.</w:t>
            </w:r>
          </w:p>
          <w:p w14:paraId="11E8ED03" w14:textId="77777777" w:rsidR="004D73F7" w:rsidRDefault="004D73F7" w:rsidP="004D73F7">
            <w:pPr>
              <w:pStyle w:val="TAL"/>
            </w:pPr>
            <w:r>
              <w:t>Note: the duration starts when event reporting is activated in the UE and extends to the current time.</w:t>
            </w:r>
          </w:p>
        </w:tc>
      </w:tr>
      <w:tr w:rsidR="004D73F7"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4D73F7" w:rsidRDefault="004D73F7" w:rsidP="004D73F7">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4D73F7" w:rsidRDefault="004D73F7" w:rsidP="004D73F7">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4D73F7" w:rsidRDefault="004D73F7" w:rsidP="004D73F7">
            <w:pPr>
              <w:pStyle w:val="TAL"/>
            </w:pPr>
            <w:r>
              <w:t>P</w:t>
            </w:r>
            <w:r w:rsidRPr="008C4110">
              <w:t>ositioning capabilities supported by the UE</w:t>
            </w:r>
            <w:r>
              <w:t>.</w:t>
            </w:r>
          </w:p>
          <w:p w14:paraId="33C213C6" w14:textId="77777777" w:rsidR="004D73F7" w:rsidRDefault="004D73F7" w:rsidP="004D73F7">
            <w:pPr>
              <w:pStyle w:val="TAL"/>
            </w:pPr>
          </w:p>
          <w:p w14:paraId="09D310A7" w14:textId="0E3FF06B" w:rsidR="004D73F7" w:rsidRDefault="004D73F7" w:rsidP="004D73F7">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84570E" w:rsidRPr="00384E92" w14:paraId="5AF77099"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A2AC98" w14:textId="33D2D387" w:rsidR="0084570E" w:rsidRPr="008C4110" w:rsidRDefault="0084570E" w:rsidP="0084570E">
            <w:pPr>
              <w:pStyle w:val="TAL"/>
            </w:pPr>
            <w:r w:rsidRPr="008C4110">
              <w:t>Ue</w:t>
            </w:r>
            <w:r>
              <w:t>Up</w:t>
            </w:r>
            <w:r w:rsidRPr="008C4110">
              <w:t>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C42D8B" w14:textId="3A09C04E" w:rsidR="0084570E" w:rsidRDefault="0084570E" w:rsidP="0084570E">
            <w:pPr>
              <w:pStyle w:val="TAL"/>
            </w:pPr>
            <w:r>
              <w:t>Bytes</w:t>
            </w:r>
          </w:p>
        </w:tc>
        <w:tc>
          <w:tcPr>
            <w:tcW w:w="1668" w:type="pct"/>
            <w:tcBorders>
              <w:top w:val="single" w:sz="4" w:space="0" w:color="auto"/>
              <w:left w:val="nil"/>
              <w:bottom w:val="single" w:sz="4" w:space="0" w:color="auto"/>
              <w:right w:val="single" w:sz="8" w:space="0" w:color="auto"/>
            </w:tcBorders>
          </w:tcPr>
          <w:p w14:paraId="23233725" w14:textId="77777777" w:rsidR="0084570E" w:rsidRDefault="0084570E" w:rsidP="0084570E">
            <w:pPr>
              <w:pStyle w:val="TAL"/>
            </w:pPr>
            <w:r>
              <w:t>User plane p</w:t>
            </w:r>
            <w:r w:rsidRPr="008C4110">
              <w:t>ositioning capabilities supported by the UE</w:t>
            </w:r>
            <w:r>
              <w:t>.</w:t>
            </w:r>
          </w:p>
          <w:p w14:paraId="190752DF" w14:textId="77777777" w:rsidR="0084570E" w:rsidRDefault="0084570E" w:rsidP="0084570E">
            <w:pPr>
              <w:pStyle w:val="TAL"/>
            </w:pPr>
          </w:p>
          <w:p w14:paraId="3513FDAC" w14:textId="4902F2FA" w:rsidR="0084570E" w:rsidRDefault="0084570E" w:rsidP="0084570E">
            <w:pPr>
              <w:pStyle w:val="TAL"/>
            </w:pPr>
            <w:r w:rsidRPr="006975AE">
              <w:t xml:space="preserve">String with format "byte" as defined in </w:t>
            </w:r>
            <w:r w:rsidRPr="00C02424">
              <w:t>OpenAPI</w:t>
            </w:r>
            <w:r>
              <w:t> </w:t>
            </w:r>
            <w:r w:rsidRPr="00C02424">
              <w:t>Initiative</w:t>
            </w:r>
            <w:r>
              <w:t> </w:t>
            </w:r>
            <w:r w:rsidRPr="006975AE">
              <w:t>[</w:t>
            </w:r>
            <w:r>
              <w:t>14</w:t>
            </w:r>
            <w:r w:rsidRPr="006975AE">
              <w:t>]</w:t>
            </w:r>
          </w:p>
        </w:tc>
      </w:tr>
    </w:tbl>
    <w:p w14:paraId="3E8A96C7" w14:textId="0D1B3BFE" w:rsidR="00EB7848" w:rsidRDefault="00EB7848" w:rsidP="00EB7848"/>
    <w:p w14:paraId="46E0CA63" w14:textId="77777777" w:rsidR="0084570E" w:rsidRDefault="0084570E" w:rsidP="0084570E">
      <w:pPr>
        <w:pStyle w:val="EditorsNote"/>
        <w:rPr>
          <w:noProof/>
        </w:rPr>
      </w:pPr>
      <w:r>
        <w:rPr>
          <w:noProof/>
        </w:rPr>
        <w:t xml:space="preserve">Editor's Note: the detailed encoding of the </w:t>
      </w:r>
      <w:r w:rsidRPr="008C4110">
        <w:t>Ue</w:t>
      </w:r>
      <w:r>
        <w:t>Up</w:t>
      </w:r>
      <w:r w:rsidRPr="008C4110">
        <w:t>PositioningCapabilities</w:t>
      </w:r>
      <w:r>
        <w:t xml:space="preserve"> data type is FFS. </w:t>
      </w:r>
    </w:p>
    <w:p w14:paraId="68D93E10" w14:textId="77777777" w:rsidR="0084570E" w:rsidRPr="00384E92" w:rsidRDefault="0084570E" w:rsidP="00EB7848"/>
    <w:p w14:paraId="65C719F2" w14:textId="77777777" w:rsidR="00EB7848" w:rsidRPr="00BC662F" w:rsidRDefault="00EB7848" w:rsidP="00B32564">
      <w:pPr>
        <w:pStyle w:val="Heading5"/>
      </w:pPr>
      <w:bookmarkStart w:id="2533" w:name="_Toc20150419"/>
      <w:bookmarkStart w:id="2534" w:name="_Toc25168666"/>
      <w:bookmarkStart w:id="2535" w:name="_Toc27593085"/>
      <w:bookmarkStart w:id="2536" w:name="_Toc34147957"/>
      <w:bookmarkStart w:id="2537" w:name="_Toc36463341"/>
      <w:bookmarkStart w:id="2538" w:name="_Toc43215181"/>
      <w:bookmarkStart w:id="2539" w:name="_Toc45032429"/>
      <w:bookmarkStart w:id="2540" w:name="_Toc49849918"/>
      <w:bookmarkStart w:id="2541" w:name="_Toc51873432"/>
      <w:bookmarkStart w:id="2542" w:name="_Toc56517560"/>
      <w:bookmarkStart w:id="2543" w:name="_Toc58594461"/>
      <w:bookmarkStart w:id="2544" w:name="_Toc67685971"/>
      <w:bookmarkStart w:id="2545" w:name="_Toc74993798"/>
      <w:bookmarkStart w:id="2546" w:name="_Toc82716388"/>
      <w:bookmarkStart w:id="2547" w:name="_Toc88818675"/>
      <w:bookmarkStart w:id="2548" w:name="_Toc90650597"/>
      <w:bookmarkStart w:id="2549" w:name="_Toc98506267"/>
      <w:bookmarkStart w:id="2550" w:name="_Toc106639552"/>
      <w:bookmarkStart w:id="2551" w:name="_Toc114779062"/>
      <w:bookmarkStart w:id="2552" w:name="_Toc122096979"/>
      <w:bookmarkStart w:id="2553" w:name="_Toc130844200"/>
      <w:bookmarkStart w:id="2554" w:name="_Toc138411907"/>
      <w:bookmarkStart w:id="2555" w:name="_Toc145956100"/>
      <w:r>
        <w:t>6.1.6.3.3</w:t>
      </w:r>
      <w:r w:rsidRPr="00BC662F">
        <w:tab/>
        <w:t xml:space="preserve">Enumeration: </w:t>
      </w:r>
      <w:r>
        <w:t>ExternalClientType</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556" w:name="_Toc20150420"/>
      <w:bookmarkStart w:id="2557" w:name="_Toc25168667"/>
      <w:bookmarkStart w:id="2558" w:name="_Toc27593086"/>
      <w:bookmarkStart w:id="2559" w:name="_Toc34147958"/>
      <w:bookmarkStart w:id="2560" w:name="_Toc36463342"/>
      <w:bookmarkStart w:id="2561" w:name="_Toc43215182"/>
      <w:bookmarkStart w:id="2562" w:name="_Toc45032430"/>
      <w:bookmarkStart w:id="2563" w:name="_Toc49849919"/>
      <w:bookmarkStart w:id="2564" w:name="_Toc51873433"/>
      <w:bookmarkStart w:id="2565" w:name="_Toc56517561"/>
      <w:bookmarkStart w:id="2566" w:name="_Toc58594462"/>
      <w:bookmarkStart w:id="2567" w:name="_Toc67685972"/>
      <w:bookmarkStart w:id="2568" w:name="_Toc74993799"/>
      <w:bookmarkStart w:id="2569" w:name="_Toc82716389"/>
      <w:bookmarkStart w:id="2570" w:name="_Toc88818676"/>
      <w:bookmarkStart w:id="2571" w:name="_Toc90650598"/>
      <w:bookmarkStart w:id="2572" w:name="_Toc98506268"/>
      <w:bookmarkStart w:id="2573" w:name="_Toc106639553"/>
      <w:bookmarkStart w:id="2574" w:name="_Toc114779063"/>
      <w:bookmarkStart w:id="2575" w:name="_Toc122096980"/>
      <w:bookmarkStart w:id="2576" w:name="_Toc130844201"/>
      <w:bookmarkStart w:id="2577" w:name="_Toc138411908"/>
      <w:bookmarkStart w:id="2578" w:name="_Toc145956101"/>
      <w:r>
        <w:t>6.1.6.3.4</w:t>
      </w:r>
      <w:r w:rsidRPr="00BC662F">
        <w:tab/>
        <w:t xml:space="preserve">Enumeration: </w:t>
      </w:r>
      <w:r>
        <w:t>SupportedGADShapes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6DAA0408" w:rsidR="00E772D4" w:rsidRDefault="00E772D4" w:rsidP="00E772D4">
            <w:pPr>
              <w:pStyle w:val="TAL"/>
            </w:pPr>
            <w:r>
              <w:t>"RANGE_DIRECTION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2E69979A" w:rsidR="00E772D4" w:rsidRPr="00B81AAF" w:rsidRDefault="00E772D4" w:rsidP="00E772D4">
            <w:pPr>
              <w:pStyle w:val="TAL"/>
              <w:rPr>
                <w:rFonts w:cs="Arial"/>
                <w:szCs w:val="18"/>
              </w:rPr>
            </w:pPr>
            <w:r>
              <w:t>Range and direction from a point A to a point B, comprising a range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579" w:name="_Toc20150421"/>
      <w:bookmarkStart w:id="2580" w:name="_Toc25168668"/>
      <w:bookmarkStart w:id="2581" w:name="_Toc27593087"/>
      <w:bookmarkStart w:id="2582" w:name="_Toc34147959"/>
      <w:bookmarkStart w:id="2583" w:name="_Toc36463343"/>
      <w:bookmarkStart w:id="2584" w:name="_Toc43215183"/>
      <w:bookmarkStart w:id="2585" w:name="_Toc45032431"/>
      <w:bookmarkStart w:id="2586" w:name="_Toc49849920"/>
      <w:bookmarkStart w:id="2587" w:name="_Toc51873434"/>
      <w:bookmarkStart w:id="2588" w:name="_Toc56517562"/>
      <w:bookmarkStart w:id="2589" w:name="_Toc58594463"/>
      <w:bookmarkStart w:id="2590" w:name="_Toc67685973"/>
      <w:bookmarkStart w:id="2591" w:name="_Toc74993800"/>
      <w:bookmarkStart w:id="2592" w:name="_Toc82716390"/>
      <w:bookmarkStart w:id="2593" w:name="_Toc88818677"/>
      <w:bookmarkStart w:id="2594" w:name="_Toc90650599"/>
      <w:bookmarkStart w:id="2595" w:name="_Toc98506269"/>
      <w:bookmarkStart w:id="2596" w:name="_Toc106639554"/>
      <w:bookmarkStart w:id="2597" w:name="_Toc114779064"/>
      <w:bookmarkStart w:id="2598" w:name="_Toc122096981"/>
      <w:bookmarkStart w:id="2599" w:name="_Toc130844202"/>
      <w:bookmarkStart w:id="2600" w:name="_Toc138411909"/>
      <w:bookmarkStart w:id="2601" w:name="_Toc145956102"/>
      <w:r>
        <w:t>6.1.6.3.5</w:t>
      </w:r>
      <w:r w:rsidRPr="00BC662F">
        <w:tab/>
        <w:t>Enumeration:</w:t>
      </w:r>
      <w:r>
        <w:t xml:space="preserve"> ResponseTime</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602" w:name="_Toc20150422"/>
      <w:bookmarkStart w:id="2603" w:name="_Toc25168669"/>
      <w:bookmarkStart w:id="2604" w:name="_Toc27593088"/>
      <w:bookmarkStart w:id="2605" w:name="_Toc34147960"/>
      <w:bookmarkStart w:id="2606" w:name="_Toc36463344"/>
      <w:bookmarkStart w:id="2607" w:name="_Toc43215184"/>
      <w:bookmarkStart w:id="2608" w:name="_Toc45032432"/>
      <w:bookmarkStart w:id="2609" w:name="_Toc49849921"/>
      <w:bookmarkStart w:id="2610" w:name="_Toc51873435"/>
      <w:bookmarkStart w:id="2611" w:name="_Toc56517563"/>
      <w:bookmarkStart w:id="2612" w:name="_Toc58594464"/>
      <w:bookmarkStart w:id="2613" w:name="_Toc67685974"/>
      <w:bookmarkStart w:id="2614" w:name="_Toc74993801"/>
      <w:bookmarkStart w:id="2615" w:name="_Toc82716391"/>
      <w:bookmarkStart w:id="2616" w:name="_Toc88818678"/>
      <w:bookmarkStart w:id="2617" w:name="_Toc90650600"/>
      <w:bookmarkStart w:id="2618" w:name="_Toc98506270"/>
      <w:bookmarkStart w:id="2619" w:name="_Toc106639555"/>
      <w:bookmarkStart w:id="2620" w:name="_Toc114779065"/>
      <w:bookmarkStart w:id="2621" w:name="_Toc122096982"/>
      <w:bookmarkStart w:id="2622" w:name="_Toc130844203"/>
      <w:bookmarkStart w:id="2623" w:name="_Toc138411910"/>
      <w:bookmarkStart w:id="2624" w:name="_Toc145956103"/>
      <w:r>
        <w:t>6.1.6.3.6</w:t>
      </w:r>
      <w:r w:rsidRPr="00BC662F">
        <w:tab/>
        <w:t>Enumeration:</w:t>
      </w:r>
      <w:r>
        <w:t xml:space="preserve"> PositioningMethod</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625" w:name="_Toc20150423"/>
      <w:bookmarkStart w:id="2626" w:name="_Toc25168670"/>
      <w:bookmarkStart w:id="2627" w:name="_Toc27593089"/>
      <w:bookmarkStart w:id="2628" w:name="_Toc34147961"/>
      <w:bookmarkStart w:id="2629" w:name="_Toc36463345"/>
      <w:bookmarkStart w:id="2630" w:name="_Toc43215185"/>
      <w:bookmarkStart w:id="2631" w:name="_Toc45032433"/>
      <w:bookmarkStart w:id="2632" w:name="_Toc49849922"/>
      <w:bookmarkStart w:id="2633" w:name="_Toc51873436"/>
      <w:bookmarkStart w:id="2634" w:name="_Toc56517564"/>
      <w:bookmarkStart w:id="2635" w:name="_Toc58594465"/>
      <w:bookmarkStart w:id="2636" w:name="_Toc67685975"/>
      <w:bookmarkStart w:id="2637" w:name="_Toc74993802"/>
      <w:bookmarkStart w:id="2638" w:name="_Toc82716392"/>
      <w:bookmarkStart w:id="2639" w:name="_Toc88818679"/>
      <w:bookmarkStart w:id="2640" w:name="_Toc90650601"/>
      <w:bookmarkStart w:id="2641" w:name="_Toc98506271"/>
      <w:bookmarkStart w:id="2642" w:name="_Toc106639556"/>
      <w:bookmarkStart w:id="2643" w:name="_Toc114779066"/>
      <w:bookmarkStart w:id="2644" w:name="_Toc122096983"/>
      <w:bookmarkStart w:id="2645" w:name="_Toc130844204"/>
      <w:bookmarkStart w:id="2646" w:name="_Toc138411911"/>
      <w:bookmarkStart w:id="2647" w:name="_Toc145956104"/>
      <w:r>
        <w:t>6.1.6.3.7</w:t>
      </w:r>
      <w:r w:rsidRPr="00BC662F">
        <w:tab/>
        <w:t>Enumeration:</w:t>
      </w:r>
      <w:r>
        <w:t xml:space="preserve"> PositioningMode</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648" w:name="_Toc20150424"/>
      <w:bookmarkStart w:id="2649" w:name="_Toc25168671"/>
      <w:bookmarkStart w:id="2650" w:name="_Toc27593090"/>
      <w:bookmarkStart w:id="2651" w:name="_Toc34147962"/>
      <w:bookmarkStart w:id="2652" w:name="_Toc36463346"/>
      <w:bookmarkStart w:id="2653" w:name="_Toc43215186"/>
      <w:bookmarkStart w:id="2654" w:name="_Toc45032434"/>
      <w:bookmarkStart w:id="2655" w:name="_Toc49849923"/>
      <w:bookmarkStart w:id="2656" w:name="_Toc51873437"/>
      <w:bookmarkStart w:id="2657" w:name="_Toc56517565"/>
      <w:bookmarkStart w:id="2658" w:name="_Toc58594466"/>
      <w:bookmarkStart w:id="2659" w:name="_Toc67685976"/>
      <w:bookmarkStart w:id="2660" w:name="_Toc74993803"/>
      <w:bookmarkStart w:id="2661" w:name="_Toc82716393"/>
      <w:bookmarkStart w:id="2662" w:name="_Toc88818680"/>
      <w:bookmarkStart w:id="2663" w:name="_Toc90650602"/>
      <w:bookmarkStart w:id="2664" w:name="_Toc98506272"/>
      <w:bookmarkStart w:id="2665" w:name="_Toc106639557"/>
      <w:bookmarkStart w:id="2666" w:name="_Toc114779067"/>
      <w:bookmarkStart w:id="2667" w:name="_Toc122096984"/>
      <w:bookmarkStart w:id="2668" w:name="_Toc130844205"/>
      <w:bookmarkStart w:id="2669" w:name="_Toc138411912"/>
      <w:bookmarkStart w:id="2670" w:name="_Toc145956105"/>
      <w:r>
        <w:t>6.1.6.3.8</w:t>
      </w:r>
      <w:r w:rsidRPr="00BC662F">
        <w:tab/>
        <w:t>Enumeration:</w:t>
      </w:r>
      <w:r>
        <w:t xml:space="preserve"> GnssId</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671" w:name="_Toc20150425"/>
      <w:bookmarkStart w:id="2672" w:name="_Toc25168672"/>
      <w:bookmarkStart w:id="2673" w:name="_Toc27593091"/>
      <w:bookmarkStart w:id="2674" w:name="_Toc34147963"/>
      <w:bookmarkStart w:id="2675" w:name="_Toc36463347"/>
      <w:bookmarkStart w:id="2676" w:name="_Toc43215187"/>
      <w:bookmarkStart w:id="2677" w:name="_Toc45032435"/>
      <w:bookmarkStart w:id="2678" w:name="_Toc49849924"/>
      <w:bookmarkStart w:id="2679" w:name="_Toc51873438"/>
      <w:bookmarkStart w:id="2680" w:name="_Toc56517566"/>
      <w:bookmarkStart w:id="2681" w:name="_Toc58594467"/>
      <w:bookmarkStart w:id="2682" w:name="_Toc67685977"/>
      <w:bookmarkStart w:id="2683" w:name="_Toc74993804"/>
      <w:bookmarkStart w:id="2684" w:name="_Toc82716394"/>
      <w:bookmarkStart w:id="2685" w:name="_Toc88818681"/>
      <w:bookmarkStart w:id="2686" w:name="_Toc90650603"/>
      <w:bookmarkStart w:id="2687" w:name="_Toc98506273"/>
      <w:bookmarkStart w:id="2688" w:name="_Toc106639558"/>
      <w:bookmarkStart w:id="2689" w:name="_Toc114779068"/>
      <w:bookmarkStart w:id="2690" w:name="_Toc122096985"/>
      <w:bookmarkStart w:id="2691" w:name="_Toc130844206"/>
      <w:bookmarkStart w:id="2692" w:name="_Toc138411913"/>
      <w:bookmarkStart w:id="2693" w:name="_Toc145956106"/>
      <w:r>
        <w:t>6.1.6.3.9</w:t>
      </w:r>
      <w:r w:rsidRPr="00BC662F">
        <w:tab/>
        <w:t>Enumeration:</w:t>
      </w:r>
      <w:r>
        <w:t xml:space="preserve"> Usage</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694" w:name="_Toc20150426"/>
      <w:bookmarkStart w:id="2695" w:name="_Toc25168673"/>
      <w:bookmarkStart w:id="2696" w:name="_Toc27593092"/>
      <w:bookmarkStart w:id="2697" w:name="_Toc34147964"/>
      <w:bookmarkStart w:id="2698" w:name="_Toc36463348"/>
      <w:bookmarkStart w:id="2699" w:name="_Toc43215188"/>
      <w:bookmarkStart w:id="2700" w:name="_Toc45032436"/>
      <w:bookmarkStart w:id="2701" w:name="_Toc49849925"/>
      <w:bookmarkStart w:id="2702" w:name="_Toc51873439"/>
      <w:bookmarkStart w:id="2703" w:name="_Toc56517567"/>
      <w:bookmarkStart w:id="2704" w:name="_Toc58594468"/>
      <w:bookmarkStart w:id="2705" w:name="_Toc67685978"/>
      <w:bookmarkStart w:id="2706" w:name="_Toc74993805"/>
      <w:bookmarkStart w:id="2707" w:name="_Toc82716395"/>
      <w:bookmarkStart w:id="2708" w:name="_Toc88818682"/>
      <w:bookmarkStart w:id="2709" w:name="_Toc90650604"/>
      <w:bookmarkStart w:id="2710" w:name="_Toc98506274"/>
      <w:bookmarkStart w:id="2711" w:name="_Toc106639559"/>
      <w:bookmarkStart w:id="2712" w:name="_Toc114779069"/>
      <w:bookmarkStart w:id="2713" w:name="_Toc122096986"/>
      <w:bookmarkStart w:id="2714" w:name="_Toc130844207"/>
      <w:bookmarkStart w:id="2715" w:name="_Toc138411914"/>
      <w:bookmarkStart w:id="2716" w:name="_Toc145956107"/>
      <w:r>
        <w:t>6.1.6.3.10</w:t>
      </w:r>
      <w:r w:rsidRPr="00BC662F">
        <w:tab/>
        <w:t>Enumeration:</w:t>
      </w:r>
      <w:r>
        <w:t xml:space="preserve"> LcsPriority</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717" w:name="_Toc20150427"/>
      <w:bookmarkStart w:id="2718" w:name="_Toc25168674"/>
      <w:bookmarkStart w:id="2719" w:name="_Toc27593093"/>
      <w:bookmarkStart w:id="2720" w:name="_Toc34147965"/>
      <w:bookmarkStart w:id="2721" w:name="_Toc36463349"/>
      <w:bookmarkStart w:id="2722" w:name="_Toc43215189"/>
      <w:bookmarkStart w:id="2723" w:name="_Toc45032437"/>
      <w:bookmarkStart w:id="2724" w:name="_Toc49849926"/>
      <w:bookmarkStart w:id="2725" w:name="_Toc51873440"/>
      <w:bookmarkStart w:id="2726" w:name="_Toc56517568"/>
      <w:bookmarkStart w:id="2727" w:name="_Toc58594469"/>
      <w:bookmarkStart w:id="2728" w:name="_Toc67685979"/>
      <w:bookmarkStart w:id="2729" w:name="_Toc74993806"/>
      <w:bookmarkStart w:id="2730" w:name="_Toc82716396"/>
      <w:bookmarkStart w:id="2731" w:name="_Toc88818683"/>
      <w:bookmarkStart w:id="2732" w:name="_Toc90650605"/>
      <w:bookmarkStart w:id="2733" w:name="_Toc98506275"/>
      <w:bookmarkStart w:id="2734" w:name="_Toc106639560"/>
      <w:bookmarkStart w:id="2735" w:name="_Toc114779070"/>
      <w:bookmarkStart w:id="2736" w:name="_Toc122096987"/>
      <w:bookmarkStart w:id="2737" w:name="_Toc130844208"/>
      <w:bookmarkStart w:id="2738" w:name="_Toc138411915"/>
      <w:bookmarkStart w:id="2739" w:name="_Toc145956108"/>
      <w:r>
        <w:t>6.1.6.3.11</w:t>
      </w:r>
      <w:r w:rsidRPr="00BC662F">
        <w:tab/>
        <w:t>Enumeration:</w:t>
      </w:r>
      <w:r w:rsidRPr="00E661BE">
        <w:t xml:space="preserve"> VelocityRequested</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740" w:name="_Toc20150428"/>
      <w:bookmarkStart w:id="2741" w:name="_Toc25168675"/>
      <w:bookmarkStart w:id="2742" w:name="_Toc27593094"/>
      <w:bookmarkStart w:id="2743" w:name="_Toc34147966"/>
      <w:bookmarkStart w:id="2744" w:name="_Toc36463350"/>
      <w:bookmarkStart w:id="2745" w:name="_Toc43215190"/>
      <w:bookmarkStart w:id="2746" w:name="_Toc45032438"/>
      <w:bookmarkStart w:id="2747" w:name="_Toc49849927"/>
      <w:bookmarkStart w:id="2748" w:name="_Toc51873441"/>
      <w:bookmarkStart w:id="2749" w:name="_Toc56517569"/>
      <w:bookmarkStart w:id="2750" w:name="_Toc58594470"/>
      <w:bookmarkStart w:id="2751" w:name="_Toc67685980"/>
      <w:bookmarkStart w:id="2752" w:name="_Toc74993807"/>
      <w:bookmarkStart w:id="2753" w:name="_Toc82716397"/>
      <w:bookmarkStart w:id="2754" w:name="_Toc88818684"/>
      <w:bookmarkStart w:id="2755" w:name="_Toc90650606"/>
      <w:bookmarkStart w:id="2756" w:name="_Toc98506276"/>
      <w:bookmarkStart w:id="2757" w:name="_Toc106639561"/>
      <w:bookmarkStart w:id="2758" w:name="_Toc114779071"/>
      <w:bookmarkStart w:id="2759" w:name="_Toc122096988"/>
      <w:bookmarkStart w:id="2760" w:name="_Toc130844209"/>
      <w:bookmarkStart w:id="2761" w:name="_Toc138411916"/>
      <w:bookmarkStart w:id="2762" w:name="_Toc145956109"/>
      <w:r>
        <w:t>6.1.6.3.12</w:t>
      </w:r>
      <w:r w:rsidRPr="00BC662F">
        <w:tab/>
        <w:t>Enumeration:</w:t>
      </w:r>
      <w:r w:rsidRPr="00E661BE">
        <w:t xml:space="preserve"> </w:t>
      </w:r>
      <w:r w:rsidRPr="0088594C">
        <w:t>AccuracyFulfilmentIndicator</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763" w:name="_Toc20150429"/>
      <w:bookmarkStart w:id="2764" w:name="_Toc25168676"/>
      <w:bookmarkStart w:id="2765" w:name="_Toc27593095"/>
      <w:bookmarkStart w:id="2766" w:name="_Toc34147967"/>
      <w:bookmarkStart w:id="2767" w:name="_Toc36463351"/>
      <w:bookmarkStart w:id="2768" w:name="_Toc43215191"/>
      <w:bookmarkStart w:id="2769" w:name="_Toc45032439"/>
      <w:bookmarkStart w:id="2770" w:name="_Toc49849928"/>
      <w:bookmarkStart w:id="2771" w:name="_Toc51873442"/>
      <w:bookmarkStart w:id="2772" w:name="_Toc56517570"/>
      <w:bookmarkStart w:id="2773" w:name="_Toc58594471"/>
      <w:bookmarkStart w:id="2774" w:name="_Toc67685981"/>
      <w:bookmarkStart w:id="2775" w:name="_Toc74993808"/>
      <w:bookmarkStart w:id="2776" w:name="_Toc82716398"/>
      <w:bookmarkStart w:id="2777" w:name="_Toc88818685"/>
      <w:bookmarkStart w:id="2778" w:name="_Toc90650607"/>
      <w:bookmarkStart w:id="2779" w:name="_Toc98506277"/>
      <w:bookmarkStart w:id="2780" w:name="_Toc106639562"/>
      <w:bookmarkStart w:id="2781" w:name="_Toc114779072"/>
      <w:bookmarkStart w:id="2782" w:name="_Toc122096989"/>
      <w:bookmarkStart w:id="2783" w:name="_Toc130844210"/>
      <w:bookmarkStart w:id="2784" w:name="_Toc138411917"/>
      <w:bookmarkStart w:id="2785" w:name="_Toc145956110"/>
      <w:r>
        <w:t>6.1.6.3.13</w:t>
      </w:r>
      <w:r w:rsidRPr="00BC662F">
        <w:tab/>
        <w:t>Enumeration:</w:t>
      </w:r>
      <w:r w:rsidRPr="00E661BE">
        <w:t xml:space="preserve"> </w:t>
      </w:r>
      <w:r>
        <w:t>VerticalDirection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786" w:name="_Toc20150430"/>
      <w:bookmarkStart w:id="2787" w:name="_Toc25168677"/>
      <w:bookmarkStart w:id="2788" w:name="_Toc27593096"/>
      <w:bookmarkStart w:id="2789" w:name="_Toc34147968"/>
      <w:bookmarkStart w:id="2790" w:name="_Toc36463352"/>
      <w:bookmarkStart w:id="2791" w:name="_Toc43215192"/>
      <w:bookmarkStart w:id="2792" w:name="_Toc45032440"/>
      <w:bookmarkStart w:id="2793" w:name="_Toc49849929"/>
      <w:bookmarkStart w:id="2794" w:name="_Toc51873443"/>
      <w:bookmarkStart w:id="2795" w:name="_Toc56517571"/>
      <w:bookmarkStart w:id="2796" w:name="_Toc58594472"/>
      <w:bookmarkStart w:id="2797" w:name="_Toc67685982"/>
      <w:bookmarkStart w:id="2798" w:name="_Toc74993809"/>
      <w:bookmarkStart w:id="2799" w:name="_Toc82716399"/>
      <w:bookmarkStart w:id="2800" w:name="_Toc88818686"/>
      <w:bookmarkStart w:id="2801" w:name="_Toc90650608"/>
      <w:bookmarkStart w:id="2802" w:name="_Toc98506278"/>
      <w:bookmarkStart w:id="2803" w:name="_Toc106639563"/>
      <w:bookmarkStart w:id="2804" w:name="_Toc114779073"/>
      <w:bookmarkStart w:id="2805" w:name="_Toc122096990"/>
      <w:bookmarkStart w:id="2806" w:name="_Toc130844211"/>
      <w:bookmarkStart w:id="2807" w:name="_Toc138411918"/>
      <w:bookmarkStart w:id="2808" w:name="_Toc145956111"/>
      <w:r>
        <w:t>6.1.6.3.14</w:t>
      </w:r>
      <w:r w:rsidRPr="003B2883">
        <w:tab/>
        <w:t xml:space="preserve">Enumeration: </w:t>
      </w:r>
      <w:r>
        <w:t>LdrType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809" w:name="_Toc20150431"/>
      <w:bookmarkStart w:id="2810" w:name="_Toc25168678"/>
      <w:bookmarkStart w:id="2811" w:name="_Toc27593097"/>
      <w:bookmarkStart w:id="2812" w:name="_Toc34147969"/>
      <w:bookmarkStart w:id="2813" w:name="_Toc36463353"/>
      <w:bookmarkStart w:id="2814" w:name="_Toc43215193"/>
      <w:bookmarkStart w:id="2815" w:name="_Toc45032441"/>
      <w:bookmarkStart w:id="2816" w:name="_Toc49849930"/>
      <w:bookmarkStart w:id="2817" w:name="_Toc51873444"/>
      <w:bookmarkStart w:id="2818" w:name="_Toc56517572"/>
      <w:bookmarkStart w:id="2819" w:name="_Toc58594473"/>
      <w:bookmarkStart w:id="2820" w:name="_Toc67685983"/>
      <w:bookmarkStart w:id="2821" w:name="_Toc74993810"/>
      <w:bookmarkStart w:id="2822" w:name="_Toc82716400"/>
      <w:bookmarkStart w:id="2823" w:name="_Toc88818687"/>
      <w:bookmarkStart w:id="2824" w:name="_Toc90650609"/>
      <w:bookmarkStart w:id="2825" w:name="_Toc98506279"/>
      <w:bookmarkStart w:id="2826" w:name="_Toc106639564"/>
      <w:bookmarkStart w:id="2827" w:name="_Toc114779074"/>
      <w:bookmarkStart w:id="2828" w:name="_Toc122096991"/>
      <w:bookmarkStart w:id="2829" w:name="_Toc130844212"/>
      <w:bookmarkStart w:id="2830" w:name="_Toc138411919"/>
      <w:bookmarkStart w:id="2831" w:name="_Toc145956112"/>
      <w:r>
        <w:t>6.1.6.3.15</w:t>
      </w:r>
      <w:r w:rsidRPr="00BC662F">
        <w:tab/>
        <w:t>Enumeration</w:t>
      </w:r>
      <w:r>
        <w:t>: ReportingAreaType</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832" w:name="_Toc20150432"/>
      <w:bookmarkStart w:id="2833" w:name="_Toc25168679"/>
      <w:bookmarkStart w:id="2834" w:name="_Toc27593098"/>
      <w:bookmarkStart w:id="2835" w:name="_Toc34147970"/>
      <w:bookmarkStart w:id="2836" w:name="_Toc36463354"/>
      <w:bookmarkStart w:id="2837" w:name="_Toc43215194"/>
      <w:bookmarkStart w:id="2838" w:name="_Toc45032442"/>
      <w:bookmarkStart w:id="2839" w:name="_Toc49849931"/>
      <w:bookmarkStart w:id="2840" w:name="_Toc51873445"/>
      <w:bookmarkStart w:id="2841" w:name="_Toc56517573"/>
      <w:bookmarkStart w:id="2842" w:name="_Toc58594474"/>
      <w:bookmarkStart w:id="2843" w:name="_Toc67685984"/>
      <w:bookmarkStart w:id="2844" w:name="_Toc74993811"/>
      <w:bookmarkStart w:id="2845" w:name="_Toc82716401"/>
      <w:bookmarkStart w:id="2846" w:name="_Toc88818688"/>
      <w:bookmarkStart w:id="2847" w:name="_Toc90650610"/>
      <w:bookmarkStart w:id="2848" w:name="_Toc98506280"/>
      <w:bookmarkStart w:id="2849" w:name="_Toc106639565"/>
      <w:bookmarkStart w:id="2850" w:name="_Toc114779075"/>
      <w:bookmarkStart w:id="2851" w:name="_Toc122096992"/>
      <w:bookmarkStart w:id="2852" w:name="_Toc130844213"/>
      <w:bookmarkStart w:id="2853" w:name="_Toc138411920"/>
      <w:bookmarkStart w:id="2854" w:name="_Toc145956113"/>
      <w:r>
        <w:t>6.1.6.3.16</w:t>
      </w:r>
      <w:r w:rsidRPr="00BC662F">
        <w:tab/>
        <w:t>Enumeration</w:t>
      </w:r>
      <w:r>
        <w:t>: OccurrenceInfo</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855" w:name="_Toc20150433"/>
      <w:bookmarkStart w:id="2856" w:name="_Toc25168680"/>
      <w:bookmarkStart w:id="2857" w:name="_Toc27593099"/>
      <w:bookmarkStart w:id="2858" w:name="_Toc34147971"/>
      <w:bookmarkStart w:id="2859" w:name="_Toc36463355"/>
      <w:bookmarkStart w:id="2860" w:name="_Toc43215195"/>
      <w:bookmarkStart w:id="2861" w:name="_Toc45032443"/>
      <w:bookmarkStart w:id="2862" w:name="_Toc49849932"/>
      <w:bookmarkStart w:id="2863" w:name="_Toc51873446"/>
      <w:bookmarkStart w:id="2864" w:name="_Toc56517574"/>
      <w:bookmarkStart w:id="2865" w:name="_Toc58594475"/>
      <w:bookmarkStart w:id="2866" w:name="_Toc67685985"/>
      <w:bookmarkStart w:id="2867" w:name="_Toc74993812"/>
      <w:bookmarkStart w:id="2868" w:name="_Toc82716402"/>
      <w:bookmarkStart w:id="2869" w:name="_Toc88818689"/>
      <w:bookmarkStart w:id="2870" w:name="_Toc90650611"/>
      <w:bookmarkStart w:id="2871" w:name="_Toc98506281"/>
      <w:bookmarkStart w:id="2872" w:name="_Toc106639566"/>
      <w:bookmarkStart w:id="2873" w:name="_Toc114779076"/>
      <w:bookmarkStart w:id="2874" w:name="_Toc122096993"/>
      <w:bookmarkStart w:id="2875" w:name="_Toc130844214"/>
      <w:bookmarkStart w:id="2876" w:name="_Toc138411921"/>
      <w:bookmarkStart w:id="2877" w:name="_Toc145956114"/>
      <w:r>
        <w:t>6.1.6.3.17</w:t>
      </w:r>
      <w:r w:rsidRPr="00BC662F">
        <w:tab/>
        <w:t>Enumeration</w:t>
      </w:r>
      <w:r>
        <w:t>: ReportingAccessType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878" w:name="_Toc20150434"/>
      <w:bookmarkStart w:id="2879" w:name="_Toc25168681"/>
      <w:bookmarkStart w:id="2880" w:name="_Toc27593100"/>
      <w:bookmarkStart w:id="2881" w:name="_Toc34147972"/>
      <w:bookmarkStart w:id="2882" w:name="_Toc36463356"/>
      <w:bookmarkStart w:id="2883" w:name="_Toc43215196"/>
      <w:bookmarkStart w:id="2884" w:name="_Toc45032444"/>
      <w:bookmarkStart w:id="2885" w:name="_Toc49849933"/>
      <w:bookmarkStart w:id="2886" w:name="_Toc51873447"/>
      <w:bookmarkStart w:id="2887" w:name="_Toc56517575"/>
      <w:bookmarkStart w:id="2888" w:name="_Toc58594476"/>
      <w:bookmarkStart w:id="2889" w:name="_Toc67685986"/>
      <w:bookmarkStart w:id="2890" w:name="_Toc74993813"/>
      <w:bookmarkStart w:id="2891" w:name="_Toc82716403"/>
      <w:bookmarkStart w:id="2892" w:name="_Toc88818690"/>
      <w:bookmarkStart w:id="2893" w:name="_Toc90650612"/>
      <w:bookmarkStart w:id="2894" w:name="_Toc98506282"/>
      <w:bookmarkStart w:id="2895" w:name="_Toc106639567"/>
      <w:bookmarkStart w:id="2896" w:name="_Toc114779077"/>
      <w:bookmarkStart w:id="2897" w:name="_Toc122096994"/>
      <w:bookmarkStart w:id="2898" w:name="_Toc130844215"/>
      <w:bookmarkStart w:id="2899" w:name="_Toc138411922"/>
      <w:bookmarkStart w:id="2900" w:name="_Toc145956115"/>
      <w:r>
        <w:t>6.1.6.3.18</w:t>
      </w:r>
      <w:r w:rsidRPr="003B2883">
        <w:tab/>
        <w:t xml:space="preserve">Enumeration: </w:t>
      </w:r>
      <w:r>
        <w:t>Event</w:t>
      </w:r>
      <w:r w:rsidRPr="003B2883">
        <w:t>Class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901" w:name="_Toc20150435"/>
      <w:bookmarkStart w:id="2902" w:name="_Toc25168682"/>
      <w:bookmarkStart w:id="2903" w:name="_Toc27593101"/>
      <w:bookmarkStart w:id="2904" w:name="_Toc34147973"/>
      <w:bookmarkStart w:id="2905" w:name="_Toc36463357"/>
      <w:bookmarkStart w:id="2906" w:name="_Toc43215197"/>
      <w:bookmarkStart w:id="2907" w:name="_Toc45032445"/>
      <w:bookmarkStart w:id="2908" w:name="_Toc49849934"/>
      <w:bookmarkStart w:id="2909" w:name="_Toc51873448"/>
      <w:bookmarkStart w:id="2910" w:name="_Toc56517576"/>
      <w:bookmarkStart w:id="2911" w:name="_Toc58594477"/>
      <w:bookmarkStart w:id="2912" w:name="_Toc67685987"/>
      <w:bookmarkStart w:id="2913" w:name="_Toc74993814"/>
      <w:bookmarkStart w:id="2914" w:name="_Toc82716404"/>
      <w:bookmarkStart w:id="2915" w:name="_Toc88818691"/>
      <w:bookmarkStart w:id="2916" w:name="_Toc90650613"/>
      <w:bookmarkStart w:id="2917" w:name="_Toc98506283"/>
      <w:bookmarkStart w:id="2918" w:name="_Toc106639568"/>
      <w:bookmarkStart w:id="2919" w:name="_Toc114779078"/>
      <w:bookmarkStart w:id="2920" w:name="_Toc122096995"/>
      <w:bookmarkStart w:id="2921" w:name="_Toc130844216"/>
      <w:bookmarkStart w:id="2922" w:name="_Toc138411923"/>
      <w:bookmarkStart w:id="2923" w:name="_Toc145956116"/>
      <w:r>
        <w:t>6.1.6.3.19</w:t>
      </w:r>
      <w:r w:rsidRPr="003B2883">
        <w:tab/>
        <w:t xml:space="preserve">Enumeration: </w:t>
      </w:r>
      <w:r>
        <w:t>ReportedEventType</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4863"/>
      </w:tblGrid>
      <w:tr w:rsidR="00EB7848" w:rsidRPr="003B2883" w14:paraId="1004F050" w14:textId="77777777" w:rsidTr="00FF48C2">
        <w:tc>
          <w:tcPr>
            <w:tcW w:w="22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FF48C2">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FF48C2">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924" w:name="_Toc20150436"/>
      <w:bookmarkStart w:id="2925" w:name="_Toc25168683"/>
      <w:bookmarkStart w:id="2926" w:name="_Toc27593102"/>
      <w:bookmarkStart w:id="2927" w:name="_Toc34147974"/>
      <w:bookmarkStart w:id="2928" w:name="_Toc36463358"/>
      <w:bookmarkStart w:id="2929" w:name="_Toc43215198"/>
      <w:bookmarkStart w:id="2930" w:name="_Toc45032446"/>
      <w:bookmarkStart w:id="2931" w:name="_Toc49849935"/>
      <w:bookmarkStart w:id="2932" w:name="_Toc51873449"/>
      <w:bookmarkStart w:id="2933" w:name="_Toc56517577"/>
      <w:bookmarkStart w:id="2934" w:name="_Toc58594478"/>
      <w:bookmarkStart w:id="2935" w:name="_Toc67685988"/>
      <w:bookmarkStart w:id="2936" w:name="_Toc74993815"/>
      <w:bookmarkStart w:id="2937" w:name="_Toc82716405"/>
      <w:bookmarkStart w:id="2938" w:name="_Toc88818692"/>
      <w:bookmarkStart w:id="2939" w:name="_Toc90650614"/>
      <w:bookmarkStart w:id="2940" w:name="_Toc98506284"/>
      <w:bookmarkStart w:id="2941" w:name="_Toc106639569"/>
      <w:bookmarkStart w:id="2942" w:name="_Toc114779079"/>
      <w:bookmarkStart w:id="2943" w:name="_Toc122096996"/>
      <w:bookmarkStart w:id="2944" w:name="_Toc130844217"/>
      <w:bookmarkStart w:id="2945" w:name="_Toc138411924"/>
      <w:bookmarkStart w:id="2946" w:name="_Toc145956117"/>
      <w:r>
        <w:t>6.1.6.3.20</w:t>
      </w:r>
      <w:r w:rsidRPr="003B2883">
        <w:tab/>
        <w:t>Enumeration</w:t>
      </w:r>
      <w:r>
        <w:t>: TerminationCause</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947" w:name="_Toc25168684"/>
      <w:bookmarkStart w:id="2948" w:name="_Toc27593103"/>
      <w:bookmarkStart w:id="2949" w:name="_Toc34147975"/>
      <w:bookmarkStart w:id="2950" w:name="_Toc36463359"/>
      <w:bookmarkStart w:id="2951" w:name="_Toc43215199"/>
      <w:bookmarkStart w:id="2952" w:name="_Toc45032447"/>
      <w:bookmarkStart w:id="2953" w:name="_Toc49849936"/>
      <w:bookmarkStart w:id="2954" w:name="_Toc51873450"/>
      <w:bookmarkStart w:id="2955" w:name="_Toc56517578"/>
      <w:bookmarkStart w:id="2956" w:name="_Toc58594479"/>
      <w:bookmarkStart w:id="2957" w:name="_Toc67685989"/>
      <w:bookmarkStart w:id="2958" w:name="_Toc74993816"/>
      <w:bookmarkStart w:id="2959" w:name="_Toc82716406"/>
      <w:bookmarkStart w:id="2960" w:name="_Toc88818693"/>
      <w:bookmarkStart w:id="2961" w:name="_Toc90650615"/>
      <w:bookmarkStart w:id="2962" w:name="_Toc98506285"/>
      <w:bookmarkStart w:id="2963" w:name="_Toc106639570"/>
      <w:bookmarkStart w:id="2964" w:name="_Toc114779080"/>
      <w:bookmarkStart w:id="2965" w:name="_Toc122096997"/>
      <w:bookmarkStart w:id="2966" w:name="_Toc130844218"/>
      <w:bookmarkStart w:id="2967" w:name="_Toc138411925"/>
      <w:bookmarkStart w:id="2968" w:name="_Toc145956118"/>
      <w:r w:rsidRPr="00EB7848">
        <w:lastRenderedPageBreak/>
        <w:t>6.1.6.3.21</w:t>
      </w:r>
      <w:r w:rsidRPr="00EB7848">
        <w:tab/>
        <w:t xml:space="preserve">Enumeration: </w:t>
      </w:r>
      <w:r w:rsidRPr="00EB7848">
        <w:rPr>
          <w:lang w:eastAsia="zh-CN"/>
        </w:rPr>
        <w:t>LcsQosClass</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969" w:name="_Toc34147976"/>
      <w:bookmarkStart w:id="2970" w:name="_Toc36463360"/>
      <w:bookmarkStart w:id="2971" w:name="_Toc43215200"/>
      <w:bookmarkStart w:id="2972" w:name="_Toc45032448"/>
      <w:bookmarkStart w:id="2973" w:name="_Toc49849937"/>
      <w:bookmarkStart w:id="2974" w:name="_Toc51873451"/>
      <w:bookmarkStart w:id="2975" w:name="_Toc56517579"/>
      <w:bookmarkStart w:id="2976" w:name="_Toc58594480"/>
      <w:bookmarkStart w:id="2977" w:name="_Toc67685990"/>
      <w:bookmarkStart w:id="2978" w:name="_Toc74993817"/>
      <w:bookmarkStart w:id="2979" w:name="_Toc82716407"/>
      <w:bookmarkStart w:id="2980" w:name="_Toc88818694"/>
      <w:bookmarkStart w:id="2981" w:name="_Toc90650616"/>
      <w:bookmarkStart w:id="2982" w:name="_Toc98506286"/>
      <w:bookmarkStart w:id="2983" w:name="_Toc106639571"/>
      <w:bookmarkStart w:id="2984" w:name="_Toc114779081"/>
      <w:bookmarkStart w:id="2985" w:name="_Toc122096998"/>
      <w:bookmarkStart w:id="2986" w:name="_Toc130844219"/>
      <w:bookmarkStart w:id="2987" w:name="_Toc138411926"/>
      <w:bookmarkStart w:id="2988" w:name="_Toc145956119"/>
      <w:r>
        <w:t>6.1.6.3.22</w:t>
      </w:r>
      <w:r>
        <w:tab/>
        <w:t xml:space="preserve">Enumeration: </w:t>
      </w:r>
      <w:r w:rsidRPr="0031710B">
        <w:rPr>
          <w:lang w:eastAsia="zh-CN"/>
        </w:rPr>
        <w:t>UeLocationServiceInd</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2989" w:name="_Toc138411927"/>
      <w:bookmarkStart w:id="2990" w:name="_Toc145956120"/>
      <w:r>
        <w:t>6.1.6.3.</w:t>
      </w:r>
      <w:r w:rsidR="006F709B">
        <w:t>23</w:t>
      </w:r>
      <w:r>
        <w:tab/>
      </w:r>
      <w:r w:rsidR="00AC3DAF">
        <w:t xml:space="preserve">Enumeration: </w:t>
      </w:r>
      <w:r w:rsidR="00AC3DAF">
        <w:rPr>
          <w:lang w:eastAsia="zh-CN"/>
        </w:rPr>
        <w:t>IndoorOutdoorInd</w:t>
      </w:r>
      <w:bookmarkEnd w:id="2989"/>
      <w:bookmarkEnd w:id="2990"/>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2991" w:name="_Toc122096358"/>
      <w:bookmarkStart w:id="2992" w:name="_Toc138411643"/>
      <w:bookmarkStart w:id="2993" w:name="_Toc145956121"/>
      <w:r>
        <w:t>6.1.6.3.24</w:t>
      </w:r>
      <w:r>
        <w:tab/>
        <w:t xml:space="preserve">Enumeration: </w:t>
      </w:r>
      <w:bookmarkEnd w:id="2991"/>
      <w:bookmarkEnd w:id="2992"/>
      <w:r>
        <w:rPr>
          <w:lang w:eastAsia="zh-CN"/>
        </w:rPr>
        <w:t>FixType</w:t>
      </w:r>
      <w:bookmarkEnd w:id="2993"/>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2994" w:name="_Toc145956122"/>
      <w:r>
        <w:t>6.1.6.3.25</w:t>
      </w:r>
      <w:r>
        <w:tab/>
        <w:t xml:space="preserve">Enumeration: </w:t>
      </w:r>
      <w:r w:rsidRPr="009413E0">
        <w:rPr>
          <w:lang w:eastAsia="zh-CN"/>
        </w:rPr>
        <w:t>LosNlosMeasureInd</w:t>
      </w:r>
      <w:bookmarkEnd w:id="2994"/>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2995" w:name="_Toc145956123"/>
      <w:r>
        <w:t>6.1.6.3.26</w:t>
      </w:r>
      <w:r>
        <w:tab/>
        <w:t>Enumeration: UpConnectionS</w:t>
      </w:r>
      <w:r w:rsidRPr="00EC7E78">
        <w:t>tatus</w:t>
      </w:r>
      <w:bookmarkEnd w:id="2995"/>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77777777" w:rsidR="00516E01" w:rsidRDefault="00516E01" w:rsidP="0077140D">
            <w:pPr>
              <w:pStyle w:val="TAL"/>
            </w:pPr>
            <w:r>
              <w:t>"MODIFICATION"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7777777" w:rsidR="00516E01" w:rsidRDefault="00516E01" w:rsidP="0077140D">
            <w:pPr>
              <w:pStyle w:val="TAL"/>
            </w:pPr>
            <w:r>
              <w:t>UP Connection Modification Indication</w:t>
            </w:r>
          </w:p>
        </w:tc>
      </w:tr>
    </w:tbl>
    <w:p w14:paraId="6EB87B99" w14:textId="0185BA2E" w:rsidR="00516E01" w:rsidRDefault="00516E01" w:rsidP="00EB7848"/>
    <w:p w14:paraId="2D851AF0" w14:textId="4F70AA2E" w:rsidR="00EF3D7B" w:rsidRDefault="00EF3D7B" w:rsidP="00EF3D7B">
      <w:pPr>
        <w:pStyle w:val="Heading5"/>
      </w:pPr>
      <w:bookmarkStart w:id="2996" w:name="_Toc145956124"/>
      <w:r w:rsidRPr="003B2883">
        <w:lastRenderedPageBreak/>
        <w:t>6.</w:t>
      </w:r>
      <w:r>
        <w:t>1</w:t>
      </w:r>
      <w:r w:rsidRPr="003B2883">
        <w:t>.6.3.</w:t>
      </w:r>
      <w:r w:rsidR="00D773A8">
        <w:t>27</w:t>
      </w:r>
      <w:r w:rsidRPr="003B2883">
        <w:tab/>
        <w:t xml:space="preserve">Enumeration: </w:t>
      </w:r>
      <w:r>
        <w:t>RangingSlResult</w:t>
      </w:r>
      <w:bookmarkEnd w:id="2996"/>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339D61AD" w:rsidR="00EF3D7B" w:rsidRPr="00BC662F" w:rsidRDefault="00EF3D7B" w:rsidP="00EF3D7B">
      <w:pPr>
        <w:pStyle w:val="Heading5"/>
      </w:pPr>
      <w:bookmarkStart w:id="2997" w:name="_Toc145956125"/>
      <w:r>
        <w:t>6.1.6.3.</w:t>
      </w:r>
      <w:r w:rsidR="00D773A8">
        <w:t>28</w:t>
      </w:r>
      <w:r w:rsidRPr="00BC662F">
        <w:tab/>
        <w:t xml:space="preserve">Enumeration: </w:t>
      </w:r>
      <w:r>
        <w:t>RelatedUE</w:t>
      </w:r>
      <w:r w:rsidRPr="003B2883">
        <w:t>Type</w:t>
      </w:r>
      <w:bookmarkEnd w:id="2997"/>
    </w:p>
    <w:p w14:paraId="08CE5012" w14:textId="77777777" w:rsidR="00EF3D7B" w:rsidRPr="00384E92" w:rsidRDefault="00EF3D7B" w:rsidP="00EF3D7B">
      <w:r w:rsidRPr="00384E92">
        <w:t xml:space="preserve">The enumeration </w:t>
      </w:r>
      <w:r>
        <w:t>RelatedUE</w:t>
      </w:r>
      <w:r w:rsidRPr="003B2883">
        <w:t>Type</w:t>
      </w:r>
      <w:r w:rsidRPr="00384E92">
        <w:t xml:space="preserve"> represents </w:t>
      </w:r>
      <w:r>
        <w:t>the different roles of UE for ranging and sidelink positioning service</w:t>
      </w:r>
      <w:r w:rsidRPr="00384E92">
        <w:t>.</w:t>
      </w:r>
    </w:p>
    <w:p w14:paraId="6DE2781C" w14:textId="66EE3214" w:rsidR="00EF3D7B" w:rsidRDefault="00EF3D7B" w:rsidP="00EF3D7B">
      <w:pPr>
        <w:pStyle w:val="TH"/>
      </w:pPr>
      <w:r>
        <w:t>Table 6.1.6.3.</w:t>
      </w:r>
      <w:r w:rsidR="00D773A8">
        <w:t>28</w:t>
      </w:r>
      <w:r>
        <w:t xml:space="preserve">-1: Enumeration </w:t>
      </w:r>
      <w:r>
        <w:rPr>
          <w:lang w:eastAsia="zh-CN"/>
        </w:rPr>
        <w:t>RelatedUEType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77777777" w:rsidR="00EF3D7B" w:rsidRPr="00387BE7" w:rsidRDefault="00EF3D7B" w:rsidP="00EB7848"/>
    <w:p w14:paraId="7810EFB0" w14:textId="77777777" w:rsidR="00EB7848" w:rsidRDefault="00EB7848" w:rsidP="00B32564">
      <w:pPr>
        <w:pStyle w:val="Heading4"/>
      </w:pPr>
      <w:bookmarkStart w:id="2998" w:name="_Toc25073996"/>
      <w:bookmarkStart w:id="2999" w:name="_Toc27584636"/>
      <w:bookmarkStart w:id="3000" w:name="_Toc34147977"/>
      <w:bookmarkStart w:id="3001" w:name="_Toc36463361"/>
      <w:bookmarkStart w:id="3002" w:name="_Toc43215201"/>
      <w:bookmarkStart w:id="3003" w:name="_Toc45032449"/>
      <w:bookmarkStart w:id="3004" w:name="_Toc49849938"/>
      <w:bookmarkStart w:id="3005" w:name="_Toc51873452"/>
      <w:bookmarkStart w:id="3006" w:name="_Toc56517580"/>
      <w:bookmarkStart w:id="3007" w:name="_Toc58594481"/>
      <w:bookmarkStart w:id="3008" w:name="_Toc67685991"/>
      <w:bookmarkStart w:id="3009" w:name="_Toc74993818"/>
      <w:bookmarkStart w:id="3010" w:name="_Toc82716408"/>
      <w:bookmarkStart w:id="3011" w:name="_Toc88818695"/>
      <w:bookmarkStart w:id="3012" w:name="_Toc90650617"/>
      <w:bookmarkStart w:id="3013" w:name="_Toc98506287"/>
      <w:bookmarkStart w:id="3014" w:name="_Toc106639572"/>
      <w:bookmarkStart w:id="3015" w:name="_Toc114779082"/>
      <w:bookmarkStart w:id="3016" w:name="_Toc122096999"/>
      <w:bookmarkStart w:id="3017" w:name="_Toc130844220"/>
      <w:bookmarkStart w:id="3018" w:name="_Toc138411928"/>
      <w:bookmarkStart w:id="3019" w:name="_Toc25073998"/>
      <w:bookmarkStart w:id="3020" w:name="_Toc27584638"/>
      <w:bookmarkStart w:id="3021" w:name="_Toc20150437"/>
      <w:bookmarkStart w:id="3022" w:name="_Toc25168685"/>
      <w:bookmarkStart w:id="3023" w:name="_Toc27593104"/>
      <w:bookmarkStart w:id="3024" w:name="_Toc145956126"/>
      <w:r>
        <w:t>6.1.6.4</w:t>
      </w:r>
      <w:r>
        <w:tab/>
        <w:t>Binary data</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24"/>
    </w:p>
    <w:p w14:paraId="3CC82FFE" w14:textId="77777777" w:rsidR="00EB7848" w:rsidRDefault="00EB7848" w:rsidP="00B32564">
      <w:pPr>
        <w:pStyle w:val="Heading5"/>
        <w:rPr>
          <w:lang w:val="en-US"/>
        </w:rPr>
      </w:pPr>
      <w:bookmarkStart w:id="3025" w:name="_Toc25073997"/>
      <w:bookmarkStart w:id="3026" w:name="_Toc27584637"/>
      <w:bookmarkStart w:id="3027" w:name="_Toc34147978"/>
      <w:bookmarkStart w:id="3028" w:name="_Toc36463362"/>
      <w:bookmarkStart w:id="3029" w:name="_Toc43215202"/>
      <w:bookmarkStart w:id="3030" w:name="_Toc45032450"/>
      <w:bookmarkStart w:id="3031" w:name="_Toc49849939"/>
      <w:bookmarkStart w:id="3032" w:name="_Toc51873453"/>
      <w:bookmarkStart w:id="3033" w:name="_Toc56517581"/>
      <w:bookmarkStart w:id="3034" w:name="_Toc58594482"/>
      <w:bookmarkStart w:id="3035" w:name="_Toc67685992"/>
      <w:bookmarkStart w:id="3036" w:name="_Toc74993819"/>
      <w:bookmarkStart w:id="3037" w:name="_Toc82716409"/>
      <w:bookmarkStart w:id="3038" w:name="_Toc88818696"/>
      <w:bookmarkStart w:id="3039" w:name="_Toc90650618"/>
      <w:bookmarkStart w:id="3040" w:name="_Toc98506288"/>
      <w:bookmarkStart w:id="3041" w:name="_Toc106639573"/>
      <w:bookmarkStart w:id="3042" w:name="_Toc114779083"/>
      <w:bookmarkStart w:id="3043" w:name="_Toc122097000"/>
      <w:bookmarkStart w:id="3044" w:name="_Toc130844221"/>
      <w:bookmarkStart w:id="3045" w:name="_Toc138411929"/>
      <w:bookmarkStart w:id="3046" w:name="_Toc145956127"/>
      <w:r>
        <w:rPr>
          <w:lang w:val="en-US"/>
        </w:rPr>
        <w:t>6.1.6.4.1</w:t>
      </w:r>
      <w:r>
        <w:rPr>
          <w:lang w:val="en-US"/>
        </w:rPr>
        <w:tab/>
        <w:t>Introduction</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047" w:name="_Toc34147979"/>
      <w:bookmarkStart w:id="3048" w:name="_Toc36463363"/>
      <w:bookmarkStart w:id="3049" w:name="_Toc43215203"/>
      <w:bookmarkStart w:id="3050" w:name="_Toc45032451"/>
      <w:bookmarkStart w:id="3051" w:name="_Toc49849940"/>
      <w:bookmarkStart w:id="3052" w:name="_Toc51873454"/>
      <w:bookmarkStart w:id="3053" w:name="_Toc56517582"/>
      <w:bookmarkStart w:id="3054" w:name="_Toc58594483"/>
      <w:bookmarkStart w:id="3055" w:name="_Toc67685993"/>
      <w:bookmarkStart w:id="3056" w:name="_Toc74993820"/>
      <w:bookmarkStart w:id="3057" w:name="_Toc82716410"/>
      <w:bookmarkStart w:id="3058" w:name="_Toc88818697"/>
      <w:bookmarkStart w:id="3059" w:name="_Toc90650619"/>
      <w:bookmarkStart w:id="3060" w:name="_Toc98506289"/>
      <w:bookmarkStart w:id="3061" w:name="_Toc106639574"/>
      <w:bookmarkStart w:id="3062" w:name="_Toc114779084"/>
      <w:bookmarkStart w:id="3063" w:name="_Toc122097001"/>
      <w:bookmarkStart w:id="3064" w:name="_Toc130844222"/>
      <w:bookmarkStart w:id="3065" w:name="_Toc138411930"/>
      <w:bookmarkStart w:id="3066" w:name="_Toc145956128"/>
      <w:r>
        <w:rPr>
          <w:lang w:val="en-US"/>
        </w:rPr>
        <w:t>6.1.6.4.2</w:t>
      </w:r>
      <w:r>
        <w:rPr>
          <w:lang w:val="en-US"/>
        </w:rPr>
        <w:tab/>
        <w:t>LPP Message</w:t>
      </w:r>
      <w:bookmarkEnd w:id="3019"/>
      <w:bookmarkEnd w:id="3020"/>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067" w:name="_Toc34147980"/>
      <w:bookmarkStart w:id="3068" w:name="_Toc36463364"/>
      <w:bookmarkStart w:id="3069" w:name="_Toc43215204"/>
      <w:bookmarkStart w:id="3070" w:name="_Toc45032452"/>
      <w:bookmarkStart w:id="3071" w:name="_Toc49849941"/>
      <w:bookmarkStart w:id="3072" w:name="_Toc51873455"/>
      <w:bookmarkStart w:id="3073" w:name="_Toc56517583"/>
      <w:bookmarkStart w:id="3074" w:name="_Toc58594484"/>
      <w:bookmarkStart w:id="3075" w:name="_Toc67685994"/>
      <w:bookmarkStart w:id="3076" w:name="_Toc74993821"/>
      <w:bookmarkStart w:id="3077" w:name="_Toc82716411"/>
      <w:bookmarkStart w:id="3078" w:name="_Toc88818698"/>
      <w:bookmarkStart w:id="3079" w:name="_Toc90650620"/>
      <w:bookmarkStart w:id="3080" w:name="_Toc98506290"/>
      <w:bookmarkStart w:id="3081" w:name="_Toc106639575"/>
      <w:bookmarkStart w:id="3082" w:name="_Toc114779085"/>
      <w:bookmarkStart w:id="3083" w:name="_Toc122097002"/>
      <w:bookmarkStart w:id="3084" w:name="_Toc130844223"/>
      <w:bookmarkStart w:id="3085" w:name="_Toc138411931"/>
      <w:bookmarkStart w:id="3086" w:name="_Toc145956129"/>
      <w:r>
        <w:lastRenderedPageBreak/>
        <w:t>6.1.7</w:t>
      </w:r>
      <w:r>
        <w:tab/>
        <w:t>Error Handling</w:t>
      </w:r>
      <w:bookmarkEnd w:id="3021"/>
      <w:bookmarkEnd w:id="3022"/>
      <w:bookmarkEnd w:id="3023"/>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34939AA2" w14:textId="77777777" w:rsidR="00EB7848" w:rsidRDefault="00EB7848" w:rsidP="00B32564">
      <w:pPr>
        <w:pStyle w:val="Heading4"/>
      </w:pPr>
      <w:bookmarkStart w:id="3087" w:name="_Toc20150438"/>
      <w:bookmarkStart w:id="3088" w:name="_Toc25168686"/>
      <w:bookmarkStart w:id="3089" w:name="_Toc27593105"/>
      <w:bookmarkStart w:id="3090" w:name="_Toc34147981"/>
      <w:bookmarkStart w:id="3091" w:name="_Toc36463365"/>
      <w:bookmarkStart w:id="3092" w:name="_Toc43215205"/>
      <w:bookmarkStart w:id="3093" w:name="_Toc45032453"/>
      <w:bookmarkStart w:id="3094" w:name="_Toc49849942"/>
      <w:bookmarkStart w:id="3095" w:name="_Toc51873456"/>
      <w:bookmarkStart w:id="3096" w:name="_Toc56517584"/>
      <w:bookmarkStart w:id="3097" w:name="_Toc58594485"/>
      <w:bookmarkStart w:id="3098" w:name="_Toc67685995"/>
      <w:bookmarkStart w:id="3099" w:name="_Toc74993822"/>
      <w:bookmarkStart w:id="3100" w:name="_Toc82716412"/>
      <w:bookmarkStart w:id="3101" w:name="_Toc88818699"/>
      <w:bookmarkStart w:id="3102" w:name="_Toc90650621"/>
      <w:bookmarkStart w:id="3103" w:name="_Toc98506291"/>
      <w:bookmarkStart w:id="3104" w:name="_Toc106639576"/>
      <w:bookmarkStart w:id="3105" w:name="_Toc114779086"/>
      <w:bookmarkStart w:id="3106" w:name="_Toc122097003"/>
      <w:bookmarkStart w:id="3107" w:name="_Toc130844224"/>
      <w:bookmarkStart w:id="3108" w:name="_Toc138411932"/>
      <w:bookmarkStart w:id="3109" w:name="_Toc145956130"/>
      <w:r>
        <w:t>6.1.7.1</w:t>
      </w:r>
      <w:r>
        <w:tab/>
        <w:t>General</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110" w:name="_Toc20150439"/>
      <w:bookmarkStart w:id="3111" w:name="_Toc25168687"/>
      <w:bookmarkStart w:id="3112" w:name="_Toc27593106"/>
      <w:bookmarkStart w:id="3113" w:name="_Toc34147982"/>
      <w:bookmarkStart w:id="3114" w:name="_Toc36463366"/>
      <w:bookmarkStart w:id="3115" w:name="_Toc43215206"/>
      <w:bookmarkStart w:id="3116" w:name="_Toc45032454"/>
      <w:bookmarkStart w:id="3117" w:name="_Toc49849943"/>
      <w:bookmarkStart w:id="3118" w:name="_Toc51873457"/>
      <w:bookmarkStart w:id="3119" w:name="_Toc56517585"/>
      <w:bookmarkStart w:id="3120" w:name="_Toc58594486"/>
      <w:bookmarkStart w:id="3121" w:name="_Toc67685996"/>
      <w:bookmarkStart w:id="3122" w:name="_Toc74993823"/>
      <w:bookmarkStart w:id="3123" w:name="_Toc82716413"/>
      <w:bookmarkStart w:id="3124" w:name="_Toc88818700"/>
      <w:bookmarkStart w:id="3125" w:name="_Toc90650622"/>
      <w:bookmarkStart w:id="3126" w:name="_Toc98506292"/>
      <w:bookmarkStart w:id="3127" w:name="_Toc106639577"/>
      <w:bookmarkStart w:id="3128" w:name="_Toc114779087"/>
      <w:bookmarkStart w:id="3129" w:name="_Toc122097004"/>
      <w:bookmarkStart w:id="3130" w:name="_Toc130844225"/>
      <w:bookmarkStart w:id="3131" w:name="_Toc138411933"/>
      <w:bookmarkStart w:id="3132" w:name="_Toc145956131"/>
      <w:r>
        <w:t>6.1.7.2</w:t>
      </w:r>
      <w:r>
        <w:tab/>
        <w:t>Protocol Errors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3133" w:name="_Toc20150440"/>
      <w:bookmarkStart w:id="3134" w:name="_Toc25168688"/>
      <w:bookmarkStart w:id="3135" w:name="_Toc27593107"/>
      <w:bookmarkStart w:id="3136" w:name="_Toc34147983"/>
      <w:bookmarkStart w:id="3137" w:name="_Toc36463367"/>
      <w:bookmarkStart w:id="3138" w:name="_Toc43215207"/>
      <w:bookmarkStart w:id="3139" w:name="_Toc45032455"/>
      <w:bookmarkStart w:id="3140" w:name="_Toc49849944"/>
      <w:bookmarkStart w:id="3141" w:name="_Toc51873458"/>
      <w:bookmarkStart w:id="3142" w:name="_Toc56517586"/>
      <w:bookmarkStart w:id="3143" w:name="_Toc58594487"/>
      <w:bookmarkStart w:id="3144" w:name="_Toc67685997"/>
      <w:bookmarkStart w:id="3145" w:name="_Toc74993824"/>
      <w:bookmarkStart w:id="3146" w:name="_Toc82716414"/>
      <w:bookmarkStart w:id="3147" w:name="_Toc88818701"/>
      <w:bookmarkStart w:id="3148" w:name="_Toc90650623"/>
      <w:bookmarkStart w:id="3149" w:name="_Toc98506293"/>
      <w:bookmarkStart w:id="3150" w:name="_Toc106639578"/>
      <w:bookmarkStart w:id="3151" w:name="_Toc114779088"/>
      <w:bookmarkStart w:id="3152" w:name="_Toc122097005"/>
      <w:bookmarkStart w:id="3153" w:name="_Toc130844226"/>
      <w:bookmarkStart w:id="3154" w:name="_Toc138411934"/>
      <w:bookmarkStart w:id="3155" w:name="_Toc145956132"/>
      <w:r>
        <w:t>6.1.7.3</w:t>
      </w:r>
      <w:r>
        <w:tab/>
        <w:t>Application Errors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AD17A7"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AD17A7" w:rsidRPr="0032412C" w:rsidRDefault="00AD17A7" w:rsidP="00AD17A7">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AD17A7" w:rsidRDefault="00AD17A7" w:rsidP="00AD17A7">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AD17A7" w:rsidRDefault="00AD17A7" w:rsidP="00AD17A7">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156" w:name="_Toc20150441"/>
      <w:bookmarkStart w:id="3157" w:name="_Toc25168689"/>
      <w:bookmarkStart w:id="3158" w:name="_Toc27593108"/>
      <w:bookmarkStart w:id="3159" w:name="_Toc34147984"/>
      <w:bookmarkStart w:id="3160" w:name="_Toc36463368"/>
      <w:bookmarkStart w:id="3161" w:name="_Toc43215208"/>
      <w:bookmarkStart w:id="3162" w:name="_Toc45032456"/>
      <w:bookmarkStart w:id="3163" w:name="_Toc49849945"/>
      <w:bookmarkStart w:id="3164" w:name="_Toc51873459"/>
      <w:bookmarkStart w:id="3165" w:name="_Toc56517587"/>
      <w:bookmarkStart w:id="3166" w:name="_Toc58594488"/>
      <w:bookmarkStart w:id="3167" w:name="_Toc67685998"/>
      <w:bookmarkStart w:id="3168" w:name="_Toc74993825"/>
      <w:bookmarkStart w:id="3169" w:name="_Toc82716415"/>
      <w:bookmarkStart w:id="3170" w:name="_Toc88818702"/>
      <w:bookmarkStart w:id="3171" w:name="_Toc90650624"/>
      <w:bookmarkStart w:id="3172" w:name="_Toc98506294"/>
      <w:bookmarkStart w:id="3173" w:name="_Toc106639579"/>
      <w:bookmarkStart w:id="3174" w:name="_Toc114779089"/>
      <w:bookmarkStart w:id="3175" w:name="_Toc122097006"/>
      <w:bookmarkStart w:id="3176" w:name="_Toc130844227"/>
      <w:bookmarkStart w:id="3177" w:name="_Toc138411935"/>
      <w:bookmarkStart w:id="3178" w:name="_Toc145956133"/>
      <w:r>
        <w:rPr>
          <w:lang w:val="en-US"/>
        </w:rPr>
        <w:t>6.1.8</w:t>
      </w:r>
      <w:r>
        <w:rPr>
          <w:lang w:val="en-US"/>
        </w:rPr>
        <w:tab/>
        <w:t>Security</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77777777" w:rsidR="00C61A8F" w:rsidRDefault="00C61A8F" w:rsidP="00074096">
            <w:pPr>
              <w:pStyle w:val="TAL"/>
            </w:pPr>
            <w:r>
              <w:t>"nlmf_loc"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77777777" w:rsidR="00C61A8F" w:rsidRDefault="00C61A8F" w:rsidP="00074096">
            <w:pPr>
              <w:pStyle w:val="TAL"/>
            </w:pPr>
            <w:r>
              <w:t>"nlmf_loc:determine-location:invoke"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7777777" w:rsidR="00C61A8F" w:rsidRDefault="00C61A8F" w:rsidP="00074096">
            <w:pPr>
              <w:pStyle w:val="TAL"/>
            </w:pPr>
            <w:r>
              <w:t>"nlmf_loc:cancel-location:invoke"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77777777" w:rsidR="00C61A8F" w:rsidRDefault="00C61A8F" w:rsidP="00074096">
            <w:pPr>
              <w:pStyle w:val="TAL"/>
            </w:pPr>
            <w:r>
              <w:t>"nlmf_loc:location-context-transfer:invoke"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7284BFD4" w:rsidR="001963A4" w:rsidRDefault="001963A4" w:rsidP="001963A4">
            <w:pPr>
              <w:pStyle w:val="TAL"/>
            </w:pPr>
            <w:r>
              <w:t>"nlmf_loc:</w:t>
            </w:r>
            <w:r>
              <w:rPr>
                <w:lang w:val="en-US"/>
              </w:rPr>
              <w:t>location-measure</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2858D2BA" w:rsidR="00B3354D" w:rsidRDefault="00B3354D" w:rsidP="00B3354D">
            <w:pPr>
              <w:pStyle w:val="TAL"/>
            </w:pPr>
            <w:r>
              <w:t>"nlmf_loc:up-subscription:invoke"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3179" w:name="_Toc11342351"/>
      <w:bookmarkStart w:id="3180" w:name="_Toc36460757"/>
      <w:bookmarkStart w:id="3181" w:name="_Toc45029965"/>
      <w:bookmarkStart w:id="3182" w:name="_Toc57026388"/>
      <w:bookmarkStart w:id="3183" w:name="_Toc67685999"/>
      <w:bookmarkStart w:id="3184" w:name="_Toc74993826"/>
      <w:bookmarkStart w:id="3185" w:name="_Toc82716416"/>
      <w:bookmarkStart w:id="3186" w:name="_Toc88818703"/>
      <w:bookmarkStart w:id="3187" w:name="_Toc90650625"/>
      <w:bookmarkStart w:id="3188" w:name="_Toc98506295"/>
      <w:bookmarkStart w:id="3189" w:name="_Toc106639580"/>
      <w:bookmarkStart w:id="3190" w:name="_Toc114779090"/>
      <w:bookmarkStart w:id="3191" w:name="_Toc122097007"/>
      <w:bookmarkStart w:id="3192" w:name="_Toc130844228"/>
      <w:bookmarkStart w:id="3193" w:name="_Toc138411936"/>
      <w:bookmarkStart w:id="3194" w:name="_Toc145956134"/>
      <w:r w:rsidRPr="00AA440E">
        <w:rPr>
          <w:lang w:eastAsia="zh-CN"/>
        </w:rPr>
        <w:lastRenderedPageBreak/>
        <w:t>6.1.</w:t>
      </w:r>
      <w:r>
        <w:rPr>
          <w:lang w:eastAsia="zh-CN"/>
        </w:rPr>
        <w:t>9</w:t>
      </w:r>
      <w:r w:rsidRPr="00AA440E">
        <w:rPr>
          <w:lang w:eastAsia="zh-CN"/>
        </w:rPr>
        <w:tab/>
        <w:t>Feature Negotiation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2546C8E1" w:rsidR="00CC5386" w:rsidRDefault="00CC5386" w:rsidP="00CC5386">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bl>
    <w:p w14:paraId="3E2EC1A7" w14:textId="6C164AB6" w:rsidR="00EB7848" w:rsidRDefault="00EB7848" w:rsidP="00EB7848"/>
    <w:p w14:paraId="7B6644F5" w14:textId="19C0FAF0" w:rsidR="00467CA0" w:rsidRDefault="00467CA0" w:rsidP="00B32564">
      <w:pPr>
        <w:pStyle w:val="Heading3"/>
        <w:rPr>
          <w:lang w:val="en-US"/>
        </w:rPr>
      </w:pPr>
      <w:bookmarkStart w:id="3195" w:name="_Toc25074008"/>
      <w:bookmarkStart w:id="3196" w:name="_Toc34063200"/>
      <w:bookmarkStart w:id="3197" w:name="_Toc43120185"/>
      <w:bookmarkStart w:id="3198" w:name="_Toc49768242"/>
      <w:bookmarkStart w:id="3199" w:name="_Toc51867092"/>
      <w:bookmarkStart w:id="3200" w:name="_Toc67686000"/>
      <w:bookmarkStart w:id="3201" w:name="_Toc74993827"/>
      <w:bookmarkStart w:id="3202" w:name="_Toc82716417"/>
      <w:bookmarkStart w:id="3203" w:name="_Toc88818704"/>
      <w:bookmarkStart w:id="3204" w:name="_Toc90650626"/>
      <w:bookmarkStart w:id="3205" w:name="_Toc98506296"/>
      <w:bookmarkStart w:id="3206" w:name="_Toc106639581"/>
      <w:bookmarkStart w:id="3207" w:name="_Toc114779091"/>
      <w:bookmarkStart w:id="3208" w:name="_Toc122097008"/>
      <w:bookmarkStart w:id="3209" w:name="_Toc130844229"/>
      <w:bookmarkStart w:id="3210" w:name="_Toc138411937"/>
      <w:bookmarkStart w:id="3211" w:name="_Toc145956135"/>
      <w:r>
        <w:rPr>
          <w:lang w:val="en-US"/>
        </w:rPr>
        <w:t>6.1.</w:t>
      </w:r>
      <w:r w:rsidR="00457BD2">
        <w:rPr>
          <w:lang w:val="en-US"/>
        </w:rPr>
        <w:t>10</w:t>
      </w:r>
      <w:r>
        <w:rPr>
          <w:lang w:val="en-US"/>
        </w:rPr>
        <w:tab/>
      </w:r>
      <w:bookmarkEnd w:id="3195"/>
      <w:bookmarkEnd w:id="3196"/>
      <w:bookmarkEnd w:id="3197"/>
      <w:bookmarkEnd w:id="3198"/>
      <w:bookmarkEnd w:id="3199"/>
      <w:r>
        <w:rPr>
          <w:lang w:val="en-US"/>
        </w:rPr>
        <w:t>HTTP redirection</w:t>
      </w:r>
      <w:bookmarkEnd w:id="3200"/>
      <w:bookmarkEnd w:id="3201"/>
      <w:bookmarkEnd w:id="3202"/>
      <w:bookmarkEnd w:id="3203"/>
      <w:bookmarkEnd w:id="3204"/>
      <w:bookmarkEnd w:id="3205"/>
      <w:bookmarkEnd w:id="3206"/>
      <w:bookmarkEnd w:id="3207"/>
      <w:bookmarkEnd w:id="3208"/>
      <w:bookmarkEnd w:id="3209"/>
      <w:bookmarkEnd w:id="3210"/>
      <w:bookmarkEnd w:id="321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212" w:name="_Toc25168690"/>
      <w:bookmarkStart w:id="3213" w:name="_Toc27593109"/>
      <w:bookmarkStart w:id="3214" w:name="_Toc34147985"/>
      <w:bookmarkStart w:id="3215" w:name="_Toc36463369"/>
      <w:bookmarkStart w:id="3216" w:name="_Toc43215209"/>
      <w:bookmarkStart w:id="3217" w:name="_Toc45032457"/>
      <w:bookmarkStart w:id="3218" w:name="_Toc49849946"/>
      <w:bookmarkStart w:id="3219" w:name="_Toc51873460"/>
      <w:bookmarkStart w:id="3220" w:name="_Toc56517588"/>
      <w:bookmarkStart w:id="3221" w:name="_Toc58594489"/>
      <w:bookmarkStart w:id="3222" w:name="_Toc67686001"/>
      <w:bookmarkStart w:id="3223" w:name="_Toc74993828"/>
      <w:bookmarkStart w:id="3224" w:name="_Toc82716418"/>
      <w:bookmarkStart w:id="3225" w:name="_Toc88818705"/>
      <w:bookmarkStart w:id="3226" w:name="_Toc90650627"/>
      <w:bookmarkStart w:id="3227" w:name="_Toc98506297"/>
      <w:bookmarkStart w:id="3228" w:name="_Toc106639582"/>
      <w:bookmarkStart w:id="3229" w:name="_Toc114779092"/>
      <w:bookmarkStart w:id="3230" w:name="_Toc122097009"/>
      <w:bookmarkStart w:id="3231" w:name="_Toc130844230"/>
      <w:bookmarkStart w:id="3232" w:name="_Toc138411938"/>
      <w:bookmarkStart w:id="3233" w:name="_Toc145956136"/>
      <w:r>
        <w:rPr>
          <w:lang w:eastAsia="zh-CN"/>
        </w:rPr>
        <w:t>6.2</w:t>
      </w:r>
      <w:r>
        <w:tab/>
        <w:t>Nlmf_Broadcast Service API</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6B444DB1" w14:textId="77777777" w:rsidR="00EB7848" w:rsidRDefault="00EB7848" w:rsidP="00B32564">
      <w:pPr>
        <w:pStyle w:val="Heading3"/>
      </w:pPr>
      <w:bookmarkStart w:id="3234" w:name="_Toc25168691"/>
      <w:bookmarkStart w:id="3235" w:name="_Toc27593110"/>
      <w:bookmarkStart w:id="3236" w:name="_Toc34147986"/>
      <w:bookmarkStart w:id="3237" w:name="_Toc36463370"/>
      <w:bookmarkStart w:id="3238" w:name="_Toc43215210"/>
      <w:bookmarkStart w:id="3239" w:name="_Toc45032458"/>
      <w:bookmarkStart w:id="3240" w:name="_Toc49849947"/>
      <w:bookmarkStart w:id="3241" w:name="_Toc51873461"/>
      <w:bookmarkStart w:id="3242" w:name="_Toc56517589"/>
      <w:bookmarkStart w:id="3243" w:name="_Toc58594490"/>
      <w:bookmarkStart w:id="3244" w:name="_Toc67686002"/>
      <w:bookmarkStart w:id="3245" w:name="_Toc74993829"/>
      <w:bookmarkStart w:id="3246" w:name="_Toc82716419"/>
      <w:bookmarkStart w:id="3247" w:name="_Toc88818706"/>
      <w:bookmarkStart w:id="3248" w:name="_Toc90650628"/>
      <w:bookmarkStart w:id="3249" w:name="_Toc98506298"/>
      <w:bookmarkStart w:id="3250" w:name="_Toc106639583"/>
      <w:bookmarkStart w:id="3251" w:name="_Toc114779093"/>
      <w:bookmarkStart w:id="3252" w:name="_Toc122097010"/>
      <w:bookmarkStart w:id="3253" w:name="_Toc130844231"/>
      <w:bookmarkStart w:id="3254" w:name="_Toc138411939"/>
      <w:bookmarkStart w:id="3255" w:name="_Toc145956137"/>
      <w:r>
        <w:t>6.2.1</w:t>
      </w:r>
      <w:r>
        <w:tab/>
        <w:t>API URI</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lastRenderedPageBreak/>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256" w:name="_Toc25168692"/>
      <w:bookmarkStart w:id="3257" w:name="_Toc27593111"/>
      <w:bookmarkStart w:id="3258" w:name="_Toc34147987"/>
      <w:bookmarkStart w:id="3259" w:name="_Toc36463371"/>
      <w:bookmarkStart w:id="3260" w:name="_Toc43215211"/>
      <w:bookmarkStart w:id="3261" w:name="_Toc45032459"/>
      <w:bookmarkStart w:id="3262" w:name="_Toc49849948"/>
      <w:bookmarkStart w:id="3263" w:name="_Toc51873462"/>
      <w:bookmarkStart w:id="3264" w:name="_Toc56517590"/>
      <w:bookmarkStart w:id="3265" w:name="_Toc58594491"/>
      <w:bookmarkStart w:id="3266" w:name="_Toc67686003"/>
      <w:bookmarkStart w:id="3267" w:name="_Toc74993830"/>
      <w:bookmarkStart w:id="3268" w:name="_Toc82716420"/>
      <w:bookmarkStart w:id="3269" w:name="_Toc88818707"/>
      <w:bookmarkStart w:id="3270" w:name="_Toc90650629"/>
      <w:bookmarkStart w:id="3271" w:name="_Toc98506299"/>
      <w:bookmarkStart w:id="3272" w:name="_Toc106639584"/>
      <w:bookmarkStart w:id="3273" w:name="_Toc114779094"/>
      <w:bookmarkStart w:id="3274" w:name="_Toc122097011"/>
      <w:bookmarkStart w:id="3275" w:name="_Toc130844232"/>
      <w:bookmarkStart w:id="3276" w:name="_Toc138411940"/>
      <w:bookmarkStart w:id="3277" w:name="_Toc145956138"/>
      <w:r>
        <w:t>6.2.2</w:t>
      </w:r>
      <w:r>
        <w:tab/>
        <w:t>Usage of HTTP</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0C7C9707" w14:textId="77777777" w:rsidR="00EB7848" w:rsidRDefault="00EB7848" w:rsidP="00B32564">
      <w:pPr>
        <w:pStyle w:val="Heading4"/>
      </w:pPr>
      <w:bookmarkStart w:id="3278" w:name="_Toc25168693"/>
      <w:bookmarkStart w:id="3279" w:name="_Toc27593112"/>
      <w:bookmarkStart w:id="3280" w:name="_Toc34147988"/>
      <w:bookmarkStart w:id="3281" w:name="_Toc36463372"/>
      <w:bookmarkStart w:id="3282" w:name="_Toc43215212"/>
      <w:bookmarkStart w:id="3283" w:name="_Toc45032460"/>
      <w:bookmarkStart w:id="3284" w:name="_Toc49849949"/>
      <w:bookmarkStart w:id="3285" w:name="_Toc51873463"/>
      <w:bookmarkStart w:id="3286" w:name="_Toc56517591"/>
      <w:bookmarkStart w:id="3287" w:name="_Toc58594492"/>
      <w:bookmarkStart w:id="3288" w:name="_Toc67686004"/>
      <w:bookmarkStart w:id="3289" w:name="_Toc74993831"/>
      <w:bookmarkStart w:id="3290" w:name="_Toc82716421"/>
      <w:bookmarkStart w:id="3291" w:name="_Toc88818708"/>
      <w:bookmarkStart w:id="3292" w:name="_Toc90650630"/>
      <w:bookmarkStart w:id="3293" w:name="_Toc98506300"/>
      <w:bookmarkStart w:id="3294" w:name="_Toc106639585"/>
      <w:bookmarkStart w:id="3295" w:name="_Toc114779095"/>
      <w:bookmarkStart w:id="3296" w:name="_Toc122097012"/>
      <w:bookmarkStart w:id="3297" w:name="_Toc130844233"/>
      <w:bookmarkStart w:id="3298" w:name="_Toc138411941"/>
      <w:bookmarkStart w:id="3299" w:name="_Toc145956139"/>
      <w:r>
        <w:t>6.2.2.1</w:t>
      </w:r>
      <w:r>
        <w:tab/>
        <w:t>General</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300" w:name="_Toc25168694"/>
      <w:bookmarkStart w:id="3301" w:name="_Toc27593113"/>
      <w:bookmarkStart w:id="3302" w:name="_Toc34147989"/>
      <w:bookmarkStart w:id="3303" w:name="_Toc36463373"/>
      <w:bookmarkStart w:id="3304" w:name="_Toc43215213"/>
      <w:bookmarkStart w:id="3305" w:name="_Toc45032461"/>
      <w:bookmarkStart w:id="3306" w:name="_Toc49849950"/>
      <w:bookmarkStart w:id="3307" w:name="_Toc51873464"/>
      <w:bookmarkStart w:id="3308" w:name="_Toc56517592"/>
      <w:bookmarkStart w:id="3309" w:name="_Toc58594493"/>
      <w:bookmarkStart w:id="3310" w:name="_Toc67686005"/>
      <w:bookmarkStart w:id="3311" w:name="_Toc74993832"/>
      <w:bookmarkStart w:id="3312" w:name="_Toc82716422"/>
      <w:bookmarkStart w:id="3313" w:name="_Toc88818709"/>
      <w:bookmarkStart w:id="3314" w:name="_Toc90650631"/>
      <w:bookmarkStart w:id="3315" w:name="_Toc98506301"/>
      <w:bookmarkStart w:id="3316" w:name="_Toc106639586"/>
      <w:bookmarkStart w:id="3317" w:name="_Toc114779096"/>
      <w:bookmarkStart w:id="3318" w:name="_Toc122097013"/>
      <w:bookmarkStart w:id="3319" w:name="_Toc130844234"/>
      <w:bookmarkStart w:id="3320" w:name="_Toc138411942"/>
      <w:bookmarkStart w:id="3321" w:name="_Toc145956140"/>
      <w:r>
        <w:t>6.2.2.2</w:t>
      </w:r>
      <w:r>
        <w:tab/>
        <w:t>HTTP Standard Headers</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8F33B42" w14:textId="77777777" w:rsidR="00EB7848" w:rsidRDefault="00EB7848" w:rsidP="00B32564">
      <w:pPr>
        <w:pStyle w:val="Heading5"/>
        <w:rPr>
          <w:lang w:eastAsia="zh-CN"/>
        </w:rPr>
      </w:pPr>
      <w:bookmarkStart w:id="3322" w:name="_Toc25168695"/>
      <w:bookmarkStart w:id="3323" w:name="_Toc27593114"/>
      <w:bookmarkStart w:id="3324" w:name="_Toc34147990"/>
      <w:bookmarkStart w:id="3325" w:name="_Toc36463374"/>
      <w:bookmarkStart w:id="3326" w:name="_Toc43215214"/>
      <w:bookmarkStart w:id="3327" w:name="_Toc45032462"/>
      <w:bookmarkStart w:id="3328" w:name="_Toc49849951"/>
      <w:bookmarkStart w:id="3329" w:name="_Toc51873465"/>
      <w:bookmarkStart w:id="3330" w:name="_Toc56517593"/>
      <w:bookmarkStart w:id="3331" w:name="_Toc58594494"/>
      <w:bookmarkStart w:id="3332" w:name="_Toc67686006"/>
      <w:bookmarkStart w:id="3333" w:name="_Toc74993833"/>
      <w:bookmarkStart w:id="3334" w:name="_Toc82716423"/>
      <w:bookmarkStart w:id="3335" w:name="_Toc88818710"/>
      <w:bookmarkStart w:id="3336" w:name="_Toc90650632"/>
      <w:bookmarkStart w:id="3337" w:name="_Toc98506302"/>
      <w:bookmarkStart w:id="3338" w:name="_Toc106639587"/>
      <w:bookmarkStart w:id="3339" w:name="_Toc114779097"/>
      <w:bookmarkStart w:id="3340" w:name="_Toc122097014"/>
      <w:bookmarkStart w:id="3341" w:name="_Toc130844235"/>
      <w:bookmarkStart w:id="3342" w:name="_Toc138411943"/>
      <w:bookmarkStart w:id="3343" w:name="_Toc145956141"/>
      <w:r>
        <w:t>6.2.2.2.1</w:t>
      </w:r>
      <w:r>
        <w:rPr>
          <w:lang w:eastAsia="zh-CN"/>
        </w:rPr>
        <w:tab/>
        <w:t>General</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763503E7" w14:textId="77777777" w:rsidR="00EB7848" w:rsidRDefault="00EB7848" w:rsidP="00B32564">
      <w:pPr>
        <w:pStyle w:val="Heading5"/>
      </w:pPr>
      <w:bookmarkStart w:id="3344" w:name="_Toc25168696"/>
      <w:bookmarkStart w:id="3345" w:name="_Toc27593115"/>
      <w:bookmarkStart w:id="3346" w:name="_Toc34147991"/>
      <w:bookmarkStart w:id="3347" w:name="_Toc36463375"/>
      <w:bookmarkStart w:id="3348" w:name="_Toc43215215"/>
      <w:bookmarkStart w:id="3349" w:name="_Toc45032463"/>
      <w:bookmarkStart w:id="3350" w:name="_Toc49849952"/>
      <w:bookmarkStart w:id="3351" w:name="_Toc51873466"/>
      <w:bookmarkStart w:id="3352" w:name="_Toc56517594"/>
      <w:bookmarkStart w:id="3353" w:name="_Toc58594495"/>
      <w:bookmarkStart w:id="3354" w:name="_Toc67686007"/>
      <w:bookmarkStart w:id="3355" w:name="_Toc74993834"/>
      <w:bookmarkStart w:id="3356" w:name="_Toc82716424"/>
      <w:bookmarkStart w:id="3357" w:name="_Toc88818711"/>
      <w:bookmarkStart w:id="3358" w:name="_Toc90650633"/>
      <w:bookmarkStart w:id="3359" w:name="_Toc98506303"/>
      <w:bookmarkStart w:id="3360" w:name="_Toc106639588"/>
      <w:bookmarkStart w:id="3361" w:name="_Toc114779098"/>
      <w:bookmarkStart w:id="3362" w:name="_Toc122097015"/>
      <w:bookmarkStart w:id="3363" w:name="_Toc130844236"/>
      <w:bookmarkStart w:id="3364" w:name="_Toc138411944"/>
      <w:bookmarkStart w:id="3365" w:name="_Toc145956142"/>
      <w:r>
        <w:t>6.2.2.2.2</w:t>
      </w:r>
      <w:r>
        <w:tab/>
        <w:t>Content type</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366" w:name="_Toc25168697"/>
      <w:bookmarkStart w:id="3367" w:name="_Toc27593116"/>
      <w:bookmarkStart w:id="3368" w:name="_Toc34147992"/>
      <w:bookmarkStart w:id="3369" w:name="_Toc36463376"/>
      <w:bookmarkStart w:id="3370" w:name="_Toc43215216"/>
      <w:bookmarkStart w:id="3371" w:name="_Toc45032464"/>
      <w:bookmarkStart w:id="3372" w:name="_Toc49849953"/>
      <w:bookmarkStart w:id="3373" w:name="_Toc51873467"/>
      <w:bookmarkStart w:id="3374" w:name="_Toc56517595"/>
      <w:bookmarkStart w:id="3375" w:name="_Toc58594496"/>
      <w:bookmarkStart w:id="3376" w:name="_Toc67686008"/>
      <w:bookmarkStart w:id="3377" w:name="_Toc74993835"/>
      <w:bookmarkStart w:id="3378" w:name="_Toc82716425"/>
      <w:bookmarkStart w:id="3379" w:name="_Toc88818712"/>
      <w:bookmarkStart w:id="3380" w:name="_Toc90650634"/>
      <w:bookmarkStart w:id="3381" w:name="_Toc98506304"/>
      <w:bookmarkStart w:id="3382" w:name="_Toc106639589"/>
      <w:bookmarkStart w:id="3383" w:name="_Toc114779099"/>
      <w:bookmarkStart w:id="3384" w:name="_Toc122097016"/>
      <w:bookmarkStart w:id="3385" w:name="_Toc130844237"/>
      <w:bookmarkStart w:id="3386" w:name="_Toc138411945"/>
      <w:bookmarkStart w:id="3387" w:name="_Toc145956143"/>
      <w:r>
        <w:t>6.2.2.3</w:t>
      </w:r>
      <w:r>
        <w:tab/>
        <w:t>HTTP custom headers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64B9A577" w14:textId="77777777" w:rsidR="00EB7848" w:rsidRDefault="00EB7848" w:rsidP="00B32564">
      <w:pPr>
        <w:pStyle w:val="Heading5"/>
        <w:rPr>
          <w:lang w:eastAsia="zh-CN"/>
        </w:rPr>
      </w:pPr>
      <w:bookmarkStart w:id="3388" w:name="_Toc25168698"/>
      <w:bookmarkStart w:id="3389" w:name="_Toc27593117"/>
      <w:bookmarkStart w:id="3390" w:name="_Toc34147993"/>
      <w:bookmarkStart w:id="3391" w:name="_Toc36463377"/>
      <w:bookmarkStart w:id="3392" w:name="_Toc43215217"/>
      <w:bookmarkStart w:id="3393" w:name="_Toc45032465"/>
      <w:bookmarkStart w:id="3394" w:name="_Toc49849954"/>
      <w:bookmarkStart w:id="3395" w:name="_Toc51873468"/>
      <w:bookmarkStart w:id="3396" w:name="_Toc56517596"/>
      <w:bookmarkStart w:id="3397" w:name="_Toc58594497"/>
      <w:bookmarkStart w:id="3398" w:name="_Toc67686009"/>
      <w:bookmarkStart w:id="3399" w:name="_Toc74993836"/>
      <w:bookmarkStart w:id="3400" w:name="_Toc82716426"/>
      <w:bookmarkStart w:id="3401" w:name="_Toc88818713"/>
      <w:bookmarkStart w:id="3402" w:name="_Toc90650635"/>
      <w:bookmarkStart w:id="3403" w:name="_Toc98506305"/>
      <w:bookmarkStart w:id="3404" w:name="_Toc106639590"/>
      <w:bookmarkStart w:id="3405" w:name="_Toc114779100"/>
      <w:bookmarkStart w:id="3406" w:name="_Toc122097017"/>
      <w:bookmarkStart w:id="3407" w:name="_Toc130844238"/>
      <w:bookmarkStart w:id="3408" w:name="_Toc138411946"/>
      <w:bookmarkStart w:id="3409" w:name="_Toc145956144"/>
      <w:r>
        <w:t>6.2.2.3.1</w:t>
      </w:r>
      <w:r>
        <w:rPr>
          <w:lang w:eastAsia="zh-CN"/>
        </w:rPr>
        <w:tab/>
        <w:t>General</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410" w:name="_Toc25168699"/>
      <w:bookmarkStart w:id="3411" w:name="_Toc27593118"/>
      <w:bookmarkStart w:id="3412" w:name="_Toc34147994"/>
      <w:bookmarkStart w:id="3413" w:name="_Toc36463378"/>
      <w:bookmarkStart w:id="3414" w:name="_Toc43215218"/>
      <w:bookmarkStart w:id="3415" w:name="_Toc45032466"/>
      <w:bookmarkStart w:id="3416" w:name="_Toc49849955"/>
      <w:bookmarkStart w:id="3417" w:name="_Toc51873469"/>
      <w:bookmarkStart w:id="3418" w:name="_Toc56517597"/>
      <w:bookmarkStart w:id="3419" w:name="_Toc58594498"/>
      <w:bookmarkStart w:id="3420" w:name="_Toc67686010"/>
      <w:bookmarkStart w:id="3421" w:name="_Toc74993837"/>
      <w:bookmarkStart w:id="3422" w:name="_Toc82716427"/>
      <w:bookmarkStart w:id="3423" w:name="_Toc88818714"/>
      <w:bookmarkStart w:id="3424" w:name="_Toc90650636"/>
      <w:bookmarkStart w:id="3425" w:name="_Toc98506306"/>
      <w:bookmarkStart w:id="3426" w:name="_Toc106639591"/>
      <w:bookmarkStart w:id="3427" w:name="_Toc114779101"/>
      <w:bookmarkStart w:id="3428" w:name="_Toc122097018"/>
      <w:bookmarkStart w:id="3429" w:name="_Toc130844239"/>
      <w:bookmarkStart w:id="3430" w:name="_Toc138411947"/>
      <w:bookmarkStart w:id="3431" w:name="_Toc145956145"/>
      <w:r>
        <w:t>6.2.3</w:t>
      </w:r>
      <w:r>
        <w:tab/>
        <w:t>Resources</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0B41BE80" w14:textId="77777777" w:rsidR="00EB7848" w:rsidRDefault="00EB7848" w:rsidP="00B32564">
      <w:pPr>
        <w:pStyle w:val="Heading4"/>
      </w:pPr>
      <w:bookmarkStart w:id="3432" w:name="_Toc25168700"/>
      <w:bookmarkStart w:id="3433" w:name="_Toc27593119"/>
      <w:bookmarkStart w:id="3434" w:name="_Toc34147995"/>
      <w:bookmarkStart w:id="3435" w:name="_Toc36463379"/>
      <w:bookmarkStart w:id="3436" w:name="_Toc43215219"/>
      <w:bookmarkStart w:id="3437" w:name="_Toc45032467"/>
      <w:bookmarkStart w:id="3438" w:name="_Toc49849956"/>
      <w:bookmarkStart w:id="3439" w:name="_Toc51873470"/>
      <w:bookmarkStart w:id="3440" w:name="_Toc56517598"/>
      <w:bookmarkStart w:id="3441" w:name="_Toc58594499"/>
      <w:bookmarkStart w:id="3442" w:name="_Toc67686011"/>
      <w:bookmarkStart w:id="3443" w:name="_Toc74993838"/>
      <w:bookmarkStart w:id="3444" w:name="_Toc82716428"/>
      <w:bookmarkStart w:id="3445" w:name="_Toc88818715"/>
      <w:bookmarkStart w:id="3446" w:name="_Toc90650637"/>
      <w:bookmarkStart w:id="3447" w:name="_Toc98506307"/>
      <w:bookmarkStart w:id="3448" w:name="_Toc106639592"/>
      <w:bookmarkStart w:id="3449" w:name="_Toc114779102"/>
      <w:bookmarkStart w:id="3450" w:name="_Toc122097019"/>
      <w:bookmarkStart w:id="3451" w:name="_Toc130844240"/>
      <w:bookmarkStart w:id="3452" w:name="_Toc138411948"/>
      <w:bookmarkStart w:id="3453" w:name="_Toc145956146"/>
      <w:r>
        <w:t>6.2.3.1</w:t>
      </w:r>
      <w:r>
        <w:tab/>
        <w:t>Overview</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9" type="#_x0000_t75" style="width:4in;height:79.5pt" o:ole="">
            <v:imagedata r:id="rId39" o:title=""/>
          </v:shape>
          <o:OLEObject Type="Embed" ProgID="Visio.Drawing.11" ShapeID="_x0000_i1039" DrawAspect="Content" ObjectID="_1756568998" r:id="rId40"/>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454" w:name="_Toc25168701"/>
      <w:bookmarkStart w:id="3455" w:name="_Toc27593120"/>
      <w:bookmarkStart w:id="3456" w:name="_Toc34147996"/>
      <w:bookmarkStart w:id="3457" w:name="_Toc36463380"/>
      <w:bookmarkStart w:id="3458" w:name="_Toc43215220"/>
      <w:bookmarkStart w:id="3459" w:name="_Toc45032468"/>
      <w:bookmarkStart w:id="3460" w:name="_Toc49849957"/>
      <w:bookmarkStart w:id="3461" w:name="_Toc51873471"/>
      <w:bookmarkStart w:id="3462" w:name="_Toc56517599"/>
      <w:bookmarkStart w:id="3463" w:name="_Toc58594500"/>
      <w:bookmarkStart w:id="3464" w:name="_Toc67686012"/>
      <w:bookmarkStart w:id="3465" w:name="_Toc74993839"/>
      <w:bookmarkStart w:id="3466" w:name="_Toc82716429"/>
      <w:bookmarkStart w:id="3467" w:name="_Toc88818716"/>
      <w:bookmarkStart w:id="3468" w:name="_Toc90650638"/>
      <w:bookmarkStart w:id="3469" w:name="_Toc98506308"/>
      <w:bookmarkStart w:id="3470" w:name="_Toc106639593"/>
      <w:bookmarkStart w:id="3471" w:name="_Toc114779103"/>
      <w:bookmarkStart w:id="3472" w:name="_Toc122097020"/>
      <w:bookmarkStart w:id="3473" w:name="_Toc130844241"/>
      <w:bookmarkStart w:id="3474" w:name="_Toc138411949"/>
      <w:bookmarkStart w:id="3475" w:name="_Toc145956147"/>
      <w:r>
        <w:lastRenderedPageBreak/>
        <w:t>6.2.4</w:t>
      </w:r>
      <w:r>
        <w:tab/>
        <w:t>Custom Operations without associated resources</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489D719E" w14:textId="77777777" w:rsidR="00EB7848" w:rsidRDefault="00EB7848" w:rsidP="00B32564">
      <w:pPr>
        <w:pStyle w:val="Heading4"/>
      </w:pPr>
      <w:bookmarkStart w:id="3476" w:name="_Toc25168702"/>
      <w:bookmarkStart w:id="3477" w:name="_Toc27593121"/>
      <w:bookmarkStart w:id="3478" w:name="_Toc34147997"/>
      <w:bookmarkStart w:id="3479" w:name="_Toc36463381"/>
      <w:bookmarkStart w:id="3480" w:name="_Toc43215221"/>
      <w:bookmarkStart w:id="3481" w:name="_Toc45032469"/>
      <w:bookmarkStart w:id="3482" w:name="_Toc49849958"/>
      <w:bookmarkStart w:id="3483" w:name="_Toc51873472"/>
      <w:bookmarkStart w:id="3484" w:name="_Toc56517600"/>
      <w:bookmarkStart w:id="3485" w:name="_Toc58594501"/>
      <w:bookmarkStart w:id="3486" w:name="_Toc67686013"/>
      <w:bookmarkStart w:id="3487" w:name="_Toc74993840"/>
      <w:bookmarkStart w:id="3488" w:name="_Toc82716430"/>
      <w:bookmarkStart w:id="3489" w:name="_Toc88818717"/>
      <w:bookmarkStart w:id="3490" w:name="_Toc90650639"/>
      <w:bookmarkStart w:id="3491" w:name="_Toc98506309"/>
      <w:bookmarkStart w:id="3492" w:name="_Toc106639594"/>
      <w:bookmarkStart w:id="3493" w:name="_Toc114779104"/>
      <w:bookmarkStart w:id="3494" w:name="_Toc122097021"/>
      <w:bookmarkStart w:id="3495" w:name="_Toc130844242"/>
      <w:bookmarkStart w:id="3496" w:name="_Toc138411950"/>
      <w:bookmarkStart w:id="3497" w:name="_Toc145956148"/>
      <w:r>
        <w:t>6.2.4.1</w:t>
      </w:r>
      <w:r>
        <w:tab/>
        <w:t>Overview</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498" w:name="_Toc25168703"/>
      <w:bookmarkStart w:id="3499" w:name="_Toc27593122"/>
      <w:bookmarkStart w:id="3500" w:name="_Toc34147998"/>
      <w:bookmarkStart w:id="3501" w:name="_Toc36463382"/>
      <w:bookmarkStart w:id="3502" w:name="_Toc43215222"/>
      <w:bookmarkStart w:id="3503" w:name="_Toc45032470"/>
      <w:bookmarkStart w:id="3504" w:name="_Toc49849959"/>
      <w:bookmarkStart w:id="3505" w:name="_Toc51873473"/>
      <w:bookmarkStart w:id="3506" w:name="_Toc56517601"/>
      <w:bookmarkStart w:id="3507" w:name="_Toc58594502"/>
      <w:bookmarkStart w:id="3508" w:name="_Toc67686014"/>
      <w:bookmarkStart w:id="3509" w:name="_Toc74993841"/>
      <w:bookmarkStart w:id="3510" w:name="_Toc82716431"/>
      <w:bookmarkStart w:id="3511" w:name="_Toc88818718"/>
      <w:bookmarkStart w:id="3512" w:name="_Toc90650640"/>
      <w:bookmarkStart w:id="3513" w:name="_Toc98506310"/>
      <w:bookmarkStart w:id="3514" w:name="_Toc106639595"/>
      <w:bookmarkStart w:id="3515" w:name="_Toc114779105"/>
      <w:bookmarkStart w:id="3516" w:name="_Toc122097022"/>
      <w:bookmarkStart w:id="3517" w:name="_Toc130844243"/>
      <w:bookmarkStart w:id="3518" w:name="_Toc138411951"/>
      <w:bookmarkStart w:id="3519" w:name="_Toc145956149"/>
      <w:r>
        <w:t>6.2.4.4</w:t>
      </w:r>
      <w:r>
        <w:tab/>
        <w:t>Operation: cipher-key-data</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1BAC605" w14:textId="77777777" w:rsidR="00EB7848" w:rsidRDefault="00EB7848" w:rsidP="00B32564">
      <w:pPr>
        <w:pStyle w:val="Heading5"/>
      </w:pPr>
      <w:bookmarkStart w:id="3520" w:name="_Toc25168704"/>
      <w:bookmarkStart w:id="3521" w:name="_Toc27593123"/>
      <w:bookmarkStart w:id="3522" w:name="_Toc34147999"/>
      <w:bookmarkStart w:id="3523" w:name="_Toc36463383"/>
      <w:bookmarkStart w:id="3524" w:name="_Toc43215223"/>
      <w:bookmarkStart w:id="3525" w:name="_Toc45032471"/>
      <w:bookmarkStart w:id="3526" w:name="_Toc49849960"/>
      <w:bookmarkStart w:id="3527" w:name="_Toc51873474"/>
      <w:bookmarkStart w:id="3528" w:name="_Toc56517602"/>
      <w:bookmarkStart w:id="3529" w:name="_Toc58594503"/>
      <w:bookmarkStart w:id="3530" w:name="_Toc67686015"/>
      <w:bookmarkStart w:id="3531" w:name="_Toc74993842"/>
      <w:bookmarkStart w:id="3532" w:name="_Toc82716432"/>
      <w:bookmarkStart w:id="3533" w:name="_Toc88818719"/>
      <w:bookmarkStart w:id="3534" w:name="_Toc90650641"/>
      <w:bookmarkStart w:id="3535" w:name="_Toc98506311"/>
      <w:bookmarkStart w:id="3536" w:name="_Toc106639596"/>
      <w:bookmarkStart w:id="3537" w:name="_Toc114779106"/>
      <w:bookmarkStart w:id="3538" w:name="_Toc122097023"/>
      <w:bookmarkStart w:id="3539" w:name="_Toc130844244"/>
      <w:bookmarkStart w:id="3540" w:name="_Toc138411952"/>
      <w:bookmarkStart w:id="3541" w:name="_Toc145956150"/>
      <w:r>
        <w:t>6.2.4.4.1</w:t>
      </w:r>
      <w:r>
        <w:tab/>
        <w:t>Description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542" w:name="_Toc25168705"/>
      <w:bookmarkStart w:id="3543" w:name="_Toc27593124"/>
      <w:bookmarkStart w:id="3544" w:name="_Toc34148000"/>
      <w:bookmarkStart w:id="3545" w:name="_Toc36463384"/>
      <w:bookmarkStart w:id="3546" w:name="_Toc43215224"/>
      <w:bookmarkStart w:id="3547" w:name="_Toc45032472"/>
      <w:bookmarkStart w:id="3548" w:name="_Toc49849961"/>
      <w:bookmarkStart w:id="3549" w:name="_Toc51873475"/>
      <w:bookmarkStart w:id="3550" w:name="_Toc56517603"/>
      <w:bookmarkStart w:id="3551" w:name="_Toc58594504"/>
      <w:bookmarkStart w:id="3552" w:name="_Toc67686016"/>
      <w:bookmarkStart w:id="3553" w:name="_Toc74993843"/>
      <w:bookmarkStart w:id="3554" w:name="_Toc82716433"/>
      <w:bookmarkStart w:id="3555" w:name="_Toc88818720"/>
      <w:bookmarkStart w:id="3556" w:name="_Toc90650642"/>
      <w:bookmarkStart w:id="3557" w:name="_Toc98506312"/>
      <w:bookmarkStart w:id="3558" w:name="_Toc106639597"/>
      <w:bookmarkStart w:id="3559" w:name="_Toc114779107"/>
      <w:bookmarkStart w:id="3560" w:name="_Toc122097024"/>
      <w:bookmarkStart w:id="3561" w:name="_Toc130844245"/>
      <w:bookmarkStart w:id="3562" w:name="_Toc138411953"/>
      <w:bookmarkStart w:id="3563" w:name="_Toc145956151"/>
      <w:r>
        <w:t>6.2.4.4.2</w:t>
      </w:r>
      <w:r>
        <w:tab/>
        <w:t>Operation Definition</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56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56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77777777"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565" w:name="_Toc25168706"/>
      <w:bookmarkStart w:id="3566" w:name="_Toc27593125"/>
      <w:bookmarkStart w:id="3567" w:name="_Toc34148001"/>
      <w:bookmarkStart w:id="3568" w:name="_Toc36463385"/>
      <w:bookmarkStart w:id="3569" w:name="_Toc43215225"/>
      <w:bookmarkStart w:id="3570" w:name="_Toc45032473"/>
      <w:bookmarkStart w:id="3571" w:name="_Toc49849962"/>
      <w:bookmarkStart w:id="3572" w:name="_Toc51873476"/>
      <w:bookmarkStart w:id="3573" w:name="_Toc56517604"/>
      <w:bookmarkStart w:id="3574" w:name="_Toc58594505"/>
      <w:bookmarkStart w:id="3575" w:name="_Toc67686017"/>
      <w:bookmarkStart w:id="3576" w:name="_Toc74993844"/>
      <w:bookmarkStart w:id="3577" w:name="_Toc82716434"/>
      <w:bookmarkStart w:id="3578" w:name="_Toc88818721"/>
      <w:bookmarkStart w:id="3579" w:name="_Toc90650643"/>
      <w:bookmarkStart w:id="3580" w:name="_Toc98506313"/>
      <w:bookmarkStart w:id="3581" w:name="_Toc106639598"/>
      <w:bookmarkStart w:id="3582" w:name="_Toc114779108"/>
      <w:bookmarkStart w:id="3583" w:name="_Toc122097025"/>
      <w:bookmarkStart w:id="3584" w:name="_Toc130844246"/>
      <w:bookmarkStart w:id="3585" w:name="_Toc138411954"/>
      <w:bookmarkStart w:id="3586" w:name="_Toc145956152"/>
      <w:r>
        <w:t>6.2.5</w:t>
      </w:r>
      <w:r>
        <w:tab/>
        <w:t>Notifications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59CEF37C" w14:textId="77777777" w:rsidR="00EB7848" w:rsidRDefault="00EB7848" w:rsidP="00B32564">
      <w:pPr>
        <w:pStyle w:val="Heading4"/>
      </w:pPr>
      <w:bookmarkStart w:id="3587" w:name="_Toc25168707"/>
      <w:bookmarkStart w:id="3588" w:name="_Toc27593126"/>
      <w:bookmarkStart w:id="3589" w:name="_Toc34148002"/>
      <w:bookmarkStart w:id="3590" w:name="_Toc36463386"/>
      <w:bookmarkStart w:id="3591" w:name="_Toc43215226"/>
      <w:bookmarkStart w:id="3592" w:name="_Toc45032474"/>
      <w:bookmarkStart w:id="3593" w:name="_Toc49849963"/>
      <w:bookmarkStart w:id="3594" w:name="_Toc51873477"/>
      <w:bookmarkStart w:id="3595" w:name="_Toc56517605"/>
      <w:bookmarkStart w:id="3596" w:name="_Toc58594506"/>
      <w:bookmarkStart w:id="3597" w:name="_Toc67686018"/>
      <w:bookmarkStart w:id="3598" w:name="_Toc74993845"/>
      <w:bookmarkStart w:id="3599" w:name="_Toc82716435"/>
      <w:bookmarkStart w:id="3600" w:name="_Toc88818722"/>
      <w:bookmarkStart w:id="3601" w:name="_Toc90650644"/>
      <w:bookmarkStart w:id="3602" w:name="_Toc98506314"/>
      <w:bookmarkStart w:id="3603" w:name="_Toc106639599"/>
      <w:bookmarkStart w:id="3604" w:name="_Toc114779109"/>
      <w:bookmarkStart w:id="3605" w:name="_Toc122097026"/>
      <w:bookmarkStart w:id="3606" w:name="_Toc130844247"/>
      <w:bookmarkStart w:id="3607" w:name="_Toc138411955"/>
      <w:bookmarkStart w:id="3608" w:name="_Toc145956153"/>
      <w:r>
        <w:t>6.2.5.1</w:t>
      </w:r>
      <w:r>
        <w:tab/>
        <w:t>CipheringKeyData</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735FCADD" w14:textId="77777777" w:rsidR="00EB7848" w:rsidRDefault="00EB7848" w:rsidP="00B32564">
      <w:pPr>
        <w:pStyle w:val="Heading5"/>
      </w:pPr>
      <w:bookmarkStart w:id="3609" w:name="_Toc25168708"/>
      <w:bookmarkStart w:id="3610" w:name="_Toc27593127"/>
      <w:bookmarkStart w:id="3611" w:name="_Toc34148003"/>
      <w:bookmarkStart w:id="3612" w:name="_Toc36463387"/>
      <w:bookmarkStart w:id="3613" w:name="_Toc43215227"/>
      <w:bookmarkStart w:id="3614" w:name="_Toc45032475"/>
      <w:bookmarkStart w:id="3615" w:name="_Toc49849964"/>
      <w:bookmarkStart w:id="3616" w:name="_Toc51873478"/>
      <w:bookmarkStart w:id="3617" w:name="_Toc56517606"/>
      <w:bookmarkStart w:id="3618" w:name="_Toc58594507"/>
      <w:bookmarkStart w:id="3619" w:name="_Toc67686019"/>
      <w:bookmarkStart w:id="3620" w:name="_Toc74993846"/>
      <w:bookmarkStart w:id="3621" w:name="_Toc82716436"/>
      <w:bookmarkStart w:id="3622" w:name="_Toc88818723"/>
      <w:bookmarkStart w:id="3623" w:name="_Toc90650645"/>
      <w:bookmarkStart w:id="3624" w:name="_Toc98506315"/>
      <w:bookmarkStart w:id="3625" w:name="_Toc106639600"/>
      <w:bookmarkStart w:id="3626" w:name="_Toc114779110"/>
      <w:bookmarkStart w:id="3627" w:name="_Toc122097027"/>
      <w:bookmarkStart w:id="3628" w:name="_Toc130844248"/>
      <w:bookmarkStart w:id="3629" w:name="_Toc138411956"/>
      <w:bookmarkStart w:id="3630" w:name="_Toc145956154"/>
      <w:r>
        <w:t>6.2.5.1.1</w:t>
      </w:r>
      <w:r>
        <w:tab/>
        <w:t>Description</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631" w:name="_Toc25168709"/>
      <w:bookmarkStart w:id="3632" w:name="_Toc27593128"/>
      <w:bookmarkStart w:id="3633" w:name="_Toc34148004"/>
      <w:bookmarkStart w:id="3634" w:name="_Toc36463388"/>
      <w:bookmarkStart w:id="3635" w:name="_Toc43215228"/>
      <w:bookmarkStart w:id="3636" w:name="_Toc45032476"/>
      <w:bookmarkStart w:id="3637" w:name="_Toc49849965"/>
      <w:bookmarkStart w:id="3638" w:name="_Toc51873479"/>
      <w:bookmarkStart w:id="3639" w:name="_Toc56517607"/>
      <w:bookmarkStart w:id="3640" w:name="_Toc58594508"/>
      <w:bookmarkStart w:id="3641" w:name="_Toc67686020"/>
      <w:bookmarkStart w:id="3642" w:name="_Toc74993847"/>
      <w:bookmarkStart w:id="3643" w:name="_Toc82716437"/>
      <w:bookmarkStart w:id="3644" w:name="_Toc88818724"/>
      <w:bookmarkStart w:id="3645" w:name="_Toc90650646"/>
      <w:bookmarkStart w:id="3646" w:name="_Toc98506316"/>
      <w:bookmarkStart w:id="3647" w:name="_Toc106639601"/>
      <w:bookmarkStart w:id="3648" w:name="_Toc114779111"/>
      <w:bookmarkStart w:id="3649" w:name="_Toc122097028"/>
      <w:bookmarkStart w:id="3650" w:name="_Toc130844249"/>
      <w:bookmarkStart w:id="3651" w:name="_Toc138411957"/>
      <w:bookmarkStart w:id="3652" w:name="_Toc145956155"/>
      <w:r>
        <w:t>6.2.5.1.2</w:t>
      </w:r>
      <w:r>
        <w:tab/>
        <w:t>Notification Definition</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3653" w:name="_Toc25168710"/>
      <w:bookmarkStart w:id="3654" w:name="_Toc27593129"/>
      <w:bookmarkStart w:id="3655" w:name="_Toc34148005"/>
      <w:bookmarkStart w:id="3656" w:name="_Toc36463389"/>
      <w:bookmarkStart w:id="3657" w:name="_Toc43215229"/>
      <w:bookmarkStart w:id="3658" w:name="_Toc45032477"/>
      <w:bookmarkStart w:id="3659" w:name="_Toc49849966"/>
      <w:bookmarkStart w:id="3660" w:name="_Toc51873480"/>
      <w:bookmarkStart w:id="3661" w:name="_Toc56517608"/>
      <w:bookmarkStart w:id="3662" w:name="_Toc58594509"/>
      <w:bookmarkStart w:id="3663" w:name="_Toc67686021"/>
      <w:bookmarkStart w:id="3664" w:name="_Toc74993848"/>
      <w:bookmarkStart w:id="3665" w:name="_Toc82716438"/>
      <w:bookmarkStart w:id="3666" w:name="_Toc88818725"/>
      <w:bookmarkStart w:id="3667" w:name="_Toc90650647"/>
      <w:bookmarkStart w:id="3668" w:name="_Toc98506317"/>
      <w:bookmarkStart w:id="3669" w:name="_Toc106639602"/>
      <w:bookmarkStart w:id="3670" w:name="_Toc114779112"/>
      <w:bookmarkStart w:id="3671" w:name="_Toc122097029"/>
      <w:bookmarkStart w:id="3672" w:name="_Toc130844250"/>
      <w:bookmarkStart w:id="3673" w:name="_Toc138411958"/>
      <w:bookmarkStart w:id="3674" w:name="_Toc145956156"/>
      <w:r>
        <w:t>6.2.5.1.3</w:t>
      </w:r>
      <w:r>
        <w:tab/>
        <w:t>Notification Standard Methods</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D71566" w14:textId="77777777" w:rsidR="00EB7848" w:rsidRDefault="00EB7848" w:rsidP="001760B3">
      <w:pPr>
        <w:pStyle w:val="H6"/>
      </w:pPr>
      <w:bookmarkStart w:id="3675" w:name="_Toc25168711"/>
      <w:bookmarkStart w:id="3676" w:name="_Toc27593130"/>
      <w:bookmarkStart w:id="3677" w:name="_Toc34148006"/>
      <w:bookmarkStart w:id="3678" w:name="_Toc36463390"/>
      <w:bookmarkStart w:id="3679" w:name="_Toc43215230"/>
      <w:bookmarkStart w:id="3680" w:name="_Toc45032478"/>
      <w:bookmarkStart w:id="3681" w:name="_Toc49849967"/>
      <w:bookmarkStart w:id="3682" w:name="_Toc51873481"/>
      <w:bookmarkStart w:id="3683" w:name="_Toc56517609"/>
      <w:bookmarkStart w:id="3684" w:name="_Toc58594510"/>
      <w:bookmarkStart w:id="3685" w:name="_Toc67686022"/>
      <w:bookmarkStart w:id="3686" w:name="_Toc74993849"/>
      <w:bookmarkStart w:id="3687" w:name="_Toc82716439"/>
      <w:bookmarkStart w:id="3688" w:name="_Toc88818726"/>
      <w:bookmarkStart w:id="3689" w:name="_Toc90650648"/>
      <w:r>
        <w:t>6.2.5.1.3.1</w:t>
      </w:r>
      <w:r>
        <w:tab/>
      </w:r>
      <w:r>
        <w:rPr>
          <w:lang w:eastAsia="zh-CN"/>
        </w:rPr>
        <w:t>POST</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69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69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69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69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77777777"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692" w:name="_Toc25168712"/>
      <w:bookmarkStart w:id="3693" w:name="_Toc27593131"/>
      <w:bookmarkStart w:id="3694" w:name="_Toc34148007"/>
      <w:bookmarkStart w:id="3695" w:name="_Toc36463391"/>
      <w:bookmarkStart w:id="3696" w:name="_Toc43215231"/>
      <w:bookmarkStart w:id="3697" w:name="_Toc45032479"/>
      <w:bookmarkStart w:id="3698" w:name="_Toc49849968"/>
      <w:bookmarkStart w:id="3699" w:name="_Toc51873482"/>
      <w:bookmarkStart w:id="3700" w:name="_Toc56517610"/>
      <w:bookmarkStart w:id="3701" w:name="_Toc58594511"/>
      <w:bookmarkStart w:id="3702" w:name="_Toc67686023"/>
      <w:bookmarkStart w:id="3703" w:name="_Toc74993850"/>
      <w:bookmarkStart w:id="3704" w:name="_Toc82716440"/>
      <w:bookmarkStart w:id="3705" w:name="_Toc88818727"/>
      <w:bookmarkStart w:id="3706" w:name="_Toc90650649"/>
      <w:bookmarkStart w:id="3707" w:name="_Toc98506318"/>
      <w:bookmarkStart w:id="3708" w:name="_Toc106639603"/>
      <w:bookmarkStart w:id="3709" w:name="_Toc114779113"/>
      <w:bookmarkStart w:id="3710" w:name="_Toc122097030"/>
      <w:bookmarkStart w:id="3711" w:name="_Toc130844251"/>
      <w:bookmarkStart w:id="3712" w:name="_Toc138411959"/>
      <w:bookmarkStart w:id="3713" w:name="_Toc145956157"/>
      <w:r>
        <w:t>6.2.6</w:t>
      </w:r>
      <w:r>
        <w:tab/>
        <w:t>Data Model</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689CC388" w14:textId="77777777" w:rsidR="00EB7848" w:rsidRDefault="00EB7848" w:rsidP="00B32564">
      <w:pPr>
        <w:pStyle w:val="Heading4"/>
      </w:pPr>
      <w:bookmarkStart w:id="3714" w:name="_Toc25168713"/>
      <w:bookmarkStart w:id="3715" w:name="_Toc27593132"/>
      <w:bookmarkStart w:id="3716" w:name="_Toc34148008"/>
      <w:bookmarkStart w:id="3717" w:name="_Toc36463392"/>
      <w:bookmarkStart w:id="3718" w:name="_Toc43215232"/>
      <w:bookmarkStart w:id="3719" w:name="_Toc45032480"/>
      <w:bookmarkStart w:id="3720" w:name="_Toc49849969"/>
      <w:bookmarkStart w:id="3721" w:name="_Toc51873483"/>
      <w:bookmarkStart w:id="3722" w:name="_Toc56517611"/>
      <w:bookmarkStart w:id="3723" w:name="_Toc58594512"/>
      <w:bookmarkStart w:id="3724" w:name="_Toc67686024"/>
      <w:bookmarkStart w:id="3725" w:name="_Toc74993851"/>
      <w:bookmarkStart w:id="3726" w:name="_Toc82716441"/>
      <w:bookmarkStart w:id="3727" w:name="_Toc88818728"/>
      <w:bookmarkStart w:id="3728" w:name="_Toc90650650"/>
      <w:bookmarkStart w:id="3729" w:name="_Toc98506319"/>
      <w:bookmarkStart w:id="3730" w:name="_Toc106639604"/>
      <w:bookmarkStart w:id="3731" w:name="_Toc114779114"/>
      <w:bookmarkStart w:id="3732" w:name="_Toc122097031"/>
      <w:bookmarkStart w:id="3733" w:name="_Toc130844252"/>
      <w:bookmarkStart w:id="3734" w:name="_Toc138411960"/>
      <w:bookmarkStart w:id="3735" w:name="_Toc145956158"/>
      <w:r>
        <w:t>6.2.6.1</w:t>
      </w:r>
      <w:r>
        <w:tab/>
        <w:t>General</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736" w:name="_Toc25168714"/>
      <w:bookmarkStart w:id="3737" w:name="_Toc27593133"/>
      <w:bookmarkStart w:id="3738" w:name="_Toc34148009"/>
      <w:bookmarkStart w:id="3739" w:name="_Toc36463393"/>
      <w:bookmarkStart w:id="3740" w:name="_Toc43215233"/>
      <w:bookmarkStart w:id="3741" w:name="_Toc45032481"/>
      <w:bookmarkStart w:id="3742" w:name="_Toc49849970"/>
      <w:bookmarkStart w:id="3743" w:name="_Toc51873484"/>
      <w:bookmarkStart w:id="3744" w:name="_Toc56517612"/>
      <w:bookmarkStart w:id="3745" w:name="_Toc58594513"/>
      <w:bookmarkStart w:id="3746" w:name="_Toc67686025"/>
      <w:bookmarkStart w:id="3747" w:name="_Toc74993852"/>
      <w:bookmarkStart w:id="3748" w:name="_Toc82716442"/>
      <w:bookmarkStart w:id="3749" w:name="_Toc88818729"/>
      <w:bookmarkStart w:id="3750" w:name="_Toc90650651"/>
      <w:bookmarkStart w:id="3751" w:name="_Toc98506320"/>
      <w:bookmarkStart w:id="3752" w:name="_Toc106639605"/>
      <w:bookmarkStart w:id="3753" w:name="_Toc114779115"/>
      <w:bookmarkStart w:id="3754" w:name="_Toc122097032"/>
      <w:bookmarkStart w:id="3755" w:name="_Toc130844253"/>
      <w:bookmarkStart w:id="3756" w:name="_Toc138411961"/>
      <w:bookmarkStart w:id="3757" w:name="_Toc145956159"/>
      <w:r>
        <w:rPr>
          <w:lang w:val="en-US"/>
        </w:rPr>
        <w:t>6.2.6.2</w:t>
      </w:r>
      <w:r>
        <w:rPr>
          <w:lang w:val="en-US"/>
        </w:rPr>
        <w:tab/>
        <w:t>Structured data types</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1D03A0F8" w14:textId="77777777" w:rsidR="00EB7848" w:rsidRDefault="00EB7848" w:rsidP="00B32564">
      <w:pPr>
        <w:pStyle w:val="Heading5"/>
      </w:pPr>
      <w:bookmarkStart w:id="3758" w:name="_Toc25168715"/>
      <w:bookmarkStart w:id="3759" w:name="_Toc27593134"/>
      <w:bookmarkStart w:id="3760" w:name="_Toc34148010"/>
      <w:bookmarkStart w:id="3761" w:name="_Toc36463394"/>
      <w:bookmarkStart w:id="3762" w:name="_Toc43215234"/>
      <w:bookmarkStart w:id="3763" w:name="_Toc45032482"/>
      <w:bookmarkStart w:id="3764" w:name="_Toc49849971"/>
      <w:bookmarkStart w:id="3765" w:name="_Toc51873485"/>
      <w:bookmarkStart w:id="3766" w:name="_Toc56517613"/>
      <w:bookmarkStart w:id="3767" w:name="_Toc58594514"/>
      <w:bookmarkStart w:id="3768" w:name="_Toc67686026"/>
      <w:bookmarkStart w:id="3769" w:name="_Toc74993853"/>
      <w:bookmarkStart w:id="3770" w:name="_Toc82716443"/>
      <w:bookmarkStart w:id="3771" w:name="_Toc88818730"/>
      <w:bookmarkStart w:id="3772" w:name="_Toc90650652"/>
      <w:bookmarkStart w:id="3773" w:name="_Toc98506321"/>
      <w:bookmarkStart w:id="3774" w:name="_Toc106639606"/>
      <w:bookmarkStart w:id="3775" w:name="_Toc114779116"/>
      <w:bookmarkStart w:id="3776" w:name="_Toc122097033"/>
      <w:bookmarkStart w:id="3777" w:name="_Toc130844254"/>
      <w:bookmarkStart w:id="3778" w:name="_Toc138411962"/>
      <w:bookmarkStart w:id="3779" w:name="_Toc145956160"/>
      <w:r>
        <w:t>6.2.6.2.1</w:t>
      </w:r>
      <w:r>
        <w:tab/>
        <w:t>Introduction</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780" w:name="_Toc25168716"/>
      <w:bookmarkStart w:id="3781" w:name="_Toc27593135"/>
      <w:bookmarkStart w:id="3782" w:name="_Toc34148011"/>
      <w:bookmarkStart w:id="3783" w:name="_Toc36463395"/>
      <w:bookmarkStart w:id="3784" w:name="_Toc43215235"/>
      <w:bookmarkStart w:id="3785" w:name="_Toc45032483"/>
      <w:bookmarkStart w:id="3786" w:name="_Toc49849972"/>
      <w:bookmarkStart w:id="3787" w:name="_Toc51873486"/>
      <w:bookmarkStart w:id="3788" w:name="_Toc56517614"/>
      <w:bookmarkStart w:id="3789" w:name="_Toc58594515"/>
      <w:bookmarkStart w:id="3790" w:name="_Toc67686027"/>
      <w:bookmarkStart w:id="3791" w:name="_Toc74993854"/>
      <w:bookmarkStart w:id="3792" w:name="_Toc82716444"/>
      <w:bookmarkStart w:id="3793" w:name="_Toc88818731"/>
      <w:bookmarkStart w:id="3794" w:name="_Toc90650653"/>
      <w:bookmarkStart w:id="3795" w:name="_Toc98506322"/>
      <w:bookmarkStart w:id="3796" w:name="_Toc106639607"/>
      <w:bookmarkStart w:id="3797" w:name="_Toc114779117"/>
      <w:bookmarkStart w:id="3798" w:name="_Toc122097034"/>
      <w:bookmarkStart w:id="3799" w:name="_Toc130844255"/>
      <w:bookmarkStart w:id="3800" w:name="_Toc138411963"/>
      <w:bookmarkStart w:id="3801" w:name="_Toc145956161"/>
      <w:r>
        <w:t>6.2.6.2.2</w:t>
      </w:r>
      <w:r>
        <w:tab/>
        <w:t>Type: CipheringKeyInfo</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802" w:name="_Toc25168717"/>
      <w:bookmarkStart w:id="3803" w:name="_Toc27593136"/>
      <w:bookmarkStart w:id="3804" w:name="_Toc34148012"/>
      <w:bookmarkStart w:id="3805" w:name="_Toc36463396"/>
      <w:bookmarkStart w:id="3806" w:name="_Toc43215236"/>
      <w:bookmarkStart w:id="3807" w:name="_Toc45032484"/>
      <w:bookmarkStart w:id="3808" w:name="_Toc49849973"/>
      <w:bookmarkStart w:id="3809" w:name="_Toc51873487"/>
      <w:bookmarkStart w:id="3810" w:name="_Toc56517615"/>
      <w:bookmarkStart w:id="3811" w:name="_Toc58594516"/>
      <w:bookmarkStart w:id="3812" w:name="_Toc67686028"/>
      <w:bookmarkStart w:id="3813" w:name="_Toc74993855"/>
      <w:bookmarkStart w:id="3814" w:name="_Toc82716445"/>
      <w:bookmarkStart w:id="3815" w:name="_Toc88818732"/>
      <w:bookmarkStart w:id="3816" w:name="_Toc90650654"/>
      <w:bookmarkStart w:id="3817" w:name="_Toc98506323"/>
      <w:bookmarkStart w:id="3818" w:name="_Toc106639608"/>
      <w:bookmarkStart w:id="3819" w:name="_Toc114779118"/>
      <w:bookmarkStart w:id="3820" w:name="_Toc122097035"/>
      <w:bookmarkStart w:id="3821" w:name="_Toc130844256"/>
      <w:bookmarkStart w:id="3822" w:name="_Toc138411964"/>
      <w:bookmarkStart w:id="3823" w:name="_Toc145956162"/>
      <w:r>
        <w:lastRenderedPageBreak/>
        <w:t>6.2.6.2.3</w:t>
      </w:r>
      <w:r>
        <w:tab/>
        <w:t>Type: CipheringKeyResponse</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824" w:name="_Toc25168718"/>
      <w:bookmarkStart w:id="3825" w:name="_Toc27593137"/>
      <w:bookmarkStart w:id="3826" w:name="_Toc34148013"/>
      <w:bookmarkStart w:id="3827" w:name="_Toc36463397"/>
      <w:bookmarkStart w:id="3828" w:name="_Toc43215237"/>
      <w:bookmarkStart w:id="3829" w:name="_Toc45032485"/>
      <w:bookmarkStart w:id="3830" w:name="_Toc49849974"/>
      <w:bookmarkStart w:id="3831" w:name="_Toc51873488"/>
      <w:bookmarkStart w:id="3832" w:name="_Toc56517616"/>
      <w:bookmarkStart w:id="3833" w:name="_Toc58594517"/>
      <w:bookmarkStart w:id="3834" w:name="_Toc67686029"/>
      <w:bookmarkStart w:id="3835" w:name="_Toc74993856"/>
      <w:bookmarkStart w:id="3836" w:name="_Toc82716446"/>
      <w:bookmarkStart w:id="3837" w:name="_Toc88818733"/>
      <w:bookmarkStart w:id="3838" w:name="_Toc90650655"/>
      <w:bookmarkStart w:id="3839" w:name="_Toc98506324"/>
      <w:bookmarkStart w:id="3840" w:name="_Toc106639609"/>
      <w:bookmarkStart w:id="3841" w:name="_Toc114779119"/>
      <w:bookmarkStart w:id="3842" w:name="_Toc122097036"/>
      <w:bookmarkStart w:id="3843" w:name="_Toc130844257"/>
      <w:bookmarkStart w:id="3844" w:name="_Toc138411965"/>
      <w:bookmarkStart w:id="3845" w:name="_Toc145956163"/>
      <w:r>
        <w:lastRenderedPageBreak/>
        <w:t>6.2.6.2.4</w:t>
      </w:r>
      <w:r>
        <w:tab/>
        <w:t>Type: CipheringDataSet</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846"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847" w:name="_PERM_MCCTEMPBM_CRPT90020125___2"/>
            <w:bookmarkEnd w:id="3846"/>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848" w:name="_PERM_MCCTEMPBM_CRPT90020126___2"/>
            <w:bookmarkEnd w:id="3847"/>
          </w:p>
          <w:bookmarkEnd w:id="3848"/>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849"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850" w:name="_PERM_MCCTEMPBM_CRPT90020128___2"/>
            <w:bookmarkEnd w:id="3849"/>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851" w:name="_PERM_MCCTEMPBM_CRPT90020129___2"/>
            <w:bookmarkEnd w:id="3850"/>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852" w:name="_PERM_MCCTEMPBM_CRPT90020130___2"/>
            <w:bookmarkEnd w:id="3851"/>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852"/>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853"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854" w:name="_PERM_MCCTEMPBM_CRPT90020132___2"/>
            <w:bookmarkEnd w:id="3853"/>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855" w:name="_PERM_MCCTEMPBM_CRPT90020133___2"/>
            <w:bookmarkEnd w:id="3854"/>
          </w:p>
          <w:bookmarkEnd w:id="3855"/>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856"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857" w:name="_PERM_MCCTEMPBM_CRPT90020135___2"/>
            <w:bookmarkEnd w:id="3856"/>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858" w:name="_PERM_MCCTEMPBM_CRPT90020136___2"/>
            <w:bookmarkEnd w:id="3857"/>
          </w:p>
          <w:bookmarkEnd w:id="3858"/>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859" w:name="_PERM_MCCTEMPBM_CRPT90020137___2"/>
            <w:r>
              <w:t>This IE contains the UTC time when the ciphering data set becomes valid.</w:t>
            </w:r>
            <w:bookmarkEnd w:id="3859"/>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860" w:name="_PERM_MCCTEMPBM_CRPT90020138___2"/>
            <w:r>
              <w:t>The validity duration of the ciphering data set.</w:t>
            </w:r>
            <w:bookmarkEnd w:id="3860"/>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861" w:name="_PERM_MCCTEMPBM_CRPT90020139___2"/>
            <w:r>
              <w:t>0..1</w:t>
            </w:r>
            <w:bookmarkEnd w:id="3861"/>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862" w:name="_Toc25168719"/>
      <w:bookmarkStart w:id="3863" w:name="_Toc27593138"/>
      <w:bookmarkStart w:id="3864" w:name="_Toc34148014"/>
      <w:bookmarkStart w:id="3865" w:name="_Toc36463398"/>
      <w:bookmarkStart w:id="3866" w:name="_Toc43215238"/>
      <w:bookmarkStart w:id="3867" w:name="_Toc45032486"/>
      <w:bookmarkStart w:id="3868" w:name="_Toc49849975"/>
      <w:bookmarkStart w:id="3869" w:name="_Toc51873489"/>
      <w:bookmarkStart w:id="3870" w:name="_Toc56517617"/>
      <w:bookmarkStart w:id="3871" w:name="_Toc58594518"/>
      <w:bookmarkStart w:id="3872" w:name="_Toc67686030"/>
      <w:bookmarkStart w:id="3873" w:name="_Toc74993857"/>
      <w:bookmarkStart w:id="3874" w:name="_Toc82716447"/>
      <w:bookmarkStart w:id="3875" w:name="_Toc88818734"/>
      <w:bookmarkStart w:id="3876" w:name="_Toc90650656"/>
      <w:bookmarkStart w:id="3877" w:name="_Toc98506325"/>
      <w:bookmarkStart w:id="3878" w:name="_Toc106639610"/>
      <w:bookmarkStart w:id="3879" w:name="_Toc114779120"/>
      <w:bookmarkStart w:id="3880" w:name="_Toc122097037"/>
      <w:bookmarkStart w:id="3881" w:name="_Toc130844258"/>
      <w:bookmarkStart w:id="3882" w:name="_Toc138411966"/>
      <w:bookmarkStart w:id="3883" w:name="_Toc145956164"/>
      <w:r>
        <w:t>6.2.6.2.5</w:t>
      </w:r>
      <w:r>
        <w:tab/>
        <w:t>Type: CipheringSetReport</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884" w:name="_Toc25168720"/>
      <w:bookmarkStart w:id="3885" w:name="_Toc27593139"/>
      <w:bookmarkStart w:id="3886" w:name="_Toc34148015"/>
      <w:bookmarkStart w:id="3887" w:name="_Toc36463399"/>
      <w:bookmarkStart w:id="3888" w:name="_Toc43215239"/>
      <w:bookmarkStart w:id="3889" w:name="_Toc45032487"/>
      <w:bookmarkStart w:id="3890" w:name="_Toc49849976"/>
      <w:bookmarkStart w:id="3891" w:name="_Toc51873490"/>
      <w:bookmarkStart w:id="3892" w:name="_Toc56517618"/>
      <w:bookmarkStart w:id="3893" w:name="_Toc58594519"/>
      <w:bookmarkStart w:id="3894" w:name="_Toc67686031"/>
      <w:bookmarkStart w:id="3895" w:name="_Toc74993858"/>
      <w:bookmarkStart w:id="3896" w:name="_Toc82716448"/>
      <w:bookmarkStart w:id="3897" w:name="_Toc88818735"/>
      <w:bookmarkStart w:id="3898" w:name="_Toc90650657"/>
      <w:bookmarkStart w:id="3899" w:name="_Toc98506326"/>
      <w:bookmarkStart w:id="3900" w:name="_Toc106639611"/>
      <w:bookmarkStart w:id="3901" w:name="_Toc114779121"/>
      <w:bookmarkStart w:id="3902" w:name="_Toc122097038"/>
      <w:bookmarkStart w:id="3903" w:name="_Toc130844259"/>
      <w:bookmarkStart w:id="3904" w:name="_Toc138411967"/>
      <w:bookmarkStart w:id="3905" w:name="_Toc145956165"/>
      <w:r>
        <w:lastRenderedPageBreak/>
        <w:t>6.2.6.2.6</w:t>
      </w:r>
      <w:r>
        <w:tab/>
        <w:t>Type: CipherRequestData</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906" w:name="_Toc25168721"/>
      <w:bookmarkStart w:id="3907" w:name="_Toc27593140"/>
      <w:bookmarkStart w:id="3908" w:name="_Toc34148016"/>
      <w:bookmarkStart w:id="3909" w:name="_Toc36463400"/>
      <w:bookmarkStart w:id="3910" w:name="_Toc43215240"/>
      <w:bookmarkStart w:id="3911" w:name="_Toc45032488"/>
      <w:bookmarkStart w:id="3912" w:name="_Toc49849977"/>
      <w:bookmarkStart w:id="3913" w:name="_Toc51873491"/>
      <w:bookmarkStart w:id="3914" w:name="_Toc56517619"/>
      <w:bookmarkStart w:id="3915" w:name="_Toc58594520"/>
      <w:bookmarkStart w:id="3916" w:name="_Toc67686032"/>
      <w:bookmarkStart w:id="3917" w:name="_Toc74993859"/>
      <w:bookmarkStart w:id="3918" w:name="_Toc82716449"/>
      <w:bookmarkStart w:id="3919" w:name="_Toc88818736"/>
      <w:bookmarkStart w:id="3920" w:name="_Toc90650658"/>
      <w:bookmarkStart w:id="3921" w:name="_Toc98506327"/>
      <w:bookmarkStart w:id="3922" w:name="_Toc106639612"/>
      <w:bookmarkStart w:id="3923" w:name="_Toc114779122"/>
      <w:bookmarkStart w:id="3924" w:name="_Toc122097039"/>
      <w:bookmarkStart w:id="3925" w:name="_Toc130844260"/>
      <w:bookmarkStart w:id="3926" w:name="_Toc138411968"/>
      <w:bookmarkStart w:id="3927" w:name="_Toc145956166"/>
      <w:r>
        <w:t>6.2.6.2.7</w:t>
      </w:r>
      <w:r>
        <w:tab/>
        <w:t>Type: CipherResponseData</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928" w:name="_Toc25168722"/>
      <w:bookmarkStart w:id="3929" w:name="_Toc27593141"/>
      <w:bookmarkStart w:id="3930" w:name="_Toc34148017"/>
      <w:bookmarkStart w:id="3931" w:name="_Toc36463401"/>
      <w:bookmarkStart w:id="3932" w:name="_Toc43215241"/>
      <w:bookmarkStart w:id="3933" w:name="_Toc45032489"/>
      <w:bookmarkStart w:id="3934" w:name="_Toc49849978"/>
      <w:bookmarkStart w:id="3935" w:name="_Toc51873492"/>
      <w:bookmarkStart w:id="3936" w:name="_Toc56517620"/>
      <w:bookmarkStart w:id="3937" w:name="_Toc58594521"/>
      <w:bookmarkStart w:id="3938" w:name="_Toc67686033"/>
      <w:bookmarkStart w:id="3939" w:name="_Toc74993860"/>
      <w:bookmarkStart w:id="3940" w:name="_Toc82716450"/>
      <w:bookmarkStart w:id="3941" w:name="_Toc88818737"/>
      <w:bookmarkStart w:id="3942" w:name="_Toc90650659"/>
      <w:bookmarkStart w:id="3943" w:name="_Toc98506328"/>
      <w:bookmarkStart w:id="3944" w:name="_Toc106639613"/>
      <w:bookmarkStart w:id="3945" w:name="_Toc114779123"/>
      <w:bookmarkStart w:id="3946" w:name="_Toc122097040"/>
      <w:bookmarkStart w:id="3947" w:name="_Toc130844261"/>
      <w:bookmarkStart w:id="3948" w:name="_Toc138411969"/>
      <w:bookmarkStart w:id="3949" w:name="_Toc145956167"/>
      <w:r>
        <w:rPr>
          <w:lang w:val="en-US"/>
        </w:rPr>
        <w:t>6.2.6.3</w:t>
      </w:r>
      <w:r>
        <w:rPr>
          <w:lang w:val="en-US"/>
        </w:rPr>
        <w:tab/>
        <w:t>Simple data types and enumerations</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E236F7E" w14:textId="77777777" w:rsidR="00EB7848" w:rsidRDefault="00EB7848" w:rsidP="00B32564">
      <w:pPr>
        <w:pStyle w:val="Heading5"/>
      </w:pPr>
      <w:bookmarkStart w:id="3950" w:name="_Toc25168723"/>
      <w:bookmarkStart w:id="3951" w:name="_Toc27593142"/>
      <w:bookmarkStart w:id="3952" w:name="_Toc34148018"/>
      <w:bookmarkStart w:id="3953" w:name="_Toc36463402"/>
      <w:bookmarkStart w:id="3954" w:name="_Toc43215242"/>
      <w:bookmarkStart w:id="3955" w:name="_Toc45032490"/>
      <w:bookmarkStart w:id="3956" w:name="_Toc49849979"/>
      <w:bookmarkStart w:id="3957" w:name="_Toc51873493"/>
      <w:bookmarkStart w:id="3958" w:name="_Toc56517621"/>
      <w:bookmarkStart w:id="3959" w:name="_Toc58594522"/>
      <w:bookmarkStart w:id="3960" w:name="_Toc67686034"/>
      <w:bookmarkStart w:id="3961" w:name="_Toc74993861"/>
      <w:bookmarkStart w:id="3962" w:name="_Toc82716451"/>
      <w:bookmarkStart w:id="3963" w:name="_Toc88818738"/>
      <w:bookmarkStart w:id="3964" w:name="_Toc90650660"/>
      <w:bookmarkStart w:id="3965" w:name="_Toc98506329"/>
      <w:bookmarkStart w:id="3966" w:name="_Toc106639614"/>
      <w:bookmarkStart w:id="3967" w:name="_Toc114779124"/>
      <w:bookmarkStart w:id="3968" w:name="_Toc122097041"/>
      <w:bookmarkStart w:id="3969" w:name="_Toc130844262"/>
      <w:bookmarkStart w:id="3970" w:name="_Toc138411970"/>
      <w:bookmarkStart w:id="3971" w:name="_Toc145956168"/>
      <w:r>
        <w:t>6.2.6.3.1</w:t>
      </w:r>
      <w:r>
        <w:tab/>
        <w:t>Introduction</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972" w:name="_Toc25168724"/>
      <w:bookmarkStart w:id="3973" w:name="_Toc27593143"/>
      <w:bookmarkStart w:id="3974" w:name="_Toc34148019"/>
      <w:bookmarkStart w:id="3975" w:name="_Toc36463403"/>
      <w:bookmarkStart w:id="3976" w:name="_Toc43215243"/>
      <w:bookmarkStart w:id="3977" w:name="_Toc45032491"/>
      <w:bookmarkStart w:id="3978" w:name="_Toc49849980"/>
      <w:bookmarkStart w:id="3979" w:name="_Toc51873494"/>
      <w:bookmarkStart w:id="3980" w:name="_Toc56517622"/>
      <w:bookmarkStart w:id="3981" w:name="_Toc58594523"/>
      <w:bookmarkStart w:id="3982" w:name="_Toc67686035"/>
      <w:bookmarkStart w:id="3983" w:name="_Toc74993862"/>
      <w:bookmarkStart w:id="3984" w:name="_Toc82716452"/>
      <w:bookmarkStart w:id="3985" w:name="_Toc88818739"/>
      <w:bookmarkStart w:id="3986" w:name="_Toc90650661"/>
      <w:bookmarkStart w:id="3987" w:name="_Toc98506330"/>
      <w:bookmarkStart w:id="3988" w:name="_Toc106639615"/>
      <w:bookmarkStart w:id="3989" w:name="_Toc114779125"/>
      <w:bookmarkStart w:id="3990" w:name="_Toc122097042"/>
      <w:bookmarkStart w:id="3991" w:name="_Toc130844263"/>
      <w:bookmarkStart w:id="3992" w:name="_Toc138411971"/>
      <w:bookmarkStart w:id="3993" w:name="_Toc145956169"/>
      <w:r>
        <w:t>6.2.6.3.2</w:t>
      </w:r>
      <w:r>
        <w:tab/>
        <w:t>Simple data types</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994" w:name="_Toc25168725"/>
      <w:bookmarkStart w:id="3995" w:name="_Toc27593144"/>
      <w:bookmarkStart w:id="3996" w:name="_Toc34148020"/>
      <w:bookmarkStart w:id="3997" w:name="_Toc36463404"/>
      <w:bookmarkStart w:id="3998" w:name="_Toc43215244"/>
      <w:bookmarkStart w:id="3999" w:name="_Toc45032492"/>
      <w:bookmarkStart w:id="4000" w:name="_Toc49849981"/>
      <w:bookmarkStart w:id="4001" w:name="_Toc51873495"/>
      <w:bookmarkStart w:id="4002" w:name="_Toc56517623"/>
      <w:bookmarkStart w:id="4003" w:name="_Toc58594524"/>
      <w:bookmarkStart w:id="4004" w:name="_Toc67686036"/>
      <w:bookmarkStart w:id="4005" w:name="_Toc74993863"/>
      <w:bookmarkStart w:id="4006" w:name="_Toc82716453"/>
      <w:bookmarkStart w:id="4007" w:name="_Toc88818740"/>
      <w:bookmarkStart w:id="4008" w:name="_Toc90650662"/>
      <w:bookmarkStart w:id="4009" w:name="_Toc98506331"/>
      <w:bookmarkStart w:id="4010" w:name="_Toc106639616"/>
      <w:bookmarkStart w:id="4011" w:name="_Toc114779126"/>
      <w:bookmarkStart w:id="4012" w:name="_Toc122097043"/>
      <w:bookmarkStart w:id="4013" w:name="_Toc130844264"/>
      <w:bookmarkStart w:id="4014" w:name="_Toc138411972"/>
      <w:bookmarkStart w:id="4015" w:name="_Toc145956170"/>
      <w:r>
        <w:t>6.2.6.3.3</w:t>
      </w:r>
      <w:r>
        <w:tab/>
        <w:t>Enumeration: StorageOutcome</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016" w:name="_Toc25168726"/>
      <w:bookmarkStart w:id="4017" w:name="_Toc27593145"/>
      <w:bookmarkStart w:id="4018" w:name="_Toc34148021"/>
      <w:bookmarkStart w:id="4019" w:name="_Toc36463405"/>
      <w:bookmarkStart w:id="4020" w:name="_Toc43215245"/>
      <w:bookmarkStart w:id="4021" w:name="_Toc45032493"/>
      <w:bookmarkStart w:id="4022" w:name="_Toc49849982"/>
      <w:bookmarkStart w:id="4023" w:name="_Toc51873496"/>
      <w:bookmarkStart w:id="4024" w:name="_Toc56517624"/>
      <w:bookmarkStart w:id="4025" w:name="_Toc58594525"/>
      <w:bookmarkStart w:id="4026" w:name="_Toc67686037"/>
      <w:bookmarkStart w:id="4027" w:name="_Toc74993864"/>
      <w:bookmarkStart w:id="4028" w:name="_Toc82716454"/>
      <w:bookmarkStart w:id="4029" w:name="_Toc88818741"/>
      <w:bookmarkStart w:id="4030" w:name="_Toc90650663"/>
      <w:bookmarkStart w:id="4031" w:name="_Toc98506332"/>
      <w:bookmarkStart w:id="4032" w:name="_Toc106639617"/>
      <w:bookmarkStart w:id="4033" w:name="_Toc114779127"/>
      <w:bookmarkStart w:id="4034" w:name="_Toc122097044"/>
      <w:bookmarkStart w:id="4035" w:name="_Toc130844265"/>
      <w:bookmarkStart w:id="4036" w:name="_Toc138411973"/>
      <w:bookmarkStart w:id="4037" w:name="_Toc145956171"/>
      <w:r>
        <w:t>6.2.6.3.4</w:t>
      </w:r>
      <w:r>
        <w:tab/>
        <w:t>Enumeration: DataAvailability</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038" w:name="_Toc25168727"/>
      <w:bookmarkStart w:id="4039" w:name="_Toc27593146"/>
      <w:bookmarkStart w:id="4040" w:name="_Toc34148022"/>
      <w:bookmarkStart w:id="4041" w:name="_Toc36463406"/>
      <w:bookmarkStart w:id="4042" w:name="_Toc43215246"/>
      <w:bookmarkStart w:id="4043" w:name="_Toc45032494"/>
      <w:bookmarkStart w:id="4044" w:name="_Toc49849983"/>
      <w:bookmarkStart w:id="4045" w:name="_Toc51873497"/>
      <w:bookmarkStart w:id="4046" w:name="_Toc56517625"/>
      <w:bookmarkStart w:id="4047" w:name="_Toc58594526"/>
      <w:bookmarkStart w:id="4048" w:name="_Toc67686038"/>
      <w:bookmarkStart w:id="4049" w:name="_Toc74993865"/>
      <w:bookmarkStart w:id="4050" w:name="_Toc82716455"/>
      <w:bookmarkStart w:id="4051" w:name="_Toc88818742"/>
      <w:bookmarkStart w:id="4052" w:name="_Toc90650664"/>
      <w:bookmarkStart w:id="4053" w:name="_Toc98506333"/>
      <w:bookmarkStart w:id="4054" w:name="_Toc106639618"/>
      <w:bookmarkStart w:id="4055" w:name="_Toc114779128"/>
      <w:bookmarkStart w:id="4056" w:name="_Toc122097045"/>
      <w:bookmarkStart w:id="4057" w:name="_Toc130844266"/>
      <w:bookmarkStart w:id="4058" w:name="_Toc138411974"/>
      <w:bookmarkStart w:id="4059" w:name="_Toc145956172"/>
      <w:r>
        <w:t>6.2.7</w:t>
      </w:r>
      <w:r>
        <w:tab/>
        <w:t>Error Handling</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5EBCE21B" w14:textId="77777777" w:rsidR="00EB7848" w:rsidRDefault="00EB7848" w:rsidP="00B32564">
      <w:pPr>
        <w:pStyle w:val="Heading4"/>
      </w:pPr>
      <w:bookmarkStart w:id="4060" w:name="_Toc25168728"/>
      <w:bookmarkStart w:id="4061" w:name="_Toc27593147"/>
      <w:bookmarkStart w:id="4062" w:name="_Toc34148023"/>
      <w:bookmarkStart w:id="4063" w:name="_Toc36463407"/>
      <w:bookmarkStart w:id="4064" w:name="_Toc43215247"/>
      <w:bookmarkStart w:id="4065" w:name="_Toc45032495"/>
      <w:bookmarkStart w:id="4066" w:name="_Toc49849984"/>
      <w:bookmarkStart w:id="4067" w:name="_Toc51873498"/>
      <w:bookmarkStart w:id="4068" w:name="_Toc56517626"/>
      <w:bookmarkStart w:id="4069" w:name="_Toc58594527"/>
      <w:bookmarkStart w:id="4070" w:name="_Toc67686039"/>
      <w:bookmarkStart w:id="4071" w:name="_Toc74993866"/>
      <w:bookmarkStart w:id="4072" w:name="_Toc82716456"/>
      <w:bookmarkStart w:id="4073" w:name="_Toc88818743"/>
      <w:bookmarkStart w:id="4074" w:name="_Toc90650665"/>
      <w:bookmarkStart w:id="4075" w:name="_Toc98506334"/>
      <w:bookmarkStart w:id="4076" w:name="_Toc106639619"/>
      <w:bookmarkStart w:id="4077" w:name="_Toc114779129"/>
      <w:bookmarkStart w:id="4078" w:name="_Toc122097046"/>
      <w:bookmarkStart w:id="4079" w:name="_Toc130844267"/>
      <w:bookmarkStart w:id="4080" w:name="_Toc138411975"/>
      <w:bookmarkStart w:id="4081" w:name="_Toc145956173"/>
      <w:r>
        <w:t>6.2.7.1</w:t>
      </w:r>
      <w:r>
        <w:tab/>
        <w:t>General</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082" w:name="_Toc25168729"/>
      <w:bookmarkStart w:id="4083" w:name="_Toc27593148"/>
      <w:bookmarkStart w:id="4084" w:name="_Toc34148024"/>
      <w:bookmarkStart w:id="4085" w:name="_Toc36463408"/>
      <w:bookmarkStart w:id="4086" w:name="_Toc43215248"/>
      <w:bookmarkStart w:id="4087" w:name="_Toc45032496"/>
      <w:bookmarkStart w:id="4088" w:name="_Toc49849985"/>
      <w:bookmarkStart w:id="4089" w:name="_Toc51873499"/>
      <w:bookmarkStart w:id="4090" w:name="_Toc56517627"/>
      <w:bookmarkStart w:id="4091" w:name="_Toc58594528"/>
      <w:bookmarkStart w:id="4092" w:name="_Toc67686040"/>
      <w:bookmarkStart w:id="4093" w:name="_Toc74993867"/>
      <w:bookmarkStart w:id="4094" w:name="_Toc82716457"/>
      <w:bookmarkStart w:id="4095" w:name="_Toc88818744"/>
      <w:bookmarkStart w:id="4096" w:name="_Toc90650666"/>
      <w:bookmarkStart w:id="4097" w:name="_Toc98506335"/>
      <w:bookmarkStart w:id="4098" w:name="_Toc106639620"/>
      <w:bookmarkStart w:id="4099" w:name="_Toc114779130"/>
      <w:bookmarkStart w:id="4100" w:name="_Toc122097047"/>
      <w:bookmarkStart w:id="4101" w:name="_Toc130844268"/>
      <w:bookmarkStart w:id="4102" w:name="_Toc138411976"/>
      <w:bookmarkStart w:id="4103" w:name="_Toc145956174"/>
      <w:r>
        <w:t>6.2.7.2</w:t>
      </w:r>
      <w:r>
        <w:tab/>
        <w:t>Protocol Errors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104" w:name="_Toc25168730"/>
      <w:bookmarkStart w:id="4105" w:name="_Toc27593149"/>
      <w:bookmarkStart w:id="4106" w:name="_Toc34148025"/>
      <w:bookmarkStart w:id="4107" w:name="_Toc36463409"/>
      <w:bookmarkStart w:id="4108" w:name="_Toc43215249"/>
      <w:bookmarkStart w:id="4109" w:name="_Toc45032497"/>
      <w:bookmarkStart w:id="4110" w:name="_Toc49849986"/>
      <w:bookmarkStart w:id="4111" w:name="_Toc51873500"/>
      <w:bookmarkStart w:id="4112" w:name="_Toc56517628"/>
      <w:bookmarkStart w:id="4113" w:name="_Toc58594529"/>
      <w:bookmarkStart w:id="4114" w:name="_Toc67686041"/>
      <w:bookmarkStart w:id="4115" w:name="_Toc74993868"/>
      <w:bookmarkStart w:id="4116" w:name="_Toc82716458"/>
      <w:bookmarkStart w:id="4117" w:name="_Toc88818745"/>
      <w:bookmarkStart w:id="4118" w:name="_Toc90650667"/>
      <w:bookmarkStart w:id="4119" w:name="_Toc98506336"/>
      <w:bookmarkStart w:id="4120" w:name="_Toc106639621"/>
      <w:bookmarkStart w:id="4121" w:name="_Toc114779131"/>
      <w:bookmarkStart w:id="4122" w:name="_Toc122097048"/>
      <w:bookmarkStart w:id="4123" w:name="_Toc130844269"/>
      <w:bookmarkStart w:id="4124" w:name="_Toc138411977"/>
      <w:bookmarkStart w:id="4125" w:name="_Toc145956175"/>
      <w:r>
        <w:t>6.2.7.3</w:t>
      </w:r>
      <w:r>
        <w:tab/>
        <w:t>Application Errors</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126" w:name="_Toc25168731"/>
      <w:bookmarkStart w:id="4127" w:name="_Toc27593150"/>
      <w:bookmarkStart w:id="4128" w:name="_Toc34148026"/>
      <w:bookmarkStart w:id="4129" w:name="_Toc36463410"/>
      <w:bookmarkStart w:id="4130" w:name="_Toc43215250"/>
      <w:bookmarkStart w:id="4131" w:name="_Toc45032498"/>
      <w:bookmarkStart w:id="4132" w:name="_Toc49849987"/>
      <w:bookmarkStart w:id="4133" w:name="_Toc51873501"/>
      <w:bookmarkStart w:id="4134" w:name="_Toc56517629"/>
      <w:bookmarkStart w:id="4135" w:name="_Toc58594530"/>
      <w:bookmarkStart w:id="4136" w:name="_Toc67686042"/>
      <w:bookmarkStart w:id="4137" w:name="_Toc74993869"/>
      <w:bookmarkStart w:id="4138" w:name="_Toc82716459"/>
      <w:bookmarkStart w:id="4139" w:name="_Toc88818746"/>
      <w:bookmarkStart w:id="4140" w:name="_Toc90650668"/>
      <w:bookmarkStart w:id="4141" w:name="_Toc98506337"/>
      <w:bookmarkStart w:id="4142" w:name="_Toc106639622"/>
      <w:bookmarkStart w:id="4143" w:name="_Toc114779132"/>
      <w:bookmarkStart w:id="4144" w:name="_Toc122097049"/>
      <w:bookmarkStart w:id="4145" w:name="_Toc130844270"/>
      <w:bookmarkStart w:id="4146" w:name="_Toc138411978"/>
      <w:bookmarkStart w:id="4147" w:name="_Toc145956176"/>
      <w:r>
        <w:rPr>
          <w:lang w:val="en-US"/>
        </w:rPr>
        <w:t>6.2.8</w:t>
      </w:r>
      <w:r>
        <w:rPr>
          <w:lang w:val="en-US"/>
        </w:rPr>
        <w:tab/>
        <w:t>Security</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148" w:name="_Toc67686043"/>
      <w:bookmarkStart w:id="4149" w:name="_Toc74993870"/>
      <w:bookmarkStart w:id="4150" w:name="_Toc82716460"/>
      <w:bookmarkStart w:id="4151" w:name="_Toc88818747"/>
      <w:bookmarkStart w:id="4152" w:name="_Toc90650669"/>
      <w:bookmarkStart w:id="4153" w:name="_Toc98506338"/>
      <w:bookmarkStart w:id="4154" w:name="_Toc106639623"/>
      <w:bookmarkStart w:id="4155" w:name="_Toc114779133"/>
      <w:bookmarkStart w:id="4156" w:name="_Toc122097050"/>
      <w:bookmarkStart w:id="4157" w:name="_Toc130844271"/>
      <w:bookmarkStart w:id="4158" w:name="_Toc138411979"/>
      <w:bookmarkStart w:id="4159" w:name="_Toc145956177"/>
      <w:r>
        <w:rPr>
          <w:lang w:eastAsia="zh-CN"/>
        </w:rPr>
        <w:t>6.2.9</w:t>
      </w:r>
      <w:r w:rsidR="001032A9" w:rsidRPr="00AA440E">
        <w:rPr>
          <w:lang w:eastAsia="zh-CN"/>
        </w:rPr>
        <w:tab/>
        <w:t>Feature Negotiation</w:t>
      </w:r>
      <w:bookmarkEnd w:id="4148"/>
      <w:bookmarkEnd w:id="4149"/>
      <w:bookmarkEnd w:id="4150"/>
      <w:bookmarkEnd w:id="4151"/>
      <w:bookmarkEnd w:id="4152"/>
      <w:bookmarkEnd w:id="4153"/>
      <w:bookmarkEnd w:id="4154"/>
      <w:bookmarkEnd w:id="4155"/>
      <w:bookmarkEnd w:id="4156"/>
      <w:bookmarkEnd w:id="4157"/>
      <w:bookmarkEnd w:id="4158"/>
      <w:bookmarkEnd w:id="4159"/>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160" w:name="_Toc67686044"/>
      <w:bookmarkStart w:id="4161" w:name="_Toc74993871"/>
      <w:bookmarkStart w:id="4162" w:name="_Toc82716461"/>
      <w:bookmarkStart w:id="4163" w:name="_Toc88818748"/>
      <w:bookmarkStart w:id="4164" w:name="_Toc90650670"/>
      <w:bookmarkStart w:id="4165" w:name="_Toc98506339"/>
      <w:bookmarkStart w:id="4166" w:name="_Toc106639624"/>
      <w:bookmarkStart w:id="4167" w:name="_Toc114779134"/>
      <w:bookmarkStart w:id="4168" w:name="_Toc122097051"/>
      <w:bookmarkStart w:id="4169" w:name="_Toc130844272"/>
      <w:bookmarkStart w:id="4170" w:name="_Toc138411980"/>
      <w:bookmarkStart w:id="4171" w:name="_Toc145956178"/>
      <w:r>
        <w:rPr>
          <w:lang w:val="en-US"/>
        </w:rPr>
        <w:lastRenderedPageBreak/>
        <w:t>6.2.10</w:t>
      </w:r>
      <w:r w:rsidR="001032A9">
        <w:rPr>
          <w:lang w:val="en-US"/>
        </w:rPr>
        <w:tab/>
        <w:t>HTTP redirection</w:t>
      </w:r>
      <w:bookmarkEnd w:id="4160"/>
      <w:bookmarkEnd w:id="4161"/>
      <w:bookmarkEnd w:id="4162"/>
      <w:bookmarkEnd w:id="4163"/>
      <w:bookmarkEnd w:id="4164"/>
      <w:bookmarkEnd w:id="4165"/>
      <w:bookmarkEnd w:id="4166"/>
      <w:bookmarkEnd w:id="4167"/>
      <w:bookmarkEnd w:id="4168"/>
      <w:bookmarkEnd w:id="4169"/>
      <w:bookmarkEnd w:id="4170"/>
      <w:bookmarkEnd w:id="4171"/>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172" w:name="_Toc20150442"/>
      <w:bookmarkStart w:id="4173" w:name="_Toc25168732"/>
      <w:bookmarkStart w:id="4174" w:name="_Toc27593151"/>
      <w:bookmarkStart w:id="4175" w:name="_Toc34148027"/>
      <w:bookmarkStart w:id="4176" w:name="_Toc36463411"/>
      <w:bookmarkStart w:id="4177" w:name="_Toc43215251"/>
      <w:bookmarkStart w:id="4178" w:name="_Toc45032499"/>
      <w:bookmarkStart w:id="4179" w:name="_Toc49849988"/>
      <w:bookmarkStart w:id="4180" w:name="_Toc51873502"/>
      <w:bookmarkStart w:id="4181" w:name="_Toc56517630"/>
      <w:bookmarkStart w:id="4182" w:name="_Toc58594531"/>
      <w:bookmarkStart w:id="4183" w:name="_Toc67686045"/>
      <w:bookmarkStart w:id="4184" w:name="_Toc74993872"/>
      <w:bookmarkStart w:id="4185" w:name="_Toc82716462"/>
      <w:bookmarkStart w:id="4186" w:name="_Toc88818749"/>
      <w:bookmarkStart w:id="4187" w:name="_Toc90650671"/>
      <w:bookmarkStart w:id="4188" w:name="_Toc98506340"/>
      <w:bookmarkStart w:id="4189" w:name="_Toc106639398"/>
      <w:bookmarkStart w:id="4190" w:name="_Toc106639625"/>
      <w:bookmarkStart w:id="4191" w:name="_Toc114779135"/>
      <w:bookmarkStart w:id="4192" w:name="_Toc122097052"/>
      <w:bookmarkStart w:id="4193" w:name="_Toc130844273"/>
      <w:bookmarkStart w:id="4194" w:name="_Toc138411981"/>
      <w:bookmarkStart w:id="4195" w:name="_Toc145956179"/>
      <w:bookmarkEnd w:id="218"/>
      <w:r>
        <w:rPr>
          <w:noProof/>
        </w:rPr>
        <w:t>Annex A (normative):</w:t>
      </w:r>
      <w:r w:rsidR="009B5010">
        <w:rPr>
          <w:noProof/>
        </w:rPr>
        <w:br/>
      </w:r>
      <w:r>
        <w:rPr>
          <w:noProof/>
        </w:rPr>
        <w:t>OpenAPI specification</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3907BCF6" w14:textId="77777777" w:rsidR="00EB7848" w:rsidRDefault="00EB7848" w:rsidP="009B5010">
      <w:pPr>
        <w:pStyle w:val="Heading1"/>
      </w:pPr>
      <w:bookmarkStart w:id="4196" w:name="_Toc20150443"/>
      <w:bookmarkStart w:id="4197" w:name="_Toc25168733"/>
      <w:bookmarkStart w:id="4198" w:name="_Toc27593152"/>
      <w:bookmarkStart w:id="4199" w:name="_Toc34148028"/>
      <w:bookmarkStart w:id="4200" w:name="_Toc36463412"/>
      <w:bookmarkStart w:id="4201" w:name="_Toc43215252"/>
      <w:bookmarkStart w:id="4202" w:name="_Toc45032500"/>
      <w:bookmarkStart w:id="4203" w:name="_Toc49849989"/>
      <w:bookmarkStart w:id="4204" w:name="_Toc51873503"/>
      <w:bookmarkStart w:id="4205" w:name="_Toc56517631"/>
      <w:bookmarkStart w:id="4206" w:name="_Toc58594532"/>
      <w:bookmarkStart w:id="4207" w:name="_Toc67686046"/>
      <w:bookmarkStart w:id="4208" w:name="_Toc74993873"/>
      <w:bookmarkStart w:id="4209" w:name="_Toc82716463"/>
      <w:bookmarkStart w:id="4210" w:name="_Toc88818750"/>
      <w:bookmarkStart w:id="4211" w:name="_Toc90650672"/>
      <w:bookmarkStart w:id="4212" w:name="_Toc98506341"/>
      <w:bookmarkStart w:id="4213" w:name="_Toc106639626"/>
      <w:bookmarkStart w:id="4214" w:name="_Toc114779136"/>
      <w:bookmarkStart w:id="4215" w:name="_Toc122097053"/>
      <w:bookmarkStart w:id="4216" w:name="_Toc130844274"/>
      <w:bookmarkStart w:id="4217" w:name="_Toc138411982"/>
      <w:bookmarkStart w:id="4218" w:name="_Toc145956180"/>
      <w:r>
        <w:t>A.1</w:t>
      </w:r>
      <w:r>
        <w:tab/>
        <w:t>General</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4219" w:name="_Toc20150444"/>
      <w:bookmarkStart w:id="4220" w:name="_Toc25168734"/>
      <w:bookmarkStart w:id="4221" w:name="_Toc27593153"/>
      <w:bookmarkStart w:id="4222" w:name="_Toc34148029"/>
      <w:bookmarkStart w:id="4223" w:name="_Toc36463413"/>
      <w:bookmarkStart w:id="4224" w:name="_Toc43215253"/>
      <w:bookmarkStart w:id="4225" w:name="_Toc45032501"/>
      <w:bookmarkStart w:id="4226" w:name="_Toc49849990"/>
      <w:bookmarkStart w:id="4227" w:name="_Toc51873504"/>
      <w:bookmarkStart w:id="4228" w:name="_Toc56517632"/>
      <w:bookmarkStart w:id="4229" w:name="_Toc58594533"/>
      <w:bookmarkStart w:id="4230" w:name="_Toc67686047"/>
      <w:bookmarkStart w:id="4231" w:name="_Toc74993874"/>
      <w:bookmarkStart w:id="4232" w:name="_Toc82716464"/>
      <w:bookmarkStart w:id="4233" w:name="_Toc88818751"/>
      <w:bookmarkStart w:id="4234" w:name="_Toc90650673"/>
      <w:bookmarkStart w:id="4235" w:name="_Toc98506342"/>
      <w:bookmarkStart w:id="4236" w:name="_Toc106639627"/>
      <w:bookmarkStart w:id="4237" w:name="_Toc114779137"/>
      <w:bookmarkStart w:id="4238" w:name="_Toc122097054"/>
      <w:bookmarkStart w:id="4239" w:name="_Toc130844275"/>
      <w:bookmarkStart w:id="4240" w:name="_Toc138411983"/>
      <w:bookmarkStart w:id="4241" w:name="_Toc145956181"/>
      <w:r>
        <w:t>A.2</w:t>
      </w:r>
      <w:r>
        <w:tab/>
        <w:t>Nlmf_Location API</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0FCD89BE"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0-alpha.</w:t>
      </w:r>
      <w:r w:rsidR="00B32CE1">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37F49F44" w:rsidR="00EB7848" w:rsidRDefault="00EB7848" w:rsidP="00EB7848">
      <w:pPr>
        <w:pStyle w:val="PL"/>
      </w:pPr>
      <w:r>
        <w:t xml:space="preserve">    © 202</w:t>
      </w:r>
      <w:r w:rsidR="00A334F6">
        <w:t>3</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B2A084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B32CE1">
        <w:rPr>
          <w:lang w:val="en-US"/>
        </w:rPr>
        <w:t>3</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7777777" w:rsidR="00634C36" w:rsidRDefault="00634C36" w:rsidP="00634C36">
      <w:pPr>
        <w:pStyle w:val="PL"/>
        <w:rPr>
          <w:lang w:val="en-US"/>
        </w:rPr>
      </w:pPr>
      <w:r>
        <w:rPr>
          <w:lang w:val="en-US"/>
        </w:rPr>
        <w:t xml:space="preserve">          - </w:t>
      </w:r>
      <w:r>
        <w:t>nlmf_loc</w:t>
      </w:r>
    </w:p>
    <w:p w14:paraId="5BE72A8D" w14:textId="77777777" w:rsidR="00634C36" w:rsidRDefault="00634C36" w:rsidP="00634C36">
      <w:pPr>
        <w:pStyle w:val="PL"/>
      </w:pPr>
      <w:r>
        <w:t xml:space="preserve">        - oAuth2ClientCredentials:</w:t>
      </w:r>
    </w:p>
    <w:p w14:paraId="4E585051" w14:textId="77777777" w:rsidR="00634C36" w:rsidRDefault="00634C36" w:rsidP="00634C36">
      <w:pPr>
        <w:pStyle w:val="PL"/>
      </w:pPr>
      <w:r>
        <w:t xml:space="preserve">          - nlmf_loc</w:t>
      </w:r>
    </w:p>
    <w:p w14:paraId="2D0E1F40" w14:textId="77777777" w:rsidR="00634C36" w:rsidRDefault="00634C36" w:rsidP="00634C36">
      <w:pPr>
        <w:pStyle w:val="PL"/>
      </w:pPr>
      <w:r>
        <w:t xml:space="preserve">          - nlmf_loc:determine-location:invoke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7777777" w:rsidR="004A18BD" w:rsidRDefault="004A18BD" w:rsidP="004A18BD">
      <w:pPr>
        <w:pStyle w:val="PL"/>
        <w:rPr>
          <w:lang w:val="en-US"/>
        </w:rPr>
      </w:pPr>
      <w:r>
        <w:rPr>
          <w:lang w:val="en-US"/>
        </w:rPr>
        <w:t xml:space="preserve">  /up-subscription:</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77777777" w:rsidR="004A18BD" w:rsidRDefault="004A18BD" w:rsidP="004A18BD">
      <w:pPr>
        <w:pStyle w:val="PL"/>
        <w:rPr>
          <w:lang w:val="en-US"/>
        </w:rPr>
      </w:pPr>
      <w:r>
        <w:rPr>
          <w:lang w:val="en-US"/>
        </w:rPr>
        <w:t xml:space="preserve">      operationId: UpSubscription</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77777777" w:rsidR="004A18BD" w:rsidRDefault="004A18BD" w:rsidP="004A18BD">
      <w:pPr>
        <w:pStyle w:val="PL"/>
        <w:rPr>
          <w:lang w:val="en-US"/>
        </w:rPr>
      </w:pPr>
      <w:r>
        <w:rPr>
          <w:lang w:val="en-US"/>
        </w:rPr>
        <w:t xml:space="preserve">          - </w:t>
      </w:r>
      <w:r>
        <w:t>nlmf_loc</w:t>
      </w:r>
    </w:p>
    <w:p w14:paraId="72923C20" w14:textId="77777777" w:rsidR="004A18BD" w:rsidRDefault="004A18BD" w:rsidP="004A18BD">
      <w:pPr>
        <w:pStyle w:val="PL"/>
      </w:pPr>
      <w:r>
        <w:t xml:space="preserve">        - oAuth2ClientCredentials:</w:t>
      </w:r>
    </w:p>
    <w:p w14:paraId="6F19999F" w14:textId="77777777" w:rsidR="004A18BD" w:rsidRDefault="004A18BD" w:rsidP="004A18BD">
      <w:pPr>
        <w:pStyle w:val="PL"/>
      </w:pPr>
      <w:r>
        <w:t xml:space="preserve">          - nlmf_loc</w:t>
      </w:r>
    </w:p>
    <w:p w14:paraId="44276EA9" w14:textId="77777777" w:rsidR="004A18BD" w:rsidRDefault="004A18BD" w:rsidP="004A18BD">
      <w:pPr>
        <w:pStyle w:val="PL"/>
      </w:pPr>
      <w:r>
        <w:t xml:space="preserve">          - nlmf_loc: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77777777" w:rsidR="004A18BD" w:rsidRDefault="004A18BD" w:rsidP="004A18BD">
      <w:pPr>
        <w:pStyle w:val="PL"/>
        <w:rPr>
          <w:lang w:val="en-US"/>
        </w:rPr>
      </w:pPr>
      <w:r>
        <w:rPr>
          <w:lang w:val="en-US"/>
        </w:rPr>
        <w:t xml:space="preserve">        '204':</w:t>
      </w:r>
    </w:p>
    <w:p w14:paraId="30B6AAFE" w14:textId="77777777" w:rsidR="004A18BD" w:rsidRDefault="004A18BD" w:rsidP="004A18BD">
      <w:pPr>
        <w:pStyle w:val="PL"/>
        <w:rPr>
          <w:lang w:val="en-US"/>
        </w:rPr>
      </w:pPr>
      <w:r>
        <w:rPr>
          <w:lang w:val="en-US"/>
        </w:rPr>
        <w:t xml:space="preserve">          description: Expected response to successful UP Subscription</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lastRenderedPageBreak/>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77777777" w:rsidR="001B0485" w:rsidRDefault="001B0485" w:rsidP="001B0485">
      <w:pPr>
        <w:pStyle w:val="PL"/>
      </w:pPr>
      <w:r>
        <w:t xml:space="preserve">          '{$request.body#/</w:t>
      </w:r>
      <w:r>
        <w:rPr>
          <w:lang w:eastAsia="zh-CN"/>
        </w:rPr>
        <w:t>upNotify</w:t>
      </w:r>
      <w:r>
        <w:t>CallBackURI}':</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lastRenderedPageBreak/>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77777777" w:rsidR="00E4395A" w:rsidRDefault="00E4395A" w:rsidP="00E4395A">
      <w:pPr>
        <w:pStyle w:val="PL"/>
        <w:rPr>
          <w:lang w:val="en-US"/>
        </w:rPr>
      </w:pPr>
      <w:r>
        <w:rPr>
          <w:lang w:val="en-US"/>
        </w:rPr>
        <w:t xml:space="preserve">          - </w:t>
      </w:r>
      <w:r>
        <w:t>nlmf_loc</w:t>
      </w:r>
    </w:p>
    <w:p w14:paraId="76AC833B" w14:textId="77777777" w:rsidR="00E4395A" w:rsidRDefault="00E4395A" w:rsidP="00E4395A">
      <w:pPr>
        <w:pStyle w:val="PL"/>
      </w:pPr>
      <w:r>
        <w:t xml:space="preserve">        - oAuth2ClientCredentials:</w:t>
      </w:r>
    </w:p>
    <w:p w14:paraId="53336173" w14:textId="77777777" w:rsidR="00E4395A" w:rsidRDefault="00E4395A" w:rsidP="00E4395A">
      <w:pPr>
        <w:pStyle w:val="PL"/>
      </w:pPr>
      <w:r>
        <w:t xml:space="preserve">          - nlmf_loc</w:t>
      </w:r>
    </w:p>
    <w:p w14:paraId="752E4BB8" w14:textId="77777777" w:rsidR="00E4395A" w:rsidRDefault="00E4395A" w:rsidP="00E4395A">
      <w:pPr>
        <w:pStyle w:val="PL"/>
      </w:pPr>
      <w:r>
        <w:t xml:space="preserve">          - nlmf_loc:cancel-location:invoke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77777777" w:rsidR="00EB1CB3" w:rsidRDefault="00EB1CB3" w:rsidP="00EB1CB3">
      <w:pPr>
        <w:pStyle w:val="PL"/>
        <w:rPr>
          <w:lang w:val="en-US"/>
        </w:rPr>
      </w:pPr>
      <w:r>
        <w:rPr>
          <w:lang w:val="en-US"/>
        </w:rPr>
        <w:t xml:space="preserve">          - </w:t>
      </w:r>
      <w:r>
        <w:t>nlmf_loc</w:t>
      </w:r>
    </w:p>
    <w:p w14:paraId="24DCD8DC" w14:textId="77777777" w:rsidR="00EB1CB3" w:rsidRDefault="00EB1CB3" w:rsidP="00EB1CB3">
      <w:pPr>
        <w:pStyle w:val="PL"/>
      </w:pPr>
      <w:r>
        <w:t xml:space="preserve">        - oAuth2ClientCredentials:</w:t>
      </w:r>
    </w:p>
    <w:p w14:paraId="47783066" w14:textId="77777777" w:rsidR="00EB1CB3" w:rsidRDefault="00EB1CB3" w:rsidP="00EB1CB3">
      <w:pPr>
        <w:pStyle w:val="PL"/>
      </w:pPr>
      <w:r>
        <w:t xml:space="preserve">          - nlmf_loc</w:t>
      </w:r>
    </w:p>
    <w:p w14:paraId="68E58B49" w14:textId="77777777" w:rsidR="00EB1CB3" w:rsidRDefault="00EB1CB3" w:rsidP="00EB1CB3">
      <w:pPr>
        <w:pStyle w:val="PL"/>
      </w:pPr>
      <w:r>
        <w:t xml:space="preserve">          - nlmf_loc:location-context-transfer:invoke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lastRenderedPageBreak/>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77777777" w:rsidR="006E4503" w:rsidRDefault="006E4503" w:rsidP="006E4503">
      <w:pPr>
        <w:pStyle w:val="PL"/>
        <w:rPr>
          <w:lang w:val="en-US"/>
        </w:rPr>
      </w:pPr>
      <w:r>
        <w:rPr>
          <w:lang w:val="en-US"/>
        </w:rPr>
        <w:t xml:space="preserve">  /location-measure:</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77777777" w:rsidR="006E4503" w:rsidRDefault="006E4503" w:rsidP="006E4503">
      <w:pPr>
        <w:pStyle w:val="PL"/>
        <w:rPr>
          <w:lang w:val="en-US"/>
        </w:rPr>
      </w:pPr>
      <w:r>
        <w:rPr>
          <w:lang w:val="en-US"/>
        </w:rPr>
        <w:t xml:space="preserve">          - </w:t>
      </w:r>
      <w:r>
        <w:t>nlmf_loc</w:t>
      </w:r>
    </w:p>
    <w:p w14:paraId="6598E76E" w14:textId="77777777" w:rsidR="006E4503" w:rsidRDefault="006E4503" w:rsidP="006E4503">
      <w:pPr>
        <w:pStyle w:val="PL"/>
      </w:pPr>
      <w:r>
        <w:t xml:space="preserve">        - oAuth2ClientCredentials:</w:t>
      </w:r>
    </w:p>
    <w:p w14:paraId="35F35FF9" w14:textId="77777777" w:rsidR="006E4503" w:rsidRDefault="006E4503" w:rsidP="006E4503">
      <w:pPr>
        <w:pStyle w:val="PL"/>
      </w:pPr>
      <w:r>
        <w:t xml:space="preserve">          - nlmf_loc</w:t>
      </w:r>
    </w:p>
    <w:p w14:paraId="54B59458" w14:textId="77777777" w:rsidR="006E4503" w:rsidRDefault="006E4503" w:rsidP="006E4503">
      <w:pPr>
        <w:pStyle w:val="PL"/>
      </w:pPr>
      <w:r>
        <w:t xml:space="preserve">          - nlmf_loc:location-measure:invoke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lastRenderedPageBreak/>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77777777" w:rsidR="0038394E" w:rsidRDefault="0038394E" w:rsidP="0038394E">
      <w:pPr>
        <w:pStyle w:val="PL"/>
        <w:rPr>
          <w:lang w:val="en-US"/>
        </w:rPr>
      </w:pPr>
      <w:r>
        <w:rPr>
          <w:lang w:val="en-US"/>
        </w:rPr>
        <w:t xml:space="preserve">            </w:t>
      </w:r>
      <w:r>
        <w:t>nlmf_loc:determine-location:invoke: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77777777" w:rsidR="00E87133" w:rsidRDefault="00E87133" w:rsidP="00E87133">
      <w:pPr>
        <w:pStyle w:val="PL"/>
        <w:rPr>
          <w:lang w:val="en-US"/>
        </w:rPr>
      </w:pPr>
      <w:r>
        <w:rPr>
          <w:lang w:val="en-US"/>
        </w:rPr>
        <w:t xml:space="preserve">            nlmf</w:t>
      </w:r>
      <w:r>
        <w:t>_</w:t>
      </w:r>
      <w:r>
        <w:rPr>
          <w:lang w:val="en-US"/>
        </w:rPr>
        <w:t>loc:</w:t>
      </w:r>
      <w:r>
        <w:t>location-measure:invoke</w:t>
      </w:r>
      <w:r>
        <w:rPr>
          <w:lang w:val="en-US"/>
        </w:rPr>
        <w:t xml:space="preserve">: Access to </w:t>
      </w:r>
      <w:r>
        <w:t>invoke Location Measurement</w:t>
      </w:r>
    </w:p>
    <w:p w14:paraId="259BC51F" w14:textId="77777777" w:rsidR="00A15472" w:rsidRDefault="00A15472" w:rsidP="00A15472">
      <w:pPr>
        <w:pStyle w:val="PL"/>
        <w:rPr>
          <w:lang w:val="en-US"/>
        </w:rPr>
      </w:pPr>
      <w:r>
        <w:rPr>
          <w:lang w:val="en-US"/>
        </w:rPr>
        <w:t xml:space="preserve">            nlmf-loc:up-subscription</w:t>
      </w:r>
      <w:r>
        <w:t>:invoke</w:t>
      </w:r>
      <w:r>
        <w:rPr>
          <w:lang w:val="en-US"/>
        </w:rPr>
        <w:t xml:space="preserve">: </w:t>
      </w:r>
      <w:r>
        <w:t>Access to invoke UP Subscription</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77777777" w:rsidR="004E59A5" w:rsidRDefault="004E59A5" w:rsidP="004E59A5">
      <w:pPr>
        <w:pStyle w:val="PL"/>
      </w:pPr>
      <w:r w:rsidRPr="003B2883">
        <w:t xml:space="preserve">        </w:t>
      </w:r>
      <w:r>
        <w:rPr>
          <w:lang w:eastAsia="zh-CN"/>
        </w:rPr>
        <w:t>relatedUEs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77777777" w:rsidR="004E59A5" w:rsidRDefault="004E59A5" w:rsidP="004E59A5">
      <w:pPr>
        <w:pStyle w:val="PL"/>
      </w:pPr>
      <w:r>
        <w:t xml:space="preserve">            </w:t>
      </w:r>
      <w:r w:rsidRPr="00BF6487">
        <w:rPr>
          <w:lang w:val="en-US"/>
        </w:rPr>
        <w:t>$ref: '#/components/schemas</w:t>
      </w:r>
      <w:r w:rsidRPr="003B2883">
        <w:t>/</w:t>
      </w:r>
      <w:r w:rsidRPr="00942DE4">
        <w:t>RelatedUE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lastRenderedPageBreak/>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77777777" w:rsidR="003068FF" w:rsidRDefault="003068FF" w:rsidP="003068FF">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2F25DC5C" w14:textId="77777777" w:rsidR="003068FF" w:rsidRDefault="003068FF" w:rsidP="003068FF">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7777777" w:rsidR="00694665" w:rsidRPr="003B2883" w:rsidRDefault="00694665" w:rsidP="00694665">
      <w:pPr>
        <w:pStyle w:val="PL"/>
      </w:pPr>
      <w:r w:rsidRPr="004157F9">
        <w:t xml:space="preserve">      </w:t>
      </w:r>
      <w:r>
        <w:t xml:space="preserve">    </w:t>
      </w:r>
      <w:r w:rsidRPr="004157F9">
        <w:t xml:space="preserve">default: </w:t>
      </w:r>
      <w:r>
        <w:t>POSITIVE_SENSE</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lastRenderedPageBreak/>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lastRenderedPageBreak/>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lastRenderedPageBreak/>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lastRenderedPageBreak/>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lastRenderedPageBreak/>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lastRenderedPageBreak/>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lastRenderedPageBreak/>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lastRenderedPageBreak/>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lastRenderedPageBreak/>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3AEF61D" w14:textId="77777777" w:rsidR="005B0D2C" w:rsidRDefault="005B0D2C" w:rsidP="005B0D2C">
      <w:pPr>
        <w:pStyle w:val="PL"/>
        <w:rPr>
          <w:lang w:val="en-US"/>
        </w:rPr>
      </w:pPr>
      <w:r>
        <w:rPr>
          <w:lang w:val="en-US"/>
        </w:rPr>
        <w:t xml:space="preserve">        - locationEstimate</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2631390F" w14:textId="0F4361B4" w:rsidR="005B0D2C" w:rsidRDefault="005B0D2C" w:rsidP="005B0D2C">
      <w:pPr>
        <w:pStyle w:val="PL"/>
        <w:rPr>
          <w:lang w:val="en-US"/>
        </w:rPr>
      </w:pPr>
      <w:r>
        <w:rPr>
          <w:lang w:val="en-US"/>
        </w:rPr>
        <w:t xml:space="preserve">          $ref: '#/components/schemas/</w:t>
      </w:r>
      <w:r w:rsidR="00F304B9">
        <w:rPr>
          <w:lang w:eastAsia="zh-CN"/>
        </w:rPr>
        <w:t>L</w:t>
      </w:r>
      <w:r>
        <w:rPr>
          <w:rFonts w:hint="eastAsia"/>
          <w:lang w:eastAsia="zh-CN"/>
        </w:rPr>
        <w:t>oc</w:t>
      </w:r>
      <w:r>
        <w:rPr>
          <w:lang w:eastAsia="zh-CN"/>
        </w:rPr>
        <w:t>Measurements</w:t>
      </w:r>
      <w:r>
        <w:rPr>
          <w:lang w:val="en-US"/>
        </w:rPr>
        <w:t>'</w:t>
      </w:r>
    </w:p>
    <w:p w14:paraId="4966B39D" w14:textId="77777777" w:rsidR="005B0D2C" w:rsidRDefault="005B0D2C" w:rsidP="005B0D2C">
      <w:pPr>
        <w:pStyle w:val="PL"/>
        <w:rPr>
          <w:lang w:val="en-US"/>
        </w:rPr>
      </w:pPr>
      <w:r>
        <w:rPr>
          <w:lang w:val="en-US"/>
        </w:rPr>
        <w:t xml:space="preserve">        locationEstimate:</w:t>
      </w:r>
    </w:p>
    <w:p w14:paraId="04056C99" w14:textId="77777777" w:rsidR="005B0D2C" w:rsidRDefault="005B0D2C" w:rsidP="005B0D2C">
      <w:pPr>
        <w:pStyle w:val="PL"/>
        <w:rPr>
          <w:lang w:val="en-US"/>
        </w:rPr>
      </w:pPr>
      <w:r>
        <w:rPr>
          <w:lang w:val="en-US"/>
        </w:rPr>
        <w:t xml:space="preserve">          $ref: '#/components/schemas/GeographicArea'</w:t>
      </w:r>
    </w:p>
    <w:p w14:paraId="5F23E5E6" w14:textId="77777777" w:rsidR="005B0D2C" w:rsidRDefault="005B0D2C" w:rsidP="005B0D2C">
      <w:pPr>
        <w:pStyle w:val="PL"/>
        <w:rPr>
          <w:lang w:val="en-US"/>
        </w:rPr>
      </w:pPr>
      <w:r>
        <w:rPr>
          <w:lang w:val="en-US"/>
        </w:rPr>
        <w:t xml:space="preserve">        ageOfLocationEstimate:</w:t>
      </w:r>
    </w:p>
    <w:p w14:paraId="7F378ADB" w14:textId="77777777" w:rsidR="005B0D2C" w:rsidRDefault="005B0D2C" w:rsidP="005B0D2C">
      <w:pPr>
        <w:pStyle w:val="PL"/>
        <w:rPr>
          <w:lang w:val="en-US"/>
        </w:rPr>
      </w:pPr>
      <w:r>
        <w:rPr>
          <w:lang w:val="en-US"/>
        </w:rPr>
        <w:t xml:space="preserve">          $ref: '#/components/schemas/AgeOfLocationEstimate'</w:t>
      </w:r>
    </w:p>
    <w:p w14:paraId="10D6FFC1" w14:textId="77777777" w:rsidR="005B0D2C" w:rsidRDefault="005B0D2C" w:rsidP="005B0D2C">
      <w:pPr>
        <w:pStyle w:val="PL"/>
        <w:rPr>
          <w:lang w:val="en-US"/>
        </w:rPr>
      </w:pPr>
      <w:r>
        <w:rPr>
          <w:lang w:val="en-US"/>
        </w:rPr>
        <w:t xml:space="preserve">        timestampOfLocationEstimate:</w:t>
      </w:r>
    </w:p>
    <w:p w14:paraId="231E3CE6" w14:textId="77777777" w:rsidR="005B0D2C" w:rsidRDefault="005B0D2C" w:rsidP="005B0D2C">
      <w:pPr>
        <w:pStyle w:val="PL"/>
        <w:rPr>
          <w:lang w:val="en-US"/>
        </w:rPr>
      </w:pPr>
      <w:r>
        <w:rPr>
          <w:lang w:val="en-US"/>
        </w:rPr>
        <w:t xml:space="preserve">          $ref: 'TS29571_CommonData.yaml#/components/schemas/DateTime'</w:t>
      </w:r>
    </w:p>
    <w:p w14:paraId="5A12F65B" w14:textId="77777777" w:rsidR="005B0D2C" w:rsidRDefault="005B0D2C" w:rsidP="005B0D2C">
      <w:pPr>
        <w:pStyle w:val="PL"/>
        <w:rPr>
          <w:lang w:val="en-US"/>
        </w:rPr>
      </w:pPr>
      <w:r>
        <w:rPr>
          <w:lang w:val="en-US"/>
        </w:rPr>
        <w:t xml:space="preserve">        velocityEstimate:</w:t>
      </w:r>
    </w:p>
    <w:p w14:paraId="2481E0BE" w14:textId="77777777" w:rsidR="005B0D2C" w:rsidRDefault="005B0D2C" w:rsidP="005B0D2C">
      <w:pPr>
        <w:pStyle w:val="PL"/>
        <w:rPr>
          <w:lang w:val="en-US"/>
        </w:rPr>
      </w:pPr>
      <w:r>
        <w:rPr>
          <w:lang w:val="en-US"/>
        </w:rPr>
        <w:t xml:space="preserve">          $ref: '#/components/schemas/VelocityEstimate'</w:t>
      </w:r>
    </w:p>
    <w:p w14:paraId="2597B124" w14:textId="77777777" w:rsidR="005B0D2C" w:rsidRDefault="005B0D2C" w:rsidP="005B0D2C">
      <w:pPr>
        <w:pStyle w:val="PL"/>
        <w:rPr>
          <w:lang w:val="en-US"/>
        </w:rPr>
      </w:pPr>
      <w:r>
        <w:rPr>
          <w:lang w:val="en-US"/>
        </w:rPr>
        <w:t xml:space="preserve">        </w:t>
      </w:r>
      <w:r>
        <w:rPr>
          <w:lang w:eastAsia="zh-CN"/>
        </w:rPr>
        <w:t>localLocationEstimate</w:t>
      </w:r>
      <w:r>
        <w:rPr>
          <w:lang w:val="en-US"/>
        </w:rPr>
        <w:t>:</w:t>
      </w:r>
    </w:p>
    <w:p w14:paraId="47737CEE" w14:textId="77777777" w:rsidR="005B0D2C" w:rsidRDefault="005B0D2C" w:rsidP="005B0D2C">
      <w:pPr>
        <w:pStyle w:val="PL"/>
        <w:rPr>
          <w:lang w:val="en-US" w:eastAsia="zh-CN"/>
        </w:rPr>
      </w:pPr>
      <w:r>
        <w:rPr>
          <w:lang w:val="en-US"/>
        </w:rPr>
        <w:t xml:space="preserve">          $ref: '#/components/schemas/</w:t>
      </w:r>
      <w:r>
        <w:rPr>
          <w:lang w:val="en-US" w:eastAsia="zh-CN"/>
        </w:rPr>
        <w:t>Local</w:t>
      </w:r>
      <w:r>
        <w:rPr>
          <w:lang w:val="en-US"/>
        </w:rPr>
        <w:t>Area'</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77777777" w:rsidR="005B0D2C" w:rsidRDefault="005B0D2C" w:rsidP="005B0D2C">
      <w:pPr>
        <w:pStyle w:val="PL"/>
        <w:rPr>
          <w:lang w:val="en-US"/>
        </w:rPr>
      </w:pPr>
      <w:r>
        <w:rPr>
          <w:lang w:val="en-US"/>
        </w:rPr>
        <w:t xml:space="preserve">      description: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12EACC47" w14:textId="77777777" w:rsidR="005B0D2C" w:rsidRDefault="005B0D2C" w:rsidP="005B0D2C">
      <w:pPr>
        <w:pStyle w:val="PL"/>
        <w:rPr>
          <w:lang w:eastAsia="zh-CN"/>
        </w:rPr>
      </w:pPr>
      <w:r>
        <w:rPr>
          <w:lang w:eastAsia="zh-CN"/>
        </w:rPr>
        <w:t xml:space="preserve">        </w:t>
      </w:r>
      <w:r>
        <w:t>rtsd:</w:t>
      </w:r>
    </w:p>
    <w:p w14:paraId="54AB834D" w14:textId="77777777" w:rsidR="005B0D2C" w:rsidRDefault="005B0D2C" w:rsidP="005B0D2C">
      <w:pPr>
        <w:pStyle w:val="PL"/>
        <w:rPr>
          <w:lang w:eastAsia="zh-CN"/>
        </w:rPr>
      </w:pPr>
      <w:r>
        <w:rPr>
          <w:lang w:eastAsia="zh-CN"/>
        </w:rPr>
        <w:t xml:space="preserve">          type: integer</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77777777" w:rsidR="004107F7" w:rsidRDefault="004107F7" w:rsidP="004107F7">
      <w:pPr>
        <w:pStyle w:val="PL"/>
        <w:rPr>
          <w:lang w:val="en-US"/>
        </w:rPr>
      </w:pPr>
      <w:r>
        <w:rPr>
          <w:lang w:val="en-US"/>
        </w:rPr>
        <w:t xml:space="preserve">        - ldrReference</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77777777" w:rsidR="004107F7" w:rsidRDefault="004107F7" w:rsidP="004107F7">
      <w:pPr>
        <w:pStyle w:val="PL"/>
        <w:rPr>
          <w:lang w:val="en-US"/>
        </w:rPr>
      </w:pPr>
      <w:r>
        <w:rPr>
          <w:lang w:val="en-US"/>
        </w:rPr>
        <w:t xml:space="preserve">        ldrReference:</w:t>
      </w:r>
    </w:p>
    <w:p w14:paraId="089709DE" w14:textId="77777777" w:rsidR="004107F7" w:rsidRDefault="004107F7" w:rsidP="004107F7">
      <w:pPr>
        <w:pStyle w:val="PL"/>
        <w:rPr>
          <w:lang w:val="en-US"/>
        </w:rPr>
      </w:pPr>
      <w:r>
        <w:rPr>
          <w:lang w:val="en-US"/>
        </w:rPr>
        <w:t xml:space="preserve">          $ref: '#/components/schemas/</w:t>
      </w:r>
      <w:r>
        <w:t>LdrReference</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77777777" w:rsidR="004107F7" w:rsidRDefault="004107F7" w:rsidP="004107F7">
      <w:pPr>
        <w:pStyle w:val="PL"/>
        <w:rPr>
          <w:lang w:val="en-US"/>
        </w:rPr>
      </w:pPr>
      <w:r>
        <w:rPr>
          <w:lang w:val="en-US"/>
        </w:rPr>
        <w:t xml:space="preserve">        targetLMFIdentification:</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77777777" w:rsidR="00DC3AC1" w:rsidRDefault="00DC3AC1" w:rsidP="00DC3AC1">
      <w:pPr>
        <w:pStyle w:val="PL"/>
        <w:rPr>
          <w:lang w:val="en-US"/>
        </w:rPr>
      </w:pPr>
      <w:r>
        <w:rPr>
          <w:lang w:val="en-US"/>
        </w:rPr>
        <w:t xml:space="preserve">        - </w:t>
      </w:r>
      <w:r>
        <w:t>upNotify</w:t>
      </w:r>
      <w:r>
        <w:rPr>
          <w:lang w:val="en-US"/>
        </w:rPr>
        <w:t>CallBackURI</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77777777" w:rsidR="00DC3AC1" w:rsidRDefault="00DC3AC1" w:rsidP="00DC3AC1">
      <w:pPr>
        <w:pStyle w:val="PL"/>
        <w:rPr>
          <w:lang w:val="en-US"/>
        </w:rPr>
      </w:pPr>
      <w:r>
        <w:rPr>
          <w:lang w:val="en-US"/>
        </w:rPr>
        <w:t xml:space="preserve">        </w:t>
      </w:r>
      <w:r>
        <w:t>upNotify</w:t>
      </w:r>
      <w:r>
        <w:rPr>
          <w:lang w:val="en-US"/>
        </w:rPr>
        <w:t>CallBackURI:</w:t>
      </w:r>
    </w:p>
    <w:p w14:paraId="027C5698" w14:textId="77777777" w:rsidR="00DC3AC1" w:rsidRDefault="00DC3AC1" w:rsidP="00DC3AC1">
      <w:pPr>
        <w:pStyle w:val="PL"/>
        <w:rPr>
          <w:lang w:val="en-US"/>
        </w:rPr>
      </w:pPr>
      <w:r>
        <w:rPr>
          <w:lang w:val="en-US"/>
        </w:rPr>
        <w:t xml:space="preserve">          $ref: 'TS29571_CommonData.yaml#/components/schemas/Uri'</w:t>
      </w:r>
    </w:p>
    <w:p w14:paraId="7712A6EF" w14:textId="77777777" w:rsidR="00DC3AC1" w:rsidRDefault="00DC3AC1" w:rsidP="00DC3AC1">
      <w:pPr>
        <w:pStyle w:val="PL"/>
        <w:rPr>
          <w:lang w:val="en-US"/>
        </w:rPr>
      </w:pPr>
      <w:r>
        <w:rPr>
          <w:lang w:val="en-US"/>
        </w:rPr>
        <w:lastRenderedPageBreak/>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77777777" w:rsidR="00126134" w:rsidRDefault="00126134" w:rsidP="00126134">
      <w:pPr>
        <w:pStyle w:val="PL"/>
      </w:pPr>
      <w:r>
        <w:t xml:space="preserve">    </w:t>
      </w:r>
      <w:r w:rsidRPr="002D7FC3">
        <w:t>RelatedUE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7777777" w:rsidR="00126134" w:rsidRDefault="00126134" w:rsidP="00126134">
      <w:pPr>
        <w:pStyle w:val="PL"/>
      </w:pPr>
      <w:r w:rsidRPr="001E6ABC">
        <w:rPr>
          <w:lang w:val="en-US"/>
        </w:rPr>
        <w:t xml:space="preserve">        - </w:t>
      </w:r>
      <w:r w:rsidRPr="002D7FC3">
        <w:t>relatedUEType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77777777" w:rsidR="00126134" w:rsidRDefault="00126134" w:rsidP="00126134">
      <w:pPr>
        <w:pStyle w:val="PL"/>
      </w:pPr>
      <w:r>
        <w:t xml:space="preserve">        </w:t>
      </w:r>
      <w:r w:rsidRPr="002D7FC3">
        <w:t>relatedUEType</w:t>
      </w:r>
      <w:r>
        <w:t>:</w:t>
      </w:r>
    </w:p>
    <w:p w14:paraId="0A85E6C3" w14:textId="50E64219" w:rsidR="00126134" w:rsidRDefault="00126134" w:rsidP="00126134">
      <w:pPr>
        <w:pStyle w:val="PL"/>
      </w:pPr>
      <w:r>
        <w:t xml:space="preserve">          </w:t>
      </w:r>
      <w:r>
        <w:rPr>
          <w:lang w:val="en-US"/>
        </w:rPr>
        <w:t>$ref: '#/components/schemas/</w:t>
      </w:r>
      <w:r>
        <w:t>R</w:t>
      </w:r>
      <w:r w:rsidRPr="002D7FC3">
        <w:t>elatedUEType</w:t>
      </w:r>
      <w:r>
        <w:rPr>
          <w:lang w:val="en-US"/>
        </w:rPr>
        <w:t>'</w:t>
      </w:r>
    </w:p>
    <w:p w14:paraId="6B1CD473" w14:textId="77777777" w:rsidR="00126134" w:rsidRDefault="00126134"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lastRenderedPageBreak/>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lastRenderedPageBreak/>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34B876D" w14:textId="77777777" w:rsidR="00644747" w:rsidRPr="007C6923" w:rsidRDefault="00644747" w:rsidP="00644747">
      <w:pPr>
        <w:pStyle w:val="PL"/>
        <w:rPr>
          <w:lang w:val="en-US"/>
        </w:rPr>
      </w:pPr>
      <w:r w:rsidRPr="007C6923">
        <w:rPr>
          <w:lang w:val="en-US"/>
        </w:rPr>
        <w:t xml:space="preserve">    </w:t>
      </w:r>
      <w:r w:rsidRPr="008C4110">
        <w:t>Ue</w:t>
      </w:r>
      <w:r>
        <w:t>Up</w:t>
      </w:r>
      <w:r w:rsidRPr="008C4110">
        <w:t>PositioningCapabilities</w:t>
      </w:r>
      <w:r w:rsidRPr="007C6923">
        <w:rPr>
          <w:lang w:val="en-US"/>
        </w:rPr>
        <w:t>:</w:t>
      </w:r>
    </w:p>
    <w:p w14:paraId="03970431" w14:textId="77777777" w:rsidR="00644747" w:rsidRDefault="00644747" w:rsidP="00644747">
      <w:pPr>
        <w:pStyle w:val="PL"/>
        <w:rPr>
          <w:lang w:val="en-US"/>
        </w:rPr>
      </w:pPr>
      <w:r>
        <w:rPr>
          <w:lang w:val="en-US"/>
        </w:rPr>
        <w:t xml:space="preserve">      description: User plane </w:t>
      </w:r>
      <w:r>
        <w:t>p</w:t>
      </w:r>
      <w:r w:rsidRPr="008C4110">
        <w:t>ositioning capabilities supported by the UE</w:t>
      </w:r>
      <w:r>
        <w:rPr>
          <w:rFonts w:cs="Arial"/>
          <w:szCs w:val="18"/>
        </w:rPr>
        <w:t>.</w:t>
      </w:r>
    </w:p>
    <w:p w14:paraId="538889FE" w14:textId="77777777" w:rsidR="00644747" w:rsidRDefault="00644747" w:rsidP="00644747">
      <w:pPr>
        <w:pStyle w:val="PL"/>
        <w:rPr>
          <w:lang w:val="en-US"/>
        </w:rPr>
      </w:pPr>
      <w:r w:rsidRPr="007C6923">
        <w:rPr>
          <w:lang w:val="en-US"/>
        </w:rPr>
        <w:t xml:space="preserve">      type: </w:t>
      </w:r>
      <w:r>
        <w:rPr>
          <w:lang w:val="en-US"/>
        </w:rPr>
        <w:t>string</w:t>
      </w:r>
    </w:p>
    <w:p w14:paraId="3822BCF7" w14:textId="77777777" w:rsidR="00644747" w:rsidRDefault="00644747" w:rsidP="00644747">
      <w:pPr>
        <w:pStyle w:val="PL"/>
        <w:rPr>
          <w:lang w:val="en-US"/>
        </w:rPr>
      </w:pPr>
      <w:r>
        <w:rPr>
          <w:lang w:val="en-US"/>
        </w:rPr>
        <w:t xml:space="preserve">      format: byte</w:t>
      </w:r>
    </w:p>
    <w:p w14:paraId="0B3C7DB2" w14:textId="77777777" w:rsidR="00644747" w:rsidRDefault="00644747"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7777777"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Pr="005B65F5">
        <w:rPr>
          <w:lang w:val="en-US"/>
        </w:rPr>
        <w:t>RANGE_DIRECTION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lastRenderedPageBreak/>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lastRenderedPageBreak/>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lastRenderedPageBreak/>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MODIFICATION</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RelatedUEType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302A006D" w14:textId="2FEC7523" w:rsidR="00EB7848" w:rsidRDefault="00EB7848" w:rsidP="00EB7848"/>
    <w:p w14:paraId="1D569BBB" w14:textId="77777777" w:rsidR="009169F3" w:rsidRDefault="009169F3" w:rsidP="00EB7848"/>
    <w:p w14:paraId="565F2DA3" w14:textId="77777777" w:rsidR="00EB7848" w:rsidRDefault="00EB7848" w:rsidP="009B5010">
      <w:pPr>
        <w:pStyle w:val="Heading1"/>
      </w:pPr>
      <w:bookmarkStart w:id="4242" w:name="_Toc25168735"/>
      <w:bookmarkStart w:id="4243" w:name="_Toc27593154"/>
      <w:bookmarkStart w:id="4244" w:name="_Toc34148030"/>
      <w:bookmarkStart w:id="4245" w:name="_Toc36463414"/>
      <w:bookmarkStart w:id="4246" w:name="_Toc43215254"/>
      <w:bookmarkStart w:id="4247" w:name="_Toc45032502"/>
      <w:bookmarkStart w:id="4248" w:name="_Toc49849991"/>
      <w:bookmarkStart w:id="4249" w:name="_Toc51873505"/>
      <w:bookmarkStart w:id="4250" w:name="_Toc56517633"/>
      <w:bookmarkStart w:id="4251" w:name="_Toc58594534"/>
      <w:bookmarkStart w:id="4252" w:name="_Toc67686048"/>
      <w:bookmarkStart w:id="4253" w:name="_Toc74993875"/>
      <w:bookmarkStart w:id="4254" w:name="_Toc82716465"/>
      <w:bookmarkStart w:id="4255" w:name="_Toc88818752"/>
      <w:bookmarkStart w:id="4256" w:name="_Toc90650674"/>
      <w:bookmarkStart w:id="4257" w:name="_Toc98506343"/>
      <w:bookmarkStart w:id="4258" w:name="_Toc106639628"/>
      <w:bookmarkStart w:id="4259" w:name="_Toc114779138"/>
      <w:bookmarkStart w:id="4260" w:name="_Toc122097055"/>
      <w:bookmarkStart w:id="4261" w:name="_Toc130844276"/>
      <w:bookmarkStart w:id="4262" w:name="_Toc138411984"/>
      <w:bookmarkStart w:id="4263" w:name="_Toc145956182"/>
      <w:r>
        <w:t>A.3</w:t>
      </w:r>
      <w:r>
        <w:tab/>
        <w:t>Nlmf_Broadcast API</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51A081"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sidR="004070DA">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1820AEEB"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070DA">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lastRenderedPageBreak/>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lastRenderedPageBreak/>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264" w:name="_Toc20150445"/>
      <w:bookmarkStart w:id="4265" w:name="_Toc25168736"/>
      <w:bookmarkStart w:id="4266" w:name="_Toc27593155"/>
      <w:bookmarkStart w:id="4267" w:name="_Toc34148031"/>
      <w:bookmarkStart w:id="4268" w:name="_Toc36463415"/>
      <w:bookmarkStart w:id="4269" w:name="_Toc43215255"/>
      <w:bookmarkStart w:id="4270" w:name="_Toc45032503"/>
      <w:bookmarkStart w:id="4271" w:name="_Toc49849992"/>
      <w:bookmarkStart w:id="4272" w:name="_Toc51873506"/>
      <w:bookmarkStart w:id="4273" w:name="_Toc56517634"/>
      <w:bookmarkStart w:id="4274" w:name="_Toc58594535"/>
      <w:bookmarkStart w:id="4275" w:name="_Toc67686049"/>
      <w:bookmarkStart w:id="4276" w:name="_Toc74993876"/>
      <w:bookmarkStart w:id="4277" w:name="_Toc82716466"/>
      <w:bookmarkStart w:id="4278" w:name="_Toc88818753"/>
      <w:bookmarkStart w:id="4279" w:name="_Toc90650675"/>
      <w:bookmarkStart w:id="4280" w:name="_Toc98506344"/>
      <w:bookmarkStart w:id="4281" w:name="_Toc106639629"/>
      <w:bookmarkStart w:id="4282" w:name="_Toc114779139"/>
      <w:bookmarkStart w:id="4283" w:name="_Toc122097056"/>
      <w:bookmarkStart w:id="4284" w:name="_Toc130844277"/>
      <w:bookmarkStart w:id="4285" w:name="_Toc138411985"/>
      <w:bookmarkStart w:id="4286" w:name="_Toc145956183"/>
      <w:r w:rsidRPr="004D3578">
        <w:lastRenderedPageBreak/>
        <w:t xml:space="preserve">Annex </w:t>
      </w:r>
      <w:r>
        <w:rPr>
          <w:lang w:eastAsia="zh-CN"/>
        </w:rPr>
        <w:t>B</w:t>
      </w:r>
      <w:r w:rsidRPr="004D3578">
        <w:t xml:space="preserve"> (informative):</w:t>
      </w:r>
      <w:r w:rsidR="009B5010">
        <w:br/>
      </w:r>
      <w:r>
        <w:t>Change history</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bl>
    <w:p w14:paraId="0ADB8EDC" w14:textId="77777777" w:rsidR="00080512" w:rsidRDefault="00080512" w:rsidP="00EB7848"/>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8535E" w14:textId="77777777" w:rsidR="008D5200" w:rsidRDefault="008D5200">
      <w:r>
        <w:separator/>
      </w:r>
    </w:p>
  </w:endnote>
  <w:endnote w:type="continuationSeparator" w:id="0">
    <w:p w14:paraId="170BD499" w14:textId="77777777" w:rsidR="008D5200" w:rsidRDefault="008D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8CEC" w14:textId="77777777" w:rsidR="008D5200" w:rsidRDefault="008D5200">
      <w:r>
        <w:separator/>
      </w:r>
    </w:p>
  </w:footnote>
  <w:footnote w:type="continuationSeparator" w:id="0">
    <w:p w14:paraId="4E4FAA3C" w14:textId="77777777" w:rsidR="008D5200" w:rsidRDefault="008D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34AB2795"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1EF">
      <w:rPr>
        <w:rFonts w:ascii="Arial" w:hAnsi="Arial" w:cs="Arial"/>
        <w:b/>
        <w:noProof/>
        <w:sz w:val="18"/>
        <w:szCs w:val="18"/>
      </w:rPr>
      <w:t>3GPP TS 29.572 V18.3.0 (2023-09)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7DDF9EC1"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1EF">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18"/>
    <w:rsid w:val="00003F5A"/>
    <w:rsid w:val="0001069E"/>
    <w:rsid w:val="00017644"/>
    <w:rsid w:val="00023B1D"/>
    <w:rsid w:val="00025B76"/>
    <w:rsid w:val="000304AB"/>
    <w:rsid w:val="0003139B"/>
    <w:rsid w:val="00033397"/>
    <w:rsid w:val="000337A7"/>
    <w:rsid w:val="00033A10"/>
    <w:rsid w:val="00040095"/>
    <w:rsid w:val="00042FF9"/>
    <w:rsid w:val="00043893"/>
    <w:rsid w:val="00047160"/>
    <w:rsid w:val="00051834"/>
    <w:rsid w:val="00054A22"/>
    <w:rsid w:val="000554DC"/>
    <w:rsid w:val="00055A76"/>
    <w:rsid w:val="00055F85"/>
    <w:rsid w:val="00056F0B"/>
    <w:rsid w:val="00057EDE"/>
    <w:rsid w:val="00061124"/>
    <w:rsid w:val="000615EB"/>
    <w:rsid w:val="00062023"/>
    <w:rsid w:val="000655A6"/>
    <w:rsid w:val="00071184"/>
    <w:rsid w:val="0007592C"/>
    <w:rsid w:val="00080512"/>
    <w:rsid w:val="00084531"/>
    <w:rsid w:val="00084F92"/>
    <w:rsid w:val="00086B63"/>
    <w:rsid w:val="00091D29"/>
    <w:rsid w:val="000926A3"/>
    <w:rsid w:val="000A180B"/>
    <w:rsid w:val="000A1F42"/>
    <w:rsid w:val="000A49D6"/>
    <w:rsid w:val="000B0EEC"/>
    <w:rsid w:val="000B289C"/>
    <w:rsid w:val="000B3748"/>
    <w:rsid w:val="000B53B5"/>
    <w:rsid w:val="000B7CE0"/>
    <w:rsid w:val="000B7D9B"/>
    <w:rsid w:val="000C3B5A"/>
    <w:rsid w:val="000C47C3"/>
    <w:rsid w:val="000C5B5B"/>
    <w:rsid w:val="000C6B4E"/>
    <w:rsid w:val="000D1F46"/>
    <w:rsid w:val="000D3A7E"/>
    <w:rsid w:val="000D58AB"/>
    <w:rsid w:val="000E6B7D"/>
    <w:rsid w:val="000E718A"/>
    <w:rsid w:val="000F180E"/>
    <w:rsid w:val="000F2546"/>
    <w:rsid w:val="001005BD"/>
    <w:rsid w:val="00100C66"/>
    <w:rsid w:val="0010256E"/>
    <w:rsid w:val="001032A9"/>
    <w:rsid w:val="0011225B"/>
    <w:rsid w:val="00112983"/>
    <w:rsid w:val="0011520B"/>
    <w:rsid w:val="00116376"/>
    <w:rsid w:val="00116DDB"/>
    <w:rsid w:val="00126134"/>
    <w:rsid w:val="00130911"/>
    <w:rsid w:val="001315FB"/>
    <w:rsid w:val="00133525"/>
    <w:rsid w:val="001364CF"/>
    <w:rsid w:val="0014146D"/>
    <w:rsid w:val="00146339"/>
    <w:rsid w:val="00150781"/>
    <w:rsid w:val="0015089E"/>
    <w:rsid w:val="00156BF8"/>
    <w:rsid w:val="00160B8D"/>
    <w:rsid w:val="0016225B"/>
    <w:rsid w:val="00164AAB"/>
    <w:rsid w:val="001664A0"/>
    <w:rsid w:val="001716CE"/>
    <w:rsid w:val="00172DCB"/>
    <w:rsid w:val="00175845"/>
    <w:rsid w:val="00175EE8"/>
    <w:rsid w:val="001760B3"/>
    <w:rsid w:val="00176BCE"/>
    <w:rsid w:val="00181AE4"/>
    <w:rsid w:val="00182EA0"/>
    <w:rsid w:val="00183DF2"/>
    <w:rsid w:val="001860B4"/>
    <w:rsid w:val="001862C2"/>
    <w:rsid w:val="00193C41"/>
    <w:rsid w:val="001947A7"/>
    <w:rsid w:val="00195AF2"/>
    <w:rsid w:val="001963A4"/>
    <w:rsid w:val="001A0869"/>
    <w:rsid w:val="001A1C57"/>
    <w:rsid w:val="001A267D"/>
    <w:rsid w:val="001A4767"/>
    <w:rsid w:val="001A4C42"/>
    <w:rsid w:val="001A7420"/>
    <w:rsid w:val="001A7670"/>
    <w:rsid w:val="001B0485"/>
    <w:rsid w:val="001B6637"/>
    <w:rsid w:val="001B725A"/>
    <w:rsid w:val="001B79BB"/>
    <w:rsid w:val="001C01D7"/>
    <w:rsid w:val="001C18A7"/>
    <w:rsid w:val="001C21C3"/>
    <w:rsid w:val="001C71F4"/>
    <w:rsid w:val="001D02C2"/>
    <w:rsid w:val="001D06A1"/>
    <w:rsid w:val="001D1B6B"/>
    <w:rsid w:val="001D68DA"/>
    <w:rsid w:val="001E7C73"/>
    <w:rsid w:val="001F0C1D"/>
    <w:rsid w:val="001F1132"/>
    <w:rsid w:val="001F168B"/>
    <w:rsid w:val="001F2CBA"/>
    <w:rsid w:val="001F33CF"/>
    <w:rsid w:val="001F7875"/>
    <w:rsid w:val="001F7883"/>
    <w:rsid w:val="00200B76"/>
    <w:rsid w:val="00203CAE"/>
    <w:rsid w:val="00206A48"/>
    <w:rsid w:val="0021117A"/>
    <w:rsid w:val="002123F7"/>
    <w:rsid w:val="00215602"/>
    <w:rsid w:val="00216254"/>
    <w:rsid w:val="00221A42"/>
    <w:rsid w:val="002233FF"/>
    <w:rsid w:val="00223677"/>
    <w:rsid w:val="00224C7A"/>
    <w:rsid w:val="00224F68"/>
    <w:rsid w:val="00231CDC"/>
    <w:rsid w:val="00233CB8"/>
    <w:rsid w:val="002342E6"/>
    <w:rsid w:val="002347A2"/>
    <w:rsid w:val="002357DB"/>
    <w:rsid w:val="00236373"/>
    <w:rsid w:val="00244931"/>
    <w:rsid w:val="00245561"/>
    <w:rsid w:val="00245B97"/>
    <w:rsid w:val="002465B2"/>
    <w:rsid w:val="002469F7"/>
    <w:rsid w:val="00246B61"/>
    <w:rsid w:val="00247BD6"/>
    <w:rsid w:val="0025053E"/>
    <w:rsid w:val="0025063F"/>
    <w:rsid w:val="00252224"/>
    <w:rsid w:val="00253566"/>
    <w:rsid w:val="002560D7"/>
    <w:rsid w:val="0025708E"/>
    <w:rsid w:val="002675F0"/>
    <w:rsid w:val="00267D51"/>
    <w:rsid w:val="00270797"/>
    <w:rsid w:val="00271020"/>
    <w:rsid w:val="002744FB"/>
    <w:rsid w:val="00274526"/>
    <w:rsid w:val="0027521F"/>
    <w:rsid w:val="00277A4F"/>
    <w:rsid w:val="00283A1D"/>
    <w:rsid w:val="002845C0"/>
    <w:rsid w:val="00290E4F"/>
    <w:rsid w:val="00290E8E"/>
    <w:rsid w:val="00291871"/>
    <w:rsid w:val="00292B18"/>
    <w:rsid w:val="0029481B"/>
    <w:rsid w:val="00294FBC"/>
    <w:rsid w:val="00296284"/>
    <w:rsid w:val="00296A30"/>
    <w:rsid w:val="002A1619"/>
    <w:rsid w:val="002A2BFC"/>
    <w:rsid w:val="002A5710"/>
    <w:rsid w:val="002A6F63"/>
    <w:rsid w:val="002B13E0"/>
    <w:rsid w:val="002B2702"/>
    <w:rsid w:val="002B4028"/>
    <w:rsid w:val="002B4995"/>
    <w:rsid w:val="002B5FE7"/>
    <w:rsid w:val="002B6339"/>
    <w:rsid w:val="002B6F17"/>
    <w:rsid w:val="002B7C29"/>
    <w:rsid w:val="002C2148"/>
    <w:rsid w:val="002C3CF5"/>
    <w:rsid w:val="002C4FD8"/>
    <w:rsid w:val="002C5C8B"/>
    <w:rsid w:val="002D28A9"/>
    <w:rsid w:val="002E00EE"/>
    <w:rsid w:val="002E1FCC"/>
    <w:rsid w:val="002E653A"/>
    <w:rsid w:val="002E6DA0"/>
    <w:rsid w:val="002E6FE0"/>
    <w:rsid w:val="002F47C1"/>
    <w:rsid w:val="002F4990"/>
    <w:rsid w:val="0030131B"/>
    <w:rsid w:val="00302B36"/>
    <w:rsid w:val="00303CF4"/>
    <w:rsid w:val="0030537A"/>
    <w:rsid w:val="003068FF"/>
    <w:rsid w:val="00306CEE"/>
    <w:rsid w:val="003149AD"/>
    <w:rsid w:val="003172DC"/>
    <w:rsid w:val="00321BE3"/>
    <w:rsid w:val="003277EF"/>
    <w:rsid w:val="003322DE"/>
    <w:rsid w:val="0033710F"/>
    <w:rsid w:val="003373D5"/>
    <w:rsid w:val="003472B4"/>
    <w:rsid w:val="0035150B"/>
    <w:rsid w:val="003543BC"/>
    <w:rsid w:val="0035462D"/>
    <w:rsid w:val="0035511C"/>
    <w:rsid w:val="00357ECD"/>
    <w:rsid w:val="00362941"/>
    <w:rsid w:val="0036466C"/>
    <w:rsid w:val="00365C5D"/>
    <w:rsid w:val="00371220"/>
    <w:rsid w:val="00373CF6"/>
    <w:rsid w:val="00375B97"/>
    <w:rsid w:val="00375ED8"/>
    <w:rsid w:val="003765B8"/>
    <w:rsid w:val="00382606"/>
    <w:rsid w:val="0038394E"/>
    <w:rsid w:val="003844FB"/>
    <w:rsid w:val="003855C4"/>
    <w:rsid w:val="003914D3"/>
    <w:rsid w:val="003959FB"/>
    <w:rsid w:val="00396174"/>
    <w:rsid w:val="00397F48"/>
    <w:rsid w:val="003A117B"/>
    <w:rsid w:val="003A385C"/>
    <w:rsid w:val="003A6270"/>
    <w:rsid w:val="003B0C11"/>
    <w:rsid w:val="003B1FD0"/>
    <w:rsid w:val="003B2742"/>
    <w:rsid w:val="003B6266"/>
    <w:rsid w:val="003B74CB"/>
    <w:rsid w:val="003B7C8B"/>
    <w:rsid w:val="003C0069"/>
    <w:rsid w:val="003C3971"/>
    <w:rsid w:val="003C51AC"/>
    <w:rsid w:val="003D1BC0"/>
    <w:rsid w:val="003D1D31"/>
    <w:rsid w:val="003D1DD7"/>
    <w:rsid w:val="003D25D8"/>
    <w:rsid w:val="003D5754"/>
    <w:rsid w:val="003D73E3"/>
    <w:rsid w:val="003E4054"/>
    <w:rsid w:val="003E44CB"/>
    <w:rsid w:val="003E47C8"/>
    <w:rsid w:val="003E5121"/>
    <w:rsid w:val="003E52C5"/>
    <w:rsid w:val="003F1FCC"/>
    <w:rsid w:val="00403ED7"/>
    <w:rsid w:val="004070DA"/>
    <w:rsid w:val="0041004D"/>
    <w:rsid w:val="004107F7"/>
    <w:rsid w:val="00412C9D"/>
    <w:rsid w:val="004142C9"/>
    <w:rsid w:val="00421FA2"/>
    <w:rsid w:val="00423334"/>
    <w:rsid w:val="004255AC"/>
    <w:rsid w:val="0043294E"/>
    <w:rsid w:val="004345EC"/>
    <w:rsid w:val="00441725"/>
    <w:rsid w:val="00441872"/>
    <w:rsid w:val="004446C0"/>
    <w:rsid w:val="00444D2C"/>
    <w:rsid w:val="00445C03"/>
    <w:rsid w:val="00446844"/>
    <w:rsid w:val="004471D3"/>
    <w:rsid w:val="00447501"/>
    <w:rsid w:val="00453092"/>
    <w:rsid w:val="00453B0E"/>
    <w:rsid w:val="00457BD2"/>
    <w:rsid w:val="00457F42"/>
    <w:rsid w:val="00463691"/>
    <w:rsid w:val="00465515"/>
    <w:rsid w:val="00465AB0"/>
    <w:rsid w:val="00467CA0"/>
    <w:rsid w:val="00470EAC"/>
    <w:rsid w:val="004778F5"/>
    <w:rsid w:val="0048079F"/>
    <w:rsid w:val="004827C3"/>
    <w:rsid w:val="004900DE"/>
    <w:rsid w:val="00496DF7"/>
    <w:rsid w:val="004A0023"/>
    <w:rsid w:val="004A056B"/>
    <w:rsid w:val="004A18BD"/>
    <w:rsid w:val="004A24D5"/>
    <w:rsid w:val="004B42A4"/>
    <w:rsid w:val="004B7582"/>
    <w:rsid w:val="004C1435"/>
    <w:rsid w:val="004C2CAB"/>
    <w:rsid w:val="004C4B54"/>
    <w:rsid w:val="004C6AE6"/>
    <w:rsid w:val="004D0891"/>
    <w:rsid w:val="004D3578"/>
    <w:rsid w:val="004D394A"/>
    <w:rsid w:val="004D426A"/>
    <w:rsid w:val="004D4EC1"/>
    <w:rsid w:val="004D73F7"/>
    <w:rsid w:val="004E213A"/>
    <w:rsid w:val="004E59A5"/>
    <w:rsid w:val="004E695D"/>
    <w:rsid w:val="004F0988"/>
    <w:rsid w:val="004F3340"/>
    <w:rsid w:val="004F352C"/>
    <w:rsid w:val="0050139A"/>
    <w:rsid w:val="00502A02"/>
    <w:rsid w:val="00502DC0"/>
    <w:rsid w:val="00511C56"/>
    <w:rsid w:val="00515767"/>
    <w:rsid w:val="00515BC2"/>
    <w:rsid w:val="00516AD7"/>
    <w:rsid w:val="00516B79"/>
    <w:rsid w:val="00516E01"/>
    <w:rsid w:val="005202D7"/>
    <w:rsid w:val="0052072E"/>
    <w:rsid w:val="00522944"/>
    <w:rsid w:val="00530CC3"/>
    <w:rsid w:val="005321DE"/>
    <w:rsid w:val="0053388B"/>
    <w:rsid w:val="00535773"/>
    <w:rsid w:val="00543E6C"/>
    <w:rsid w:val="00546702"/>
    <w:rsid w:val="00553AE3"/>
    <w:rsid w:val="005615A0"/>
    <w:rsid w:val="005620BC"/>
    <w:rsid w:val="00563B94"/>
    <w:rsid w:val="00565087"/>
    <w:rsid w:val="005657F3"/>
    <w:rsid w:val="00566C8E"/>
    <w:rsid w:val="0056720B"/>
    <w:rsid w:val="00570BBD"/>
    <w:rsid w:val="005810CD"/>
    <w:rsid w:val="0058345B"/>
    <w:rsid w:val="00583869"/>
    <w:rsid w:val="00585BC4"/>
    <w:rsid w:val="00593531"/>
    <w:rsid w:val="005949BC"/>
    <w:rsid w:val="00595987"/>
    <w:rsid w:val="00597B11"/>
    <w:rsid w:val="005A17BC"/>
    <w:rsid w:val="005A18AA"/>
    <w:rsid w:val="005A3FB1"/>
    <w:rsid w:val="005A5335"/>
    <w:rsid w:val="005B0D2C"/>
    <w:rsid w:val="005C06D1"/>
    <w:rsid w:val="005C2137"/>
    <w:rsid w:val="005C3C8E"/>
    <w:rsid w:val="005C3E5D"/>
    <w:rsid w:val="005C50CC"/>
    <w:rsid w:val="005C5C62"/>
    <w:rsid w:val="005D263A"/>
    <w:rsid w:val="005D2E01"/>
    <w:rsid w:val="005D6CAE"/>
    <w:rsid w:val="005D7526"/>
    <w:rsid w:val="005E2CDA"/>
    <w:rsid w:val="005E3525"/>
    <w:rsid w:val="005E4BB2"/>
    <w:rsid w:val="005E542C"/>
    <w:rsid w:val="005E660A"/>
    <w:rsid w:val="005E6658"/>
    <w:rsid w:val="005E6A86"/>
    <w:rsid w:val="005E7B2B"/>
    <w:rsid w:val="005E7F63"/>
    <w:rsid w:val="005F27B3"/>
    <w:rsid w:val="005F7758"/>
    <w:rsid w:val="006008FC"/>
    <w:rsid w:val="00602AEA"/>
    <w:rsid w:val="00605434"/>
    <w:rsid w:val="00606C62"/>
    <w:rsid w:val="00614F95"/>
    <w:rsid w:val="00614FDF"/>
    <w:rsid w:val="006163CB"/>
    <w:rsid w:val="0062032F"/>
    <w:rsid w:val="00625B64"/>
    <w:rsid w:val="006319B4"/>
    <w:rsid w:val="00634702"/>
    <w:rsid w:val="00634C36"/>
    <w:rsid w:val="0063543D"/>
    <w:rsid w:val="0063547D"/>
    <w:rsid w:val="0063746B"/>
    <w:rsid w:val="00640B52"/>
    <w:rsid w:val="00644747"/>
    <w:rsid w:val="00646508"/>
    <w:rsid w:val="006466B7"/>
    <w:rsid w:val="00647114"/>
    <w:rsid w:val="006509EE"/>
    <w:rsid w:val="006544B9"/>
    <w:rsid w:val="00660194"/>
    <w:rsid w:val="006616C6"/>
    <w:rsid w:val="00662F49"/>
    <w:rsid w:val="0066377F"/>
    <w:rsid w:val="006706FB"/>
    <w:rsid w:val="00673251"/>
    <w:rsid w:val="00677C69"/>
    <w:rsid w:val="00680276"/>
    <w:rsid w:val="00684342"/>
    <w:rsid w:val="00687BDB"/>
    <w:rsid w:val="00691E07"/>
    <w:rsid w:val="00694665"/>
    <w:rsid w:val="00695685"/>
    <w:rsid w:val="006A0101"/>
    <w:rsid w:val="006A0577"/>
    <w:rsid w:val="006A323F"/>
    <w:rsid w:val="006A600E"/>
    <w:rsid w:val="006A6A70"/>
    <w:rsid w:val="006A6D73"/>
    <w:rsid w:val="006B1CD2"/>
    <w:rsid w:val="006B30D0"/>
    <w:rsid w:val="006B315C"/>
    <w:rsid w:val="006B444E"/>
    <w:rsid w:val="006C0DBC"/>
    <w:rsid w:val="006C3D95"/>
    <w:rsid w:val="006C7A09"/>
    <w:rsid w:val="006D0864"/>
    <w:rsid w:val="006D1B45"/>
    <w:rsid w:val="006D37D3"/>
    <w:rsid w:val="006D452F"/>
    <w:rsid w:val="006D553F"/>
    <w:rsid w:val="006D708E"/>
    <w:rsid w:val="006E4503"/>
    <w:rsid w:val="006E5C86"/>
    <w:rsid w:val="006E7D18"/>
    <w:rsid w:val="006F0431"/>
    <w:rsid w:val="006F1D41"/>
    <w:rsid w:val="006F709B"/>
    <w:rsid w:val="006F7DA1"/>
    <w:rsid w:val="00701116"/>
    <w:rsid w:val="00701A1E"/>
    <w:rsid w:val="00703650"/>
    <w:rsid w:val="00704623"/>
    <w:rsid w:val="0071299A"/>
    <w:rsid w:val="00712FC3"/>
    <w:rsid w:val="007132E0"/>
    <w:rsid w:val="00713C44"/>
    <w:rsid w:val="007157B5"/>
    <w:rsid w:val="00716860"/>
    <w:rsid w:val="007213E3"/>
    <w:rsid w:val="00722D3F"/>
    <w:rsid w:val="00724056"/>
    <w:rsid w:val="0072454C"/>
    <w:rsid w:val="007268DC"/>
    <w:rsid w:val="007317B1"/>
    <w:rsid w:val="00732904"/>
    <w:rsid w:val="00733103"/>
    <w:rsid w:val="00734A5B"/>
    <w:rsid w:val="0073736E"/>
    <w:rsid w:val="00737C46"/>
    <w:rsid w:val="0074026F"/>
    <w:rsid w:val="007411EF"/>
    <w:rsid w:val="00742127"/>
    <w:rsid w:val="007429F6"/>
    <w:rsid w:val="00744E76"/>
    <w:rsid w:val="00745137"/>
    <w:rsid w:val="00750308"/>
    <w:rsid w:val="00751DF9"/>
    <w:rsid w:val="007522F2"/>
    <w:rsid w:val="0075290A"/>
    <w:rsid w:val="00755328"/>
    <w:rsid w:val="00755E5A"/>
    <w:rsid w:val="00757A29"/>
    <w:rsid w:val="0076115A"/>
    <w:rsid w:val="007619C1"/>
    <w:rsid w:val="007659B5"/>
    <w:rsid w:val="00765B0F"/>
    <w:rsid w:val="00774DA4"/>
    <w:rsid w:val="0077574F"/>
    <w:rsid w:val="007762BA"/>
    <w:rsid w:val="00781F0F"/>
    <w:rsid w:val="00782065"/>
    <w:rsid w:val="00782E04"/>
    <w:rsid w:val="00783CCD"/>
    <w:rsid w:val="00783DEF"/>
    <w:rsid w:val="00793C83"/>
    <w:rsid w:val="00795058"/>
    <w:rsid w:val="00796259"/>
    <w:rsid w:val="007A21D2"/>
    <w:rsid w:val="007A4D9E"/>
    <w:rsid w:val="007B125A"/>
    <w:rsid w:val="007B23C5"/>
    <w:rsid w:val="007B29A8"/>
    <w:rsid w:val="007B600E"/>
    <w:rsid w:val="007B7B79"/>
    <w:rsid w:val="007C0A26"/>
    <w:rsid w:val="007C3E35"/>
    <w:rsid w:val="007C556D"/>
    <w:rsid w:val="007C65B4"/>
    <w:rsid w:val="007C7D5F"/>
    <w:rsid w:val="007D1426"/>
    <w:rsid w:val="007D1529"/>
    <w:rsid w:val="007D1DB1"/>
    <w:rsid w:val="007D64BB"/>
    <w:rsid w:val="007D7212"/>
    <w:rsid w:val="007E2817"/>
    <w:rsid w:val="007E5D9D"/>
    <w:rsid w:val="007F0F4A"/>
    <w:rsid w:val="007F22EB"/>
    <w:rsid w:val="007F303B"/>
    <w:rsid w:val="007F333B"/>
    <w:rsid w:val="007F46DA"/>
    <w:rsid w:val="007F5931"/>
    <w:rsid w:val="008017FE"/>
    <w:rsid w:val="008028A4"/>
    <w:rsid w:val="0080351F"/>
    <w:rsid w:val="00805B49"/>
    <w:rsid w:val="0080662C"/>
    <w:rsid w:val="00811404"/>
    <w:rsid w:val="00812BEE"/>
    <w:rsid w:val="00812CD4"/>
    <w:rsid w:val="00816A8B"/>
    <w:rsid w:val="00817075"/>
    <w:rsid w:val="00821F13"/>
    <w:rsid w:val="00823AD0"/>
    <w:rsid w:val="00826671"/>
    <w:rsid w:val="00830747"/>
    <w:rsid w:val="0083216A"/>
    <w:rsid w:val="00836D42"/>
    <w:rsid w:val="0084155B"/>
    <w:rsid w:val="00841C0C"/>
    <w:rsid w:val="0084570E"/>
    <w:rsid w:val="00845C3D"/>
    <w:rsid w:val="00850156"/>
    <w:rsid w:val="00850F00"/>
    <w:rsid w:val="0085108E"/>
    <w:rsid w:val="00860415"/>
    <w:rsid w:val="00864EE2"/>
    <w:rsid w:val="0086651F"/>
    <w:rsid w:val="0086708A"/>
    <w:rsid w:val="00871EE1"/>
    <w:rsid w:val="008766A8"/>
    <w:rsid w:val="008768CA"/>
    <w:rsid w:val="00890EB0"/>
    <w:rsid w:val="008910C7"/>
    <w:rsid w:val="00893A10"/>
    <w:rsid w:val="0089704A"/>
    <w:rsid w:val="0089714B"/>
    <w:rsid w:val="00897B3D"/>
    <w:rsid w:val="00897FA3"/>
    <w:rsid w:val="008A3B26"/>
    <w:rsid w:val="008A6E48"/>
    <w:rsid w:val="008A7D69"/>
    <w:rsid w:val="008B0A5F"/>
    <w:rsid w:val="008B1B00"/>
    <w:rsid w:val="008B1FF3"/>
    <w:rsid w:val="008B7C42"/>
    <w:rsid w:val="008C09EE"/>
    <w:rsid w:val="008C1E94"/>
    <w:rsid w:val="008C384C"/>
    <w:rsid w:val="008C73C4"/>
    <w:rsid w:val="008D11B4"/>
    <w:rsid w:val="008D4469"/>
    <w:rsid w:val="008D5200"/>
    <w:rsid w:val="008D6281"/>
    <w:rsid w:val="008E107C"/>
    <w:rsid w:val="008E197E"/>
    <w:rsid w:val="008F0E38"/>
    <w:rsid w:val="008F117F"/>
    <w:rsid w:val="008F36C1"/>
    <w:rsid w:val="008F39E9"/>
    <w:rsid w:val="008F4B98"/>
    <w:rsid w:val="008F6C1D"/>
    <w:rsid w:val="0090271F"/>
    <w:rsid w:val="00902E23"/>
    <w:rsid w:val="0090486F"/>
    <w:rsid w:val="009114D7"/>
    <w:rsid w:val="0091348E"/>
    <w:rsid w:val="00914742"/>
    <w:rsid w:val="00915303"/>
    <w:rsid w:val="009169F3"/>
    <w:rsid w:val="009179F6"/>
    <w:rsid w:val="00917C9E"/>
    <w:rsid w:val="00917CCB"/>
    <w:rsid w:val="00920404"/>
    <w:rsid w:val="00922BC3"/>
    <w:rsid w:val="00922DC5"/>
    <w:rsid w:val="009233FC"/>
    <w:rsid w:val="00923D4A"/>
    <w:rsid w:val="0092520F"/>
    <w:rsid w:val="00930119"/>
    <w:rsid w:val="00930568"/>
    <w:rsid w:val="00930D1B"/>
    <w:rsid w:val="00941F1D"/>
    <w:rsid w:val="00942EC2"/>
    <w:rsid w:val="00944C89"/>
    <w:rsid w:val="0094571D"/>
    <w:rsid w:val="00946089"/>
    <w:rsid w:val="00951CBB"/>
    <w:rsid w:val="00955364"/>
    <w:rsid w:val="0096111A"/>
    <w:rsid w:val="00965607"/>
    <w:rsid w:val="00973948"/>
    <w:rsid w:val="00974090"/>
    <w:rsid w:val="00976074"/>
    <w:rsid w:val="0097788C"/>
    <w:rsid w:val="00983F03"/>
    <w:rsid w:val="00984F8C"/>
    <w:rsid w:val="009852E6"/>
    <w:rsid w:val="00985315"/>
    <w:rsid w:val="00987244"/>
    <w:rsid w:val="00987BDB"/>
    <w:rsid w:val="0099279D"/>
    <w:rsid w:val="00993421"/>
    <w:rsid w:val="00995BCA"/>
    <w:rsid w:val="00995FF9"/>
    <w:rsid w:val="009A15F9"/>
    <w:rsid w:val="009A2465"/>
    <w:rsid w:val="009A3945"/>
    <w:rsid w:val="009A3B5E"/>
    <w:rsid w:val="009A476C"/>
    <w:rsid w:val="009A5715"/>
    <w:rsid w:val="009A606F"/>
    <w:rsid w:val="009B02C1"/>
    <w:rsid w:val="009B2138"/>
    <w:rsid w:val="009B5010"/>
    <w:rsid w:val="009B6A65"/>
    <w:rsid w:val="009B7782"/>
    <w:rsid w:val="009C0E9B"/>
    <w:rsid w:val="009C1C25"/>
    <w:rsid w:val="009C6A3F"/>
    <w:rsid w:val="009D5764"/>
    <w:rsid w:val="009D595E"/>
    <w:rsid w:val="009D630D"/>
    <w:rsid w:val="009D6DC1"/>
    <w:rsid w:val="009D6E50"/>
    <w:rsid w:val="009D788E"/>
    <w:rsid w:val="009E11AC"/>
    <w:rsid w:val="009E188D"/>
    <w:rsid w:val="009E22F1"/>
    <w:rsid w:val="009E357E"/>
    <w:rsid w:val="009E38F8"/>
    <w:rsid w:val="009F1D47"/>
    <w:rsid w:val="009F37B7"/>
    <w:rsid w:val="009F533B"/>
    <w:rsid w:val="009F7397"/>
    <w:rsid w:val="00A0264E"/>
    <w:rsid w:val="00A044A8"/>
    <w:rsid w:val="00A06CD1"/>
    <w:rsid w:val="00A10554"/>
    <w:rsid w:val="00A10F02"/>
    <w:rsid w:val="00A134B3"/>
    <w:rsid w:val="00A13A3E"/>
    <w:rsid w:val="00A14170"/>
    <w:rsid w:val="00A15472"/>
    <w:rsid w:val="00A164A4"/>
    <w:rsid w:val="00A164B4"/>
    <w:rsid w:val="00A16FC7"/>
    <w:rsid w:val="00A17B19"/>
    <w:rsid w:val="00A2006E"/>
    <w:rsid w:val="00A200F5"/>
    <w:rsid w:val="00A20972"/>
    <w:rsid w:val="00A247F7"/>
    <w:rsid w:val="00A250CC"/>
    <w:rsid w:val="00A26956"/>
    <w:rsid w:val="00A2702F"/>
    <w:rsid w:val="00A27486"/>
    <w:rsid w:val="00A30E1C"/>
    <w:rsid w:val="00A334F6"/>
    <w:rsid w:val="00A531F6"/>
    <w:rsid w:val="00A53724"/>
    <w:rsid w:val="00A54F89"/>
    <w:rsid w:val="00A56066"/>
    <w:rsid w:val="00A63539"/>
    <w:rsid w:val="00A65DA9"/>
    <w:rsid w:val="00A730C7"/>
    <w:rsid w:val="00A73129"/>
    <w:rsid w:val="00A772D9"/>
    <w:rsid w:val="00A776F2"/>
    <w:rsid w:val="00A77ED2"/>
    <w:rsid w:val="00A80856"/>
    <w:rsid w:val="00A82346"/>
    <w:rsid w:val="00A873D4"/>
    <w:rsid w:val="00A8752F"/>
    <w:rsid w:val="00A90F76"/>
    <w:rsid w:val="00A92BA1"/>
    <w:rsid w:val="00A933CE"/>
    <w:rsid w:val="00A94C60"/>
    <w:rsid w:val="00AA0C27"/>
    <w:rsid w:val="00AA3727"/>
    <w:rsid w:val="00AA5D57"/>
    <w:rsid w:val="00AA7CD8"/>
    <w:rsid w:val="00AB7373"/>
    <w:rsid w:val="00AC0CAF"/>
    <w:rsid w:val="00AC25E6"/>
    <w:rsid w:val="00AC3DAF"/>
    <w:rsid w:val="00AC6BC6"/>
    <w:rsid w:val="00AD17A7"/>
    <w:rsid w:val="00AE5C8F"/>
    <w:rsid w:val="00AE65E2"/>
    <w:rsid w:val="00AE7A7C"/>
    <w:rsid w:val="00AF163E"/>
    <w:rsid w:val="00AF2A6F"/>
    <w:rsid w:val="00AF4108"/>
    <w:rsid w:val="00AF4FFC"/>
    <w:rsid w:val="00B0024D"/>
    <w:rsid w:val="00B150E3"/>
    <w:rsid w:val="00B15449"/>
    <w:rsid w:val="00B16E08"/>
    <w:rsid w:val="00B206A3"/>
    <w:rsid w:val="00B24FF4"/>
    <w:rsid w:val="00B258E6"/>
    <w:rsid w:val="00B269FD"/>
    <w:rsid w:val="00B27153"/>
    <w:rsid w:val="00B307DE"/>
    <w:rsid w:val="00B32564"/>
    <w:rsid w:val="00B32657"/>
    <w:rsid w:val="00B32CE1"/>
    <w:rsid w:val="00B3354D"/>
    <w:rsid w:val="00B3425B"/>
    <w:rsid w:val="00B36F19"/>
    <w:rsid w:val="00B37F59"/>
    <w:rsid w:val="00B42500"/>
    <w:rsid w:val="00B43A23"/>
    <w:rsid w:val="00B441D4"/>
    <w:rsid w:val="00B4489D"/>
    <w:rsid w:val="00B65933"/>
    <w:rsid w:val="00B6668C"/>
    <w:rsid w:val="00B67E1A"/>
    <w:rsid w:val="00B71E06"/>
    <w:rsid w:val="00B74DD7"/>
    <w:rsid w:val="00B75868"/>
    <w:rsid w:val="00B771A9"/>
    <w:rsid w:val="00B85580"/>
    <w:rsid w:val="00B86D96"/>
    <w:rsid w:val="00B874F9"/>
    <w:rsid w:val="00B90C94"/>
    <w:rsid w:val="00B93086"/>
    <w:rsid w:val="00B931A2"/>
    <w:rsid w:val="00BA19ED"/>
    <w:rsid w:val="00BA1E64"/>
    <w:rsid w:val="00BA4B8D"/>
    <w:rsid w:val="00BA7C5E"/>
    <w:rsid w:val="00BC0F7D"/>
    <w:rsid w:val="00BC5389"/>
    <w:rsid w:val="00BC6B83"/>
    <w:rsid w:val="00BD0907"/>
    <w:rsid w:val="00BD0BAD"/>
    <w:rsid w:val="00BD0D18"/>
    <w:rsid w:val="00BD3963"/>
    <w:rsid w:val="00BD472A"/>
    <w:rsid w:val="00BD7D31"/>
    <w:rsid w:val="00BD7E80"/>
    <w:rsid w:val="00BE0007"/>
    <w:rsid w:val="00BE3255"/>
    <w:rsid w:val="00BE6E75"/>
    <w:rsid w:val="00BF128E"/>
    <w:rsid w:val="00BF26E3"/>
    <w:rsid w:val="00BF2BF3"/>
    <w:rsid w:val="00C011C2"/>
    <w:rsid w:val="00C01272"/>
    <w:rsid w:val="00C05B35"/>
    <w:rsid w:val="00C074DD"/>
    <w:rsid w:val="00C10B9C"/>
    <w:rsid w:val="00C12BFA"/>
    <w:rsid w:val="00C1496A"/>
    <w:rsid w:val="00C17E7F"/>
    <w:rsid w:val="00C2124C"/>
    <w:rsid w:val="00C21F66"/>
    <w:rsid w:val="00C24B90"/>
    <w:rsid w:val="00C25E9F"/>
    <w:rsid w:val="00C33079"/>
    <w:rsid w:val="00C33D69"/>
    <w:rsid w:val="00C374C9"/>
    <w:rsid w:val="00C40AF0"/>
    <w:rsid w:val="00C4171E"/>
    <w:rsid w:val="00C42B49"/>
    <w:rsid w:val="00C42E79"/>
    <w:rsid w:val="00C45231"/>
    <w:rsid w:val="00C46682"/>
    <w:rsid w:val="00C469F0"/>
    <w:rsid w:val="00C46BE8"/>
    <w:rsid w:val="00C47B72"/>
    <w:rsid w:val="00C5354A"/>
    <w:rsid w:val="00C5556C"/>
    <w:rsid w:val="00C5739F"/>
    <w:rsid w:val="00C577B9"/>
    <w:rsid w:val="00C618D8"/>
    <w:rsid w:val="00C61A8F"/>
    <w:rsid w:val="00C61B5E"/>
    <w:rsid w:val="00C62362"/>
    <w:rsid w:val="00C63293"/>
    <w:rsid w:val="00C6719C"/>
    <w:rsid w:val="00C67398"/>
    <w:rsid w:val="00C67CC2"/>
    <w:rsid w:val="00C710AB"/>
    <w:rsid w:val="00C72833"/>
    <w:rsid w:val="00C747E0"/>
    <w:rsid w:val="00C77E51"/>
    <w:rsid w:val="00C80F1D"/>
    <w:rsid w:val="00C82EB0"/>
    <w:rsid w:val="00C8302E"/>
    <w:rsid w:val="00C83992"/>
    <w:rsid w:val="00C876A9"/>
    <w:rsid w:val="00C91827"/>
    <w:rsid w:val="00C921E1"/>
    <w:rsid w:val="00C93F40"/>
    <w:rsid w:val="00C9490D"/>
    <w:rsid w:val="00C95331"/>
    <w:rsid w:val="00C95814"/>
    <w:rsid w:val="00C95F4D"/>
    <w:rsid w:val="00CA2632"/>
    <w:rsid w:val="00CA3B95"/>
    <w:rsid w:val="00CA3D0C"/>
    <w:rsid w:val="00CA4164"/>
    <w:rsid w:val="00CB10AA"/>
    <w:rsid w:val="00CB1473"/>
    <w:rsid w:val="00CB216A"/>
    <w:rsid w:val="00CB2D3D"/>
    <w:rsid w:val="00CB5E49"/>
    <w:rsid w:val="00CC0AAD"/>
    <w:rsid w:val="00CC0B89"/>
    <w:rsid w:val="00CC5386"/>
    <w:rsid w:val="00CD04BC"/>
    <w:rsid w:val="00CE086A"/>
    <w:rsid w:val="00CE1A59"/>
    <w:rsid w:val="00CE331A"/>
    <w:rsid w:val="00CF5FC9"/>
    <w:rsid w:val="00CF6A94"/>
    <w:rsid w:val="00D02BE7"/>
    <w:rsid w:val="00D06488"/>
    <w:rsid w:val="00D11287"/>
    <w:rsid w:val="00D13EB8"/>
    <w:rsid w:val="00D2148F"/>
    <w:rsid w:val="00D27E81"/>
    <w:rsid w:val="00D31FC8"/>
    <w:rsid w:val="00D3670C"/>
    <w:rsid w:val="00D37C07"/>
    <w:rsid w:val="00D42410"/>
    <w:rsid w:val="00D43F1D"/>
    <w:rsid w:val="00D47C55"/>
    <w:rsid w:val="00D512DA"/>
    <w:rsid w:val="00D52B8D"/>
    <w:rsid w:val="00D53801"/>
    <w:rsid w:val="00D54126"/>
    <w:rsid w:val="00D561C3"/>
    <w:rsid w:val="00D57972"/>
    <w:rsid w:val="00D6132A"/>
    <w:rsid w:val="00D64986"/>
    <w:rsid w:val="00D675A9"/>
    <w:rsid w:val="00D67A50"/>
    <w:rsid w:val="00D720CA"/>
    <w:rsid w:val="00D738D6"/>
    <w:rsid w:val="00D7482A"/>
    <w:rsid w:val="00D74929"/>
    <w:rsid w:val="00D755EB"/>
    <w:rsid w:val="00D76048"/>
    <w:rsid w:val="00D773A8"/>
    <w:rsid w:val="00D81F7A"/>
    <w:rsid w:val="00D83BFA"/>
    <w:rsid w:val="00D86526"/>
    <w:rsid w:val="00D87B0B"/>
    <w:rsid w:val="00D87DF8"/>
    <w:rsid w:val="00D87E00"/>
    <w:rsid w:val="00D9134D"/>
    <w:rsid w:val="00D92FE5"/>
    <w:rsid w:val="00D95BB7"/>
    <w:rsid w:val="00DA0A3D"/>
    <w:rsid w:val="00DA0A68"/>
    <w:rsid w:val="00DA72E2"/>
    <w:rsid w:val="00DA7A03"/>
    <w:rsid w:val="00DB08F9"/>
    <w:rsid w:val="00DB149B"/>
    <w:rsid w:val="00DB1818"/>
    <w:rsid w:val="00DB1E3C"/>
    <w:rsid w:val="00DB2A6C"/>
    <w:rsid w:val="00DB3947"/>
    <w:rsid w:val="00DB68E0"/>
    <w:rsid w:val="00DC263C"/>
    <w:rsid w:val="00DC309B"/>
    <w:rsid w:val="00DC3AC1"/>
    <w:rsid w:val="00DC4DA2"/>
    <w:rsid w:val="00DC6FC0"/>
    <w:rsid w:val="00DD0DA9"/>
    <w:rsid w:val="00DD11F0"/>
    <w:rsid w:val="00DD1B60"/>
    <w:rsid w:val="00DD4C17"/>
    <w:rsid w:val="00DD6DEC"/>
    <w:rsid w:val="00DD74A5"/>
    <w:rsid w:val="00DE01CE"/>
    <w:rsid w:val="00DE1047"/>
    <w:rsid w:val="00DE275C"/>
    <w:rsid w:val="00DE3FBD"/>
    <w:rsid w:val="00DE4FA4"/>
    <w:rsid w:val="00DE6A8B"/>
    <w:rsid w:val="00DE6EB3"/>
    <w:rsid w:val="00DE75EC"/>
    <w:rsid w:val="00DF10EF"/>
    <w:rsid w:val="00DF2B1F"/>
    <w:rsid w:val="00DF4FA8"/>
    <w:rsid w:val="00DF62CD"/>
    <w:rsid w:val="00E00682"/>
    <w:rsid w:val="00E01A2B"/>
    <w:rsid w:val="00E04972"/>
    <w:rsid w:val="00E04FFB"/>
    <w:rsid w:val="00E052AD"/>
    <w:rsid w:val="00E05F64"/>
    <w:rsid w:val="00E06294"/>
    <w:rsid w:val="00E10C11"/>
    <w:rsid w:val="00E14A0D"/>
    <w:rsid w:val="00E14F72"/>
    <w:rsid w:val="00E16509"/>
    <w:rsid w:val="00E20040"/>
    <w:rsid w:val="00E2378C"/>
    <w:rsid w:val="00E27115"/>
    <w:rsid w:val="00E35762"/>
    <w:rsid w:val="00E367FC"/>
    <w:rsid w:val="00E4395A"/>
    <w:rsid w:val="00E44582"/>
    <w:rsid w:val="00E474ED"/>
    <w:rsid w:val="00E47D0C"/>
    <w:rsid w:val="00E510D9"/>
    <w:rsid w:val="00E5353A"/>
    <w:rsid w:val="00E53E0F"/>
    <w:rsid w:val="00E54CCC"/>
    <w:rsid w:val="00E54E5D"/>
    <w:rsid w:val="00E56FB4"/>
    <w:rsid w:val="00E5713E"/>
    <w:rsid w:val="00E61015"/>
    <w:rsid w:val="00E62D5A"/>
    <w:rsid w:val="00E63546"/>
    <w:rsid w:val="00E64778"/>
    <w:rsid w:val="00E6794A"/>
    <w:rsid w:val="00E67D10"/>
    <w:rsid w:val="00E67D36"/>
    <w:rsid w:val="00E71B61"/>
    <w:rsid w:val="00E72747"/>
    <w:rsid w:val="00E76A17"/>
    <w:rsid w:val="00E772D4"/>
    <w:rsid w:val="00E77645"/>
    <w:rsid w:val="00E83F46"/>
    <w:rsid w:val="00E87133"/>
    <w:rsid w:val="00E87225"/>
    <w:rsid w:val="00E878C9"/>
    <w:rsid w:val="00E90831"/>
    <w:rsid w:val="00E90EB5"/>
    <w:rsid w:val="00E944B3"/>
    <w:rsid w:val="00E95911"/>
    <w:rsid w:val="00E963FF"/>
    <w:rsid w:val="00EA0505"/>
    <w:rsid w:val="00EA15B0"/>
    <w:rsid w:val="00EA4F5B"/>
    <w:rsid w:val="00EA5EA7"/>
    <w:rsid w:val="00EA5EC6"/>
    <w:rsid w:val="00EA6583"/>
    <w:rsid w:val="00EA6CE8"/>
    <w:rsid w:val="00EB1CB3"/>
    <w:rsid w:val="00EB1FF6"/>
    <w:rsid w:val="00EB5192"/>
    <w:rsid w:val="00EB5437"/>
    <w:rsid w:val="00EB5D00"/>
    <w:rsid w:val="00EB7848"/>
    <w:rsid w:val="00EC11AD"/>
    <w:rsid w:val="00EC1B43"/>
    <w:rsid w:val="00EC292A"/>
    <w:rsid w:val="00EC4A25"/>
    <w:rsid w:val="00ED3499"/>
    <w:rsid w:val="00EE1034"/>
    <w:rsid w:val="00EE7600"/>
    <w:rsid w:val="00EF1A11"/>
    <w:rsid w:val="00EF3052"/>
    <w:rsid w:val="00EF3D7B"/>
    <w:rsid w:val="00EF4912"/>
    <w:rsid w:val="00EF4DF7"/>
    <w:rsid w:val="00EF63D7"/>
    <w:rsid w:val="00F025A2"/>
    <w:rsid w:val="00F04712"/>
    <w:rsid w:val="00F05242"/>
    <w:rsid w:val="00F07F81"/>
    <w:rsid w:val="00F13360"/>
    <w:rsid w:val="00F150D2"/>
    <w:rsid w:val="00F212C4"/>
    <w:rsid w:val="00F22EC7"/>
    <w:rsid w:val="00F23047"/>
    <w:rsid w:val="00F26171"/>
    <w:rsid w:val="00F304B9"/>
    <w:rsid w:val="00F325C8"/>
    <w:rsid w:val="00F33A33"/>
    <w:rsid w:val="00F34DC9"/>
    <w:rsid w:val="00F37601"/>
    <w:rsid w:val="00F423B4"/>
    <w:rsid w:val="00F42D18"/>
    <w:rsid w:val="00F46BA1"/>
    <w:rsid w:val="00F5310A"/>
    <w:rsid w:val="00F55047"/>
    <w:rsid w:val="00F554A6"/>
    <w:rsid w:val="00F61913"/>
    <w:rsid w:val="00F62736"/>
    <w:rsid w:val="00F653B8"/>
    <w:rsid w:val="00F70C36"/>
    <w:rsid w:val="00F70DA9"/>
    <w:rsid w:val="00F71443"/>
    <w:rsid w:val="00F73D84"/>
    <w:rsid w:val="00F748E3"/>
    <w:rsid w:val="00F7662B"/>
    <w:rsid w:val="00F77624"/>
    <w:rsid w:val="00F80FC1"/>
    <w:rsid w:val="00F852F4"/>
    <w:rsid w:val="00F8637E"/>
    <w:rsid w:val="00F86A42"/>
    <w:rsid w:val="00F9008D"/>
    <w:rsid w:val="00F91209"/>
    <w:rsid w:val="00FA11F8"/>
    <w:rsid w:val="00FA1266"/>
    <w:rsid w:val="00FA1686"/>
    <w:rsid w:val="00FA4FA6"/>
    <w:rsid w:val="00FA540B"/>
    <w:rsid w:val="00FB3E24"/>
    <w:rsid w:val="00FC1192"/>
    <w:rsid w:val="00FC570D"/>
    <w:rsid w:val="00FC675C"/>
    <w:rsid w:val="00FD0F3E"/>
    <w:rsid w:val="00FD34E8"/>
    <w:rsid w:val="00FD3B82"/>
    <w:rsid w:val="00FE4C98"/>
    <w:rsid w:val="00FE7D49"/>
    <w:rsid w:val="00FF0B26"/>
    <w:rsid w:val="00FF1688"/>
    <w:rsid w:val="00FF48C2"/>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37825</Words>
  <Characters>215605</Characters>
  <Application>Microsoft Office Word</Application>
  <DocSecurity>0</DocSecurity>
  <Lines>1796</Lines>
  <Paragraphs>505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6</cp:revision>
  <cp:lastPrinted>2019-02-25T14:05:00Z</cp:lastPrinted>
  <dcterms:created xsi:type="dcterms:W3CDTF">2023-09-01T06:19:00Z</dcterms:created>
  <dcterms:modified xsi:type="dcterms:W3CDTF">2023-09-18T17:03:00Z</dcterms:modified>
</cp:coreProperties>
</file>