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321D7AC"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5E2CDA">
              <w:rPr>
                <w:lang w:val="en-US"/>
              </w:rPr>
              <w:t>5</w:t>
            </w:r>
            <w:r w:rsidRPr="0009205F">
              <w:rPr>
                <w:lang w:val="en-US"/>
              </w:rPr>
              <w:t xml:space="preserve">.0 </w:t>
            </w:r>
            <w:r w:rsidRPr="0009205F">
              <w:rPr>
                <w:sz w:val="32"/>
                <w:lang w:val="en-US"/>
              </w:rPr>
              <w:t>(20</w:t>
            </w:r>
            <w:r>
              <w:rPr>
                <w:sz w:val="32"/>
                <w:lang w:val="en-US"/>
              </w:rPr>
              <w:t>2</w:t>
            </w:r>
            <w:r w:rsidR="007E5D9D">
              <w:rPr>
                <w:sz w:val="32"/>
                <w:lang w:val="en-US"/>
              </w:rPr>
              <w:t>2</w:t>
            </w:r>
            <w:r w:rsidRPr="0009205F">
              <w:rPr>
                <w:sz w:val="32"/>
                <w:lang w:val="en-US"/>
              </w:rPr>
              <w:t>-</w:t>
            </w:r>
            <w:r w:rsidR="007E5D9D">
              <w:rPr>
                <w:sz w:val="32"/>
                <w:lang w:val="en-US"/>
              </w:rPr>
              <w:t>0</w:t>
            </w:r>
            <w:r w:rsidR="005E2CDA">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92520F">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28DE34FE" w14:textId="77777777" w:rsidR="00D57972" w:rsidRDefault="0092520F" w:rsidP="00133525">
            <w:pPr>
              <w:jc w:val="right"/>
            </w:pPr>
            <w:bookmarkStart w:id="2" w:name="logos"/>
            <w:r>
              <w:pict w14:anchorId="528A1503">
                <v:shape id="_x0000_i1026" type="#_x0000_t75" style="width:127.4pt;height:74.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20F17B6"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1760B3">
              <w:rPr>
                <w:noProof/>
                <w:sz w:val="18"/>
              </w:rPr>
              <w:t>2</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15BB5CEC" w14:textId="055B060F" w:rsidR="009B5010" w:rsidRPr="0092520F" w:rsidRDefault="00AF163E">
      <w:pPr>
        <w:pStyle w:val="TOC1"/>
        <w:rPr>
          <w:rFonts w:ascii="Calibri" w:eastAsia="DengXian" w:hAnsi="Calibri"/>
          <w:noProof/>
          <w:szCs w:val="22"/>
          <w:lang w:eastAsia="en-GB"/>
        </w:rPr>
      </w:pPr>
      <w:r>
        <w:fldChar w:fldCharType="begin" w:fldLock="1"/>
      </w:r>
      <w:r>
        <w:instrText xml:space="preserve"> TOC \o "1-9" </w:instrText>
      </w:r>
      <w:r>
        <w:fldChar w:fldCharType="separate"/>
      </w:r>
      <w:r w:rsidR="009B5010">
        <w:rPr>
          <w:noProof/>
        </w:rPr>
        <w:t>Foreword</w:t>
      </w:r>
      <w:r w:rsidR="009B5010">
        <w:rPr>
          <w:noProof/>
        </w:rPr>
        <w:tab/>
      </w:r>
      <w:r w:rsidR="009B5010">
        <w:rPr>
          <w:noProof/>
        </w:rPr>
        <w:fldChar w:fldCharType="begin" w:fldLock="1"/>
      </w:r>
      <w:r w:rsidR="009B5010">
        <w:rPr>
          <w:noProof/>
        </w:rPr>
        <w:instrText xml:space="preserve"> PAGEREF _Toc106639440 \h </w:instrText>
      </w:r>
      <w:r w:rsidR="009B5010">
        <w:rPr>
          <w:noProof/>
        </w:rPr>
      </w:r>
      <w:r w:rsidR="009B5010">
        <w:rPr>
          <w:noProof/>
        </w:rPr>
        <w:fldChar w:fldCharType="separate"/>
      </w:r>
      <w:r w:rsidR="009B5010">
        <w:rPr>
          <w:noProof/>
        </w:rPr>
        <w:t>7</w:t>
      </w:r>
      <w:r w:rsidR="009B5010">
        <w:rPr>
          <w:noProof/>
        </w:rPr>
        <w:fldChar w:fldCharType="end"/>
      </w:r>
    </w:p>
    <w:p w14:paraId="4FE892A4" w14:textId="2F8A9EDB" w:rsidR="009B5010" w:rsidRPr="0092520F" w:rsidRDefault="009B5010">
      <w:pPr>
        <w:pStyle w:val="TOC1"/>
        <w:rPr>
          <w:rFonts w:ascii="Calibri" w:eastAsia="DengXian" w:hAnsi="Calibri"/>
          <w:noProof/>
          <w:szCs w:val="22"/>
          <w:lang w:eastAsia="en-GB"/>
        </w:rPr>
      </w:pPr>
      <w:r>
        <w:rPr>
          <w:noProof/>
        </w:rPr>
        <w:t>1</w:t>
      </w:r>
      <w:r w:rsidRPr="0092520F">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_Toc106639441 \h </w:instrText>
      </w:r>
      <w:r>
        <w:rPr>
          <w:noProof/>
        </w:rPr>
      </w:r>
      <w:r>
        <w:rPr>
          <w:noProof/>
        </w:rPr>
        <w:fldChar w:fldCharType="separate"/>
      </w:r>
      <w:r>
        <w:rPr>
          <w:noProof/>
        </w:rPr>
        <w:t>8</w:t>
      </w:r>
      <w:r>
        <w:rPr>
          <w:noProof/>
        </w:rPr>
        <w:fldChar w:fldCharType="end"/>
      </w:r>
    </w:p>
    <w:p w14:paraId="284E844E" w14:textId="352E3182" w:rsidR="009B5010" w:rsidRPr="0092520F" w:rsidRDefault="009B5010">
      <w:pPr>
        <w:pStyle w:val="TOC1"/>
        <w:rPr>
          <w:rFonts w:ascii="Calibri" w:eastAsia="DengXian" w:hAnsi="Calibri"/>
          <w:noProof/>
          <w:szCs w:val="22"/>
          <w:lang w:eastAsia="en-GB"/>
        </w:rPr>
      </w:pPr>
      <w:r>
        <w:rPr>
          <w:noProof/>
        </w:rPr>
        <w:t>2</w:t>
      </w:r>
      <w:r w:rsidRPr="0092520F">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_Toc106639442 \h </w:instrText>
      </w:r>
      <w:r>
        <w:rPr>
          <w:noProof/>
        </w:rPr>
      </w:r>
      <w:r>
        <w:rPr>
          <w:noProof/>
        </w:rPr>
        <w:fldChar w:fldCharType="separate"/>
      </w:r>
      <w:r>
        <w:rPr>
          <w:noProof/>
        </w:rPr>
        <w:t>8</w:t>
      </w:r>
      <w:r>
        <w:rPr>
          <w:noProof/>
        </w:rPr>
        <w:fldChar w:fldCharType="end"/>
      </w:r>
    </w:p>
    <w:p w14:paraId="67367F4C" w14:textId="3BD7EF6A" w:rsidR="009B5010" w:rsidRPr="0092520F" w:rsidRDefault="009B5010">
      <w:pPr>
        <w:pStyle w:val="TOC1"/>
        <w:rPr>
          <w:rFonts w:ascii="Calibri" w:eastAsia="DengXian" w:hAnsi="Calibri"/>
          <w:noProof/>
          <w:szCs w:val="22"/>
          <w:lang w:eastAsia="en-GB"/>
        </w:rPr>
      </w:pPr>
      <w:r>
        <w:rPr>
          <w:noProof/>
        </w:rPr>
        <w:t>3</w:t>
      </w:r>
      <w:r w:rsidRPr="0092520F">
        <w:rPr>
          <w:rFonts w:ascii="Calibri" w:eastAsia="DengXian" w:hAnsi="Calibr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_Toc106639443 \h </w:instrText>
      </w:r>
      <w:r>
        <w:rPr>
          <w:noProof/>
        </w:rPr>
      </w:r>
      <w:r>
        <w:rPr>
          <w:noProof/>
        </w:rPr>
        <w:fldChar w:fldCharType="separate"/>
      </w:r>
      <w:r>
        <w:rPr>
          <w:noProof/>
        </w:rPr>
        <w:t>9</w:t>
      </w:r>
      <w:r>
        <w:rPr>
          <w:noProof/>
        </w:rPr>
        <w:fldChar w:fldCharType="end"/>
      </w:r>
    </w:p>
    <w:p w14:paraId="30BE7415" w14:textId="6D6B78B5" w:rsidR="009B5010" w:rsidRPr="0092520F" w:rsidRDefault="009B5010">
      <w:pPr>
        <w:pStyle w:val="TOC2"/>
        <w:rPr>
          <w:rFonts w:ascii="Calibri" w:eastAsia="DengXian" w:hAnsi="Calibri"/>
          <w:noProof/>
          <w:sz w:val="22"/>
          <w:szCs w:val="22"/>
          <w:lang w:eastAsia="en-GB"/>
        </w:rPr>
      </w:pPr>
      <w:r>
        <w:rPr>
          <w:noProof/>
        </w:rPr>
        <w:t>3.1</w:t>
      </w:r>
      <w:r w:rsidRPr="0092520F">
        <w:rPr>
          <w:rFonts w:ascii="Calibri" w:eastAsia="DengXian" w:hAnsi="Calibri"/>
          <w:noProof/>
          <w:sz w:val="22"/>
          <w:szCs w:val="22"/>
          <w:lang w:eastAsia="en-GB"/>
        </w:rPr>
        <w:tab/>
      </w:r>
      <w:r>
        <w:rPr>
          <w:noProof/>
        </w:rPr>
        <w:t>Definitions</w:t>
      </w:r>
      <w:r>
        <w:rPr>
          <w:noProof/>
        </w:rPr>
        <w:tab/>
      </w:r>
      <w:r>
        <w:rPr>
          <w:noProof/>
        </w:rPr>
        <w:fldChar w:fldCharType="begin" w:fldLock="1"/>
      </w:r>
      <w:r>
        <w:rPr>
          <w:noProof/>
        </w:rPr>
        <w:instrText xml:space="preserve"> PAGEREF _Toc106639444 \h </w:instrText>
      </w:r>
      <w:r>
        <w:rPr>
          <w:noProof/>
        </w:rPr>
      </w:r>
      <w:r>
        <w:rPr>
          <w:noProof/>
        </w:rPr>
        <w:fldChar w:fldCharType="separate"/>
      </w:r>
      <w:r>
        <w:rPr>
          <w:noProof/>
        </w:rPr>
        <w:t>9</w:t>
      </w:r>
      <w:r>
        <w:rPr>
          <w:noProof/>
        </w:rPr>
        <w:fldChar w:fldCharType="end"/>
      </w:r>
    </w:p>
    <w:p w14:paraId="15780B92" w14:textId="14E1B3CC" w:rsidR="009B5010" w:rsidRPr="0092520F" w:rsidRDefault="009B5010">
      <w:pPr>
        <w:pStyle w:val="TOC2"/>
        <w:rPr>
          <w:rFonts w:ascii="Calibri" w:eastAsia="DengXian" w:hAnsi="Calibri"/>
          <w:noProof/>
          <w:sz w:val="22"/>
          <w:szCs w:val="22"/>
          <w:lang w:eastAsia="en-GB"/>
        </w:rPr>
      </w:pPr>
      <w:r>
        <w:rPr>
          <w:noProof/>
        </w:rPr>
        <w:t>3.2</w:t>
      </w:r>
      <w:r w:rsidRPr="0092520F">
        <w:rPr>
          <w:rFonts w:ascii="Calibri" w:eastAsia="DengXi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_Toc106639445 \h </w:instrText>
      </w:r>
      <w:r>
        <w:rPr>
          <w:noProof/>
        </w:rPr>
      </w:r>
      <w:r>
        <w:rPr>
          <w:noProof/>
        </w:rPr>
        <w:fldChar w:fldCharType="separate"/>
      </w:r>
      <w:r>
        <w:rPr>
          <w:noProof/>
        </w:rPr>
        <w:t>9</w:t>
      </w:r>
      <w:r>
        <w:rPr>
          <w:noProof/>
        </w:rPr>
        <w:fldChar w:fldCharType="end"/>
      </w:r>
    </w:p>
    <w:p w14:paraId="39608D85" w14:textId="2AEA2912" w:rsidR="009B5010" w:rsidRPr="0092520F" w:rsidRDefault="009B5010">
      <w:pPr>
        <w:pStyle w:val="TOC1"/>
        <w:rPr>
          <w:rFonts w:ascii="Calibri" w:eastAsia="DengXian" w:hAnsi="Calibri"/>
          <w:noProof/>
          <w:szCs w:val="22"/>
          <w:lang w:eastAsia="en-GB"/>
        </w:rPr>
      </w:pPr>
      <w:r>
        <w:rPr>
          <w:noProof/>
        </w:rPr>
        <w:t>4</w:t>
      </w:r>
      <w:r w:rsidRPr="0092520F">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_Toc106639446 \h </w:instrText>
      </w:r>
      <w:r>
        <w:rPr>
          <w:noProof/>
        </w:rPr>
      </w:r>
      <w:r>
        <w:rPr>
          <w:noProof/>
        </w:rPr>
        <w:fldChar w:fldCharType="separate"/>
      </w:r>
      <w:r>
        <w:rPr>
          <w:noProof/>
        </w:rPr>
        <w:t>9</w:t>
      </w:r>
      <w:r>
        <w:rPr>
          <w:noProof/>
        </w:rPr>
        <w:fldChar w:fldCharType="end"/>
      </w:r>
    </w:p>
    <w:p w14:paraId="48220AF9" w14:textId="66D50A0B" w:rsidR="009B5010" w:rsidRPr="0092520F" w:rsidRDefault="009B5010">
      <w:pPr>
        <w:pStyle w:val="TOC1"/>
        <w:rPr>
          <w:rFonts w:ascii="Calibri" w:eastAsia="DengXian" w:hAnsi="Calibri"/>
          <w:noProof/>
          <w:szCs w:val="22"/>
          <w:lang w:eastAsia="en-GB"/>
        </w:rPr>
      </w:pPr>
      <w:r>
        <w:rPr>
          <w:noProof/>
        </w:rPr>
        <w:t>5</w:t>
      </w:r>
      <w:r w:rsidRPr="0092520F">
        <w:rPr>
          <w:rFonts w:ascii="Calibri" w:eastAsia="DengXian" w:hAnsi="Calibri"/>
          <w:noProof/>
          <w:szCs w:val="22"/>
          <w:lang w:eastAsia="en-GB"/>
        </w:rPr>
        <w:tab/>
      </w:r>
      <w:r>
        <w:rPr>
          <w:noProof/>
        </w:rPr>
        <w:t>Services Offered by the LMF</w:t>
      </w:r>
      <w:r>
        <w:rPr>
          <w:noProof/>
        </w:rPr>
        <w:tab/>
      </w:r>
      <w:r>
        <w:rPr>
          <w:noProof/>
        </w:rPr>
        <w:fldChar w:fldCharType="begin" w:fldLock="1"/>
      </w:r>
      <w:r>
        <w:rPr>
          <w:noProof/>
        </w:rPr>
        <w:instrText xml:space="preserve"> PAGEREF _Toc106639447 \h </w:instrText>
      </w:r>
      <w:r>
        <w:rPr>
          <w:noProof/>
        </w:rPr>
      </w:r>
      <w:r>
        <w:rPr>
          <w:noProof/>
        </w:rPr>
        <w:fldChar w:fldCharType="separate"/>
      </w:r>
      <w:r>
        <w:rPr>
          <w:noProof/>
        </w:rPr>
        <w:t>10</w:t>
      </w:r>
      <w:r>
        <w:rPr>
          <w:noProof/>
        </w:rPr>
        <w:fldChar w:fldCharType="end"/>
      </w:r>
    </w:p>
    <w:p w14:paraId="5D0BBC43" w14:textId="49F654E3" w:rsidR="009B5010" w:rsidRPr="0092520F" w:rsidRDefault="009B5010">
      <w:pPr>
        <w:pStyle w:val="TOC2"/>
        <w:rPr>
          <w:rFonts w:ascii="Calibri" w:eastAsia="DengXian" w:hAnsi="Calibri"/>
          <w:noProof/>
          <w:sz w:val="22"/>
          <w:szCs w:val="22"/>
          <w:lang w:eastAsia="en-GB"/>
        </w:rPr>
      </w:pPr>
      <w:r w:rsidRPr="000326F1">
        <w:rPr>
          <w:noProof/>
          <w:lang w:val="en-US"/>
        </w:rPr>
        <w:t>5.1</w:t>
      </w:r>
      <w:r w:rsidRPr="0092520F">
        <w:rPr>
          <w:rFonts w:ascii="Calibri" w:eastAsia="DengXian" w:hAnsi="Calibri"/>
          <w:noProof/>
          <w:sz w:val="22"/>
          <w:szCs w:val="22"/>
          <w:lang w:eastAsia="en-GB"/>
        </w:rPr>
        <w:tab/>
      </w:r>
      <w:r w:rsidRPr="000326F1">
        <w:rPr>
          <w:noProof/>
          <w:lang w:val="en-US"/>
        </w:rPr>
        <w:t>Introduction</w:t>
      </w:r>
      <w:r>
        <w:rPr>
          <w:noProof/>
        </w:rPr>
        <w:tab/>
      </w:r>
      <w:r>
        <w:rPr>
          <w:noProof/>
        </w:rPr>
        <w:fldChar w:fldCharType="begin" w:fldLock="1"/>
      </w:r>
      <w:r>
        <w:rPr>
          <w:noProof/>
        </w:rPr>
        <w:instrText xml:space="preserve"> PAGEREF _Toc106639448 \h </w:instrText>
      </w:r>
      <w:r>
        <w:rPr>
          <w:noProof/>
        </w:rPr>
      </w:r>
      <w:r>
        <w:rPr>
          <w:noProof/>
        </w:rPr>
        <w:fldChar w:fldCharType="separate"/>
      </w:r>
      <w:r>
        <w:rPr>
          <w:noProof/>
        </w:rPr>
        <w:t>10</w:t>
      </w:r>
      <w:r>
        <w:rPr>
          <w:noProof/>
        </w:rPr>
        <w:fldChar w:fldCharType="end"/>
      </w:r>
    </w:p>
    <w:p w14:paraId="26422CF5" w14:textId="459489FD" w:rsidR="009B5010" w:rsidRPr="0092520F" w:rsidRDefault="009B5010">
      <w:pPr>
        <w:pStyle w:val="TOC2"/>
        <w:rPr>
          <w:rFonts w:ascii="Calibri" w:eastAsia="DengXian" w:hAnsi="Calibri"/>
          <w:noProof/>
          <w:sz w:val="22"/>
          <w:szCs w:val="22"/>
          <w:lang w:eastAsia="en-GB"/>
        </w:rPr>
      </w:pPr>
      <w:r>
        <w:rPr>
          <w:noProof/>
        </w:rPr>
        <w:t>5.2</w:t>
      </w:r>
      <w:r w:rsidRPr="0092520F">
        <w:rPr>
          <w:rFonts w:ascii="Calibri" w:eastAsia="DengXian" w:hAnsi="Calibri"/>
          <w:noProof/>
          <w:sz w:val="22"/>
          <w:szCs w:val="22"/>
          <w:lang w:eastAsia="en-GB"/>
        </w:rPr>
        <w:tab/>
      </w:r>
      <w:r>
        <w:rPr>
          <w:noProof/>
        </w:rPr>
        <w:t>Nlmf_Location Service</w:t>
      </w:r>
      <w:r>
        <w:rPr>
          <w:noProof/>
        </w:rPr>
        <w:tab/>
      </w:r>
      <w:r>
        <w:rPr>
          <w:noProof/>
        </w:rPr>
        <w:fldChar w:fldCharType="begin" w:fldLock="1"/>
      </w:r>
      <w:r>
        <w:rPr>
          <w:noProof/>
        </w:rPr>
        <w:instrText xml:space="preserve"> PAGEREF _Toc106639449 \h </w:instrText>
      </w:r>
      <w:r>
        <w:rPr>
          <w:noProof/>
        </w:rPr>
      </w:r>
      <w:r>
        <w:rPr>
          <w:noProof/>
        </w:rPr>
        <w:fldChar w:fldCharType="separate"/>
      </w:r>
      <w:r>
        <w:rPr>
          <w:noProof/>
        </w:rPr>
        <w:t>10</w:t>
      </w:r>
      <w:r>
        <w:rPr>
          <w:noProof/>
        </w:rPr>
        <w:fldChar w:fldCharType="end"/>
      </w:r>
    </w:p>
    <w:p w14:paraId="53C38BF1" w14:textId="7E906E06" w:rsidR="009B5010" w:rsidRPr="0092520F" w:rsidRDefault="009B5010">
      <w:pPr>
        <w:pStyle w:val="TOC3"/>
        <w:rPr>
          <w:rFonts w:ascii="Calibri" w:eastAsia="DengXian" w:hAnsi="Calibri"/>
          <w:noProof/>
          <w:sz w:val="22"/>
          <w:szCs w:val="22"/>
          <w:lang w:eastAsia="en-GB"/>
        </w:rPr>
      </w:pPr>
      <w:r>
        <w:rPr>
          <w:noProof/>
        </w:rPr>
        <w:t>5.2.1</w:t>
      </w:r>
      <w:r w:rsidRPr="0092520F">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_Toc106639450 \h </w:instrText>
      </w:r>
      <w:r>
        <w:rPr>
          <w:noProof/>
        </w:rPr>
      </w:r>
      <w:r>
        <w:rPr>
          <w:noProof/>
        </w:rPr>
        <w:fldChar w:fldCharType="separate"/>
      </w:r>
      <w:r>
        <w:rPr>
          <w:noProof/>
        </w:rPr>
        <w:t>10</w:t>
      </w:r>
      <w:r>
        <w:rPr>
          <w:noProof/>
        </w:rPr>
        <w:fldChar w:fldCharType="end"/>
      </w:r>
    </w:p>
    <w:p w14:paraId="0FDC8DB2" w14:textId="718CD5FA" w:rsidR="009B5010" w:rsidRPr="0092520F" w:rsidRDefault="009B5010">
      <w:pPr>
        <w:pStyle w:val="TOC3"/>
        <w:rPr>
          <w:rFonts w:ascii="Calibri" w:eastAsia="DengXian" w:hAnsi="Calibri"/>
          <w:noProof/>
          <w:sz w:val="22"/>
          <w:szCs w:val="22"/>
          <w:lang w:eastAsia="en-GB"/>
        </w:rPr>
      </w:pPr>
      <w:r>
        <w:rPr>
          <w:noProof/>
        </w:rPr>
        <w:t>5.2.2</w:t>
      </w:r>
      <w:r w:rsidRPr="0092520F">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_Toc106639451 \h </w:instrText>
      </w:r>
      <w:r>
        <w:rPr>
          <w:noProof/>
        </w:rPr>
      </w:r>
      <w:r>
        <w:rPr>
          <w:noProof/>
        </w:rPr>
        <w:fldChar w:fldCharType="separate"/>
      </w:r>
      <w:r>
        <w:rPr>
          <w:noProof/>
        </w:rPr>
        <w:t>10</w:t>
      </w:r>
      <w:r>
        <w:rPr>
          <w:noProof/>
        </w:rPr>
        <w:fldChar w:fldCharType="end"/>
      </w:r>
    </w:p>
    <w:p w14:paraId="1B34A3C8" w14:textId="3903628B" w:rsidR="009B5010" w:rsidRPr="0092520F" w:rsidRDefault="009B5010">
      <w:pPr>
        <w:pStyle w:val="TOC4"/>
        <w:rPr>
          <w:rFonts w:ascii="Calibri" w:eastAsia="DengXian" w:hAnsi="Calibri"/>
          <w:noProof/>
          <w:sz w:val="22"/>
          <w:szCs w:val="22"/>
          <w:lang w:eastAsia="en-GB"/>
        </w:rPr>
      </w:pPr>
      <w:r>
        <w:rPr>
          <w:noProof/>
        </w:rPr>
        <w:t>5.2.2.1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_Toc106639452 \h </w:instrText>
      </w:r>
      <w:r>
        <w:rPr>
          <w:noProof/>
        </w:rPr>
      </w:r>
      <w:r>
        <w:rPr>
          <w:noProof/>
        </w:rPr>
        <w:fldChar w:fldCharType="separate"/>
      </w:r>
      <w:r>
        <w:rPr>
          <w:noProof/>
        </w:rPr>
        <w:t>10</w:t>
      </w:r>
      <w:r>
        <w:rPr>
          <w:noProof/>
        </w:rPr>
        <w:fldChar w:fldCharType="end"/>
      </w:r>
    </w:p>
    <w:p w14:paraId="4D7BF963" w14:textId="32E220D7" w:rsidR="009B5010" w:rsidRPr="0092520F" w:rsidRDefault="009B5010">
      <w:pPr>
        <w:pStyle w:val="TOC4"/>
        <w:rPr>
          <w:rFonts w:ascii="Calibri" w:eastAsia="DengXian" w:hAnsi="Calibri"/>
          <w:noProof/>
          <w:sz w:val="22"/>
          <w:szCs w:val="22"/>
          <w:lang w:eastAsia="en-GB"/>
        </w:rPr>
      </w:pPr>
      <w:r>
        <w:rPr>
          <w:noProof/>
        </w:rPr>
        <w:t>5.2.2.2</w:t>
      </w:r>
      <w:r w:rsidRPr="0092520F">
        <w:rPr>
          <w:rFonts w:ascii="Calibri" w:eastAsia="DengXian" w:hAnsi="Calibri"/>
          <w:noProof/>
          <w:sz w:val="22"/>
          <w:szCs w:val="22"/>
          <w:lang w:eastAsia="en-GB"/>
        </w:rPr>
        <w:tab/>
      </w:r>
      <w:r>
        <w:rPr>
          <w:noProof/>
        </w:rPr>
        <w:t>DetermineLocation</w:t>
      </w:r>
      <w:r>
        <w:rPr>
          <w:noProof/>
        </w:rPr>
        <w:tab/>
      </w:r>
      <w:r>
        <w:rPr>
          <w:noProof/>
        </w:rPr>
        <w:fldChar w:fldCharType="begin" w:fldLock="1"/>
      </w:r>
      <w:r>
        <w:rPr>
          <w:noProof/>
        </w:rPr>
        <w:instrText xml:space="preserve"> PAGEREF _Toc106639453 \h </w:instrText>
      </w:r>
      <w:r>
        <w:rPr>
          <w:noProof/>
        </w:rPr>
      </w:r>
      <w:r>
        <w:rPr>
          <w:noProof/>
        </w:rPr>
        <w:fldChar w:fldCharType="separate"/>
      </w:r>
      <w:r>
        <w:rPr>
          <w:noProof/>
        </w:rPr>
        <w:t>11</w:t>
      </w:r>
      <w:r>
        <w:rPr>
          <w:noProof/>
        </w:rPr>
        <w:fldChar w:fldCharType="end"/>
      </w:r>
    </w:p>
    <w:p w14:paraId="281B1A9E" w14:textId="58827D05" w:rsidR="009B5010" w:rsidRPr="0092520F" w:rsidRDefault="009B5010">
      <w:pPr>
        <w:pStyle w:val="TOC5"/>
        <w:rPr>
          <w:rFonts w:ascii="Calibri" w:eastAsia="DengXian" w:hAnsi="Calibri"/>
          <w:noProof/>
          <w:sz w:val="22"/>
          <w:szCs w:val="22"/>
          <w:lang w:eastAsia="en-GB"/>
        </w:rPr>
      </w:pPr>
      <w:r>
        <w:rPr>
          <w:noProof/>
        </w:rPr>
        <w:t>5.2.2.2.1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_Toc106639454 \h </w:instrText>
      </w:r>
      <w:r>
        <w:rPr>
          <w:noProof/>
        </w:rPr>
      </w:r>
      <w:r>
        <w:rPr>
          <w:noProof/>
        </w:rPr>
        <w:fldChar w:fldCharType="separate"/>
      </w:r>
      <w:r>
        <w:rPr>
          <w:noProof/>
        </w:rPr>
        <w:t>11</w:t>
      </w:r>
      <w:r>
        <w:rPr>
          <w:noProof/>
        </w:rPr>
        <w:fldChar w:fldCharType="end"/>
      </w:r>
    </w:p>
    <w:p w14:paraId="32D8D619" w14:textId="279AF539" w:rsidR="009B5010" w:rsidRPr="0092520F" w:rsidRDefault="009B5010">
      <w:pPr>
        <w:pStyle w:val="TOC5"/>
        <w:rPr>
          <w:rFonts w:ascii="Calibri" w:eastAsia="DengXian" w:hAnsi="Calibri"/>
          <w:noProof/>
          <w:sz w:val="22"/>
          <w:szCs w:val="22"/>
          <w:lang w:eastAsia="en-GB"/>
        </w:rPr>
      </w:pPr>
      <w:r>
        <w:rPr>
          <w:noProof/>
        </w:rPr>
        <w:t>5.2.2.2.2</w:t>
      </w:r>
      <w:r w:rsidRPr="0092520F">
        <w:rPr>
          <w:rFonts w:ascii="Calibri" w:eastAsia="DengXian" w:hAnsi="Calibri"/>
          <w:noProof/>
          <w:sz w:val="22"/>
          <w:szCs w:val="22"/>
          <w:lang w:eastAsia="en-GB"/>
        </w:rPr>
        <w:tab/>
      </w:r>
      <w:r>
        <w:rPr>
          <w:noProof/>
        </w:rPr>
        <w:t>Retrieve UE Location</w:t>
      </w:r>
      <w:r>
        <w:rPr>
          <w:noProof/>
        </w:rPr>
        <w:tab/>
      </w:r>
      <w:r>
        <w:rPr>
          <w:noProof/>
        </w:rPr>
        <w:fldChar w:fldCharType="begin" w:fldLock="1"/>
      </w:r>
      <w:r>
        <w:rPr>
          <w:noProof/>
        </w:rPr>
        <w:instrText xml:space="preserve"> PAGEREF _Toc106639455 \h </w:instrText>
      </w:r>
      <w:r>
        <w:rPr>
          <w:noProof/>
        </w:rPr>
      </w:r>
      <w:r>
        <w:rPr>
          <w:noProof/>
        </w:rPr>
        <w:fldChar w:fldCharType="separate"/>
      </w:r>
      <w:r>
        <w:rPr>
          <w:noProof/>
        </w:rPr>
        <w:t>11</w:t>
      </w:r>
      <w:r>
        <w:rPr>
          <w:noProof/>
        </w:rPr>
        <w:fldChar w:fldCharType="end"/>
      </w:r>
    </w:p>
    <w:p w14:paraId="439A477C" w14:textId="2AD13303" w:rsidR="009B5010" w:rsidRPr="0092520F" w:rsidRDefault="009B5010">
      <w:pPr>
        <w:pStyle w:val="TOC5"/>
        <w:rPr>
          <w:rFonts w:ascii="Calibri" w:eastAsia="DengXian" w:hAnsi="Calibri"/>
          <w:noProof/>
          <w:sz w:val="22"/>
          <w:szCs w:val="22"/>
          <w:lang w:eastAsia="en-GB"/>
        </w:rPr>
      </w:pPr>
      <w:r>
        <w:rPr>
          <w:noProof/>
        </w:rPr>
        <w:t>5.2.2.2.3</w:t>
      </w:r>
      <w:r w:rsidRPr="0092520F">
        <w:rPr>
          <w:rFonts w:ascii="Calibri" w:eastAsia="DengXian" w:hAnsi="Calibr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_Toc106639456 \h </w:instrText>
      </w:r>
      <w:r>
        <w:rPr>
          <w:noProof/>
        </w:rPr>
      </w:r>
      <w:r>
        <w:rPr>
          <w:noProof/>
        </w:rPr>
        <w:fldChar w:fldCharType="separate"/>
      </w:r>
      <w:r>
        <w:rPr>
          <w:noProof/>
        </w:rPr>
        <w:t>12</w:t>
      </w:r>
      <w:r>
        <w:rPr>
          <w:noProof/>
        </w:rPr>
        <w:fldChar w:fldCharType="end"/>
      </w:r>
    </w:p>
    <w:p w14:paraId="10B5480D" w14:textId="4FE0CF37" w:rsidR="009B5010" w:rsidRPr="0092520F" w:rsidRDefault="009B5010">
      <w:pPr>
        <w:pStyle w:val="TOC4"/>
        <w:rPr>
          <w:rFonts w:ascii="Calibri" w:eastAsia="DengXian" w:hAnsi="Calibri"/>
          <w:noProof/>
          <w:sz w:val="22"/>
          <w:szCs w:val="22"/>
          <w:lang w:eastAsia="en-GB"/>
        </w:rPr>
      </w:pPr>
      <w:r>
        <w:rPr>
          <w:noProof/>
        </w:rPr>
        <w:t>5.2.2.3</w:t>
      </w:r>
      <w:r w:rsidRPr="0092520F">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_Toc106639457 \h </w:instrText>
      </w:r>
      <w:r>
        <w:rPr>
          <w:noProof/>
        </w:rPr>
      </w:r>
      <w:r>
        <w:rPr>
          <w:noProof/>
        </w:rPr>
        <w:fldChar w:fldCharType="separate"/>
      </w:r>
      <w:r>
        <w:rPr>
          <w:noProof/>
        </w:rPr>
        <w:t>12</w:t>
      </w:r>
      <w:r>
        <w:rPr>
          <w:noProof/>
        </w:rPr>
        <w:fldChar w:fldCharType="end"/>
      </w:r>
    </w:p>
    <w:p w14:paraId="1599D2B2" w14:textId="109BC981" w:rsidR="009B5010" w:rsidRPr="0092520F" w:rsidRDefault="009B5010">
      <w:pPr>
        <w:pStyle w:val="TOC5"/>
        <w:rPr>
          <w:rFonts w:ascii="Calibri" w:eastAsia="DengXian" w:hAnsi="Calibri"/>
          <w:noProof/>
          <w:sz w:val="22"/>
          <w:szCs w:val="22"/>
          <w:lang w:eastAsia="en-GB"/>
        </w:rPr>
      </w:pPr>
      <w:r>
        <w:rPr>
          <w:noProof/>
        </w:rPr>
        <w:t>5.2.2.3.1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_Toc106639458 \h </w:instrText>
      </w:r>
      <w:r>
        <w:rPr>
          <w:noProof/>
        </w:rPr>
      </w:r>
      <w:r>
        <w:rPr>
          <w:noProof/>
        </w:rPr>
        <w:fldChar w:fldCharType="separate"/>
      </w:r>
      <w:r>
        <w:rPr>
          <w:noProof/>
        </w:rPr>
        <w:t>12</w:t>
      </w:r>
      <w:r>
        <w:rPr>
          <w:noProof/>
        </w:rPr>
        <w:fldChar w:fldCharType="end"/>
      </w:r>
    </w:p>
    <w:p w14:paraId="4934C470" w14:textId="7CE4D9A1" w:rsidR="009B5010" w:rsidRPr="0092520F" w:rsidRDefault="009B5010">
      <w:pPr>
        <w:pStyle w:val="TOC5"/>
        <w:rPr>
          <w:rFonts w:ascii="Calibri" w:eastAsia="DengXian" w:hAnsi="Calibri"/>
          <w:noProof/>
          <w:sz w:val="22"/>
          <w:szCs w:val="22"/>
          <w:lang w:eastAsia="en-GB"/>
        </w:rPr>
      </w:pPr>
      <w:r>
        <w:rPr>
          <w:noProof/>
        </w:rPr>
        <w:t>5.2.2.3.2</w:t>
      </w:r>
      <w:r w:rsidRPr="0092520F">
        <w:rPr>
          <w:rFonts w:ascii="Calibri" w:eastAsia="DengXian" w:hAnsi="Calibr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_Toc106639459 \h </w:instrText>
      </w:r>
      <w:r>
        <w:rPr>
          <w:noProof/>
        </w:rPr>
      </w:r>
      <w:r>
        <w:rPr>
          <w:noProof/>
        </w:rPr>
        <w:fldChar w:fldCharType="separate"/>
      </w:r>
      <w:r>
        <w:rPr>
          <w:noProof/>
        </w:rPr>
        <w:t>12</w:t>
      </w:r>
      <w:r>
        <w:rPr>
          <w:noProof/>
        </w:rPr>
        <w:fldChar w:fldCharType="end"/>
      </w:r>
    </w:p>
    <w:p w14:paraId="0860EB5C" w14:textId="323DA704" w:rsidR="009B5010" w:rsidRPr="0092520F" w:rsidRDefault="009B5010">
      <w:pPr>
        <w:pStyle w:val="TOC4"/>
        <w:rPr>
          <w:rFonts w:ascii="Calibri" w:eastAsia="DengXian" w:hAnsi="Calibri"/>
          <w:noProof/>
          <w:sz w:val="22"/>
          <w:szCs w:val="22"/>
          <w:lang w:eastAsia="en-GB"/>
        </w:rPr>
      </w:pPr>
      <w:r>
        <w:rPr>
          <w:noProof/>
        </w:rPr>
        <w:t>5.2.2.4</w:t>
      </w:r>
      <w:r w:rsidRPr="0092520F">
        <w:rPr>
          <w:rFonts w:ascii="Calibri" w:eastAsia="DengXian" w:hAnsi="Calibri"/>
          <w:noProof/>
          <w:sz w:val="22"/>
          <w:szCs w:val="22"/>
          <w:lang w:eastAsia="en-GB"/>
        </w:rPr>
        <w:tab/>
      </w:r>
      <w:r>
        <w:rPr>
          <w:noProof/>
        </w:rPr>
        <w:t>CancelLocation</w:t>
      </w:r>
      <w:r>
        <w:rPr>
          <w:noProof/>
        </w:rPr>
        <w:tab/>
      </w:r>
      <w:r>
        <w:rPr>
          <w:noProof/>
        </w:rPr>
        <w:fldChar w:fldCharType="begin" w:fldLock="1"/>
      </w:r>
      <w:r>
        <w:rPr>
          <w:noProof/>
        </w:rPr>
        <w:instrText xml:space="preserve"> PAGEREF _Toc106639460 \h </w:instrText>
      </w:r>
      <w:r>
        <w:rPr>
          <w:noProof/>
        </w:rPr>
      </w:r>
      <w:r>
        <w:rPr>
          <w:noProof/>
        </w:rPr>
        <w:fldChar w:fldCharType="separate"/>
      </w:r>
      <w:r>
        <w:rPr>
          <w:noProof/>
        </w:rPr>
        <w:t>13</w:t>
      </w:r>
      <w:r>
        <w:rPr>
          <w:noProof/>
        </w:rPr>
        <w:fldChar w:fldCharType="end"/>
      </w:r>
    </w:p>
    <w:p w14:paraId="0931E6C4" w14:textId="5E65C1A4" w:rsidR="009B5010" w:rsidRPr="0092520F" w:rsidRDefault="009B5010">
      <w:pPr>
        <w:pStyle w:val="TOC5"/>
        <w:rPr>
          <w:rFonts w:ascii="Calibri" w:eastAsia="DengXian" w:hAnsi="Calibri"/>
          <w:noProof/>
          <w:sz w:val="22"/>
          <w:szCs w:val="22"/>
          <w:lang w:eastAsia="en-GB"/>
        </w:rPr>
      </w:pPr>
      <w:r>
        <w:rPr>
          <w:noProof/>
        </w:rPr>
        <w:t>5.2.2.4.1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_Toc106639461 \h </w:instrText>
      </w:r>
      <w:r>
        <w:rPr>
          <w:noProof/>
        </w:rPr>
      </w:r>
      <w:r>
        <w:rPr>
          <w:noProof/>
        </w:rPr>
        <w:fldChar w:fldCharType="separate"/>
      </w:r>
      <w:r>
        <w:rPr>
          <w:noProof/>
        </w:rPr>
        <w:t>13</w:t>
      </w:r>
      <w:r>
        <w:rPr>
          <w:noProof/>
        </w:rPr>
        <w:fldChar w:fldCharType="end"/>
      </w:r>
    </w:p>
    <w:p w14:paraId="5A6EA579" w14:textId="69741B9B" w:rsidR="009B5010" w:rsidRPr="0092520F" w:rsidRDefault="009B5010">
      <w:pPr>
        <w:pStyle w:val="TOC5"/>
        <w:rPr>
          <w:rFonts w:ascii="Calibri" w:eastAsia="DengXian" w:hAnsi="Calibri"/>
          <w:noProof/>
          <w:sz w:val="22"/>
          <w:szCs w:val="22"/>
          <w:lang w:eastAsia="en-GB"/>
        </w:rPr>
      </w:pPr>
      <w:r>
        <w:rPr>
          <w:noProof/>
        </w:rPr>
        <w:t>5.2.2.4.2</w:t>
      </w:r>
      <w:r w:rsidRPr="0092520F">
        <w:rPr>
          <w:rFonts w:ascii="Calibri" w:eastAsia="DengXian" w:hAnsi="Calibr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_Toc106639462 \h </w:instrText>
      </w:r>
      <w:r>
        <w:rPr>
          <w:noProof/>
        </w:rPr>
      </w:r>
      <w:r>
        <w:rPr>
          <w:noProof/>
        </w:rPr>
        <w:fldChar w:fldCharType="separate"/>
      </w:r>
      <w:r>
        <w:rPr>
          <w:noProof/>
        </w:rPr>
        <w:t>13</w:t>
      </w:r>
      <w:r>
        <w:rPr>
          <w:noProof/>
        </w:rPr>
        <w:fldChar w:fldCharType="end"/>
      </w:r>
    </w:p>
    <w:p w14:paraId="61CEFC9B" w14:textId="2C78888B" w:rsidR="009B5010" w:rsidRPr="0092520F" w:rsidRDefault="009B5010">
      <w:pPr>
        <w:pStyle w:val="TOC4"/>
        <w:rPr>
          <w:rFonts w:ascii="Calibri" w:eastAsia="DengXian" w:hAnsi="Calibri"/>
          <w:noProof/>
          <w:sz w:val="22"/>
          <w:szCs w:val="22"/>
          <w:lang w:eastAsia="en-GB"/>
        </w:rPr>
      </w:pPr>
      <w:r>
        <w:rPr>
          <w:noProof/>
        </w:rPr>
        <w:t>5.2.2.5</w:t>
      </w:r>
      <w:r w:rsidRPr="0092520F">
        <w:rPr>
          <w:rFonts w:ascii="Calibri" w:eastAsia="DengXian" w:hAnsi="Calibri"/>
          <w:noProof/>
          <w:sz w:val="22"/>
          <w:szCs w:val="22"/>
          <w:lang w:eastAsia="en-GB"/>
        </w:rPr>
        <w:tab/>
      </w:r>
      <w:r>
        <w:rPr>
          <w:noProof/>
        </w:rPr>
        <w:t>LocationContextTransfer</w:t>
      </w:r>
      <w:r>
        <w:rPr>
          <w:noProof/>
        </w:rPr>
        <w:tab/>
      </w:r>
      <w:r>
        <w:rPr>
          <w:noProof/>
        </w:rPr>
        <w:fldChar w:fldCharType="begin" w:fldLock="1"/>
      </w:r>
      <w:r>
        <w:rPr>
          <w:noProof/>
        </w:rPr>
        <w:instrText xml:space="preserve"> PAGEREF _Toc106639463 \h </w:instrText>
      </w:r>
      <w:r>
        <w:rPr>
          <w:noProof/>
        </w:rPr>
      </w:r>
      <w:r>
        <w:rPr>
          <w:noProof/>
        </w:rPr>
        <w:fldChar w:fldCharType="separate"/>
      </w:r>
      <w:r>
        <w:rPr>
          <w:noProof/>
        </w:rPr>
        <w:t>14</w:t>
      </w:r>
      <w:r>
        <w:rPr>
          <w:noProof/>
        </w:rPr>
        <w:fldChar w:fldCharType="end"/>
      </w:r>
    </w:p>
    <w:p w14:paraId="5CBDA47E" w14:textId="5A54B38C" w:rsidR="009B5010" w:rsidRPr="0092520F" w:rsidRDefault="009B5010">
      <w:pPr>
        <w:pStyle w:val="TOC5"/>
        <w:rPr>
          <w:rFonts w:ascii="Calibri" w:eastAsia="DengXian" w:hAnsi="Calibri"/>
          <w:noProof/>
          <w:sz w:val="22"/>
          <w:szCs w:val="22"/>
          <w:lang w:eastAsia="en-GB"/>
        </w:rPr>
      </w:pPr>
      <w:r>
        <w:rPr>
          <w:noProof/>
        </w:rPr>
        <w:t>5.2.2.5.1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_Toc106639464 \h </w:instrText>
      </w:r>
      <w:r>
        <w:rPr>
          <w:noProof/>
        </w:rPr>
      </w:r>
      <w:r>
        <w:rPr>
          <w:noProof/>
        </w:rPr>
        <w:fldChar w:fldCharType="separate"/>
      </w:r>
      <w:r>
        <w:rPr>
          <w:noProof/>
        </w:rPr>
        <w:t>14</w:t>
      </w:r>
      <w:r>
        <w:rPr>
          <w:noProof/>
        </w:rPr>
        <w:fldChar w:fldCharType="end"/>
      </w:r>
    </w:p>
    <w:p w14:paraId="725C5BF9" w14:textId="2ECCB6FA" w:rsidR="009B5010" w:rsidRPr="0092520F" w:rsidRDefault="009B5010">
      <w:pPr>
        <w:pStyle w:val="TOC5"/>
        <w:rPr>
          <w:rFonts w:ascii="Calibri" w:eastAsia="DengXian" w:hAnsi="Calibri"/>
          <w:noProof/>
          <w:sz w:val="22"/>
          <w:szCs w:val="22"/>
          <w:lang w:eastAsia="en-GB"/>
        </w:rPr>
      </w:pPr>
      <w:r>
        <w:rPr>
          <w:noProof/>
        </w:rPr>
        <w:t>5.2.2.5.2</w:t>
      </w:r>
      <w:r w:rsidRPr="0092520F">
        <w:rPr>
          <w:rFonts w:ascii="Calibri" w:eastAsia="DengXian" w:hAnsi="Calibri"/>
          <w:noProof/>
          <w:sz w:val="22"/>
          <w:szCs w:val="22"/>
          <w:lang w:eastAsia="en-GB"/>
        </w:rPr>
        <w:tab/>
      </w:r>
      <w:r>
        <w:rPr>
          <w:noProof/>
        </w:rPr>
        <w:t>Transfer Location Context</w:t>
      </w:r>
      <w:r>
        <w:rPr>
          <w:noProof/>
        </w:rPr>
        <w:tab/>
      </w:r>
      <w:r>
        <w:rPr>
          <w:noProof/>
        </w:rPr>
        <w:fldChar w:fldCharType="begin" w:fldLock="1"/>
      </w:r>
      <w:r>
        <w:rPr>
          <w:noProof/>
        </w:rPr>
        <w:instrText xml:space="preserve"> PAGEREF _Toc106639465 \h </w:instrText>
      </w:r>
      <w:r>
        <w:rPr>
          <w:noProof/>
        </w:rPr>
      </w:r>
      <w:r>
        <w:rPr>
          <w:noProof/>
        </w:rPr>
        <w:fldChar w:fldCharType="separate"/>
      </w:r>
      <w:r>
        <w:rPr>
          <w:noProof/>
        </w:rPr>
        <w:t>14</w:t>
      </w:r>
      <w:r>
        <w:rPr>
          <w:noProof/>
        </w:rPr>
        <w:fldChar w:fldCharType="end"/>
      </w:r>
    </w:p>
    <w:p w14:paraId="5C41565E" w14:textId="6E038AA9" w:rsidR="009B5010" w:rsidRPr="0092520F" w:rsidRDefault="009B5010">
      <w:pPr>
        <w:pStyle w:val="TOC2"/>
        <w:rPr>
          <w:rFonts w:ascii="Calibri" w:eastAsia="DengXian" w:hAnsi="Calibri"/>
          <w:noProof/>
          <w:sz w:val="22"/>
          <w:szCs w:val="22"/>
          <w:lang w:eastAsia="en-GB"/>
        </w:rPr>
      </w:pPr>
      <w:r>
        <w:rPr>
          <w:noProof/>
        </w:rPr>
        <w:t>5.3</w:t>
      </w:r>
      <w:r w:rsidRPr="0092520F">
        <w:rPr>
          <w:rFonts w:ascii="Calibri" w:eastAsia="DengXian" w:hAnsi="Calibri"/>
          <w:noProof/>
          <w:sz w:val="22"/>
          <w:szCs w:val="22"/>
          <w:lang w:eastAsia="en-GB"/>
        </w:rPr>
        <w:tab/>
      </w:r>
      <w:r>
        <w:rPr>
          <w:noProof/>
        </w:rPr>
        <w:t>Nlmf_Broadcast Service</w:t>
      </w:r>
      <w:r>
        <w:rPr>
          <w:noProof/>
        </w:rPr>
        <w:tab/>
      </w:r>
      <w:r>
        <w:rPr>
          <w:noProof/>
        </w:rPr>
        <w:fldChar w:fldCharType="begin" w:fldLock="1"/>
      </w:r>
      <w:r>
        <w:rPr>
          <w:noProof/>
        </w:rPr>
        <w:instrText xml:space="preserve"> PAGEREF _Toc106639466 \h </w:instrText>
      </w:r>
      <w:r>
        <w:rPr>
          <w:noProof/>
        </w:rPr>
      </w:r>
      <w:r>
        <w:rPr>
          <w:noProof/>
        </w:rPr>
        <w:fldChar w:fldCharType="separate"/>
      </w:r>
      <w:r>
        <w:rPr>
          <w:noProof/>
        </w:rPr>
        <w:t>14</w:t>
      </w:r>
      <w:r>
        <w:rPr>
          <w:noProof/>
        </w:rPr>
        <w:fldChar w:fldCharType="end"/>
      </w:r>
    </w:p>
    <w:p w14:paraId="519B382D" w14:textId="73806026" w:rsidR="009B5010" w:rsidRPr="0092520F" w:rsidRDefault="009B5010">
      <w:pPr>
        <w:pStyle w:val="TOC3"/>
        <w:rPr>
          <w:rFonts w:ascii="Calibri" w:eastAsia="DengXian" w:hAnsi="Calibri"/>
          <w:noProof/>
          <w:sz w:val="22"/>
          <w:szCs w:val="22"/>
          <w:lang w:eastAsia="en-GB"/>
        </w:rPr>
      </w:pPr>
      <w:r>
        <w:rPr>
          <w:noProof/>
        </w:rPr>
        <w:t>5.3.1</w:t>
      </w:r>
      <w:r w:rsidRPr="0092520F">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_Toc106639467 \h </w:instrText>
      </w:r>
      <w:r>
        <w:rPr>
          <w:noProof/>
        </w:rPr>
      </w:r>
      <w:r>
        <w:rPr>
          <w:noProof/>
        </w:rPr>
        <w:fldChar w:fldCharType="separate"/>
      </w:r>
      <w:r>
        <w:rPr>
          <w:noProof/>
        </w:rPr>
        <w:t>14</w:t>
      </w:r>
      <w:r>
        <w:rPr>
          <w:noProof/>
        </w:rPr>
        <w:fldChar w:fldCharType="end"/>
      </w:r>
    </w:p>
    <w:p w14:paraId="4AC702FE" w14:textId="6760FC66" w:rsidR="009B5010" w:rsidRPr="0092520F" w:rsidRDefault="009B5010">
      <w:pPr>
        <w:pStyle w:val="TOC3"/>
        <w:rPr>
          <w:rFonts w:ascii="Calibri" w:eastAsia="DengXian" w:hAnsi="Calibri"/>
          <w:noProof/>
          <w:sz w:val="22"/>
          <w:szCs w:val="22"/>
          <w:lang w:eastAsia="en-GB"/>
        </w:rPr>
      </w:pPr>
      <w:r>
        <w:rPr>
          <w:noProof/>
        </w:rPr>
        <w:t>5.3.2</w:t>
      </w:r>
      <w:r w:rsidRPr="0092520F">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_Toc106639468 \h </w:instrText>
      </w:r>
      <w:r>
        <w:rPr>
          <w:noProof/>
        </w:rPr>
      </w:r>
      <w:r>
        <w:rPr>
          <w:noProof/>
        </w:rPr>
        <w:fldChar w:fldCharType="separate"/>
      </w:r>
      <w:r>
        <w:rPr>
          <w:noProof/>
        </w:rPr>
        <w:t>15</w:t>
      </w:r>
      <w:r>
        <w:rPr>
          <w:noProof/>
        </w:rPr>
        <w:fldChar w:fldCharType="end"/>
      </w:r>
    </w:p>
    <w:p w14:paraId="4FCAB2A6" w14:textId="0339A521" w:rsidR="009B5010" w:rsidRPr="0092520F" w:rsidRDefault="009B5010">
      <w:pPr>
        <w:pStyle w:val="TOC4"/>
        <w:rPr>
          <w:rFonts w:ascii="Calibri" w:eastAsia="DengXian" w:hAnsi="Calibri"/>
          <w:noProof/>
          <w:sz w:val="22"/>
          <w:szCs w:val="22"/>
          <w:lang w:eastAsia="en-GB"/>
        </w:rPr>
      </w:pPr>
      <w:r>
        <w:rPr>
          <w:noProof/>
        </w:rPr>
        <w:t>5.3.2.1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_Toc106639469 \h </w:instrText>
      </w:r>
      <w:r>
        <w:rPr>
          <w:noProof/>
        </w:rPr>
      </w:r>
      <w:r>
        <w:rPr>
          <w:noProof/>
        </w:rPr>
        <w:fldChar w:fldCharType="separate"/>
      </w:r>
      <w:r>
        <w:rPr>
          <w:noProof/>
        </w:rPr>
        <w:t>15</w:t>
      </w:r>
      <w:r>
        <w:rPr>
          <w:noProof/>
        </w:rPr>
        <w:fldChar w:fldCharType="end"/>
      </w:r>
    </w:p>
    <w:p w14:paraId="2E34651F" w14:textId="1A682257" w:rsidR="009B5010" w:rsidRPr="0092520F" w:rsidRDefault="009B5010">
      <w:pPr>
        <w:pStyle w:val="TOC4"/>
        <w:rPr>
          <w:rFonts w:ascii="Calibri" w:eastAsia="DengXian" w:hAnsi="Calibri"/>
          <w:noProof/>
          <w:sz w:val="22"/>
          <w:szCs w:val="22"/>
          <w:lang w:eastAsia="en-GB"/>
        </w:rPr>
      </w:pPr>
      <w:r>
        <w:rPr>
          <w:noProof/>
        </w:rPr>
        <w:t>5.3.2.2</w:t>
      </w:r>
      <w:r w:rsidRPr="0092520F">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_Toc106639470 \h </w:instrText>
      </w:r>
      <w:r>
        <w:rPr>
          <w:noProof/>
        </w:rPr>
      </w:r>
      <w:r>
        <w:rPr>
          <w:noProof/>
        </w:rPr>
        <w:fldChar w:fldCharType="separate"/>
      </w:r>
      <w:r>
        <w:rPr>
          <w:noProof/>
        </w:rPr>
        <w:t>15</w:t>
      </w:r>
      <w:r>
        <w:rPr>
          <w:noProof/>
        </w:rPr>
        <w:fldChar w:fldCharType="end"/>
      </w:r>
    </w:p>
    <w:p w14:paraId="2B180F6F" w14:textId="485C13B7" w:rsidR="009B5010" w:rsidRPr="0092520F" w:rsidRDefault="009B5010">
      <w:pPr>
        <w:pStyle w:val="TOC5"/>
        <w:rPr>
          <w:rFonts w:ascii="Calibri" w:eastAsia="DengXian" w:hAnsi="Calibri"/>
          <w:noProof/>
          <w:sz w:val="22"/>
          <w:szCs w:val="22"/>
          <w:lang w:eastAsia="en-GB"/>
        </w:rPr>
      </w:pPr>
      <w:r>
        <w:rPr>
          <w:noProof/>
        </w:rPr>
        <w:t>5.3.2.2.1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_Toc106639471 \h </w:instrText>
      </w:r>
      <w:r>
        <w:rPr>
          <w:noProof/>
        </w:rPr>
      </w:r>
      <w:r>
        <w:rPr>
          <w:noProof/>
        </w:rPr>
        <w:fldChar w:fldCharType="separate"/>
      </w:r>
      <w:r>
        <w:rPr>
          <w:noProof/>
        </w:rPr>
        <w:t>15</w:t>
      </w:r>
      <w:r>
        <w:rPr>
          <w:noProof/>
        </w:rPr>
        <w:fldChar w:fldCharType="end"/>
      </w:r>
    </w:p>
    <w:p w14:paraId="5514DF81" w14:textId="0D347EED" w:rsidR="009B5010" w:rsidRPr="0092520F" w:rsidRDefault="009B5010">
      <w:pPr>
        <w:pStyle w:val="TOC5"/>
        <w:rPr>
          <w:rFonts w:ascii="Calibri" w:eastAsia="DengXian" w:hAnsi="Calibri"/>
          <w:noProof/>
          <w:sz w:val="22"/>
          <w:szCs w:val="22"/>
          <w:lang w:eastAsia="en-GB"/>
        </w:rPr>
      </w:pPr>
      <w:r>
        <w:rPr>
          <w:noProof/>
        </w:rPr>
        <w:t>5.3.2.2.2</w:t>
      </w:r>
      <w:r w:rsidRPr="0092520F">
        <w:rPr>
          <w:rFonts w:ascii="Calibri" w:eastAsia="DengXian" w:hAnsi="Calibr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_Toc106639472 \h </w:instrText>
      </w:r>
      <w:r>
        <w:rPr>
          <w:noProof/>
        </w:rPr>
      </w:r>
      <w:r>
        <w:rPr>
          <w:noProof/>
        </w:rPr>
        <w:fldChar w:fldCharType="separate"/>
      </w:r>
      <w:r>
        <w:rPr>
          <w:noProof/>
        </w:rPr>
        <w:t>15</w:t>
      </w:r>
      <w:r>
        <w:rPr>
          <w:noProof/>
        </w:rPr>
        <w:fldChar w:fldCharType="end"/>
      </w:r>
    </w:p>
    <w:p w14:paraId="1CCF2AF6" w14:textId="7EF3BC99" w:rsidR="009B5010" w:rsidRPr="0092520F" w:rsidRDefault="009B5010">
      <w:pPr>
        <w:pStyle w:val="TOC5"/>
        <w:rPr>
          <w:rFonts w:ascii="Calibri" w:eastAsia="DengXian" w:hAnsi="Calibri"/>
          <w:noProof/>
          <w:sz w:val="22"/>
          <w:szCs w:val="22"/>
          <w:lang w:eastAsia="en-GB"/>
        </w:rPr>
      </w:pPr>
      <w:r>
        <w:rPr>
          <w:noProof/>
        </w:rPr>
        <w:t>5.3.2.2.3</w:t>
      </w:r>
      <w:r w:rsidRPr="0092520F">
        <w:rPr>
          <w:rFonts w:ascii="Calibri" w:eastAsia="DengXian" w:hAnsi="Calibr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_Toc106639473 \h </w:instrText>
      </w:r>
      <w:r>
        <w:rPr>
          <w:noProof/>
        </w:rPr>
      </w:r>
      <w:r>
        <w:rPr>
          <w:noProof/>
        </w:rPr>
        <w:fldChar w:fldCharType="separate"/>
      </w:r>
      <w:r>
        <w:rPr>
          <w:noProof/>
        </w:rPr>
        <w:t>15</w:t>
      </w:r>
      <w:r>
        <w:rPr>
          <w:noProof/>
        </w:rPr>
        <w:fldChar w:fldCharType="end"/>
      </w:r>
    </w:p>
    <w:p w14:paraId="52AFE3B3" w14:textId="72DDCD34" w:rsidR="009B5010" w:rsidRPr="0092520F" w:rsidRDefault="009B5010">
      <w:pPr>
        <w:pStyle w:val="TOC1"/>
        <w:rPr>
          <w:rFonts w:ascii="Calibri" w:eastAsia="DengXian" w:hAnsi="Calibri"/>
          <w:noProof/>
          <w:szCs w:val="22"/>
          <w:lang w:eastAsia="en-GB"/>
        </w:rPr>
      </w:pPr>
      <w:r>
        <w:rPr>
          <w:noProof/>
          <w:lang w:eastAsia="zh-CN"/>
        </w:rPr>
        <w:t>6</w:t>
      </w:r>
      <w:r w:rsidRPr="0092520F">
        <w:rPr>
          <w:rFonts w:ascii="Calibri" w:eastAsia="DengXian" w:hAnsi="Calibri"/>
          <w:noProof/>
          <w:szCs w:val="22"/>
          <w:lang w:eastAsia="en-GB"/>
        </w:rPr>
        <w:tab/>
      </w:r>
      <w:r>
        <w:rPr>
          <w:noProof/>
          <w:lang w:eastAsia="zh-CN"/>
        </w:rPr>
        <w:t>API Definitions</w:t>
      </w:r>
      <w:r>
        <w:rPr>
          <w:noProof/>
        </w:rPr>
        <w:tab/>
      </w:r>
      <w:r>
        <w:rPr>
          <w:noProof/>
        </w:rPr>
        <w:fldChar w:fldCharType="begin" w:fldLock="1"/>
      </w:r>
      <w:r>
        <w:rPr>
          <w:noProof/>
        </w:rPr>
        <w:instrText xml:space="preserve"> PAGEREF _Toc106639474 \h </w:instrText>
      </w:r>
      <w:r>
        <w:rPr>
          <w:noProof/>
        </w:rPr>
      </w:r>
      <w:r>
        <w:rPr>
          <w:noProof/>
        </w:rPr>
        <w:fldChar w:fldCharType="separate"/>
      </w:r>
      <w:r>
        <w:rPr>
          <w:noProof/>
        </w:rPr>
        <w:t>16</w:t>
      </w:r>
      <w:r>
        <w:rPr>
          <w:noProof/>
        </w:rPr>
        <w:fldChar w:fldCharType="end"/>
      </w:r>
    </w:p>
    <w:p w14:paraId="40BF3D0B" w14:textId="213CED1D" w:rsidR="009B5010" w:rsidRPr="0092520F" w:rsidRDefault="009B5010">
      <w:pPr>
        <w:pStyle w:val="TOC2"/>
        <w:rPr>
          <w:rFonts w:ascii="Calibri" w:eastAsia="DengXian" w:hAnsi="Calibri"/>
          <w:noProof/>
          <w:sz w:val="22"/>
          <w:szCs w:val="22"/>
          <w:lang w:eastAsia="en-GB"/>
        </w:rPr>
      </w:pPr>
      <w:r>
        <w:rPr>
          <w:noProof/>
          <w:lang w:eastAsia="zh-CN"/>
        </w:rPr>
        <w:t>6</w:t>
      </w:r>
      <w:r>
        <w:rPr>
          <w:noProof/>
        </w:rPr>
        <w:t>.1</w:t>
      </w:r>
      <w:r w:rsidRPr="0092520F">
        <w:rPr>
          <w:rFonts w:ascii="Calibri" w:eastAsia="DengXian" w:hAnsi="Calibri"/>
          <w:noProof/>
          <w:sz w:val="22"/>
          <w:szCs w:val="22"/>
          <w:lang w:eastAsia="en-GB"/>
        </w:rPr>
        <w:tab/>
      </w:r>
      <w:r>
        <w:rPr>
          <w:noProof/>
        </w:rPr>
        <w:t>Nlmf_Location Service API</w:t>
      </w:r>
      <w:r>
        <w:rPr>
          <w:noProof/>
        </w:rPr>
        <w:tab/>
      </w:r>
      <w:r>
        <w:rPr>
          <w:noProof/>
        </w:rPr>
        <w:fldChar w:fldCharType="begin" w:fldLock="1"/>
      </w:r>
      <w:r>
        <w:rPr>
          <w:noProof/>
        </w:rPr>
        <w:instrText xml:space="preserve"> PAGEREF _Toc106639475 \h </w:instrText>
      </w:r>
      <w:r>
        <w:rPr>
          <w:noProof/>
        </w:rPr>
      </w:r>
      <w:r>
        <w:rPr>
          <w:noProof/>
        </w:rPr>
        <w:fldChar w:fldCharType="separate"/>
      </w:r>
      <w:r>
        <w:rPr>
          <w:noProof/>
        </w:rPr>
        <w:t>16</w:t>
      </w:r>
      <w:r>
        <w:rPr>
          <w:noProof/>
        </w:rPr>
        <w:fldChar w:fldCharType="end"/>
      </w:r>
    </w:p>
    <w:p w14:paraId="0395A1DF" w14:textId="7110E5DA" w:rsidR="009B5010" w:rsidRPr="0092520F" w:rsidRDefault="009B5010">
      <w:pPr>
        <w:pStyle w:val="TOC3"/>
        <w:rPr>
          <w:rFonts w:ascii="Calibri" w:eastAsia="DengXian" w:hAnsi="Calibri"/>
          <w:noProof/>
          <w:sz w:val="22"/>
          <w:szCs w:val="22"/>
          <w:lang w:eastAsia="en-GB"/>
        </w:rPr>
      </w:pPr>
      <w:r>
        <w:rPr>
          <w:noProof/>
        </w:rPr>
        <w:t>6.1.1</w:t>
      </w:r>
      <w:r w:rsidRPr="0092520F">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_Toc106639476 \h </w:instrText>
      </w:r>
      <w:r>
        <w:rPr>
          <w:noProof/>
        </w:rPr>
      </w:r>
      <w:r>
        <w:rPr>
          <w:noProof/>
        </w:rPr>
        <w:fldChar w:fldCharType="separate"/>
      </w:r>
      <w:r>
        <w:rPr>
          <w:noProof/>
        </w:rPr>
        <w:t>16</w:t>
      </w:r>
      <w:r>
        <w:rPr>
          <w:noProof/>
        </w:rPr>
        <w:fldChar w:fldCharType="end"/>
      </w:r>
    </w:p>
    <w:p w14:paraId="1E6F9772" w14:textId="74ED2706" w:rsidR="009B5010" w:rsidRPr="0092520F" w:rsidRDefault="009B5010">
      <w:pPr>
        <w:pStyle w:val="TOC3"/>
        <w:rPr>
          <w:rFonts w:ascii="Calibri" w:eastAsia="DengXian" w:hAnsi="Calibri"/>
          <w:noProof/>
          <w:sz w:val="22"/>
          <w:szCs w:val="22"/>
          <w:lang w:eastAsia="en-GB"/>
        </w:rPr>
      </w:pPr>
      <w:r>
        <w:rPr>
          <w:noProof/>
        </w:rPr>
        <w:t>6.1.2</w:t>
      </w:r>
      <w:r w:rsidRPr="0092520F">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_Toc106639477 \h </w:instrText>
      </w:r>
      <w:r>
        <w:rPr>
          <w:noProof/>
        </w:rPr>
      </w:r>
      <w:r>
        <w:rPr>
          <w:noProof/>
        </w:rPr>
        <w:fldChar w:fldCharType="separate"/>
      </w:r>
      <w:r>
        <w:rPr>
          <w:noProof/>
        </w:rPr>
        <w:t>17</w:t>
      </w:r>
      <w:r>
        <w:rPr>
          <w:noProof/>
        </w:rPr>
        <w:fldChar w:fldCharType="end"/>
      </w:r>
    </w:p>
    <w:p w14:paraId="3A11A311" w14:textId="6DB5E808" w:rsidR="009B5010" w:rsidRPr="0092520F" w:rsidRDefault="009B5010">
      <w:pPr>
        <w:pStyle w:val="TOC4"/>
        <w:rPr>
          <w:rFonts w:ascii="Calibri" w:eastAsia="DengXian" w:hAnsi="Calibri"/>
          <w:noProof/>
          <w:sz w:val="22"/>
          <w:szCs w:val="22"/>
          <w:lang w:eastAsia="en-GB"/>
        </w:rPr>
      </w:pPr>
      <w:r>
        <w:rPr>
          <w:noProof/>
        </w:rPr>
        <w:t>6.1.2.1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_Toc106639478 \h </w:instrText>
      </w:r>
      <w:r>
        <w:rPr>
          <w:noProof/>
        </w:rPr>
      </w:r>
      <w:r>
        <w:rPr>
          <w:noProof/>
        </w:rPr>
        <w:fldChar w:fldCharType="separate"/>
      </w:r>
      <w:r>
        <w:rPr>
          <w:noProof/>
        </w:rPr>
        <w:t>17</w:t>
      </w:r>
      <w:r>
        <w:rPr>
          <w:noProof/>
        </w:rPr>
        <w:fldChar w:fldCharType="end"/>
      </w:r>
    </w:p>
    <w:p w14:paraId="51A994EC" w14:textId="2DE84D7C" w:rsidR="009B5010" w:rsidRPr="0092520F" w:rsidRDefault="009B5010">
      <w:pPr>
        <w:pStyle w:val="TOC4"/>
        <w:rPr>
          <w:rFonts w:ascii="Calibri" w:eastAsia="DengXian" w:hAnsi="Calibri"/>
          <w:noProof/>
          <w:sz w:val="22"/>
          <w:szCs w:val="22"/>
          <w:lang w:eastAsia="en-GB"/>
        </w:rPr>
      </w:pPr>
      <w:r>
        <w:rPr>
          <w:noProof/>
        </w:rPr>
        <w:t>6.1.2.2</w:t>
      </w:r>
      <w:r w:rsidRPr="0092520F">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_Toc106639479 \h </w:instrText>
      </w:r>
      <w:r>
        <w:rPr>
          <w:noProof/>
        </w:rPr>
      </w:r>
      <w:r>
        <w:rPr>
          <w:noProof/>
        </w:rPr>
        <w:fldChar w:fldCharType="separate"/>
      </w:r>
      <w:r>
        <w:rPr>
          <w:noProof/>
        </w:rPr>
        <w:t>17</w:t>
      </w:r>
      <w:r>
        <w:rPr>
          <w:noProof/>
        </w:rPr>
        <w:fldChar w:fldCharType="end"/>
      </w:r>
    </w:p>
    <w:p w14:paraId="71C30217" w14:textId="5D5B9A56" w:rsidR="009B5010" w:rsidRPr="0092520F" w:rsidRDefault="009B5010">
      <w:pPr>
        <w:pStyle w:val="TOC5"/>
        <w:rPr>
          <w:rFonts w:ascii="Calibri" w:eastAsia="DengXian" w:hAnsi="Calibri"/>
          <w:noProof/>
          <w:sz w:val="22"/>
          <w:szCs w:val="22"/>
          <w:lang w:eastAsia="en-GB"/>
        </w:rPr>
      </w:pPr>
      <w:r>
        <w:rPr>
          <w:noProof/>
        </w:rPr>
        <w:t>6.1.2.2.1</w:t>
      </w:r>
      <w:r w:rsidRPr="0092520F">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_Toc106639480 \h </w:instrText>
      </w:r>
      <w:r>
        <w:rPr>
          <w:noProof/>
        </w:rPr>
      </w:r>
      <w:r>
        <w:rPr>
          <w:noProof/>
        </w:rPr>
        <w:fldChar w:fldCharType="separate"/>
      </w:r>
      <w:r>
        <w:rPr>
          <w:noProof/>
        </w:rPr>
        <w:t>17</w:t>
      </w:r>
      <w:r>
        <w:rPr>
          <w:noProof/>
        </w:rPr>
        <w:fldChar w:fldCharType="end"/>
      </w:r>
    </w:p>
    <w:p w14:paraId="61341CD2" w14:textId="4639AA81" w:rsidR="009B5010" w:rsidRPr="0092520F" w:rsidRDefault="009B5010">
      <w:pPr>
        <w:pStyle w:val="TOC5"/>
        <w:rPr>
          <w:rFonts w:ascii="Calibri" w:eastAsia="DengXian" w:hAnsi="Calibri"/>
          <w:noProof/>
          <w:sz w:val="22"/>
          <w:szCs w:val="22"/>
          <w:lang w:eastAsia="en-GB"/>
        </w:rPr>
      </w:pPr>
      <w:r>
        <w:rPr>
          <w:noProof/>
        </w:rPr>
        <w:t>6.1.2.2.2</w:t>
      </w:r>
      <w:r w:rsidRPr="0092520F">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_Toc106639481 \h </w:instrText>
      </w:r>
      <w:r>
        <w:rPr>
          <w:noProof/>
        </w:rPr>
      </w:r>
      <w:r>
        <w:rPr>
          <w:noProof/>
        </w:rPr>
        <w:fldChar w:fldCharType="separate"/>
      </w:r>
      <w:r>
        <w:rPr>
          <w:noProof/>
        </w:rPr>
        <w:t>17</w:t>
      </w:r>
      <w:r>
        <w:rPr>
          <w:noProof/>
        </w:rPr>
        <w:fldChar w:fldCharType="end"/>
      </w:r>
    </w:p>
    <w:p w14:paraId="274296DB" w14:textId="1DF9EAC6" w:rsidR="009B5010" w:rsidRPr="0092520F" w:rsidRDefault="009B5010">
      <w:pPr>
        <w:pStyle w:val="TOC4"/>
        <w:rPr>
          <w:rFonts w:ascii="Calibri" w:eastAsia="DengXian" w:hAnsi="Calibri"/>
          <w:noProof/>
          <w:sz w:val="22"/>
          <w:szCs w:val="22"/>
          <w:lang w:eastAsia="en-GB"/>
        </w:rPr>
      </w:pPr>
      <w:r>
        <w:rPr>
          <w:noProof/>
        </w:rPr>
        <w:t>6.1.2.3</w:t>
      </w:r>
      <w:r w:rsidRPr="0092520F">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_Toc106639482 \h </w:instrText>
      </w:r>
      <w:r>
        <w:rPr>
          <w:noProof/>
        </w:rPr>
      </w:r>
      <w:r>
        <w:rPr>
          <w:noProof/>
        </w:rPr>
        <w:fldChar w:fldCharType="separate"/>
      </w:r>
      <w:r>
        <w:rPr>
          <w:noProof/>
        </w:rPr>
        <w:t>17</w:t>
      </w:r>
      <w:r>
        <w:rPr>
          <w:noProof/>
        </w:rPr>
        <w:fldChar w:fldCharType="end"/>
      </w:r>
    </w:p>
    <w:p w14:paraId="40A21EFC" w14:textId="5D7B7961" w:rsidR="009B5010" w:rsidRPr="0092520F" w:rsidRDefault="009B5010">
      <w:pPr>
        <w:pStyle w:val="TOC5"/>
        <w:rPr>
          <w:rFonts w:ascii="Calibri" w:eastAsia="DengXian" w:hAnsi="Calibri"/>
          <w:noProof/>
          <w:sz w:val="22"/>
          <w:szCs w:val="22"/>
          <w:lang w:eastAsia="en-GB"/>
        </w:rPr>
      </w:pPr>
      <w:r>
        <w:rPr>
          <w:noProof/>
        </w:rPr>
        <w:t>6.1.2.3.1</w:t>
      </w:r>
      <w:r w:rsidRPr="0092520F">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_Toc106639483 \h </w:instrText>
      </w:r>
      <w:r>
        <w:rPr>
          <w:noProof/>
        </w:rPr>
      </w:r>
      <w:r>
        <w:rPr>
          <w:noProof/>
        </w:rPr>
        <w:fldChar w:fldCharType="separate"/>
      </w:r>
      <w:r>
        <w:rPr>
          <w:noProof/>
        </w:rPr>
        <w:t>17</w:t>
      </w:r>
      <w:r>
        <w:rPr>
          <w:noProof/>
        </w:rPr>
        <w:fldChar w:fldCharType="end"/>
      </w:r>
    </w:p>
    <w:p w14:paraId="268B71B4" w14:textId="622DE4C1" w:rsidR="009B5010" w:rsidRPr="0092520F" w:rsidRDefault="009B5010">
      <w:pPr>
        <w:pStyle w:val="TOC4"/>
        <w:rPr>
          <w:rFonts w:ascii="Calibri" w:eastAsia="DengXian" w:hAnsi="Calibri"/>
          <w:noProof/>
          <w:sz w:val="22"/>
          <w:szCs w:val="22"/>
          <w:lang w:eastAsia="en-GB"/>
        </w:rPr>
      </w:pPr>
      <w:r>
        <w:rPr>
          <w:noProof/>
        </w:rPr>
        <w:t>6.1.2.4</w:t>
      </w:r>
      <w:r w:rsidRPr="0092520F">
        <w:rPr>
          <w:rFonts w:ascii="Calibri" w:eastAsia="DengXian" w:hAnsi="Calibri"/>
          <w:noProof/>
          <w:sz w:val="22"/>
          <w:szCs w:val="22"/>
          <w:lang w:eastAsia="en-GB"/>
        </w:rPr>
        <w:tab/>
      </w:r>
      <w:r>
        <w:rPr>
          <w:noProof/>
        </w:rPr>
        <w:t>HTTP multipart messages</w:t>
      </w:r>
      <w:r>
        <w:rPr>
          <w:noProof/>
        </w:rPr>
        <w:tab/>
      </w:r>
      <w:r>
        <w:rPr>
          <w:noProof/>
        </w:rPr>
        <w:fldChar w:fldCharType="begin" w:fldLock="1"/>
      </w:r>
      <w:r>
        <w:rPr>
          <w:noProof/>
        </w:rPr>
        <w:instrText xml:space="preserve"> PAGEREF _Toc106639484 \h </w:instrText>
      </w:r>
      <w:r>
        <w:rPr>
          <w:noProof/>
        </w:rPr>
      </w:r>
      <w:r>
        <w:rPr>
          <w:noProof/>
        </w:rPr>
        <w:fldChar w:fldCharType="separate"/>
      </w:r>
      <w:r>
        <w:rPr>
          <w:noProof/>
        </w:rPr>
        <w:t>17</w:t>
      </w:r>
      <w:r>
        <w:rPr>
          <w:noProof/>
        </w:rPr>
        <w:fldChar w:fldCharType="end"/>
      </w:r>
    </w:p>
    <w:p w14:paraId="4E95DD28" w14:textId="678CC945" w:rsidR="009B5010" w:rsidRPr="0092520F" w:rsidRDefault="009B5010">
      <w:pPr>
        <w:pStyle w:val="TOC3"/>
        <w:rPr>
          <w:rFonts w:ascii="Calibri" w:eastAsia="DengXian" w:hAnsi="Calibri"/>
          <w:noProof/>
          <w:sz w:val="22"/>
          <w:szCs w:val="22"/>
          <w:lang w:eastAsia="en-GB"/>
        </w:rPr>
      </w:pPr>
      <w:r>
        <w:rPr>
          <w:noProof/>
        </w:rPr>
        <w:t>6.1.3</w:t>
      </w:r>
      <w:r w:rsidRPr="0092520F">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_Toc106639485 \h </w:instrText>
      </w:r>
      <w:r>
        <w:rPr>
          <w:noProof/>
        </w:rPr>
      </w:r>
      <w:r>
        <w:rPr>
          <w:noProof/>
        </w:rPr>
        <w:fldChar w:fldCharType="separate"/>
      </w:r>
      <w:r>
        <w:rPr>
          <w:noProof/>
        </w:rPr>
        <w:t>18</w:t>
      </w:r>
      <w:r>
        <w:rPr>
          <w:noProof/>
        </w:rPr>
        <w:fldChar w:fldCharType="end"/>
      </w:r>
    </w:p>
    <w:p w14:paraId="66522E68" w14:textId="5F195A0C" w:rsidR="009B5010" w:rsidRPr="0092520F" w:rsidRDefault="009B5010">
      <w:pPr>
        <w:pStyle w:val="TOC4"/>
        <w:rPr>
          <w:rFonts w:ascii="Calibri" w:eastAsia="DengXian" w:hAnsi="Calibri"/>
          <w:noProof/>
          <w:sz w:val="22"/>
          <w:szCs w:val="22"/>
          <w:lang w:eastAsia="en-GB"/>
        </w:rPr>
      </w:pPr>
      <w:r>
        <w:rPr>
          <w:noProof/>
        </w:rPr>
        <w:t>6.1.3.1</w:t>
      </w:r>
      <w:r w:rsidRPr="0092520F">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_Toc106639486 \h </w:instrText>
      </w:r>
      <w:r>
        <w:rPr>
          <w:noProof/>
        </w:rPr>
      </w:r>
      <w:r>
        <w:rPr>
          <w:noProof/>
        </w:rPr>
        <w:fldChar w:fldCharType="separate"/>
      </w:r>
      <w:r>
        <w:rPr>
          <w:noProof/>
        </w:rPr>
        <w:t>18</w:t>
      </w:r>
      <w:r>
        <w:rPr>
          <w:noProof/>
        </w:rPr>
        <w:fldChar w:fldCharType="end"/>
      </w:r>
    </w:p>
    <w:p w14:paraId="79CB34AD" w14:textId="31A750F5" w:rsidR="009B5010" w:rsidRPr="0092520F" w:rsidRDefault="009B5010">
      <w:pPr>
        <w:pStyle w:val="TOC3"/>
        <w:rPr>
          <w:rFonts w:ascii="Calibri" w:eastAsia="DengXian" w:hAnsi="Calibri"/>
          <w:noProof/>
          <w:sz w:val="22"/>
          <w:szCs w:val="22"/>
          <w:lang w:eastAsia="en-GB"/>
        </w:rPr>
      </w:pPr>
      <w:r>
        <w:rPr>
          <w:noProof/>
        </w:rPr>
        <w:t>6.1.4</w:t>
      </w:r>
      <w:r w:rsidRPr="0092520F">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_Toc106639487 \h </w:instrText>
      </w:r>
      <w:r>
        <w:rPr>
          <w:noProof/>
        </w:rPr>
      </w:r>
      <w:r>
        <w:rPr>
          <w:noProof/>
        </w:rPr>
        <w:fldChar w:fldCharType="separate"/>
      </w:r>
      <w:r>
        <w:rPr>
          <w:noProof/>
        </w:rPr>
        <w:t>18</w:t>
      </w:r>
      <w:r>
        <w:rPr>
          <w:noProof/>
        </w:rPr>
        <w:fldChar w:fldCharType="end"/>
      </w:r>
    </w:p>
    <w:p w14:paraId="03B0DC71" w14:textId="1E1FF2A6" w:rsidR="009B5010" w:rsidRPr="0092520F" w:rsidRDefault="009B5010">
      <w:pPr>
        <w:pStyle w:val="TOC4"/>
        <w:rPr>
          <w:rFonts w:ascii="Calibri" w:eastAsia="DengXian" w:hAnsi="Calibri"/>
          <w:noProof/>
          <w:sz w:val="22"/>
          <w:szCs w:val="22"/>
          <w:lang w:eastAsia="en-GB"/>
        </w:rPr>
      </w:pPr>
      <w:r>
        <w:rPr>
          <w:noProof/>
        </w:rPr>
        <w:t>6.1.4.1</w:t>
      </w:r>
      <w:r w:rsidRPr="0092520F">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_Toc106639488 \h </w:instrText>
      </w:r>
      <w:r>
        <w:rPr>
          <w:noProof/>
        </w:rPr>
      </w:r>
      <w:r>
        <w:rPr>
          <w:noProof/>
        </w:rPr>
        <w:fldChar w:fldCharType="separate"/>
      </w:r>
      <w:r>
        <w:rPr>
          <w:noProof/>
        </w:rPr>
        <w:t>18</w:t>
      </w:r>
      <w:r>
        <w:rPr>
          <w:noProof/>
        </w:rPr>
        <w:fldChar w:fldCharType="end"/>
      </w:r>
    </w:p>
    <w:p w14:paraId="33059DD0" w14:textId="1D89163F" w:rsidR="009B5010" w:rsidRPr="0092520F" w:rsidRDefault="009B5010">
      <w:pPr>
        <w:pStyle w:val="TOC4"/>
        <w:rPr>
          <w:rFonts w:ascii="Calibri" w:eastAsia="DengXian" w:hAnsi="Calibri"/>
          <w:noProof/>
          <w:sz w:val="22"/>
          <w:szCs w:val="22"/>
          <w:lang w:eastAsia="en-GB"/>
        </w:rPr>
      </w:pPr>
      <w:r>
        <w:rPr>
          <w:noProof/>
        </w:rPr>
        <w:t>6.1.4.2</w:t>
      </w:r>
      <w:r w:rsidRPr="0092520F">
        <w:rPr>
          <w:rFonts w:ascii="Calibri" w:eastAsia="DengXian" w:hAnsi="Calibr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_Toc106639489 \h </w:instrText>
      </w:r>
      <w:r>
        <w:rPr>
          <w:noProof/>
        </w:rPr>
      </w:r>
      <w:r>
        <w:rPr>
          <w:noProof/>
        </w:rPr>
        <w:fldChar w:fldCharType="separate"/>
      </w:r>
      <w:r>
        <w:rPr>
          <w:noProof/>
        </w:rPr>
        <w:t>19</w:t>
      </w:r>
      <w:r>
        <w:rPr>
          <w:noProof/>
        </w:rPr>
        <w:fldChar w:fldCharType="end"/>
      </w:r>
    </w:p>
    <w:p w14:paraId="79840854" w14:textId="17FC2081" w:rsidR="009B5010" w:rsidRPr="0092520F" w:rsidRDefault="009B5010">
      <w:pPr>
        <w:pStyle w:val="TOC5"/>
        <w:rPr>
          <w:rFonts w:ascii="Calibri" w:eastAsia="DengXian" w:hAnsi="Calibri"/>
          <w:noProof/>
          <w:sz w:val="22"/>
          <w:szCs w:val="22"/>
          <w:lang w:eastAsia="en-GB"/>
        </w:rPr>
      </w:pPr>
      <w:r>
        <w:rPr>
          <w:noProof/>
        </w:rPr>
        <w:t>6.1.4.2.1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_Toc106639490 \h </w:instrText>
      </w:r>
      <w:r>
        <w:rPr>
          <w:noProof/>
        </w:rPr>
      </w:r>
      <w:r>
        <w:rPr>
          <w:noProof/>
        </w:rPr>
        <w:fldChar w:fldCharType="separate"/>
      </w:r>
      <w:r>
        <w:rPr>
          <w:noProof/>
        </w:rPr>
        <w:t>19</w:t>
      </w:r>
      <w:r>
        <w:rPr>
          <w:noProof/>
        </w:rPr>
        <w:fldChar w:fldCharType="end"/>
      </w:r>
    </w:p>
    <w:p w14:paraId="59408190" w14:textId="0C372D1F" w:rsidR="009B5010" w:rsidRPr="0092520F" w:rsidRDefault="009B5010">
      <w:pPr>
        <w:pStyle w:val="TOC5"/>
        <w:rPr>
          <w:rFonts w:ascii="Calibri" w:eastAsia="DengXian" w:hAnsi="Calibri"/>
          <w:noProof/>
          <w:sz w:val="22"/>
          <w:szCs w:val="22"/>
          <w:lang w:eastAsia="en-GB"/>
        </w:rPr>
      </w:pPr>
      <w:r>
        <w:rPr>
          <w:noProof/>
        </w:rPr>
        <w:t>6.1.4.2.2</w:t>
      </w:r>
      <w:r w:rsidRPr="0092520F">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_Toc106639491 \h </w:instrText>
      </w:r>
      <w:r>
        <w:rPr>
          <w:noProof/>
        </w:rPr>
      </w:r>
      <w:r>
        <w:rPr>
          <w:noProof/>
        </w:rPr>
        <w:fldChar w:fldCharType="separate"/>
      </w:r>
      <w:r>
        <w:rPr>
          <w:noProof/>
        </w:rPr>
        <w:t>19</w:t>
      </w:r>
      <w:r>
        <w:rPr>
          <w:noProof/>
        </w:rPr>
        <w:fldChar w:fldCharType="end"/>
      </w:r>
    </w:p>
    <w:p w14:paraId="1AB765AE" w14:textId="734F4AD4" w:rsidR="009B5010" w:rsidRPr="0092520F" w:rsidRDefault="009B5010">
      <w:pPr>
        <w:pStyle w:val="TOC4"/>
        <w:rPr>
          <w:rFonts w:ascii="Calibri" w:eastAsia="DengXian" w:hAnsi="Calibri"/>
          <w:noProof/>
          <w:sz w:val="22"/>
          <w:szCs w:val="22"/>
          <w:lang w:eastAsia="en-GB"/>
        </w:rPr>
      </w:pPr>
      <w:r>
        <w:rPr>
          <w:noProof/>
        </w:rPr>
        <w:lastRenderedPageBreak/>
        <w:t>6.1.4.3</w:t>
      </w:r>
      <w:r w:rsidRPr="0092520F">
        <w:rPr>
          <w:rFonts w:ascii="Calibri" w:eastAsia="DengXian" w:hAnsi="Calibri"/>
          <w:noProof/>
          <w:sz w:val="22"/>
          <w:szCs w:val="22"/>
          <w:lang w:eastAsia="en-GB"/>
        </w:rPr>
        <w:tab/>
      </w:r>
      <w:r>
        <w:rPr>
          <w:noProof/>
        </w:rPr>
        <w:t>Operation: cancel-location</w:t>
      </w:r>
      <w:r>
        <w:rPr>
          <w:noProof/>
        </w:rPr>
        <w:tab/>
      </w:r>
      <w:r>
        <w:rPr>
          <w:noProof/>
        </w:rPr>
        <w:fldChar w:fldCharType="begin" w:fldLock="1"/>
      </w:r>
      <w:r>
        <w:rPr>
          <w:noProof/>
        </w:rPr>
        <w:instrText xml:space="preserve"> PAGEREF _Toc106639492 \h </w:instrText>
      </w:r>
      <w:r>
        <w:rPr>
          <w:noProof/>
        </w:rPr>
      </w:r>
      <w:r>
        <w:rPr>
          <w:noProof/>
        </w:rPr>
        <w:fldChar w:fldCharType="separate"/>
      </w:r>
      <w:r>
        <w:rPr>
          <w:noProof/>
        </w:rPr>
        <w:t>21</w:t>
      </w:r>
      <w:r>
        <w:rPr>
          <w:noProof/>
        </w:rPr>
        <w:fldChar w:fldCharType="end"/>
      </w:r>
    </w:p>
    <w:p w14:paraId="08C47B10" w14:textId="7F985899" w:rsidR="009B5010" w:rsidRPr="0092520F" w:rsidRDefault="009B5010">
      <w:pPr>
        <w:pStyle w:val="TOC5"/>
        <w:rPr>
          <w:rFonts w:ascii="Calibri" w:eastAsia="DengXian" w:hAnsi="Calibri"/>
          <w:noProof/>
          <w:sz w:val="22"/>
          <w:szCs w:val="22"/>
          <w:lang w:eastAsia="en-GB"/>
        </w:rPr>
      </w:pPr>
      <w:r>
        <w:rPr>
          <w:noProof/>
        </w:rPr>
        <w:t>6.1.4.3.1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_Toc106639493 \h </w:instrText>
      </w:r>
      <w:r>
        <w:rPr>
          <w:noProof/>
        </w:rPr>
      </w:r>
      <w:r>
        <w:rPr>
          <w:noProof/>
        </w:rPr>
        <w:fldChar w:fldCharType="separate"/>
      </w:r>
      <w:r>
        <w:rPr>
          <w:noProof/>
        </w:rPr>
        <w:t>21</w:t>
      </w:r>
      <w:r>
        <w:rPr>
          <w:noProof/>
        </w:rPr>
        <w:fldChar w:fldCharType="end"/>
      </w:r>
    </w:p>
    <w:p w14:paraId="74B1C6C9" w14:textId="1DA77B5A" w:rsidR="009B5010" w:rsidRPr="0092520F" w:rsidRDefault="009B5010">
      <w:pPr>
        <w:pStyle w:val="TOC5"/>
        <w:rPr>
          <w:rFonts w:ascii="Calibri" w:eastAsia="DengXian" w:hAnsi="Calibri"/>
          <w:noProof/>
          <w:sz w:val="22"/>
          <w:szCs w:val="22"/>
          <w:lang w:eastAsia="en-GB"/>
        </w:rPr>
      </w:pPr>
      <w:r>
        <w:rPr>
          <w:noProof/>
        </w:rPr>
        <w:t>6.1.4.3.2</w:t>
      </w:r>
      <w:r w:rsidRPr="0092520F">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_Toc106639494 \h </w:instrText>
      </w:r>
      <w:r>
        <w:rPr>
          <w:noProof/>
        </w:rPr>
      </w:r>
      <w:r>
        <w:rPr>
          <w:noProof/>
        </w:rPr>
        <w:fldChar w:fldCharType="separate"/>
      </w:r>
      <w:r>
        <w:rPr>
          <w:noProof/>
        </w:rPr>
        <w:t>21</w:t>
      </w:r>
      <w:r>
        <w:rPr>
          <w:noProof/>
        </w:rPr>
        <w:fldChar w:fldCharType="end"/>
      </w:r>
    </w:p>
    <w:p w14:paraId="63241324" w14:textId="615CD74E" w:rsidR="009B5010" w:rsidRPr="0092520F" w:rsidRDefault="009B5010">
      <w:pPr>
        <w:pStyle w:val="TOC4"/>
        <w:rPr>
          <w:rFonts w:ascii="Calibri" w:eastAsia="DengXian" w:hAnsi="Calibri"/>
          <w:noProof/>
          <w:sz w:val="22"/>
          <w:szCs w:val="22"/>
          <w:lang w:eastAsia="en-GB"/>
        </w:rPr>
      </w:pPr>
      <w:r>
        <w:rPr>
          <w:noProof/>
        </w:rPr>
        <w:t>6.1.4.4</w:t>
      </w:r>
      <w:r w:rsidRPr="0092520F">
        <w:rPr>
          <w:rFonts w:ascii="Calibri" w:eastAsia="DengXian" w:hAnsi="Calibr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_Toc106639495 \h </w:instrText>
      </w:r>
      <w:r>
        <w:rPr>
          <w:noProof/>
        </w:rPr>
      </w:r>
      <w:r>
        <w:rPr>
          <w:noProof/>
        </w:rPr>
        <w:fldChar w:fldCharType="separate"/>
      </w:r>
      <w:r>
        <w:rPr>
          <w:noProof/>
        </w:rPr>
        <w:t>22</w:t>
      </w:r>
      <w:r>
        <w:rPr>
          <w:noProof/>
        </w:rPr>
        <w:fldChar w:fldCharType="end"/>
      </w:r>
    </w:p>
    <w:p w14:paraId="79FF2B4F" w14:textId="1D3EB18A" w:rsidR="009B5010" w:rsidRPr="0092520F" w:rsidRDefault="009B5010">
      <w:pPr>
        <w:pStyle w:val="TOC5"/>
        <w:rPr>
          <w:rFonts w:ascii="Calibri" w:eastAsia="DengXian" w:hAnsi="Calibri"/>
          <w:noProof/>
          <w:sz w:val="22"/>
          <w:szCs w:val="22"/>
          <w:lang w:eastAsia="en-GB"/>
        </w:rPr>
      </w:pPr>
      <w:r>
        <w:rPr>
          <w:noProof/>
        </w:rPr>
        <w:t>6.1.4.4.1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_Toc106639496 \h </w:instrText>
      </w:r>
      <w:r>
        <w:rPr>
          <w:noProof/>
        </w:rPr>
      </w:r>
      <w:r>
        <w:rPr>
          <w:noProof/>
        </w:rPr>
        <w:fldChar w:fldCharType="separate"/>
      </w:r>
      <w:r>
        <w:rPr>
          <w:noProof/>
        </w:rPr>
        <w:t>22</w:t>
      </w:r>
      <w:r>
        <w:rPr>
          <w:noProof/>
        </w:rPr>
        <w:fldChar w:fldCharType="end"/>
      </w:r>
    </w:p>
    <w:p w14:paraId="4D2D70BB" w14:textId="10CEB0BE" w:rsidR="009B5010" w:rsidRPr="0092520F" w:rsidRDefault="009B5010">
      <w:pPr>
        <w:pStyle w:val="TOC5"/>
        <w:rPr>
          <w:rFonts w:ascii="Calibri" w:eastAsia="DengXian" w:hAnsi="Calibri"/>
          <w:noProof/>
          <w:sz w:val="22"/>
          <w:szCs w:val="22"/>
          <w:lang w:eastAsia="en-GB"/>
        </w:rPr>
      </w:pPr>
      <w:r>
        <w:rPr>
          <w:noProof/>
        </w:rPr>
        <w:t>6.1.4.4.2</w:t>
      </w:r>
      <w:r w:rsidRPr="0092520F">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_Toc106639497 \h </w:instrText>
      </w:r>
      <w:r>
        <w:rPr>
          <w:noProof/>
        </w:rPr>
      </w:r>
      <w:r>
        <w:rPr>
          <w:noProof/>
        </w:rPr>
        <w:fldChar w:fldCharType="separate"/>
      </w:r>
      <w:r>
        <w:rPr>
          <w:noProof/>
        </w:rPr>
        <w:t>22</w:t>
      </w:r>
      <w:r>
        <w:rPr>
          <w:noProof/>
        </w:rPr>
        <w:fldChar w:fldCharType="end"/>
      </w:r>
    </w:p>
    <w:p w14:paraId="634A99A9" w14:textId="2FA0E535" w:rsidR="009B5010" w:rsidRPr="0092520F" w:rsidRDefault="009B5010">
      <w:pPr>
        <w:pStyle w:val="TOC3"/>
        <w:rPr>
          <w:rFonts w:ascii="Calibri" w:eastAsia="DengXian" w:hAnsi="Calibri"/>
          <w:noProof/>
          <w:sz w:val="22"/>
          <w:szCs w:val="22"/>
          <w:lang w:eastAsia="en-GB"/>
        </w:rPr>
      </w:pPr>
      <w:r>
        <w:rPr>
          <w:noProof/>
        </w:rPr>
        <w:t>6.1.5</w:t>
      </w:r>
      <w:r w:rsidRPr="0092520F">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_Toc106639498 \h </w:instrText>
      </w:r>
      <w:r>
        <w:rPr>
          <w:noProof/>
        </w:rPr>
      </w:r>
      <w:r>
        <w:rPr>
          <w:noProof/>
        </w:rPr>
        <w:fldChar w:fldCharType="separate"/>
      </w:r>
      <w:r>
        <w:rPr>
          <w:noProof/>
        </w:rPr>
        <w:t>23</w:t>
      </w:r>
      <w:r>
        <w:rPr>
          <w:noProof/>
        </w:rPr>
        <w:fldChar w:fldCharType="end"/>
      </w:r>
    </w:p>
    <w:p w14:paraId="3FF5DF88" w14:textId="4E7DA5CE" w:rsidR="009B5010" w:rsidRPr="0092520F" w:rsidRDefault="009B5010">
      <w:pPr>
        <w:pStyle w:val="TOC4"/>
        <w:rPr>
          <w:rFonts w:ascii="Calibri" w:eastAsia="DengXian" w:hAnsi="Calibri"/>
          <w:noProof/>
          <w:sz w:val="22"/>
          <w:szCs w:val="22"/>
          <w:lang w:eastAsia="en-GB"/>
        </w:rPr>
      </w:pPr>
      <w:r>
        <w:rPr>
          <w:noProof/>
        </w:rPr>
        <w:t>6.1.5.1</w:t>
      </w:r>
      <w:r w:rsidRPr="0092520F">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_Toc106639499 \h </w:instrText>
      </w:r>
      <w:r>
        <w:rPr>
          <w:noProof/>
        </w:rPr>
      </w:r>
      <w:r>
        <w:rPr>
          <w:noProof/>
        </w:rPr>
        <w:fldChar w:fldCharType="separate"/>
      </w:r>
      <w:r>
        <w:rPr>
          <w:noProof/>
        </w:rPr>
        <w:t>24</w:t>
      </w:r>
      <w:r>
        <w:rPr>
          <w:noProof/>
        </w:rPr>
        <w:fldChar w:fldCharType="end"/>
      </w:r>
    </w:p>
    <w:p w14:paraId="568D36E7" w14:textId="10272C20" w:rsidR="009B5010" w:rsidRPr="0092520F" w:rsidRDefault="009B5010">
      <w:pPr>
        <w:pStyle w:val="TOC5"/>
        <w:rPr>
          <w:rFonts w:ascii="Calibri" w:eastAsia="DengXian" w:hAnsi="Calibri"/>
          <w:noProof/>
          <w:sz w:val="22"/>
          <w:szCs w:val="22"/>
          <w:lang w:eastAsia="en-GB"/>
        </w:rPr>
      </w:pPr>
      <w:r>
        <w:rPr>
          <w:noProof/>
        </w:rPr>
        <w:t>6.1.5.1.1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_Toc106639500 \h </w:instrText>
      </w:r>
      <w:r>
        <w:rPr>
          <w:noProof/>
        </w:rPr>
      </w:r>
      <w:r>
        <w:rPr>
          <w:noProof/>
        </w:rPr>
        <w:fldChar w:fldCharType="separate"/>
      </w:r>
      <w:r>
        <w:rPr>
          <w:noProof/>
        </w:rPr>
        <w:t>24</w:t>
      </w:r>
      <w:r>
        <w:rPr>
          <w:noProof/>
        </w:rPr>
        <w:fldChar w:fldCharType="end"/>
      </w:r>
    </w:p>
    <w:p w14:paraId="0280153D" w14:textId="2C0D3C5C" w:rsidR="009B5010" w:rsidRPr="0092520F" w:rsidRDefault="009B5010">
      <w:pPr>
        <w:pStyle w:val="TOC5"/>
        <w:rPr>
          <w:rFonts w:ascii="Calibri" w:eastAsia="DengXian" w:hAnsi="Calibri"/>
          <w:noProof/>
          <w:sz w:val="22"/>
          <w:szCs w:val="22"/>
          <w:lang w:eastAsia="en-GB"/>
        </w:rPr>
      </w:pPr>
      <w:r>
        <w:rPr>
          <w:noProof/>
        </w:rPr>
        <w:t>6.1.5.1.2</w:t>
      </w:r>
      <w:r w:rsidRPr="0092520F">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_Toc106639501 \h </w:instrText>
      </w:r>
      <w:r>
        <w:rPr>
          <w:noProof/>
        </w:rPr>
      </w:r>
      <w:r>
        <w:rPr>
          <w:noProof/>
        </w:rPr>
        <w:fldChar w:fldCharType="separate"/>
      </w:r>
      <w:r>
        <w:rPr>
          <w:noProof/>
        </w:rPr>
        <w:t>24</w:t>
      </w:r>
      <w:r>
        <w:rPr>
          <w:noProof/>
        </w:rPr>
        <w:fldChar w:fldCharType="end"/>
      </w:r>
    </w:p>
    <w:p w14:paraId="06BB660F" w14:textId="56EE4A9F" w:rsidR="009B5010" w:rsidRPr="0092520F" w:rsidRDefault="009B5010">
      <w:pPr>
        <w:pStyle w:val="TOC5"/>
        <w:rPr>
          <w:rFonts w:ascii="Calibri" w:eastAsia="DengXian" w:hAnsi="Calibri"/>
          <w:noProof/>
          <w:sz w:val="22"/>
          <w:szCs w:val="22"/>
          <w:lang w:eastAsia="en-GB"/>
        </w:rPr>
      </w:pPr>
      <w:r>
        <w:rPr>
          <w:noProof/>
        </w:rPr>
        <w:t>6.1.5.1.3</w:t>
      </w:r>
      <w:r w:rsidRPr="0092520F">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_Toc106639502 \h </w:instrText>
      </w:r>
      <w:r>
        <w:rPr>
          <w:noProof/>
        </w:rPr>
      </w:r>
      <w:r>
        <w:rPr>
          <w:noProof/>
        </w:rPr>
        <w:fldChar w:fldCharType="separate"/>
      </w:r>
      <w:r>
        <w:rPr>
          <w:noProof/>
        </w:rPr>
        <w:t>24</w:t>
      </w:r>
      <w:r>
        <w:rPr>
          <w:noProof/>
        </w:rPr>
        <w:fldChar w:fldCharType="end"/>
      </w:r>
    </w:p>
    <w:p w14:paraId="5E46F6F6" w14:textId="7A7D9986" w:rsidR="009B5010" w:rsidRPr="0092520F" w:rsidRDefault="009B5010">
      <w:pPr>
        <w:pStyle w:val="TOC3"/>
        <w:rPr>
          <w:rFonts w:ascii="Calibri" w:eastAsia="DengXian" w:hAnsi="Calibri"/>
          <w:noProof/>
          <w:sz w:val="22"/>
          <w:szCs w:val="22"/>
          <w:lang w:eastAsia="en-GB"/>
        </w:rPr>
      </w:pPr>
      <w:r>
        <w:rPr>
          <w:noProof/>
        </w:rPr>
        <w:t>6.1.6</w:t>
      </w:r>
      <w:r w:rsidRPr="0092520F">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_Toc106639503 \h </w:instrText>
      </w:r>
      <w:r>
        <w:rPr>
          <w:noProof/>
        </w:rPr>
      </w:r>
      <w:r>
        <w:rPr>
          <w:noProof/>
        </w:rPr>
        <w:fldChar w:fldCharType="separate"/>
      </w:r>
      <w:r>
        <w:rPr>
          <w:noProof/>
        </w:rPr>
        <w:t>25</w:t>
      </w:r>
      <w:r>
        <w:rPr>
          <w:noProof/>
        </w:rPr>
        <w:fldChar w:fldCharType="end"/>
      </w:r>
    </w:p>
    <w:p w14:paraId="637D1DF6" w14:textId="3306C9CF" w:rsidR="009B5010" w:rsidRPr="0092520F" w:rsidRDefault="009B5010">
      <w:pPr>
        <w:pStyle w:val="TOC4"/>
        <w:rPr>
          <w:rFonts w:ascii="Calibri" w:eastAsia="DengXian" w:hAnsi="Calibri"/>
          <w:noProof/>
          <w:sz w:val="22"/>
          <w:szCs w:val="22"/>
          <w:lang w:eastAsia="en-GB"/>
        </w:rPr>
      </w:pPr>
      <w:r>
        <w:rPr>
          <w:noProof/>
        </w:rPr>
        <w:t>6.1.6.1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_Toc106639504 \h </w:instrText>
      </w:r>
      <w:r>
        <w:rPr>
          <w:noProof/>
        </w:rPr>
      </w:r>
      <w:r>
        <w:rPr>
          <w:noProof/>
        </w:rPr>
        <w:fldChar w:fldCharType="separate"/>
      </w:r>
      <w:r>
        <w:rPr>
          <w:noProof/>
        </w:rPr>
        <w:t>25</w:t>
      </w:r>
      <w:r>
        <w:rPr>
          <w:noProof/>
        </w:rPr>
        <w:fldChar w:fldCharType="end"/>
      </w:r>
    </w:p>
    <w:p w14:paraId="51F358C8" w14:textId="3FF8249A" w:rsidR="009B5010" w:rsidRPr="0092520F" w:rsidRDefault="009B5010">
      <w:pPr>
        <w:pStyle w:val="TOC4"/>
        <w:rPr>
          <w:rFonts w:ascii="Calibri" w:eastAsia="DengXian" w:hAnsi="Calibri"/>
          <w:noProof/>
          <w:sz w:val="22"/>
          <w:szCs w:val="22"/>
          <w:lang w:eastAsia="en-GB"/>
        </w:rPr>
      </w:pPr>
      <w:r w:rsidRPr="000326F1">
        <w:rPr>
          <w:noProof/>
          <w:lang w:val="en-US"/>
        </w:rPr>
        <w:t>6.1.6.2</w:t>
      </w:r>
      <w:r w:rsidRPr="0092520F">
        <w:rPr>
          <w:rFonts w:ascii="Calibri" w:eastAsia="DengXian" w:hAnsi="Calibri"/>
          <w:noProof/>
          <w:sz w:val="22"/>
          <w:szCs w:val="22"/>
          <w:lang w:eastAsia="en-GB"/>
        </w:rPr>
        <w:tab/>
      </w:r>
      <w:r w:rsidRPr="000326F1">
        <w:rPr>
          <w:noProof/>
          <w:lang w:val="en-US"/>
        </w:rPr>
        <w:t>Structured data types</w:t>
      </w:r>
      <w:r>
        <w:rPr>
          <w:noProof/>
        </w:rPr>
        <w:tab/>
      </w:r>
      <w:r>
        <w:rPr>
          <w:noProof/>
        </w:rPr>
        <w:fldChar w:fldCharType="begin" w:fldLock="1"/>
      </w:r>
      <w:r>
        <w:rPr>
          <w:noProof/>
        </w:rPr>
        <w:instrText xml:space="preserve"> PAGEREF _Toc106639505 \h </w:instrText>
      </w:r>
      <w:r>
        <w:rPr>
          <w:noProof/>
        </w:rPr>
      </w:r>
      <w:r>
        <w:rPr>
          <w:noProof/>
        </w:rPr>
        <w:fldChar w:fldCharType="separate"/>
      </w:r>
      <w:r>
        <w:rPr>
          <w:noProof/>
        </w:rPr>
        <w:t>28</w:t>
      </w:r>
      <w:r>
        <w:rPr>
          <w:noProof/>
        </w:rPr>
        <w:fldChar w:fldCharType="end"/>
      </w:r>
    </w:p>
    <w:p w14:paraId="7FA1D881" w14:textId="21E90D06" w:rsidR="009B5010" w:rsidRPr="0092520F" w:rsidRDefault="009B5010">
      <w:pPr>
        <w:pStyle w:val="TOC5"/>
        <w:rPr>
          <w:rFonts w:ascii="Calibri" w:eastAsia="DengXian" w:hAnsi="Calibri"/>
          <w:noProof/>
          <w:sz w:val="22"/>
          <w:szCs w:val="22"/>
          <w:lang w:eastAsia="en-GB"/>
        </w:rPr>
      </w:pPr>
      <w:r>
        <w:rPr>
          <w:noProof/>
        </w:rPr>
        <w:t>6.1.6.2.1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_Toc106639506 \h </w:instrText>
      </w:r>
      <w:r>
        <w:rPr>
          <w:noProof/>
        </w:rPr>
      </w:r>
      <w:r>
        <w:rPr>
          <w:noProof/>
        </w:rPr>
        <w:fldChar w:fldCharType="separate"/>
      </w:r>
      <w:r>
        <w:rPr>
          <w:noProof/>
        </w:rPr>
        <w:t>28</w:t>
      </w:r>
      <w:r>
        <w:rPr>
          <w:noProof/>
        </w:rPr>
        <w:fldChar w:fldCharType="end"/>
      </w:r>
    </w:p>
    <w:p w14:paraId="7EFBC39F" w14:textId="7246E364" w:rsidR="009B5010" w:rsidRPr="0092520F" w:rsidRDefault="009B5010">
      <w:pPr>
        <w:pStyle w:val="TOC5"/>
        <w:rPr>
          <w:rFonts w:ascii="Calibri" w:eastAsia="DengXian" w:hAnsi="Calibri"/>
          <w:noProof/>
          <w:sz w:val="22"/>
          <w:szCs w:val="22"/>
          <w:lang w:eastAsia="en-GB"/>
        </w:rPr>
      </w:pPr>
      <w:r>
        <w:rPr>
          <w:noProof/>
        </w:rPr>
        <w:t>6.1.6.2.2</w:t>
      </w:r>
      <w:r w:rsidRPr="0092520F">
        <w:rPr>
          <w:rFonts w:ascii="Calibri" w:eastAsia="DengXian" w:hAnsi="Calibri"/>
          <w:noProof/>
          <w:sz w:val="22"/>
          <w:szCs w:val="22"/>
          <w:lang w:eastAsia="en-GB"/>
        </w:rPr>
        <w:tab/>
      </w:r>
      <w:r>
        <w:rPr>
          <w:noProof/>
        </w:rPr>
        <w:t>Type: InputData</w:t>
      </w:r>
      <w:r>
        <w:rPr>
          <w:noProof/>
        </w:rPr>
        <w:tab/>
      </w:r>
      <w:r>
        <w:rPr>
          <w:noProof/>
        </w:rPr>
        <w:fldChar w:fldCharType="begin" w:fldLock="1"/>
      </w:r>
      <w:r>
        <w:rPr>
          <w:noProof/>
        </w:rPr>
        <w:instrText xml:space="preserve"> PAGEREF _Toc106639507 \h </w:instrText>
      </w:r>
      <w:r>
        <w:rPr>
          <w:noProof/>
        </w:rPr>
      </w:r>
      <w:r>
        <w:rPr>
          <w:noProof/>
        </w:rPr>
        <w:fldChar w:fldCharType="separate"/>
      </w:r>
      <w:r>
        <w:rPr>
          <w:noProof/>
        </w:rPr>
        <w:t>29</w:t>
      </w:r>
      <w:r>
        <w:rPr>
          <w:noProof/>
        </w:rPr>
        <w:fldChar w:fldCharType="end"/>
      </w:r>
    </w:p>
    <w:p w14:paraId="1B8CA738" w14:textId="5511704E" w:rsidR="009B5010" w:rsidRPr="0092520F" w:rsidRDefault="009B5010">
      <w:pPr>
        <w:pStyle w:val="TOC5"/>
        <w:rPr>
          <w:rFonts w:ascii="Calibri" w:eastAsia="DengXian" w:hAnsi="Calibri"/>
          <w:noProof/>
          <w:sz w:val="22"/>
          <w:szCs w:val="22"/>
          <w:lang w:eastAsia="en-GB"/>
        </w:rPr>
      </w:pPr>
      <w:r>
        <w:rPr>
          <w:noProof/>
        </w:rPr>
        <w:t>6.1.6.2.3</w:t>
      </w:r>
      <w:r w:rsidRPr="0092520F">
        <w:rPr>
          <w:rFonts w:ascii="Calibri" w:eastAsia="DengXian" w:hAnsi="Calibri"/>
          <w:noProof/>
          <w:sz w:val="22"/>
          <w:szCs w:val="22"/>
          <w:lang w:eastAsia="en-GB"/>
        </w:rPr>
        <w:tab/>
      </w:r>
      <w:r>
        <w:rPr>
          <w:noProof/>
        </w:rPr>
        <w:t>Type: LocationData</w:t>
      </w:r>
      <w:r>
        <w:rPr>
          <w:noProof/>
        </w:rPr>
        <w:tab/>
      </w:r>
      <w:r>
        <w:rPr>
          <w:noProof/>
        </w:rPr>
        <w:fldChar w:fldCharType="begin" w:fldLock="1"/>
      </w:r>
      <w:r>
        <w:rPr>
          <w:noProof/>
        </w:rPr>
        <w:instrText xml:space="preserve"> PAGEREF _Toc106639508 \h </w:instrText>
      </w:r>
      <w:r>
        <w:rPr>
          <w:noProof/>
        </w:rPr>
      </w:r>
      <w:r>
        <w:rPr>
          <w:noProof/>
        </w:rPr>
        <w:fldChar w:fldCharType="separate"/>
      </w:r>
      <w:r>
        <w:rPr>
          <w:noProof/>
        </w:rPr>
        <w:t>31</w:t>
      </w:r>
      <w:r>
        <w:rPr>
          <w:noProof/>
        </w:rPr>
        <w:fldChar w:fldCharType="end"/>
      </w:r>
    </w:p>
    <w:p w14:paraId="7DF7DDF1" w14:textId="33F913CD" w:rsidR="009B5010" w:rsidRPr="0092520F" w:rsidRDefault="009B5010">
      <w:pPr>
        <w:pStyle w:val="TOC5"/>
        <w:rPr>
          <w:rFonts w:ascii="Calibri" w:eastAsia="DengXian" w:hAnsi="Calibri"/>
          <w:noProof/>
          <w:sz w:val="22"/>
          <w:szCs w:val="22"/>
          <w:lang w:eastAsia="en-GB"/>
        </w:rPr>
      </w:pPr>
      <w:r>
        <w:rPr>
          <w:noProof/>
        </w:rPr>
        <w:t>6.1.6.2.4</w:t>
      </w:r>
      <w:r w:rsidRPr="0092520F">
        <w:rPr>
          <w:rFonts w:ascii="Calibri" w:eastAsia="DengXian" w:hAnsi="Calibr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_Toc106639509 \h </w:instrText>
      </w:r>
      <w:r>
        <w:rPr>
          <w:noProof/>
        </w:rPr>
      </w:r>
      <w:r>
        <w:rPr>
          <w:noProof/>
        </w:rPr>
        <w:fldChar w:fldCharType="separate"/>
      </w:r>
      <w:r>
        <w:rPr>
          <w:noProof/>
        </w:rPr>
        <w:t>32</w:t>
      </w:r>
      <w:r>
        <w:rPr>
          <w:noProof/>
        </w:rPr>
        <w:fldChar w:fldCharType="end"/>
      </w:r>
    </w:p>
    <w:p w14:paraId="290A5526" w14:textId="190FE2AC" w:rsidR="009B5010" w:rsidRPr="0092520F" w:rsidRDefault="009B5010">
      <w:pPr>
        <w:pStyle w:val="TOC5"/>
        <w:rPr>
          <w:rFonts w:ascii="Calibri" w:eastAsia="DengXian" w:hAnsi="Calibri"/>
          <w:noProof/>
          <w:sz w:val="22"/>
          <w:szCs w:val="22"/>
          <w:lang w:eastAsia="en-GB"/>
        </w:rPr>
      </w:pPr>
      <w:r>
        <w:rPr>
          <w:noProof/>
        </w:rPr>
        <w:t>6.1.6.2.5</w:t>
      </w:r>
      <w:r w:rsidRPr="0092520F">
        <w:rPr>
          <w:rFonts w:ascii="Calibri" w:eastAsia="DengXian" w:hAnsi="Calibri"/>
          <w:noProof/>
          <w:sz w:val="22"/>
          <w:szCs w:val="22"/>
          <w:lang w:eastAsia="en-GB"/>
        </w:rPr>
        <w:tab/>
      </w:r>
      <w:r>
        <w:rPr>
          <w:noProof/>
        </w:rPr>
        <w:t>Type: GeographicArea</w:t>
      </w:r>
      <w:r>
        <w:rPr>
          <w:noProof/>
        </w:rPr>
        <w:tab/>
      </w:r>
      <w:r>
        <w:rPr>
          <w:noProof/>
        </w:rPr>
        <w:fldChar w:fldCharType="begin" w:fldLock="1"/>
      </w:r>
      <w:r>
        <w:rPr>
          <w:noProof/>
        </w:rPr>
        <w:instrText xml:space="preserve"> PAGEREF _Toc106639510 \h </w:instrText>
      </w:r>
      <w:r>
        <w:rPr>
          <w:noProof/>
        </w:rPr>
      </w:r>
      <w:r>
        <w:rPr>
          <w:noProof/>
        </w:rPr>
        <w:fldChar w:fldCharType="separate"/>
      </w:r>
      <w:r>
        <w:rPr>
          <w:noProof/>
        </w:rPr>
        <w:t>33</w:t>
      </w:r>
      <w:r>
        <w:rPr>
          <w:noProof/>
        </w:rPr>
        <w:fldChar w:fldCharType="end"/>
      </w:r>
    </w:p>
    <w:p w14:paraId="0C714A2E" w14:textId="61C6EF6B" w:rsidR="009B5010" w:rsidRPr="0092520F" w:rsidRDefault="009B5010">
      <w:pPr>
        <w:pStyle w:val="TOC5"/>
        <w:rPr>
          <w:rFonts w:ascii="Calibri" w:eastAsia="DengXian" w:hAnsi="Calibri"/>
          <w:noProof/>
          <w:sz w:val="22"/>
          <w:szCs w:val="22"/>
          <w:lang w:eastAsia="en-GB"/>
        </w:rPr>
      </w:pPr>
      <w:r>
        <w:rPr>
          <w:noProof/>
        </w:rPr>
        <w:t>6.1.6.2.6</w:t>
      </w:r>
      <w:r w:rsidRPr="0092520F">
        <w:rPr>
          <w:rFonts w:ascii="Calibri" w:eastAsia="DengXian" w:hAnsi="Calibri"/>
          <w:noProof/>
          <w:sz w:val="22"/>
          <w:szCs w:val="22"/>
          <w:lang w:eastAsia="en-GB"/>
        </w:rPr>
        <w:tab/>
      </w:r>
      <w:r>
        <w:rPr>
          <w:noProof/>
        </w:rPr>
        <w:t>Type: Point</w:t>
      </w:r>
      <w:r>
        <w:rPr>
          <w:noProof/>
        </w:rPr>
        <w:tab/>
      </w:r>
      <w:r>
        <w:rPr>
          <w:noProof/>
        </w:rPr>
        <w:fldChar w:fldCharType="begin" w:fldLock="1"/>
      </w:r>
      <w:r>
        <w:rPr>
          <w:noProof/>
        </w:rPr>
        <w:instrText xml:space="preserve"> PAGEREF _Toc106639511 \h </w:instrText>
      </w:r>
      <w:r>
        <w:rPr>
          <w:noProof/>
        </w:rPr>
      </w:r>
      <w:r>
        <w:rPr>
          <w:noProof/>
        </w:rPr>
        <w:fldChar w:fldCharType="separate"/>
      </w:r>
      <w:r>
        <w:rPr>
          <w:noProof/>
        </w:rPr>
        <w:t>33</w:t>
      </w:r>
      <w:r>
        <w:rPr>
          <w:noProof/>
        </w:rPr>
        <w:fldChar w:fldCharType="end"/>
      </w:r>
    </w:p>
    <w:p w14:paraId="7137831A" w14:textId="693CABAE" w:rsidR="009B5010" w:rsidRPr="0092520F" w:rsidRDefault="009B5010">
      <w:pPr>
        <w:pStyle w:val="TOC5"/>
        <w:rPr>
          <w:rFonts w:ascii="Calibri" w:eastAsia="DengXian" w:hAnsi="Calibri"/>
          <w:noProof/>
          <w:sz w:val="22"/>
          <w:szCs w:val="22"/>
          <w:lang w:eastAsia="en-GB"/>
        </w:rPr>
      </w:pPr>
      <w:r>
        <w:rPr>
          <w:noProof/>
        </w:rPr>
        <w:t>6.1.6.2.7</w:t>
      </w:r>
      <w:r w:rsidRPr="0092520F">
        <w:rPr>
          <w:rFonts w:ascii="Calibri" w:eastAsia="DengXian" w:hAnsi="Calibr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_Toc106639512 \h </w:instrText>
      </w:r>
      <w:r>
        <w:rPr>
          <w:noProof/>
        </w:rPr>
      </w:r>
      <w:r>
        <w:rPr>
          <w:noProof/>
        </w:rPr>
        <w:fldChar w:fldCharType="separate"/>
      </w:r>
      <w:r>
        <w:rPr>
          <w:noProof/>
        </w:rPr>
        <w:t>33</w:t>
      </w:r>
      <w:r>
        <w:rPr>
          <w:noProof/>
        </w:rPr>
        <w:fldChar w:fldCharType="end"/>
      </w:r>
    </w:p>
    <w:p w14:paraId="79AD65B7" w14:textId="5C08E796" w:rsidR="009B5010" w:rsidRPr="0092520F" w:rsidRDefault="009B5010">
      <w:pPr>
        <w:pStyle w:val="TOC5"/>
        <w:rPr>
          <w:rFonts w:ascii="Calibri" w:eastAsia="DengXian" w:hAnsi="Calibri"/>
          <w:noProof/>
          <w:sz w:val="22"/>
          <w:szCs w:val="22"/>
          <w:lang w:eastAsia="en-GB"/>
        </w:rPr>
      </w:pPr>
      <w:r>
        <w:rPr>
          <w:noProof/>
        </w:rPr>
        <w:t>6.1.6.2.8</w:t>
      </w:r>
      <w:r w:rsidRPr="0092520F">
        <w:rPr>
          <w:rFonts w:ascii="Calibri" w:eastAsia="DengXian" w:hAnsi="Calibr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_Toc106639513 \h </w:instrText>
      </w:r>
      <w:r>
        <w:rPr>
          <w:noProof/>
        </w:rPr>
      </w:r>
      <w:r>
        <w:rPr>
          <w:noProof/>
        </w:rPr>
        <w:fldChar w:fldCharType="separate"/>
      </w:r>
      <w:r>
        <w:rPr>
          <w:noProof/>
        </w:rPr>
        <w:t>34</w:t>
      </w:r>
      <w:r>
        <w:rPr>
          <w:noProof/>
        </w:rPr>
        <w:fldChar w:fldCharType="end"/>
      </w:r>
    </w:p>
    <w:p w14:paraId="0C2425A1" w14:textId="38E37BFD" w:rsidR="009B5010" w:rsidRPr="0092520F" w:rsidRDefault="009B5010">
      <w:pPr>
        <w:pStyle w:val="TOC5"/>
        <w:rPr>
          <w:rFonts w:ascii="Calibri" w:eastAsia="DengXian" w:hAnsi="Calibri"/>
          <w:noProof/>
          <w:sz w:val="22"/>
          <w:szCs w:val="22"/>
          <w:lang w:eastAsia="en-GB"/>
        </w:rPr>
      </w:pPr>
      <w:r>
        <w:rPr>
          <w:noProof/>
        </w:rPr>
        <w:t>6.1.6.2.9</w:t>
      </w:r>
      <w:r w:rsidRPr="0092520F">
        <w:rPr>
          <w:rFonts w:ascii="Calibri" w:eastAsia="DengXian" w:hAnsi="Calibri"/>
          <w:noProof/>
          <w:sz w:val="22"/>
          <w:szCs w:val="22"/>
          <w:lang w:eastAsia="en-GB"/>
        </w:rPr>
        <w:tab/>
      </w:r>
      <w:r>
        <w:rPr>
          <w:noProof/>
        </w:rPr>
        <w:t>Type: Polygon</w:t>
      </w:r>
      <w:r>
        <w:rPr>
          <w:noProof/>
        </w:rPr>
        <w:tab/>
      </w:r>
      <w:r>
        <w:rPr>
          <w:noProof/>
        </w:rPr>
        <w:fldChar w:fldCharType="begin" w:fldLock="1"/>
      </w:r>
      <w:r>
        <w:rPr>
          <w:noProof/>
        </w:rPr>
        <w:instrText xml:space="preserve"> PAGEREF _Toc106639514 \h </w:instrText>
      </w:r>
      <w:r>
        <w:rPr>
          <w:noProof/>
        </w:rPr>
      </w:r>
      <w:r>
        <w:rPr>
          <w:noProof/>
        </w:rPr>
        <w:fldChar w:fldCharType="separate"/>
      </w:r>
      <w:r>
        <w:rPr>
          <w:noProof/>
        </w:rPr>
        <w:t>34</w:t>
      </w:r>
      <w:r>
        <w:rPr>
          <w:noProof/>
        </w:rPr>
        <w:fldChar w:fldCharType="end"/>
      </w:r>
    </w:p>
    <w:p w14:paraId="61C4469C" w14:textId="41598E70" w:rsidR="009B5010" w:rsidRPr="0092520F" w:rsidRDefault="009B5010">
      <w:pPr>
        <w:pStyle w:val="TOC5"/>
        <w:rPr>
          <w:rFonts w:ascii="Calibri" w:eastAsia="DengXian" w:hAnsi="Calibri"/>
          <w:noProof/>
          <w:sz w:val="22"/>
          <w:szCs w:val="22"/>
          <w:lang w:eastAsia="en-GB"/>
        </w:rPr>
      </w:pPr>
      <w:r>
        <w:rPr>
          <w:noProof/>
        </w:rPr>
        <w:t>6.1.6.2.10</w:t>
      </w:r>
      <w:r w:rsidRPr="0092520F">
        <w:rPr>
          <w:rFonts w:ascii="Calibri" w:eastAsia="DengXian" w:hAnsi="Calibri"/>
          <w:noProof/>
          <w:sz w:val="22"/>
          <w:szCs w:val="22"/>
          <w:lang w:eastAsia="en-GB"/>
        </w:rPr>
        <w:tab/>
      </w:r>
      <w:r>
        <w:rPr>
          <w:noProof/>
        </w:rPr>
        <w:t>Type: PointAltitude</w:t>
      </w:r>
      <w:r>
        <w:rPr>
          <w:noProof/>
        </w:rPr>
        <w:tab/>
      </w:r>
      <w:r>
        <w:rPr>
          <w:noProof/>
        </w:rPr>
        <w:fldChar w:fldCharType="begin" w:fldLock="1"/>
      </w:r>
      <w:r>
        <w:rPr>
          <w:noProof/>
        </w:rPr>
        <w:instrText xml:space="preserve"> PAGEREF _Toc106639515 \h </w:instrText>
      </w:r>
      <w:r>
        <w:rPr>
          <w:noProof/>
        </w:rPr>
      </w:r>
      <w:r>
        <w:rPr>
          <w:noProof/>
        </w:rPr>
        <w:fldChar w:fldCharType="separate"/>
      </w:r>
      <w:r>
        <w:rPr>
          <w:noProof/>
        </w:rPr>
        <w:t>34</w:t>
      </w:r>
      <w:r>
        <w:rPr>
          <w:noProof/>
        </w:rPr>
        <w:fldChar w:fldCharType="end"/>
      </w:r>
    </w:p>
    <w:p w14:paraId="41D5C68F" w14:textId="02F468F9" w:rsidR="009B5010" w:rsidRPr="0092520F" w:rsidRDefault="009B5010">
      <w:pPr>
        <w:pStyle w:val="TOC5"/>
        <w:rPr>
          <w:rFonts w:ascii="Calibri" w:eastAsia="DengXian" w:hAnsi="Calibri"/>
          <w:noProof/>
          <w:sz w:val="22"/>
          <w:szCs w:val="22"/>
          <w:lang w:eastAsia="en-GB"/>
        </w:rPr>
      </w:pPr>
      <w:r>
        <w:rPr>
          <w:noProof/>
        </w:rPr>
        <w:t>6.1.6.2.11</w:t>
      </w:r>
      <w:r w:rsidRPr="0092520F">
        <w:rPr>
          <w:rFonts w:ascii="Calibri" w:eastAsia="DengXian" w:hAnsi="Calibr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_Toc106639516 \h </w:instrText>
      </w:r>
      <w:r>
        <w:rPr>
          <w:noProof/>
        </w:rPr>
      </w:r>
      <w:r>
        <w:rPr>
          <w:noProof/>
        </w:rPr>
        <w:fldChar w:fldCharType="separate"/>
      </w:r>
      <w:r>
        <w:rPr>
          <w:noProof/>
        </w:rPr>
        <w:t>34</w:t>
      </w:r>
      <w:r>
        <w:rPr>
          <w:noProof/>
        </w:rPr>
        <w:fldChar w:fldCharType="end"/>
      </w:r>
    </w:p>
    <w:p w14:paraId="412F2767" w14:textId="442A5BF3" w:rsidR="009B5010" w:rsidRPr="0092520F" w:rsidRDefault="009B5010">
      <w:pPr>
        <w:pStyle w:val="TOC5"/>
        <w:rPr>
          <w:rFonts w:ascii="Calibri" w:eastAsia="DengXian" w:hAnsi="Calibri"/>
          <w:noProof/>
          <w:sz w:val="22"/>
          <w:szCs w:val="22"/>
          <w:lang w:eastAsia="en-GB"/>
        </w:rPr>
      </w:pPr>
      <w:r>
        <w:rPr>
          <w:noProof/>
        </w:rPr>
        <w:t>6.1.6.2.12</w:t>
      </w:r>
      <w:r w:rsidRPr="0092520F">
        <w:rPr>
          <w:rFonts w:ascii="Calibri" w:eastAsia="DengXian" w:hAnsi="Calibri"/>
          <w:noProof/>
          <w:sz w:val="22"/>
          <w:szCs w:val="22"/>
          <w:lang w:eastAsia="en-GB"/>
        </w:rPr>
        <w:tab/>
      </w:r>
      <w:r>
        <w:rPr>
          <w:noProof/>
        </w:rPr>
        <w:t>Type: EllipsoidArc</w:t>
      </w:r>
      <w:r>
        <w:rPr>
          <w:noProof/>
        </w:rPr>
        <w:tab/>
      </w:r>
      <w:r>
        <w:rPr>
          <w:noProof/>
        </w:rPr>
        <w:fldChar w:fldCharType="begin" w:fldLock="1"/>
      </w:r>
      <w:r>
        <w:rPr>
          <w:noProof/>
        </w:rPr>
        <w:instrText xml:space="preserve"> PAGEREF _Toc106639517 \h </w:instrText>
      </w:r>
      <w:r>
        <w:rPr>
          <w:noProof/>
        </w:rPr>
      </w:r>
      <w:r>
        <w:rPr>
          <w:noProof/>
        </w:rPr>
        <w:fldChar w:fldCharType="separate"/>
      </w:r>
      <w:r>
        <w:rPr>
          <w:noProof/>
        </w:rPr>
        <w:t>35</w:t>
      </w:r>
      <w:r>
        <w:rPr>
          <w:noProof/>
        </w:rPr>
        <w:fldChar w:fldCharType="end"/>
      </w:r>
    </w:p>
    <w:p w14:paraId="490770E3" w14:textId="351F53B8" w:rsidR="009B5010" w:rsidRPr="0092520F" w:rsidRDefault="009B5010">
      <w:pPr>
        <w:pStyle w:val="TOC5"/>
        <w:rPr>
          <w:rFonts w:ascii="Calibri" w:eastAsia="DengXian" w:hAnsi="Calibri"/>
          <w:noProof/>
          <w:sz w:val="22"/>
          <w:szCs w:val="22"/>
          <w:lang w:eastAsia="en-GB"/>
        </w:rPr>
      </w:pPr>
      <w:r>
        <w:rPr>
          <w:noProof/>
        </w:rPr>
        <w:t>6.1.6.2.13</w:t>
      </w:r>
      <w:r w:rsidRPr="0092520F">
        <w:rPr>
          <w:rFonts w:ascii="Calibri" w:eastAsia="DengXian" w:hAnsi="Calibri"/>
          <w:noProof/>
          <w:sz w:val="22"/>
          <w:szCs w:val="22"/>
          <w:lang w:eastAsia="en-GB"/>
        </w:rPr>
        <w:tab/>
      </w:r>
      <w:r>
        <w:rPr>
          <w:noProof/>
        </w:rPr>
        <w:t>Type: LocationQoS</w:t>
      </w:r>
      <w:r>
        <w:rPr>
          <w:noProof/>
        </w:rPr>
        <w:tab/>
      </w:r>
      <w:r>
        <w:rPr>
          <w:noProof/>
        </w:rPr>
        <w:fldChar w:fldCharType="begin" w:fldLock="1"/>
      </w:r>
      <w:r>
        <w:rPr>
          <w:noProof/>
        </w:rPr>
        <w:instrText xml:space="preserve"> PAGEREF _Toc106639518 \h </w:instrText>
      </w:r>
      <w:r>
        <w:rPr>
          <w:noProof/>
        </w:rPr>
      </w:r>
      <w:r>
        <w:rPr>
          <w:noProof/>
        </w:rPr>
        <w:fldChar w:fldCharType="separate"/>
      </w:r>
      <w:r>
        <w:rPr>
          <w:noProof/>
        </w:rPr>
        <w:t>35</w:t>
      </w:r>
      <w:r>
        <w:rPr>
          <w:noProof/>
        </w:rPr>
        <w:fldChar w:fldCharType="end"/>
      </w:r>
    </w:p>
    <w:p w14:paraId="3D827F78" w14:textId="57EFFEB8" w:rsidR="009B5010" w:rsidRPr="0092520F" w:rsidRDefault="009B5010">
      <w:pPr>
        <w:pStyle w:val="TOC5"/>
        <w:rPr>
          <w:rFonts w:ascii="Calibri" w:eastAsia="DengXian" w:hAnsi="Calibri"/>
          <w:noProof/>
          <w:sz w:val="22"/>
          <w:szCs w:val="22"/>
          <w:lang w:eastAsia="en-GB"/>
        </w:rPr>
      </w:pPr>
      <w:r>
        <w:rPr>
          <w:noProof/>
        </w:rPr>
        <w:t>6.1.6.2.14</w:t>
      </w:r>
      <w:r w:rsidRPr="0092520F">
        <w:rPr>
          <w:rFonts w:ascii="Calibri" w:eastAsia="DengXian" w:hAnsi="Calibri"/>
          <w:noProof/>
          <w:sz w:val="22"/>
          <w:szCs w:val="22"/>
          <w:lang w:eastAsia="en-GB"/>
        </w:rPr>
        <w:tab/>
      </w:r>
      <w:r>
        <w:rPr>
          <w:noProof/>
        </w:rPr>
        <w:t>Type: CivicAddress</w:t>
      </w:r>
      <w:r>
        <w:rPr>
          <w:noProof/>
        </w:rPr>
        <w:tab/>
      </w:r>
      <w:r>
        <w:rPr>
          <w:noProof/>
        </w:rPr>
        <w:fldChar w:fldCharType="begin" w:fldLock="1"/>
      </w:r>
      <w:r>
        <w:rPr>
          <w:noProof/>
        </w:rPr>
        <w:instrText xml:space="preserve"> PAGEREF _Toc106639519 \h </w:instrText>
      </w:r>
      <w:r>
        <w:rPr>
          <w:noProof/>
        </w:rPr>
      </w:r>
      <w:r>
        <w:rPr>
          <w:noProof/>
        </w:rPr>
        <w:fldChar w:fldCharType="separate"/>
      </w:r>
      <w:r>
        <w:rPr>
          <w:noProof/>
        </w:rPr>
        <w:t>36</w:t>
      </w:r>
      <w:r>
        <w:rPr>
          <w:noProof/>
        </w:rPr>
        <w:fldChar w:fldCharType="end"/>
      </w:r>
    </w:p>
    <w:p w14:paraId="5260F19D" w14:textId="53929A6A" w:rsidR="009B5010" w:rsidRPr="0092520F" w:rsidRDefault="009B5010">
      <w:pPr>
        <w:pStyle w:val="TOC5"/>
        <w:rPr>
          <w:rFonts w:ascii="Calibri" w:eastAsia="DengXian" w:hAnsi="Calibri"/>
          <w:noProof/>
          <w:sz w:val="22"/>
          <w:szCs w:val="22"/>
          <w:lang w:eastAsia="en-GB"/>
        </w:rPr>
      </w:pPr>
      <w:r>
        <w:rPr>
          <w:noProof/>
        </w:rPr>
        <w:t>6.1.6.2.15</w:t>
      </w:r>
      <w:r w:rsidRPr="0092520F">
        <w:rPr>
          <w:rFonts w:ascii="Calibri" w:eastAsia="DengXian" w:hAnsi="Calibr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_Toc106639520 \h </w:instrText>
      </w:r>
      <w:r>
        <w:rPr>
          <w:noProof/>
        </w:rPr>
      </w:r>
      <w:r>
        <w:rPr>
          <w:noProof/>
        </w:rPr>
        <w:fldChar w:fldCharType="separate"/>
      </w:r>
      <w:r>
        <w:rPr>
          <w:noProof/>
        </w:rPr>
        <w:t>37</w:t>
      </w:r>
      <w:r>
        <w:rPr>
          <w:noProof/>
        </w:rPr>
        <w:fldChar w:fldCharType="end"/>
      </w:r>
    </w:p>
    <w:p w14:paraId="6C21F7C3" w14:textId="3F949C6A" w:rsidR="009B5010" w:rsidRPr="0092520F" w:rsidRDefault="009B5010">
      <w:pPr>
        <w:pStyle w:val="TOC5"/>
        <w:rPr>
          <w:rFonts w:ascii="Calibri" w:eastAsia="DengXian" w:hAnsi="Calibri"/>
          <w:noProof/>
          <w:sz w:val="22"/>
          <w:szCs w:val="22"/>
          <w:lang w:eastAsia="en-GB"/>
        </w:rPr>
      </w:pPr>
      <w:r>
        <w:rPr>
          <w:noProof/>
        </w:rPr>
        <w:t>6.1.6.2.16</w:t>
      </w:r>
      <w:r w:rsidRPr="0092520F">
        <w:rPr>
          <w:rFonts w:ascii="Calibri" w:eastAsia="DengXian" w:hAnsi="Calibr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_Toc106639521 \h </w:instrText>
      </w:r>
      <w:r>
        <w:rPr>
          <w:noProof/>
        </w:rPr>
      </w:r>
      <w:r>
        <w:rPr>
          <w:noProof/>
        </w:rPr>
        <w:fldChar w:fldCharType="separate"/>
      </w:r>
      <w:r>
        <w:rPr>
          <w:noProof/>
        </w:rPr>
        <w:t>38</w:t>
      </w:r>
      <w:r>
        <w:rPr>
          <w:noProof/>
        </w:rPr>
        <w:fldChar w:fldCharType="end"/>
      </w:r>
    </w:p>
    <w:p w14:paraId="6E2AEAF9" w14:textId="663905E0" w:rsidR="009B5010" w:rsidRPr="0092520F" w:rsidRDefault="009B5010">
      <w:pPr>
        <w:pStyle w:val="TOC5"/>
        <w:rPr>
          <w:rFonts w:ascii="Calibri" w:eastAsia="DengXian" w:hAnsi="Calibri"/>
          <w:noProof/>
          <w:sz w:val="22"/>
          <w:szCs w:val="22"/>
          <w:lang w:eastAsia="en-GB"/>
        </w:rPr>
      </w:pPr>
      <w:r>
        <w:rPr>
          <w:noProof/>
        </w:rPr>
        <w:t>6.1.6.2.17</w:t>
      </w:r>
      <w:r w:rsidRPr="0092520F">
        <w:rPr>
          <w:rFonts w:ascii="Calibri" w:eastAsia="DengXian" w:hAnsi="Calibri"/>
          <w:noProof/>
          <w:sz w:val="22"/>
          <w:szCs w:val="22"/>
          <w:lang w:eastAsia="en-GB"/>
        </w:rPr>
        <w:tab/>
      </w:r>
      <w:r>
        <w:rPr>
          <w:noProof/>
        </w:rPr>
        <w:t>Type: VelocityEstimate</w:t>
      </w:r>
      <w:r>
        <w:rPr>
          <w:noProof/>
        </w:rPr>
        <w:tab/>
      </w:r>
      <w:r>
        <w:rPr>
          <w:noProof/>
        </w:rPr>
        <w:fldChar w:fldCharType="begin" w:fldLock="1"/>
      </w:r>
      <w:r>
        <w:rPr>
          <w:noProof/>
        </w:rPr>
        <w:instrText xml:space="preserve"> PAGEREF _Toc106639522 \h </w:instrText>
      </w:r>
      <w:r>
        <w:rPr>
          <w:noProof/>
        </w:rPr>
      </w:r>
      <w:r>
        <w:rPr>
          <w:noProof/>
        </w:rPr>
        <w:fldChar w:fldCharType="separate"/>
      </w:r>
      <w:r>
        <w:rPr>
          <w:noProof/>
        </w:rPr>
        <w:t>38</w:t>
      </w:r>
      <w:r>
        <w:rPr>
          <w:noProof/>
        </w:rPr>
        <w:fldChar w:fldCharType="end"/>
      </w:r>
    </w:p>
    <w:p w14:paraId="7F854B76" w14:textId="58AA48A3" w:rsidR="009B5010" w:rsidRPr="0092520F" w:rsidRDefault="009B5010">
      <w:pPr>
        <w:pStyle w:val="TOC5"/>
        <w:rPr>
          <w:rFonts w:ascii="Calibri" w:eastAsia="DengXian" w:hAnsi="Calibri"/>
          <w:noProof/>
          <w:sz w:val="22"/>
          <w:szCs w:val="22"/>
          <w:lang w:eastAsia="en-GB"/>
        </w:rPr>
      </w:pPr>
      <w:r>
        <w:rPr>
          <w:noProof/>
        </w:rPr>
        <w:t>6.1.6.2.18</w:t>
      </w:r>
      <w:r w:rsidRPr="0092520F">
        <w:rPr>
          <w:rFonts w:ascii="Calibri" w:eastAsia="DengXian" w:hAnsi="Calibri"/>
          <w:noProof/>
          <w:sz w:val="22"/>
          <w:szCs w:val="22"/>
          <w:lang w:eastAsia="en-GB"/>
        </w:rPr>
        <w:tab/>
      </w:r>
      <w:r>
        <w:rPr>
          <w:noProof/>
        </w:rPr>
        <w:t>Type: HorizontalVelocity</w:t>
      </w:r>
      <w:r>
        <w:rPr>
          <w:noProof/>
        </w:rPr>
        <w:tab/>
      </w:r>
      <w:r>
        <w:rPr>
          <w:noProof/>
        </w:rPr>
        <w:fldChar w:fldCharType="begin" w:fldLock="1"/>
      </w:r>
      <w:r>
        <w:rPr>
          <w:noProof/>
        </w:rPr>
        <w:instrText xml:space="preserve"> PAGEREF _Toc106639523 \h </w:instrText>
      </w:r>
      <w:r>
        <w:rPr>
          <w:noProof/>
        </w:rPr>
      </w:r>
      <w:r>
        <w:rPr>
          <w:noProof/>
        </w:rPr>
        <w:fldChar w:fldCharType="separate"/>
      </w:r>
      <w:r>
        <w:rPr>
          <w:noProof/>
        </w:rPr>
        <w:t>38</w:t>
      </w:r>
      <w:r>
        <w:rPr>
          <w:noProof/>
        </w:rPr>
        <w:fldChar w:fldCharType="end"/>
      </w:r>
    </w:p>
    <w:p w14:paraId="37ACFB8F" w14:textId="00640B81" w:rsidR="009B5010" w:rsidRPr="0092520F" w:rsidRDefault="009B5010">
      <w:pPr>
        <w:pStyle w:val="TOC5"/>
        <w:rPr>
          <w:rFonts w:ascii="Calibri" w:eastAsia="DengXian" w:hAnsi="Calibri"/>
          <w:noProof/>
          <w:sz w:val="22"/>
          <w:szCs w:val="22"/>
          <w:lang w:eastAsia="en-GB"/>
        </w:rPr>
      </w:pPr>
      <w:r>
        <w:rPr>
          <w:noProof/>
        </w:rPr>
        <w:t>6.1.6.2.19</w:t>
      </w:r>
      <w:r w:rsidRPr="0092520F">
        <w:rPr>
          <w:rFonts w:ascii="Calibri" w:eastAsia="DengXian" w:hAnsi="Calibr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_Toc106639524 \h </w:instrText>
      </w:r>
      <w:r>
        <w:rPr>
          <w:noProof/>
        </w:rPr>
      </w:r>
      <w:r>
        <w:rPr>
          <w:noProof/>
        </w:rPr>
        <w:fldChar w:fldCharType="separate"/>
      </w:r>
      <w:r>
        <w:rPr>
          <w:noProof/>
        </w:rPr>
        <w:t>38</w:t>
      </w:r>
      <w:r>
        <w:rPr>
          <w:noProof/>
        </w:rPr>
        <w:fldChar w:fldCharType="end"/>
      </w:r>
    </w:p>
    <w:p w14:paraId="023B6303" w14:textId="405EBDA1" w:rsidR="009B5010" w:rsidRPr="0092520F" w:rsidRDefault="009B5010">
      <w:pPr>
        <w:pStyle w:val="TOC5"/>
        <w:rPr>
          <w:rFonts w:ascii="Calibri" w:eastAsia="DengXian" w:hAnsi="Calibri"/>
          <w:noProof/>
          <w:sz w:val="22"/>
          <w:szCs w:val="22"/>
          <w:lang w:eastAsia="en-GB"/>
        </w:rPr>
      </w:pPr>
      <w:r>
        <w:rPr>
          <w:noProof/>
        </w:rPr>
        <w:t>6.1.6.2.20</w:t>
      </w:r>
      <w:r w:rsidRPr="0092520F">
        <w:rPr>
          <w:rFonts w:ascii="Calibri" w:eastAsia="DengXian" w:hAnsi="Calibr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_Toc106639525 \h </w:instrText>
      </w:r>
      <w:r>
        <w:rPr>
          <w:noProof/>
        </w:rPr>
      </w:r>
      <w:r>
        <w:rPr>
          <w:noProof/>
        </w:rPr>
        <w:fldChar w:fldCharType="separate"/>
      </w:r>
      <w:r>
        <w:rPr>
          <w:noProof/>
        </w:rPr>
        <w:t>39</w:t>
      </w:r>
      <w:r>
        <w:rPr>
          <w:noProof/>
        </w:rPr>
        <w:fldChar w:fldCharType="end"/>
      </w:r>
    </w:p>
    <w:p w14:paraId="3B521733" w14:textId="44CD782C" w:rsidR="009B5010" w:rsidRPr="0092520F" w:rsidRDefault="009B5010">
      <w:pPr>
        <w:pStyle w:val="TOC5"/>
        <w:rPr>
          <w:rFonts w:ascii="Calibri" w:eastAsia="DengXian" w:hAnsi="Calibri"/>
          <w:noProof/>
          <w:sz w:val="22"/>
          <w:szCs w:val="22"/>
          <w:lang w:eastAsia="en-GB"/>
        </w:rPr>
      </w:pPr>
      <w:r>
        <w:rPr>
          <w:noProof/>
        </w:rPr>
        <w:t>6.1.6.2.21</w:t>
      </w:r>
      <w:r w:rsidRPr="0092520F">
        <w:rPr>
          <w:rFonts w:ascii="Calibri" w:eastAsia="DengXian" w:hAnsi="Calibr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_Toc106639526 \h </w:instrText>
      </w:r>
      <w:r>
        <w:rPr>
          <w:noProof/>
        </w:rPr>
      </w:r>
      <w:r>
        <w:rPr>
          <w:noProof/>
        </w:rPr>
        <w:fldChar w:fldCharType="separate"/>
      </w:r>
      <w:r>
        <w:rPr>
          <w:noProof/>
        </w:rPr>
        <w:t>39</w:t>
      </w:r>
      <w:r>
        <w:rPr>
          <w:noProof/>
        </w:rPr>
        <w:fldChar w:fldCharType="end"/>
      </w:r>
    </w:p>
    <w:p w14:paraId="5750C057" w14:textId="55AE4954" w:rsidR="009B5010" w:rsidRPr="0092520F" w:rsidRDefault="009B5010">
      <w:pPr>
        <w:pStyle w:val="TOC5"/>
        <w:rPr>
          <w:rFonts w:ascii="Calibri" w:eastAsia="DengXian" w:hAnsi="Calibri"/>
          <w:noProof/>
          <w:sz w:val="22"/>
          <w:szCs w:val="22"/>
          <w:lang w:eastAsia="en-GB"/>
        </w:rPr>
      </w:pPr>
      <w:r>
        <w:rPr>
          <w:noProof/>
        </w:rPr>
        <w:t>6.1.6.2.22</w:t>
      </w:r>
      <w:r w:rsidRPr="0092520F">
        <w:rPr>
          <w:rFonts w:ascii="Calibri" w:eastAsia="DengXian" w:hAnsi="Calibri"/>
          <w:noProof/>
          <w:sz w:val="22"/>
          <w:szCs w:val="22"/>
          <w:lang w:eastAsia="en-GB"/>
        </w:rPr>
        <w:tab/>
      </w:r>
      <w:r>
        <w:rPr>
          <w:noProof/>
        </w:rPr>
        <w:t>Type: UncertaintyEllipse</w:t>
      </w:r>
      <w:r>
        <w:rPr>
          <w:noProof/>
        </w:rPr>
        <w:tab/>
      </w:r>
      <w:r>
        <w:rPr>
          <w:noProof/>
        </w:rPr>
        <w:fldChar w:fldCharType="begin" w:fldLock="1"/>
      </w:r>
      <w:r>
        <w:rPr>
          <w:noProof/>
        </w:rPr>
        <w:instrText xml:space="preserve"> PAGEREF _Toc106639527 \h </w:instrText>
      </w:r>
      <w:r>
        <w:rPr>
          <w:noProof/>
        </w:rPr>
      </w:r>
      <w:r>
        <w:rPr>
          <w:noProof/>
        </w:rPr>
        <w:fldChar w:fldCharType="separate"/>
      </w:r>
      <w:r>
        <w:rPr>
          <w:noProof/>
        </w:rPr>
        <w:t>39</w:t>
      </w:r>
      <w:r>
        <w:rPr>
          <w:noProof/>
        </w:rPr>
        <w:fldChar w:fldCharType="end"/>
      </w:r>
    </w:p>
    <w:p w14:paraId="4FEFBF04" w14:textId="056CB533" w:rsidR="009B5010" w:rsidRPr="0092520F" w:rsidRDefault="009B5010">
      <w:pPr>
        <w:pStyle w:val="TOC5"/>
        <w:rPr>
          <w:rFonts w:ascii="Calibri" w:eastAsia="DengXian" w:hAnsi="Calibri"/>
          <w:noProof/>
          <w:sz w:val="22"/>
          <w:szCs w:val="22"/>
          <w:lang w:eastAsia="en-GB"/>
        </w:rPr>
      </w:pPr>
      <w:r>
        <w:rPr>
          <w:noProof/>
        </w:rPr>
        <w:t>6.1.6.2.23</w:t>
      </w:r>
      <w:r w:rsidRPr="0092520F">
        <w:rPr>
          <w:rFonts w:ascii="Calibri" w:eastAsia="DengXian" w:hAnsi="Calibri"/>
          <w:noProof/>
          <w:sz w:val="22"/>
          <w:szCs w:val="22"/>
          <w:lang w:eastAsia="en-GB"/>
        </w:rPr>
        <w:tab/>
      </w:r>
      <w:r>
        <w:rPr>
          <w:noProof/>
        </w:rPr>
        <w:t>Type: UeLcsCapability</w:t>
      </w:r>
      <w:r>
        <w:rPr>
          <w:noProof/>
        </w:rPr>
        <w:tab/>
      </w:r>
      <w:r>
        <w:rPr>
          <w:noProof/>
        </w:rPr>
        <w:fldChar w:fldCharType="begin" w:fldLock="1"/>
      </w:r>
      <w:r>
        <w:rPr>
          <w:noProof/>
        </w:rPr>
        <w:instrText xml:space="preserve"> PAGEREF _Toc106639528 \h </w:instrText>
      </w:r>
      <w:r>
        <w:rPr>
          <w:noProof/>
        </w:rPr>
      </w:r>
      <w:r>
        <w:rPr>
          <w:noProof/>
        </w:rPr>
        <w:fldChar w:fldCharType="separate"/>
      </w:r>
      <w:r>
        <w:rPr>
          <w:noProof/>
        </w:rPr>
        <w:t>39</w:t>
      </w:r>
      <w:r>
        <w:rPr>
          <w:noProof/>
        </w:rPr>
        <w:fldChar w:fldCharType="end"/>
      </w:r>
    </w:p>
    <w:p w14:paraId="3B7FEE7F" w14:textId="32A41EE7" w:rsidR="009B5010" w:rsidRPr="0092520F" w:rsidRDefault="009B5010">
      <w:pPr>
        <w:pStyle w:val="TOC5"/>
        <w:rPr>
          <w:rFonts w:ascii="Calibri" w:eastAsia="DengXian" w:hAnsi="Calibri"/>
          <w:noProof/>
          <w:sz w:val="22"/>
          <w:szCs w:val="22"/>
          <w:lang w:eastAsia="en-GB"/>
        </w:rPr>
      </w:pPr>
      <w:r>
        <w:rPr>
          <w:noProof/>
        </w:rPr>
        <w:t>6.1.6.2.24</w:t>
      </w:r>
      <w:r w:rsidRPr="0092520F">
        <w:rPr>
          <w:rFonts w:ascii="Calibri" w:eastAsia="DengXian" w:hAnsi="Calibri"/>
          <w:noProof/>
          <w:sz w:val="22"/>
          <w:szCs w:val="22"/>
          <w:lang w:eastAsia="en-GB"/>
        </w:rPr>
        <w:tab/>
      </w:r>
      <w:r>
        <w:rPr>
          <w:noProof/>
        </w:rPr>
        <w:t>Type: PeriodicEventInfo</w:t>
      </w:r>
      <w:r>
        <w:rPr>
          <w:noProof/>
        </w:rPr>
        <w:tab/>
      </w:r>
      <w:r>
        <w:rPr>
          <w:noProof/>
        </w:rPr>
        <w:fldChar w:fldCharType="begin" w:fldLock="1"/>
      </w:r>
      <w:r>
        <w:rPr>
          <w:noProof/>
        </w:rPr>
        <w:instrText xml:space="preserve"> PAGEREF _Toc106639529 \h </w:instrText>
      </w:r>
      <w:r>
        <w:rPr>
          <w:noProof/>
        </w:rPr>
      </w:r>
      <w:r>
        <w:rPr>
          <w:noProof/>
        </w:rPr>
        <w:fldChar w:fldCharType="separate"/>
      </w:r>
      <w:r>
        <w:rPr>
          <w:noProof/>
        </w:rPr>
        <w:t>40</w:t>
      </w:r>
      <w:r>
        <w:rPr>
          <w:noProof/>
        </w:rPr>
        <w:fldChar w:fldCharType="end"/>
      </w:r>
    </w:p>
    <w:p w14:paraId="35ED4326" w14:textId="0EDFD766" w:rsidR="009B5010" w:rsidRPr="0092520F" w:rsidRDefault="009B5010">
      <w:pPr>
        <w:pStyle w:val="TOC5"/>
        <w:rPr>
          <w:rFonts w:ascii="Calibri" w:eastAsia="DengXian" w:hAnsi="Calibri"/>
          <w:noProof/>
          <w:sz w:val="22"/>
          <w:szCs w:val="22"/>
          <w:lang w:eastAsia="en-GB"/>
        </w:rPr>
      </w:pPr>
      <w:r>
        <w:rPr>
          <w:noProof/>
        </w:rPr>
        <w:t>6.1.6.2.25</w:t>
      </w:r>
      <w:r w:rsidRPr="0092520F">
        <w:rPr>
          <w:rFonts w:ascii="Calibri" w:eastAsia="DengXian" w:hAnsi="Calibri"/>
          <w:noProof/>
          <w:sz w:val="22"/>
          <w:szCs w:val="22"/>
          <w:lang w:eastAsia="en-GB"/>
        </w:rPr>
        <w:tab/>
      </w:r>
      <w:r>
        <w:rPr>
          <w:noProof/>
        </w:rPr>
        <w:t>Type: AreaEventInfo</w:t>
      </w:r>
      <w:r>
        <w:rPr>
          <w:noProof/>
        </w:rPr>
        <w:tab/>
      </w:r>
      <w:r>
        <w:rPr>
          <w:noProof/>
        </w:rPr>
        <w:fldChar w:fldCharType="begin" w:fldLock="1"/>
      </w:r>
      <w:r>
        <w:rPr>
          <w:noProof/>
        </w:rPr>
        <w:instrText xml:space="preserve"> PAGEREF _Toc106639530 \h </w:instrText>
      </w:r>
      <w:r>
        <w:rPr>
          <w:noProof/>
        </w:rPr>
      </w:r>
      <w:r>
        <w:rPr>
          <w:noProof/>
        </w:rPr>
        <w:fldChar w:fldCharType="separate"/>
      </w:r>
      <w:r>
        <w:rPr>
          <w:noProof/>
        </w:rPr>
        <w:t>40</w:t>
      </w:r>
      <w:r>
        <w:rPr>
          <w:noProof/>
        </w:rPr>
        <w:fldChar w:fldCharType="end"/>
      </w:r>
    </w:p>
    <w:p w14:paraId="6A35C771" w14:textId="501E59A2" w:rsidR="009B5010" w:rsidRPr="0092520F" w:rsidRDefault="009B5010">
      <w:pPr>
        <w:pStyle w:val="TOC5"/>
        <w:rPr>
          <w:rFonts w:ascii="Calibri" w:eastAsia="DengXian" w:hAnsi="Calibri"/>
          <w:noProof/>
          <w:sz w:val="22"/>
          <w:szCs w:val="22"/>
          <w:lang w:eastAsia="en-GB"/>
        </w:rPr>
      </w:pPr>
      <w:r>
        <w:rPr>
          <w:noProof/>
        </w:rPr>
        <w:t>6.1.6.2.26</w:t>
      </w:r>
      <w:r w:rsidRPr="0092520F">
        <w:rPr>
          <w:rFonts w:ascii="Calibri" w:eastAsia="DengXian" w:hAnsi="Calibri"/>
          <w:noProof/>
          <w:sz w:val="22"/>
          <w:szCs w:val="22"/>
          <w:lang w:eastAsia="en-GB"/>
        </w:rPr>
        <w:tab/>
      </w:r>
      <w:r>
        <w:rPr>
          <w:noProof/>
        </w:rPr>
        <w:t>Type: ReportingArea</w:t>
      </w:r>
      <w:r>
        <w:rPr>
          <w:noProof/>
        </w:rPr>
        <w:tab/>
      </w:r>
      <w:r>
        <w:rPr>
          <w:noProof/>
        </w:rPr>
        <w:fldChar w:fldCharType="begin" w:fldLock="1"/>
      </w:r>
      <w:r>
        <w:rPr>
          <w:noProof/>
        </w:rPr>
        <w:instrText xml:space="preserve"> PAGEREF _Toc106639531 \h </w:instrText>
      </w:r>
      <w:r>
        <w:rPr>
          <w:noProof/>
        </w:rPr>
      </w:r>
      <w:r>
        <w:rPr>
          <w:noProof/>
        </w:rPr>
        <w:fldChar w:fldCharType="separate"/>
      </w:r>
      <w:r>
        <w:rPr>
          <w:noProof/>
        </w:rPr>
        <w:t>40</w:t>
      </w:r>
      <w:r>
        <w:rPr>
          <w:noProof/>
        </w:rPr>
        <w:fldChar w:fldCharType="end"/>
      </w:r>
    </w:p>
    <w:p w14:paraId="2C31348F" w14:textId="0C9DF58D" w:rsidR="009B5010" w:rsidRPr="0092520F" w:rsidRDefault="009B5010">
      <w:pPr>
        <w:pStyle w:val="TOC5"/>
        <w:rPr>
          <w:rFonts w:ascii="Calibri" w:eastAsia="DengXian" w:hAnsi="Calibri"/>
          <w:noProof/>
          <w:sz w:val="22"/>
          <w:szCs w:val="22"/>
          <w:lang w:eastAsia="en-GB"/>
        </w:rPr>
      </w:pPr>
      <w:r>
        <w:rPr>
          <w:noProof/>
        </w:rPr>
        <w:t>6.1.6.2.27</w:t>
      </w:r>
      <w:r w:rsidRPr="0092520F">
        <w:rPr>
          <w:rFonts w:ascii="Calibri" w:eastAsia="DengXian" w:hAnsi="Calibri"/>
          <w:noProof/>
          <w:sz w:val="22"/>
          <w:szCs w:val="22"/>
          <w:lang w:eastAsia="en-GB"/>
        </w:rPr>
        <w:tab/>
      </w:r>
      <w:r>
        <w:rPr>
          <w:noProof/>
        </w:rPr>
        <w:t>Type: MotionEventInfo</w:t>
      </w:r>
      <w:r>
        <w:rPr>
          <w:noProof/>
        </w:rPr>
        <w:tab/>
      </w:r>
      <w:r>
        <w:rPr>
          <w:noProof/>
        </w:rPr>
        <w:fldChar w:fldCharType="begin" w:fldLock="1"/>
      </w:r>
      <w:r>
        <w:rPr>
          <w:noProof/>
        </w:rPr>
        <w:instrText xml:space="preserve"> PAGEREF _Toc106639532 \h </w:instrText>
      </w:r>
      <w:r>
        <w:rPr>
          <w:noProof/>
        </w:rPr>
      </w:r>
      <w:r>
        <w:rPr>
          <w:noProof/>
        </w:rPr>
        <w:fldChar w:fldCharType="separate"/>
      </w:r>
      <w:r>
        <w:rPr>
          <w:noProof/>
        </w:rPr>
        <w:t>41</w:t>
      </w:r>
      <w:r>
        <w:rPr>
          <w:noProof/>
        </w:rPr>
        <w:fldChar w:fldCharType="end"/>
      </w:r>
    </w:p>
    <w:p w14:paraId="76BA2B1C" w14:textId="08F0AACF" w:rsidR="009B5010" w:rsidRPr="0092520F" w:rsidRDefault="009B5010">
      <w:pPr>
        <w:pStyle w:val="TOC5"/>
        <w:rPr>
          <w:rFonts w:ascii="Calibri" w:eastAsia="DengXian" w:hAnsi="Calibri"/>
          <w:noProof/>
          <w:sz w:val="22"/>
          <w:szCs w:val="22"/>
          <w:lang w:eastAsia="en-GB"/>
        </w:rPr>
      </w:pPr>
      <w:r>
        <w:rPr>
          <w:noProof/>
        </w:rPr>
        <w:t>6.1.6.2.28</w:t>
      </w:r>
      <w:r w:rsidRPr="0092520F">
        <w:rPr>
          <w:rFonts w:ascii="Calibri" w:eastAsia="DengXian" w:hAnsi="Calibri"/>
          <w:noProof/>
          <w:sz w:val="22"/>
          <w:szCs w:val="22"/>
          <w:lang w:eastAsia="en-GB"/>
        </w:rPr>
        <w:tab/>
      </w:r>
      <w:r>
        <w:rPr>
          <w:noProof/>
        </w:rPr>
        <w:t>Void</w:t>
      </w:r>
      <w:r>
        <w:rPr>
          <w:noProof/>
        </w:rPr>
        <w:tab/>
      </w:r>
      <w:r>
        <w:rPr>
          <w:noProof/>
        </w:rPr>
        <w:fldChar w:fldCharType="begin" w:fldLock="1"/>
      </w:r>
      <w:r>
        <w:rPr>
          <w:noProof/>
        </w:rPr>
        <w:instrText xml:space="preserve"> PAGEREF _Toc106639533 \h </w:instrText>
      </w:r>
      <w:r>
        <w:rPr>
          <w:noProof/>
        </w:rPr>
      </w:r>
      <w:r>
        <w:rPr>
          <w:noProof/>
        </w:rPr>
        <w:fldChar w:fldCharType="separate"/>
      </w:r>
      <w:r>
        <w:rPr>
          <w:noProof/>
        </w:rPr>
        <w:t>41</w:t>
      </w:r>
      <w:r>
        <w:rPr>
          <w:noProof/>
        </w:rPr>
        <w:fldChar w:fldCharType="end"/>
      </w:r>
    </w:p>
    <w:p w14:paraId="5F14D738" w14:textId="6FA6259E" w:rsidR="009B5010" w:rsidRPr="0092520F" w:rsidRDefault="009B5010">
      <w:pPr>
        <w:pStyle w:val="TOC5"/>
        <w:rPr>
          <w:rFonts w:ascii="Calibri" w:eastAsia="DengXian" w:hAnsi="Calibri"/>
          <w:noProof/>
          <w:sz w:val="22"/>
          <w:szCs w:val="22"/>
          <w:lang w:eastAsia="en-GB"/>
        </w:rPr>
      </w:pPr>
      <w:r>
        <w:rPr>
          <w:noProof/>
        </w:rPr>
        <w:t>6.1.6.2.29</w:t>
      </w:r>
      <w:r w:rsidRPr="0092520F">
        <w:rPr>
          <w:rFonts w:ascii="Calibri" w:eastAsia="DengXian" w:hAnsi="Calibri"/>
          <w:noProof/>
          <w:sz w:val="22"/>
          <w:szCs w:val="22"/>
          <w:lang w:eastAsia="en-GB"/>
        </w:rPr>
        <w:tab/>
      </w:r>
      <w:r>
        <w:rPr>
          <w:noProof/>
        </w:rPr>
        <w:t>Type: CancelLocData</w:t>
      </w:r>
      <w:r>
        <w:rPr>
          <w:noProof/>
        </w:rPr>
        <w:tab/>
      </w:r>
      <w:r>
        <w:rPr>
          <w:noProof/>
        </w:rPr>
        <w:fldChar w:fldCharType="begin" w:fldLock="1"/>
      </w:r>
      <w:r>
        <w:rPr>
          <w:noProof/>
        </w:rPr>
        <w:instrText xml:space="preserve"> PAGEREF _Toc106639534 \h </w:instrText>
      </w:r>
      <w:r>
        <w:rPr>
          <w:noProof/>
        </w:rPr>
      </w:r>
      <w:r>
        <w:rPr>
          <w:noProof/>
        </w:rPr>
        <w:fldChar w:fldCharType="separate"/>
      </w:r>
      <w:r>
        <w:rPr>
          <w:noProof/>
        </w:rPr>
        <w:t>41</w:t>
      </w:r>
      <w:r>
        <w:rPr>
          <w:noProof/>
        </w:rPr>
        <w:fldChar w:fldCharType="end"/>
      </w:r>
    </w:p>
    <w:p w14:paraId="3D915789" w14:textId="72D1B66E" w:rsidR="009B5010" w:rsidRPr="0092520F" w:rsidRDefault="009B5010">
      <w:pPr>
        <w:pStyle w:val="TOC5"/>
        <w:rPr>
          <w:rFonts w:ascii="Calibri" w:eastAsia="DengXian" w:hAnsi="Calibri"/>
          <w:noProof/>
          <w:sz w:val="22"/>
          <w:szCs w:val="22"/>
          <w:lang w:eastAsia="en-GB"/>
        </w:rPr>
      </w:pPr>
      <w:r>
        <w:rPr>
          <w:noProof/>
        </w:rPr>
        <w:t>6.1.6.2.30</w:t>
      </w:r>
      <w:r w:rsidRPr="0092520F">
        <w:rPr>
          <w:rFonts w:ascii="Calibri" w:eastAsia="DengXian" w:hAnsi="Calibri"/>
          <w:noProof/>
          <w:sz w:val="22"/>
          <w:szCs w:val="22"/>
          <w:lang w:eastAsia="en-GB"/>
        </w:rPr>
        <w:tab/>
      </w:r>
      <w:r>
        <w:rPr>
          <w:noProof/>
        </w:rPr>
        <w:t>Type: LocContextData</w:t>
      </w:r>
      <w:r>
        <w:rPr>
          <w:noProof/>
        </w:rPr>
        <w:tab/>
      </w:r>
      <w:r>
        <w:rPr>
          <w:noProof/>
        </w:rPr>
        <w:fldChar w:fldCharType="begin" w:fldLock="1"/>
      </w:r>
      <w:r>
        <w:rPr>
          <w:noProof/>
        </w:rPr>
        <w:instrText xml:space="preserve"> PAGEREF _Toc106639535 \h </w:instrText>
      </w:r>
      <w:r>
        <w:rPr>
          <w:noProof/>
        </w:rPr>
      </w:r>
      <w:r>
        <w:rPr>
          <w:noProof/>
        </w:rPr>
        <w:fldChar w:fldCharType="separate"/>
      </w:r>
      <w:r>
        <w:rPr>
          <w:noProof/>
        </w:rPr>
        <w:t>42</w:t>
      </w:r>
      <w:r>
        <w:rPr>
          <w:noProof/>
        </w:rPr>
        <w:fldChar w:fldCharType="end"/>
      </w:r>
    </w:p>
    <w:p w14:paraId="0BD7F498" w14:textId="52C733FB" w:rsidR="009B5010" w:rsidRPr="0092520F" w:rsidRDefault="009B5010">
      <w:pPr>
        <w:pStyle w:val="TOC5"/>
        <w:rPr>
          <w:rFonts w:ascii="Calibri" w:eastAsia="DengXian" w:hAnsi="Calibri"/>
          <w:noProof/>
          <w:sz w:val="22"/>
          <w:szCs w:val="22"/>
          <w:lang w:eastAsia="en-GB"/>
        </w:rPr>
      </w:pPr>
      <w:r>
        <w:rPr>
          <w:noProof/>
        </w:rPr>
        <w:t>6.1.6.2.31</w:t>
      </w:r>
      <w:r w:rsidRPr="0092520F">
        <w:rPr>
          <w:rFonts w:ascii="Calibri" w:eastAsia="DengXian" w:hAnsi="Calibri"/>
          <w:noProof/>
          <w:sz w:val="22"/>
          <w:szCs w:val="22"/>
          <w:lang w:eastAsia="en-GB"/>
        </w:rPr>
        <w:tab/>
      </w:r>
      <w:r>
        <w:rPr>
          <w:noProof/>
        </w:rPr>
        <w:t>Type: EventReportMessage</w:t>
      </w:r>
      <w:r>
        <w:rPr>
          <w:noProof/>
        </w:rPr>
        <w:tab/>
      </w:r>
      <w:r>
        <w:rPr>
          <w:noProof/>
        </w:rPr>
        <w:fldChar w:fldCharType="begin" w:fldLock="1"/>
      </w:r>
      <w:r>
        <w:rPr>
          <w:noProof/>
        </w:rPr>
        <w:instrText xml:space="preserve"> PAGEREF _Toc106639536 \h </w:instrText>
      </w:r>
      <w:r>
        <w:rPr>
          <w:noProof/>
        </w:rPr>
      </w:r>
      <w:r>
        <w:rPr>
          <w:noProof/>
        </w:rPr>
        <w:fldChar w:fldCharType="separate"/>
      </w:r>
      <w:r>
        <w:rPr>
          <w:noProof/>
        </w:rPr>
        <w:t>42</w:t>
      </w:r>
      <w:r>
        <w:rPr>
          <w:noProof/>
        </w:rPr>
        <w:fldChar w:fldCharType="end"/>
      </w:r>
    </w:p>
    <w:p w14:paraId="76CF2C2E" w14:textId="37AD7355" w:rsidR="009B5010" w:rsidRPr="0092520F" w:rsidRDefault="009B5010">
      <w:pPr>
        <w:pStyle w:val="TOC5"/>
        <w:rPr>
          <w:rFonts w:ascii="Calibri" w:eastAsia="DengXian" w:hAnsi="Calibri"/>
          <w:noProof/>
          <w:sz w:val="22"/>
          <w:szCs w:val="22"/>
          <w:lang w:eastAsia="en-GB"/>
        </w:rPr>
      </w:pPr>
      <w:r>
        <w:rPr>
          <w:noProof/>
        </w:rPr>
        <w:t>6.1.6.2.32</w:t>
      </w:r>
      <w:r w:rsidRPr="0092520F">
        <w:rPr>
          <w:rFonts w:ascii="Calibri" w:eastAsia="DengXian" w:hAnsi="Calibri"/>
          <w:noProof/>
          <w:sz w:val="22"/>
          <w:szCs w:val="22"/>
          <w:lang w:eastAsia="en-GB"/>
        </w:rPr>
        <w:tab/>
      </w:r>
      <w:r>
        <w:rPr>
          <w:noProof/>
        </w:rPr>
        <w:t>Type: EventReportingStatus</w:t>
      </w:r>
      <w:r>
        <w:rPr>
          <w:noProof/>
        </w:rPr>
        <w:tab/>
      </w:r>
      <w:r>
        <w:rPr>
          <w:noProof/>
        </w:rPr>
        <w:fldChar w:fldCharType="begin" w:fldLock="1"/>
      </w:r>
      <w:r>
        <w:rPr>
          <w:noProof/>
        </w:rPr>
        <w:instrText xml:space="preserve"> PAGEREF _Toc106639537 \h </w:instrText>
      </w:r>
      <w:r>
        <w:rPr>
          <w:noProof/>
        </w:rPr>
      </w:r>
      <w:r>
        <w:rPr>
          <w:noProof/>
        </w:rPr>
        <w:fldChar w:fldCharType="separate"/>
      </w:r>
      <w:r>
        <w:rPr>
          <w:noProof/>
        </w:rPr>
        <w:t>43</w:t>
      </w:r>
      <w:r>
        <w:rPr>
          <w:noProof/>
        </w:rPr>
        <w:fldChar w:fldCharType="end"/>
      </w:r>
    </w:p>
    <w:p w14:paraId="04DECD10" w14:textId="624BA1F5" w:rsidR="009B5010" w:rsidRPr="0092520F" w:rsidRDefault="009B5010">
      <w:pPr>
        <w:pStyle w:val="TOC5"/>
        <w:rPr>
          <w:rFonts w:ascii="Calibri" w:eastAsia="DengXian" w:hAnsi="Calibri"/>
          <w:noProof/>
          <w:sz w:val="22"/>
          <w:szCs w:val="22"/>
          <w:lang w:eastAsia="en-GB"/>
        </w:rPr>
      </w:pPr>
      <w:r>
        <w:rPr>
          <w:noProof/>
        </w:rPr>
        <w:t>6.1.6.2.33</w:t>
      </w:r>
      <w:r w:rsidRPr="0092520F">
        <w:rPr>
          <w:rFonts w:ascii="Calibri" w:eastAsia="DengXian" w:hAnsi="Calibri"/>
          <w:noProof/>
          <w:sz w:val="22"/>
          <w:szCs w:val="22"/>
          <w:lang w:eastAsia="en-GB"/>
        </w:rPr>
        <w:tab/>
      </w:r>
      <w:r>
        <w:rPr>
          <w:noProof/>
        </w:rPr>
        <w:t>Type: UELocationInfo</w:t>
      </w:r>
      <w:r>
        <w:rPr>
          <w:noProof/>
        </w:rPr>
        <w:tab/>
      </w:r>
      <w:r>
        <w:rPr>
          <w:noProof/>
        </w:rPr>
        <w:fldChar w:fldCharType="begin" w:fldLock="1"/>
      </w:r>
      <w:r>
        <w:rPr>
          <w:noProof/>
        </w:rPr>
        <w:instrText xml:space="preserve"> PAGEREF _Toc106639538 \h </w:instrText>
      </w:r>
      <w:r>
        <w:rPr>
          <w:noProof/>
        </w:rPr>
      </w:r>
      <w:r>
        <w:rPr>
          <w:noProof/>
        </w:rPr>
        <w:fldChar w:fldCharType="separate"/>
      </w:r>
      <w:r>
        <w:rPr>
          <w:noProof/>
        </w:rPr>
        <w:t>43</w:t>
      </w:r>
      <w:r>
        <w:rPr>
          <w:noProof/>
        </w:rPr>
        <w:fldChar w:fldCharType="end"/>
      </w:r>
    </w:p>
    <w:p w14:paraId="726D8519" w14:textId="6DE3648E" w:rsidR="009B5010" w:rsidRPr="0092520F" w:rsidRDefault="009B5010">
      <w:pPr>
        <w:pStyle w:val="TOC5"/>
        <w:rPr>
          <w:rFonts w:ascii="Calibri" w:eastAsia="DengXian" w:hAnsi="Calibri"/>
          <w:noProof/>
          <w:sz w:val="22"/>
          <w:szCs w:val="22"/>
          <w:lang w:eastAsia="en-GB"/>
        </w:rPr>
      </w:pPr>
      <w:r>
        <w:rPr>
          <w:noProof/>
        </w:rPr>
        <w:t>6.1.6.2.34</w:t>
      </w:r>
      <w:r w:rsidRPr="0092520F">
        <w:rPr>
          <w:rFonts w:ascii="Calibri" w:eastAsia="DengXian" w:hAnsi="Calibr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_Toc106639539 \h </w:instrText>
      </w:r>
      <w:r>
        <w:rPr>
          <w:noProof/>
        </w:rPr>
      </w:r>
      <w:r>
        <w:rPr>
          <w:noProof/>
        </w:rPr>
        <w:fldChar w:fldCharType="separate"/>
      </w:r>
      <w:r>
        <w:rPr>
          <w:noProof/>
        </w:rPr>
        <w:t>44</w:t>
      </w:r>
      <w:r>
        <w:rPr>
          <w:noProof/>
        </w:rPr>
        <w:fldChar w:fldCharType="end"/>
      </w:r>
    </w:p>
    <w:p w14:paraId="6E980950" w14:textId="696CC476" w:rsidR="009B5010" w:rsidRPr="0092520F" w:rsidRDefault="009B5010">
      <w:pPr>
        <w:pStyle w:val="TOC5"/>
        <w:rPr>
          <w:rFonts w:ascii="Calibri" w:eastAsia="DengXian" w:hAnsi="Calibri"/>
          <w:noProof/>
          <w:sz w:val="22"/>
          <w:szCs w:val="22"/>
          <w:lang w:eastAsia="en-GB"/>
        </w:rPr>
      </w:pPr>
      <w:r>
        <w:rPr>
          <w:noProof/>
        </w:rPr>
        <w:t>6.1.6.2.35</w:t>
      </w:r>
      <w:r w:rsidRPr="0092520F">
        <w:rPr>
          <w:rFonts w:ascii="Calibri" w:eastAsia="DengXian" w:hAnsi="Calibr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_Toc106639540 \h </w:instrText>
      </w:r>
      <w:r>
        <w:rPr>
          <w:noProof/>
        </w:rPr>
      </w:r>
      <w:r>
        <w:rPr>
          <w:noProof/>
        </w:rPr>
        <w:fldChar w:fldCharType="separate"/>
      </w:r>
      <w:r>
        <w:rPr>
          <w:noProof/>
        </w:rPr>
        <w:t>45</w:t>
      </w:r>
      <w:r>
        <w:rPr>
          <w:noProof/>
        </w:rPr>
        <w:fldChar w:fldCharType="end"/>
      </w:r>
    </w:p>
    <w:p w14:paraId="59AA3E5E" w14:textId="2BB24799" w:rsidR="009B5010" w:rsidRPr="0092520F" w:rsidRDefault="009B5010">
      <w:pPr>
        <w:pStyle w:val="TOC5"/>
        <w:rPr>
          <w:rFonts w:ascii="Calibri" w:eastAsia="DengXian" w:hAnsi="Calibri"/>
          <w:noProof/>
          <w:sz w:val="22"/>
          <w:szCs w:val="22"/>
          <w:lang w:eastAsia="en-GB"/>
        </w:rPr>
      </w:pPr>
      <w:r>
        <w:rPr>
          <w:noProof/>
        </w:rPr>
        <w:t>6.1.6.2.</w:t>
      </w:r>
      <w:r>
        <w:rPr>
          <w:noProof/>
          <w:lang w:eastAsia="zh-CN"/>
        </w:rPr>
        <w:t>36</w:t>
      </w:r>
      <w:r w:rsidRPr="0092520F">
        <w:rPr>
          <w:rFonts w:ascii="Calibri" w:eastAsia="DengXian" w:hAnsi="Calibr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_Toc106639541 \h </w:instrText>
      </w:r>
      <w:r>
        <w:rPr>
          <w:noProof/>
        </w:rPr>
      </w:r>
      <w:r>
        <w:rPr>
          <w:noProof/>
        </w:rPr>
        <w:fldChar w:fldCharType="separate"/>
      </w:r>
      <w:r>
        <w:rPr>
          <w:noProof/>
        </w:rPr>
        <w:t>45</w:t>
      </w:r>
      <w:r>
        <w:rPr>
          <w:noProof/>
        </w:rPr>
        <w:fldChar w:fldCharType="end"/>
      </w:r>
    </w:p>
    <w:p w14:paraId="7327832C" w14:textId="1618B0AA" w:rsidR="009B5010" w:rsidRPr="0092520F" w:rsidRDefault="009B5010">
      <w:pPr>
        <w:pStyle w:val="TOC5"/>
        <w:rPr>
          <w:rFonts w:ascii="Calibri" w:eastAsia="DengXian" w:hAnsi="Calibri"/>
          <w:noProof/>
          <w:sz w:val="22"/>
          <w:szCs w:val="22"/>
          <w:lang w:eastAsia="en-GB"/>
        </w:rPr>
      </w:pPr>
      <w:r>
        <w:rPr>
          <w:noProof/>
        </w:rPr>
        <w:t>6.1.6.2.</w:t>
      </w:r>
      <w:r>
        <w:rPr>
          <w:noProof/>
          <w:lang w:eastAsia="zh-CN"/>
        </w:rPr>
        <w:t>37</w:t>
      </w:r>
      <w:r w:rsidRPr="0092520F">
        <w:rPr>
          <w:rFonts w:ascii="Calibri" w:eastAsia="DengXian" w:hAnsi="Calibr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_Toc106639542 \h </w:instrText>
      </w:r>
      <w:r>
        <w:rPr>
          <w:noProof/>
        </w:rPr>
      </w:r>
      <w:r>
        <w:rPr>
          <w:noProof/>
        </w:rPr>
        <w:fldChar w:fldCharType="separate"/>
      </w:r>
      <w:r>
        <w:rPr>
          <w:noProof/>
        </w:rPr>
        <w:t>45</w:t>
      </w:r>
      <w:r>
        <w:rPr>
          <w:noProof/>
        </w:rPr>
        <w:fldChar w:fldCharType="end"/>
      </w:r>
    </w:p>
    <w:p w14:paraId="4DE025D2" w14:textId="52A0EC60" w:rsidR="009B5010" w:rsidRPr="0092520F" w:rsidRDefault="009B5010">
      <w:pPr>
        <w:pStyle w:val="TOC5"/>
        <w:rPr>
          <w:rFonts w:ascii="Calibri" w:eastAsia="DengXian" w:hAnsi="Calibri"/>
          <w:noProof/>
          <w:sz w:val="22"/>
          <w:szCs w:val="22"/>
          <w:lang w:eastAsia="en-GB"/>
        </w:rPr>
      </w:pPr>
      <w:r>
        <w:rPr>
          <w:noProof/>
        </w:rPr>
        <w:t>6.1.6.2.</w:t>
      </w:r>
      <w:r>
        <w:rPr>
          <w:noProof/>
          <w:lang w:eastAsia="zh-CN"/>
        </w:rPr>
        <w:t>38</w:t>
      </w:r>
      <w:r w:rsidRPr="0092520F">
        <w:rPr>
          <w:rFonts w:ascii="Calibri" w:eastAsia="DengXian" w:hAnsi="Calibr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_Toc106639543 \h </w:instrText>
      </w:r>
      <w:r>
        <w:rPr>
          <w:noProof/>
        </w:rPr>
      </w:r>
      <w:r>
        <w:rPr>
          <w:noProof/>
        </w:rPr>
        <w:fldChar w:fldCharType="separate"/>
      </w:r>
      <w:r>
        <w:rPr>
          <w:noProof/>
        </w:rPr>
        <w:t>46</w:t>
      </w:r>
      <w:r>
        <w:rPr>
          <w:noProof/>
        </w:rPr>
        <w:fldChar w:fldCharType="end"/>
      </w:r>
    </w:p>
    <w:p w14:paraId="2B17C66D" w14:textId="19DC6F7B" w:rsidR="009B5010" w:rsidRPr="0092520F" w:rsidRDefault="009B5010">
      <w:pPr>
        <w:pStyle w:val="TOC5"/>
        <w:rPr>
          <w:rFonts w:ascii="Calibri" w:eastAsia="DengXian" w:hAnsi="Calibri"/>
          <w:noProof/>
          <w:sz w:val="22"/>
          <w:szCs w:val="22"/>
          <w:lang w:eastAsia="en-GB"/>
        </w:rPr>
      </w:pPr>
      <w:r>
        <w:rPr>
          <w:noProof/>
        </w:rPr>
        <w:t>6.1.6.2.</w:t>
      </w:r>
      <w:r>
        <w:rPr>
          <w:noProof/>
          <w:lang w:eastAsia="zh-CN"/>
        </w:rPr>
        <w:t>39</w:t>
      </w:r>
      <w:r w:rsidRPr="0092520F">
        <w:rPr>
          <w:rFonts w:ascii="Calibri" w:eastAsia="DengXian" w:hAnsi="Calibr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_Toc106639544 \h </w:instrText>
      </w:r>
      <w:r>
        <w:rPr>
          <w:noProof/>
        </w:rPr>
      </w:r>
      <w:r>
        <w:rPr>
          <w:noProof/>
        </w:rPr>
        <w:fldChar w:fldCharType="separate"/>
      </w:r>
      <w:r>
        <w:rPr>
          <w:noProof/>
        </w:rPr>
        <w:t>46</w:t>
      </w:r>
      <w:r>
        <w:rPr>
          <w:noProof/>
        </w:rPr>
        <w:fldChar w:fldCharType="end"/>
      </w:r>
    </w:p>
    <w:p w14:paraId="4A2414F8" w14:textId="3145D5FC" w:rsidR="009B5010" w:rsidRPr="0092520F" w:rsidRDefault="009B5010">
      <w:pPr>
        <w:pStyle w:val="TOC5"/>
        <w:rPr>
          <w:rFonts w:ascii="Calibri" w:eastAsia="DengXian" w:hAnsi="Calibri"/>
          <w:noProof/>
          <w:sz w:val="22"/>
          <w:szCs w:val="22"/>
          <w:lang w:eastAsia="en-GB"/>
        </w:rPr>
      </w:pPr>
      <w:r>
        <w:rPr>
          <w:noProof/>
        </w:rPr>
        <w:t>6.1.6.2.</w:t>
      </w:r>
      <w:r>
        <w:rPr>
          <w:noProof/>
          <w:lang w:eastAsia="zh-CN"/>
        </w:rPr>
        <w:t>40</w:t>
      </w:r>
      <w:r w:rsidRPr="0092520F">
        <w:rPr>
          <w:rFonts w:ascii="Calibri" w:eastAsia="DengXian" w:hAnsi="Calibri"/>
          <w:noProof/>
          <w:sz w:val="22"/>
          <w:szCs w:val="22"/>
          <w:lang w:eastAsia="en-GB"/>
        </w:rPr>
        <w:tab/>
      </w:r>
      <w:r>
        <w:rPr>
          <w:noProof/>
        </w:rPr>
        <w:t>Type: UncertaintyEllipsoid</w:t>
      </w:r>
      <w:r>
        <w:rPr>
          <w:noProof/>
        </w:rPr>
        <w:tab/>
      </w:r>
      <w:r>
        <w:rPr>
          <w:noProof/>
        </w:rPr>
        <w:fldChar w:fldCharType="begin" w:fldLock="1"/>
      </w:r>
      <w:r>
        <w:rPr>
          <w:noProof/>
        </w:rPr>
        <w:instrText xml:space="preserve"> PAGEREF _Toc106639545 \h </w:instrText>
      </w:r>
      <w:r>
        <w:rPr>
          <w:noProof/>
        </w:rPr>
      </w:r>
      <w:r>
        <w:rPr>
          <w:noProof/>
        </w:rPr>
        <w:fldChar w:fldCharType="separate"/>
      </w:r>
      <w:r>
        <w:rPr>
          <w:noProof/>
        </w:rPr>
        <w:t>46</w:t>
      </w:r>
      <w:r>
        <w:rPr>
          <w:noProof/>
        </w:rPr>
        <w:fldChar w:fldCharType="end"/>
      </w:r>
    </w:p>
    <w:p w14:paraId="654551F9" w14:textId="6B6176F7" w:rsidR="009B5010" w:rsidRPr="0092520F" w:rsidRDefault="009B5010">
      <w:pPr>
        <w:pStyle w:val="TOC5"/>
        <w:rPr>
          <w:rFonts w:ascii="Calibri" w:eastAsia="DengXian" w:hAnsi="Calibri"/>
          <w:noProof/>
          <w:sz w:val="22"/>
          <w:szCs w:val="22"/>
          <w:lang w:eastAsia="en-GB"/>
        </w:rPr>
      </w:pPr>
      <w:r>
        <w:rPr>
          <w:noProof/>
        </w:rPr>
        <w:t>6.1.6.2.</w:t>
      </w:r>
      <w:r>
        <w:rPr>
          <w:noProof/>
          <w:lang w:eastAsia="zh-CN"/>
        </w:rPr>
        <w:t>41</w:t>
      </w:r>
      <w:r w:rsidRPr="0092520F">
        <w:rPr>
          <w:rFonts w:ascii="Calibri" w:eastAsia="DengXian" w:hAnsi="Calibr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_Toc106639546 \h </w:instrText>
      </w:r>
      <w:r>
        <w:rPr>
          <w:noProof/>
        </w:rPr>
      </w:r>
      <w:r>
        <w:rPr>
          <w:noProof/>
        </w:rPr>
        <w:fldChar w:fldCharType="separate"/>
      </w:r>
      <w:r>
        <w:rPr>
          <w:noProof/>
        </w:rPr>
        <w:t>47</w:t>
      </w:r>
      <w:r>
        <w:rPr>
          <w:noProof/>
        </w:rPr>
        <w:fldChar w:fldCharType="end"/>
      </w:r>
    </w:p>
    <w:p w14:paraId="2F669C2B" w14:textId="392A1457" w:rsidR="009B5010" w:rsidRPr="0092520F" w:rsidRDefault="009B5010">
      <w:pPr>
        <w:pStyle w:val="TOC5"/>
        <w:rPr>
          <w:rFonts w:ascii="Calibri" w:eastAsia="DengXian" w:hAnsi="Calibri"/>
          <w:noProof/>
          <w:sz w:val="22"/>
          <w:szCs w:val="22"/>
          <w:lang w:eastAsia="en-GB"/>
        </w:rPr>
      </w:pPr>
      <w:r>
        <w:rPr>
          <w:noProof/>
        </w:rPr>
        <w:t>6.1.6.2.42</w:t>
      </w:r>
      <w:r w:rsidRPr="0092520F">
        <w:rPr>
          <w:rFonts w:ascii="Calibri" w:eastAsia="DengXian" w:hAnsi="Calibri"/>
          <w:noProof/>
          <w:sz w:val="22"/>
          <w:szCs w:val="22"/>
          <w:lang w:eastAsia="en-GB"/>
        </w:rPr>
        <w:tab/>
      </w:r>
      <w:r>
        <w:rPr>
          <w:noProof/>
        </w:rPr>
        <w:t>Type: UeAreaIndication</w:t>
      </w:r>
      <w:r>
        <w:rPr>
          <w:noProof/>
        </w:rPr>
        <w:tab/>
      </w:r>
      <w:r>
        <w:rPr>
          <w:noProof/>
        </w:rPr>
        <w:fldChar w:fldCharType="begin" w:fldLock="1"/>
      </w:r>
      <w:r>
        <w:rPr>
          <w:noProof/>
        </w:rPr>
        <w:instrText xml:space="preserve"> PAGEREF _Toc106639547 \h </w:instrText>
      </w:r>
      <w:r>
        <w:rPr>
          <w:noProof/>
        </w:rPr>
      </w:r>
      <w:r>
        <w:rPr>
          <w:noProof/>
        </w:rPr>
        <w:fldChar w:fldCharType="separate"/>
      </w:r>
      <w:r>
        <w:rPr>
          <w:noProof/>
        </w:rPr>
        <w:t>47</w:t>
      </w:r>
      <w:r>
        <w:rPr>
          <w:noProof/>
        </w:rPr>
        <w:fldChar w:fldCharType="end"/>
      </w:r>
    </w:p>
    <w:p w14:paraId="0E81E7E1" w14:textId="1C042178" w:rsidR="009B5010" w:rsidRPr="0092520F" w:rsidRDefault="009B5010">
      <w:pPr>
        <w:pStyle w:val="TOC5"/>
        <w:rPr>
          <w:rFonts w:ascii="Calibri" w:eastAsia="DengXian" w:hAnsi="Calibri"/>
          <w:noProof/>
          <w:sz w:val="22"/>
          <w:szCs w:val="22"/>
          <w:lang w:eastAsia="en-GB"/>
        </w:rPr>
      </w:pPr>
      <w:r>
        <w:rPr>
          <w:noProof/>
        </w:rPr>
        <w:t>6.1.6.2.43</w:t>
      </w:r>
      <w:r w:rsidRPr="0092520F">
        <w:rPr>
          <w:rFonts w:ascii="Calibri" w:eastAsia="DengXian" w:hAnsi="Calibr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_Toc106639548 \h </w:instrText>
      </w:r>
      <w:r>
        <w:rPr>
          <w:noProof/>
        </w:rPr>
      </w:r>
      <w:r>
        <w:rPr>
          <w:noProof/>
        </w:rPr>
        <w:fldChar w:fldCharType="separate"/>
      </w:r>
      <w:r>
        <w:rPr>
          <w:noProof/>
        </w:rPr>
        <w:t>47</w:t>
      </w:r>
      <w:r>
        <w:rPr>
          <w:noProof/>
        </w:rPr>
        <w:fldChar w:fldCharType="end"/>
      </w:r>
    </w:p>
    <w:p w14:paraId="28A95671" w14:textId="09826672" w:rsidR="009B5010" w:rsidRPr="0092520F" w:rsidRDefault="009B5010">
      <w:pPr>
        <w:pStyle w:val="TOC4"/>
        <w:rPr>
          <w:rFonts w:ascii="Calibri" w:eastAsia="DengXian" w:hAnsi="Calibri"/>
          <w:noProof/>
          <w:sz w:val="22"/>
          <w:szCs w:val="22"/>
          <w:lang w:eastAsia="en-GB"/>
        </w:rPr>
      </w:pPr>
      <w:r w:rsidRPr="000326F1">
        <w:rPr>
          <w:noProof/>
          <w:lang w:val="en-US"/>
        </w:rPr>
        <w:t>6.1.6.3</w:t>
      </w:r>
      <w:r w:rsidRPr="0092520F">
        <w:rPr>
          <w:rFonts w:ascii="Calibri" w:eastAsia="DengXian" w:hAnsi="Calibri"/>
          <w:noProof/>
          <w:sz w:val="22"/>
          <w:szCs w:val="22"/>
          <w:lang w:eastAsia="en-GB"/>
        </w:rPr>
        <w:tab/>
      </w:r>
      <w:r w:rsidRPr="000326F1">
        <w:rPr>
          <w:noProof/>
          <w:lang w:val="en-US"/>
        </w:rPr>
        <w:t>Simple data types and enumerations</w:t>
      </w:r>
      <w:r>
        <w:rPr>
          <w:noProof/>
        </w:rPr>
        <w:tab/>
      </w:r>
      <w:r>
        <w:rPr>
          <w:noProof/>
        </w:rPr>
        <w:fldChar w:fldCharType="begin" w:fldLock="1"/>
      </w:r>
      <w:r>
        <w:rPr>
          <w:noProof/>
        </w:rPr>
        <w:instrText xml:space="preserve"> PAGEREF _Toc106639549 \h </w:instrText>
      </w:r>
      <w:r>
        <w:rPr>
          <w:noProof/>
        </w:rPr>
      </w:r>
      <w:r>
        <w:rPr>
          <w:noProof/>
        </w:rPr>
        <w:fldChar w:fldCharType="separate"/>
      </w:r>
      <w:r>
        <w:rPr>
          <w:noProof/>
        </w:rPr>
        <w:t>47</w:t>
      </w:r>
      <w:r>
        <w:rPr>
          <w:noProof/>
        </w:rPr>
        <w:fldChar w:fldCharType="end"/>
      </w:r>
    </w:p>
    <w:p w14:paraId="0365ED45" w14:textId="39FB6FF5" w:rsidR="009B5010" w:rsidRPr="0092520F" w:rsidRDefault="009B5010">
      <w:pPr>
        <w:pStyle w:val="TOC5"/>
        <w:rPr>
          <w:rFonts w:ascii="Calibri" w:eastAsia="DengXian" w:hAnsi="Calibri"/>
          <w:noProof/>
          <w:sz w:val="22"/>
          <w:szCs w:val="22"/>
          <w:lang w:eastAsia="en-GB"/>
        </w:rPr>
      </w:pPr>
      <w:r>
        <w:rPr>
          <w:noProof/>
        </w:rPr>
        <w:t>6.1.6.3.1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_Toc106639550 \h </w:instrText>
      </w:r>
      <w:r>
        <w:rPr>
          <w:noProof/>
        </w:rPr>
      </w:r>
      <w:r>
        <w:rPr>
          <w:noProof/>
        </w:rPr>
        <w:fldChar w:fldCharType="separate"/>
      </w:r>
      <w:r>
        <w:rPr>
          <w:noProof/>
        </w:rPr>
        <w:t>47</w:t>
      </w:r>
      <w:r>
        <w:rPr>
          <w:noProof/>
        </w:rPr>
        <w:fldChar w:fldCharType="end"/>
      </w:r>
    </w:p>
    <w:p w14:paraId="784C16BA" w14:textId="068D32D1" w:rsidR="009B5010" w:rsidRPr="0092520F" w:rsidRDefault="009B5010">
      <w:pPr>
        <w:pStyle w:val="TOC5"/>
        <w:rPr>
          <w:rFonts w:ascii="Calibri" w:eastAsia="DengXian" w:hAnsi="Calibri"/>
          <w:noProof/>
          <w:sz w:val="22"/>
          <w:szCs w:val="22"/>
          <w:lang w:eastAsia="en-GB"/>
        </w:rPr>
      </w:pPr>
      <w:r>
        <w:rPr>
          <w:noProof/>
        </w:rPr>
        <w:t>6.1.6.3.2</w:t>
      </w:r>
      <w:r w:rsidRPr="0092520F">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_Toc106639551 \h </w:instrText>
      </w:r>
      <w:r>
        <w:rPr>
          <w:noProof/>
        </w:rPr>
      </w:r>
      <w:r>
        <w:rPr>
          <w:noProof/>
        </w:rPr>
        <w:fldChar w:fldCharType="separate"/>
      </w:r>
      <w:r>
        <w:rPr>
          <w:noProof/>
        </w:rPr>
        <w:t>47</w:t>
      </w:r>
      <w:r>
        <w:rPr>
          <w:noProof/>
        </w:rPr>
        <w:fldChar w:fldCharType="end"/>
      </w:r>
    </w:p>
    <w:p w14:paraId="1A10D349" w14:textId="2295D0F0" w:rsidR="009B5010" w:rsidRPr="0092520F" w:rsidRDefault="009B5010">
      <w:pPr>
        <w:pStyle w:val="TOC5"/>
        <w:rPr>
          <w:rFonts w:ascii="Calibri" w:eastAsia="DengXian" w:hAnsi="Calibri"/>
          <w:noProof/>
          <w:sz w:val="22"/>
          <w:szCs w:val="22"/>
          <w:lang w:eastAsia="en-GB"/>
        </w:rPr>
      </w:pPr>
      <w:r>
        <w:rPr>
          <w:noProof/>
        </w:rPr>
        <w:t>6.1.6.3.3</w:t>
      </w:r>
      <w:r w:rsidRPr="0092520F">
        <w:rPr>
          <w:rFonts w:ascii="Calibri" w:eastAsia="DengXian" w:hAnsi="Calibr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_Toc106639552 \h </w:instrText>
      </w:r>
      <w:r>
        <w:rPr>
          <w:noProof/>
        </w:rPr>
      </w:r>
      <w:r>
        <w:rPr>
          <w:noProof/>
        </w:rPr>
        <w:fldChar w:fldCharType="separate"/>
      </w:r>
      <w:r>
        <w:rPr>
          <w:noProof/>
        </w:rPr>
        <w:t>49</w:t>
      </w:r>
      <w:r>
        <w:rPr>
          <w:noProof/>
        </w:rPr>
        <w:fldChar w:fldCharType="end"/>
      </w:r>
    </w:p>
    <w:p w14:paraId="128658C9" w14:textId="0A18B6B2" w:rsidR="009B5010" w:rsidRPr="0092520F" w:rsidRDefault="009B5010">
      <w:pPr>
        <w:pStyle w:val="TOC5"/>
        <w:rPr>
          <w:rFonts w:ascii="Calibri" w:eastAsia="DengXian" w:hAnsi="Calibri"/>
          <w:noProof/>
          <w:sz w:val="22"/>
          <w:szCs w:val="22"/>
          <w:lang w:eastAsia="en-GB"/>
        </w:rPr>
      </w:pPr>
      <w:r>
        <w:rPr>
          <w:noProof/>
        </w:rPr>
        <w:t>6.1.6.3.4</w:t>
      </w:r>
      <w:r w:rsidRPr="0092520F">
        <w:rPr>
          <w:rFonts w:ascii="Calibri" w:eastAsia="DengXian" w:hAnsi="Calibr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_Toc106639553 \h </w:instrText>
      </w:r>
      <w:r>
        <w:rPr>
          <w:noProof/>
        </w:rPr>
      </w:r>
      <w:r>
        <w:rPr>
          <w:noProof/>
        </w:rPr>
        <w:fldChar w:fldCharType="separate"/>
      </w:r>
      <w:r>
        <w:rPr>
          <w:noProof/>
        </w:rPr>
        <w:t>49</w:t>
      </w:r>
      <w:r>
        <w:rPr>
          <w:noProof/>
        </w:rPr>
        <w:fldChar w:fldCharType="end"/>
      </w:r>
    </w:p>
    <w:p w14:paraId="4708D283" w14:textId="5A1DAFBD" w:rsidR="009B5010" w:rsidRPr="0092520F" w:rsidRDefault="009B5010">
      <w:pPr>
        <w:pStyle w:val="TOC5"/>
        <w:rPr>
          <w:rFonts w:ascii="Calibri" w:eastAsia="DengXian" w:hAnsi="Calibri"/>
          <w:noProof/>
          <w:sz w:val="22"/>
          <w:szCs w:val="22"/>
          <w:lang w:eastAsia="en-GB"/>
        </w:rPr>
      </w:pPr>
      <w:r>
        <w:rPr>
          <w:noProof/>
        </w:rPr>
        <w:lastRenderedPageBreak/>
        <w:t>6.1.6.3.5</w:t>
      </w:r>
      <w:r w:rsidRPr="0092520F">
        <w:rPr>
          <w:rFonts w:ascii="Calibri" w:eastAsia="DengXian" w:hAnsi="Calibri"/>
          <w:noProof/>
          <w:sz w:val="22"/>
          <w:szCs w:val="22"/>
          <w:lang w:eastAsia="en-GB"/>
        </w:rPr>
        <w:tab/>
      </w:r>
      <w:r>
        <w:rPr>
          <w:noProof/>
        </w:rPr>
        <w:t>Enumeration: ResponseTime</w:t>
      </w:r>
      <w:r>
        <w:rPr>
          <w:noProof/>
        </w:rPr>
        <w:tab/>
      </w:r>
      <w:r>
        <w:rPr>
          <w:noProof/>
        </w:rPr>
        <w:fldChar w:fldCharType="begin" w:fldLock="1"/>
      </w:r>
      <w:r>
        <w:rPr>
          <w:noProof/>
        </w:rPr>
        <w:instrText xml:space="preserve"> PAGEREF _Toc106639554 \h </w:instrText>
      </w:r>
      <w:r>
        <w:rPr>
          <w:noProof/>
        </w:rPr>
      </w:r>
      <w:r>
        <w:rPr>
          <w:noProof/>
        </w:rPr>
        <w:fldChar w:fldCharType="separate"/>
      </w:r>
      <w:r>
        <w:rPr>
          <w:noProof/>
        </w:rPr>
        <w:t>49</w:t>
      </w:r>
      <w:r>
        <w:rPr>
          <w:noProof/>
        </w:rPr>
        <w:fldChar w:fldCharType="end"/>
      </w:r>
    </w:p>
    <w:p w14:paraId="3880CDF9" w14:textId="0BA81A51" w:rsidR="009B5010" w:rsidRPr="0092520F" w:rsidRDefault="009B5010">
      <w:pPr>
        <w:pStyle w:val="TOC5"/>
        <w:rPr>
          <w:rFonts w:ascii="Calibri" w:eastAsia="DengXian" w:hAnsi="Calibri"/>
          <w:noProof/>
          <w:sz w:val="22"/>
          <w:szCs w:val="22"/>
          <w:lang w:eastAsia="en-GB"/>
        </w:rPr>
      </w:pPr>
      <w:r>
        <w:rPr>
          <w:noProof/>
        </w:rPr>
        <w:t>6.1.6.3.6</w:t>
      </w:r>
      <w:r w:rsidRPr="0092520F">
        <w:rPr>
          <w:rFonts w:ascii="Calibri" w:eastAsia="DengXian" w:hAnsi="Calibr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_Toc106639555 \h </w:instrText>
      </w:r>
      <w:r>
        <w:rPr>
          <w:noProof/>
        </w:rPr>
      </w:r>
      <w:r>
        <w:rPr>
          <w:noProof/>
        </w:rPr>
        <w:fldChar w:fldCharType="separate"/>
      </w:r>
      <w:r>
        <w:rPr>
          <w:noProof/>
        </w:rPr>
        <w:t>50</w:t>
      </w:r>
      <w:r>
        <w:rPr>
          <w:noProof/>
        </w:rPr>
        <w:fldChar w:fldCharType="end"/>
      </w:r>
    </w:p>
    <w:p w14:paraId="406A8FE4" w14:textId="4D3991CD" w:rsidR="009B5010" w:rsidRPr="0092520F" w:rsidRDefault="009B5010">
      <w:pPr>
        <w:pStyle w:val="TOC5"/>
        <w:rPr>
          <w:rFonts w:ascii="Calibri" w:eastAsia="DengXian" w:hAnsi="Calibri"/>
          <w:noProof/>
          <w:sz w:val="22"/>
          <w:szCs w:val="22"/>
          <w:lang w:eastAsia="en-GB"/>
        </w:rPr>
      </w:pPr>
      <w:r>
        <w:rPr>
          <w:noProof/>
        </w:rPr>
        <w:t>6.1.6.3.7</w:t>
      </w:r>
      <w:r w:rsidRPr="0092520F">
        <w:rPr>
          <w:rFonts w:ascii="Calibri" w:eastAsia="DengXian" w:hAnsi="Calibr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_Toc106639556 \h </w:instrText>
      </w:r>
      <w:r>
        <w:rPr>
          <w:noProof/>
        </w:rPr>
      </w:r>
      <w:r>
        <w:rPr>
          <w:noProof/>
        </w:rPr>
        <w:fldChar w:fldCharType="separate"/>
      </w:r>
      <w:r>
        <w:rPr>
          <w:noProof/>
        </w:rPr>
        <w:t>50</w:t>
      </w:r>
      <w:r>
        <w:rPr>
          <w:noProof/>
        </w:rPr>
        <w:fldChar w:fldCharType="end"/>
      </w:r>
    </w:p>
    <w:p w14:paraId="531EEDC7" w14:textId="789FF472" w:rsidR="009B5010" w:rsidRPr="0092520F" w:rsidRDefault="009B5010">
      <w:pPr>
        <w:pStyle w:val="TOC5"/>
        <w:rPr>
          <w:rFonts w:ascii="Calibri" w:eastAsia="DengXian" w:hAnsi="Calibri"/>
          <w:noProof/>
          <w:sz w:val="22"/>
          <w:szCs w:val="22"/>
          <w:lang w:eastAsia="en-GB"/>
        </w:rPr>
      </w:pPr>
      <w:r>
        <w:rPr>
          <w:noProof/>
        </w:rPr>
        <w:t>6.1.6.3.8</w:t>
      </w:r>
      <w:r w:rsidRPr="0092520F">
        <w:rPr>
          <w:rFonts w:ascii="Calibri" w:eastAsia="DengXian" w:hAnsi="Calibri"/>
          <w:noProof/>
          <w:sz w:val="22"/>
          <w:szCs w:val="22"/>
          <w:lang w:eastAsia="en-GB"/>
        </w:rPr>
        <w:tab/>
      </w:r>
      <w:r>
        <w:rPr>
          <w:noProof/>
        </w:rPr>
        <w:t>Enumeration: GnssId</w:t>
      </w:r>
      <w:r>
        <w:rPr>
          <w:noProof/>
        </w:rPr>
        <w:tab/>
      </w:r>
      <w:r>
        <w:rPr>
          <w:noProof/>
        </w:rPr>
        <w:fldChar w:fldCharType="begin" w:fldLock="1"/>
      </w:r>
      <w:r>
        <w:rPr>
          <w:noProof/>
        </w:rPr>
        <w:instrText xml:space="preserve"> PAGEREF _Toc106639557 \h </w:instrText>
      </w:r>
      <w:r>
        <w:rPr>
          <w:noProof/>
        </w:rPr>
      </w:r>
      <w:r>
        <w:rPr>
          <w:noProof/>
        </w:rPr>
        <w:fldChar w:fldCharType="separate"/>
      </w:r>
      <w:r>
        <w:rPr>
          <w:noProof/>
        </w:rPr>
        <w:t>51</w:t>
      </w:r>
      <w:r>
        <w:rPr>
          <w:noProof/>
        </w:rPr>
        <w:fldChar w:fldCharType="end"/>
      </w:r>
    </w:p>
    <w:p w14:paraId="6494BDDD" w14:textId="579AA394" w:rsidR="009B5010" w:rsidRPr="0092520F" w:rsidRDefault="009B5010">
      <w:pPr>
        <w:pStyle w:val="TOC5"/>
        <w:rPr>
          <w:rFonts w:ascii="Calibri" w:eastAsia="DengXian" w:hAnsi="Calibri"/>
          <w:noProof/>
          <w:sz w:val="22"/>
          <w:szCs w:val="22"/>
          <w:lang w:eastAsia="en-GB"/>
        </w:rPr>
      </w:pPr>
      <w:r>
        <w:rPr>
          <w:noProof/>
        </w:rPr>
        <w:t>6.1.6.3.9</w:t>
      </w:r>
      <w:r w:rsidRPr="0092520F">
        <w:rPr>
          <w:rFonts w:ascii="Calibri" w:eastAsia="DengXian" w:hAnsi="Calibri"/>
          <w:noProof/>
          <w:sz w:val="22"/>
          <w:szCs w:val="22"/>
          <w:lang w:eastAsia="en-GB"/>
        </w:rPr>
        <w:tab/>
      </w:r>
      <w:r>
        <w:rPr>
          <w:noProof/>
        </w:rPr>
        <w:t>Enumeration: Usage</w:t>
      </w:r>
      <w:r>
        <w:rPr>
          <w:noProof/>
        </w:rPr>
        <w:tab/>
      </w:r>
      <w:r>
        <w:rPr>
          <w:noProof/>
        </w:rPr>
        <w:fldChar w:fldCharType="begin" w:fldLock="1"/>
      </w:r>
      <w:r>
        <w:rPr>
          <w:noProof/>
        </w:rPr>
        <w:instrText xml:space="preserve"> PAGEREF _Toc106639558 \h </w:instrText>
      </w:r>
      <w:r>
        <w:rPr>
          <w:noProof/>
        </w:rPr>
      </w:r>
      <w:r>
        <w:rPr>
          <w:noProof/>
        </w:rPr>
        <w:fldChar w:fldCharType="separate"/>
      </w:r>
      <w:r>
        <w:rPr>
          <w:noProof/>
        </w:rPr>
        <w:t>51</w:t>
      </w:r>
      <w:r>
        <w:rPr>
          <w:noProof/>
        </w:rPr>
        <w:fldChar w:fldCharType="end"/>
      </w:r>
    </w:p>
    <w:p w14:paraId="3944A792" w14:textId="78C63175" w:rsidR="009B5010" w:rsidRPr="0092520F" w:rsidRDefault="009B5010">
      <w:pPr>
        <w:pStyle w:val="TOC5"/>
        <w:rPr>
          <w:rFonts w:ascii="Calibri" w:eastAsia="DengXian" w:hAnsi="Calibri"/>
          <w:noProof/>
          <w:sz w:val="22"/>
          <w:szCs w:val="22"/>
          <w:lang w:eastAsia="en-GB"/>
        </w:rPr>
      </w:pPr>
      <w:r>
        <w:rPr>
          <w:noProof/>
        </w:rPr>
        <w:t>6.1.6.3.10</w:t>
      </w:r>
      <w:r w:rsidRPr="0092520F">
        <w:rPr>
          <w:rFonts w:ascii="Calibri" w:eastAsia="DengXian" w:hAnsi="Calibri"/>
          <w:noProof/>
          <w:sz w:val="22"/>
          <w:szCs w:val="22"/>
          <w:lang w:eastAsia="en-GB"/>
        </w:rPr>
        <w:tab/>
      </w:r>
      <w:r>
        <w:rPr>
          <w:noProof/>
        </w:rPr>
        <w:t>Enumeration: LcsPriority</w:t>
      </w:r>
      <w:r>
        <w:rPr>
          <w:noProof/>
        </w:rPr>
        <w:tab/>
      </w:r>
      <w:r>
        <w:rPr>
          <w:noProof/>
        </w:rPr>
        <w:fldChar w:fldCharType="begin" w:fldLock="1"/>
      </w:r>
      <w:r>
        <w:rPr>
          <w:noProof/>
        </w:rPr>
        <w:instrText xml:space="preserve"> PAGEREF _Toc106639559 \h </w:instrText>
      </w:r>
      <w:r>
        <w:rPr>
          <w:noProof/>
        </w:rPr>
      </w:r>
      <w:r>
        <w:rPr>
          <w:noProof/>
        </w:rPr>
        <w:fldChar w:fldCharType="separate"/>
      </w:r>
      <w:r>
        <w:rPr>
          <w:noProof/>
        </w:rPr>
        <w:t>51</w:t>
      </w:r>
      <w:r>
        <w:rPr>
          <w:noProof/>
        </w:rPr>
        <w:fldChar w:fldCharType="end"/>
      </w:r>
    </w:p>
    <w:p w14:paraId="19DD4F2D" w14:textId="5AE5494F" w:rsidR="009B5010" w:rsidRPr="0092520F" w:rsidRDefault="009B5010">
      <w:pPr>
        <w:pStyle w:val="TOC5"/>
        <w:rPr>
          <w:rFonts w:ascii="Calibri" w:eastAsia="DengXian" w:hAnsi="Calibri"/>
          <w:noProof/>
          <w:sz w:val="22"/>
          <w:szCs w:val="22"/>
          <w:lang w:eastAsia="en-GB"/>
        </w:rPr>
      </w:pPr>
      <w:r>
        <w:rPr>
          <w:noProof/>
        </w:rPr>
        <w:t>6.1.6.3.11</w:t>
      </w:r>
      <w:r w:rsidRPr="0092520F">
        <w:rPr>
          <w:rFonts w:ascii="Calibri" w:eastAsia="DengXian" w:hAnsi="Calibr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_Toc106639560 \h </w:instrText>
      </w:r>
      <w:r>
        <w:rPr>
          <w:noProof/>
        </w:rPr>
      </w:r>
      <w:r>
        <w:rPr>
          <w:noProof/>
        </w:rPr>
        <w:fldChar w:fldCharType="separate"/>
      </w:r>
      <w:r>
        <w:rPr>
          <w:noProof/>
        </w:rPr>
        <w:t>51</w:t>
      </w:r>
      <w:r>
        <w:rPr>
          <w:noProof/>
        </w:rPr>
        <w:fldChar w:fldCharType="end"/>
      </w:r>
    </w:p>
    <w:p w14:paraId="5A334198" w14:textId="00E1FCD5" w:rsidR="009B5010" w:rsidRPr="0092520F" w:rsidRDefault="009B5010">
      <w:pPr>
        <w:pStyle w:val="TOC5"/>
        <w:rPr>
          <w:rFonts w:ascii="Calibri" w:eastAsia="DengXian" w:hAnsi="Calibri"/>
          <w:noProof/>
          <w:sz w:val="22"/>
          <w:szCs w:val="22"/>
          <w:lang w:eastAsia="en-GB"/>
        </w:rPr>
      </w:pPr>
      <w:r>
        <w:rPr>
          <w:noProof/>
        </w:rPr>
        <w:t>6.1.6.3.12</w:t>
      </w:r>
      <w:r w:rsidRPr="0092520F">
        <w:rPr>
          <w:rFonts w:ascii="Calibri" w:eastAsia="DengXian" w:hAnsi="Calibr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_Toc106639561 \h </w:instrText>
      </w:r>
      <w:r>
        <w:rPr>
          <w:noProof/>
        </w:rPr>
      </w:r>
      <w:r>
        <w:rPr>
          <w:noProof/>
        </w:rPr>
        <w:fldChar w:fldCharType="separate"/>
      </w:r>
      <w:r>
        <w:rPr>
          <w:noProof/>
        </w:rPr>
        <w:t>52</w:t>
      </w:r>
      <w:r>
        <w:rPr>
          <w:noProof/>
        </w:rPr>
        <w:fldChar w:fldCharType="end"/>
      </w:r>
    </w:p>
    <w:p w14:paraId="7B6852A9" w14:textId="3AD8D75B" w:rsidR="009B5010" w:rsidRPr="0092520F" w:rsidRDefault="009B5010">
      <w:pPr>
        <w:pStyle w:val="TOC5"/>
        <w:rPr>
          <w:rFonts w:ascii="Calibri" w:eastAsia="DengXian" w:hAnsi="Calibri"/>
          <w:noProof/>
          <w:sz w:val="22"/>
          <w:szCs w:val="22"/>
          <w:lang w:eastAsia="en-GB"/>
        </w:rPr>
      </w:pPr>
      <w:r>
        <w:rPr>
          <w:noProof/>
        </w:rPr>
        <w:t>6.1.6.3.13</w:t>
      </w:r>
      <w:r w:rsidRPr="0092520F">
        <w:rPr>
          <w:rFonts w:ascii="Calibri" w:eastAsia="DengXian" w:hAnsi="Calibr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_Toc106639562 \h </w:instrText>
      </w:r>
      <w:r>
        <w:rPr>
          <w:noProof/>
        </w:rPr>
      </w:r>
      <w:r>
        <w:rPr>
          <w:noProof/>
        </w:rPr>
        <w:fldChar w:fldCharType="separate"/>
      </w:r>
      <w:r>
        <w:rPr>
          <w:noProof/>
        </w:rPr>
        <w:t>52</w:t>
      </w:r>
      <w:r>
        <w:rPr>
          <w:noProof/>
        </w:rPr>
        <w:fldChar w:fldCharType="end"/>
      </w:r>
    </w:p>
    <w:p w14:paraId="6C38138E" w14:textId="28A98861" w:rsidR="009B5010" w:rsidRPr="0092520F" w:rsidRDefault="009B5010">
      <w:pPr>
        <w:pStyle w:val="TOC5"/>
        <w:rPr>
          <w:rFonts w:ascii="Calibri" w:eastAsia="DengXian" w:hAnsi="Calibri"/>
          <w:noProof/>
          <w:sz w:val="22"/>
          <w:szCs w:val="22"/>
          <w:lang w:eastAsia="en-GB"/>
        </w:rPr>
      </w:pPr>
      <w:r>
        <w:rPr>
          <w:noProof/>
        </w:rPr>
        <w:t>6.1.6.3.14</w:t>
      </w:r>
      <w:r w:rsidRPr="0092520F">
        <w:rPr>
          <w:rFonts w:ascii="Calibri" w:eastAsia="DengXian" w:hAnsi="Calibri"/>
          <w:noProof/>
          <w:sz w:val="22"/>
          <w:szCs w:val="22"/>
          <w:lang w:eastAsia="en-GB"/>
        </w:rPr>
        <w:tab/>
      </w:r>
      <w:r>
        <w:rPr>
          <w:noProof/>
        </w:rPr>
        <w:t>Enumeration: LdrType</w:t>
      </w:r>
      <w:r>
        <w:rPr>
          <w:noProof/>
        </w:rPr>
        <w:tab/>
      </w:r>
      <w:r>
        <w:rPr>
          <w:noProof/>
        </w:rPr>
        <w:fldChar w:fldCharType="begin" w:fldLock="1"/>
      </w:r>
      <w:r>
        <w:rPr>
          <w:noProof/>
        </w:rPr>
        <w:instrText xml:space="preserve"> PAGEREF _Toc106639563 \h </w:instrText>
      </w:r>
      <w:r>
        <w:rPr>
          <w:noProof/>
        </w:rPr>
      </w:r>
      <w:r>
        <w:rPr>
          <w:noProof/>
        </w:rPr>
        <w:fldChar w:fldCharType="separate"/>
      </w:r>
      <w:r>
        <w:rPr>
          <w:noProof/>
        </w:rPr>
        <w:t>52</w:t>
      </w:r>
      <w:r>
        <w:rPr>
          <w:noProof/>
        </w:rPr>
        <w:fldChar w:fldCharType="end"/>
      </w:r>
    </w:p>
    <w:p w14:paraId="3E5319A9" w14:textId="00410023" w:rsidR="009B5010" w:rsidRPr="0092520F" w:rsidRDefault="009B5010">
      <w:pPr>
        <w:pStyle w:val="TOC5"/>
        <w:rPr>
          <w:rFonts w:ascii="Calibri" w:eastAsia="DengXian" w:hAnsi="Calibri"/>
          <w:noProof/>
          <w:sz w:val="22"/>
          <w:szCs w:val="22"/>
          <w:lang w:eastAsia="en-GB"/>
        </w:rPr>
      </w:pPr>
      <w:r>
        <w:rPr>
          <w:noProof/>
        </w:rPr>
        <w:t>6.1.6.3.15</w:t>
      </w:r>
      <w:r w:rsidRPr="0092520F">
        <w:rPr>
          <w:rFonts w:ascii="Calibri" w:eastAsia="DengXian" w:hAnsi="Calibr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_Toc106639564 \h </w:instrText>
      </w:r>
      <w:r>
        <w:rPr>
          <w:noProof/>
        </w:rPr>
      </w:r>
      <w:r>
        <w:rPr>
          <w:noProof/>
        </w:rPr>
        <w:fldChar w:fldCharType="separate"/>
      </w:r>
      <w:r>
        <w:rPr>
          <w:noProof/>
        </w:rPr>
        <w:t>52</w:t>
      </w:r>
      <w:r>
        <w:rPr>
          <w:noProof/>
        </w:rPr>
        <w:fldChar w:fldCharType="end"/>
      </w:r>
    </w:p>
    <w:p w14:paraId="150C319A" w14:textId="3206927F" w:rsidR="009B5010" w:rsidRPr="0092520F" w:rsidRDefault="009B5010">
      <w:pPr>
        <w:pStyle w:val="TOC5"/>
        <w:rPr>
          <w:rFonts w:ascii="Calibri" w:eastAsia="DengXian" w:hAnsi="Calibri"/>
          <w:noProof/>
          <w:sz w:val="22"/>
          <w:szCs w:val="22"/>
          <w:lang w:eastAsia="en-GB"/>
        </w:rPr>
      </w:pPr>
      <w:r>
        <w:rPr>
          <w:noProof/>
        </w:rPr>
        <w:t>6.1.6.3.16</w:t>
      </w:r>
      <w:r w:rsidRPr="0092520F">
        <w:rPr>
          <w:rFonts w:ascii="Calibri" w:eastAsia="DengXian" w:hAnsi="Calibri"/>
          <w:noProof/>
          <w:sz w:val="22"/>
          <w:szCs w:val="22"/>
          <w:lang w:eastAsia="en-GB"/>
        </w:rPr>
        <w:tab/>
      </w:r>
      <w:r>
        <w:rPr>
          <w:noProof/>
        </w:rPr>
        <w:t>Enumeration: OccurrenceInfo</w:t>
      </w:r>
      <w:r>
        <w:rPr>
          <w:noProof/>
        </w:rPr>
        <w:tab/>
      </w:r>
      <w:r>
        <w:rPr>
          <w:noProof/>
        </w:rPr>
        <w:fldChar w:fldCharType="begin" w:fldLock="1"/>
      </w:r>
      <w:r>
        <w:rPr>
          <w:noProof/>
        </w:rPr>
        <w:instrText xml:space="preserve"> PAGEREF _Toc106639565 \h </w:instrText>
      </w:r>
      <w:r>
        <w:rPr>
          <w:noProof/>
        </w:rPr>
      </w:r>
      <w:r>
        <w:rPr>
          <w:noProof/>
        </w:rPr>
        <w:fldChar w:fldCharType="separate"/>
      </w:r>
      <w:r>
        <w:rPr>
          <w:noProof/>
        </w:rPr>
        <w:t>52</w:t>
      </w:r>
      <w:r>
        <w:rPr>
          <w:noProof/>
        </w:rPr>
        <w:fldChar w:fldCharType="end"/>
      </w:r>
    </w:p>
    <w:p w14:paraId="0FD7A62F" w14:textId="645BC0F1" w:rsidR="009B5010" w:rsidRPr="0092520F" w:rsidRDefault="009B5010">
      <w:pPr>
        <w:pStyle w:val="TOC5"/>
        <w:rPr>
          <w:rFonts w:ascii="Calibri" w:eastAsia="DengXian" w:hAnsi="Calibri"/>
          <w:noProof/>
          <w:sz w:val="22"/>
          <w:szCs w:val="22"/>
          <w:lang w:eastAsia="en-GB"/>
        </w:rPr>
      </w:pPr>
      <w:r>
        <w:rPr>
          <w:noProof/>
        </w:rPr>
        <w:t>6.1.6.3.17</w:t>
      </w:r>
      <w:r w:rsidRPr="0092520F">
        <w:rPr>
          <w:rFonts w:ascii="Calibri" w:eastAsia="DengXian" w:hAnsi="Calibr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_Toc106639566 \h </w:instrText>
      </w:r>
      <w:r>
        <w:rPr>
          <w:noProof/>
        </w:rPr>
      </w:r>
      <w:r>
        <w:rPr>
          <w:noProof/>
        </w:rPr>
        <w:fldChar w:fldCharType="separate"/>
      </w:r>
      <w:r>
        <w:rPr>
          <w:noProof/>
        </w:rPr>
        <w:t>53</w:t>
      </w:r>
      <w:r>
        <w:rPr>
          <w:noProof/>
        </w:rPr>
        <w:fldChar w:fldCharType="end"/>
      </w:r>
    </w:p>
    <w:p w14:paraId="5F0F0641" w14:textId="003FCF41" w:rsidR="009B5010" w:rsidRPr="0092520F" w:rsidRDefault="009B5010">
      <w:pPr>
        <w:pStyle w:val="TOC5"/>
        <w:rPr>
          <w:rFonts w:ascii="Calibri" w:eastAsia="DengXian" w:hAnsi="Calibri"/>
          <w:noProof/>
          <w:sz w:val="22"/>
          <w:szCs w:val="22"/>
          <w:lang w:eastAsia="en-GB"/>
        </w:rPr>
      </w:pPr>
      <w:r>
        <w:rPr>
          <w:noProof/>
        </w:rPr>
        <w:t>6.1.6.3.18</w:t>
      </w:r>
      <w:r w:rsidRPr="0092520F">
        <w:rPr>
          <w:rFonts w:ascii="Calibri" w:eastAsia="DengXian" w:hAnsi="Calibri"/>
          <w:noProof/>
          <w:sz w:val="22"/>
          <w:szCs w:val="22"/>
          <w:lang w:eastAsia="en-GB"/>
        </w:rPr>
        <w:tab/>
      </w:r>
      <w:r>
        <w:rPr>
          <w:noProof/>
        </w:rPr>
        <w:t>Enumeration: EventClass</w:t>
      </w:r>
      <w:r>
        <w:rPr>
          <w:noProof/>
        </w:rPr>
        <w:tab/>
      </w:r>
      <w:r>
        <w:rPr>
          <w:noProof/>
        </w:rPr>
        <w:fldChar w:fldCharType="begin" w:fldLock="1"/>
      </w:r>
      <w:r>
        <w:rPr>
          <w:noProof/>
        </w:rPr>
        <w:instrText xml:space="preserve"> PAGEREF _Toc106639567 \h </w:instrText>
      </w:r>
      <w:r>
        <w:rPr>
          <w:noProof/>
        </w:rPr>
      </w:r>
      <w:r>
        <w:rPr>
          <w:noProof/>
        </w:rPr>
        <w:fldChar w:fldCharType="separate"/>
      </w:r>
      <w:r>
        <w:rPr>
          <w:noProof/>
        </w:rPr>
        <w:t>53</w:t>
      </w:r>
      <w:r>
        <w:rPr>
          <w:noProof/>
        </w:rPr>
        <w:fldChar w:fldCharType="end"/>
      </w:r>
    </w:p>
    <w:p w14:paraId="5E6FD9C2" w14:textId="6D128392" w:rsidR="009B5010" w:rsidRPr="0092520F" w:rsidRDefault="009B5010">
      <w:pPr>
        <w:pStyle w:val="TOC5"/>
        <w:rPr>
          <w:rFonts w:ascii="Calibri" w:eastAsia="DengXian" w:hAnsi="Calibri"/>
          <w:noProof/>
          <w:sz w:val="22"/>
          <w:szCs w:val="22"/>
          <w:lang w:eastAsia="en-GB"/>
        </w:rPr>
      </w:pPr>
      <w:r>
        <w:rPr>
          <w:noProof/>
        </w:rPr>
        <w:t>6.1.6.3.19</w:t>
      </w:r>
      <w:r w:rsidRPr="0092520F">
        <w:rPr>
          <w:rFonts w:ascii="Calibri" w:eastAsia="DengXian" w:hAnsi="Calibr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_Toc106639568 \h </w:instrText>
      </w:r>
      <w:r>
        <w:rPr>
          <w:noProof/>
        </w:rPr>
      </w:r>
      <w:r>
        <w:rPr>
          <w:noProof/>
        </w:rPr>
        <w:fldChar w:fldCharType="separate"/>
      </w:r>
      <w:r>
        <w:rPr>
          <w:noProof/>
        </w:rPr>
        <w:t>53</w:t>
      </w:r>
      <w:r>
        <w:rPr>
          <w:noProof/>
        </w:rPr>
        <w:fldChar w:fldCharType="end"/>
      </w:r>
    </w:p>
    <w:p w14:paraId="0401C1C5" w14:textId="236DD1D2" w:rsidR="009B5010" w:rsidRPr="0092520F" w:rsidRDefault="009B5010">
      <w:pPr>
        <w:pStyle w:val="TOC5"/>
        <w:rPr>
          <w:rFonts w:ascii="Calibri" w:eastAsia="DengXian" w:hAnsi="Calibri"/>
          <w:noProof/>
          <w:sz w:val="22"/>
          <w:szCs w:val="22"/>
          <w:lang w:eastAsia="en-GB"/>
        </w:rPr>
      </w:pPr>
      <w:r>
        <w:rPr>
          <w:noProof/>
        </w:rPr>
        <w:t>6.1.6.3.20</w:t>
      </w:r>
      <w:r w:rsidRPr="0092520F">
        <w:rPr>
          <w:rFonts w:ascii="Calibri" w:eastAsia="DengXian" w:hAnsi="Calibr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_Toc106639569 \h </w:instrText>
      </w:r>
      <w:r>
        <w:rPr>
          <w:noProof/>
        </w:rPr>
      </w:r>
      <w:r>
        <w:rPr>
          <w:noProof/>
        </w:rPr>
        <w:fldChar w:fldCharType="separate"/>
      </w:r>
      <w:r>
        <w:rPr>
          <w:noProof/>
        </w:rPr>
        <w:t>53</w:t>
      </w:r>
      <w:r>
        <w:rPr>
          <w:noProof/>
        </w:rPr>
        <w:fldChar w:fldCharType="end"/>
      </w:r>
    </w:p>
    <w:p w14:paraId="52735152" w14:textId="17869C94" w:rsidR="009B5010" w:rsidRPr="0092520F" w:rsidRDefault="009B5010">
      <w:pPr>
        <w:pStyle w:val="TOC5"/>
        <w:rPr>
          <w:rFonts w:ascii="Calibri" w:eastAsia="DengXian" w:hAnsi="Calibri"/>
          <w:noProof/>
          <w:sz w:val="22"/>
          <w:szCs w:val="22"/>
          <w:lang w:eastAsia="en-GB"/>
        </w:rPr>
      </w:pPr>
      <w:r>
        <w:rPr>
          <w:noProof/>
        </w:rPr>
        <w:t>6.1.6.3.21</w:t>
      </w:r>
      <w:r w:rsidRPr="0092520F">
        <w:rPr>
          <w:rFonts w:ascii="Calibri" w:eastAsia="DengXian" w:hAnsi="Calibr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_Toc106639570 \h </w:instrText>
      </w:r>
      <w:r>
        <w:rPr>
          <w:noProof/>
        </w:rPr>
      </w:r>
      <w:r>
        <w:rPr>
          <w:noProof/>
        </w:rPr>
        <w:fldChar w:fldCharType="separate"/>
      </w:r>
      <w:r>
        <w:rPr>
          <w:noProof/>
        </w:rPr>
        <w:t>54</w:t>
      </w:r>
      <w:r>
        <w:rPr>
          <w:noProof/>
        </w:rPr>
        <w:fldChar w:fldCharType="end"/>
      </w:r>
    </w:p>
    <w:p w14:paraId="2D039DD1" w14:textId="595E547D" w:rsidR="009B5010" w:rsidRPr="0092520F" w:rsidRDefault="009B5010">
      <w:pPr>
        <w:pStyle w:val="TOC5"/>
        <w:rPr>
          <w:rFonts w:ascii="Calibri" w:eastAsia="DengXian" w:hAnsi="Calibri"/>
          <w:noProof/>
          <w:sz w:val="22"/>
          <w:szCs w:val="22"/>
          <w:lang w:eastAsia="en-GB"/>
        </w:rPr>
      </w:pPr>
      <w:r>
        <w:rPr>
          <w:noProof/>
        </w:rPr>
        <w:t>6.1.6.3.22</w:t>
      </w:r>
      <w:r w:rsidRPr="0092520F">
        <w:rPr>
          <w:rFonts w:ascii="Calibri" w:eastAsia="DengXian" w:hAnsi="Calibr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_Toc106639571 \h </w:instrText>
      </w:r>
      <w:r>
        <w:rPr>
          <w:noProof/>
        </w:rPr>
      </w:r>
      <w:r>
        <w:rPr>
          <w:noProof/>
        </w:rPr>
        <w:fldChar w:fldCharType="separate"/>
      </w:r>
      <w:r>
        <w:rPr>
          <w:noProof/>
        </w:rPr>
        <w:t>54</w:t>
      </w:r>
      <w:r>
        <w:rPr>
          <w:noProof/>
        </w:rPr>
        <w:fldChar w:fldCharType="end"/>
      </w:r>
    </w:p>
    <w:p w14:paraId="7ECA2B65" w14:textId="78B7D6C5" w:rsidR="009B5010" w:rsidRPr="0092520F" w:rsidRDefault="009B5010">
      <w:pPr>
        <w:pStyle w:val="TOC4"/>
        <w:rPr>
          <w:rFonts w:ascii="Calibri" w:eastAsia="DengXian" w:hAnsi="Calibri"/>
          <w:noProof/>
          <w:sz w:val="22"/>
          <w:szCs w:val="22"/>
          <w:lang w:eastAsia="en-GB"/>
        </w:rPr>
      </w:pPr>
      <w:r>
        <w:rPr>
          <w:noProof/>
        </w:rPr>
        <w:t>6.1.6.4</w:t>
      </w:r>
      <w:r w:rsidRPr="0092520F">
        <w:rPr>
          <w:rFonts w:ascii="Calibri" w:eastAsia="DengXian" w:hAnsi="Calibri"/>
          <w:noProof/>
          <w:sz w:val="22"/>
          <w:szCs w:val="22"/>
          <w:lang w:eastAsia="en-GB"/>
        </w:rPr>
        <w:tab/>
      </w:r>
      <w:r>
        <w:rPr>
          <w:noProof/>
        </w:rPr>
        <w:t>Binary data</w:t>
      </w:r>
      <w:r>
        <w:rPr>
          <w:noProof/>
        </w:rPr>
        <w:tab/>
      </w:r>
      <w:r>
        <w:rPr>
          <w:noProof/>
        </w:rPr>
        <w:fldChar w:fldCharType="begin" w:fldLock="1"/>
      </w:r>
      <w:r>
        <w:rPr>
          <w:noProof/>
        </w:rPr>
        <w:instrText xml:space="preserve"> PAGEREF _Toc106639572 \h </w:instrText>
      </w:r>
      <w:r>
        <w:rPr>
          <w:noProof/>
        </w:rPr>
      </w:r>
      <w:r>
        <w:rPr>
          <w:noProof/>
        </w:rPr>
        <w:fldChar w:fldCharType="separate"/>
      </w:r>
      <w:r>
        <w:rPr>
          <w:noProof/>
        </w:rPr>
        <w:t>54</w:t>
      </w:r>
      <w:r>
        <w:rPr>
          <w:noProof/>
        </w:rPr>
        <w:fldChar w:fldCharType="end"/>
      </w:r>
    </w:p>
    <w:p w14:paraId="2CEFC50B" w14:textId="6DE17790" w:rsidR="009B5010" w:rsidRPr="0092520F" w:rsidRDefault="009B5010">
      <w:pPr>
        <w:pStyle w:val="TOC5"/>
        <w:rPr>
          <w:rFonts w:ascii="Calibri" w:eastAsia="DengXian" w:hAnsi="Calibri"/>
          <w:noProof/>
          <w:sz w:val="22"/>
          <w:szCs w:val="22"/>
          <w:lang w:eastAsia="en-GB"/>
        </w:rPr>
      </w:pPr>
      <w:r w:rsidRPr="000326F1">
        <w:rPr>
          <w:noProof/>
          <w:lang w:val="en-US"/>
        </w:rPr>
        <w:t>6.1.6.4.1</w:t>
      </w:r>
      <w:r w:rsidRPr="0092520F">
        <w:rPr>
          <w:rFonts w:ascii="Calibri" w:eastAsia="DengXian" w:hAnsi="Calibri"/>
          <w:noProof/>
          <w:sz w:val="22"/>
          <w:szCs w:val="22"/>
          <w:lang w:eastAsia="en-GB"/>
        </w:rPr>
        <w:tab/>
      </w:r>
      <w:r w:rsidRPr="000326F1">
        <w:rPr>
          <w:noProof/>
          <w:lang w:val="en-US"/>
        </w:rPr>
        <w:t>Introduction</w:t>
      </w:r>
      <w:r>
        <w:rPr>
          <w:noProof/>
        </w:rPr>
        <w:tab/>
      </w:r>
      <w:r>
        <w:rPr>
          <w:noProof/>
        </w:rPr>
        <w:fldChar w:fldCharType="begin" w:fldLock="1"/>
      </w:r>
      <w:r>
        <w:rPr>
          <w:noProof/>
        </w:rPr>
        <w:instrText xml:space="preserve"> PAGEREF _Toc106639573 \h </w:instrText>
      </w:r>
      <w:r>
        <w:rPr>
          <w:noProof/>
        </w:rPr>
      </w:r>
      <w:r>
        <w:rPr>
          <w:noProof/>
        </w:rPr>
        <w:fldChar w:fldCharType="separate"/>
      </w:r>
      <w:r>
        <w:rPr>
          <w:noProof/>
        </w:rPr>
        <w:t>54</w:t>
      </w:r>
      <w:r>
        <w:rPr>
          <w:noProof/>
        </w:rPr>
        <w:fldChar w:fldCharType="end"/>
      </w:r>
    </w:p>
    <w:p w14:paraId="0566FA83" w14:textId="65E33F34" w:rsidR="009B5010" w:rsidRPr="0092520F" w:rsidRDefault="009B5010">
      <w:pPr>
        <w:pStyle w:val="TOC5"/>
        <w:rPr>
          <w:rFonts w:ascii="Calibri" w:eastAsia="DengXian" w:hAnsi="Calibri"/>
          <w:noProof/>
          <w:sz w:val="22"/>
          <w:szCs w:val="22"/>
          <w:lang w:eastAsia="en-GB"/>
        </w:rPr>
      </w:pPr>
      <w:r w:rsidRPr="000326F1">
        <w:rPr>
          <w:noProof/>
          <w:lang w:val="en-US"/>
        </w:rPr>
        <w:t>6.1.6.4.2</w:t>
      </w:r>
      <w:r w:rsidRPr="0092520F">
        <w:rPr>
          <w:rFonts w:ascii="Calibri" w:eastAsia="DengXian" w:hAnsi="Calibri"/>
          <w:noProof/>
          <w:sz w:val="22"/>
          <w:szCs w:val="22"/>
          <w:lang w:eastAsia="en-GB"/>
        </w:rPr>
        <w:tab/>
      </w:r>
      <w:r w:rsidRPr="000326F1">
        <w:rPr>
          <w:noProof/>
          <w:lang w:val="en-US"/>
        </w:rPr>
        <w:t>LPP Message</w:t>
      </w:r>
      <w:r>
        <w:rPr>
          <w:noProof/>
        </w:rPr>
        <w:tab/>
      </w:r>
      <w:r>
        <w:rPr>
          <w:noProof/>
        </w:rPr>
        <w:fldChar w:fldCharType="begin" w:fldLock="1"/>
      </w:r>
      <w:r>
        <w:rPr>
          <w:noProof/>
        </w:rPr>
        <w:instrText xml:space="preserve"> PAGEREF _Toc106639574 \h </w:instrText>
      </w:r>
      <w:r>
        <w:rPr>
          <w:noProof/>
        </w:rPr>
      </w:r>
      <w:r>
        <w:rPr>
          <w:noProof/>
        </w:rPr>
        <w:fldChar w:fldCharType="separate"/>
      </w:r>
      <w:r>
        <w:rPr>
          <w:noProof/>
        </w:rPr>
        <w:t>54</w:t>
      </w:r>
      <w:r>
        <w:rPr>
          <w:noProof/>
        </w:rPr>
        <w:fldChar w:fldCharType="end"/>
      </w:r>
    </w:p>
    <w:p w14:paraId="5AA519F4" w14:textId="66448740" w:rsidR="009B5010" w:rsidRPr="0092520F" w:rsidRDefault="009B5010">
      <w:pPr>
        <w:pStyle w:val="TOC3"/>
        <w:rPr>
          <w:rFonts w:ascii="Calibri" w:eastAsia="DengXian" w:hAnsi="Calibri"/>
          <w:noProof/>
          <w:sz w:val="22"/>
          <w:szCs w:val="22"/>
          <w:lang w:eastAsia="en-GB"/>
        </w:rPr>
      </w:pPr>
      <w:r>
        <w:rPr>
          <w:noProof/>
        </w:rPr>
        <w:t>6.1.7</w:t>
      </w:r>
      <w:r w:rsidRPr="0092520F">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_Toc106639575 \h </w:instrText>
      </w:r>
      <w:r>
        <w:rPr>
          <w:noProof/>
        </w:rPr>
      </w:r>
      <w:r>
        <w:rPr>
          <w:noProof/>
        </w:rPr>
        <w:fldChar w:fldCharType="separate"/>
      </w:r>
      <w:r>
        <w:rPr>
          <w:noProof/>
        </w:rPr>
        <w:t>54</w:t>
      </w:r>
      <w:r>
        <w:rPr>
          <w:noProof/>
        </w:rPr>
        <w:fldChar w:fldCharType="end"/>
      </w:r>
    </w:p>
    <w:p w14:paraId="0AE17F7C" w14:textId="3E9FD0C8" w:rsidR="009B5010" w:rsidRPr="0092520F" w:rsidRDefault="009B5010">
      <w:pPr>
        <w:pStyle w:val="TOC4"/>
        <w:rPr>
          <w:rFonts w:ascii="Calibri" w:eastAsia="DengXian" w:hAnsi="Calibri"/>
          <w:noProof/>
          <w:sz w:val="22"/>
          <w:szCs w:val="22"/>
          <w:lang w:eastAsia="en-GB"/>
        </w:rPr>
      </w:pPr>
      <w:r>
        <w:rPr>
          <w:noProof/>
        </w:rPr>
        <w:t>6.1.7.1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_Toc106639576 \h </w:instrText>
      </w:r>
      <w:r>
        <w:rPr>
          <w:noProof/>
        </w:rPr>
      </w:r>
      <w:r>
        <w:rPr>
          <w:noProof/>
        </w:rPr>
        <w:fldChar w:fldCharType="separate"/>
      </w:r>
      <w:r>
        <w:rPr>
          <w:noProof/>
        </w:rPr>
        <w:t>54</w:t>
      </w:r>
      <w:r>
        <w:rPr>
          <w:noProof/>
        </w:rPr>
        <w:fldChar w:fldCharType="end"/>
      </w:r>
    </w:p>
    <w:p w14:paraId="07E4635C" w14:textId="3FD965A1" w:rsidR="009B5010" w:rsidRPr="0092520F" w:rsidRDefault="009B5010">
      <w:pPr>
        <w:pStyle w:val="TOC4"/>
        <w:rPr>
          <w:rFonts w:ascii="Calibri" w:eastAsia="DengXian" w:hAnsi="Calibri"/>
          <w:noProof/>
          <w:sz w:val="22"/>
          <w:szCs w:val="22"/>
          <w:lang w:eastAsia="en-GB"/>
        </w:rPr>
      </w:pPr>
      <w:r>
        <w:rPr>
          <w:noProof/>
        </w:rPr>
        <w:t>6.1.7.2</w:t>
      </w:r>
      <w:r w:rsidRPr="0092520F">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_Toc106639577 \h </w:instrText>
      </w:r>
      <w:r>
        <w:rPr>
          <w:noProof/>
        </w:rPr>
      </w:r>
      <w:r>
        <w:rPr>
          <w:noProof/>
        </w:rPr>
        <w:fldChar w:fldCharType="separate"/>
      </w:r>
      <w:r>
        <w:rPr>
          <w:noProof/>
        </w:rPr>
        <w:t>54</w:t>
      </w:r>
      <w:r>
        <w:rPr>
          <w:noProof/>
        </w:rPr>
        <w:fldChar w:fldCharType="end"/>
      </w:r>
    </w:p>
    <w:p w14:paraId="5FC47372" w14:textId="249A4905" w:rsidR="009B5010" w:rsidRPr="0092520F" w:rsidRDefault="009B5010">
      <w:pPr>
        <w:pStyle w:val="TOC4"/>
        <w:rPr>
          <w:rFonts w:ascii="Calibri" w:eastAsia="DengXian" w:hAnsi="Calibri"/>
          <w:noProof/>
          <w:sz w:val="22"/>
          <w:szCs w:val="22"/>
          <w:lang w:eastAsia="en-GB"/>
        </w:rPr>
      </w:pPr>
      <w:r>
        <w:rPr>
          <w:noProof/>
        </w:rPr>
        <w:t>6.1.7.3</w:t>
      </w:r>
      <w:r w:rsidRPr="0092520F">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_Toc106639578 \h </w:instrText>
      </w:r>
      <w:r>
        <w:rPr>
          <w:noProof/>
        </w:rPr>
      </w:r>
      <w:r>
        <w:rPr>
          <w:noProof/>
        </w:rPr>
        <w:fldChar w:fldCharType="separate"/>
      </w:r>
      <w:r>
        <w:rPr>
          <w:noProof/>
        </w:rPr>
        <w:t>54</w:t>
      </w:r>
      <w:r>
        <w:rPr>
          <w:noProof/>
        </w:rPr>
        <w:fldChar w:fldCharType="end"/>
      </w:r>
    </w:p>
    <w:p w14:paraId="0E8DD101" w14:textId="56AA2B8B" w:rsidR="009B5010" w:rsidRPr="0092520F" w:rsidRDefault="009B5010">
      <w:pPr>
        <w:pStyle w:val="TOC3"/>
        <w:rPr>
          <w:rFonts w:ascii="Calibri" w:eastAsia="DengXian" w:hAnsi="Calibri"/>
          <w:noProof/>
          <w:sz w:val="22"/>
          <w:szCs w:val="22"/>
          <w:lang w:eastAsia="en-GB"/>
        </w:rPr>
      </w:pPr>
      <w:r w:rsidRPr="000326F1">
        <w:rPr>
          <w:noProof/>
          <w:lang w:val="en-US"/>
        </w:rPr>
        <w:t>6.1.8</w:t>
      </w:r>
      <w:r w:rsidRPr="0092520F">
        <w:rPr>
          <w:rFonts w:ascii="Calibri" w:eastAsia="DengXian" w:hAnsi="Calibri"/>
          <w:noProof/>
          <w:sz w:val="22"/>
          <w:szCs w:val="22"/>
          <w:lang w:eastAsia="en-GB"/>
        </w:rPr>
        <w:tab/>
      </w:r>
      <w:r w:rsidRPr="000326F1">
        <w:rPr>
          <w:noProof/>
          <w:lang w:val="en-US"/>
        </w:rPr>
        <w:t>Security</w:t>
      </w:r>
      <w:r>
        <w:rPr>
          <w:noProof/>
        </w:rPr>
        <w:tab/>
      </w:r>
      <w:r>
        <w:rPr>
          <w:noProof/>
        </w:rPr>
        <w:fldChar w:fldCharType="begin" w:fldLock="1"/>
      </w:r>
      <w:r>
        <w:rPr>
          <w:noProof/>
        </w:rPr>
        <w:instrText xml:space="preserve"> PAGEREF _Toc106639579 \h </w:instrText>
      </w:r>
      <w:r>
        <w:rPr>
          <w:noProof/>
        </w:rPr>
      </w:r>
      <w:r>
        <w:rPr>
          <w:noProof/>
        </w:rPr>
        <w:fldChar w:fldCharType="separate"/>
      </w:r>
      <w:r>
        <w:rPr>
          <w:noProof/>
        </w:rPr>
        <w:t>55</w:t>
      </w:r>
      <w:r>
        <w:rPr>
          <w:noProof/>
        </w:rPr>
        <w:fldChar w:fldCharType="end"/>
      </w:r>
    </w:p>
    <w:p w14:paraId="7197DF1D" w14:textId="37332644" w:rsidR="009B5010" w:rsidRPr="0092520F" w:rsidRDefault="009B5010">
      <w:pPr>
        <w:pStyle w:val="TOC3"/>
        <w:rPr>
          <w:rFonts w:ascii="Calibri" w:eastAsia="DengXian" w:hAnsi="Calibri"/>
          <w:noProof/>
          <w:sz w:val="22"/>
          <w:szCs w:val="22"/>
          <w:lang w:eastAsia="en-GB"/>
        </w:rPr>
      </w:pPr>
      <w:r>
        <w:rPr>
          <w:noProof/>
          <w:lang w:eastAsia="zh-CN"/>
        </w:rPr>
        <w:t>6.1.9</w:t>
      </w:r>
      <w:r w:rsidRPr="0092520F">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_Toc106639580 \h </w:instrText>
      </w:r>
      <w:r>
        <w:rPr>
          <w:noProof/>
        </w:rPr>
      </w:r>
      <w:r>
        <w:rPr>
          <w:noProof/>
        </w:rPr>
        <w:fldChar w:fldCharType="separate"/>
      </w:r>
      <w:r>
        <w:rPr>
          <w:noProof/>
        </w:rPr>
        <w:t>55</w:t>
      </w:r>
      <w:r>
        <w:rPr>
          <w:noProof/>
        </w:rPr>
        <w:fldChar w:fldCharType="end"/>
      </w:r>
    </w:p>
    <w:p w14:paraId="6A574DE0" w14:textId="1A7B7240" w:rsidR="009B5010" w:rsidRPr="0092520F" w:rsidRDefault="009B5010">
      <w:pPr>
        <w:pStyle w:val="TOC3"/>
        <w:rPr>
          <w:rFonts w:ascii="Calibri" w:eastAsia="DengXian" w:hAnsi="Calibri"/>
          <w:noProof/>
          <w:sz w:val="22"/>
          <w:szCs w:val="22"/>
          <w:lang w:eastAsia="en-GB"/>
        </w:rPr>
      </w:pPr>
      <w:r w:rsidRPr="000326F1">
        <w:rPr>
          <w:noProof/>
          <w:lang w:val="en-US"/>
        </w:rPr>
        <w:t>6.1.10</w:t>
      </w:r>
      <w:r w:rsidRPr="0092520F">
        <w:rPr>
          <w:rFonts w:ascii="Calibri" w:eastAsia="DengXian" w:hAnsi="Calibri"/>
          <w:noProof/>
          <w:sz w:val="22"/>
          <w:szCs w:val="22"/>
          <w:lang w:eastAsia="en-GB"/>
        </w:rPr>
        <w:tab/>
      </w:r>
      <w:r w:rsidRPr="000326F1">
        <w:rPr>
          <w:noProof/>
          <w:lang w:val="en-US"/>
        </w:rPr>
        <w:t>HTTP redirection</w:t>
      </w:r>
      <w:r>
        <w:rPr>
          <w:noProof/>
        </w:rPr>
        <w:tab/>
      </w:r>
      <w:r>
        <w:rPr>
          <w:noProof/>
        </w:rPr>
        <w:fldChar w:fldCharType="begin" w:fldLock="1"/>
      </w:r>
      <w:r>
        <w:rPr>
          <w:noProof/>
        </w:rPr>
        <w:instrText xml:space="preserve"> PAGEREF _Toc106639581 \h </w:instrText>
      </w:r>
      <w:r>
        <w:rPr>
          <w:noProof/>
        </w:rPr>
      </w:r>
      <w:r>
        <w:rPr>
          <w:noProof/>
        </w:rPr>
        <w:fldChar w:fldCharType="separate"/>
      </w:r>
      <w:r>
        <w:rPr>
          <w:noProof/>
        </w:rPr>
        <w:t>56</w:t>
      </w:r>
      <w:r>
        <w:rPr>
          <w:noProof/>
        </w:rPr>
        <w:fldChar w:fldCharType="end"/>
      </w:r>
    </w:p>
    <w:p w14:paraId="32536B69" w14:textId="0A580E22" w:rsidR="009B5010" w:rsidRPr="0092520F" w:rsidRDefault="009B5010">
      <w:pPr>
        <w:pStyle w:val="TOC2"/>
        <w:rPr>
          <w:rFonts w:ascii="Calibri" w:eastAsia="DengXian" w:hAnsi="Calibri"/>
          <w:noProof/>
          <w:sz w:val="22"/>
          <w:szCs w:val="22"/>
          <w:lang w:eastAsia="en-GB"/>
        </w:rPr>
      </w:pPr>
      <w:r>
        <w:rPr>
          <w:noProof/>
          <w:lang w:eastAsia="zh-CN"/>
        </w:rPr>
        <w:t>6.2</w:t>
      </w:r>
      <w:r w:rsidRPr="0092520F">
        <w:rPr>
          <w:rFonts w:ascii="Calibri" w:eastAsia="DengXian" w:hAnsi="Calibri"/>
          <w:noProof/>
          <w:sz w:val="22"/>
          <w:szCs w:val="22"/>
          <w:lang w:eastAsia="en-GB"/>
        </w:rPr>
        <w:tab/>
      </w:r>
      <w:r>
        <w:rPr>
          <w:noProof/>
        </w:rPr>
        <w:t>Nlmf_Broadcast Service API</w:t>
      </w:r>
      <w:r>
        <w:rPr>
          <w:noProof/>
        </w:rPr>
        <w:tab/>
      </w:r>
      <w:r>
        <w:rPr>
          <w:noProof/>
        </w:rPr>
        <w:fldChar w:fldCharType="begin" w:fldLock="1"/>
      </w:r>
      <w:r>
        <w:rPr>
          <w:noProof/>
        </w:rPr>
        <w:instrText xml:space="preserve"> PAGEREF _Toc106639582 \h </w:instrText>
      </w:r>
      <w:r>
        <w:rPr>
          <w:noProof/>
        </w:rPr>
      </w:r>
      <w:r>
        <w:rPr>
          <w:noProof/>
        </w:rPr>
        <w:fldChar w:fldCharType="separate"/>
      </w:r>
      <w:r>
        <w:rPr>
          <w:noProof/>
        </w:rPr>
        <w:t>56</w:t>
      </w:r>
      <w:r>
        <w:rPr>
          <w:noProof/>
        </w:rPr>
        <w:fldChar w:fldCharType="end"/>
      </w:r>
    </w:p>
    <w:p w14:paraId="454C573D" w14:textId="6DF9594D" w:rsidR="009B5010" w:rsidRPr="0092520F" w:rsidRDefault="009B5010">
      <w:pPr>
        <w:pStyle w:val="TOC3"/>
        <w:rPr>
          <w:rFonts w:ascii="Calibri" w:eastAsia="DengXian" w:hAnsi="Calibri"/>
          <w:noProof/>
          <w:sz w:val="22"/>
          <w:szCs w:val="22"/>
          <w:lang w:eastAsia="en-GB"/>
        </w:rPr>
      </w:pPr>
      <w:r>
        <w:rPr>
          <w:noProof/>
        </w:rPr>
        <w:t>6.2.1</w:t>
      </w:r>
      <w:r w:rsidRPr="0092520F">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_Toc106639583 \h </w:instrText>
      </w:r>
      <w:r>
        <w:rPr>
          <w:noProof/>
        </w:rPr>
      </w:r>
      <w:r>
        <w:rPr>
          <w:noProof/>
        </w:rPr>
        <w:fldChar w:fldCharType="separate"/>
      </w:r>
      <w:r>
        <w:rPr>
          <w:noProof/>
        </w:rPr>
        <w:t>56</w:t>
      </w:r>
      <w:r>
        <w:rPr>
          <w:noProof/>
        </w:rPr>
        <w:fldChar w:fldCharType="end"/>
      </w:r>
    </w:p>
    <w:p w14:paraId="1CBB8C90" w14:textId="661DEFBB" w:rsidR="009B5010" w:rsidRPr="0092520F" w:rsidRDefault="009B5010">
      <w:pPr>
        <w:pStyle w:val="TOC3"/>
        <w:rPr>
          <w:rFonts w:ascii="Calibri" w:eastAsia="DengXian" w:hAnsi="Calibri"/>
          <w:noProof/>
          <w:sz w:val="22"/>
          <w:szCs w:val="22"/>
          <w:lang w:eastAsia="en-GB"/>
        </w:rPr>
      </w:pPr>
      <w:r>
        <w:rPr>
          <w:noProof/>
        </w:rPr>
        <w:t>6.2.2</w:t>
      </w:r>
      <w:r w:rsidRPr="0092520F">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_Toc106639584 \h </w:instrText>
      </w:r>
      <w:r>
        <w:rPr>
          <w:noProof/>
        </w:rPr>
      </w:r>
      <w:r>
        <w:rPr>
          <w:noProof/>
        </w:rPr>
        <w:fldChar w:fldCharType="separate"/>
      </w:r>
      <w:r>
        <w:rPr>
          <w:noProof/>
        </w:rPr>
        <w:t>56</w:t>
      </w:r>
      <w:r>
        <w:rPr>
          <w:noProof/>
        </w:rPr>
        <w:fldChar w:fldCharType="end"/>
      </w:r>
    </w:p>
    <w:p w14:paraId="620C3C23" w14:textId="0C9F8A51" w:rsidR="009B5010" w:rsidRPr="0092520F" w:rsidRDefault="009B5010">
      <w:pPr>
        <w:pStyle w:val="TOC4"/>
        <w:rPr>
          <w:rFonts w:ascii="Calibri" w:eastAsia="DengXian" w:hAnsi="Calibri"/>
          <w:noProof/>
          <w:sz w:val="22"/>
          <w:szCs w:val="22"/>
          <w:lang w:eastAsia="en-GB"/>
        </w:rPr>
      </w:pPr>
      <w:r>
        <w:rPr>
          <w:noProof/>
        </w:rPr>
        <w:t>6.2.2.1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_Toc106639585 \h </w:instrText>
      </w:r>
      <w:r>
        <w:rPr>
          <w:noProof/>
        </w:rPr>
      </w:r>
      <w:r>
        <w:rPr>
          <w:noProof/>
        </w:rPr>
        <w:fldChar w:fldCharType="separate"/>
      </w:r>
      <w:r>
        <w:rPr>
          <w:noProof/>
        </w:rPr>
        <w:t>56</w:t>
      </w:r>
      <w:r>
        <w:rPr>
          <w:noProof/>
        </w:rPr>
        <w:fldChar w:fldCharType="end"/>
      </w:r>
    </w:p>
    <w:p w14:paraId="0A6C0407" w14:textId="2A4B120B" w:rsidR="009B5010" w:rsidRPr="0092520F" w:rsidRDefault="009B5010">
      <w:pPr>
        <w:pStyle w:val="TOC4"/>
        <w:rPr>
          <w:rFonts w:ascii="Calibri" w:eastAsia="DengXian" w:hAnsi="Calibri"/>
          <w:noProof/>
          <w:sz w:val="22"/>
          <w:szCs w:val="22"/>
          <w:lang w:eastAsia="en-GB"/>
        </w:rPr>
      </w:pPr>
      <w:r>
        <w:rPr>
          <w:noProof/>
        </w:rPr>
        <w:t>6.2.2.2</w:t>
      </w:r>
      <w:r w:rsidRPr="0092520F">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_Toc106639586 \h </w:instrText>
      </w:r>
      <w:r>
        <w:rPr>
          <w:noProof/>
        </w:rPr>
      </w:r>
      <w:r>
        <w:rPr>
          <w:noProof/>
        </w:rPr>
        <w:fldChar w:fldCharType="separate"/>
      </w:r>
      <w:r>
        <w:rPr>
          <w:noProof/>
        </w:rPr>
        <w:t>56</w:t>
      </w:r>
      <w:r>
        <w:rPr>
          <w:noProof/>
        </w:rPr>
        <w:fldChar w:fldCharType="end"/>
      </w:r>
    </w:p>
    <w:p w14:paraId="6CE336F0" w14:textId="1347E6D6" w:rsidR="009B5010" w:rsidRPr="0092520F" w:rsidRDefault="009B5010">
      <w:pPr>
        <w:pStyle w:val="TOC5"/>
        <w:rPr>
          <w:rFonts w:ascii="Calibri" w:eastAsia="DengXian" w:hAnsi="Calibri"/>
          <w:noProof/>
          <w:sz w:val="22"/>
          <w:szCs w:val="22"/>
          <w:lang w:eastAsia="en-GB"/>
        </w:rPr>
      </w:pPr>
      <w:r>
        <w:rPr>
          <w:noProof/>
        </w:rPr>
        <w:t>6.2.2.2.1</w:t>
      </w:r>
      <w:r w:rsidRPr="0092520F">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_Toc106639587 \h </w:instrText>
      </w:r>
      <w:r>
        <w:rPr>
          <w:noProof/>
        </w:rPr>
      </w:r>
      <w:r>
        <w:rPr>
          <w:noProof/>
        </w:rPr>
        <w:fldChar w:fldCharType="separate"/>
      </w:r>
      <w:r>
        <w:rPr>
          <w:noProof/>
        </w:rPr>
        <w:t>56</w:t>
      </w:r>
      <w:r>
        <w:rPr>
          <w:noProof/>
        </w:rPr>
        <w:fldChar w:fldCharType="end"/>
      </w:r>
    </w:p>
    <w:p w14:paraId="63BF9071" w14:textId="7B201579" w:rsidR="009B5010" w:rsidRPr="0092520F" w:rsidRDefault="009B5010">
      <w:pPr>
        <w:pStyle w:val="TOC5"/>
        <w:rPr>
          <w:rFonts w:ascii="Calibri" w:eastAsia="DengXian" w:hAnsi="Calibri"/>
          <w:noProof/>
          <w:sz w:val="22"/>
          <w:szCs w:val="22"/>
          <w:lang w:eastAsia="en-GB"/>
        </w:rPr>
      </w:pPr>
      <w:r>
        <w:rPr>
          <w:noProof/>
        </w:rPr>
        <w:t>6.2.2.2.2</w:t>
      </w:r>
      <w:r w:rsidRPr="0092520F">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_Toc106639588 \h </w:instrText>
      </w:r>
      <w:r>
        <w:rPr>
          <w:noProof/>
        </w:rPr>
      </w:r>
      <w:r>
        <w:rPr>
          <w:noProof/>
        </w:rPr>
        <w:fldChar w:fldCharType="separate"/>
      </w:r>
      <w:r>
        <w:rPr>
          <w:noProof/>
        </w:rPr>
        <w:t>56</w:t>
      </w:r>
      <w:r>
        <w:rPr>
          <w:noProof/>
        </w:rPr>
        <w:fldChar w:fldCharType="end"/>
      </w:r>
    </w:p>
    <w:p w14:paraId="4715379C" w14:textId="610973E1" w:rsidR="009B5010" w:rsidRPr="0092520F" w:rsidRDefault="009B5010">
      <w:pPr>
        <w:pStyle w:val="TOC4"/>
        <w:rPr>
          <w:rFonts w:ascii="Calibri" w:eastAsia="DengXian" w:hAnsi="Calibri"/>
          <w:noProof/>
          <w:sz w:val="22"/>
          <w:szCs w:val="22"/>
          <w:lang w:eastAsia="en-GB"/>
        </w:rPr>
      </w:pPr>
      <w:r>
        <w:rPr>
          <w:noProof/>
        </w:rPr>
        <w:t>6.2.2.3</w:t>
      </w:r>
      <w:r w:rsidRPr="0092520F">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_Toc106639589 \h </w:instrText>
      </w:r>
      <w:r>
        <w:rPr>
          <w:noProof/>
        </w:rPr>
      </w:r>
      <w:r>
        <w:rPr>
          <w:noProof/>
        </w:rPr>
        <w:fldChar w:fldCharType="separate"/>
      </w:r>
      <w:r>
        <w:rPr>
          <w:noProof/>
        </w:rPr>
        <w:t>57</w:t>
      </w:r>
      <w:r>
        <w:rPr>
          <w:noProof/>
        </w:rPr>
        <w:fldChar w:fldCharType="end"/>
      </w:r>
    </w:p>
    <w:p w14:paraId="14033F7B" w14:textId="1C465ABD" w:rsidR="009B5010" w:rsidRPr="0092520F" w:rsidRDefault="009B5010">
      <w:pPr>
        <w:pStyle w:val="TOC5"/>
        <w:rPr>
          <w:rFonts w:ascii="Calibri" w:eastAsia="DengXian" w:hAnsi="Calibri"/>
          <w:noProof/>
          <w:sz w:val="22"/>
          <w:szCs w:val="22"/>
          <w:lang w:eastAsia="en-GB"/>
        </w:rPr>
      </w:pPr>
      <w:r>
        <w:rPr>
          <w:noProof/>
        </w:rPr>
        <w:t>6.2.2.3.1</w:t>
      </w:r>
      <w:r w:rsidRPr="0092520F">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_Toc106639590 \h </w:instrText>
      </w:r>
      <w:r>
        <w:rPr>
          <w:noProof/>
        </w:rPr>
      </w:r>
      <w:r>
        <w:rPr>
          <w:noProof/>
        </w:rPr>
        <w:fldChar w:fldCharType="separate"/>
      </w:r>
      <w:r>
        <w:rPr>
          <w:noProof/>
        </w:rPr>
        <w:t>57</w:t>
      </w:r>
      <w:r>
        <w:rPr>
          <w:noProof/>
        </w:rPr>
        <w:fldChar w:fldCharType="end"/>
      </w:r>
    </w:p>
    <w:p w14:paraId="5BA7030F" w14:textId="0E80CE99" w:rsidR="009B5010" w:rsidRPr="0092520F" w:rsidRDefault="009B5010">
      <w:pPr>
        <w:pStyle w:val="TOC3"/>
        <w:rPr>
          <w:rFonts w:ascii="Calibri" w:eastAsia="DengXian" w:hAnsi="Calibri"/>
          <w:noProof/>
          <w:sz w:val="22"/>
          <w:szCs w:val="22"/>
          <w:lang w:eastAsia="en-GB"/>
        </w:rPr>
      </w:pPr>
      <w:r>
        <w:rPr>
          <w:noProof/>
        </w:rPr>
        <w:t>6.2.3</w:t>
      </w:r>
      <w:r w:rsidRPr="0092520F">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_Toc106639591 \h </w:instrText>
      </w:r>
      <w:r>
        <w:rPr>
          <w:noProof/>
        </w:rPr>
      </w:r>
      <w:r>
        <w:rPr>
          <w:noProof/>
        </w:rPr>
        <w:fldChar w:fldCharType="separate"/>
      </w:r>
      <w:r>
        <w:rPr>
          <w:noProof/>
        </w:rPr>
        <w:t>57</w:t>
      </w:r>
      <w:r>
        <w:rPr>
          <w:noProof/>
        </w:rPr>
        <w:fldChar w:fldCharType="end"/>
      </w:r>
    </w:p>
    <w:p w14:paraId="312D4B30" w14:textId="0D8E69EE" w:rsidR="009B5010" w:rsidRPr="0092520F" w:rsidRDefault="009B5010">
      <w:pPr>
        <w:pStyle w:val="TOC4"/>
        <w:rPr>
          <w:rFonts w:ascii="Calibri" w:eastAsia="DengXian" w:hAnsi="Calibri"/>
          <w:noProof/>
          <w:sz w:val="22"/>
          <w:szCs w:val="22"/>
          <w:lang w:eastAsia="en-GB"/>
        </w:rPr>
      </w:pPr>
      <w:r>
        <w:rPr>
          <w:noProof/>
        </w:rPr>
        <w:t>6.2.3.1</w:t>
      </w:r>
      <w:r w:rsidRPr="0092520F">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_Toc106639592 \h </w:instrText>
      </w:r>
      <w:r>
        <w:rPr>
          <w:noProof/>
        </w:rPr>
      </w:r>
      <w:r>
        <w:rPr>
          <w:noProof/>
        </w:rPr>
        <w:fldChar w:fldCharType="separate"/>
      </w:r>
      <w:r>
        <w:rPr>
          <w:noProof/>
        </w:rPr>
        <w:t>57</w:t>
      </w:r>
      <w:r>
        <w:rPr>
          <w:noProof/>
        </w:rPr>
        <w:fldChar w:fldCharType="end"/>
      </w:r>
    </w:p>
    <w:p w14:paraId="31AA4A21" w14:textId="3ED65371" w:rsidR="009B5010" w:rsidRPr="0092520F" w:rsidRDefault="009B5010">
      <w:pPr>
        <w:pStyle w:val="TOC3"/>
        <w:rPr>
          <w:rFonts w:ascii="Calibri" w:eastAsia="DengXian" w:hAnsi="Calibri"/>
          <w:noProof/>
          <w:sz w:val="22"/>
          <w:szCs w:val="22"/>
          <w:lang w:eastAsia="en-GB"/>
        </w:rPr>
      </w:pPr>
      <w:r>
        <w:rPr>
          <w:noProof/>
        </w:rPr>
        <w:t>6.2.4</w:t>
      </w:r>
      <w:r w:rsidRPr="0092520F">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_Toc106639593 \h </w:instrText>
      </w:r>
      <w:r>
        <w:rPr>
          <w:noProof/>
        </w:rPr>
      </w:r>
      <w:r>
        <w:rPr>
          <w:noProof/>
        </w:rPr>
        <w:fldChar w:fldCharType="separate"/>
      </w:r>
      <w:r>
        <w:rPr>
          <w:noProof/>
        </w:rPr>
        <w:t>57</w:t>
      </w:r>
      <w:r>
        <w:rPr>
          <w:noProof/>
        </w:rPr>
        <w:fldChar w:fldCharType="end"/>
      </w:r>
    </w:p>
    <w:p w14:paraId="6CEA97B9" w14:textId="493A3E75" w:rsidR="009B5010" w:rsidRPr="0092520F" w:rsidRDefault="009B5010">
      <w:pPr>
        <w:pStyle w:val="TOC4"/>
        <w:rPr>
          <w:rFonts w:ascii="Calibri" w:eastAsia="DengXian" w:hAnsi="Calibri"/>
          <w:noProof/>
          <w:sz w:val="22"/>
          <w:szCs w:val="22"/>
          <w:lang w:eastAsia="en-GB"/>
        </w:rPr>
      </w:pPr>
      <w:r>
        <w:rPr>
          <w:noProof/>
        </w:rPr>
        <w:t>6.2.4.1</w:t>
      </w:r>
      <w:r w:rsidRPr="0092520F">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_Toc106639594 \h </w:instrText>
      </w:r>
      <w:r>
        <w:rPr>
          <w:noProof/>
        </w:rPr>
      </w:r>
      <w:r>
        <w:rPr>
          <w:noProof/>
        </w:rPr>
        <w:fldChar w:fldCharType="separate"/>
      </w:r>
      <w:r>
        <w:rPr>
          <w:noProof/>
        </w:rPr>
        <w:t>57</w:t>
      </w:r>
      <w:r>
        <w:rPr>
          <w:noProof/>
        </w:rPr>
        <w:fldChar w:fldCharType="end"/>
      </w:r>
    </w:p>
    <w:p w14:paraId="7ECB75D6" w14:textId="592A3ECE" w:rsidR="009B5010" w:rsidRPr="0092520F" w:rsidRDefault="009B5010">
      <w:pPr>
        <w:pStyle w:val="TOC4"/>
        <w:rPr>
          <w:rFonts w:ascii="Calibri" w:eastAsia="DengXian" w:hAnsi="Calibri"/>
          <w:noProof/>
          <w:sz w:val="22"/>
          <w:szCs w:val="22"/>
          <w:lang w:eastAsia="en-GB"/>
        </w:rPr>
      </w:pPr>
      <w:r>
        <w:rPr>
          <w:noProof/>
        </w:rPr>
        <w:t>6.2.4.4</w:t>
      </w:r>
      <w:r w:rsidRPr="0092520F">
        <w:rPr>
          <w:rFonts w:ascii="Calibri" w:eastAsia="DengXian" w:hAnsi="Calibri"/>
          <w:noProof/>
          <w:sz w:val="22"/>
          <w:szCs w:val="22"/>
          <w:lang w:eastAsia="en-GB"/>
        </w:rPr>
        <w:tab/>
      </w:r>
      <w:r>
        <w:rPr>
          <w:noProof/>
        </w:rPr>
        <w:t>Operation: cipher-key-data</w:t>
      </w:r>
      <w:r>
        <w:rPr>
          <w:noProof/>
        </w:rPr>
        <w:tab/>
      </w:r>
      <w:r>
        <w:rPr>
          <w:noProof/>
        </w:rPr>
        <w:fldChar w:fldCharType="begin" w:fldLock="1"/>
      </w:r>
      <w:r>
        <w:rPr>
          <w:noProof/>
        </w:rPr>
        <w:instrText xml:space="preserve"> PAGEREF _Toc106639595 \h </w:instrText>
      </w:r>
      <w:r>
        <w:rPr>
          <w:noProof/>
        </w:rPr>
      </w:r>
      <w:r>
        <w:rPr>
          <w:noProof/>
        </w:rPr>
        <w:fldChar w:fldCharType="separate"/>
      </w:r>
      <w:r>
        <w:rPr>
          <w:noProof/>
        </w:rPr>
        <w:t>57</w:t>
      </w:r>
      <w:r>
        <w:rPr>
          <w:noProof/>
        </w:rPr>
        <w:fldChar w:fldCharType="end"/>
      </w:r>
    </w:p>
    <w:p w14:paraId="5E7486A8" w14:textId="1A116EE2" w:rsidR="009B5010" w:rsidRPr="0092520F" w:rsidRDefault="009B5010">
      <w:pPr>
        <w:pStyle w:val="TOC5"/>
        <w:rPr>
          <w:rFonts w:ascii="Calibri" w:eastAsia="DengXian" w:hAnsi="Calibri"/>
          <w:noProof/>
          <w:sz w:val="22"/>
          <w:szCs w:val="22"/>
          <w:lang w:eastAsia="en-GB"/>
        </w:rPr>
      </w:pPr>
      <w:r>
        <w:rPr>
          <w:noProof/>
        </w:rPr>
        <w:t>6.2.4.4.1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_Toc106639596 \h </w:instrText>
      </w:r>
      <w:r>
        <w:rPr>
          <w:noProof/>
        </w:rPr>
      </w:r>
      <w:r>
        <w:rPr>
          <w:noProof/>
        </w:rPr>
        <w:fldChar w:fldCharType="separate"/>
      </w:r>
      <w:r>
        <w:rPr>
          <w:noProof/>
        </w:rPr>
        <w:t>57</w:t>
      </w:r>
      <w:r>
        <w:rPr>
          <w:noProof/>
        </w:rPr>
        <w:fldChar w:fldCharType="end"/>
      </w:r>
    </w:p>
    <w:p w14:paraId="375EB4DF" w14:textId="5016E6E7" w:rsidR="009B5010" w:rsidRPr="0092520F" w:rsidRDefault="009B5010">
      <w:pPr>
        <w:pStyle w:val="TOC5"/>
        <w:rPr>
          <w:rFonts w:ascii="Calibri" w:eastAsia="DengXian" w:hAnsi="Calibri"/>
          <w:noProof/>
          <w:sz w:val="22"/>
          <w:szCs w:val="22"/>
          <w:lang w:eastAsia="en-GB"/>
        </w:rPr>
      </w:pPr>
      <w:r>
        <w:rPr>
          <w:noProof/>
        </w:rPr>
        <w:t>6.2.4.4.2</w:t>
      </w:r>
      <w:r w:rsidRPr="0092520F">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_Toc106639597 \h </w:instrText>
      </w:r>
      <w:r>
        <w:rPr>
          <w:noProof/>
        </w:rPr>
      </w:r>
      <w:r>
        <w:rPr>
          <w:noProof/>
        </w:rPr>
        <w:fldChar w:fldCharType="separate"/>
      </w:r>
      <w:r>
        <w:rPr>
          <w:noProof/>
        </w:rPr>
        <w:t>57</w:t>
      </w:r>
      <w:r>
        <w:rPr>
          <w:noProof/>
        </w:rPr>
        <w:fldChar w:fldCharType="end"/>
      </w:r>
    </w:p>
    <w:p w14:paraId="474DA0AF" w14:textId="43DE0536" w:rsidR="009B5010" w:rsidRPr="0092520F" w:rsidRDefault="009B5010">
      <w:pPr>
        <w:pStyle w:val="TOC3"/>
        <w:rPr>
          <w:rFonts w:ascii="Calibri" w:eastAsia="DengXian" w:hAnsi="Calibri"/>
          <w:noProof/>
          <w:sz w:val="22"/>
          <w:szCs w:val="22"/>
          <w:lang w:eastAsia="en-GB"/>
        </w:rPr>
      </w:pPr>
      <w:r>
        <w:rPr>
          <w:noProof/>
        </w:rPr>
        <w:t>6.2.5</w:t>
      </w:r>
      <w:r w:rsidRPr="0092520F">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_Toc106639598 \h </w:instrText>
      </w:r>
      <w:r>
        <w:rPr>
          <w:noProof/>
        </w:rPr>
      </w:r>
      <w:r>
        <w:rPr>
          <w:noProof/>
        </w:rPr>
        <w:fldChar w:fldCharType="separate"/>
      </w:r>
      <w:r>
        <w:rPr>
          <w:noProof/>
        </w:rPr>
        <w:t>59</w:t>
      </w:r>
      <w:r>
        <w:rPr>
          <w:noProof/>
        </w:rPr>
        <w:fldChar w:fldCharType="end"/>
      </w:r>
    </w:p>
    <w:p w14:paraId="081A32F8" w14:textId="5F5DEF8B" w:rsidR="009B5010" w:rsidRPr="0092520F" w:rsidRDefault="009B5010">
      <w:pPr>
        <w:pStyle w:val="TOC4"/>
        <w:rPr>
          <w:rFonts w:ascii="Calibri" w:eastAsia="DengXian" w:hAnsi="Calibri"/>
          <w:noProof/>
          <w:sz w:val="22"/>
          <w:szCs w:val="22"/>
          <w:lang w:eastAsia="en-GB"/>
        </w:rPr>
      </w:pPr>
      <w:r>
        <w:rPr>
          <w:noProof/>
        </w:rPr>
        <w:t>6.2.5.1</w:t>
      </w:r>
      <w:r w:rsidRPr="0092520F">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_Toc106639599 \h </w:instrText>
      </w:r>
      <w:r>
        <w:rPr>
          <w:noProof/>
        </w:rPr>
      </w:r>
      <w:r>
        <w:rPr>
          <w:noProof/>
        </w:rPr>
        <w:fldChar w:fldCharType="separate"/>
      </w:r>
      <w:r>
        <w:rPr>
          <w:noProof/>
        </w:rPr>
        <w:t>59</w:t>
      </w:r>
      <w:r>
        <w:rPr>
          <w:noProof/>
        </w:rPr>
        <w:fldChar w:fldCharType="end"/>
      </w:r>
    </w:p>
    <w:p w14:paraId="7021FBF4" w14:textId="24781751" w:rsidR="009B5010" w:rsidRPr="0092520F" w:rsidRDefault="009B5010">
      <w:pPr>
        <w:pStyle w:val="TOC5"/>
        <w:rPr>
          <w:rFonts w:ascii="Calibri" w:eastAsia="DengXian" w:hAnsi="Calibri"/>
          <w:noProof/>
          <w:sz w:val="22"/>
          <w:szCs w:val="22"/>
          <w:lang w:eastAsia="en-GB"/>
        </w:rPr>
      </w:pPr>
      <w:r>
        <w:rPr>
          <w:noProof/>
        </w:rPr>
        <w:t>6.2.5.1.1</w:t>
      </w:r>
      <w:r w:rsidRPr="0092520F">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_Toc106639600 \h </w:instrText>
      </w:r>
      <w:r>
        <w:rPr>
          <w:noProof/>
        </w:rPr>
      </w:r>
      <w:r>
        <w:rPr>
          <w:noProof/>
        </w:rPr>
        <w:fldChar w:fldCharType="separate"/>
      </w:r>
      <w:r>
        <w:rPr>
          <w:noProof/>
        </w:rPr>
        <w:t>59</w:t>
      </w:r>
      <w:r>
        <w:rPr>
          <w:noProof/>
        </w:rPr>
        <w:fldChar w:fldCharType="end"/>
      </w:r>
    </w:p>
    <w:p w14:paraId="62CBB1C1" w14:textId="2D3418C0" w:rsidR="009B5010" w:rsidRPr="0092520F" w:rsidRDefault="009B5010">
      <w:pPr>
        <w:pStyle w:val="TOC5"/>
        <w:rPr>
          <w:rFonts w:ascii="Calibri" w:eastAsia="DengXian" w:hAnsi="Calibri"/>
          <w:noProof/>
          <w:sz w:val="22"/>
          <w:szCs w:val="22"/>
          <w:lang w:eastAsia="en-GB"/>
        </w:rPr>
      </w:pPr>
      <w:r>
        <w:rPr>
          <w:noProof/>
        </w:rPr>
        <w:t>6.2.5.1.2</w:t>
      </w:r>
      <w:r w:rsidRPr="0092520F">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_Toc106639601 \h </w:instrText>
      </w:r>
      <w:r>
        <w:rPr>
          <w:noProof/>
        </w:rPr>
      </w:r>
      <w:r>
        <w:rPr>
          <w:noProof/>
        </w:rPr>
        <w:fldChar w:fldCharType="separate"/>
      </w:r>
      <w:r>
        <w:rPr>
          <w:noProof/>
        </w:rPr>
        <w:t>59</w:t>
      </w:r>
      <w:r>
        <w:rPr>
          <w:noProof/>
        </w:rPr>
        <w:fldChar w:fldCharType="end"/>
      </w:r>
    </w:p>
    <w:p w14:paraId="3B6F2B88" w14:textId="32BDE4CB" w:rsidR="009B5010" w:rsidRPr="0092520F" w:rsidRDefault="009B5010">
      <w:pPr>
        <w:pStyle w:val="TOC5"/>
        <w:rPr>
          <w:rFonts w:ascii="Calibri" w:eastAsia="DengXian" w:hAnsi="Calibri"/>
          <w:noProof/>
          <w:sz w:val="22"/>
          <w:szCs w:val="22"/>
          <w:lang w:eastAsia="en-GB"/>
        </w:rPr>
      </w:pPr>
      <w:r>
        <w:rPr>
          <w:noProof/>
        </w:rPr>
        <w:t>6.2.5.1.3</w:t>
      </w:r>
      <w:r w:rsidRPr="0092520F">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_Toc106639602 \h </w:instrText>
      </w:r>
      <w:r>
        <w:rPr>
          <w:noProof/>
        </w:rPr>
      </w:r>
      <w:r>
        <w:rPr>
          <w:noProof/>
        </w:rPr>
        <w:fldChar w:fldCharType="separate"/>
      </w:r>
      <w:r>
        <w:rPr>
          <w:noProof/>
        </w:rPr>
        <w:t>59</w:t>
      </w:r>
      <w:r>
        <w:rPr>
          <w:noProof/>
        </w:rPr>
        <w:fldChar w:fldCharType="end"/>
      </w:r>
    </w:p>
    <w:p w14:paraId="32E5C1E5" w14:textId="37C8435F" w:rsidR="009B5010" w:rsidRPr="0092520F" w:rsidRDefault="009B5010">
      <w:pPr>
        <w:pStyle w:val="TOC3"/>
        <w:rPr>
          <w:rFonts w:ascii="Calibri" w:eastAsia="DengXian" w:hAnsi="Calibri"/>
          <w:noProof/>
          <w:sz w:val="22"/>
          <w:szCs w:val="22"/>
          <w:lang w:eastAsia="en-GB"/>
        </w:rPr>
      </w:pPr>
      <w:r>
        <w:rPr>
          <w:noProof/>
        </w:rPr>
        <w:t>6.2.6</w:t>
      </w:r>
      <w:r w:rsidRPr="0092520F">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_Toc106639603 \h </w:instrText>
      </w:r>
      <w:r>
        <w:rPr>
          <w:noProof/>
        </w:rPr>
      </w:r>
      <w:r>
        <w:rPr>
          <w:noProof/>
        </w:rPr>
        <w:fldChar w:fldCharType="separate"/>
      </w:r>
      <w:r>
        <w:rPr>
          <w:noProof/>
        </w:rPr>
        <w:t>60</w:t>
      </w:r>
      <w:r>
        <w:rPr>
          <w:noProof/>
        </w:rPr>
        <w:fldChar w:fldCharType="end"/>
      </w:r>
    </w:p>
    <w:p w14:paraId="334C3E97" w14:textId="74D15E13" w:rsidR="009B5010" w:rsidRPr="0092520F" w:rsidRDefault="009B5010">
      <w:pPr>
        <w:pStyle w:val="TOC4"/>
        <w:rPr>
          <w:rFonts w:ascii="Calibri" w:eastAsia="DengXian" w:hAnsi="Calibri"/>
          <w:noProof/>
          <w:sz w:val="22"/>
          <w:szCs w:val="22"/>
          <w:lang w:eastAsia="en-GB"/>
        </w:rPr>
      </w:pPr>
      <w:r>
        <w:rPr>
          <w:noProof/>
        </w:rPr>
        <w:t>6.2.6.1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_Toc106639604 \h </w:instrText>
      </w:r>
      <w:r>
        <w:rPr>
          <w:noProof/>
        </w:rPr>
      </w:r>
      <w:r>
        <w:rPr>
          <w:noProof/>
        </w:rPr>
        <w:fldChar w:fldCharType="separate"/>
      </w:r>
      <w:r>
        <w:rPr>
          <w:noProof/>
        </w:rPr>
        <w:t>60</w:t>
      </w:r>
      <w:r>
        <w:rPr>
          <w:noProof/>
        </w:rPr>
        <w:fldChar w:fldCharType="end"/>
      </w:r>
    </w:p>
    <w:p w14:paraId="0F09FCE0" w14:textId="2655ACA1" w:rsidR="009B5010" w:rsidRPr="0092520F" w:rsidRDefault="009B5010">
      <w:pPr>
        <w:pStyle w:val="TOC4"/>
        <w:rPr>
          <w:rFonts w:ascii="Calibri" w:eastAsia="DengXian" w:hAnsi="Calibri"/>
          <w:noProof/>
          <w:sz w:val="22"/>
          <w:szCs w:val="22"/>
          <w:lang w:eastAsia="en-GB"/>
        </w:rPr>
      </w:pPr>
      <w:r w:rsidRPr="000326F1">
        <w:rPr>
          <w:noProof/>
          <w:lang w:val="en-US"/>
        </w:rPr>
        <w:t>6.2.6.2</w:t>
      </w:r>
      <w:r w:rsidRPr="0092520F">
        <w:rPr>
          <w:rFonts w:ascii="Calibri" w:eastAsia="DengXian" w:hAnsi="Calibri"/>
          <w:noProof/>
          <w:sz w:val="22"/>
          <w:szCs w:val="22"/>
          <w:lang w:eastAsia="en-GB"/>
        </w:rPr>
        <w:tab/>
      </w:r>
      <w:r w:rsidRPr="000326F1">
        <w:rPr>
          <w:noProof/>
          <w:lang w:val="en-US"/>
        </w:rPr>
        <w:t>Structured data types</w:t>
      </w:r>
      <w:r>
        <w:rPr>
          <w:noProof/>
        </w:rPr>
        <w:tab/>
      </w:r>
      <w:r>
        <w:rPr>
          <w:noProof/>
        </w:rPr>
        <w:fldChar w:fldCharType="begin" w:fldLock="1"/>
      </w:r>
      <w:r>
        <w:rPr>
          <w:noProof/>
        </w:rPr>
        <w:instrText xml:space="preserve"> PAGEREF _Toc106639605 \h </w:instrText>
      </w:r>
      <w:r>
        <w:rPr>
          <w:noProof/>
        </w:rPr>
      </w:r>
      <w:r>
        <w:rPr>
          <w:noProof/>
        </w:rPr>
        <w:fldChar w:fldCharType="separate"/>
      </w:r>
      <w:r>
        <w:rPr>
          <w:noProof/>
        </w:rPr>
        <w:t>61</w:t>
      </w:r>
      <w:r>
        <w:rPr>
          <w:noProof/>
        </w:rPr>
        <w:fldChar w:fldCharType="end"/>
      </w:r>
    </w:p>
    <w:p w14:paraId="0D36E4EF" w14:textId="0CEE7B3A" w:rsidR="009B5010" w:rsidRPr="0092520F" w:rsidRDefault="009B5010">
      <w:pPr>
        <w:pStyle w:val="TOC5"/>
        <w:rPr>
          <w:rFonts w:ascii="Calibri" w:eastAsia="DengXian" w:hAnsi="Calibri"/>
          <w:noProof/>
          <w:sz w:val="22"/>
          <w:szCs w:val="22"/>
          <w:lang w:eastAsia="en-GB"/>
        </w:rPr>
      </w:pPr>
      <w:r>
        <w:rPr>
          <w:noProof/>
        </w:rPr>
        <w:t>6.2.6.2.1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_Toc106639606 \h </w:instrText>
      </w:r>
      <w:r>
        <w:rPr>
          <w:noProof/>
        </w:rPr>
      </w:r>
      <w:r>
        <w:rPr>
          <w:noProof/>
        </w:rPr>
        <w:fldChar w:fldCharType="separate"/>
      </w:r>
      <w:r>
        <w:rPr>
          <w:noProof/>
        </w:rPr>
        <w:t>61</w:t>
      </w:r>
      <w:r>
        <w:rPr>
          <w:noProof/>
        </w:rPr>
        <w:fldChar w:fldCharType="end"/>
      </w:r>
    </w:p>
    <w:p w14:paraId="0DF96A36" w14:textId="369688C8" w:rsidR="009B5010" w:rsidRPr="0092520F" w:rsidRDefault="009B5010">
      <w:pPr>
        <w:pStyle w:val="TOC5"/>
        <w:rPr>
          <w:rFonts w:ascii="Calibri" w:eastAsia="DengXian" w:hAnsi="Calibri"/>
          <w:noProof/>
          <w:sz w:val="22"/>
          <w:szCs w:val="22"/>
          <w:lang w:eastAsia="en-GB"/>
        </w:rPr>
      </w:pPr>
      <w:r>
        <w:rPr>
          <w:noProof/>
        </w:rPr>
        <w:t>6.2.6.2.2</w:t>
      </w:r>
      <w:r w:rsidRPr="0092520F">
        <w:rPr>
          <w:rFonts w:ascii="Calibri" w:eastAsia="DengXian" w:hAnsi="Calibri"/>
          <w:noProof/>
          <w:sz w:val="22"/>
          <w:szCs w:val="22"/>
          <w:lang w:eastAsia="en-GB"/>
        </w:rPr>
        <w:tab/>
      </w:r>
      <w:r>
        <w:rPr>
          <w:noProof/>
        </w:rPr>
        <w:t>Type: CipheringKeyInfo</w:t>
      </w:r>
      <w:r>
        <w:rPr>
          <w:noProof/>
        </w:rPr>
        <w:tab/>
      </w:r>
      <w:r>
        <w:rPr>
          <w:noProof/>
        </w:rPr>
        <w:fldChar w:fldCharType="begin" w:fldLock="1"/>
      </w:r>
      <w:r>
        <w:rPr>
          <w:noProof/>
        </w:rPr>
        <w:instrText xml:space="preserve"> PAGEREF _Toc106639607 \h </w:instrText>
      </w:r>
      <w:r>
        <w:rPr>
          <w:noProof/>
        </w:rPr>
      </w:r>
      <w:r>
        <w:rPr>
          <w:noProof/>
        </w:rPr>
        <w:fldChar w:fldCharType="separate"/>
      </w:r>
      <w:r>
        <w:rPr>
          <w:noProof/>
        </w:rPr>
        <w:t>61</w:t>
      </w:r>
      <w:r>
        <w:rPr>
          <w:noProof/>
        </w:rPr>
        <w:fldChar w:fldCharType="end"/>
      </w:r>
    </w:p>
    <w:p w14:paraId="346C54BD" w14:textId="6BCA8374" w:rsidR="009B5010" w:rsidRPr="0092520F" w:rsidRDefault="009B5010">
      <w:pPr>
        <w:pStyle w:val="TOC5"/>
        <w:rPr>
          <w:rFonts w:ascii="Calibri" w:eastAsia="DengXian" w:hAnsi="Calibri"/>
          <w:noProof/>
          <w:sz w:val="22"/>
          <w:szCs w:val="22"/>
          <w:lang w:eastAsia="en-GB"/>
        </w:rPr>
      </w:pPr>
      <w:r>
        <w:rPr>
          <w:noProof/>
        </w:rPr>
        <w:t>6.2.6.2.3</w:t>
      </w:r>
      <w:r w:rsidRPr="0092520F">
        <w:rPr>
          <w:rFonts w:ascii="Calibri" w:eastAsia="DengXian" w:hAnsi="Calibri"/>
          <w:noProof/>
          <w:sz w:val="22"/>
          <w:szCs w:val="22"/>
          <w:lang w:eastAsia="en-GB"/>
        </w:rPr>
        <w:tab/>
      </w:r>
      <w:r>
        <w:rPr>
          <w:noProof/>
        </w:rPr>
        <w:t>Type: CipheringKeyResponse</w:t>
      </w:r>
      <w:r>
        <w:rPr>
          <w:noProof/>
        </w:rPr>
        <w:tab/>
      </w:r>
      <w:r>
        <w:rPr>
          <w:noProof/>
        </w:rPr>
        <w:fldChar w:fldCharType="begin" w:fldLock="1"/>
      </w:r>
      <w:r>
        <w:rPr>
          <w:noProof/>
        </w:rPr>
        <w:instrText xml:space="preserve"> PAGEREF _Toc106639608 \h </w:instrText>
      </w:r>
      <w:r>
        <w:rPr>
          <w:noProof/>
        </w:rPr>
      </w:r>
      <w:r>
        <w:rPr>
          <w:noProof/>
        </w:rPr>
        <w:fldChar w:fldCharType="separate"/>
      </w:r>
      <w:r>
        <w:rPr>
          <w:noProof/>
        </w:rPr>
        <w:t>62</w:t>
      </w:r>
      <w:r>
        <w:rPr>
          <w:noProof/>
        </w:rPr>
        <w:fldChar w:fldCharType="end"/>
      </w:r>
    </w:p>
    <w:p w14:paraId="3AFB9633" w14:textId="03371B4B" w:rsidR="009B5010" w:rsidRPr="0092520F" w:rsidRDefault="009B5010">
      <w:pPr>
        <w:pStyle w:val="TOC5"/>
        <w:rPr>
          <w:rFonts w:ascii="Calibri" w:eastAsia="DengXian" w:hAnsi="Calibri"/>
          <w:noProof/>
          <w:sz w:val="22"/>
          <w:szCs w:val="22"/>
          <w:lang w:eastAsia="en-GB"/>
        </w:rPr>
      </w:pPr>
      <w:r>
        <w:rPr>
          <w:noProof/>
        </w:rPr>
        <w:t>6.2.6.2.4</w:t>
      </w:r>
      <w:r w:rsidRPr="0092520F">
        <w:rPr>
          <w:rFonts w:ascii="Calibri" w:eastAsia="DengXian" w:hAnsi="Calibri"/>
          <w:noProof/>
          <w:sz w:val="22"/>
          <w:szCs w:val="22"/>
          <w:lang w:eastAsia="en-GB"/>
        </w:rPr>
        <w:tab/>
      </w:r>
      <w:r>
        <w:rPr>
          <w:noProof/>
        </w:rPr>
        <w:t>Type: CipheringDataSet</w:t>
      </w:r>
      <w:r>
        <w:rPr>
          <w:noProof/>
        </w:rPr>
        <w:tab/>
      </w:r>
      <w:r>
        <w:rPr>
          <w:noProof/>
        </w:rPr>
        <w:fldChar w:fldCharType="begin" w:fldLock="1"/>
      </w:r>
      <w:r>
        <w:rPr>
          <w:noProof/>
        </w:rPr>
        <w:instrText xml:space="preserve"> PAGEREF _Toc106639609 \h </w:instrText>
      </w:r>
      <w:r>
        <w:rPr>
          <w:noProof/>
        </w:rPr>
      </w:r>
      <w:r>
        <w:rPr>
          <w:noProof/>
        </w:rPr>
        <w:fldChar w:fldCharType="separate"/>
      </w:r>
      <w:r>
        <w:rPr>
          <w:noProof/>
        </w:rPr>
        <w:t>63</w:t>
      </w:r>
      <w:r>
        <w:rPr>
          <w:noProof/>
        </w:rPr>
        <w:fldChar w:fldCharType="end"/>
      </w:r>
    </w:p>
    <w:p w14:paraId="60BDFD90" w14:textId="0C6845D0" w:rsidR="009B5010" w:rsidRPr="0092520F" w:rsidRDefault="009B5010">
      <w:pPr>
        <w:pStyle w:val="TOC5"/>
        <w:rPr>
          <w:rFonts w:ascii="Calibri" w:eastAsia="DengXian" w:hAnsi="Calibri"/>
          <w:noProof/>
          <w:sz w:val="22"/>
          <w:szCs w:val="22"/>
          <w:lang w:eastAsia="en-GB"/>
        </w:rPr>
      </w:pPr>
      <w:r>
        <w:rPr>
          <w:noProof/>
        </w:rPr>
        <w:t>6.2.6.2.5</w:t>
      </w:r>
      <w:r w:rsidRPr="0092520F">
        <w:rPr>
          <w:rFonts w:ascii="Calibri" w:eastAsia="DengXian" w:hAnsi="Calibri"/>
          <w:noProof/>
          <w:sz w:val="22"/>
          <w:szCs w:val="22"/>
          <w:lang w:eastAsia="en-GB"/>
        </w:rPr>
        <w:tab/>
      </w:r>
      <w:r>
        <w:rPr>
          <w:noProof/>
        </w:rPr>
        <w:t>Type: CipheringSetReport</w:t>
      </w:r>
      <w:r>
        <w:rPr>
          <w:noProof/>
        </w:rPr>
        <w:tab/>
      </w:r>
      <w:r>
        <w:rPr>
          <w:noProof/>
        </w:rPr>
        <w:fldChar w:fldCharType="begin" w:fldLock="1"/>
      </w:r>
      <w:r>
        <w:rPr>
          <w:noProof/>
        </w:rPr>
        <w:instrText xml:space="preserve"> PAGEREF _Toc106639610 \h </w:instrText>
      </w:r>
      <w:r>
        <w:rPr>
          <w:noProof/>
        </w:rPr>
      </w:r>
      <w:r>
        <w:rPr>
          <w:noProof/>
        </w:rPr>
        <w:fldChar w:fldCharType="separate"/>
      </w:r>
      <w:r>
        <w:rPr>
          <w:noProof/>
        </w:rPr>
        <w:t>66</w:t>
      </w:r>
      <w:r>
        <w:rPr>
          <w:noProof/>
        </w:rPr>
        <w:fldChar w:fldCharType="end"/>
      </w:r>
    </w:p>
    <w:p w14:paraId="73B571C0" w14:textId="38A9BBB5" w:rsidR="009B5010" w:rsidRPr="0092520F" w:rsidRDefault="009B5010">
      <w:pPr>
        <w:pStyle w:val="TOC5"/>
        <w:rPr>
          <w:rFonts w:ascii="Calibri" w:eastAsia="DengXian" w:hAnsi="Calibri"/>
          <w:noProof/>
          <w:sz w:val="22"/>
          <w:szCs w:val="22"/>
          <w:lang w:eastAsia="en-GB"/>
        </w:rPr>
      </w:pPr>
      <w:r>
        <w:rPr>
          <w:noProof/>
        </w:rPr>
        <w:t>6.2.6.2.6</w:t>
      </w:r>
      <w:r w:rsidRPr="0092520F">
        <w:rPr>
          <w:rFonts w:ascii="Calibri" w:eastAsia="DengXian" w:hAnsi="Calibri"/>
          <w:noProof/>
          <w:sz w:val="22"/>
          <w:szCs w:val="22"/>
          <w:lang w:eastAsia="en-GB"/>
        </w:rPr>
        <w:tab/>
      </w:r>
      <w:r>
        <w:rPr>
          <w:noProof/>
        </w:rPr>
        <w:t>Type: CipherRequestData</w:t>
      </w:r>
      <w:r>
        <w:rPr>
          <w:noProof/>
        </w:rPr>
        <w:tab/>
      </w:r>
      <w:r>
        <w:rPr>
          <w:noProof/>
        </w:rPr>
        <w:fldChar w:fldCharType="begin" w:fldLock="1"/>
      </w:r>
      <w:r>
        <w:rPr>
          <w:noProof/>
        </w:rPr>
        <w:instrText xml:space="preserve"> PAGEREF _Toc106639611 \h </w:instrText>
      </w:r>
      <w:r>
        <w:rPr>
          <w:noProof/>
        </w:rPr>
      </w:r>
      <w:r>
        <w:rPr>
          <w:noProof/>
        </w:rPr>
        <w:fldChar w:fldCharType="separate"/>
      </w:r>
      <w:r>
        <w:rPr>
          <w:noProof/>
        </w:rPr>
        <w:t>66</w:t>
      </w:r>
      <w:r>
        <w:rPr>
          <w:noProof/>
        </w:rPr>
        <w:fldChar w:fldCharType="end"/>
      </w:r>
    </w:p>
    <w:p w14:paraId="12D9B6EF" w14:textId="6815B814" w:rsidR="009B5010" w:rsidRPr="0092520F" w:rsidRDefault="009B5010">
      <w:pPr>
        <w:pStyle w:val="TOC5"/>
        <w:rPr>
          <w:rFonts w:ascii="Calibri" w:eastAsia="DengXian" w:hAnsi="Calibri"/>
          <w:noProof/>
          <w:sz w:val="22"/>
          <w:szCs w:val="22"/>
          <w:lang w:eastAsia="en-GB"/>
        </w:rPr>
      </w:pPr>
      <w:r>
        <w:rPr>
          <w:noProof/>
        </w:rPr>
        <w:t>6.2.6.2.7</w:t>
      </w:r>
      <w:r w:rsidRPr="0092520F">
        <w:rPr>
          <w:rFonts w:ascii="Calibri" w:eastAsia="DengXian" w:hAnsi="Calibri"/>
          <w:noProof/>
          <w:sz w:val="22"/>
          <w:szCs w:val="22"/>
          <w:lang w:eastAsia="en-GB"/>
        </w:rPr>
        <w:tab/>
      </w:r>
      <w:r>
        <w:rPr>
          <w:noProof/>
        </w:rPr>
        <w:t>Type: CipherResponseData</w:t>
      </w:r>
      <w:r>
        <w:rPr>
          <w:noProof/>
        </w:rPr>
        <w:tab/>
      </w:r>
      <w:r>
        <w:rPr>
          <w:noProof/>
        </w:rPr>
        <w:fldChar w:fldCharType="begin" w:fldLock="1"/>
      </w:r>
      <w:r>
        <w:rPr>
          <w:noProof/>
        </w:rPr>
        <w:instrText xml:space="preserve"> PAGEREF _Toc106639612 \h </w:instrText>
      </w:r>
      <w:r>
        <w:rPr>
          <w:noProof/>
        </w:rPr>
      </w:r>
      <w:r>
        <w:rPr>
          <w:noProof/>
        </w:rPr>
        <w:fldChar w:fldCharType="separate"/>
      </w:r>
      <w:r>
        <w:rPr>
          <w:noProof/>
        </w:rPr>
        <w:t>66</w:t>
      </w:r>
      <w:r>
        <w:rPr>
          <w:noProof/>
        </w:rPr>
        <w:fldChar w:fldCharType="end"/>
      </w:r>
    </w:p>
    <w:p w14:paraId="454B9CC1" w14:textId="6E773069" w:rsidR="009B5010" w:rsidRPr="0092520F" w:rsidRDefault="009B5010">
      <w:pPr>
        <w:pStyle w:val="TOC4"/>
        <w:rPr>
          <w:rFonts w:ascii="Calibri" w:eastAsia="DengXian" w:hAnsi="Calibri"/>
          <w:noProof/>
          <w:sz w:val="22"/>
          <w:szCs w:val="22"/>
          <w:lang w:eastAsia="en-GB"/>
        </w:rPr>
      </w:pPr>
      <w:r w:rsidRPr="000326F1">
        <w:rPr>
          <w:noProof/>
          <w:lang w:val="en-US"/>
        </w:rPr>
        <w:t>6.2.6.3</w:t>
      </w:r>
      <w:r w:rsidRPr="0092520F">
        <w:rPr>
          <w:rFonts w:ascii="Calibri" w:eastAsia="DengXian" w:hAnsi="Calibri"/>
          <w:noProof/>
          <w:sz w:val="22"/>
          <w:szCs w:val="22"/>
          <w:lang w:eastAsia="en-GB"/>
        </w:rPr>
        <w:tab/>
      </w:r>
      <w:r w:rsidRPr="000326F1">
        <w:rPr>
          <w:noProof/>
          <w:lang w:val="en-US"/>
        </w:rPr>
        <w:t>Simple data types and enumerations</w:t>
      </w:r>
      <w:r>
        <w:rPr>
          <w:noProof/>
        </w:rPr>
        <w:tab/>
      </w:r>
      <w:r>
        <w:rPr>
          <w:noProof/>
        </w:rPr>
        <w:fldChar w:fldCharType="begin" w:fldLock="1"/>
      </w:r>
      <w:r>
        <w:rPr>
          <w:noProof/>
        </w:rPr>
        <w:instrText xml:space="preserve"> PAGEREF _Toc106639613 \h </w:instrText>
      </w:r>
      <w:r>
        <w:rPr>
          <w:noProof/>
        </w:rPr>
      </w:r>
      <w:r>
        <w:rPr>
          <w:noProof/>
        </w:rPr>
        <w:fldChar w:fldCharType="separate"/>
      </w:r>
      <w:r>
        <w:rPr>
          <w:noProof/>
        </w:rPr>
        <w:t>66</w:t>
      </w:r>
      <w:r>
        <w:rPr>
          <w:noProof/>
        </w:rPr>
        <w:fldChar w:fldCharType="end"/>
      </w:r>
    </w:p>
    <w:p w14:paraId="00C97F38" w14:textId="6E83BE46" w:rsidR="009B5010" w:rsidRPr="0092520F" w:rsidRDefault="009B5010">
      <w:pPr>
        <w:pStyle w:val="TOC5"/>
        <w:rPr>
          <w:rFonts w:ascii="Calibri" w:eastAsia="DengXian" w:hAnsi="Calibri"/>
          <w:noProof/>
          <w:sz w:val="22"/>
          <w:szCs w:val="22"/>
          <w:lang w:eastAsia="en-GB"/>
        </w:rPr>
      </w:pPr>
      <w:r>
        <w:rPr>
          <w:noProof/>
        </w:rPr>
        <w:t>6.2.6.3.1</w:t>
      </w:r>
      <w:r w:rsidRPr="0092520F">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_Toc106639614 \h </w:instrText>
      </w:r>
      <w:r>
        <w:rPr>
          <w:noProof/>
        </w:rPr>
      </w:r>
      <w:r>
        <w:rPr>
          <w:noProof/>
        </w:rPr>
        <w:fldChar w:fldCharType="separate"/>
      </w:r>
      <w:r>
        <w:rPr>
          <w:noProof/>
        </w:rPr>
        <w:t>66</w:t>
      </w:r>
      <w:r>
        <w:rPr>
          <w:noProof/>
        </w:rPr>
        <w:fldChar w:fldCharType="end"/>
      </w:r>
    </w:p>
    <w:p w14:paraId="4D22386C" w14:textId="4F2B30D4" w:rsidR="009B5010" w:rsidRPr="0092520F" w:rsidRDefault="009B5010">
      <w:pPr>
        <w:pStyle w:val="TOC5"/>
        <w:rPr>
          <w:rFonts w:ascii="Calibri" w:eastAsia="DengXian" w:hAnsi="Calibri"/>
          <w:noProof/>
          <w:sz w:val="22"/>
          <w:szCs w:val="22"/>
          <w:lang w:eastAsia="en-GB"/>
        </w:rPr>
      </w:pPr>
      <w:r>
        <w:rPr>
          <w:noProof/>
        </w:rPr>
        <w:t>6.2.6.3.2</w:t>
      </w:r>
      <w:r w:rsidRPr="0092520F">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_Toc106639615 \h </w:instrText>
      </w:r>
      <w:r>
        <w:rPr>
          <w:noProof/>
        </w:rPr>
      </w:r>
      <w:r>
        <w:rPr>
          <w:noProof/>
        </w:rPr>
        <w:fldChar w:fldCharType="separate"/>
      </w:r>
      <w:r>
        <w:rPr>
          <w:noProof/>
        </w:rPr>
        <w:t>66</w:t>
      </w:r>
      <w:r>
        <w:rPr>
          <w:noProof/>
        </w:rPr>
        <w:fldChar w:fldCharType="end"/>
      </w:r>
    </w:p>
    <w:p w14:paraId="34DB601A" w14:textId="7C39C799" w:rsidR="009B5010" w:rsidRPr="0092520F" w:rsidRDefault="009B5010">
      <w:pPr>
        <w:pStyle w:val="TOC5"/>
        <w:rPr>
          <w:rFonts w:ascii="Calibri" w:eastAsia="DengXian" w:hAnsi="Calibri"/>
          <w:noProof/>
          <w:sz w:val="22"/>
          <w:szCs w:val="22"/>
          <w:lang w:eastAsia="en-GB"/>
        </w:rPr>
      </w:pPr>
      <w:r>
        <w:rPr>
          <w:noProof/>
        </w:rPr>
        <w:lastRenderedPageBreak/>
        <w:t>6.2.6.3.3</w:t>
      </w:r>
      <w:r w:rsidRPr="0092520F">
        <w:rPr>
          <w:rFonts w:ascii="Calibri" w:eastAsia="DengXian" w:hAnsi="Calibri"/>
          <w:noProof/>
          <w:sz w:val="22"/>
          <w:szCs w:val="22"/>
          <w:lang w:eastAsia="en-GB"/>
        </w:rPr>
        <w:tab/>
      </w:r>
      <w:r>
        <w:rPr>
          <w:noProof/>
        </w:rPr>
        <w:t>Enumeration: StorageOutcome</w:t>
      </w:r>
      <w:r>
        <w:rPr>
          <w:noProof/>
        </w:rPr>
        <w:tab/>
      </w:r>
      <w:r>
        <w:rPr>
          <w:noProof/>
        </w:rPr>
        <w:fldChar w:fldCharType="begin" w:fldLock="1"/>
      </w:r>
      <w:r>
        <w:rPr>
          <w:noProof/>
        </w:rPr>
        <w:instrText xml:space="preserve"> PAGEREF _Toc106639616 \h </w:instrText>
      </w:r>
      <w:r>
        <w:rPr>
          <w:noProof/>
        </w:rPr>
      </w:r>
      <w:r>
        <w:rPr>
          <w:noProof/>
        </w:rPr>
        <w:fldChar w:fldCharType="separate"/>
      </w:r>
      <w:r>
        <w:rPr>
          <w:noProof/>
        </w:rPr>
        <w:t>67</w:t>
      </w:r>
      <w:r>
        <w:rPr>
          <w:noProof/>
        </w:rPr>
        <w:fldChar w:fldCharType="end"/>
      </w:r>
    </w:p>
    <w:p w14:paraId="5F0294B8" w14:textId="6C59E54C" w:rsidR="009B5010" w:rsidRPr="0092520F" w:rsidRDefault="009B5010">
      <w:pPr>
        <w:pStyle w:val="TOC5"/>
        <w:rPr>
          <w:rFonts w:ascii="Calibri" w:eastAsia="DengXian" w:hAnsi="Calibri"/>
          <w:noProof/>
          <w:sz w:val="22"/>
          <w:szCs w:val="22"/>
          <w:lang w:eastAsia="en-GB"/>
        </w:rPr>
      </w:pPr>
      <w:r>
        <w:rPr>
          <w:noProof/>
        </w:rPr>
        <w:t>6.2.6.3.4</w:t>
      </w:r>
      <w:r w:rsidRPr="0092520F">
        <w:rPr>
          <w:rFonts w:ascii="Calibri" w:eastAsia="DengXian" w:hAnsi="Calibr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_Toc106639617 \h </w:instrText>
      </w:r>
      <w:r>
        <w:rPr>
          <w:noProof/>
        </w:rPr>
      </w:r>
      <w:r>
        <w:rPr>
          <w:noProof/>
        </w:rPr>
        <w:fldChar w:fldCharType="separate"/>
      </w:r>
      <w:r>
        <w:rPr>
          <w:noProof/>
        </w:rPr>
        <w:t>67</w:t>
      </w:r>
      <w:r>
        <w:rPr>
          <w:noProof/>
        </w:rPr>
        <w:fldChar w:fldCharType="end"/>
      </w:r>
    </w:p>
    <w:p w14:paraId="0110376E" w14:textId="74BA978E" w:rsidR="009B5010" w:rsidRPr="0092520F" w:rsidRDefault="009B5010">
      <w:pPr>
        <w:pStyle w:val="TOC3"/>
        <w:rPr>
          <w:rFonts w:ascii="Calibri" w:eastAsia="DengXian" w:hAnsi="Calibri"/>
          <w:noProof/>
          <w:sz w:val="22"/>
          <w:szCs w:val="22"/>
          <w:lang w:eastAsia="en-GB"/>
        </w:rPr>
      </w:pPr>
      <w:r>
        <w:rPr>
          <w:noProof/>
        </w:rPr>
        <w:t>6.2.7</w:t>
      </w:r>
      <w:r w:rsidRPr="0092520F">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_Toc106639618 \h </w:instrText>
      </w:r>
      <w:r>
        <w:rPr>
          <w:noProof/>
        </w:rPr>
      </w:r>
      <w:r>
        <w:rPr>
          <w:noProof/>
        </w:rPr>
        <w:fldChar w:fldCharType="separate"/>
      </w:r>
      <w:r>
        <w:rPr>
          <w:noProof/>
        </w:rPr>
        <w:t>67</w:t>
      </w:r>
      <w:r>
        <w:rPr>
          <w:noProof/>
        </w:rPr>
        <w:fldChar w:fldCharType="end"/>
      </w:r>
    </w:p>
    <w:p w14:paraId="662B2F9B" w14:textId="154FD3CE" w:rsidR="009B5010" w:rsidRPr="0092520F" w:rsidRDefault="009B5010">
      <w:pPr>
        <w:pStyle w:val="TOC4"/>
        <w:rPr>
          <w:rFonts w:ascii="Calibri" w:eastAsia="DengXian" w:hAnsi="Calibri"/>
          <w:noProof/>
          <w:sz w:val="22"/>
          <w:szCs w:val="22"/>
          <w:lang w:eastAsia="en-GB"/>
        </w:rPr>
      </w:pPr>
      <w:r>
        <w:rPr>
          <w:noProof/>
        </w:rPr>
        <w:t>6.2.7.1</w:t>
      </w:r>
      <w:r w:rsidRPr="0092520F">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_Toc106639619 \h </w:instrText>
      </w:r>
      <w:r>
        <w:rPr>
          <w:noProof/>
        </w:rPr>
      </w:r>
      <w:r>
        <w:rPr>
          <w:noProof/>
        </w:rPr>
        <w:fldChar w:fldCharType="separate"/>
      </w:r>
      <w:r>
        <w:rPr>
          <w:noProof/>
        </w:rPr>
        <w:t>67</w:t>
      </w:r>
      <w:r>
        <w:rPr>
          <w:noProof/>
        </w:rPr>
        <w:fldChar w:fldCharType="end"/>
      </w:r>
    </w:p>
    <w:p w14:paraId="21CE3370" w14:textId="14D9A600" w:rsidR="009B5010" w:rsidRPr="0092520F" w:rsidRDefault="009B5010">
      <w:pPr>
        <w:pStyle w:val="TOC4"/>
        <w:rPr>
          <w:rFonts w:ascii="Calibri" w:eastAsia="DengXian" w:hAnsi="Calibri"/>
          <w:noProof/>
          <w:sz w:val="22"/>
          <w:szCs w:val="22"/>
          <w:lang w:eastAsia="en-GB"/>
        </w:rPr>
      </w:pPr>
      <w:r>
        <w:rPr>
          <w:noProof/>
        </w:rPr>
        <w:t>6.2.7.2</w:t>
      </w:r>
      <w:r w:rsidRPr="0092520F">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_Toc106639620 \h </w:instrText>
      </w:r>
      <w:r>
        <w:rPr>
          <w:noProof/>
        </w:rPr>
      </w:r>
      <w:r>
        <w:rPr>
          <w:noProof/>
        </w:rPr>
        <w:fldChar w:fldCharType="separate"/>
      </w:r>
      <w:r>
        <w:rPr>
          <w:noProof/>
        </w:rPr>
        <w:t>67</w:t>
      </w:r>
      <w:r>
        <w:rPr>
          <w:noProof/>
        </w:rPr>
        <w:fldChar w:fldCharType="end"/>
      </w:r>
    </w:p>
    <w:p w14:paraId="7E9824BA" w14:textId="70F5A143" w:rsidR="009B5010" w:rsidRPr="0092520F" w:rsidRDefault="009B5010">
      <w:pPr>
        <w:pStyle w:val="TOC4"/>
        <w:rPr>
          <w:rFonts w:ascii="Calibri" w:eastAsia="DengXian" w:hAnsi="Calibri"/>
          <w:noProof/>
          <w:sz w:val="22"/>
          <w:szCs w:val="22"/>
          <w:lang w:eastAsia="en-GB"/>
        </w:rPr>
      </w:pPr>
      <w:r>
        <w:rPr>
          <w:noProof/>
        </w:rPr>
        <w:t>6.2.7.3</w:t>
      </w:r>
      <w:r w:rsidRPr="0092520F">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_Toc106639621 \h </w:instrText>
      </w:r>
      <w:r>
        <w:rPr>
          <w:noProof/>
        </w:rPr>
      </w:r>
      <w:r>
        <w:rPr>
          <w:noProof/>
        </w:rPr>
        <w:fldChar w:fldCharType="separate"/>
      </w:r>
      <w:r>
        <w:rPr>
          <w:noProof/>
        </w:rPr>
        <w:t>67</w:t>
      </w:r>
      <w:r>
        <w:rPr>
          <w:noProof/>
        </w:rPr>
        <w:fldChar w:fldCharType="end"/>
      </w:r>
    </w:p>
    <w:p w14:paraId="2DC5F9FE" w14:textId="52EE9A1B" w:rsidR="009B5010" w:rsidRPr="0092520F" w:rsidRDefault="009B5010">
      <w:pPr>
        <w:pStyle w:val="TOC3"/>
        <w:rPr>
          <w:rFonts w:ascii="Calibri" w:eastAsia="DengXian" w:hAnsi="Calibri"/>
          <w:noProof/>
          <w:sz w:val="22"/>
          <w:szCs w:val="22"/>
          <w:lang w:eastAsia="en-GB"/>
        </w:rPr>
      </w:pPr>
      <w:r w:rsidRPr="000326F1">
        <w:rPr>
          <w:noProof/>
          <w:lang w:val="en-US"/>
        </w:rPr>
        <w:t>6.2.8</w:t>
      </w:r>
      <w:r w:rsidRPr="0092520F">
        <w:rPr>
          <w:rFonts w:ascii="Calibri" w:eastAsia="DengXian" w:hAnsi="Calibri"/>
          <w:noProof/>
          <w:sz w:val="22"/>
          <w:szCs w:val="22"/>
          <w:lang w:eastAsia="en-GB"/>
        </w:rPr>
        <w:tab/>
      </w:r>
      <w:r w:rsidRPr="000326F1">
        <w:rPr>
          <w:noProof/>
          <w:lang w:val="en-US"/>
        </w:rPr>
        <w:t>Security</w:t>
      </w:r>
      <w:r>
        <w:rPr>
          <w:noProof/>
        </w:rPr>
        <w:tab/>
      </w:r>
      <w:r>
        <w:rPr>
          <w:noProof/>
        </w:rPr>
        <w:fldChar w:fldCharType="begin" w:fldLock="1"/>
      </w:r>
      <w:r>
        <w:rPr>
          <w:noProof/>
        </w:rPr>
        <w:instrText xml:space="preserve"> PAGEREF _Toc106639622 \h </w:instrText>
      </w:r>
      <w:r>
        <w:rPr>
          <w:noProof/>
        </w:rPr>
      </w:r>
      <w:r>
        <w:rPr>
          <w:noProof/>
        </w:rPr>
        <w:fldChar w:fldCharType="separate"/>
      </w:r>
      <w:r>
        <w:rPr>
          <w:noProof/>
        </w:rPr>
        <w:t>68</w:t>
      </w:r>
      <w:r>
        <w:rPr>
          <w:noProof/>
        </w:rPr>
        <w:fldChar w:fldCharType="end"/>
      </w:r>
    </w:p>
    <w:p w14:paraId="1F145A05" w14:textId="2AD3AB00" w:rsidR="009B5010" w:rsidRPr="0092520F" w:rsidRDefault="009B5010">
      <w:pPr>
        <w:pStyle w:val="TOC3"/>
        <w:rPr>
          <w:rFonts w:ascii="Calibri" w:eastAsia="DengXian" w:hAnsi="Calibri"/>
          <w:noProof/>
          <w:sz w:val="22"/>
          <w:szCs w:val="22"/>
          <w:lang w:eastAsia="en-GB"/>
        </w:rPr>
      </w:pPr>
      <w:r>
        <w:rPr>
          <w:noProof/>
          <w:lang w:eastAsia="zh-CN"/>
        </w:rPr>
        <w:t>6.2.9</w:t>
      </w:r>
      <w:r w:rsidRPr="0092520F">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_Toc106639623 \h </w:instrText>
      </w:r>
      <w:r>
        <w:rPr>
          <w:noProof/>
        </w:rPr>
      </w:r>
      <w:r>
        <w:rPr>
          <w:noProof/>
        </w:rPr>
        <w:fldChar w:fldCharType="separate"/>
      </w:r>
      <w:r>
        <w:rPr>
          <w:noProof/>
        </w:rPr>
        <w:t>68</w:t>
      </w:r>
      <w:r>
        <w:rPr>
          <w:noProof/>
        </w:rPr>
        <w:fldChar w:fldCharType="end"/>
      </w:r>
    </w:p>
    <w:p w14:paraId="6ACE3600" w14:textId="67663588" w:rsidR="009B5010" w:rsidRPr="0092520F" w:rsidRDefault="009B5010">
      <w:pPr>
        <w:pStyle w:val="TOC3"/>
        <w:rPr>
          <w:rFonts w:ascii="Calibri" w:eastAsia="DengXian" w:hAnsi="Calibri"/>
          <w:noProof/>
          <w:sz w:val="22"/>
          <w:szCs w:val="22"/>
          <w:lang w:eastAsia="en-GB"/>
        </w:rPr>
      </w:pPr>
      <w:r w:rsidRPr="000326F1">
        <w:rPr>
          <w:noProof/>
          <w:lang w:val="en-US"/>
        </w:rPr>
        <w:t>6.2.10</w:t>
      </w:r>
      <w:r w:rsidRPr="0092520F">
        <w:rPr>
          <w:rFonts w:ascii="Calibri" w:eastAsia="DengXian" w:hAnsi="Calibri"/>
          <w:noProof/>
          <w:sz w:val="22"/>
          <w:szCs w:val="22"/>
          <w:lang w:eastAsia="en-GB"/>
        </w:rPr>
        <w:tab/>
      </w:r>
      <w:r w:rsidRPr="000326F1">
        <w:rPr>
          <w:noProof/>
          <w:lang w:val="en-US"/>
        </w:rPr>
        <w:t>HTTP redirection</w:t>
      </w:r>
      <w:r>
        <w:rPr>
          <w:noProof/>
        </w:rPr>
        <w:tab/>
      </w:r>
      <w:r>
        <w:rPr>
          <w:noProof/>
        </w:rPr>
        <w:fldChar w:fldCharType="begin" w:fldLock="1"/>
      </w:r>
      <w:r>
        <w:rPr>
          <w:noProof/>
        </w:rPr>
        <w:instrText xml:space="preserve"> PAGEREF _Toc106639624 \h </w:instrText>
      </w:r>
      <w:r>
        <w:rPr>
          <w:noProof/>
        </w:rPr>
      </w:r>
      <w:r>
        <w:rPr>
          <w:noProof/>
        </w:rPr>
        <w:fldChar w:fldCharType="separate"/>
      </w:r>
      <w:r>
        <w:rPr>
          <w:noProof/>
        </w:rPr>
        <w:t>68</w:t>
      </w:r>
      <w:r>
        <w:rPr>
          <w:noProof/>
        </w:rPr>
        <w:fldChar w:fldCharType="end"/>
      </w:r>
    </w:p>
    <w:p w14:paraId="03FA8315" w14:textId="647C9899" w:rsidR="009B5010" w:rsidRPr="0092520F" w:rsidRDefault="009B5010" w:rsidP="009B5010">
      <w:pPr>
        <w:pStyle w:val="TOC8"/>
        <w:rPr>
          <w:rFonts w:ascii="Calibri" w:eastAsia="DengXian"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_Toc106639625 \h </w:instrText>
      </w:r>
      <w:r>
        <w:rPr>
          <w:noProof/>
        </w:rPr>
      </w:r>
      <w:r>
        <w:rPr>
          <w:noProof/>
        </w:rPr>
        <w:fldChar w:fldCharType="separate"/>
      </w:r>
      <w:r>
        <w:rPr>
          <w:noProof/>
        </w:rPr>
        <w:t>69</w:t>
      </w:r>
      <w:r>
        <w:rPr>
          <w:noProof/>
        </w:rPr>
        <w:fldChar w:fldCharType="end"/>
      </w:r>
    </w:p>
    <w:p w14:paraId="3C837174" w14:textId="59B70FE4" w:rsidR="009B5010" w:rsidRPr="0092520F" w:rsidRDefault="009B5010">
      <w:pPr>
        <w:pStyle w:val="TOC1"/>
        <w:rPr>
          <w:rFonts w:ascii="Calibri" w:eastAsia="DengXian" w:hAnsi="Calibri"/>
          <w:noProof/>
          <w:szCs w:val="22"/>
          <w:lang w:eastAsia="en-GB"/>
        </w:rPr>
      </w:pPr>
      <w:r>
        <w:rPr>
          <w:noProof/>
        </w:rPr>
        <w:t>A.1</w:t>
      </w:r>
      <w:r w:rsidRPr="0092520F">
        <w:rPr>
          <w:rFonts w:ascii="Calibri" w:eastAsia="DengXian" w:hAnsi="Calibri"/>
          <w:noProof/>
          <w:szCs w:val="22"/>
          <w:lang w:eastAsia="en-GB"/>
        </w:rPr>
        <w:tab/>
      </w:r>
      <w:r>
        <w:rPr>
          <w:noProof/>
        </w:rPr>
        <w:t>General</w:t>
      </w:r>
      <w:r>
        <w:rPr>
          <w:noProof/>
        </w:rPr>
        <w:tab/>
      </w:r>
      <w:r>
        <w:rPr>
          <w:noProof/>
        </w:rPr>
        <w:fldChar w:fldCharType="begin" w:fldLock="1"/>
      </w:r>
      <w:r>
        <w:rPr>
          <w:noProof/>
        </w:rPr>
        <w:instrText xml:space="preserve"> PAGEREF _Toc106639626 \h </w:instrText>
      </w:r>
      <w:r>
        <w:rPr>
          <w:noProof/>
        </w:rPr>
      </w:r>
      <w:r>
        <w:rPr>
          <w:noProof/>
        </w:rPr>
        <w:fldChar w:fldCharType="separate"/>
      </w:r>
      <w:r>
        <w:rPr>
          <w:noProof/>
        </w:rPr>
        <w:t>69</w:t>
      </w:r>
      <w:r>
        <w:rPr>
          <w:noProof/>
        </w:rPr>
        <w:fldChar w:fldCharType="end"/>
      </w:r>
    </w:p>
    <w:p w14:paraId="19A44B28" w14:textId="6F22AC1D" w:rsidR="009B5010" w:rsidRPr="0092520F" w:rsidRDefault="009B5010">
      <w:pPr>
        <w:pStyle w:val="TOC1"/>
        <w:rPr>
          <w:rFonts w:ascii="Calibri" w:eastAsia="DengXian" w:hAnsi="Calibri"/>
          <w:noProof/>
          <w:szCs w:val="22"/>
          <w:lang w:eastAsia="en-GB"/>
        </w:rPr>
      </w:pPr>
      <w:r>
        <w:rPr>
          <w:noProof/>
        </w:rPr>
        <w:t>A.2</w:t>
      </w:r>
      <w:r w:rsidRPr="0092520F">
        <w:rPr>
          <w:rFonts w:ascii="Calibri" w:eastAsia="DengXian" w:hAnsi="Calibri"/>
          <w:noProof/>
          <w:szCs w:val="22"/>
          <w:lang w:eastAsia="en-GB"/>
        </w:rPr>
        <w:tab/>
      </w:r>
      <w:r>
        <w:rPr>
          <w:noProof/>
        </w:rPr>
        <w:t>Nlmf_Location API</w:t>
      </w:r>
      <w:r>
        <w:rPr>
          <w:noProof/>
        </w:rPr>
        <w:tab/>
      </w:r>
      <w:r>
        <w:rPr>
          <w:noProof/>
        </w:rPr>
        <w:fldChar w:fldCharType="begin" w:fldLock="1"/>
      </w:r>
      <w:r>
        <w:rPr>
          <w:noProof/>
        </w:rPr>
        <w:instrText xml:space="preserve"> PAGEREF _Toc106639627 \h </w:instrText>
      </w:r>
      <w:r>
        <w:rPr>
          <w:noProof/>
        </w:rPr>
      </w:r>
      <w:r>
        <w:rPr>
          <w:noProof/>
        </w:rPr>
        <w:fldChar w:fldCharType="separate"/>
      </w:r>
      <w:r>
        <w:rPr>
          <w:noProof/>
        </w:rPr>
        <w:t>69</w:t>
      </w:r>
      <w:r>
        <w:rPr>
          <w:noProof/>
        </w:rPr>
        <w:fldChar w:fldCharType="end"/>
      </w:r>
    </w:p>
    <w:p w14:paraId="4EE3F31B" w14:textId="5943FFCC" w:rsidR="009B5010" w:rsidRPr="0092520F" w:rsidRDefault="009B5010">
      <w:pPr>
        <w:pStyle w:val="TOC1"/>
        <w:rPr>
          <w:rFonts w:ascii="Calibri" w:eastAsia="DengXian" w:hAnsi="Calibri"/>
          <w:noProof/>
          <w:szCs w:val="22"/>
          <w:lang w:eastAsia="en-GB"/>
        </w:rPr>
      </w:pPr>
      <w:r>
        <w:rPr>
          <w:noProof/>
        </w:rPr>
        <w:t>A.3</w:t>
      </w:r>
      <w:r w:rsidRPr="0092520F">
        <w:rPr>
          <w:rFonts w:ascii="Calibri" w:eastAsia="DengXian" w:hAnsi="Calibri"/>
          <w:noProof/>
          <w:szCs w:val="22"/>
          <w:lang w:eastAsia="en-GB"/>
        </w:rPr>
        <w:tab/>
      </w:r>
      <w:r>
        <w:rPr>
          <w:noProof/>
        </w:rPr>
        <w:t>Nlmf_Broadcast API</w:t>
      </w:r>
      <w:r>
        <w:rPr>
          <w:noProof/>
        </w:rPr>
        <w:tab/>
      </w:r>
      <w:r>
        <w:rPr>
          <w:noProof/>
        </w:rPr>
        <w:fldChar w:fldCharType="begin" w:fldLock="1"/>
      </w:r>
      <w:r>
        <w:rPr>
          <w:noProof/>
        </w:rPr>
        <w:instrText xml:space="preserve"> PAGEREF _Toc106639628 \h </w:instrText>
      </w:r>
      <w:r>
        <w:rPr>
          <w:noProof/>
        </w:rPr>
      </w:r>
      <w:r>
        <w:rPr>
          <w:noProof/>
        </w:rPr>
        <w:fldChar w:fldCharType="separate"/>
      </w:r>
      <w:r>
        <w:rPr>
          <w:noProof/>
        </w:rPr>
        <w:t>89</w:t>
      </w:r>
      <w:r>
        <w:rPr>
          <w:noProof/>
        </w:rPr>
        <w:fldChar w:fldCharType="end"/>
      </w:r>
    </w:p>
    <w:p w14:paraId="19F227C8" w14:textId="362314A7" w:rsidR="009B5010" w:rsidRPr="0092520F" w:rsidRDefault="009B5010" w:rsidP="009B5010">
      <w:pPr>
        <w:pStyle w:val="TOC8"/>
        <w:rPr>
          <w:rFonts w:ascii="Calibri" w:eastAsia="DengXian" w:hAnsi="Calibr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_Toc106639629 \h </w:instrText>
      </w:r>
      <w:r>
        <w:rPr>
          <w:noProof/>
        </w:rPr>
      </w:r>
      <w:r>
        <w:rPr>
          <w:noProof/>
        </w:rPr>
        <w:fldChar w:fldCharType="separate"/>
      </w:r>
      <w:r>
        <w:rPr>
          <w:noProof/>
        </w:rPr>
        <w:t>93</w:t>
      </w:r>
      <w:r>
        <w:rPr>
          <w:noProof/>
        </w:rPr>
        <w:fldChar w:fldCharType="end"/>
      </w:r>
    </w:p>
    <w:p w14:paraId="128BB875" w14:textId="79ECD661" w:rsidR="00080512" w:rsidRPr="004D3578" w:rsidRDefault="00AF163E">
      <w:r>
        <w:rPr>
          <w:noProof/>
          <w:sz w:val="22"/>
          <w:lang w:eastAsia="en-US"/>
        </w:rP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113AF00" w14:textId="77777777" w:rsidR="00080512" w:rsidRPr="004D3578" w:rsidRDefault="00080512">
      <w:r w:rsidRPr="004D3578">
        <w:t xml:space="preserve">This Technical </w:t>
      </w:r>
      <w:bookmarkStart w:id="25" w:name="spectype3"/>
      <w:r w:rsidRPr="00EB7848">
        <w:t>Specification</w:t>
      </w:r>
      <w:bookmarkEnd w:id="2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6" w:name="introduction"/>
      <w:bookmarkStart w:id="27" w:name="_Toc20150326"/>
      <w:bookmarkStart w:id="28" w:name="_Toc25168565"/>
      <w:bookmarkStart w:id="29" w:name="_Toc27592984"/>
      <w:bookmarkStart w:id="30" w:name="_Toc34147853"/>
      <w:bookmarkStart w:id="31" w:name="_Toc36463237"/>
      <w:bookmarkStart w:id="32" w:name="_Toc43215077"/>
      <w:bookmarkStart w:id="33" w:name="_Toc45032325"/>
      <w:bookmarkStart w:id="34" w:name="_Toc49849814"/>
      <w:bookmarkStart w:id="35" w:name="_Toc51873328"/>
      <w:bookmarkStart w:id="36" w:name="_Toc56517456"/>
      <w:bookmarkStart w:id="37" w:name="_Toc58594357"/>
      <w:bookmarkStart w:id="38" w:name="_Toc67685867"/>
      <w:bookmarkStart w:id="39" w:name="_Toc74993688"/>
      <w:bookmarkStart w:id="40" w:name="_Toc82716276"/>
      <w:bookmarkStart w:id="41" w:name="_Toc88818563"/>
      <w:bookmarkStart w:id="42" w:name="_Toc90650485"/>
      <w:bookmarkStart w:id="43" w:name="_Toc98506156"/>
      <w:bookmarkStart w:id="44" w:name="_Toc106639441"/>
      <w:bookmarkEnd w:id="26"/>
      <w:r w:rsidRPr="00143FEC">
        <w:t>1</w:t>
      </w:r>
      <w:r w:rsidRPr="00143FEC">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45" w:name="_Toc20150327"/>
      <w:bookmarkStart w:id="46" w:name="_Toc25168566"/>
      <w:bookmarkStart w:id="47" w:name="_Toc27592985"/>
      <w:bookmarkStart w:id="48" w:name="_Toc34147854"/>
      <w:bookmarkStart w:id="49" w:name="_Toc36463238"/>
      <w:bookmarkStart w:id="50" w:name="_Toc43215078"/>
      <w:bookmarkStart w:id="51" w:name="_Toc45032326"/>
      <w:bookmarkStart w:id="52" w:name="_Toc49849815"/>
      <w:bookmarkStart w:id="53" w:name="_Toc51873329"/>
      <w:bookmarkStart w:id="54" w:name="_Toc56517457"/>
      <w:bookmarkStart w:id="55" w:name="_Toc58594358"/>
      <w:bookmarkStart w:id="56" w:name="_Toc67685868"/>
      <w:bookmarkStart w:id="57" w:name="_Toc74993689"/>
      <w:bookmarkStart w:id="58" w:name="_Toc82716277"/>
      <w:bookmarkStart w:id="59" w:name="_Toc88818564"/>
      <w:bookmarkStart w:id="60" w:name="_Toc90650486"/>
      <w:bookmarkStart w:id="61" w:name="_Toc98506157"/>
      <w:bookmarkStart w:id="62" w:name="_Toc106639442"/>
      <w:r w:rsidRPr="00143FEC">
        <w:t>2</w:t>
      </w:r>
      <w:r w:rsidRPr="00143FEC">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63"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63"/>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4" w:name="_Toc20150328"/>
      <w:bookmarkStart w:id="65" w:name="_Toc25168567"/>
      <w:bookmarkStart w:id="66"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B32564">
      <w:pPr>
        <w:pStyle w:val="Heading1"/>
      </w:pPr>
      <w:bookmarkStart w:id="67" w:name="_Toc34147855"/>
      <w:bookmarkStart w:id="68" w:name="_Toc36463239"/>
      <w:bookmarkStart w:id="69" w:name="_Toc43215079"/>
      <w:bookmarkStart w:id="70" w:name="_Toc45032327"/>
      <w:bookmarkStart w:id="71" w:name="_Toc49849816"/>
      <w:bookmarkStart w:id="72" w:name="_Toc51873330"/>
      <w:bookmarkStart w:id="73" w:name="_Toc56517458"/>
      <w:bookmarkStart w:id="74" w:name="_Toc58594359"/>
      <w:bookmarkStart w:id="75" w:name="_Toc67685869"/>
      <w:bookmarkStart w:id="76" w:name="_Toc74993690"/>
      <w:bookmarkStart w:id="77" w:name="_Toc82716278"/>
      <w:bookmarkStart w:id="78" w:name="_Toc88818565"/>
      <w:bookmarkStart w:id="79" w:name="_Toc90650487"/>
      <w:bookmarkStart w:id="80" w:name="_Toc98506158"/>
      <w:bookmarkStart w:id="81" w:name="_Toc106639443"/>
      <w:r>
        <w:t>3</w:t>
      </w:r>
      <w:r>
        <w:tab/>
        <w:t>Definitions</w:t>
      </w:r>
      <w:r>
        <w:rPr>
          <w:rFonts w:hint="eastAsia"/>
          <w:lang w:eastAsia="zh-CN"/>
        </w:rPr>
        <w:t xml:space="preserve"> </w:t>
      </w:r>
      <w:r>
        <w:t>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1FC9954" w14:textId="77777777" w:rsidR="00EB7848" w:rsidRDefault="00EB7848" w:rsidP="00B32564">
      <w:pPr>
        <w:pStyle w:val="Heading2"/>
      </w:pPr>
      <w:bookmarkStart w:id="82" w:name="_Toc20150329"/>
      <w:bookmarkStart w:id="83" w:name="_Toc25168568"/>
      <w:bookmarkStart w:id="84" w:name="_Toc27592987"/>
      <w:bookmarkStart w:id="85" w:name="_Toc34147856"/>
      <w:bookmarkStart w:id="86" w:name="_Toc36463240"/>
      <w:bookmarkStart w:id="87" w:name="_Toc43215080"/>
      <w:bookmarkStart w:id="88" w:name="_Toc45032328"/>
      <w:bookmarkStart w:id="89" w:name="_Toc49849817"/>
      <w:bookmarkStart w:id="90" w:name="_Toc51873331"/>
      <w:bookmarkStart w:id="91" w:name="_Toc56517459"/>
      <w:bookmarkStart w:id="92" w:name="_Toc58594360"/>
      <w:bookmarkStart w:id="93" w:name="_Toc67685870"/>
      <w:bookmarkStart w:id="94" w:name="_Toc74993691"/>
      <w:bookmarkStart w:id="95" w:name="_Toc82716279"/>
      <w:bookmarkStart w:id="96" w:name="_Toc88818566"/>
      <w:bookmarkStart w:id="97" w:name="_Toc90650488"/>
      <w:bookmarkStart w:id="98" w:name="_Toc98506159"/>
      <w:bookmarkStart w:id="99" w:name="_Toc106639444"/>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00" w:name="_Toc20150330"/>
      <w:bookmarkStart w:id="101" w:name="_Toc25168569"/>
      <w:bookmarkStart w:id="102" w:name="_Toc27592988"/>
      <w:bookmarkStart w:id="103" w:name="_Toc34147857"/>
      <w:bookmarkStart w:id="104" w:name="_Toc36463241"/>
      <w:bookmarkStart w:id="105" w:name="_Toc43215081"/>
      <w:bookmarkStart w:id="106" w:name="_Toc45032329"/>
      <w:bookmarkStart w:id="107" w:name="_Toc49849818"/>
      <w:bookmarkStart w:id="108" w:name="_Toc51873332"/>
      <w:bookmarkStart w:id="109" w:name="_Toc56517460"/>
      <w:bookmarkStart w:id="110" w:name="_Toc58594361"/>
      <w:bookmarkStart w:id="111" w:name="_Toc67685871"/>
      <w:bookmarkStart w:id="112" w:name="_Toc74993692"/>
      <w:bookmarkStart w:id="113" w:name="_Toc82716280"/>
      <w:bookmarkStart w:id="114" w:name="_Toc88818567"/>
      <w:bookmarkStart w:id="115" w:name="_Toc90650489"/>
      <w:bookmarkStart w:id="116" w:name="_Toc98506160"/>
      <w:bookmarkStart w:id="117" w:name="_Toc106639445"/>
      <w:r>
        <w:t>3.2</w:t>
      </w:r>
      <w: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18" w:name="_Toc20150331"/>
      <w:bookmarkStart w:id="119" w:name="_Toc25168570"/>
      <w:bookmarkStart w:id="120" w:name="_Toc27592989"/>
      <w:bookmarkStart w:id="121" w:name="_Toc34147858"/>
      <w:bookmarkStart w:id="122" w:name="_Toc36463242"/>
      <w:bookmarkStart w:id="123" w:name="_Toc43215082"/>
      <w:bookmarkStart w:id="124" w:name="_Toc45032330"/>
      <w:bookmarkStart w:id="125" w:name="_Toc49849819"/>
      <w:bookmarkStart w:id="126" w:name="_Toc51873333"/>
      <w:bookmarkStart w:id="127" w:name="_Toc56517461"/>
      <w:bookmarkStart w:id="128" w:name="_Toc58594362"/>
      <w:bookmarkStart w:id="129" w:name="_Toc67685872"/>
      <w:bookmarkStart w:id="130" w:name="_Toc74993693"/>
      <w:bookmarkStart w:id="131" w:name="_Toc82716281"/>
      <w:bookmarkStart w:id="132" w:name="_Toc88818568"/>
      <w:bookmarkStart w:id="133" w:name="_Toc90650490"/>
      <w:bookmarkStart w:id="134" w:name="_Toc98506161"/>
      <w:bookmarkStart w:id="135" w:name="_Toc106639446"/>
      <w:r w:rsidRPr="00F6448C">
        <w:t>4</w:t>
      </w:r>
      <w:r w:rsidRPr="00F6448C">
        <w:tab/>
      </w:r>
      <w:r>
        <w:t>Overview</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lastRenderedPageBreak/>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pt" o:ole="">
            <v:imagedata r:id="rId12" o:title=""/>
          </v:shape>
          <o:OLEObject Type="Embed" ProgID="Visio.Drawing.11" ShapeID="_x0000_i1027" DrawAspect="Content" ObjectID="_1717252347"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36" w:name="_Toc20150332"/>
      <w:bookmarkStart w:id="137" w:name="_Toc25168571"/>
      <w:bookmarkStart w:id="138" w:name="_Toc27592990"/>
      <w:bookmarkStart w:id="139" w:name="_Toc34147859"/>
      <w:bookmarkStart w:id="140" w:name="_Toc36463243"/>
      <w:bookmarkStart w:id="141" w:name="_Toc43215083"/>
      <w:bookmarkStart w:id="142" w:name="_Toc45032331"/>
      <w:bookmarkStart w:id="143" w:name="_Toc49849820"/>
      <w:bookmarkStart w:id="144" w:name="_Toc51873334"/>
      <w:bookmarkStart w:id="145" w:name="_Toc56517462"/>
      <w:bookmarkStart w:id="146" w:name="_Toc58594363"/>
      <w:bookmarkStart w:id="147" w:name="_Toc67685873"/>
      <w:bookmarkStart w:id="148" w:name="_Toc74993694"/>
      <w:bookmarkStart w:id="149" w:name="_Toc82716282"/>
      <w:bookmarkStart w:id="150" w:name="_Toc88818569"/>
      <w:bookmarkStart w:id="151" w:name="_Toc90650491"/>
      <w:bookmarkStart w:id="152" w:name="_Toc98506162"/>
      <w:bookmarkStart w:id="153" w:name="_Toc106639447"/>
      <w:r>
        <w:t>5</w:t>
      </w:r>
      <w:r>
        <w:rPr>
          <w:rFonts w:hint="eastAsia"/>
        </w:rPr>
        <w:tab/>
      </w:r>
      <w:r>
        <w:t>Services Offered by the LMF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E3F992D" w14:textId="77777777" w:rsidR="00EB7848" w:rsidRDefault="00EB7848" w:rsidP="00B32564">
      <w:pPr>
        <w:pStyle w:val="Heading2"/>
        <w:rPr>
          <w:lang w:val="en-US"/>
        </w:rPr>
      </w:pPr>
      <w:bookmarkStart w:id="154" w:name="_Toc20150333"/>
      <w:bookmarkStart w:id="155" w:name="_Toc25168572"/>
      <w:bookmarkStart w:id="156" w:name="_Toc27592991"/>
      <w:bookmarkStart w:id="157" w:name="_Toc34147860"/>
      <w:bookmarkStart w:id="158" w:name="_Toc36463244"/>
      <w:bookmarkStart w:id="159" w:name="_Toc43215084"/>
      <w:bookmarkStart w:id="160" w:name="_Toc45032332"/>
      <w:bookmarkStart w:id="161" w:name="_Toc49849821"/>
      <w:bookmarkStart w:id="162" w:name="_Toc51873335"/>
      <w:bookmarkStart w:id="163" w:name="_Toc56517463"/>
      <w:bookmarkStart w:id="164" w:name="_Toc58594364"/>
      <w:bookmarkStart w:id="165" w:name="_Toc67685874"/>
      <w:bookmarkStart w:id="166" w:name="_Toc74993695"/>
      <w:bookmarkStart w:id="167" w:name="_Toc82716283"/>
      <w:bookmarkStart w:id="168" w:name="_Toc88818570"/>
      <w:bookmarkStart w:id="169" w:name="_Toc90650492"/>
      <w:bookmarkStart w:id="170" w:name="_Toc98506163"/>
      <w:bookmarkStart w:id="171" w:name="_Toc106639448"/>
      <w:r>
        <w:rPr>
          <w:lang w:val="en-US"/>
        </w:rPr>
        <w:t>5.1</w:t>
      </w:r>
      <w:r>
        <w:rPr>
          <w:lang w:val="en-US"/>
        </w:rPr>
        <w:tab/>
        <w:t>Introduction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8E41B81" w14:textId="77777777" w:rsidR="00EB7848" w:rsidRDefault="00EB7848" w:rsidP="00EB7848">
      <w:bookmarkStart w:id="17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7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74" w:name="_Toc25168573"/>
      <w:bookmarkStart w:id="175" w:name="_Toc27592992"/>
      <w:bookmarkStart w:id="176" w:name="_Toc34147861"/>
      <w:bookmarkStart w:id="177" w:name="_Toc36463245"/>
      <w:bookmarkStart w:id="178" w:name="_Toc43215085"/>
      <w:bookmarkStart w:id="179" w:name="_Toc45032333"/>
      <w:bookmarkStart w:id="180" w:name="_Toc49849822"/>
      <w:bookmarkStart w:id="181" w:name="_Toc51873336"/>
      <w:bookmarkStart w:id="182" w:name="_Toc56517464"/>
      <w:bookmarkStart w:id="183" w:name="_Toc58594365"/>
      <w:bookmarkStart w:id="184" w:name="_Toc67685875"/>
      <w:bookmarkStart w:id="185" w:name="_Toc74993696"/>
      <w:bookmarkStart w:id="186" w:name="_Toc82716284"/>
      <w:bookmarkStart w:id="187" w:name="_Toc88818571"/>
      <w:bookmarkStart w:id="188" w:name="_Toc90650493"/>
      <w:bookmarkStart w:id="189" w:name="_Toc98506164"/>
      <w:bookmarkStart w:id="190" w:name="_Toc106639449"/>
      <w:r>
        <w:t>5.2</w:t>
      </w:r>
      <w:r>
        <w:tab/>
      </w:r>
      <w:r w:rsidRPr="007B2410">
        <w:t>N</w:t>
      </w:r>
      <w:r>
        <w:t>lmf_Location Service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0C8166" w14:textId="77777777" w:rsidR="00EB7848" w:rsidRDefault="00EB7848" w:rsidP="00B32564">
      <w:pPr>
        <w:pStyle w:val="Heading3"/>
      </w:pPr>
      <w:bookmarkStart w:id="191" w:name="_Toc20150335"/>
      <w:bookmarkStart w:id="192" w:name="_Toc25168574"/>
      <w:bookmarkStart w:id="193" w:name="_Toc27592993"/>
      <w:bookmarkStart w:id="194" w:name="_Toc34147862"/>
      <w:bookmarkStart w:id="195" w:name="_Toc36463246"/>
      <w:bookmarkStart w:id="196" w:name="_Toc43215086"/>
      <w:bookmarkStart w:id="197" w:name="_Toc45032334"/>
      <w:bookmarkStart w:id="198" w:name="_Toc49849823"/>
      <w:bookmarkStart w:id="199" w:name="_Toc51873337"/>
      <w:bookmarkStart w:id="200" w:name="_Toc56517465"/>
      <w:bookmarkStart w:id="201" w:name="_Toc58594366"/>
      <w:bookmarkStart w:id="202" w:name="_Toc67685876"/>
      <w:bookmarkStart w:id="203" w:name="_Toc74993697"/>
      <w:bookmarkStart w:id="204" w:name="_Toc82716285"/>
      <w:bookmarkStart w:id="205" w:name="_Toc88818572"/>
      <w:bookmarkStart w:id="206" w:name="_Toc90650494"/>
      <w:bookmarkStart w:id="207" w:name="_Toc98506165"/>
      <w:bookmarkStart w:id="208" w:name="_Toc106639450"/>
      <w:r>
        <w:t>5.2.1</w:t>
      </w:r>
      <w:r>
        <w:tab/>
        <w:t>Service Description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09" w:name="_Toc20150336"/>
      <w:bookmarkStart w:id="210" w:name="_Toc25168575"/>
      <w:bookmarkStart w:id="211" w:name="_Toc27592994"/>
      <w:bookmarkStart w:id="212" w:name="_Toc34147863"/>
      <w:bookmarkStart w:id="213" w:name="_Toc36463247"/>
      <w:bookmarkStart w:id="214" w:name="_Toc43215087"/>
      <w:bookmarkStart w:id="215" w:name="_Toc45032335"/>
      <w:bookmarkStart w:id="216" w:name="_Toc49849824"/>
      <w:bookmarkStart w:id="217" w:name="_Toc51873338"/>
      <w:bookmarkStart w:id="218" w:name="_Toc56517466"/>
      <w:bookmarkStart w:id="219" w:name="_Toc58594367"/>
      <w:bookmarkStart w:id="220" w:name="_Toc67685877"/>
      <w:bookmarkStart w:id="221" w:name="_Toc74993698"/>
      <w:bookmarkStart w:id="222" w:name="_Toc82716286"/>
      <w:bookmarkStart w:id="223" w:name="_Toc88818573"/>
      <w:bookmarkStart w:id="224" w:name="_Toc90650495"/>
      <w:bookmarkStart w:id="225" w:name="_Toc98506166"/>
      <w:bookmarkStart w:id="226" w:name="_Toc106639451"/>
      <w:r>
        <w:t>5.2.2</w:t>
      </w:r>
      <w:r>
        <w:tab/>
        <w:t>Service Operations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058DCB1" w14:textId="77777777" w:rsidR="00EB7848" w:rsidRDefault="00EB7848" w:rsidP="00B32564">
      <w:pPr>
        <w:pStyle w:val="Heading4"/>
      </w:pPr>
      <w:bookmarkStart w:id="227" w:name="_Toc20150337"/>
      <w:bookmarkStart w:id="228" w:name="_Toc25168576"/>
      <w:bookmarkStart w:id="229" w:name="_Toc27592995"/>
      <w:bookmarkStart w:id="230" w:name="_Toc34147864"/>
      <w:bookmarkStart w:id="231" w:name="_Toc36463248"/>
      <w:bookmarkStart w:id="232" w:name="_Toc43215088"/>
      <w:bookmarkStart w:id="233" w:name="_Toc45032336"/>
      <w:bookmarkStart w:id="234" w:name="_Toc49849825"/>
      <w:bookmarkStart w:id="235" w:name="_Toc51873339"/>
      <w:bookmarkStart w:id="236" w:name="_Toc56517467"/>
      <w:bookmarkStart w:id="237" w:name="_Toc58594368"/>
      <w:bookmarkStart w:id="238" w:name="_Toc67685878"/>
      <w:bookmarkStart w:id="239" w:name="_Toc74993699"/>
      <w:bookmarkStart w:id="240" w:name="_Toc82716287"/>
      <w:bookmarkStart w:id="241" w:name="_Toc88818574"/>
      <w:bookmarkStart w:id="242" w:name="_Toc90650496"/>
      <w:bookmarkStart w:id="243" w:name="_Toc98506167"/>
      <w:bookmarkStart w:id="244" w:name="_Toc106639452"/>
      <w:r>
        <w:t>5.2.2.1</w:t>
      </w:r>
      <w:r>
        <w:tab/>
        <w:t>Introduction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lastRenderedPageBreak/>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45" w:name="_Toc20150338"/>
      <w:bookmarkStart w:id="246" w:name="_Toc25168577"/>
      <w:bookmarkStart w:id="247" w:name="_Toc27592996"/>
      <w:bookmarkStart w:id="248" w:name="_Toc34147865"/>
      <w:bookmarkStart w:id="249" w:name="_Toc36463249"/>
      <w:bookmarkStart w:id="250" w:name="_Toc43215089"/>
      <w:bookmarkStart w:id="251" w:name="_Toc45032337"/>
      <w:bookmarkStart w:id="252" w:name="_Toc49849826"/>
      <w:bookmarkStart w:id="253" w:name="_Toc51873340"/>
      <w:bookmarkStart w:id="254" w:name="_Toc56517468"/>
      <w:bookmarkStart w:id="255" w:name="_Toc58594369"/>
      <w:bookmarkStart w:id="256" w:name="_Toc67685879"/>
      <w:bookmarkStart w:id="257" w:name="_Toc74993700"/>
      <w:bookmarkStart w:id="258" w:name="_Toc82716288"/>
      <w:bookmarkStart w:id="259" w:name="_Toc88818575"/>
      <w:bookmarkStart w:id="260" w:name="_Toc90650497"/>
      <w:bookmarkStart w:id="261" w:name="_Toc98506168"/>
      <w:bookmarkStart w:id="262" w:name="_Toc106639453"/>
      <w:r>
        <w:t>5.2.2.2</w:t>
      </w:r>
      <w:r>
        <w:tab/>
        <w:t>DetermineLocation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43F9D67" w14:textId="77777777" w:rsidR="00EB7848" w:rsidRDefault="00EB7848" w:rsidP="00B32564">
      <w:pPr>
        <w:pStyle w:val="Heading5"/>
      </w:pPr>
      <w:bookmarkStart w:id="263" w:name="_Toc20150339"/>
      <w:bookmarkStart w:id="264" w:name="_Toc25168578"/>
      <w:bookmarkStart w:id="265" w:name="_Toc27592997"/>
      <w:bookmarkStart w:id="266" w:name="_Toc34147866"/>
      <w:bookmarkStart w:id="267" w:name="_Toc36463250"/>
      <w:bookmarkStart w:id="268" w:name="_Toc43215090"/>
      <w:bookmarkStart w:id="269" w:name="_Toc45032338"/>
      <w:bookmarkStart w:id="270" w:name="_Toc49849827"/>
      <w:bookmarkStart w:id="271" w:name="_Toc51873341"/>
      <w:bookmarkStart w:id="272" w:name="_Toc56517469"/>
      <w:bookmarkStart w:id="273" w:name="_Toc58594370"/>
      <w:bookmarkStart w:id="274" w:name="_Toc67685880"/>
      <w:bookmarkStart w:id="275" w:name="_Toc74993701"/>
      <w:bookmarkStart w:id="276" w:name="_Toc82716289"/>
      <w:bookmarkStart w:id="277" w:name="_Toc88818576"/>
      <w:bookmarkStart w:id="278" w:name="_Toc90650498"/>
      <w:bookmarkStart w:id="279" w:name="_Toc98506169"/>
      <w:bookmarkStart w:id="280" w:name="_Toc106639454"/>
      <w:r>
        <w:t>5.2.2.2.1</w:t>
      </w:r>
      <w:r>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81" w:name="_Toc20150340"/>
      <w:bookmarkStart w:id="282" w:name="_Toc25168579"/>
      <w:bookmarkStart w:id="283" w:name="_Toc27592998"/>
      <w:r>
        <w:t>-</w:t>
      </w:r>
      <w:r>
        <w:tab/>
        <w:t>Retrieve UE Location for 5G-MO-</w:t>
      </w:r>
      <w:r w:rsidRPr="00EE2E41">
        <w:t>LR</w:t>
      </w:r>
    </w:p>
    <w:p w14:paraId="6AC7B6E6" w14:textId="77777777" w:rsidR="00EB7848" w:rsidRDefault="00EB7848" w:rsidP="00B32564">
      <w:pPr>
        <w:pStyle w:val="Heading5"/>
      </w:pPr>
      <w:bookmarkStart w:id="284" w:name="_Toc34147867"/>
      <w:bookmarkStart w:id="285" w:name="_Toc36463251"/>
      <w:bookmarkStart w:id="286" w:name="_Toc43215091"/>
      <w:bookmarkStart w:id="287" w:name="_Toc45032339"/>
      <w:bookmarkStart w:id="288" w:name="_Toc49849828"/>
      <w:bookmarkStart w:id="289" w:name="_Toc51873342"/>
      <w:bookmarkStart w:id="290" w:name="_Toc56517470"/>
      <w:bookmarkStart w:id="291" w:name="_Toc58594371"/>
      <w:bookmarkStart w:id="292" w:name="_Toc67685881"/>
      <w:bookmarkStart w:id="293" w:name="_Toc74993702"/>
      <w:bookmarkStart w:id="294" w:name="_Toc82716290"/>
      <w:bookmarkStart w:id="295" w:name="_Toc88818577"/>
      <w:bookmarkStart w:id="296" w:name="_Toc90650499"/>
      <w:bookmarkStart w:id="297" w:name="_Toc98506170"/>
      <w:bookmarkStart w:id="298" w:name="_Toc106639455"/>
      <w:r>
        <w:t>5.2.2.2.2</w:t>
      </w:r>
      <w:r>
        <w:tab/>
        <w:t>Retrieve UE Location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3pt;height:105.8pt" o:ole="">
            <v:imagedata r:id="rId14" o:title=""/>
          </v:shape>
          <o:OLEObject Type="Embed" ProgID="Visio.Drawing.11" ShapeID="_x0000_i1028" DrawAspect="Content" ObjectID="_1717252348" r:id="rId15"/>
        </w:object>
      </w:r>
    </w:p>
    <w:p w14:paraId="78EF0884" w14:textId="77777777" w:rsidR="00EB7848" w:rsidRDefault="00EB7848" w:rsidP="00EB7848">
      <w:pPr>
        <w:pStyle w:val="TF"/>
        <w:rPr>
          <w:lang w:val="en-US"/>
        </w:rPr>
      </w:pPr>
      <w:r>
        <w:t>Figure 5.2.2.2.2-1: DetermineLocation Request</w:t>
      </w:r>
    </w:p>
    <w:p w14:paraId="05269EDA" w14:textId="1B4E1AA9"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 may be included in the HTTP POST request body</w:t>
      </w:r>
      <w:r w:rsidR="00FC570D">
        <w:t>;</w:t>
      </w:r>
    </w:p>
    <w:p w14:paraId="271FB745" w14:textId="0121A737" w:rsidR="00FC570D" w:rsidRPr="002614DB" w:rsidRDefault="00FC570D" w:rsidP="00EB7848">
      <w:pPr>
        <w:pStyle w:val="B1"/>
      </w:pPr>
      <w:r>
        <w:tab/>
        <w:t xml:space="preserve">If UE country or international area needs to be determined, the </w:t>
      </w:r>
      <w:r w:rsidRPr="002614DB">
        <w:t>NF Service Consumer</w:t>
      </w:r>
      <w:r>
        <w:t xml:space="preserve"> shall include UE country determination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77777777"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Pr="00046295">
        <w:rPr>
          <w:u w:val="single"/>
          <w:shd w:val="clear" w:color="auto" w:fill="FFFFFF"/>
        </w:rPr>
        <w:t xml:space="preserve"> </w:t>
      </w:r>
      <w:r>
        <w:t xml:space="preserve">UE country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299" w:name="_Toc34147868"/>
      <w:bookmarkStart w:id="300" w:name="_Toc36463252"/>
      <w:bookmarkStart w:id="301" w:name="_Toc43215092"/>
      <w:bookmarkStart w:id="302" w:name="_Toc45032340"/>
      <w:bookmarkStart w:id="303" w:name="_Toc49849829"/>
      <w:bookmarkStart w:id="304" w:name="_Toc51873343"/>
      <w:bookmarkStart w:id="305" w:name="_Toc56517471"/>
      <w:bookmarkStart w:id="306" w:name="_Toc58594372"/>
      <w:bookmarkStart w:id="307" w:name="_Toc67685882"/>
      <w:bookmarkStart w:id="308" w:name="_Toc74993703"/>
      <w:bookmarkStart w:id="309" w:name="_Toc82716291"/>
      <w:bookmarkStart w:id="310" w:name="_Toc88818578"/>
      <w:bookmarkStart w:id="311" w:name="_Toc90650500"/>
      <w:bookmarkStart w:id="312" w:name="_Toc98506171"/>
      <w:bookmarkStart w:id="313" w:name="_Toc20150341"/>
      <w:bookmarkStart w:id="314" w:name="_Toc25168580"/>
      <w:bookmarkStart w:id="315" w:name="_Toc27592999"/>
      <w:bookmarkStart w:id="316" w:name="_Toc106639456"/>
      <w:r>
        <w:lastRenderedPageBreak/>
        <w:t>5.2.2.2.3</w:t>
      </w:r>
      <w:r>
        <w:tab/>
        <w:t>Retrieve UE Location for 5G-MO-</w:t>
      </w:r>
      <w:r w:rsidRPr="00EE2E41">
        <w:t>LR</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3pt;height:105.8pt" o:ole="">
            <v:imagedata r:id="rId16" o:title=""/>
          </v:shape>
          <o:OLEObject Type="Embed" ProgID="Visio.Drawing.11" ShapeID="_x0000_i1029" DrawAspect="Content" ObjectID="_1717252349"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17" w:name="_Toc34147869"/>
      <w:bookmarkStart w:id="318" w:name="_Toc36463253"/>
      <w:bookmarkStart w:id="319" w:name="_Toc43215093"/>
      <w:bookmarkStart w:id="320" w:name="_Toc45032341"/>
      <w:bookmarkStart w:id="321" w:name="_Toc49849830"/>
      <w:bookmarkStart w:id="322" w:name="_Toc51873344"/>
      <w:bookmarkStart w:id="323" w:name="_Toc56517472"/>
      <w:bookmarkStart w:id="324" w:name="_Toc58594373"/>
      <w:bookmarkStart w:id="325" w:name="_Toc67685883"/>
      <w:bookmarkStart w:id="326" w:name="_Toc74993704"/>
      <w:bookmarkStart w:id="327" w:name="_Toc82716292"/>
      <w:bookmarkStart w:id="328" w:name="_Toc88818579"/>
      <w:bookmarkStart w:id="329" w:name="_Toc90650501"/>
      <w:bookmarkStart w:id="330" w:name="_Toc98506172"/>
      <w:bookmarkStart w:id="331" w:name="_Toc106639457"/>
      <w:r>
        <w:t>5.2.2.3</w:t>
      </w:r>
      <w:r>
        <w:tab/>
        <w:t>EventNotify</w:t>
      </w:r>
      <w:bookmarkEnd w:id="313"/>
      <w:bookmarkEnd w:id="314"/>
      <w:bookmarkEnd w:id="31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9DBE4BB" w14:textId="77777777" w:rsidR="00EB7848" w:rsidRDefault="00EB7848" w:rsidP="00B32564">
      <w:pPr>
        <w:pStyle w:val="Heading5"/>
      </w:pPr>
      <w:bookmarkStart w:id="332" w:name="_Toc20150342"/>
      <w:bookmarkStart w:id="333" w:name="_Toc25168581"/>
      <w:bookmarkStart w:id="334" w:name="_Toc27593000"/>
      <w:bookmarkStart w:id="335" w:name="_Toc34147870"/>
      <w:bookmarkStart w:id="336" w:name="_Toc36463254"/>
      <w:bookmarkStart w:id="337" w:name="_Toc43215094"/>
      <w:bookmarkStart w:id="338" w:name="_Toc45032342"/>
      <w:bookmarkStart w:id="339" w:name="_Toc49849831"/>
      <w:bookmarkStart w:id="340" w:name="_Toc51873345"/>
      <w:bookmarkStart w:id="341" w:name="_Toc56517473"/>
      <w:bookmarkStart w:id="342" w:name="_Toc58594374"/>
      <w:bookmarkStart w:id="343" w:name="_Toc67685884"/>
      <w:bookmarkStart w:id="344" w:name="_Toc74993705"/>
      <w:bookmarkStart w:id="345" w:name="_Toc82716293"/>
      <w:bookmarkStart w:id="346" w:name="_Toc88818580"/>
      <w:bookmarkStart w:id="347" w:name="_Toc90650502"/>
      <w:bookmarkStart w:id="348" w:name="_Toc98506173"/>
      <w:bookmarkStart w:id="349" w:name="_Toc106639458"/>
      <w:r>
        <w:t>5.2.2.3.1</w:t>
      </w:r>
      <w:r>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50" w:name="_Toc20150343"/>
      <w:bookmarkStart w:id="351" w:name="_Toc25168582"/>
      <w:bookmarkStart w:id="352" w:name="_Toc27593001"/>
      <w:bookmarkStart w:id="353" w:name="_Toc34147871"/>
      <w:bookmarkStart w:id="354" w:name="_Toc36463255"/>
      <w:bookmarkStart w:id="355" w:name="_Toc43215095"/>
      <w:bookmarkStart w:id="356" w:name="_Toc45032343"/>
      <w:bookmarkStart w:id="357" w:name="_Toc49849832"/>
      <w:bookmarkStart w:id="358" w:name="_Toc51873346"/>
      <w:bookmarkStart w:id="359" w:name="_Toc56517474"/>
      <w:bookmarkStart w:id="360" w:name="_Toc58594375"/>
      <w:bookmarkStart w:id="361" w:name="_Toc67685885"/>
      <w:bookmarkStart w:id="362" w:name="_Toc74993706"/>
      <w:bookmarkStart w:id="363" w:name="_Toc82716294"/>
      <w:bookmarkStart w:id="364" w:name="_Toc88818581"/>
      <w:bookmarkStart w:id="365" w:name="_Toc90650503"/>
      <w:bookmarkStart w:id="366" w:name="_Toc98506174"/>
      <w:bookmarkStart w:id="367" w:name="_Toc106639459"/>
      <w:r>
        <w:t>5.2.2.3.2</w:t>
      </w:r>
      <w:r>
        <w:tab/>
        <w:t>Periodic or Triggered Event Notification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3pt;height:104.1pt" o:ole="">
            <v:imagedata r:id="rId18" o:title=""/>
          </v:shape>
          <o:OLEObject Type="Embed" ProgID="Visio.Drawing.11" ShapeID="_x0000_i1030" DrawAspect="Content" ObjectID="_1717252350"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368" w:name="_Toc20150344"/>
      <w:bookmarkStart w:id="369" w:name="_Toc25168583"/>
      <w:bookmarkStart w:id="370" w:name="_Toc27593002"/>
      <w:bookmarkStart w:id="371" w:name="_Toc34147872"/>
      <w:bookmarkStart w:id="372" w:name="_Toc36463256"/>
      <w:bookmarkStart w:id="373" w:name="_Toc43215096"/>
      <w:bookmarkStart w:id="374" w:name="_Toc45032344"/>
      <w:bookmarkStart w:id="375" w:name="_Toc49849833"/>
      <w:bookmarkStart w:id="376" w:name="_Toc51873347"/>
      <w:bookmarkStart w:id="377" w:name="_Toc56517475"/>
      <w:bookmarkStart w:id="378" w:name="_Toc58594376"/>
      <w:bookmarkStart w:id="379" w:name="_Toc67685886"/>
      <w:bookmarkStart w:id="380" w:name="_Toc74993707"/>
      <w:bookmarkStart w:id="381" w:name="_Toc82716295"/>
      <w:bookmarkStart w:id="382" w:name="_Toc88818582"/>
      <w:bookmarkStart w:id="383" w:name="_Toc90650504"/>
      <w:bookmarkStart w:id="384" w:name="_Toc98506175"/>
      <w:bookmarkStart w:id="385" w:name="_Toc106639460"/>
      <w:r>
        <w:t>5.2.2.4</w:t>
      </w:r>
      <w:r>
        <w:tab/>
        <w:t>CancelLocation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730589E" w14:textId="77777777" w:rsidR="00EB7848" w:rsidRDefault="00EB7848" w:rsidP="00B32564">
      <w:pPr>
        <w:pStyle w:val="Heading5"/>
      </w:pPr>
      <w:bookmarkStart w:id="386" w:name="_Toc20150345"/>
      <w:bookmarkStart w:id="387" w:name="_Toc25168584"/>
      <w:bookmarkStart w:id="388" w:name="_Toc27593003"/>
      <w:bookmarkStart w:id="389" w:name="_Toc34147873"/>
      <w:bookmarkStart w:id="390" w:name="_Toc36463257"/>
      <w:bookmarkStart w:id="391" w:name="_Toc43215097"/>
      <w:bookmarkStart w:id="392" w:name="_Toc45032345"/>
      <w:bookmarkStart w:id="393" w:name="_Toc49849834"/>
      <w:bookmarkStart w:id="394" w:name="_Toc51873348"/>
      <w:bookmarkStart w:id="395" w:name="_Toc56517476"/>
      <w:bookmarkStart w:id="396" w:name="_Toc58594377"/>
      <w:bookmarkStart w:id="397" w:name="_Toc67685887"/>
      <w:bookmarkStart w:id="398" w:name="_Toc74993708"/>
      <w:bookmarkStart w:id="399" w:name="_Toc82716296"/>
      <w:bookmarkStart w:id="400" w:name="_Toc88818583"/>
      <w:bookmarkStart w:id="401" w:name="_Toc90650505"/>
      <w:bookmarkStart w:id="402" w:name="_Toc98506176"/>
      <w:bookmarkStart w:id="403" w:name="_Toc106639461"/>
      <w:r>
        <w:t>5.2.2.4.1</w:t>
      </w:r>
      <w:r>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04" w:name="_Toc20150346"/>
      <w:bookmarkStart w:id="405" w:name="_Toc25168585"/>
      <w:bookmarkStart w:id="406" w:name="_Toc27593004"/>
      <w:bookmarkStart w:id="407" w:name="_Toc34147874"/>
      <w:bookmarkStart w:id="408" w:name="_Toc36463258"/>
      <w:bookmarkStart w:id="409" w:name="_Toc43215098"/>
      <w:bookmarkStart w:id="410" w:name="_Toc45032346"/>
      <w:bookmarkStart w:id="411" w:name="_Toc49849835"/>
      <w:bookmarkStart w:id="412" w:name="_Toc51873349"/>
      <w:bookmarkStart w:id="413" w:name="_Toc56517477"/>
      <w:bookmarkStart w:id="414" w:name="_Toc58594378"/>
      <w:bookmarkStart w:id="415" w:name="_Toc67685888"/>
      <w:bookmarkStart w:id="416" w:name="_Toc74993709"/>
      <w:bookmarkStart w:id="417" w:name="_Toc82716297"/>
      <w:bookmarkStart w:id="418" w:name="_Toc88818584"/>
      <w:bookmarkStart w:id="419" w:name="_Toc90650506"/>
      <w:bookmarkStart w:id="420" w:name="_Toc98506177"/>
      <w:bookmarkStart w:id="421" w:name="_Toc106639462"/>
      <w:r>
        <w:t>5.2.2.4.2</w:t>
      </w:r>
      <w:r>
        <w:tab/>
        <w:t>Cancel Periodic or Triggered Location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3pt;height:104.1pt" o:ole="">
            <v:imagedata r:id="rId20" o:title=""/>
          </v:shape>
          <o:OLEObject Type="Embed" ProgID="Visio.Drawing.11" ShapeID="_x0000_i1031" DrawAspect="Content" ObjectID="_1717252351"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lastRenderedPageBreak/>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22" w:name="_Toc20150347"/>
      <w:bookmarkStart w:id="423" w:name="_Toc25168586"/>
      <w:bookmarkStart w:id="424" w:name="_Toc27593005"/>
      <w:bookmarkStart w:id="425" w:name="_Toc34147875"/>
      <w:bookmarkStart w:id="426" w:name="_Toc36463259"/>
      <w:bookmarkStart w:id="427" w:name="_Toc43215099"/>
      <w:bookmarkStart w:id="428" w:name="_Toc45032347"/>
      <w:bookmarkStart w:id="429" w:name="_Toc49849836"/>
      <w:bookmarkStart w:id="430" w:name="_Toc51873350"/>
      <w:bookmarkStart w:id="431" w:name="_Toc56517478"/>
      <w:bookmarkStart w:id="432" w:name="_Toc58594379"/>
      <w:bookmarkStart w:id="433" w:name="_Toc67685889"/>
      <w:bookmarkStart w:id="434" w:name="_Toc74993710"/>
      <w:bookmarkStart w:id="435" w:name="_Toc82716298"/>
      <w:bookmarkStart w:id="436" w:name="_Toc88818585"/>
      <w:bookmarkStart w:id="437" w:name="_Toc90650507"/>
      <w:bookmarkStart w:id="438" w:name="_Toc98506178"/>
      <w:bookmarkStart w:id="439" w:name="_Toc106639463"/>
      <w:r>
        <w:t>5.2.2.5</w:t>
      </w:r>
      <w:r>
        <w:tab/>
        <w:t>LocationContextTransfer</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0769C15" w14:textId="77777777" w:rsidR="00EB7848" w:rsidRDefault="00EB7848" w:rsidP="00B32564">
      <w:pPr>
        <w:pStyle w:val="Heading5"/>
      </w:pPr>
      <w:bookmarkStart w:id="440" w:name="_Toc20150348"/>
      <w:bookmarkStart w:id="441" w:name="_Toc25168587"/>
      <w:bookmarkStart w:id="442" w:name="_Toc27593006"/>
      <w:bookmarkStart w:id="443" w:name="_Toc34147876"/>
      <w:bookmarkStart w:id="444" w:name="_Toc36463260"/>
      <w:bookmarkStart w:id="445" w:name="_Toc43215100"/>
      <w:bookmarkStart w:id="446" w:name="_Toc45032348"/>
      <w:bookmarkStart w:id="447" w:name="_Toc49849837"/>
      <w:bookmarkStart w:id="448" w:name="_Toc51873351"/>
      <w:bookmarkStart w:id="449" w:name="_Toc56517479"/>
      <w:bookmarkStart w:id="450" w:name="_Toc58594380"/>
      <w:bookmarkStart w:id="451" w:name="_Toc67685890"/>
      <w:bookmarkStart w:id="452" w:name="_Toc74993711"/>
      <w:bookmarkStart w:id="453" w:name="_Toc82716299"/>
      <w:bookmarkStart w:id="454" w:name="_Toc88818586"/>
      <w:bookmarkStart w:id="455" w:name="_Toc90650508"/>
      <w:bookmarkStart w:id="456" w:name="_Toc98506179"/>
      <w:bookmarkStart w:id="457" w:name="_Toc106639464"/>
      <w:r>
        <w:t>5.2.2.5.1</w:t>
      </w:r>
      <w:r>
        <w:tab/>
        <w:t>General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458" w:name="_Toc20150349"/>
      <w:bookmarkStart w:id="459" w:name="_Toc25168588"/>
      <w:bookmarkStart w:id="460" w:name="_Toc27593007"/>
      <w:bookmarkStart w:id="461" w:name="_Toc34147877"/>
      <w:bookmarkStart w:id="462" w:name="_Toc36463261"/>
      <w:bookmarkStart w:id="463" w:name="_Toc43215101"/>
      <w:bookmarkStart w:id="464" w:name="_Toc45032349"/>
      <w:bookmarkStart w:id="465" w:name="_Toc49849838"/>
      <w:bookmarkStart w:id="466" w:name="_Toc51873352"/>
      <w:bookmarkStart w:id="467" w:name="_Toc56517480"/>
      <w:bookmarkStart w:id="468" w:name="_Toc58594381"/>
      <w:bookmarkStart w:id="469" w:name="_Toc67685891"/>
      <w:bookmarkStart w:id="470" w:name="_Toc74993712"/>
      <w:bookmarkStart w:id="471" w:name="_Toc82716300"/>
      <w:bookmarkStart w:id="472" w:name="_Toc88818587"/>
      <w:bookmarkStart w:id="473" w:name="_Toc90650509"/>
      <w:bookmarkStart w:id="474" w:name="_Toc98506180"/>
      <w:bookmarkStart w:id="475" w:name="_Toc106639465"/>
      <w:r>
        <w:t>5.2.2.5</w:t>
      </w:r>
      <w:r w:rsidRPr="003A63C8">
        <w:t>.</w:t>
      </w:r>
      <w:r>
        <w:t>2</w:t>
      </w:r>
      <w:r>
        <w:tab/>
        <w:t>Transfer Location Context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3pt;height:105.8pt" o:ole="">
            <v:imagedata r:id="rId22" o:title=""/>
          </v:shape>
          <o:OLEObject Type="Embed" ProgID="Visio.Drawing.11" ShapeID="_x0000_i1032" DrawAspect="Content" ObjectID="_1717252352"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476" w:name="_Toc25168589"/>
      <w:bookmarkStart w:id="477" w:name="_Toc27593008"/>
      <w:bookmarkStart w:id="478" w:name="_Toc34147878"/>
      <w:bookmarkStart w:id="479" w:name="_Toc36463262"/>
      <w:bookmarkStart w:id="480" w:name="_Toc43215102"/>
      <w:bookmarkStart w:id="481" w:name="_Toc45032350"/>
      <w:bookmarkStart w:id="482" w:name="_Toc49849839"/>
      <w:bookmarkStart w:id="483" w:name="_Toc51873353"/>
      <w:bookmarkStart w:id="484" w:name="_Toc56517481"/>
      <w:bookmarkStart w:id="485" w:name="_Toc58594382"/>
      <w:bookmarkStart w:id="486" w:name="_Toc67685892"/>
      <w:bookmarkStart w:id="487" w:name="_Toc74993713"/>
      <w:bookmarkStart w:id="488" w:name="_Toc82716301"/>
      <w:bookmarkStart w:id="489" w:name="_Toc88818588"/>
      <w:bookmarkStart w:id="490" w:name="_Toc90650510"/>
      <w:bookmarkStart w:id="491" w:name="_Toc98506181"/>
      <w:bookmarkStart w:id="492" w:name="_Toc106639466"/>
      <w:r>
        <w:t>5.3</w:t>
      </w:r>
      <w:r>
        <w:tab/>
        <w:t>Nlmf_Broadcast Service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C22761C" w14:textId="77777777" w:rsidR="00EB7848" w:rsidRDefault="00EB7848" w:rsidP="00B32564">
      <w:pPr>
        <w:pStyle w:val="Heading3"/>
      </w:pPr>
      <w:bookmarkStart w:id="493" w:name="_Toc25168590"/>
      <w:bookmarkStart w:id="494" w:name="_Toc27593009"/>
      <w:bookmarkStart w:id="495" w:name="_Toc34147879"/>
      <w:bookmarkStart w:id="496" w:name="_Toc36463263"/>
      <w:bookmarkStart w:id="497" w:name="_Toc43215103"/>
      <w:bookmarkStart w:id="498" w:name="_Toc45032351"/>
      <w:bookmarkStart w:id="499" w:name="_Toc49849840"/>
      <w:bookmarkStart w:id="500" w:name="_Toc51873354"/>
      <w:bookmarkStart w:id="501" w:name="_Toc56517482"/>
      <w:bookmarkStart w:id="502" w:name="_Toc58594383"/>
      <w:bookmarkStart w:id="503" w:name="_Toc67685893"/>
      <w:bookmarkStart w:id="504" w:name="_Toc74993714"/>
      <w:bookmarkStart w:id="505" w:name="_Toc82716302"/>
      <w:bookmarkStart w:id="506" w:name="_Toc88818589"/>
      <w:bookmarkStart w:id="507" w:name="_Toc90650511"/>
      <w:bookmarkStart w:id="508" w:name="_Toc98506182"/>
      <w:bookmarkStart w:id="509" w:name="_Toc106639467"/>
      <w:r>
        <w:t>5.3.1</w:t>
      </w:r>
      <w:r>
        <w:tab/>
        <w:t>Service Description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10" w:name="_Toc25168591"/>
      <w:bookmarkStart w:id="511" w:name="_Toc27593010"/>
      <w:bookmarkStart w:id="512" w:name="_Toc34147880"/>
      <w:bookmarkStart w:id="513" w:name="_Toc36463264"/>
      <w:bookmarkStart w:id="514" w:name="_Toc43215104"/>
      <w:bookmarkStart w:id="515" w:name="_Toc45032352"/>
      <w:bookmarkStart w:id="516" w:name="_Toc49849841"/>
      <w:bookmarkStart w:id="517" w:name="_Toc51873355"/>
      <w:bookmarkStart w:id="518" w:name="_Toc56517483"/>
      <w:bookmarkStart w:id="519" w:name="_Toc58594384"/>
      <w:bookmarkStart w:id="520" w:name="_Toc67685894"/>
      <w:bookmarkStart w:id="521" w:name="_Toc74993715"/>
      <w:bookmarkStart w:id="522" w:name="_Toc82716303"/>
      <w:bookmarkStart w:id="523" w:name="_Toc88818590"/>
      <w:bookmarkStart w:id="524" w:name="_Toc90650512"/>
      <w:bookmarkStart w:id="525" w:name="_Toc98506183"/>
      <w:bookmarkStart w:id="526" w:name="_Toc106639468"/>
      <w:r>
        <w:lastRenderedPageBreak/>
        <w:t>5.3.2</w:t>
      </w:r>
      <w:r>
        <w:tab/>
        <w:t>Service Operations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29B441C" w14:textId="77777777" w:rsidR="00EB7848" w:rsidRDefault="00EB7848" w:rsidP="00B32564">
      <w:pPr>
        <w:pStyle w:val="Heading4"/>
      </w:pPr>
      <w:bookmarkStart w:id="527" w:name="_Toc25168592"/>
      <w:bookmarkStart w:id="528" w:name="_Toc27593011"/>
      <w:bookmarkStart w:id="529" w:name="_Toc34147881"/>
      <w:bookmarkStart w:id="530" w:name="_Toc36463265"/>
      <w:bookmarkStart w:id="531" w:name="_Toc43215105"/>
      <w:bookmarkStart w:id="532" w:name="_Toc45032353"/>
      <w:bookmarkStart w:id="533" w:name="_Toc49849842"/>
      <w:bookmarkStart w:id="534" w:name="_Toc51873356"/>
      <w:bookmarkStart w:id="535" w:name="_Toc56517484"/>
      <w:bookmarkStart w:id="536" w:name="_Toc58594385"/>
      <w:bookmarkStart w:id="537" w:name="_Toc67685895"/>
      <w:bookmarkStart w:id="538" w:name="_Toc74993716"/>
      <w:bookmarkStart w:id="539" w:name="_Toc82716304"/>
      <w:bookmarkStart w:id="540" w:name="_Toc88818591"/>
      <w:bookmarkStart w:id="541" w:name="_Toc90650513"/>
      <w:bookmarkStart w:id="542" w:name="_Toc98506184"/>
      <w:bookmarkStart w:id="543" w:name="_Toc106639469"/>
      <w:r>
        <w:t>5.3.2.1</w:t>
      </w:r>
      <w:r>
        <w:tab/>
        <w:t>Introduction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544" w:name="_Toc25168593"/>
      <w:bookmarkStart w:id="545" w:name="_Toc27593012"/>
      <w:bookmarkStart w:id="546" w:name="_Toc34147882"/>
      <w:bookmarkStart w:id="547" w:name="_Toc36463266"/>
      <w:bookmarkStart w:id="548" w:name="_Toc43215106"/>
      <w:bookmarkStart w:id="549" w:name="_Toc45032354"/>
      <w:bookmarkStart w:id="550" w:name="_Toc49849843"/>
      <w:bookmarkStart w:id="551" w:name="_Toc51873357"/>
      <w:bookmarkStart w:id="552" w:name="_Toc56517485"/>
      <w:bookmarkStart w:id="553" w:name="_Toc58594386"/>
      <w:bookmarkStart w:id="554" w:name="_Toc67685896"/>
      <w:bookmarkStart w:id="555" w:name="_Toc74993717"/>
      <w:bookmarkStart w:id="556" w:name="_Toc82716305"/>
      <w:bookmarkStart w:id="557" w:name="_Toc88818592"/>
      <w:bookmarkStart w:id="558" w:name="_Toc90650514"/>
      <w:bookmarkStart w:id="559" w:name="_Toc98506185"/>
      <w:bookmarkStart w:id="560" w:name="_Toc106639470"/>
      <w:r>
        <w:t>5.3.2.2</w:t>
      </w:r>
      <w:r>
        <w:tab/>
        <w:t>CipheringKeyData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2CEAC03" w14:textId="77777777" w:rsidR="00EB7848" w:rsidRDefault="00EB7848" w:rsidP="00B32564">
      <w:pPr>
        <w:pStyle w:val="Heading5"/>
      </w:pPr>
      <w:bookmarkStart w:id="561" w:name="_Toc25168594"/>
      <w:bookmarkStart w:id="562" w:name="_Toc27593013"/>
      <w:bookmarkStart w:id="563" w:name="_Toc34147883"/>
      <w:bookmarkStart w:id="564" w:name="_Toc36463267"/>
      <w:bookmarkStart w:id="565" w:name="_Toc43215107"/>
      <w:bookmarkStart w:id="566" w:name="_Toc45032355"/>
      <w:bookmarkStart w:id="567" w:name="_Toc49849844"/>
      <w:bookmarkStart w:id="568" w:name="_Toc51873358"/>
      <w:bookmarkStart w:id="569" w:name="_Toc56517486"/>
      <w:bookmarkStart w:id="570" w:name="_Toc58594387"/>
      <w:bookmarkStart w:id="571" w:name="_Toc67685897"/>
      <w:bookmarkStart w:id="572" w:name="_Toc74993718"/>
      <w:bookmarkStart w:id="573" w:name="_Toc82716306"/>
      <w:bookmarkStart w:id="574" w:name="_Toc88818593"/>
      <w:bookmarkStart w:id="575" w:name="_Toc90650515"/>
      <w:bookmarkStart w:id="576" w:name="_Toc98506186"/>
      <w:bookmarkStart w:id="577" w:name="_Toc106639471"/>
      <w:r>
        <w:t>5.3.2.2.1</w:t>
      </w:r>
      <w:r>
        <w:tab/>
        <w:t>General</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578" w:name="_Toc25168595"/>
      <w:bookmarkStart w:id="579" w:name="_Toc27593014"/>
      <w:bookmarkStart w:id="580" w:name="_Toc34147884"/>
      <w:bookmarkStart w:id="581" w:name="_Toc36463268"/>
      <w:bookmarkStart w:id="582" w:name="_Toc43215108"/>
      <w:bookmarkStart w:id="583" w:name="_Toc45032356"/>
      <w:bookmarkStart w:id="584" w:name="_Toc49849845"/>
      <w:bookmarkStart w:id="585" w:name="_Toc51873359"/>
      <w:bookmarkStart w:id="586" w:name="_Toc56517487"/>
      <w:bookmarkStart w:id="587" w:name="_Toc58594388"/>
      <w:bookmarkStart w:id="588" w:name="_Toc67685898"/>
      <w:bookmarkStart w:id="589" w:name="_Toc74993719"/>
      <w:bookmarkStart w:id="590" w:name="_Toc82716307"/>
      <w:bookmarkStart w:id="591" w:name="_Toc88818594"/>
      <w:bookmarkStart w:id="592" w:name="_Toc90650516"/>
      <w:bookmarkStart w:id="593" w:name="_Toc98506187"/>
      <w:bookmarkStart w:id="594" w:name="_Toc106639472"/>
      <w:r>
        <w:t>5.3.2.2.2</w:t>
      </w:r>
      <w:r>
        <w:tab/>
        <w:t>Request Ciphering Key Information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3pt;height:106.35pt" o:ole="">
            <v:imagedata r:id="rId24" o:title=""/>
          </v:shape>
          <o:OLEObject Type="Embed" ProgID="Visio.Drawing.11" ShapeID="_x0000_i1033" DrawAspect="Content" ObjectID="_1717252353"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595" w:name="_Toc25168596"/>
      <w:bookmarkStart w:id="596" w:name="_Toc27593015"/>
      <w:bookmarkStart w:id="597" w:name="_Toc34147885"/>
      <w:bookmarkStart w:id="598" w:name="_Toc36463269"/>
      <w:bookmarkStart w:id="599" w:name="_Toc43215109"/>
      <w:bookmarkStart w:id="600" w:name="_Toc45032357"/>
      <w:bookmarkStart w:id="601" w:name="_Toc49849846"/>
      <w:bookmarkStart w:id="602" w:name="_Toc51873360"/>
      <w:bookmarkStart w:id="603" w:name="_Toc56517488"/>
      <w:bookmarkStart w:id="604" w:name="_Toc58594389"/>
      <w:bookmarkStart w:id="605" w:name="_Toc67685899"/>
      <w:bookmarkStart w:id="606" w:name="_Toc74993720"/>
      <w:bookmarkStart w:id="607" w:name="_Toc82716308"/>
      <w:bookmarkStart w:id="608" w:name="_Toc88818595"/>
      <w:bookmarkStart w:id="609" w:name="_Toc90650517"/>
      <w:bookmarkStart w:id="610" w:name="_Toc98506188"/>
      <w:bookmarkStart w:id="611" w:name="_Toc106639473"/>
      <w:r>
        <w:t>5.3.2.2.3</w:t>
      </w:r>
      <w:r>
        <w:tab/>
        <w:t>Provide Ciphering Key Information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3pt;height:106.35pt" o:ole="">
            <v:imagedata r:id="rId26" o:title=""/>
          </v:shape>
          <o:OLEObject Type="Embed" ProgID="Visio.Drawing.11" ShapeID="_x0000_i1034" DrawAspect="Content" ObjectID="_1717252354"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612" w:name="_Toc20150350"/>
      <w:bookmarkStart w:id="613" w:name="_Toc25168597"/>
      <w:bookmarkStart w:id="614" w:name="_Toc27593016"/>
      <w:bookmarkStart w:id="615" w:name="_Toc34147886"/>
      <w:bookmarkStart w:id="616" w:name="_Toc36463270"/>
      <w:bookmarkStart w:id="617" w:name="_Toc43215110"/>
      <w:bookmarkStart w:id="618" w:name="_Toc45032358"/>
      <w:bookmarkStart w:id="619" w:name="_Toc49849847"/>
      <w:bookmarkStart w:id="620" w:name="_Toc51873361"/>
      <w:bookmarkStart w:id="621" w:name="_Toc56517489"/>
      <w:bookmarkStart w:id="622" w:name="_Toc58594390"/>
      <w:bookmarkStart w:id="623" w:name="_Toc67685900"/>
      <w:bookmarkStart w:id="624" w:name="_Toc74993721"/>
      <w:bookmarkStart w:id="625" w:name="_Toc82716309"/>
      <w:bookmarkStart w:id="626" w:name="_Toc88818596"/>
      <w:bookmarkStart w:id="627" w:name="_Toc90650518"/>
      <w:bookmarkStart w:id="628" w:name="_Toc98506189"/>
      <w:bookmarkStart w:id="629" w:name="_Toc106639474"/>
      <w:r>
        <w:rPr>
          <w:rFonts w:hint="eastAsia"/>
          <w:lang w:eastAsia="zh-CN"/>
        </w:rPr>
        <w:t>6</w:t>
      </w:r>
      <w:r>
        <w:tab/>
      </w:r>
      <w:r>
        <w:rPr>
          <w:lang w:eastAsia="zh-CN"/>
        </w:rPr>
        <w:t>API Definitions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1B0BB3C" w14:textId="77777777" w:rsidR="00EB7848" w:rsidRDefault="00EB7848" w:rsidP="00B32564">
      <w:pPr>
        <w:pStyle w:val="Heading2"/>
        <w:rPr>
          <w:lang w:eastAsia="zh-CN"/>
        </w:rPr>
      </w:pPr>
      <w:bookmarkStart w:id="630" w:name="_Toc20150351"/>
      <w:bookmarkStart w:id="631" w:name="_Toc25168598"/>
      <w:bookmarkStart w:id="632" w:name="_Toc27593017"/>
      <w:bookmarkStart w:id="633" w:name="_Toc34147887"/>
      <w:bookmarkStart w:id="634" w:name="_Toc36463271"/>
      <w:bookmarkStart w:id="635" w:name="_Toc43215111"/>
      <w:bookmarkStart w:id="636" w:name="_Toc45032359"/>
      <w:bookmarkStart w:id="637" w:name="_Toc49849848"/>
      <w:bookmarkStart w:id="638" w:name="_Toc51873362"/>
      <w:bookmarkStart w:id="639" w:name="_Toc56517490"/>
      <w:bookmarkStart w:id="640" w:name="_Toc58594391"/>
      <w:bookmarkStart w:id="641" w:name="_Toc67685901"/>
      <w:bookmarkStart w:id="642" w:name="_Toc74993722"/>
      <w:bookmarkStart w:id="643" w:name="_Toc82716310"/>
      <w:bookmarkStart w:id="644" w:name="_Toc88818597"/>
      <w:bookmarkStart w:id="645" w:name="_Toc90650519"/>
      <w:bookmarkStart w:id="646" w:name="_Toc98506190"/>
      <w:bookmarkStart w:id="647" w:name="_Toc106639475"/>
      <w:r>
        <w:rPr>
          <w:rFonts w:hint="eastAsia"/>
          <w:lang w:eastAsia="zh-CN"/>
        </w:rPr>
        <w:t>6</w:t>
      </w:r>
      <w:r>
        <w:t>.1</w:t>
      </w:r>
      <w:r>
        <w:tab/>
        <w:t>Nlmf_Location Service API</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40BAE48" w14:textId="77777777" w:rsidR="00EB7848" w:rsidRDefault="00EB7848" w:rsidP="00B32564">
      <w:pPr>
        <w:pStyle w:val="Heading3"/>
      </w:pPr>
      <w:bookmarkStart w:id="648" w:name="_Toc20150352"/>
      <w:bookmarkStart w:id="649" w:name="_Toc25168599"/>
      <w:bookmarkStart w:id="650" w:name="_Toc27593018"/>
      <w:bookmarkStart w:id="651" w:name="_Toc34147888"/>
      <w:bookmarkStart w:id="652" w:name="_Toc36463272"/>
      <w:bookmarkStart w:id="653" w:name="_Toc43215112"/>
      <w:bookmarkStart w:id="654" w:name="_Toc45032360"/>
      <w:bookmarkStart w:id="655" w:name="_Toc49849849"/>
      <w:bookmarkStart w:id="656" w:name="_Toc51873363"/>
      <w:bookmarkStart w:id="657" w:name="_Toc56517491"/>
      <w:bookmarkStart w:id="658" w:name="_Toc58594392"/>
      <w:bookmarkStart w:id="659" w:name="_Toc67685902"/>
      <w:bookmarkStart w:id="660" w:name="_Toc74993723"/>
      <w:bookmarkStart w:id="661" w:name="_Toc82716311"/>
      <w:bookmarkStart w:id="662" w:name="_Toc88818598"/>
      <w:bookmarkStart w:id="663" w:name="_Toc90650520"/>
      <w:bookmarkStart w:id="664" w:name="_Toc98506191"/>
      <w:bookmarkStart w:id="665" w:name="_Toc106639476"/>
      <w:r>
        <w:t>6.1.1</w:t>
      </w:r>
      <w:r>
        <w:tab/>
        <w:t>API URI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666" w:name="_Toc20150353"/>
      <w:bookmarkStart w:id="667" w:name="_Toc25168600"/>
      <w:bookmarkStart w:id="668" w:name="_Toc27593019"/>
      <w:bookmarkStart w:id="669" w:name="_Toc34147889"/>
      <w:bookmarkStart w:id="670" w:name="_Toc36463273"/>
      <w:bookmarkStart w:id="671" w:name="_Toc43215113"/>
      <w:bookmarkStart w:id="672" w:name="_Toc45032361"/>
      <w:bookmarkStart w:id="673" w:name="_Toc49849850"/>
      <w:bookmarkStart w:id="674" w:name="_Toc51873364"/>
      <w:bookmarkStart w:id="675" w:name="_Toc56517492"/>
      <w:bookmarkStart w:id="676" w:name="_Toc58594393"/>
      <w:bookmarkStart w:id="677" w:name="_Toc67685903"/>
      <w:bookmarkStart w:id="678" w:name="_Toc74993724"/>
      <w:bookmarkStart w:id="679" w:name="_Toc82716312"/>
      <w:bookmarkStart w:id="680" w:name="_Toc88818599"/>
      <w:bookmarkStart w:id="681" w:name="_Toc90650521"/>
      <w:bookmarkStart w:id="682" w:name="_Toc98506192"/>
      <w:bookmarkStart w:id="683" w:name="_Toc106639477"/>
      <w:r>
        <w:lastRenderedPageBreak/>
        <w:t>6.1.2</w:t>
      </w:r>
      <w:r>
        <w:tab/>
        <w:t>Usage of HTTP</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9D55479" w14:textId="77777777" w:rsidR="00EB7848" w:rsidRPr="000C5200" w:rsidRDefault="00EB7848" w:rsidP="00B32564">
      <w:pPr>
        <w:pStyle w:val="Heading4"/>
      </w:pPr>
      <w:bookmarkStart w:id="684" w:name="_Toc20150354"/>
      <w:bookmarkStart w:id="685" w:name="_Toc25168601"/>
      <w:bookmarkStart w:id="686" w:name="_Toc27593020"/>
      <w:bookmarkStart w:id="687" w:name="_Toc34147890"/>
      <w:bookmarkStart w:id="688" w:name="_Toc36463274"/>
      <w:bookmarkStart w:id="689" w:name="_Toc43215114"/>
      <w:bookmarkStart w:id="690" w:name="_Toc45032362"/>
      <w:bookmarkStart w:id="691" w:name="_Toc49849851"/>
      <w:bookmarkStart w:id="692" w:name="_Toc51873365"/>
      <w:bookmarkStart w:id="693" w:name="_Toc56517493"/>
      <w:bookmarkStart w:id="694" w:name="_Toc58594394"/>
      <w:bookmarkStart w:id="695" w:name="_Toc67685904"/>
      <w:bookmarkStart w:id="696" w:name="_Toc74993725"/>
      <w:bookmarkStart w:id="697" w:name="_Toc82716313"/>
      <w:bookmarkStart w:id="698" w:name="_Toc88818600"/>
      <w:bookmarkStart w:id="699" w:name="_Toc90650522"/>
      <w:bookmarkStart w:id="700" w:name="_Toc98506193"/>
      <w:bookmarkStart w:id="701" w:name="_Toc106639478"/>
      <w:r>
        <w:t>6.1.2.1</w:t>
      </w:r>
      <w: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702" w:name="_Toc20150355"/>
      <w:bookmarkStart w:id="703" w:name="_Toc25168602"/>
      <w:bookmarkStart w:id="704" w:name="_Toc27593021"/>
      <w:bookmarkStart w:id="705" w:name="_Toc34147891"/>
      <w:bookmarkStart w:id="706" w:name="_Toc36463275"/>
      <w:bookmarkStart w:id="707" w:name="_Toc43215115"/>
      <w:bookmarkStart w:id="708" w:name="_Toc45032363"/>
      <w:bookmarkStart w:id="709" w:name="_Toc49849852"/>
      <w:bookmarkStart w:id="710" w:name="_Toc51873366"/>
      <w:bookmarkStart w:id="711" w:name="_Toc56517494"/>
      <w:bookmarkStart w:id="712" w:name="_Toc58594395"/>
      <w:bookmarkStart w:id="713" w:name="_Toc67685905"/>
      <w:bookmarkStart w:id="714" w:name="_Toc74993726"/>
      <w:bookmarkStart w:id="715" w:name="_Toc82716314"/>
      <w:bookmarkStart w:id="716" w:name="_Toc88818601"/>
      <w:bookmarkStart w:id="717" w:name="_Toc90650523"/>
      <w:bookmarkStart w:id="718" w:name="_Toc98506194"/>
      <w:bookmarkStart w:id="719" w:name="_Toc106639479"/>
      <w:r>
        <w:t>6.1.2.2</w:t>
      </w:r>
      <w:r>
        <w:tab/>
        <w:t>HTTP Standard Headers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B28FFCD" w14:textId="77777777" w:rsidR="00EB7848" w:rsidRDefault="00EB7848" w:rsidP="00B32564">
      <w:pPr>
        <w:pStyle w:val="Heading5"/>
        <w:rPr>
          <w:lang w:eastAsia="zh-CN"/>
        </w:rPr>
      </w:pPr>
      <w:bookmarkStart w:id="720" w:name="_Toc20150356"/>
      <w:bookmarkStart w:id="721" w:name="_Toc25168603"/>
      <w:bookmarkStart w:id="722" w:name="_Toc27593022"/>
      <w:bookmarkStart w:id="723" w:name="_Toc34147892"/>
      <w:bookmarkStart w:id="724" w:name="_Toc36463276"/>
      <w:bookmarkStart w:id="725" w:name="_Toc43215116"/>
      <w:bookmarkStart w:id="726" w:name="_Toc45032364"/>
      <w:bookmarkStart w:id="727" w:name="_Toc49849853"/>
      <w:bookmarkStart w:id="728" w:name="_Toc51873367"/>
      <w:bookmarkStart w:id="729" w:name="_Toc56517495"/>
      <w:bookmarkStart w:id="730" w:name="_Toc58594396"/>
      <w:bookmarkStart w:id="731" w:name="_Toc67685906"/>
      <w:bookmarkStart w:id="732" w:name="_Toc74993727"/>
      <w:bookmarkStart w:id="733" w:name="_Toc82716315"/>
      <w:bookmarkStart w:id="734" w:name="_Toc88818602"/>
      <w:bookmarkStart w:id="735" w:name="_Toc90650524"/>
      <w:bookmarkStart w:id="736" w:name="_Toc98506195"/>
      <w:bookmarkStart w:id="737" w:name="_Toc106639480"/>
      <w:r>
        <w:t>6.1.2.2.1</w:t>
      </w:r>
      <w:r>
        <w:rPr>
          <w:rFonts w:hint="eastAsia"/>
          <w:lang w:eastAsia="zh-CN"/>
        </w:rPr>
        <w:tab/>
      </w:r>
      <w:r>
        <w:rPr>
          <w:lang w:eastAsia="zh-CN"/>
        </w:rP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EEA3BC2" w14:textId="77777777" w:rsidR="00EB7848" w:rsidRDefault="00EB7848" w:rsidP="00B32564">
      <w:pPr>
        <w:pStyle w:val="Heading5"/>
      </w:pPr>
      <w:bookmarkStart w:id="738" w:name="_Toc20150357"/>
      <w:bookmarkStart w:id="739" w:name="_Toc25168604"/>
      <w:bookmarkStart w:id="740" w:name="_Toc27593023"/>
      <w:bookmarkStart w:id="741" w:name="_Toc34147893"/>
      <w:bookmarkStart w:id="742" w:name="_Toc36463277"/>
      <w:bookmarkStart w:id="743" w:name="_Toc43215117"/>
      <w:bookmarkStart w:id="744" w:name="_Toc45032365"/>
      <w:bookmarkStart w:id="745" w:name="_Toc49849854"/>
      <w:bookmarkStart w:id="746" w:name="_Toc51873368"/>
      <w:bookmarkStart w:id="747" w:name="_Toc56517496"/>
      <w:bookmarkStart w:id="748" w:name="_Toc58594397"/>
      <w:bookmarkStart w:id="749" w:name="_Toc67685907"/>
      <w:bookmarkStart w:id="750" w:name="_Toc74993728"/>
      <w:bookmarkStart w:id="751" w:name="_Toc82716316"/>
      <w:bookmarkStart w:id="752" w:name="_Toc88818603"/>
      <w:bookmarkStart w:id="753" w:name="_Toc90650525"/>
      <w:bookmarkStart w:id="754" w:name="_Toc98506196"/>
      <w:bookmarkStart w:id="755" w:name="_Toc106639481"/>
      <w:r>
        <w:t>6.1.2.2.2</w:t>
      </w:r>
      <w:r>
        <w:tab/>
        <w:t>Content type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756" w:name="_Toc20150358"/>
      <w:bookmarkStart w:id="757" w:name="_Toc25168605"/>
      <w:bookmarkStart w:id="758" w:name="_Toc27593024"/>
      <w:bookmarkStart w:id="759" w:name="_Toc34147894"/>
      <w:bookmarkStart w:id="760" w:name="_Toc36463278"/>
      <w:bookmarkStart w:id="761" w:name="_Toc43215118"/>
      <w:bookmarkStart w:id="762" w:name="_Toc45032366"/>
      <w:bookmarkStart w:id="763" w:name="_Toc49849855"/>
      <w:bookmarkStart w:id="764" w:name="_Toc51873369"/>
      <w:bookmarkStart w:id="765" w:name="_Toc56517497"/>
      <w:bookmarkStart w:id="766" w:name="_Toc58594398"/>
      <w:bookmarkStart w:id="767" w:name="_Toc67685908"/>
      <w:bookmarkStart w:id="768" w:name="_Toc74993729"/>
      <w:bookmarkStart w:id="769" w:name="_Toc82716317"/>
      <w:bookmarkStart w:id="770" w:name="_Toc88818604"/>
      <w:bookmarkStart w:id="771" w:name="_Toc90650526"/>
      <w:bookmarkStart w:id="772" w:name="_Toc98506197"/>
      <w:bookmarkStart w:id="773" w:name="_Toc106639482"/>
      <w:r>
        <w:t>6.1.2.3</w:t>
      </w:r>
      <w:r>
        <w:tab/>
        <w:t>HTTP custom headers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2A111F6" w14:textId="77777777" w:rsidR="00EB7848" w:rsidRDefault="00EB7848" w:rsidP="00B32564">
      <w:pPr>
        <w:pStyle w:val="Heading5"/>
        <w:rPr>
          <w:lang w:eastAsia="zh-CN"/>
        </w:rPr>
      </w:pPr>
      <w:bookmarkStart w:id="774" w:name="_Toc20150359"/>
      <w:bookmarkStart w:id="775" w:name="_Toc25168606"/>
      <w:bookmarkStart w:id="776" w:name="_Toc27593025"/>
      <w:bookmarkStart w:id="777" w:name="_Toc34147895"/>
      <w:bookmarkStart w:id="778" w:name="_Toc36463279"/>
      <w:bookmarkStart w:id="779" w:name="_Toc43215119"/>
      <w:bookmarkStart w:id="780" w:name="_Toc45032367"/>
      <w:bookmarkStart w:id="781" w:name="_Toc49849856"/>
      <w:bookmarkStart w:id="782" w:name="_Toc51873370"/>
      <w:bookmarkStart w:id="783" w:name="_Toc56517498"/>
      <w:bookmarkStart w:id="784" w:name="_Toc58594399"/>
      <w:bookmarkStart w:id="785" w:name="_Toc67685909"/>
      <w:bookmarkStart w:id="786" w:name="_Toc74993730"/>
      <w:bookmarkStart w:id="787" w:name="_Toc82716318"/>
      <w:bookmarkStart w:id="788" w:name="_Toc88818605"/>
      <w:bookmarkStart w:id="789" w:name="_Toc90650527"/>
      <w:bookmarkStart w:id="790" w:name="_Toc98506198"/>
      <w:bookmarkStart w:id="791" w:name="_Toc106639483"/>
      <w:r>
        <w:t>6.1.2.3.1</w:t>
      </w:r>
      <w:r>
        <w:rPr>
          <w:rFonts w:hint="eastAsia"/>
          <w:lang w:eastAsia="zh-CN"/>
        </w:rPr>
        <w:tab/>
      </w:r>
      <w:r>
        <w:rPr>
          <w:lang w:eastAsia="zh-CN"/>
        </w:rPr>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792" w:name="_Toc25156267"/>
      <w:bookmarkStart w:id="793" w:name="_Toc27591097"/>
      <w:bookmarkStart w:id="794" w:name="_Toc34147896"/>
      <w:bookmarkStart w:id="795" w:name="_Toc36463280"/>
      <w:bookmarkStart w:id="796" w:name="_Toc43215120"/>
      <w:bookmarkStart w:id="797" w:name="_Toc45032368"/>
      <w:bookmarkStart w:id="798" w:name="_Toc49849857"/>
      <w:bookmarkStart w:id="799" w:name="_Toc51873371"/>
      <w:bookmarkStart w:id="800" w:name="_Toc56517499"/>
      <w:bookmarkStart w:id="801" w:name="_Toc58594400"/>
      <w:bookmarkStart w:id="802" w:name="_Toc67685910"/>
      <w:bookmarkStart w:id="803" w:name="_Toc74993731"/>
      <w:bookmarkStart w:id="804" w:name="_Toc82716319"/>
      <w:bookmarkStart w:id="805" w:name="_Toc88818606"/>
      <w:bookmarkStart w:id="806" w:name="_Toc90650528"/>
      <w:bookmarkStart w:id="807" w:name="_Toc98506199"/>
      <w:bookmarkStart w:id="808" w:name="_Toc20150360"/>
      <w:bookmarkStart w:id="809" w:name="_Toc25168607"/>
      <w:bookmarkStart w:id="810" w:name="_Toc27593026"/>
      <w:bookmarkStart w:id="811" w:name="_Toc106639484"/>
      <w:r w:rsidRPr="003B2883">
        <w:t>6.1.2.</w:t>
      </w:r>
      <w:r>
        <w:t>4</w:t>
      </w:r>
      <w:r w:rsidRPr="003B2883">
        <w:tab/>
        <w:t>HTTP multipart messages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1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812" w:name="_Toc34147897"/>
      <w:bookmarkStart w:id="813" w:name="_Toc36463281"/>
      <w:bookmarkStart w:id="814" w:name="_Toc43215121"/>
      <w:bookmarkStart w:id="815" w:name="_Toc45032369"/>
      <w:bookmarkStart w:id="816" w:name="_Toc49849858"/>
      <w:bookmarkStart w:id="817" w:name="_Toc51873372"/>
      <w:bookmarkStart w:id="818" w:name="_Toc56517500"/>
      <w:bookmarkStart w:id="819" w:name="_Toc58594401"/>
      <w:bookmarkStart w:id="820" w:name="_Toc67685911"/>
      <w:bookmarkStart w:id="821" w:name="_Toc74993732"/>
      <w:bookmarkStart w:id="822" w:name="_Toc82716320"/>
      <w:bookmarkStart w:id="823" w:name="_Toc88818607"/>
      <w:bookmarkStart w:id="824" w:name="_Toc90650529"/>
      <w:bookmarkStart w:id="825" w:name="_Toc98506200"/>
      <w:bookmarkStart w:id="826" w:name="_Toc106639485"/>
      <w:r>
        <w:t>6.1.3</w:t>
      </w:r>
      <w:r>
        <w:tab/>
        <w:t>Resources</w:t>
      </w:r>
      <w:bookmarkEnd w:id="808"/>
      <w:bookmarkEnd w:id="809"/>
      <w:bookmarkEnd w:id="81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30D02FF" w14:textId="77777777" w:rsidR="00EB7848" w:rsidRPr="000A7435" w:rsidRDefault="00EB7848" w:rsidP="00B32564">
      <w:pPr>
        <w:pStyle w:val="Heading4"/>
      </w:pPr>
      <w:bookmarkStart w:id="827" w:name="_Toc20150361"/>
      <w:bookmarkStart w:id="828" w:name="_Toc25168608"/>
      <w:bookmarkStart w:id="829" w:name="_Toc27593027"/>
      <w:bookmarkStart w:id="830" w:name="_Toc34147898"/>
      <w:bookmarkStart w:id="831" w:name="_Toc36463282"/>
      <w:bookmarkStart w:id="832" w:name="_Toc43215122"/>
      <w:bookmarkStart w:id="833" w:name="_Toc45032370"/>
      <w:bookmarkStart w:id="834" w:name="_Toc49849859"/>
      <w:bookmarkStart w:id="835" w:name="_Toc51873373"/>
      <w:bookmarkStart w:id="836" w:name="_Toc56517501"/>
      <w:bookmarkStart w:id="837" w:name="_Toc58594402"/>
      <w:bookmarkStart w:id="838" w:name="_Toc67685912"/>
      <w:bookmarkStart w:id="839" w:name="_Toc74993733"/>
      <w:bookmarkStart w:id="840" w:name="_Toc82716321"/>
      <w:bookmarkStart w:id="841" w:name="_Toc88818608"/>
      <w:bookmarkStart w:id="842" w:name="_Toc90650530"/>
      <w:bookmarkStart w:id="843" w:name="_Toc98506201"/>
      <w:bookmarkStart w:id="844" w:name="_Toc106639486"/>
      <w:r>
        <w:t>6.1.3.1</w:t>
      </w:r>
      <w:r>
        <w:tab/>
        <w:t>Overview</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7pt" o:ole="">
            <v:imagedata r:id="rId28" o:title=""/>
          </v:shape>
          <o:OLEObject Type="Embed" ProgID="Visio.Drawing.11" ShapeID="_x0000_i1035" DrawAspect="Content" ObjectID="_1717252355"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845" w:name="_Toc20150362"/>
      <w:bookmarkStart w:id="846" w:name="_Toc25168609"/>
      <w:bookmarkStart w:id="847" w:name="_Toc27593028"/>
      <w:bookmarkStart w:id="848" w:name="_Toc34147899"/>
      <w:bookmarkStart w:id="849" w:name="_Toc36463283"/>
      <w:bookmarkStart w:id="850" w:name="_Toc43215123"/>
      <w:bookmarkStart w:id="851" w:name="_Toc45032371"/>
      <w:bookmarkStart w:id="852" w:name="_Toc49849860"/>
      <w:bookmarkStart w:id="853" w:name="_Toc51873374"/>
      <w:bookmarkStart w:id="854" w:name="_Toc56517502"/>
      <w:bookmarkStart w:id="855" w:name="_Toc58594403"/>
      <w:bookmarkStart w:id="856" w:name="_Toc67685913"/>
      <w:bookmarkStart w:id="857" w:name="_Toc74993734"/>
      <w:bookmarkStart w:id="858" w:name="_Toc82716322"/>
      <w:bookmarkStart w:id="859" w:name="_Toc88818609"/>
      <w:bookmarkStart w:id="860" w:name="_Toc90650531"/>
      <w:bookmarkStart w:id="861" w:name="_Toc98506202"/>
      <w:bookmarkStart w:id="862" w:name="_Toc106639487"/>
      <w:r>
        <w:t>6.1.4</w:t>
      </w:r>
      <w:r>
        <w:tab/>
        <w:t>Custom Operations without associated resources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F165ECE" w14:textId="77777777" w:rsidR="00EB7848" w:rsidRPr="000A7435" w:rsidRDefault="00EB7848" w:rsidP="00B32564">
      <w:pPr>
        <w:pStyle w:val="Heading4"/>
      </w:pPr>
      <w:bookmarkStart w:id="863" w:name="_Toc20150363"/>
      <w:bookmarkStart w:id="864" w:name="_Toc25168610"/>
      <w:bookmarkStart w:id="865" w:name="_Toc27593029"/>
      <w:bookmarkStart w:id="866" w:name="_Toc34147900"/>
      <w:bookmarkStart w:id="867" w:name="_Toc36463284"/>
      <w:bookmarkStart w:id="868" w:name="_Toc43215124"/>
      <w:bookmarkStart w:id="869" w:name="_Toc45032372"/>
      <w:bookmarkStart w:id="870" w:name="_Toc49849861"/>
      <w:bookmarkStart w:id="871" w:name="_Toc51873375"/>
      <w:bookmarkStart w:id="872" w:name="_Toc56517503"/>
      <w:bookmarkStart w:id="873" w:name="_Toc58594404"/>
      <w:bookmarkStart w:id="874" w:name="_Toc67685914"/>
      <w:bookmarkStart w:id="875" w:name="_Toc74993735"/>
      <w:bookmarkStart w:id="876" w:name="_Toc82716323"/>
      <w:bookmarkStart w:id="877" w:name="_Toc88818610"/>
      <w:bookmarkStart w:id="878" w:name="_Toc90650532"/>
      <w:bookmarkStart w:id="879" w:name="_Toc98506203"/>
      <w:bookmarkStart w:id="880" w:name="_Toc106639488"/>
      <w:r>
        <w:t>6.1.4.1</w:t>
      </w:r>
      <w:r>
        <w:tab/>
        <w:t>Overview</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881" w:name="_Toc20150364"/>
      <w:bookmarkStart w:id="882" w:name="_Toc25168611"/>
      <w:bookmarkStart w:id="883" w:name="_Toc27593030"/>
      <w:bookmarkStart w:id="884" w:name="_Toc34147901"/>
      <w:bookmarkStart w:id="885" w:name="_Toc36463285"/>
      <w:bookmarkStart w:id="886" w:name="_Toc43215125"/>
      <w:bookmarkStart w:id="887" w:name="_Toc45032373"/>
      <w:bookmarkStart w:id="888" w:name="_Toc49849862"/>
      <w:bookmarkStart w:id="889" w:name="_Toc51873376"/>
      <w:bookmarkStart w:id="890" w:name="_Toc56517504"/>
      <w:bookmarkStart w:id="891" w:name="_Toc58594405"/>
      <w:bookmarkStart w:id="892" w:name="_Toc67685915"/>
      <w:bookmarkStart w:id="893" w:name="_Toc74993736"/>
      <w:bookmarkStart w:id="894" w:name="_Toc82716324"/>
      <w:bookmarkStart w:id="895" w:name="_Toc88818611"/>
      <w:bookmarkStart w:id="896" w:name="_Toc90650533"/>
      <w:bookmarkStart w:id="897" w:name="_Toc98506204"/>
      <w:bookmarkStart w:id="898" w:name="_Toc106639489"/>
      <w:r>
        <w:lastRenderedPageBreak/>
        <w:t>6.1.4.2</w:t>
      </w:r>
      <w:r>
        <w:tab/>
        <w:t>Operation: determine-location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71CAEC2" w14:textId="77777777" w:rsidR="00EB7848" w:rsidRDefault="00EB7848" w:rsidP="00B32564">
      <w:pPr>
        <w:pStyle w:val="Heading5"/>
      </w:pPr>
      <w:bookmarkStart w:id="899" w:name="_Toc20150365"/>
      <w:bookmarkStart w:id="900" w:name="_Toc25168612"/>
      <w:bookmarkStart w:id="901" w:name="_Toc27593031"/>
      <w:bookmarkStart w:id="902" w:name="_Toc34147902"/>
      <w:bookmarkStart w:id="903" w:name="_Toc36463286"/>
      <w:bookmarkStart w:id="904" w:name="_Toc43215126"/>
      <w:bookmarkStart w:id="905" w:name="_Toc45032374"/>
      <w:bookmarkStart w:id="906" w:name="_Toc49849863"/>
      <w:bookmarkStart w:id="907" w:name="_Toc51873377"/>
      <w:bookmarkStart w:id="908" w:name="_Toc56517505"/>
      <w:bookmarkStart w:id="909" w:name="_Toc58594406"/>
      <w:bookmarkStart w:id="910" w:name="_Toc67685916"/>
      <w:bookmarkStart w:id="911" w:name="_Toc74993737"/>
      <w:bookmarkStart w:id="912" w:name="_Toc82716325"/>
      <w:bookmarkStart w:id="913" w:name="_Toc88818612"/>
      <w:bookmarkStart w:id="914" w:name="_Toc90650534"/>
      <w:bookmarkStart w:id="915" w:name="_Toc98506205"/>
      <w:bookmarkStart w:id="916" w:name="_Toc106639490"/>
      <w:r>
        <w:t>6.1.4.2.1</w:t>
      </w:r>
      <w:r>
        <w:tab/>
        <w:t>Description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917" w:name="_Toc20150366"/>
      <w:bookmarkStart w:id="918" w:name="_Toc25168613"/>
      <w:bookmarkStart w:id="919" w:name="_Toc27593032"/>
      <w:bookmarkStart w:id="920" w:name="_Toc34147903"/>
      <w:bookmarkStart w:id="921" w:name="_Toc36463287"/>
      <w:bookmarkStart w:id="922" w:name="_Toc43215127"/>
      <w:bookmarkStart w:id="923" w:name="_Toc45032375"/>
      <w:bookmarkStart w:id="924" w:name="_Toc49849864"/>
      <w:bookmarkStart w:id="925" w:name="_Toc51873378"/>
      <w:bookmarkStart w:id="926" w:name="_Toc56517506"/>
      <w:bookmarkStart w:id="927" w:name="_Toc58594407"/>
      <w:bookmarkStart w:id="928" w:name="_Toc67685917"/>
      <w:bookmarkStart w:id="929" w:name="_Toc74993738"/>
      <w:bookmarkStart w:id="930" w:name="_Toc82716326"/>
      <w:bookmarkStart w:id="931" w:name="_Toc88818613"/>
      <w:bookmarkStart w:id="932" w:name="_Toc90650535"/>
      <w:bookmarkStart w:id="933" w:name="_Toc98506206"/>
      <w:bookmarkStart w:id="934" w:name="_Toc106639491"/>
      <w:r>
        <w:t>6.1.4.2.2</w:t>
      </w:r>
      <w:r>
        <w:tab/>
        <w:t>Operation Definition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935"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935"/>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936"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936"/>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937" w:name="_PERM_MCCTEMPBM_CRPT90020009___2"/>
            <w:r w:rsidRPr="00AA6A4C">
              <w:t>-</w:t>
            </w:r>
            <w:r w:rsidRPr="00AA6A4C">
              <w:tab/>
            </w:r>
            <w:r w:rsidRPr="000B71E4">
              <w:t>POSITIONING_FAILED</w:t>
            </w:r>
          </w:p>
          <w:bookmarkEnd w:id="937"/>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938" w:name="_PERM_MCCTEMPBM_CRPT90020010___2"/>
            <w:r>
              <w:t>-</w:t>
            </w:r>
            <w:r>
              <w:tab/>
            </w:r>
            <w:r w:rsidRPr="0032412C">
              <w:t>UNREACHABLE_USER</w:t>
            </w:r>
          </w:p>
          <w:bookmarkEnd w:id="938"/>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939" w:name="_Toc20150367"/>
      <w:bookmarkStart w:id="940" w:name="_Toc25168614"/>
      <w:bookmarkStart w:id="941" w:name="_Toc27593033"/>
      <w:bookmarkStart w:id="942" w:name="_Toc34147904"/>
      <w:bookmarkStart w:id="943" w:name="_Toc36463288"/>
      <w:bookmarkStart w:id="944" w:name="_Toc43215128"/>
      <w:bookmarkStart w:id="945" w:name="_Toc45032376"/>
      <w:bookmarkStart w:id="946" w:name="_Toc49849865"/>
      <w:bookmarkStart w:id="947" w:name="_Toc51873379"/>
      <w:bookmarkStart w:id="948" w:name="_Toc56517507"/>
      <w:bookmarkStart w:id="949" w:name="_Toc58594408"/>
      <w:bookmarkStart w:id="950" w:name="_Toc67685918"/>
      <w:bookmarkStart w:id="951" w:name="_Toc74993739"/>
      <w:bookmarkStart w:id="952" w:name="_Toc82716327"/>
      <w:bookmarkStart w:id="953" w:name="_Toc88818614"/>
      <w:bookmarkStart w:id="954" w:name="_Toc90650536"/>
      <w:bookmarkStart w:id="955" w:name="_Toc98506207"/>
      <w:bookmarkStart w:id="956" w:name="_Toc106639492"/>
      <w:r>
        <w:t>6.1.4.3</w:t>
      </w:r>
      <w:r>
        <w:tab/>
        <w:t>Operation: cancel-location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AEB620B" w14:textId="77777777" w:rsidR="00EB7848" w:rsidRDefault="00EB7848" w:rsidP="00B32564">
      <w:pPr>
        <w:pStyle w:val="Heading5"/>
      </w:pPr>
      <w:bookmarkStart w:id="957" w:name="_Toc20150368"/>
      <w:bookmarkStart w:id="958" w:name="_Toc25168615"/>
      <w:bookmarkStart w:id="959" w:name="_Toc27593034"/>
      <w:bookmarkStart w:id="960" w:name="_Toc34147905"/>
      <w:bookmarkStart w:id="961" w:name="_Toc36463289"/>
      <w:bookmarkStart w:id="962" w:name="_Toc43215129"/>
      <w:bookmarkStart w:id="963" w:name="_Toc45032377"/>
      <w:bookmarkStart w:id="964" w:name="_Toc49849866"/>
      <w:bookmarkStart w:id="965" w:name="_Toc51873380"/>
      <w:bookmarkStart w:id="966" w:name="_Toc56517508"/>
      <w:bookmarkStart w:id="967" w:name="_Toc58594409"/>
      <w:bookmarkStart w:id="968" w:name="_Toc67685919"/>
      <w:bookmarkStart w:id="969" w:name="_Toc74993740"/>
      <w:bookmarkStart w:id="970" w:name="_Toc82716328"/>
      <w:bookmarkStart w:id="971" w:name="_Toc88818615"/>
      <w:bookmarkStart w:id="972" w:name="_Toc90650537"/>
      <w:bookmarkStart w:id="973" w:name="_Toc98506208"/>
      <w:bookmarkStart w:id="974" w:name="_Toc106639493"/>
      <w:r>
        <w:t>6.1.4.3.1</w:t>
      </w:r>
      <w:r>
        <w:tab/>
        <w:t>Description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975" w:name="_Toc20150369"/>
      <w:bookmarkStart w:id="976" w:name="_Toc25168616"/>
      <w:bookmarkStart w:id="977" w:name="_Toc27593035"/>
      <w:bookmarkStart w:id="978" w:name="_Toc34147906"/>
      <w:bookmarkStart w:id="979" w:name="_Toc36463290"/>
      <w:bookmarkStart w:id="980" w:name="_Toc43215130"/>
      <w:bookmarkStart w:id="981" w:name="_Toc45032378"/>
      <w:bookmarkStart w:id="982" w:name="_Toc49849867"/>
      <w:bookmarkStart w:id="983" w:name="_Toc51873381"/>
      <w:bookmarkStart w:id="984" w:name="_Toc56517509"/>
      <w:bookmarkStart w:id="985" w:name="_Toc58594410"/>
      <w:bookmarkStart w:id="986" w:name="_Toc67685920"/>
      <w:bookmarkStart w:id="987" w:name="_Toc74993741"/>
      <w:bookmarkStart w:id="988" w:name="_Toc82716329"/>
      <w:bookmarkStart w:id="989" w:name="_Toc88818616"/>
      <w:bookmarkStart w:id="990" w:name="_Toc90650538"/>
      <w:bookmarkStart w:id="991" w:name="_Toc98506209"/>
      <w:bookmarkStart w:id="992" w:name="_Toc106639494"/>
      <w:r>
        <w:t>6.1.4.3.2</w:t>
      </w:r>
      <w:r>
        <w:tab/>
        <w:t>Operation Definition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99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99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994" w:name="_Toc20150370"/>
      <w:bookmarkStart w:id="995" w:name="_Toc25168617"/>
      <w:bookmarkStart w:id="996" w:name="_Toc27593036"/>
      <w:bookmarkStart w:id="997" w:name="_Toc34147907"/>
      <w:bookmarkStart w:id="998" w:name="_Toc36463291"/>
      <w:bookmarkStart w:id="999" w:name="_Toc43215131"/>
      <w:bookmarkStart w:id="1000" w:name="_Toc45032379"/>
      <w:bookmarkStart w:id="1001" w:name="_Toc49849868"/>
      <w:bookmarkStart w:id="1002" w:name="_Toc51873382"/>
      <w:bookmarkStart w:id="1003" w:name="_Toc56517510"/>
      <w:bookmarkStart w:id="1004" w:name="_Toc58594411"/>
      <w:bookmarkStart w:id="1005" w:name="_Toc67685921"/>
      <w:bookmarkStart w:id="1006" w:name="_Toc74993742"/>
      <w:bookmarkStart w:id="1007" w:name="_Toc82716330"/>
      <w:bookmarkStart w:id="1008" w:name="_Toc88818617"/>
      <w:bookmarkStart w:id="1009" w:name="_Toc90650539"/>
      <w:bookmarkStart w:id="1010" w:name="_Toc98506210"/>
      <w:bookmarkStart w:id="1011" w:name="_Toc106639495"/>
      <w:r>
        <w:t>6.1.4.4</w:t>
      </w:r>
      <w:r>
        <w:tab/>
        <w:t>Operation: location-context-transfer</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F8D4BAA" w14:textId="77777777" w:rsidR="00EB7848" w:rsidRDefault="00EB7848" w:rsidP="00B32564">
      <w:pPr>
        <w:pStyle w:val="Heading5"/>
      </w:pPr>
      <w:bookmarkStart w:id="1012" w:name="_Toc20150371"/>
      <w:bookmarkStart w:id="1013" w:name="_Toc25168618"/>
      <w:bookmarkStart w:id="1014" w:name="_Toc27593037"/>
      <w:bookmarkStart w:id="1015" w:name="_Toc34147908"/>
      <w:bookmarkStart w:id="1016" w:name="_Toc36463292"/>
      <w:bookmarkStart w:id="1017" w:name="_Toc43215132"/>
      <w:bookmarkStart w:id="1018" w:name="_Toc45032380"/>
      <w:bookmarkStart w:id="1019" w:name="_Toc49849869"/>
      <w:bookmarkStart w:id="1020" w:name="_Toc51873383"/>
      <w:bookmarkStart w:id="1021" w:name="_Toc56517511"/>
      <w:bookmarkStart w:id="1022" w:name="_Toc58594412"/>
      <w:bookmarkStart w:id="1023" w:name="_Toc67685922"/>
      <w:bookmarkStart w:id="1024" w:name="_Toc74993743"/>
      <w:bookmarkStart w:id="1025" w:name="_Toc82716331"/>
      <w:bookmarkStart w:id="1026" w:name="_Toc88818618"/>
      <w:bookmarkStart w:id="1027" w:name="_Toc90650540"/>
      <w:bookmarkStart w:id="1028" w:name="_Toc98506211"/>
      <w:bookmarkStart w:id="1029" w:name="_Toc106639496"/>
      <w:r>
        <w:t>6.1.4.4.1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030" w:name="_Toc20150372"/>
      <w:bookmarkStart w:id="1031" w:name="_Toc25168619"/>
      <w:bookmarkStart w:id="1032" w:name="_Toc27593038"/>
      <w:bookmarkStart w:id="1033" w:name="_Toc34147909"/>
      <w:bookmarkStart w:id="1034" w:name="_Toc36463293"/>
      <w:bookmarkStart w:id="1035" w:name="_Toc43215133"/>
      <w:bookmarkStart w:id="1036" w:name="_Toc45032381"/>
      <w:bookmarkStart w:id="1037" w:name="_Toc49849870"/>
      <w:bookmarkStart w:id="1038" w:name="_Toc51873384"/>
      <w:bookmarkStart w:id="1039" w:name="_Toc56517512"/>
      <w:bookmarkStart w:id="1040" w:name="_Toc58594413"/>
      <w:bookmarkStart w:id="1041" w:name="_Toc67685923"/>
      <w:bookmarkStart w:id="1042" w:name="_Toc74993744"/>
      <w:bookmarkStart w:id="1043" w:name="_Toc82716332"/>
      <w:bookmarkStart w:id="1044" w:name="_Toc88818619"/>
      <w:bookmarkStart w:id="1045" w:name="_Toc90650541"/>
      <w:bookmarkStart w:id="1046" w:name="_Toc98506212"/>
      <w:bookmarkStart w:id="1047" w:name="_Toc106639497"/>
      <w:r>
        <w:t>6.1.4.4.2</w:t>
      </w:r>
      <w:r>
        <w:tab/>
        <w:t>Operation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04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04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049" w:name="_Toc20150373"/>
      <w:bookmarkStart w:id="1050" w:name="_Toc25168620"/>
      <w:bookmarkStart w:id="1051" w:name="_Toc27593039"/>
      <w:bookmarkStart w:id="1052" w:name="_Toc34147910"/>
      <w:bookmarkStart w:id="1053" w:name="_Toc36463294"/>
      <w:bookmarkStart w:id="1054" w:name="_Toc43215134"/>
      <w:bookmarkStart w:id="1055" w:name="_Toc45032382"/>
      <w:bookmarkStart w:id="1056" w:name="_Toc49849871"/>
      <w:bookmarkStart w:id="1057" w:name="_Toc51873385"/>
      <w:bookmarkStart w:id="1058" w:name="_Toc56517513"/>
      <w:bookmarkStart w:id="1059" w:name="_Toc58594414"/>
      <w:bookmarkStart w:id="1060" w:name="_Toc67685924"/>
      <w:bookmarkStart w:id="1061" w:name="_Toc74993745"/>
      <w:bookmarkStart w:id="1062" w:name="_Toc82716333"/>
      <w:bookmarkStart w:id="1063" w:name="_Toc88818620"/>
      <w:bookmarkStart w:id="1064" w:name="_Toc90650542"/>
      <w:bookmarkStart w:id="1065" w:name="_Toc98506213"/>
      <w:bookmarkStart w:id="1066" w:name="_Toc106639498"/>
      <w:r>
        <w:t>6.1.5</w:t>
      </w:r>
      <w:r>
        <w:tab/>
        <w:t>Notifications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067" w:name="_Toc20150374"/>
      <w:bookmarkStart w:id="1068" w:name="_Toc25168621"/>
      <w:bookmarkStart w:id="1069" w:name="_Toc27593040"/>
      <w:bookmarkStart w:id="1070" w:name="_Toc34147911"/>
      <w:bookmarkStart w:id="1071" w:name="_Toc36463295"/>
      <w:bookmarkStart w:id="1072" w:name="_Toc43215135"/>
      <w:bookmarkStart w:id="1073" w:name="_Toc45032383"/>
      <w:bookmarkStart w:id="1074" w:name="_Toc49849872"/>
      <w:bookmarkStart w:id="1075" w:name="_Toc51873386"/>
      <w:bookmarkStart w:id="1076" w:name="_Toc56517514"/>
      <w:bookmarkStart w:id="1077" w:name="_Toc58594415"/>
      <w:bookmarkStart w:id="1078" w:name="_Toc67685925"/>
      <w:bookmarkStart w:id="1079" w:name="_Toc74993746"/>
      <w:bookmarkStart w:id="1080" w:name="_Toc82716334"/>
      <w:bookmarkStart w:id="1081" w:name="_Toc88818621"/>
      <w:bookmarkStart w:id="1082" w:name="_Toc90650543"/>
      <w:bookmarkStart w:id="1083" w:name="_Toc98506214"/>
      <w:bookmarkStart w:id="1084" w:name="_Toc106639499"/>
      <w:r w:rsidRPr="003B2883">
        <w:lastRenderedPageBreak/>
        <w:t>6.</w:t>
      </w:r>
      <w:r>
        <w:t>1</w:t>
      </w:r>
      <w:r w:rsidRPr="003B2883">
        <w:t>.5.</w:t>
      </w:r>
      <w:r>
        <w:t>1</w:t>
      </w:r>
      <w:r w:rsidRPr="003B2883">
        <w:tab/>
        <w:t>EventNotify</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AA07D56" w14:textId="77777777" w:rsidR="00EB7848" w:rsidRPr="003B2883" w:rsidRDefault="00EB7848" w:rsidP="00B32564">
      <w:pPr>
        <w:pStyle w:val="Heading5"/>
      </w:pPr>
      <w:bookmarkStart w:id="1085" w:name="_Toc20150375"/>
      <w:bookmarkStart w:id="1086" w:name="_Toc25168622"/>
      <w:bookmarkStart w:id="1087" w:name="_Toc27593041"/>
      <w:bookmarkStart w:id="1088" w:name="_Toc34147912"/>
      <w:bookmarkStart w:id="1089" w:name="_Toc36463296"/>
      <w:bookmarkStart w:id="1090" w:name="_Toc43215136"/>
      <w:bookmarkStart w:id="1091" w:name="_Toc45032384"/>
      <w:bookmarkStart w:id="1092" w:name="_Toc49849873"/>
      <w:bookmarkStart w:id="1093" w:name="_Toc51873387"/>
      <w:bookmarkStart w:id="1094" w:name="_Toc56517515"/>
      <w:bookmarkStart w:id="1095" w:name="_Toc58594416"/>
      <w:bookmarkStart w:id="1096" w:name="_Toc67685926"/>
      <w:bookmarkStart w:id="1097" w:name="_Toc74993747"/>
      <w:bookmarkStart w:id="1098" w:name="_Toc82716335"/>
      <w:bookmarkStart w:id="1099" w:name="_Toc88818622"/>
      <w:bookmarkStart w:id="1100" w:name="_Toc90650544"/>
      <w:bookmarkStart w:id="1101" w:name="_Toc98506215"/>
      <w:bookmarkStart w:id="1102" w:name="_Toc106639500"/>
      <w:r w:rsidRPr="003B2883">
        <w:t>6.</w:t>
      </w:r>
      <w:r>
        <w:t>1</w:t>
      </w:r>
      <w:r w:rsidRPr="003B2883">
        <w:t>.5.</w:t>
      </w:r>
      <w:r>
        <w:t>1</w:t>
      </w:r>
      <w:r w:rsidRPr="003B2883">
        <w:t>.1</w:t>
      </w:r>
      <w:r w:rsidRPr="003B2883">
        <w:tab/>
        <w:t>Description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103" w:name="_Toc20150376"/>
      <w:bookmarkStart w:id="1104" w:name="_Toc25168623"/>
      <w:bookmarkStart w:id="1105" w:name="_Toc27593042"/>
      <w:bookmarkStart w:id="1106" w:name="_Toc34147913"/>
      <w:bookmarkStart w:id="1107" w:name="_Toc36463297"/>
      <w:bookmarkStart w:id="1108" w:name="_Toc43215137"/>
      <w:bookmarkStart w:id="1109" w:name="_Toc45032385"/>
      <w:bookmarkStart w:id="1110" w:name="_Toc49849874"/>
      <w:bookmarkStart w:id="1111" w:name="_Toc51873388"/>
      <w:bookmarkStart w:id="1112" w:name="_Toc56517516"/>
      <w:bookmarkStart w:id="1113" w:name="_Toc58594417"/>
      <w:bookmarkStart w:id="1114" w:name="_Toc67685927"/>
      <w:bookmarkStart w:id="1115" w:name="_Toc74993748"/>
      <w:bookmarkStart w:id="1116" w:name="_Toc82716336"/>
      <w:bookmarkStart w:id="1117" w:name="_Toc88818623"/>
      <w:bookmarkStart w:id="1118" w:name="_Toc90650545"/>
      <w:bookmarkStart w:id="1119" w:name="_Toc98506216"/>
      <w:bookmarkStart w:id="1120" w:name="_Toc106639501"/>
      <w:r>
        <w:t>6.1.5.1.2</w:t>
      </w:r>
      <w:r>
        <w:tab/>
        <w:t>Notification Definition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121" w:name="_Toc20150377"/>
      <w:bookmarkStart w:id="1122" w:name="_Toc25168624"/>
      <w:bookmarkStart w:id="1123" w:name="_Toc27593043"/>
      <w:bookmarkStart w:id="1124" w:name="_Toc34147914"/>
      <w:bookmarkStart w:id="1125" w:name="_Toc36463298"/>
      <w:bookmarkStart w:id="1126" w:name="_Toc43215138"/>
      <w:bookmarkStart w:id="1127" w:name="_Toc45032386"/>
      <w:bookmarkStart w:id="1128" w:name="_Toc49849875"/>
      <w:bookmarkStart w:id="1129" w:name="_Toc51873389"/>
      <w:bookmarkStart w:id="1130" w:name="_Toc56517517"/>
      <w:bookmarkStart w:id="1131" w:name="_Toc58594418"/>
      <w:bookmarkStart w:id="1132" w:name="_Toc67685928"/>
      <w:bookmarkStart w:id="1133" w:name="_Toc74993749"/>
      <w:bookmarkStart w:id="1134" w:name="_Toc82716337"/>
      <w:bookmarkStart w:id="1135" w:name="_Toc88818624"/>
      <w:bookmarkStart w:id="1136" w:name="_Toc90650546"/>
      <w:bookmarkStart w:id="1137" w:name="_Toc98506217"/>
      <w:bookmarkStart w:id="1138" w:name="_Toc106639502"/>
      <w:r w:rsidRPr="003B2883">
        <w:t>6.</w:t>
      </w:r>
      <w:r>
        <w:t>1</w:t>
      </w:r>
      <w:r w:rsidRPr="003B2883">
        <w:t>.5.</w:t>
      </w:r>
      <w:r>
        <w:t>1</w:t>
      </w:r>
      <w:r w:rsidRPr="003B2883">
        <w:t>.3</w:t>
      </w:r>
      <w:r w:rsidRPr="003B2883">
        <w:tab/>
        <w:t>Notification Standard Methods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C69EC73" w14:textId="77777777" w:rsidR="00EB7848" w:rsidRDefault="00EB7848" w:rsidP="001760B3">
      <w:pPr>
        <w:pStyle w:val="H6"/>
      </w:pPr>
      <w:bookmarkStart w:id="1139" w:name="_Toc20150378"/>
      <w:bookmarkStart w:id="1140" w:name="_Toc25168625"/>
      <w:bookmarkStart w:id="1141" w:name="_Toc27593044"/>
      <w:bookmarkStart w:id="1142" w:name="_Toc34147915"/>
      <w:bookmarkStart w:id="1143" w:name="_Toc36463299"/>
      <w:bookmarkStart w:id="1144" w:name="_Toc43215139"/>
      <w:bookmarkStart w:id="1145" w:name="_Toc45032387"/>
      <w:bookmarkStart w:id="1146" w:name="_Toc49849876"/>
      <w:bookmarkStart w:id="1147" w:name="_Toc51873390"/>
      <w:bookmarkStart w:id="1148" w:name="_Toc56517518"/>
      <w:bookmarkStart w:id="1149" w:name="_Toc58594419"/>
      <w:bookmarkStart w:id="1150" w:name="_Toc67685929"/>
      <w:bookmarkStart w:id="1151" w:name="_Toc74993750"/>
      <w:bookmarkStart w:id="1152" w:name="_Toc82716338"/>
      <w:bookmarkStart w:id="1153" w:name="_Toc88818625"/>
      <w:bookmarkStart w:id="1154" w:name="_Toc90650547"/>
      <w:r w:rsidRPr="003B2883">
        <w:t>6.</w:t>
      </w:r>
      <w:r>
        <w:t>1</w:t>
      </w:r>
      <w:r w:rsidRPr="003B2883">
        <w:t>.5.</w:t>
      </w:r>
      <w:r>
        <w:t>1</w:t>
      </w:r>
      <w:r w:rsidRPr="003B2883">
        <w:t>.3.1</w:t>
      </w:r>
      <w:r w:rsidRPr="003B2883">
        <w:tab/>
      </w:r>
      <w:r w:rsidRPr="003B2883">
        <w:rPr>
          <w:rFonts w:hint="eastAsia"/>
          <w:lang w:eastAsia="zh-CN"/>
        </w:rPr>
        <w:t>POST</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155"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155"/>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156" w:name="_Toc20150379"/>
      <w:bookmarkStart w:id="1157" w:name="_Toc25168626"/>
      <w:bookmarkStart w:id="1158" w:name="_Toc27593045"/>
      <w:bookmarkStart w:id="1159" w:name="_Toc34147916"/>
      <w:bookmarkStart w:id="1160" w:name="_Toc36463300"/>
      <w:bookmarkStart w:id="1161" w:name="_Toc43215140"/>
      <w:bookmarkStart w:id="1162" w:name="_Toc45032388"/>
      <w:bookmarkStart w:id="1163" w:name="_Toc49849877"/>
      <w:bookmarkStart w:id="1164" w:name="_Toc51873391"/>
      <w:bookmarkStart w:id="1165" w:name="_Toc56517519"/>
      <w:bookmarkStart w:id="1166" w:name="_Toc58594420"/>
      <w:bookmarkStart w:id="1167" w:name="_Toc67685930"/>
      <w:bookmarkStart w:id="1168" w:name="_Toc74993751"/>
      <w:bookmarkStart w:id="1169" w:name="_Toc82716339"/>
      <w:bookmarkStart w:id="1170" w:name="_Toc88818626"/>
      <w:bookmarkStart w:id="1171" w:name="_Toc90650548"/>
      <w:bookmarkStart w:id="1172" w:name="_Toc98506218"/>
      <w:bookmarkStart w:id="1173" w:name="_Toc106639503"/>
      <w:r>
        <w:t>6.1.6</w:t>
      </w:r>
      <w:r>
        <w:tab/>
        <w:t>Data Model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1393E0" w14:textId="77777777" w:rsidR="00EB7848" w:rsidRDefault="00EB7848" w:rsidP="00B32564">
      <w:pPr>
        <w:pStyle w:val="Heading4"/>
      </w:pPr>
      <w:bookmarkStart w:id="1174" w:name="_Toc20150380"/>
      <w:bookmarkStart w:id="1175" w:name="_Toc25168627"/>
      <w:bookmarkStart w:id="1176" w:name="_Toc27593046"/>
      <w:bookmarkStart w:id="1177" w:name="_Toc34147917"/>
      <w:bookmarkStart w:id="1178" w:name="_Toc36463301"/>
      <w:bookmarkStart w:id="1179" w:name="_Toc43215141"/>
      <w:bookmarkStart w:id="1180" w:name="_Toc45032389"/>
      <w:bookmarkStart w:id="1181" w:name="_Toc49849878"/>
      <w:bookmarkStart w:id="1182" w:name="_Toc51873392"/>
      <w:bookmarkStart w:id="1183" w:name="_Toc56517520"/>
      <w:bookmarkStart w:id="1184" w:name="_Toc58594421"/>
      <w:bookmarkStart w:id="1185" w:name="_Toc67685931"/>
      <w:bookmarkStart w:id="1186" w:name="_Toc74993752"/>
      <w:bookmarkStart w:id="1187" w:name="_Toc82716340"/>
      <w:bookmarkStart w:id="1188" w:name="_Toc88818627"/>
      <w:bookmarkStart w:id="1189" w:name="_Toc90650549"/>
      <w:bookmarkStart w:id="1190" w:name="_Toc98506219"/>
      <w:bookmarkStart w:id="1191" w:name="_Toc106639504"/>
      <w:r>
        <w:t>6.1.6.1</w:t>
      </w:r>
      <w:r>
        <w:tab/>
        <w:t>General</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lastRenderedPageBreak/>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192" w:name="_Toc20150381"/>
      <w:bookmarkStart w:id="1193" w:name="_Toc25168628"/>
      <w:bookmarkStart w:id="1194" w:name="_Toc27593047"/>
      <w:bookmarkStart w:id="1195" w:name="_Toc34147918"/>
      <w:bookmarkStart w:id="1196" w:name="_Toc36463302"/>
      <w:bookmarkStart w:id="1197" w:name="_Toc43215142"/>
      <w:bookmarkStart w:id="1198" w:name="_Toc45032390"/>
      <w:bookmarkStart w:id="1199" w:name="_Toc49849879"/>
      <w:bookmarkStart w:id="1200" w:name="_Toc51873393"/>
      <w:bookmarkStart w:id="1201" w:name="_Toc56517521"/>
      <w:bookmarkStart w:id="1202" w:name="_Toc58594422"/>
      <w:bookmarkStart w:id="1203" w:name="_Toc67685932"/>
      <w:bookmarkStart w:id="1204" w:name="_Toc74993753"/>
      <w:bookmarkStart w:id="1205" w:name="_Toc82716341"/>
      <w:bookmarkStart w:id="1206" w:name="_Toc88818628"/>
      <w:bookmarkStart w:id="1207" w:name="_Toc90650550"/>
      <w:bookmarkStart w:id="1208" w:name="_Toc98506220"/>
      <w:bookmarkStart w:id="1209" w:name="_Toc1066395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4594438" w14:textId="77777777" w:rsidR="00EB7848" w:rsidRDefault="00EB7848" w:rsidP="00B32564">
      <w:pPr>
        <w:pStyle w:val="Heading5"/>
      </w:pPr>
      <w:bookmarkStart w:id="1210" w:name="_Toc20150382"/>
      <w:bookmarkStart w:id="1211" w:name="_Toc25168629"/>
      <w:bookmarkStart w:id="1212" w:name="_Toc27593048"/>
      <w:bookmarkStart w:id="1213" w:name="_Toc34147919"/>
      <w:bookmarkStart w:id="1214" w:name="_Toc36463303"/>
      <w:bookmarkStart w:id="1215" w:name="_Toc43215143"/>
      <w:bookmarkStart w:id="1216" w:name="_Toc45032391"/>
      <w:bookmarkStart w:id="1217" w:name="_Toc49849880"/>
      <w:bookmarkStart w:id="1218" w:name="_Toc51873394"/>
      <w:bookmarkStart w:id="1219" w:name="_Toc56517522"/>
      <w:bookmarkStart w:id="1220" w:name="_Toc58594423"/>
      <w:bookmarkStart w:id="1221" w:name="_Toc67685933"/>
      <w:bookmarkStart w:id="1222" w:name="_Toc74993754"/>
      <w:bookmarkStart w:id="1223" w:name="_Toc82716342"/>
      <w:bookmarkStart w:id="1224" w:name="_Toc88818629"/>
      <w:bookmarkStart w:id="1225" w:name="_Toc90650551"/>
      <w:bookmarkStart w:id="1226" w:name="_Toc98506221"/>
      <w:bookmarkStart w:id="1227" w:name="_Toc106639506"/>
      <w:r>
        <w:t>6.1.6.2.1</w:t>
      </w:r>
      <w:r>
        <w:tab/>
        <w:t>Introduction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228" w:name="_Toc20150383"/>
      <w:bookmarkStart w:id="1229" w:name="_Toc25168630"/>
      <w:bookmarkStart w:id="1230" w:name="_Toc27593049"/>
      <w:bookmarkStart w:id="1231" w:name="_Toc34147920"/>
      <w:bookmarkStart w:id="1232" w:name="_Toc36463304"/>
      <w:bookmarkStart w:id="1233" w:name="_Toc43215144"/>
      <w:bookmarkStart w:id="1234" w:name="_Toc45032392"/>
      <w:bookmarkStart w:id="1235" w:name="_Toc49849881"/>
      <w:bookmarkStart w:id="1236" w:name="_Toc51873395"/>
      <w:bookmarkStart w:id="1237" w:name="_Toc56517523"/>
      <w:bookmarkStart w:id="1238" w:name="_Toc58594424"/>
      <w:bookmarkStart w:id="1239" w:name="_Toc67685934"/>
      <w:bookmarkStart w:id="1240" w:name="_Toc74993755"/>
      <w:bookmarkStart w:id="1241" w:name="_Toc82716343"/>
      <w:bookmarkStart w:id="1242" w:name="_Toc88818630"/>
      <w:bookmarkStart w:id="1243" w:name="_Toc90650552"/>
      <w:bookmarkStart w:id="1244" w:name="_Toc98506222"/>
      <w:bookmarkStart w:id="1245" w:name="_Toc106639507"/>
      <w:r>
        <w:lastRenderedPageBreak/>
        <w:t>6.1.6.2.2</w:t>
      </w:r>
      <w:r>
        <w:tab/>
        <w:t>Type: InputData</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6197EA73"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DE1047"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DE1047" w:rsidRDefault="00DE1047" w:rsidP="00DE1047">
            <w:pPr>
              <w:pStyle w:val="TAN"/>
            </w:pPr>
            <w:r>
              <w:t>NOTE 1:</w:t>
            </w:r>
            <w:r>
              <w:tab/>
              <w:t>At least one of the attributes defined in this table shall be present in the InputData structure.</w:t>
            </w:r>
          </w:p>
          <w:p w14:paraId="26D60146" w14:textId="77777777" w:rsidR="00DE1047" w:rsidRDefault="00DE1047" w:rsidP="00DE1047">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E1047" w:rsidRDefault="00DE1047" w:rsidP="00DE1047">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E1047" w:rsidRDefault="00DE1047" w:rsidP="00DE1047">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E1047" w:rsidRDefault="00DE1047" w:rsidP="00DE1047">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E1047" w:rsidRDefault="00DE1047" w:rsidP="00DE104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DE1047" w:rsidRDefault="00DE1047" w:rsidP="00DE1047">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246" w:name="_Toc20150384"/>
      <w:bookmarkStart w:id="1247" w:name="_Toc25168631"/>
      <w:bookmarkStart w:id="1248" w:name="_Toc27593050"/>
      <w:bookmarkStart w:id="1249" w:name="_Toc34147921"/>
      <w:bookmarkStart w:id="1250" w:name="_Toc36463305"/>
      <w:bookmarkStart w:id="1251" w:name="_Toc43215145"/>
      <w:bookmarkStart w:id="1252" w:name="_Toc45032393"/>
      <w:bookmarkStart w:id="1253" w:name="_Toc49849882"/>
      <w:bookmarkStart w:id="1254" w:name="_Toc51873396"/>
      <w:bookmarkStart w:id="1255" w:name="_Toc56517524"/>
      <w:bookmarkStart w:id="1256" w:name="_Toc58594425"/>
      <w:bookmarkStart w:id="1257" w:name="_Toc67685935"/>
      <w:bookmarkStart w:id="1258" w:name="_Toc74993756"/>
      <w:bookmarkStart w:id="1259" w:name="_Toc82716344"/>
      <w:bookmarkStart w:id="1260" w:name="_Toc88818631"/>
      <w:bookmarkStart w:id="1261" w:name="_Toc90650553"/>
      <w:bookmarkStart w:id="1262" w:name="_Toc98506223"/>
      <w:bookmarkStart w:id="1263" w:name="_Toc106639508"/>
      <w:r>
        <w:lastRenderedPageBreak/>
        <w:t>6.1.6.2.3</w:t>
      </w:r>
      <w:r>
        <w:tab/>
        <w:t>Type: LocationData</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77777777"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 xml:space="preserve">a country or international area indication </w:t>
            </w:r>
            <w:r>
              <w:rPr>
                <w:rFonts w:cs="Arial"/>
                <w:szCs w:val="18"/>
                <w:lang w:eastAsia="zh-CN"/>
              </w:rPr>
              <w:lastRenderedPageBreak/>
              <w:t>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264" w:name="_Toc20150385"/>
      <w:bookmarkStart w:id="1265" w:name="_Toc25168632"/>
      <w:bookmarkStart w:id="1266" w:name="_Toc27593051"/>
      <w:bookmarkStart w:id="1267" w:name="_Toc34147922"/>
      <w:bookmarkStart w:id="1268" w:name="_Toc36463306"/>
      <w:bookmarkStart w:id="1269" w:name="_Toc43215146"/>
      <w:bookmarkStart w:id="1270" w:name="_Toc45032394"/>
      <w:bookmarkStart w:id="1271" w:name="_Toc49849883"/>
      <w:bookmarkStart w:id="1272" w:name="_Toc51873397"/>
      <w:bookmarkStart w:id="1273" w:name="_Toc56517525"/>
      <w:bookmarkStart w:id="1274" w:name="_Toc58594426"/>
      <w:bookmarkStart w:id="1275" w:name="_Toc67685936"/>
      <w:bookmarkStart w:id="1276" w:name="_Toc74993757"/>
      <w:bookmarkStart w:id="1277" w:name="_Toc82716345"/>
      <w:bookmarkStart w:id="1278" w:name="_Toc88818632"/>
      <w:bookmarkStart w:id="1279" w:name="_Toc90650554"/>
      <w:bookmarkStart w:id="1280" w:name="_Toc98506224"/>
      <w:bookmarkStart w:id="1281" w:name="_Toc106639509"/>
      <w:r>
        <w:t>6.1.6.2.4</w:t>
      </w:r>
      <w:r>
        <w:tab/>
        <w:t>Type: GeographicalCoordinates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282" w:name="_Toc20150386"/>
      <w:bookmarkStart w:id="1283" w:name="_Toc25168633"/>
      <w:bookmarkStart w:id="1284" w:name="_Toc27593052"/>
      <w:bookmarkStart w:id="1285" w:name="_Toc34147923"/>
      <w:bookmarkStart w:id="1286" w:name="_Toc36463307"/>
      <w:bookmarkStart w:id="1287" w:name="_Toc43215147"/>
      <w:bookmarkStart w:id="1288" w:name="_Toc45032395"/>
      <w:bookmarkStart w:id="1289" w:name="_Toc49849884"/>
      <w:bookmarkStart w:id="1290" w:name="_Toc51873398"/>
      <w:bookmarkStart w:id="1291" w:name="_Toc56517526"/>
      <w:bookmarkStart w:id="1292" w:name="_Toc58594427"/>
      <w:bookmarkStart w:id="1293" w:name="_Toc67685937"/>
      <w:bookmarkStart w:id="1294" w:name="_Toc74993758"/>
      <w:bookmarkStart w:id="1295" w:name="_Toc82716346"/>
      <w:bookmarkStart w:id="1296" w:name="_Toc88818633"/>
      <w:bookmarkStart w:id="1297" w:name="_Toc90650555"/>
      <w:bookmarkStart w:id="1298" w:name="_Toc98506225"/>
      <w:bookmarkStart w:id="1299" w:name="_Toc106639510"/>
      <w:r>
        <w:lastRenderedPageBreak/>
        <w:t>6.1.6.2.5</w:t>
      </w:r>
      <w:r>
        <w:tab/>
        <w:t>Type: GeographicArea</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300" w:name="_Toc20150387"/>
      <w:bookmarkStart w:id="1301" w:name="_Toc25168634"/>
      <w:bookmarkStart w:id="1302" w:name="_Toc27593053"/>
      <w:bookmarkStart w:id="1303" w:name="_Toc34147924"/>
      <w:bookmarkStart w:id="1304" w:name="_Toc36463308"/>
      <w:bookmarkStart w:id="1305" w:name="_Toc43215148"/>
      <w:bookmarkStart w:id="1306" w:name="_Toc45032396"/>
      <w:bookmarkStart w:id="1307" w:name="_Toc49849885"/>
      <w:bookmarkStart w:id="1308" w:name="_Toc51873399"/>
      <w:bookmarkStart w:id="1309" w:name="_Toc56517527"/>
      <w:bookmarkStart w:id="1310" w:name="_Toc58594428"/>
      <w:bookmarkStart w:id="1311" w:name="_Toc67685938"/>
      <w:bookmarkStart w:id="1312" w:name="_Toc74993759"/>
      <w:bookmarkStart w:id="1313" w:name="_Toc82716347"/>
      <w:bookmarkStart w:id="1314" w:name="_Toc88818634"/>
      <w:bookmarkStart w:id="1315" w:name="_Toc90650556"/>
      <w:bookmarkStart w:id="1316" w:name="_Toc98506226"/>
      <w:bookmarkStart w:id="1317" w:name="_Toc106639511"/>
      <w:r>
        <w:t>6.1.6.2.6</w:t>
      </w:r>
      <w:r>
        <w:tab/>
        <w:t>Type: Point</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318" w:name="_Toc20150388"/>
      <w:bookmarkStart w:id="1319" w:name="_Toc25168635"/>
      <w:bookmarkStart w:id="1320" w:name="_Toc27593054"/>
      <w:bookmarkStart w:id="1321" w:name="_Toc34147925"/>
      <w:bookmarkStart w:id="1322" w:name="_Toc36463309"/>
      <w:bookmarkStart w:id="1323" w:name="_Toc43215149"/>
      <w:bookmarkStart w:id="1324" w:name="_Toc45032397"/>
      <w:bookmarkStart w:id="1325" w:name="_Toc49849886"/>
      <w:bookmarkStart w:id="1326" w:name="_Toc51873400"/>
      <w:bookmarkStart w:id="1327" w:name="_Toc56517528"/>
      <w:bookmarkStart w:id="1328" w:name="_Toc58594429"/>
      <w:bookmarkStart w:id="1329" w:name="_Toc67685939"/>
      <w:bookmarkStart w:id="1330" w:name="_Toc74993760"/>
      <w:bookmarkStart w:id="1331" w:name="_Toc82716348"/>
      <w:bookmarkStart w:id="1332" w:name="_Toc88818635"/>
      <w:bookmarkStart w:id="1333" w:name="_Toc90650557"/>
      <w:bookmarkStart w:id="1334" w:name="_Toc98506227"/>
      <w:bookmarkStart w:id="1335" w:name="_Toc106639512"/>
      <w:r>
        <w:t>6.1.6.2.7</w:t>
      </w:r>
      <w:r>
        <w:tab/>
        <w:t>Type: PointUncertaintyCircle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336" w:name="_Toc20150389"/>
      <w:bookmarkStart w:id="1337" w:name="_Toc25168636"/>
      <w:bookmarkStart w:id="1338" w:name="_Toc27593055"/>
      <w:bookmarkStart w:id="1339" w:name="_Toc34147926"/>
      <w:bookmarkStart w:id="1340" w:name="_Toc36463310"/>
      <w:bookmarkStart w:id="1341" w:name="_Toc43215150"/>
      <w:bookmarkStart w:id="1342" w:name="_Toc45032398"/>
      <w:bookmarkStart w:id="1343" w:name="_Toc49849887"/>
      <w:bookmarkStart w:id="1344" w:name="_Toc51873401"/>
      <w:bookmarkStart w:id="1345" w:name="_Toc56517529"/>
      <w:bookmarkStart w:id="1346" w:name="_Toc58594430"/>
      <w:bookmarkStart w:id="1347" w:name="_Toc67685940"/>
      <w:bookmarkStart w:id="1348" w:name="_Toc74993761"/>
      <w:bookmarkStart w:id="1349" w:name="_Toc82716349"/>
      <w:bookmarkStart w:id="1350" w:name="_Toc88818636"/>
      <w:bookmarkStart w:id="1351" w:name="_Toc90650558"/>
      <w:bookmarkStart w:id="1352" w:name="_Toc98506228"/>
      <w:bookmarkStart w:id="1353" w:name="_Toc106639513"/>
      <w:r>
        <w:lastRenderedPageBreak/>
        <w:t>6.1.6.2.8</w:t>
      </w:r>
      <w:r>
        <w:tab/>
        <w:t>Type: PointUncertaintyEllipse</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354" w:name="_Toc20150390"/>
      <w:bookmarkStart w:id="1355" w:name="_Toc25168637"/>
      <w:bookmarkStart w:id="1356" w:name="_Toc27593056"/>
      <w:bookmarkStart w:id="1357" w:name="_Toc34147927"/>
      <w:bookmarkStart w:id="1358" w:name="_Toc36463311"/>
      <w:bookmarkStart w:id="1359" w:name="_Toc43215151"/>
      <w:bookmarkStart w:id="1360" w:name="_Toc45032399"/>
      <w:bookmarkStart w:id="1361" w:name="_Toc49849888"/>
      <w:bookmarkStart w:id="1362" w:name="_Toc51873402"/>
      <w:bookmarkStart w:id="1363" w:name="_Toc56517530"/>
      <w:bookmarkStart w:id="1364" w:name="_Toc58594431"/>
      <w:bookmarkStart w:id="1365" w:name="_Toc67685941"/>
      <w:bookmarkStart w:id="1366" w:name="_Toc74993762"/>
      <w:bookmarkStart w:id="1367" w:name="_Toc82716350"/>
      <w:bookmarkStart w:id="1368" w:name="_Toc88818637"/>
      <w:bookmarkStart w:id="1369" w:name="_Toc90650559"/>
      <w:bookmarkStart w:id="1370" w:name="_Toc98506229"/>
      <w:bookmarkStart w:id="1371" w:name="_Toc106639514"/>
      <w:r>
        <w:t>6.1.6.2.9</w:t>
      </w:r>
      <w:r>
        <w:tab/>
        <w:t>Type: Polygon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372" w:name="_Toc20150391"/>
      <w:bookmarkStart w:id="1373" w:name="_Toc25168638"/>
      <w:bookmarkStart w:id="1374" w:name="_Toc27593057"/>
      <w:bookmarkStart w:id="1375" w:name="_Toc34147928"/>
      <w:bookmarkStart w:id="1376" w:name="_Toc36463312"/>
      <w:bookmarkStart w:id="1377" w:name="_Toc43215152"/>
      <w:bookmarkStart w:id="1378" w:name="_Toc45032400"/>
      <w:bookmarkStart w:id="1379" w:name="_Toc49849889"/>
      <w:bookmarkStart w:id="1380" w:name="_Toc51873403"/>
      <w:bookmarkStart w:id="1381" w:name="_Toc56517531"/>
      <w:bookmarkStart w:id="1382" w:name="_Toc58594432"/>
      <w:bookmarkStart w:id="1383" w:name="_Toc67685942"/>
      <w:bookmarkStart w:id="1384" w:name="_Toc74993763"/>
      <w:bookmarkStart w:id="1385" w:name="_Toc82716351"/>
      <w:bookmarkStart w:id="1386" w:name="_Toc88818638"/>
      <w:bookmarkStart w:id="1387" w:name="_Toc90650560"/>
      <w:bookmarkStart w:id="1388" w:name="_Toc98506230"/>
      <w:bookmarkStart w:id="1389" w:name="_Toc106639515"/>
      <w:r>
        <w:t>6.1.6.2.10</w:t>
      </w:r>
      <w:r>
        <w:tab/>
        <w:t>Type: PointAltitude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390" w:name="_Toc20150392"/>
      <w:bookmarkStart w:id="1391" w:name="_Toc25168639"/>
      <w:bookmarkStart w:id="1392" w:name="_Toc27593058"/>
      <w:bookmarkStart w:id="1393" w:name="_Toc34147929"/>
      <w:bookmarkStart w:id="1394" w:name="_Toc36463313"/>
      <w:bookmarkStart w:id="1395" w:name="_Toc43215153"/>
      <w:bookmarkStart w:id="1396" w:name="_Toc45032401"/>
      <w:bookmarkStart w:id="1397" w:name="_Toc49849890"/>
      <w:bookmarkStart w:id="1398" w:name="_Toc51873404"/>
      <w:bookmarkStart w:id="1399" w:name="_Toc56517532"/>
      <w:bookmarkStart w:id="1400" w:name="_Toc58594433"/>
      <w:bookmarkStart w:id="1401" w:name="_Toc67685943"/>
      <w:bookmarkStart w:id="1402" w:name="_Toc74993764"/>
      <w:bookmarkStart w:id="1403" w:name="_Toc82716352"/>
      <w:bookmarkStart w:id="1404" w:name="_Toc88818639"/>
      <w:bookmarkStart w:id="1405" w:name="_Toc90650561"/>
      <w:bookmarkStart w:id="1406" w:name="_Toc98506231"/>
      <w:bookmarkStart w:id="1407" w:name="_Toc106639516"/>
      <w:r>
        <w:t>6.1.6.2.11</w:t>
      </w:r>
      <w:r>
        <w:tab/>
        <w:t>Type: PointAltitudeUncertainty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408" w:name="_Toc20150393"/>
      <w:bookmarkStart w:id="1409" w:name="_Toc25168640"/>
      <w:bookmarkStart w:id="1410" w:name="_Toc27593059"/>
      <w:bookmarkStart w:id="1411" w:name="_Toc34147930"/>
      <w:bookmarkStart w:id="1412" w:name="_Toc36463314"/>
      <w:bookmarkStart w:id="1413" w:name="_Toc43215154"/>
      <w:bookmarkStart w:id="1414" w:name="_Toc45032402"/>
      <w:bookmarkStart w:id="1415" w:name="_Toc49849891"/>
      <w:bookmarkStart w:id="1416" w:name="_Toc51873405"/>
      <w:bookmarkStart w:id="1417" w:name="_Toc56517533"/>
      <w:bookmarkStart w:id="1418" w:name="_Toc58594434"/>
      <w:bookmarkStart w:id="1419" w:name="_Toc67685944"/>
      <w:bookmarkStart w:id="1420" w:name="_Toc74993765"/>
      <w:bookmarkStart w:id="1421" w:name="_Toc82716353"/>
      <w:bookmarkStart w:id="1422" w:name="_Toc88818640"/>
      <w:bookmarkStart w:id="1423" w:name="_Toc90650562"/>
      <w:bookmarkStart w:id="1424" w:name="_Toc98506232"/>
      <w:bookmarkStart w:id="1425" w:name="_Toc106639517"/>
      <w:r>
        <w:lastRenderedPageBreak/>
        <w:t>6.1.6.2.12</w:t>
      </w:r>
      <w:r>
        <w:tab/>
        <w:t>Type: EllipsoidArc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426" w:name="_Toc20150394"/>
      <w:bookmarkStart w:id="1427" w:name="_Toc25168641"/>
      <w:bookmarkStart w:id="1428" w:name="_Toc27593060"/>
      <w:bookmarkStart w:id="1429" w:name="_Toc34147931"/>
      <w:bookmarkStart w:id="1430" w:name="_Toc36463315"/>
      <w:bookmarkStart w:id="1431" w:name="_Toc43215155"/>
      <w:bookmarkStart w:id="1432" w:name="_Toc45032403"/>
      <w:bookmarkStart w:id="1433" w:name="_Toc49849892"/>
      <w:bookmarkStart w:id="1434" w:name="_Toc51873406"/>
      <w:bookmarkStart w:id="1435" w:name="_Toc56517534"/>
      <w:bookmarkStart w:id="1436" w:name="_Toc58594435"/>
      <w:bookmarkStart w:id="1437" w:name="_Toc67685945"/>
      <w:bookmarkStart w:id="1438" w:name="_Toc74993766"/>
      <w:bookmarkStart w:id="1439" w:name="_Toc82716354"/>
      <w:bookmarkStart w:id="1440" w:name="_Toc88818641"/>
      <w:bookmarkStart w:id="1441" w:name="_Toc90650563"/>
      <w:bookmarkStart w:id="1442" w:name="_Toc98506233"/>
      <w:bookmarkStart w:id="1443" w:name="_Toc106639518"/>
      <w:r>
        <w:t>6.1.6.2.13</w:t>
      </w:r>
      <w:r>
        <w:tab/>
        <w:t>Type: LocationQoS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444" w:name="_Toc20150395"/>
      <w:bookmarkStart w:id="1445" w:name="_Toc25168642"/>
      <w:bookmarkStart w:id="1446" w:name="_Toc27593061"/>
      <w:bookmarkStart w:id="1447" w:name="_Toc34147932"/>
      <w:bookmarkStart w:id="1448" w:name="_Toc36463316"/>
      <w:bookmarkStart w:id="1449" w:name="_Toc43215156"/>
      <w:bookmarkStart w:id="1450" w:name="_Toc45032404"/>
      <w:bookmarkStart w:id="1451" w:name="_Toc49849893"/>
      <w:bookmarkStart w:id="1452" w:name="_Toc51873407"/>
      <w:bookmarkStart w:id="1453" w:name="_Toc56517535"/>
      <w:bookmarkStart w:id="1454" w:name="_Toc58594436"/>
      <w:bookmarkStart w:id="1455" w:name="_Toc67685946"/>
      <w:bookmarkStart w:id="1456" w:name="_Toc74993767"/>
      <w:bookmarkStart w:id="1457" w:name="_Toc82716355"/>
      <w:bookmarkStart w:id="1458" w:name="_Toc88818642"/>
      <w:bookmarkStart w:id="1459" w:name="_Toc90650564"/>
      <w:bookmarkStart w:id="1460" w:name="_Toc98506234"/>
      <w:bookmarkStart w:id="1461" w:name="_Toc106639519"/>
      <w:r>
        <w:lastRenderedPageBreak/>
        <w:t>6.1.6.2.14</w:t>
      </w:r>
      <w:r>
        <w:tab/>
        <w:t>Type: CivicAddress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462" w:name="_Toc20150396"/>
      <w:bookmarkStart w:id="1463" w:name="_Toc25168643"/>
      <w:bookmarkStart w:id="1464" w:name="_Toc27593062"/>
      <w:bookmarkStart w:id="1465" w:name="_Toc34147933"/>
      <w:bookmarkStart w:id="1466" w:name="_Toc36463317"/>
      <w:bookmarkStart w:id="1467" w:name="_Toc43215157"/>
      <w:bookmarkStart w:id="1468" w:name="_Toc45032405"/>
      <w:bookmarkStart w:id="1469" w:name="_Toc49849894"/>
      <w:bookmarkStart w:id="1470" w:name="_Toc51873408"/>
      <w:bookmarkStart w:id="1471" w:name="_Toc56517536"/>
      <w:bookmarkStart w:id="1472" w:name="_Toc58594437"/>
      <w:bookmarkStart w:id="1473" w:name="_Toc67685947"/>
      <w:bookmarkStart w:id="1474" w:name="_Toc74993768"/>
      <w:bookmarkStart w:id="1475" w:name="_Toc82716356"/>
      <w:bookmarkStart w:id="1476" w:name="_Toc88818643"/>
      <w:bookmarkStart w:id="1477" w:name="_Toc90650565"/>
      <w:bookmarkStart w:id="1478" w:name="_Toc98506235"/>
      <w:bookmarkStart w:id="1479" w:name="_Toc106639520"/>
      <w:r>
        <w:t>6.1.6.2.15</w:t>
      </w:r>
      <w:r>
        <w:tab/>
        <w:t>Type: PositioningMethodAndUsage</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480" w:name="_Toc20150397"/>
      <w:bookmarkStart w:id="1481" w:name="_Toc25168644"/>
      <w:bookmarkStart w:id="1482" w:name="_Toc27593063"/>
      <w:bookmarkStart w:id="1483" w:name="_Toc34147934"/>
      <w:bookmarkStart w:id="1484" w:name="_Toc36463318"/>
      <w:bookmarkStart w:id="1485" w:name="_Toc43215158"/>
      <w:bookmarkStart w:id="1486" w:name="_Toc45032406"/>
      <w:bookmarkStart w:id="1487" w:name="_Toc49849895"/>
      <w:bookmarkStart w:id="1488" w:name="_Toc51873409"/>
      <w:bookmarkStart w:id="1489" w:name="_Toc56517537"/>
      <w:bookmarkStart w:id="1490" w:name="_Toc58594438"/>
      <w:bookmarkStart w:id="1491" w:name="_Toc67685948"/>
      <w:bookmarkStart w:id="1492" w:name="_Toc74993769"/>
      <w:bookmarkStart w:id="1493" w:name="_Toc82716357"/>
      <w:bookmarkStart w:id="1494" w:name="_Toc88818644"/>
      <w:bookmarkStart w:id="1495" w:name="_Toc90650566"/>
      <w:bookmarkStart w:id="1496" w:name="_Toc98506236"/>
      <w:bookmarkStart w:id="1497" w:name="_Toc106639521"/>
      <w:r>
        <w:lastRenderedPageBreak/>
        <w:t>6.1.6.2.16</w:t>
      </w:r>
      <w:r>
        <w:tab/>
        <w:t>Type: GnssPositioningMethodAndUsage</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498" w:name="_Toc20150398"/>
      <w:bookmarkStart w:id="1499" w:name="_Toc25168645"/>
      <w:bookmarkStart w:id="1500" w:name="_Toc27593064"/>
      <w:bookmarkStart w:id="1501" w:name="_Toc34147935"/>
      <w:bookmarkStart w:id="1502" w:name="_Toc36463319"/>
      <w:bookmarkStart w:id="1503" w:name="_Toc43215159"/>
      <w:bookmarkStart w:id="1504" w:name="_Toc45032407"/>
      <w:bookmarkStart w:id="1505" w:name="_Toc49849896"/>
      <w:bookmarkStart w:id="1506" w:name="_Toc51873410"/>
      <w:bookmarkStart w:id="1507" w:name="_Toc56517538"/>
      <w:bookmarkStart w:id="1508" w:name="_Toc58594439"/>
      <w:bookmarkStart w:id="1509" w:name="_Toc67685949"/>
      <w:bookmarkStart w:id="1510" w:name="_Toc74993770"/>
      <w:bookmarkStart w:id="1511" w:name="_Toc82716358"/>
      <w:bookmarkStart w:id="1512" w:name="_Toc88818645"/>
      <w:bookmarkStart w:id="1513" w:name="_Toc90650567"/>
      <w:bookmarkStart w:id="1514" w:name="_Toc98506237"/>
      <w:bookmarkStart w:id="1515" w:name="_Toc106639522"/>
      <w:r>
        <w:t>6.1.6.2.</w:t>
      </w:r>
      <w:r w:rsidRPr="00BA3DCF">
        <w:t>17</w:t>
      </w:r>
      <w:r>
        <w:tab/>
        <w:t>Type: VelocityEstimate</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516" w:name="_Toc20150399"/>
      <w:bookmarkStart w:id="1517" w:name="_Toc25168646"/>
      <w:bookmarkStart w:id="1518" w:name="_Toc27593065"/>
      <w:bookmarkStart w:id="1519" w:name="_Toc34147936"/>
      <w:bookmarkStart w:id="1520" w:name="_Toc36463320"/>
      <w:bookmarkStart w:id="1521" w:name="_Toc43215160"/>
      <w:bookmarkStart w:id="1522" w:name="_Toc45032408"/>
      <w:bookmarkStart w:id="1523" w:name="_Toc49849897"/>
      <w:bookmarkStart w:id="1524" w:name="_Toc51873411"/>
      <w:bookmarkStart w:id="1525" w:name="_Toc56517539"/>
      <w:bookmarkStart w:id="1526" w:name="_Toc58594440"/>
      <w:bookmarkStart w:id="1527" w:name="_Toc67685950"/>
      <w:bookmarkStart w:id="1528" w:name="_Toc74993771"/>
      <w:bookmarkStart w:id="1529" w:name="_Toc82716359"/>
      <w:bookmarkStart w:id="1530" w:name="_Toc88818646"/>
      <w:bookmarkStart w:id="1531" w:name="_Toc90650568"/>
      <w:bookmarkStart w:id="1532" w:name="_Toc98506238"/>
      <w:bookmarkStart w:id="1533" w:name="_Toc106639523"/>
      <w:r>
        <w:t>6.1.6.2.18</w:t>
      </w:r>
      <w:r>
        <w:tab/>
        <w:t>Type: HorizontalVelocity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534" w:name="_Toc20150400"/>
      <w:bookmarkStart w:id="1535" w:name="_Toc25168647"/>
      <w:bookmarkStart w:id="1536" w:name="_Toc27593066"/>
      <w:bookmarkStart w:id="1537" w:name="_Toc34147937"/>
      <w:bookmarkStart w:id="1538" w:name="_Toc36463321"/>
      <w:bookmarkStart w:id="1539" w:name="_Toc43215161"/>
      <w:bookmarkStart w:id="1540" w:name="_Toc45032409"/>
      <w:bookmarkStart w:id="1541" w:name="_Toc49849898"/>
      <w:bookmarkStart w:id="1542" w:name="_Toc51873412"/>
      <w:bookmarkStart w:id="1543" w:name="_Toc56517540"/>
      <w:bookmarkStart w:id="1544" w:name="_Toc58594441"/>
      <w:bookmarkStart w:id="1545" w:name="_Toc67685951"/>
      <w:bookmarkStart w:id="1546" w:name="_Toc74993772"/>
      <w:bookmarkStart w:id="1547" w:name="_Toc82716360"/>
      <w:bookmarkStart w:id="1548" w:name="_Toc88818647"/>
      <w:bookmarkStart w:id="1549" w:name="_Toc90650569"/>
      <w:bookmarkStart w:id="1550" w:name="_Toc98506239"/>
      <w:bookmarkStart w:id="1551" w:name="_Toc106639524"/>
      <w:r>
        <w:t>6.1.6.2.19</w:t>
      </w:r>
      <w:r>
        <w:tab/>
        <w:t>Type: HorizontalWithVerticalVelocity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552" w:name="_Toc20150401"/>
      <w:bookmarkStart w:id="1553" w:name="_Toc25168648"/>
      <w:bookmarkStart w:id="1554" w:name="_Toc27593067"/>
      <w:bookmarkStart w:id="1555" w:name="_Toc34147938"/>
      <w:bookmarkStart w:id="1556" w:name="_Toc36463322"/>
      <w:bookmarkStart w:id="1557" w:name="_Toc43215162"/>
      <w:bookmarkStart w:id="1558" w:name="_Toc45032410"/>
      <w:bookmarkStart w:id="1559" w:name="_Toc49849899"/>
      <w:bookmarkStart w:id="1560" w:name="_Toc51873413"/>
      <w:bookmarkStart w:id="1561" w:name="_Toc56517541"/>
      <w:bookmarkStart w:id="1562" w:name="_Toc58594442"/>
      <w:bookmarkStart w:id="1563" w:name="_Toc67685952"/>
      <w:bookmarkStart w:id="1564" w:name="_Toc74993773"/>
      <w:bookmarkStart w:id="1565" w:name="_Toc82716361"/>
      <w:bookmarkStart w:id="1566" w:name="_Toc88818648"/>
      <w:bookmarkStart w:id="1567" w:name="_Toc90650570"/>
      <w:bookmarkStart w:id="1568" w:name="_Toc98506240"/>
      <w:bookmarkStart w:id="1569" w:name="_Toc106639525"/>
      <w:r>
        <w:lastRenderedPageBreak/>
        <w:t>6.1.6.2.20</w:t>
      </w:r>
      <w:r>
        <w:tab/>
        <w:t>Type: HorizontalVelocityWithUncertainty</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570" w:name="_Toc20150402"/>
      <w:bookmarkStart w:id="1571" w:name="_Toc25168649"/>
      <w:bookmarkStart w:id="1572" w:name="_Toc27593068"/>
      <w:bookmarkStart w:id="1573" w:name="_Toc34147939"/>
      <w:bookmarkStart w:id="1574" w:name="_Toc36463323"/>
      <w:bookmarkStart w:id="1575" w:name="_Toc43215163"/>
      <w:bookmarkStart w:id="1576" w:name="_Toc45032411"/>
      <w:bookmarkStart w:id="1577" w:name="_Toc49849900"/>
      <w:bookmarkStart w:id="1578" w:name="_Toc51873414"/>
      <w:bookmarkStart w:id="1579" w:name="_Toc56517542"/>
      <w:bookmarkStart w:id="1580" w:name="_Toc58594443"/>
      <w:bookmarkStart w:id="1581" w:name="_Toc67685953"/>
      <w:bookmarkStart w:id="1582" w:name="_Toc74993774"/>
      <w:bookmarkStart w:id="1583" w:name="_Toc82716362"/>
      <w:bookmarkStart w:id="1584" w:name="_Toc88818649"/>
      <w:bookmarkStart w:id="1585" w:name="_Toc90650571"/>
      <w:bookmarkStart w:id="1586" w:name="_Toc98506241"/>
      <w:bookmarkStart w:id="1587" w:name="_Toc106639526"/>
      <w:r>
        <w:t>6.1.6.2.21</w:t>
      </w:r>
      <w:r>
        <w:tab/>
        <w:t>Type: HorizontalWithVerticalVelocityAndUncertainty</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588" w:name="_Toc20150403"/>
      <w:bookmarkStart w:id="1589" w:name="_Toc25168650"/>
      <w:bookmarkStart w:id="1590" w:name="_Toc27593069"/>
      <w:bookmarkStart w:id="1591" w:name="_Toc34147940"/>
      <w:bookmarkStart w:id="1592" w:name="_Toc36463324"/>
      <w:bookmarkStart w:id="1593" w:name="_Toc43215164"/>
      <w:bookmarkStart w:id="1594" w:name="_Toc45032412"/>
      <w:bookmarkStart w:id="1595" w:name="_Toc49849901"/>
      <w:bookmarkStart w:id="1596" w:name="_Toc51873415"/>
      <w:bookmarkStart w:id="1597" w:name="_Toc56517543"/>
      <w:bookmarkStart w:id="1598" w:name="_Toc58594444"/>
      <w:bookmarkStart w:id="1599" w:name="_Toc67685954"/>
      <w:bookmarkStart w:id="1600" w:name="_Toc74993775"/>
      <w:bookmarkStart w:id="1601" w:name="_Toc82716363"/>
      <w:bookmarkStart w:id="1602" w:name="_Toc88818650"/>
      <w:bookmarkStart w:id="1603" w:name="_Toc90650572"/>
      <w:bookmarkStart w:id="1604" w:name="_Toc98506242"/>
      <w:bookmarkStart w:id="1605" w:name="_Toc106639527"/>
      <w:r>
        <w:t>6.1.6.2.22</w:t>
      </w:r>
      <w:r>
        <w:tab/>
        <w:t>Type: UncertaintyEllipse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606" w:name="_Toc20150404"/>
      <w:bookmarkStart w:id="1607" w:name="_Toc25168651"/>
      <w:bookmarkStart w:id="1608" w:name="_Toc27593070"/>
      <w:bookmarkStart w:id="1609" w:name="_Toc34147941"/>
      <w:bookmarkStart w:id="1610" w:name="_Toc36463325"/>
      <w:bookmarkStart w:id="1611" w:name="_Toc43215165"/>
      <w:bookmarkStart w:id="1612" w:name="_Toc45032413"/>
      <w:bookmarkStart w:id="1613" w:name="_Toc49849902"/>
      <w:bookmarkStart w:id="1614" w:name="_Toc51873416"/>
      <w:bookmarkStart w:id="1615" w:name="_Toc56517544"/>
      <w:bookmarkStart w:id="1616" w:name="_Toc58594445"/>
      <w:bookmarkStart w:id="1617" w:name="_Toc67685955"/>
      <w:bookmarkStart w:id="1618" w:name="_Toc74993776"/>
      <w:bookmarkStart w:id="1619" w:name="_Toc82716364"/>
      <w:bookmarkStart w:id="1620" w:name="_Toc88818651"/>
      <w:bookmarkStart w:id="1621" w:name="_Toc90650573"/>
      <w:bookmarkStart w:id="1622" w:name="_Toc98506243"/>
      <w:bookmarkStart w:id="1623" w:name="_Toc106639528"/>
      <w:r>
        <w:t>6.1.6.2.23</w:t>
      </w:r>
      <w:r w:rsidRPr="007F4DE4">
        <w:tab/>
      </w:r>
      <w:r>
        <w:t xml:space="preserve">Type: </w:t>
      </w:r>
      <w:r w:rsidRPr="007F4DE4">
        <w:t>U</w:t>
      </w:r>
      <w:r>
        <w:t>eLcs</w:t>
      </w:r>
      <w:r w:rsidRPr="007F4DE4">
        <w:t>Capability</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624" w:name="_Toc20150405"/>
      <w:bookmarkStart w:id="1625" w:name="_Toc25168652"/>
      <w:bookmarkStart w:id="1626" w:name="_Toc27593071"/>
      <w:bookmarkStart w:id="1627" w:name="_Toc34147942"/>
      <w:bookmarkStart w:id="1628" w:name="_Toc36463326"/>
      <w:bookmarkStart w:id="1629" w:name="_Toc43215166"/>
      <w:bookmarkStart w:id="1630" w:name="_Toc45032414"/>
      <w:bookmarkStart w:id="1631" w:name="_Toc49849903"/>
      <w:bookmarkStart w:id="1632" w:name="_Toc51873417"/>
      <w:bookmarkStart w:id="1633" w:name="_Toc56517545"/>
      <w:bookmarkStart w:id="1634" w:name="_Toc58594446"/>
      <w:bookmarkStart w:id="1635" w:name="_Toc67685956"/>
      <w:bookmarkStart w:id="1636" w:name="_Toc74993777"/>
      <w:bookmarkStart w:id="1637" w:name="_Toc82716365"/>
      <w:bookmarkStart w:id="1638" w:name="_Toc88818652"/>
      <w:bookmarkStart w:id="1639" w:name="_Toc90650574"/>
      <w:bookmarkStart w:id="1640" w:name="_Toc98506244"/>
      <w:bookmarkStart w:id="1641" w:name="_Toc106639529"/>
      <w:r>
        <w:lastRenderedPageBreak/>
        <w:t>6.1.6.2.24</w:t>
      </w:r>
      <w:r>
        <w:tab/>
        <w:t>Type: PeriodicEventInfo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642" w:name="_Toc20150406"/>
      <w:bookmarkStart w:id="1643" w:name="_Toc25168653"/>
      <w:bookmarkStart w:id="1644" w:name="_Toc27593072"/>
      <w:bookmarkStart w:id="1645" w:name="_Toc34147943"/>
      <w:bookmarkStart w:id="1646" w:name="_Toc36463327"/>
      <w:bookmarkStart w:id="1647" w:name="_Toc43215167"/>
      <w:bookmarkStart w:id="1648" w:name="_Toc45032415"/>
      <w:bookmarkStart w:id="1649" w:name="_Toc49849904"/>
      <w:bookmarkStart w:id="1650" w:name="_Toc51873418"/>
      <w:bookmarkStart w:id="1651" w:name="_Toc56517546"/>
      <w:bookmarkStart w:id="1652" w:name="_Toc58594447"/>
      <w:bookmarkStart w:id="1653" w:name="_Toc67685957"/>
      <w:bookmarkStart w:id="1654" w:name="_Toc74993778"/>
      <w:bookmarkStart w:id="1655" w:name="_Toc82716366"/>
      <w:bookmarkStart w:id="1656" w:name="_Toc88818653"/>
      <w:bookmarkStart w:id="1657" w:name="_Toc90650575"/>
      <w:bookmarkStart w:id="1658" w:name="_Toc98506245"/>
      <w:bookmarkStart w:id="1659" w:name="_Toc106639530"/>
      <w:r>
        <w:t>6.1.6.2.25</w:t>
      </w:r>
      <w:r>
        <w:tab/>
        <w:t>Type: AreaEventInfo</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660" w:name="_Toc20150407"/>
      <w:bookmarkStart w:id="1661" w:name="_Toc25168654"/>
      <w:bookmarkStart w:id="1662" w:name="_Toc27593073"/>
      <w:bookmarkStart w:id="1663" w:name="_Toc34147944"/>
      <w:bookmarkStart w:id="1664" w:name="_Toc36463328"/>
      <w:bookmarkStart w:id="1665" w:name="_Toc43215168"/>
      <w:bookmarkStart w:id="1666" w:name="_Toc45032416"/>
      <w:bookmarkStart w:id="1667" w:name="_Toc49849905"/>
      <w:bookmarkStart w:id="1668" w:name="_Toc51873419"/>
      <w:bookmarkStart w:id="1669" w:name="_Toc56517547"/>
      <w:bookmarkStart w:id="1670" w:name="_Toc58594448"/>
      <w:bookmarkStart w:id="1671" w:name="_Toc67685958"/>
      <w:bookmarkStart w:id="1672" w:name="_Toc74993779"/>
      <w:bookmarkStart w:id="1673" w:name="_Toc82716367"/>
      <w:bookmarkStart w:id="1674" w:name="_Toc88818654"/>
      <w:bookmarkStart w:id="1675" w:name="_Toc90650576"/>
      <w:bookmarkStart w:id="1676" w:name="_Toc98506246"/>
      <w:bookmarkStart w:id="1677" w:name="_Toc106639531"/>
      <w:r>
        <w:t>6.1.6.2.26</w:t>
      </w:r>
      <w:r>
        <w:tab/>
        <w:t>Type: ReportingArea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1678" w:name="_Toc20150408"/>
      <w:bookmarkStart w:id="1679" w:name="_Toc25168655"/>
      <w:bookmarkStart w:id="1680" w:name="_Toc27593074"/>
      <w:bookmarkStart w:id="1681" w:name="_Toc34147945"/>
      <w:bookmarkStart w:id="1682" w:name="_Toc36463329"/>
      <w:bookmarkStart w:id="1683" w:name="_Toc43215169"/>
      <w:bookmarkStart w:id="1684" w:name="_Toc45032417"/>
      <w:bookmarkStart w:id="1685" w:name="_Toc49849906"/>
      <w:bookmarkStart w:id="1686" w:name="_Toc51873420"/>
      <w:bookmarkStart w:id="1687" w:name="_Toc56517548"/>
      <w:bookmarkStart w:id="1688" w:name="_Toc58594449"/>
      <w:bookmarkStart w:id="1689" w:name="_Toc67685959"/>
      <w:bookmarkStart w:id="1690" w:name="_Toc74993780"/>
      <w:bookmarkStart w:id="1691" w:name="_Toc82716368"/>
      <w:bookmarkStart w:id="1692" w:name="_Toc88818655"/>
      <w:bookmarkStart w:id="1693" w:name="_Toc90650577"/>
      <w:bookmarkStart w:id="1694" w:name="_Toc98506247"/>
      <w:bookmarkStart w:id="1695" w:name="_Toc106639532"/>
      <w:r>
        <w:lastRenderedPageBreak/>
        <w:t>6.1.6.2.27</w:t>
      </w:r>
      <w:r>
        <w:tab/>
        <w:t>Type: MotionEventInfo</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1696" w:name="_Toc20150409"/>
      <w:bookmarkStart w:id="1697" w:name="_Toc25168656"/>
      <w:bookmarkStart w:id="1698" w:name="_Toc27593075"/>
      <w:bookmarkStart w:id="1699" w:name="_Toc34147946"/>
      <w:bookmarkStart w:id="1700" w:name="_Toc36463330"/>
      <w:bookmarkStart w:id="1701" w:name="_Toc43215170"/>
      <w:bookmarkStart w:id="1702" w:name="_Toc45032418"/>
      <w:bookmarkStart w:id="1703" w:name="_Toc49849907"/>
      <w:bookmarkStart w:id="1704" w:name="_Toc51873421"/>
      <w:bookmarkStart w:id="1705" w:name="_Toc56517549"/>
      <w:bookmarkStart w:id="1706" w:name="_Toc58594450"/>
      <w:bookmarkStart w:id="1707" w:name="_Toc67685960"/>
      <w:bookmarkStart w:id="1708" w:name="_Toc74993781"/>
      <w:bookmarkStart w:id="1709" w:name="_Toc82716369"/>
      <w:bookmarkStart w:id="1710" w:name="_Toc88818656"/>
      <w:bookmarkStart w:id="1711" w:name="_Toc90650578"/>
      <w:bookmarkStart w:id="1712" w:name="_Toc98506248"/>
      <w:bookmarkStart w:id="1713" w:name="_Toc106639533"/>
      <w:r>
        <w:t>6.1.6.2.28</w:t>
      </w:r>
      <w:r w:rsidRPr="003B2883">
        <w:tab/>
      </w:r>
      <w:r w:rsidR="001E7C73">
        <w:t>Void</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837DBD2" w14:textId="77777777" w:rsidR="00EB7848" w:rsidRDefault="00EB7848" w:rsidP="00EB7848"/>
    <w:p w14:paraId="31F8BA9E" w14:textId="77777777" w:rsidR="00EB7848" w:rsidRDefault="00EB7848" w:rsidP="00B32564">
      <w:pPr>
        <w:pStyle w:val="Heading5"/>
      </w:pPr>
      <w:bookmarkStart w:id="1714" w:name="_Toc20150410"/>
      <w:bookmarkStart w:id="1715" w:name="_Toc25168657"/>
      <w:bookmarkStart w:id="1716" w:name="_Toc27593076"/>
      <w:bookmarkStart w:id="1717" w:name="_Toc34147947"/>
      <w:bookmarkStart w:id="1718" w:name="_Toc36463331"/>
      <w:bookmarkStart w:id="1719" w:name="_Toc43215171"/>
      <w:bookmarkStart w:id="1720" w:name="_Toc45032419"/>
      <w:bookmarkStart w:id="1721" w:name="_Toc49849908"/>
      <w:bookmarkStart w:id="1722" w:name="_Toc51873422"/>
      <w:bookmarkStart w:id="1723" w:name="_Toc56517550"/>
      <w:bookmarkStart w:id="1724" w:name="_Toc58594451"/>
      <w:bookmarkStart w:id="1725" w:name="_Toc67685961"/>
      <w:bookmarkStart w:id="1726" w:name="_Toc74993782"/>
      <w:bookmarkStart w:id="1727" w:name="_Toc82716370"/>
      <w:bookmarkStart w:id="1728" w:name="_Toc88818657"/>
      <w:bookmarkStart w:id="1729" w:name="_Toc90650579"/>
      <w:bookmarkStart w:id="1730" w:name="_Toc98506249"/>
      <w:bookmarkStart w:id="1731" w:name="_Toc106639534"/>
      <w:r>
        <w:t>6.1.6.2.29</w:t>
      </w:r>
      <w:r>
        <w:tab/>
        <w:t>Type: CancelLocData</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732" w:name="_Toc20150411"/>
      <w:bookmarkStart w:id="1733" w:name="_Toc25168658"/>
      <w:bookmarkStart w:id="1734" w:name="_Toc27593077"/>
      <w:bookmarkStart w:id="1735" w:name="_Toc34147948"/>
      <w:bookmarkStart w:id="1736" w:name="_Toc36463332"/>
      <w:bookmarkStart w:id="1737" w:name="_Toc43215172"/>
      <w:bookmarkStart w:id="1738" w:name="_Toc45032420"/>
      <w:bookmarkStart w:id="1739" w:name="_Toc49849909"/>
      <w:bookmarkStart w:id="1740" w:name="_Toc51873423"/>
      <w:bookmarkStart w:id="1741" w:name="_Toc56517551"/>
      <w:bookmarkStart w:id="1742" w:name="_Toc58594452"/>
      <w:bookmarkStart w:id="1743" w:name="_Toc67685962"/>
      <w:bookmarkStart w:id="1744" w:name="_Toc74993783"/>
      <w:bookmarkStart w:id="1745" w:name="_Toc82716371"/>
      <w:bookmarkStart w:id="1746" w:name="_Toc88818658"/>
      <w:bookmarkStart w:id="1747" w:name="_Toc90650580"/>
      <w:bookmarkStart w:id="1748" w:name="_Toc98506250"/>
      <w:bookmarkStart w:id="1749" w:name="_Toc106639535"/>
      <w:r>
        <w:lastRenderedPageBreak/>
        <w:t>6.1.6.2.30</w:t>
      </w:r>
      <w:r>
        <w:tab/>
        <w:t>Type: LocContextData</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750" w:name="_Toc20150412"/>
      <w:bookmarkStart w:id="1751" w:name="_Toc25168659"/>
      <w:bookmarkStart w:id="1752" w:name="_Toc27593078"/>
      <w:bookmarkStart w:id="1753" w:name="_Toc34147949"/>
      <w:bookmarkStart w:id="1754" w:name="_Toc36463333"/>
      <w:bookmarkStart w:id="1755" w:name="_Toc43215173"/>
      <w:bookmarkStart w:id="1756" w:name="_Toc45032421"/>
      <w:bookmarkStart w:id="1757" w:name="_Toc49849910"/>
      <w:bookmarkStart w:id="1758" w:name="_Toc51873424"/>
      <w:bookmarkStart w:id="1759" w:name="_Toc56517552"/>
      <w:bookmarkStart w:id="1760" w:name="_Toc58594453"/>
      <w:bookmarkStart w:id="1761" w:name="_Toc67685963"/>
      <w:bookmarkStart w:id="1762" w:name="_Toc74993784"/>
      <w:bookmarkStart w:id="1763" w:name="_Toc82716372"/>
      <w:bookmarkStart w:id="1764" w:name="_Toc88818659"/>
      <w:bookmarkStart w:id="1765" w:name="_Toc90650581"/>
      <w:bookmarkStart w:id="1766" w:name="_Toc98506251"/>
      <w:bookmarkStart w:id="1767" w:name="_Toc106639536"/>
      <w:r>
        <w:t>6.1.6.2.31</w:t>
      </w:r>
      <w:r w:rsidRPr="003B2883">
        <w:tab/>
        <w:t xml:space="preserve">Type: </w:t>
      </w:r>
      <w:r>
        <w:t>EventReportMessage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768" w:name="_Toc20150413"/>
      <w:bookmarkStart w:id="1769" w:name="_Toc25168660"/>
      <w:bookmarkStart w:id="1770" w:name="_Toc27593079"/>
      <w:bookmarkStart w:id="1771" w:name="_Toc34147950"/>
      <w:bookmarkStart w:id="1772" w:name="_Toc36463334"/>
      <w:bookmarkStart w:id="1773" w:name="_Toc43215174"/>
      <w:bookmarkStart w:id="1774" w:name="_Toc45032422"/>
      <w:bookmarkStart w:id="1775" w:name="_Toc49849911"/>
      <w:bookmarkStart w:id="1776" w:name="_Toc51873425"/>
      <w:bookmarkStart w:id="1777" w:name="_Toc56517553"/>
      <w:bookmarkStart w:id="1778" w:name="_Toc58594454"/>
      <w:bookmarkStart w:id="1779" w:name="_Toc67685964"/>
      <w:bookmarkStart w:id="1780" w:name="_Toc74993785"/>
      <w:bookmarkStart w:id="1781" w:name="_Toc82716373"/>
      <w:bookmarkStart w:id="1782" w:name="_Toc88818660"/>
      <w:bookmarkStart w:id="1783" w:name="_Toc90650582"/>
      <w:bookmarkStart w:id="1784" w:name="_Toc98506252"/>
      <w:bookmarkStart w:id="1785" w:name="_Toc106639537"/>
      <w:r>
        <w:lastRenderedPageBreak/>
        <w:t>6.1.6.2.32</w:t>
      </w:r>
      <w:r w:rsidRPr="003B2883">
        <w:tab/>
        <w:t xml:space="preserve">Type: </w:t>
      </w:r>
      <w:r>
        <w:t>EventReportingStatus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786" w:name="_Toc20150414"/>
      <w:bookmarkStart w:id="1787" w:name="_Toc25168661"/>
      <w:bookmarkStart w:id="1788" w:name="_Toc27593080"/>
      <w:bookmarkStart w:id="1789" w:name="_Toc34147951"/>
      <w:bookmarkStart w:id="1790" w:name="_Toc36463335"/>
      <w:bookmarkStart w:id="1791" w:name="_Toc43215175"/>
      <w:bookmarkStart w:id="1792" w:name="_Toc45032423"/>
      <w:bookmarkStart w:id="1793" w:name="_Toc49849912"/>
      <w:bookmarkStart w:id="1794" w:name="_Toc51873426"/>
      <w:bookmarkStart w:id="1795" w:name="_Toc56517554"/>
      <w:bookmarkStart w:id="1796" w:name="_Toc58594455"/>
      <w:bookmarkStart w:id="1797" w:name="_Toc67685965"/>
      <w:bookmarkStart w:id="1798" w:name="_Toc74993786"/>
      <w:bookmarkStart w:id="1799" w:name="_Toc82716374"/>
      <w:bookmarkStart w:id="1800" w:name="_Toc88818661"/>
      <w:bookmarkStart w:id="1801" w:name="_Toc90650583"/>
      <w:bookmarkStart w:id="1802" w:name="_Toc98506253"/>
      <w:bookmarkStart w:id="1803" w:name="_Toc106639538"/>
      <w:r>
        <w:t>6.1.6.2.33</w:t>
      </w:r>
      <w:r w:rsidRPr="003B2883">
        <w:tab/>
        <w:t>Type</w:t>
      </w:r>
      <w:r>
        <w:t>: UELocationInfo</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1804" w:name="_Toc20150415"/>
      <w:bookmarkStart w:id="1805" w:name="_Toc25168662"/>
      <w:bookmarkStart w:id="1806" w:name="_Toc27593081"/>
      <w:bookmarkStart w:id="1807" w:name="_Toc34147952"/>
      <w:bookmarkStart w:id="1808" w:name="_Toc36463336"/>
      <w:bookmarkStart w:id="1809" w:name="_Toc43215176"/>
      <w:bookmarkStart w:id="1810" w:name="_Toc45032424"/>
      <w:bookmarkStart w:id="1811" w:name="_Toc49849913"/>
      <w:bookmarkStart w:id="1812" w:name="_Toc51873427"/>
      <w:bookmarkStart w:id="1813" w:name="_Toc56517555"/>
      <w:bookmarkStart w:id="1814" w:name="_Toc58594456"/>
      <w:bookmarkStart w:id="1815" w:name="_Toc67685966"/>
      <w:bookmarkStart w:id="1816" w:name="_Toc74993787"/>
      <w:bookmarkStart w:id="1817" w:name="_Toc82716375"/>
      <w:bookmarkStart w:id="1818" w:name="_Toc88818662"/>
      <w:bookmarkStart w:id="1819" w:name="_Toc90650584"/>
      <w:bookmarkStart w:id="1820" w:name="_Toc98506254"/>
      <w:bookmarkStart w:id="1821" w:name="_Toc106639539"/>
      <w:r w:rsidRPr="003B2883">
        <w:lastRenderedPageBreak/>
        <w:t>6.</w:t>
      </w:r>
      <w:r>
        <w:t>1</w:t>
      </w:r>
      <w:r w:rsidRPr="003B2883">
        <w:t>.6.2.</w:t>
      </w:r>
      <w:r>
        <w:t>34</w:t>
      </w:r>
      <w:r w:rsidRPr="003B2883">
        <w:tab/>
        <w:t xml:space="preserve">Type: </w:t>
      </w:r>
      <w:r>
        <w:rPr>
          <w:lang w:eastAsia="zh-CN"/>
        </w:rPr>
        <w:t>EventNotifyData</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1822" w:name="_Toc34147953"/>
      <w:bookmarkStart w:id="1823" w:name="_Toc36463337"/>
      <w:bookmarkStart w:id="1824" w:name="_Toc43215177"/>
      <w:bookmarkStart w:id="1825" w:name="_Toc45032425"/>
      <w:bookmarkStart w:id="1826" w:name="_Toc49849914"/>
      <w:bookmarkStart w:id="1827" w:name="_Toc51873428"/>
      <w:bookmarkStart w:id="1828" w:name="_Toc56517556"/>
      <w:bookmarkStart w:id="1829" w:name="_Toc58594457"/>
      <w:bookmarkStart w:id="1830" w:name="_Toc67685967"/>
      <w:bookmarkStart w:id="1831" w:name="_Toc74993788"/>
      <w:bookmarkStart w:id="1832" w:name="_Toc82716376"/>
      <w:bookmarkStart w:id="1833" w:name="_Toc88818663"/>
      <w:bookmarkStart w:id="1834" w:name="_Toc90650585"/>
      <w:bookmarkStart w:id="1835" w:name="_Toc98506255"/>
      <w:bookmarkStart w:id="1836" w:name="_Toc106639540"/>
      <w:r>
        <w:t>6.1.6.2.35</w:t>
      </w:r>
      <w:r>
        <w:tab/>
        <w:t xml:space="preserve">Type: </w:t>
      </w:r>
      <w:r>
        <w:rPr>
          <w:lang w:eastAsia="zh-CN"/>
        </w:rPr>
        <w:t>UeConnectivityState</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1837" w:name="_Toc74993789"/>
      <w:bookmarkStart w:id="1838" w:name="_Toc82716377"/>
      <w:bookmarkStart w:id="1839" w:name="_Toc88818664"/>
      <w:bookmarkStart w:id="1840" w:name="_Toc90650586"/>
      <w:bookmarkStart w:id="1841" w:name="_Toc98506256"/>
      <w:bookmarkStart w:id="1842" w:name="_Toc106639541"/>
      <w:r>
        <w:t>6.1.6.2.</w:t>
      </w:r>
      <w:r w:rsidR="00C921E1">
        <w:rPr>
          <w:lang w:eastAsia="zh-CN"/>
        </w:rPr>
        <w:t>36</w:t>
      </w:r>
      <w:r>
        <w:tab/>
        <w:t xml:space="preserve">Type: </w:t>
      </w:r>
      <w:r>
        <w:rPr>
          <w:rFonts w:hint="eastAsia"/>
          <w:lang w:eastAsia="zh-CN"/>
        </w:rPr>
        <w:t>Local</w:t>
      </w:r>
      <w:r>
        <w:t>Origin</w:t>
      </w:r>
      <w:bookmarkEnd w:id="1837"/>
      <w:bookmarkEnd w:id="1838"/>
      <w:bookmarkEnd w:id="1839"/>
      <w:bookmarkEnd w:id="1840"/>
      <w:bookmarkEnd w:id="1841"/>
      <w:bookmarkEnd w:id="184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1843" w:name="_Toc74993790"/>
      <w:bookmarkStart w:id="1844" w:name="_Toc82716378"/>
      <w:bookmarkStart w:id="1845" w:name="_Toc88818665"/>
      <w:bookmarkStart w:id="1846" w:name="_Toc90650587"/>
      <w:bookmarkStart w:id="1847" w:name="_Toc98506257"/>
      <w:bookmarkStart w:id="1848" w:name="_Toc106639542"/>
      <w:r>
        <w:t>6.1.6.2.</w:t>
      </w:r>
      <w:r w:rsidR="00C921E1">
        <w:rPr>
          <w:lang w:eastAsia="zh-CN"/>
        </w:rPr>
        <w:t>37</w:t>
      </w:r>
      <w:r w:rsidR="00C921E1">
        <w:tab/>
      </w:r>
      <w:r w:rsidR="000E718A">
        <w:t xml:space="preserve">Type: </w:t>
      </w:r>
      <w:r w:rsidRPr="008D5DB3">
        <w:t>RelativeCartesianLocation</w:t>
      </w:r>
      <w:bookmarkEnd w:id="1843"/>
      <w:bookmarkEnd w:id="1844"/>
      <w:bookmarkEnd w:id="1845"/>
      <w:bookmarkEnd w:id="1846"/>
      <w:bookmarkEnd w:id="1847"/>
      <w:bookmarkEnd w:id="184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1849" w:name="_Toc66101648"/>
      <w:bookmarkStart w:id="1850" w:name="_Toc74993791"/>
      <w:bookmarkStart w:id="1851" w:name="_Toc82716379"/>
      <w:bookmarkStart w:id="1852" w:name="_Toc88818666"/>
      <w:bookmarkStart w:id="1853" w:name="_Toc90650588"/>
      <w:bookmarkStart w:id="1854" w:name="_Toc98506258"/>
      <w:bookmarkStart w:id="1855" w:name="_Toc106639543"/>
      <w:r>
        <w:lastRenderedPageBreak/>
        <w:t>6.1.6.2.</w:t>
      </w:r>
      <w:r w:rsidR="00C921E1">
        <w:rPr>
          <w:lang w:eastAsia="zh-CN"/>
        </w:rPr>
        <w:t>38</w:t>
      </w:r>
      <w:r>
        <w:tab/>
        <w:t xml:space="preserve">Type: </w:t>
      </w:r>
      <w:bookmarkEnd w:id="1849"/>
      <w:r w:rsidRPr="00774B8E">
        <w:t>Local2dPointUncertaintyEllipse</w:t>
      </w:r>
      <w:bookmarkEnd w:id="1850"/>
      <w:bookmarkEnd w:id="1851"/>
      <w:bookmarkEnd w:id="1852"/>
      <w:bookmarkEnd w:id="1853"/>
      <w:bookmarkEnd w:id="1854"/>
      <w:bookmarkEnd w:id="1855"/>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1856" w:name="_Toc74993792"/>
      <w:bookmarkStart w:id="1857" w:name="_Toc82716380"/>
      <w:bookmarkStart w:id="1858" w:name="_Toc88818667"/>
      <w:bookmarkStart w:id="1859" w:name="_Toc90650589"/>
      <w:bookmarkStart w:id="1860" w:name="_Toc98506259"/>
      <w:bookmarkStart w:id="1861" w:name="_Toc106639544"/>
      <w:r>
        <w:t>6.1.6.2.</w:t>
      </w:r>
      <w:r w:rsidR="00C921E1">
        <w:rPr>
          <w:lang w:eastAsia="zh-CN"/>
        </w:rPr>
        <w:t>39</w:t>
      </w:r>
      <w:r>
        <w:tab/>
        <w:t xml:space="preserve">Type: </w:t>
      </w:r>
      <w:r w:rsidRPr="00C21B52">
        <w:t>Local3dPointUncertaintyEllipsoid</w:t>
      </w:r>
      <w:bookmarkEnd w:id="1856"/>
      <w:bookmarkEnd w:id="1857"/>
      <w:bookmarkEnd w:id="1858"/>
      <w:bookmarkEnd w:id="1859"/>
      <w:bookmarkEnd w:id="1860"/>
      <w:bookmarkEnd w:id="186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1862" w:name="_Toc74993793"/>
      <w:bookmarkStart w:id="1863" w:name="_Toc82716381"/>
      <w:bookmarkStart w:id="1864" w:name="_Toc88818668"/>
      <w:bookmarkStart w:id="1865" w:name="_Toc90650590"/>
      <w:bookmarkStart w:id="1866" w:name="_Toc98506260"/>
      <w:bookmarkStart w:id="1867" w:name="_Toc106639545"/>
      <w:r>
        <w:t>6.1.6.2.</w:t>
      </w:r>
      <w:r w:rsidR="00C921E1">
        <w:rPr>
          <w:lang w:eastAsia="zh-CN"/>
        </w:rPr>
        <w:t>40</w:t>
      </w:r>
      <w:r>
        <w:tab/>
        <w:t>Type: Uncertainty</w:t>
      </w:r>
      <w:r w:rsidRPr="003158B5">
        <w:t>Ellipsoid</w:t>
      </w:r>
      <w:bookmarkEnd w:id="1862"/>
      <w:bookmarkEnd w:id="1863"/>
      <w:bookmarkEnd w:id="1864"/>
      <w:bookmarkEnd w:id="1865"/>
      <w:bookmarkEnd w:id="1866"/>
      <w:bookmarkEnd w:id="1867"/>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1868" w:name="_Toc74993794"/>
      <w:bookmarkStart w:id="1869" w:name="_Toc82716382"/>
      <w:bookmarkStart w:id="1870" w:name="_Toc88818669"/>
      <w:bookmarkStart w:id="1871" w:name="_Toc90650591"/>
      <w:bookmarkStart w:id="1872" w:name="_Toc98506261"/>
      <w:bookmarkStart w:id="1873" w:name="_Toc106639546"/>
      <w:r>
        <w:lastRenderedPageBreak/>
        <w:t>6.1.6.2.</w:t>
      </w:r>
      <w:r w:rsidR="00C921E1">
        <w:rPr>
          <w:lang w:eastAsia="zh-CN"/>
        </w:rPr>
        <w:t>41</w:t>
      </w:r>
      <w:r>
        <w:tab/>
        <w:t xml:space="preserve">Type: </w:t>
      </w:r>
      <w:r>
        <w:rPr>
          <w:rFonts w:hint="eastAsia"/>
          <w:lang w:eastAsia="zh-CN"/>
        </w:rPr>
        <w:t>LocalArea</w:t>
      </w:r>
      <w:bookmarkEnd w:id="1868"/>
      <w:bookmarkEnd w:id="1869"/>
      <w:bookmarkEnd w:id="1870"/>
      <w:bookmarkEnd w:id="1871"/>
      <w:bookmarkEnd w:id="1872"/>
      <w:bookmarkEnd w:id="1873"/>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1874" w:name="_Toc82716383"/>
      <w:bookmarkStart w:id="1875" w:name="_Toc88818670"/>
      <w:bookmarkStart w:id="1876" w:name="_Toc90650592"/>
      <w:bookmarkStart w:id="1877" w:name="_Toc98506262"/>
      <w:bookmarkStart w:id="1878" w:name="_Toc106639547"/>
      <w:r>
        <w:t>6.1.6.2.42</w:t>
      </w:r>
      <w:r>
        <w:tab/>
        <w:t>Type: UeAreaIndication</w:t>
      </w:r>
      <w:bookmarkEnd w:id="1874"/>
      <w:bookmarkEnd w:id="1875"/>
      <w:bookmarkEnd w:id="1876"/>
      <w:bookmarkEnd w:id="1877"/>
      <w:bookmarkEnd w:id="187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77777777" w:rsidR="00302B36" w:rsidRDefault="00302B36" w:rsidP="00DC5CAE">
            <w:pPr>
              <w:pStyle w:val="TAL"/>
              <w:rPr>
                <w:lang w:eastAsia="zh-CN"/>
              </w:rPr>
            </w:pPr>
            <w:r>
              <w:rPr>
                <w:rFonts w:cs="Arial"/>
                <w:szCs w:val="18"/>
                <w:lang w:val="en-US"/>
              </w:rPr>
              <w:t xml:space="preserve">This IE shall be present if the </w:t>
            </w:r>
            <w:r>
              <w:rPr>
                <w:lang w:eastAsia="zh-CN"/>
              </w:rPr>
              <w:t>country UE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1879" w:name="_Toc82716384"/>
      <w:bookmarkStart w:id="1880" w:name="_Toc88818671"/>
      <w:bookmarkStart w:id="1881" w:name="_Toc90650593"/>
      <w:bookmarkStart w:id="1882" w:name="_Toc98506263"/>
      <w:bookmarkStart w:id="1883" w:name="_Toc106639548"/>
      <w:r>
        <w:t>6.1.6.2.43</w:t>
      </w:r>
      <w:r>
        <w:tab/>
        <w:t xml:space="preserve">Type: </w:t>
      </w:r>
      <w:r w:rsidRPr="002F5B42">
        <w:rPr>
          <w:noProof/>
          <w:lang w:eastAsia="zh-CN"/>
        </w:rPr>
        <w:t>MinorLocationQoS</w:t>
      </w:r>
      <w:bookmarkEnd w:id="1879"/>
      <w:bookmarkEnd w:id="1880"/>
      <w:bookmarkEnd w:id="1881"/>
      <w:bookmarkEnd w:id="1882"/>
      <w:bookmarkEnd w:id="1883"/>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1884" w:name="_Toc20150416"/>
      <w:bookmarkStart w:id="1885" w:name="_Toc25168663"/>
      <w:bookmarkStart w:id="1886" w:name="_Toc27593082"/>
      <w:bookmarkStart w:id="1887" w:name="_Toc34147954"/>
      <w:bookmarkStart w:id="1888" w:name="_Toc36463338"/>
      <w:bookmarkStart w:id="1889" w:name="_Toc43215178"/>
      <w:bookmarkStart w:id="1890" w:name="_Toc45032426"/>
      <w:bookmarkStart w:id="1891" w:name="_Toc49849915"/>
      <w:bookmarkStart w:id="1892" w:name="_Toc51873429"/>
      <w:bookmarkStart w:id="1893" w:name="_Toc56517557"/>
      <w:bookmarkStart w:id="1894" w:name="_Toc58594458"/>
      <w:bookmarkStart w:id="1895" w:name="_Toc67685968"/>
      <w:bookmarkStart w:id="1896" w:name="_Toc74993795"/>
      <w:bookmarkStart w:id="1897" w:name="_Toc82716385"/>
      <w:bookmarkStart w:id="1898" w:name="_Toc88818672"/>
      <w:bookmarkStart w:id="1899" w:name="_Toc90650594"/>
      <w:bookmarkStart w:id="1900" w:name="_Toc98506264"/>
      <w:bookmarkStart w:id="1901" w:name="_Toc106639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1889BD48" w14:textId="77777777" w:rsidR="00EB7848" w:rsidRPr="00384E92" w:rsidRDefault="00EB7848" w:rsidP="00B32564">
      <w:pPr>
        <w:pStyle w:val="Heading5"/>
      </w:pPr>
      <w:bookmarkStart w:id="1902" w:name="_Toc20150417"/>
      <w:bookmarkStart w:id="1903" w:name="_Toc25168664"/>
      <w:bookmarkStart w:id="1904" w:name="_Toc27593083"/>
      <w:bookmarkStart w:id="1905" w:name="_Toc34147955"/>
      <w:bookmarkStart w:id="1906" w:name="_Toc36463339"/>
      <w:bookmarkStart w:id="1907" w:name="_Toc43215179"/>
      <w:bookmarkStart w:id="1908" w:name="_Toc45032427"/>
      <w:bookmarkStart w:id="1909" w:name="_Toc49849916"/>
      <w:bookmarkStart w:id="1910" w:name="_Toc51873430"/>
      <w:bookmarkStart w:id="1911" w:name="_Toc56517558"/>
      <w:bookmarkStart w:id="1912" w:name="_Toc58594459"/>
      <w:bookmarkStart w:id="1913" w:name="_Toc67685969"/>
      <w:bookmarkStart w:id="1914" w:name="_Toc74993796"/>
      <w:bookmarkStart w:id="1915" w:name="_Toc82716386"/>
      <w:bookmarkStart w:id="1916" w:name="_Toc88818673"/>
      <w:bookmarkStart w:id="1917" w:name="_Toc90650595"/>
      <w:bookmarkStart w:id="1918" w:name="_Toc98506265"/>
      <w:bookmarkStart w:id="1919" w:name="_Toc106639550"/>
      <w:r>
        <w:t>6.1.6.3.1</w:t>
      </w:r>
      <w:r w:rsidRPr="00384E92">
        <w:tab/>
        <w:t>Introduction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1920" w:name="_Toc20150418"/>
      <w:bookmarkStart w:id="1921" w:name="_Toc25168665"/>
      <w:bookmarkStart w:id="1922" w:name="_Toc27593084"/>
      <w:bookmarkStart w:id="1923" w:name="_Toc34147956"/>
      <w:bookmarkStart w:id="1924" w:name="_Toc36463340"/>
      <w:bookmarkStart w:id="1925" w:name="_Toc43215180"/>
      <w:bookmarkStart w:id="1926" w:name="_Toc45032428"/>
      <w:bookmarkStart w:id="1927" w:name="_Toc49849917"/>
      <w:bookmarkStart w:id="1928" w:name="_Toc51873431"/>
      <w:bookmarkStart w:id="1929" w:name="_Toc56517559"/>
      <w:bookmarkStart w:id="1930" w:name="_Toc58594460"/>
      <w:bookmarkStart w:id="1931" w:name="_Toc67685970"/>
      <w:bookmarkStart w:id="1932" w:name="_Toc74993797"/>
      <w:bookmarkStart w:id="1933" w:name="_Toc82716387"/>
      <w:bookmarkStart w:id="1934" w:name="_Toc88818674"/>
      <w:bookmarkStart w:id="1935" w:name="_Toc90650596"/>
      <w:bookmarkStart w:id="1936" w:name="_Toc98506266"/>
      <w:bookmarkStart w:id="1937" w:name="_Toc106639551"/>
      <w:r>
        <w:t>6.1.6.3.2</w:t>
      </w:r>
      <w:r w:rsidRPr="00384E92">
        <w:tab/>
        <w:t>Simple data types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1938" w:name="_Toc20150419"/>
      <w:bookmarkStart w:id="1939" w:name="_Toc25168666"/>
      <w:bookmarkStart w:id="1940" w:name="_Toc27593085"/>
      <w:bookmarkStart w:id="1941" w:name="_Toc34147957"/>
      <w:bookmarkStart w:id="1942" w:name="_Toc36463341"/>
      <w:bookmarkStart w:id="1943" w:name="_Toc43215181"/>
      <w:bookmarkStart w:id="1944" w:name="_Toc45032429"/>
      <w:bookmarkStart w:id="1945" w:name="_Toc49849918"/>
      <w:bookmarkStart w:id="1946" w:name="_Toc51873432"/>
      <w:bookmarkStart w:id="1947" w:name="_Toc56517560"/>
      <w:bookmarkStart w:id="1948" w:name="_Toc58594461"/>
      <w:bookmarkStart w:id="1949" w:name="_Toc67685971"/>
      <w:bookmarkStart w:id="1950" w:name="_Toc74993798"/>
      <w:bookmarkStart w:id="1951" w:name="_Toc82716388"/>
      <w:bookmarkStart w:id="1952" w:name="_Toc88818675"/>
      <w:bookmarkStart w:id="1953" w:name="_Toc90650597"/>
      <w:bookmarkStart w:id="1954" w:name="_Toc98506267"/>
      <w:bookmarkStart w:id="1955" w:name="_Toc106639552"/>
      <w:r>
        <w:t>6.1.6.3.3</w:t>
      </w:r>
      <w:r w:rsidRPr="00BC662F">
        <w:tab/>
        <w:t xml:space="preserve">Enumeration: </w:t>
      </w:r>
      <w:r>
        <w:t>ExternalClientType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1956" w:name="_Toc20150420"/>
      <w:bookmarkStart w:id="1957" w:name="_Toc25168667"/>
      <w:bookmarkStart w:id="1958" w:name="_Toc27593086"/>
      <w:bookmarkStart w:id="1959" w:name="_Toc34147958"/>
      <w:bookmarkStart w:id="1960" w:name="_Toc36463342"/>
      <w:bookmarkStart w:id="1961" w:name="_Toc43215182"/>
      <w:bookmarkStart w:id="1962" w:name="_Toc45032430"/>
      <w:bookmarkStart w:id="1963" w:name="_Toc49849919"/>
      <w:bookmarkStart w:id="1964" w:name="_Toc51873433"/>
      <w:bookmarkStart w:id="1965" w:name="_Toc56517561"/>
      <w:bookmarkStart w:id="1966" w:name="_Toc58594462"/>
      <w:bookmarkStart w:id="1967" w:name="_Toc67685972"/>
      <w:bookmarkStart w:id="1968" w:name="_Toc74993799"/>
      <w:bookmarkStart w:id="1969" w:name="_Toc82716389"/>
      <w:bookmarkStart w:id="1970" w:name="_Toc88818676"/>
      <w:bookmarkStart w:id="1971" w:name="_Toc90650598"/>
      <w:bookmarkStart w:id="1972" w:name="_Toc98506268"/>
      <w:bookmarkStart w:id="1973" w:name="_Toc106639553"/>
      <w:r>
        <w:t>6.1.6.3.4</w:t>
      </w:r>
      <w:r w:rsidRPr="00BC662F">
        <w:tab/>
        <w:t xml:space="preserve">Enumeration: </w:t>
      </w:r>
      <w:r>
        <w:t>SupportedGADShapes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1974" w:name="_Toc20150421"/>
      <w:bookmarkStart w:id="1975" w:name="_Toc25168668"/>
      <w:bookmarkStart w:id="1976" w:name="_Toc27593087"/>
      <w:bookmarkStart w:id="1977" w:name="_Toc34147959"/>
      <w:bookmarkStart w:id="1978" w:name="_Toc36463343"/>
      <w:bookmarkStart w:id="1979" w:name="_Toc43215183"/>
      <w:bookmarkStart w:id="1980" w:name="_Toc45032431"/>
      <w:bookmarkStart w:id="1981" w:name="_Toc49849920"/>
      <w:bookmarkStart w:id="1982" w:name="_Toc51873434"/>
      <w:bookmarkStart w:id="1983" w:name="_Toc56517562"/>
      <w:bookmarkStart w:id="1984" w:name="_Toc58594463"/>
      <w:bookmarkStart w:id="1985" w:name="_Toc67685973"/>
      <w:bookmarkStart w:id="1986" w:name="_Toc74993800"/>
      <w:bookmarkStart w:id="1987" w:name="_Toc82716390"/>
      <w:bookmarkStart w:id="1988" w:name="_Toc88818677"/>
      <w:bookmarkStart w:id="1989" w:name="_Toc90650599"/>
      <w:bookmarkStart w:id="1990" w:name="_Toc98506269"/>
      <w:bookmarkStart w:id="1991" w:name="_Toc106639554"/>
      <w:r>
        <w:t>6.1.6.3.5</w:t>
      </w:r>
      <w:r w:rsidRPr="00BC662F">
        <w:tab/>
        <w:t>Enumeration:</w:t>
      </w:r>
      <w:r>
        <w:t xml:space="preserve"> ResponseTime</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1992" w:name="_Toc20150422"/>
      <w:bookmarkStart w:id="1993" w:name="_Toc25168669"/>
      <w:bookmarkStart w:id="1994" w:name="_Toc27593088"/>
      <w:bookmarkStart w:id="1995" w:name="_Toc34147960"/>
      <w:bookmarkStart w:id="1996" w:name="_Toc36463344"/>
      <w:bookmarkStart w:id="1997" w:name="_Toc43215184"/>
      <w:bookmarkStart w:id="1998" w:name="_Toc45032432"/>
      <w:bookmarkStart w:id="1999" w:name="_Toc49849921"/>
      <w:bookmarkStart w:id="2000" w:name="_Toc51873435"/>
      <w:bookmarkStart w:id="2001" w:name="_Toc56517563"/>
      <w:bookmarkStart w:id="2002" w:name="_Toc58594464"/>
      <w:bookmarkStart w:id="2003" w:name="_Toc67685974"/>
      <w:bookmarkStart w:id="2004" w:name="_Toc74993801"/>
      <w:bookmarkStart w:id="2005" w:name="_Toc82716391"/>
      <w:bookmarkStart w:id="2006" w:name="_Toc88818678"/>
      <w:bookmarkStart w:id="2007" w:name="_Toc90650600"/>
      <w:bookmarkStart w:id="2008" w:name="_Toc98506270"/>
      <w:bookmarkStart w:id="2009" w:name="_Toc106639555"/>
      <w:r>
        <w:t>6.1.6.3.6</w:t>
      </w:r>
      <w:r w:rsidRPr="00BC662F">
        <w:tab/>
        <w:t>Enumeration:</w:t>
      </w:r>
      <w:r>
        <w:t xml:space="preserve"> PositioningMethod</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010" w:name="_Toc20150423"/>
      <w:bookmarkStart w:id="2011" w:name="_Toc25168670"/>
      <w:bookmarkStart w:id="2012" w:name="_Toc27593089"/>
      <w:bookmarkStart w:id="2013" w:name="_Toc34147961"/>
      <w:bookmarkStart w:id="2014" w:name="_Toc36463345"/>
      <w:bookmarkStart w:id="2015" w:name="_Toc43215185"/>
      <w:bookmarkStart w:id="2016" w:name="_Toc45032433"/>
      <w:bookmarkStart w:id="2017" w:name="_Toc49849922"/>
      <w:bookmarkStart w:id="2018" w:name="_Toc51873436"/>
      <w:bookmarkStart w:id="2019" w:name="_Toc56517564"/>
      <w:bookmarkStart w:id="2020" w:name="_Toc58594465"/>
      <w:bookmarkStart w:id="2021" w:name="_Toc67685975"/>
      <w:bookmarkStart w:id="2022" w:name="_Toc74993802"/>
      <w:bookmarkStart w:id="2023" w:name="_Toc82716392"/>
      <w:bookmarkStart w:id="2024" w:name="_Toc88818679"/>
      <w:bookmarkStart w:id="2025" w:name="_Toc90650601"/>
      <w:bookmarkStart w:id="2026" w:name="_Toc98506271"/>
      <w:bookmarkStart w:id="2027" w:name="_Toc106639556"/>
      <w:r>
        <w:t>6.1.6.3.7</w:t>
      </w:r>
      <w:r w:rsidRPr="00BC662F">
        <w:tab/>
        <w:t>Enumeration:</w:t>
      </w:r>
      <w:r>
        <w:t xml:space="preserve"> PositioningMode</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028" w:name="_Toc20150424"/>
      <w:bookmarkStart w:id="2029" w:name="_Toc25168671"/>
      <w:bookmarkStart w:id="2030" w:name="_Toc27593090"/>
      <w:bookmarkStart w:id="2031" w:name="_Toc34147962"/>
      <w:bookmarkStart w:id="2032" w:name="_Toc36463346"/>
      <w:bookmarkStart w:id="2033" w:name="_Toc43215186"/>
      <w:bookmarkStart w:id="2034" w:name="_Toc45032434"/>
      <w:bookmarkStart w:id="2035" w:name="_Toc49849923"/>
      <w:bookmarkStart w:id="2036" w:name="_Toc51873437"/>
      <w:bookmarkStart w:id="2037" w:name="_Toc56517565"/>
      <w:bookmarkStart w:id="2038" w:name="_Toc58594466"/>
      <w:bookmarkStart w:id="2039" w:name="_Toc67685976"/>
      <w:bookmarkStart w:id="2040" w:name="_Toc74993803"/>
      <w:bookmarkStart w:id="2041" w:name="_Toc82716393"/>
      <w:bookmarkStart w:id="2042" w:name="_Toc88818680"/>
      <w:bookmarkStart w:id="2043" w:name="_Toc90650602"/>
      <w:bookmarkStart w:id="2044" w:name="_Toc98506272"/>
      <w:bookmarkStart w:id="2045" w:name="_Toc106639557"/>
      <w:r>
        <w:t>6.1.6.3.8</w:t>
      </w:r>
      <w:r w:rsidRPr="00BC662F">
        <w:tab/>
        <w:t>Enumeration:</w:t>
      </w:r>
      <w:r>
        <w:t xml:space="preserve"> GnssId</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046" w:name="_Toc20150425"/>
      <w:bookmarkStart w:id="2047" w:name="_Toc25168672"/>
      <w:bookmarkStart w:id="2048" w:name="_Toc27593091"/>
      <w:bookmarkStart w:id="2049" w:name="_Toc34147963"/>
      <w:bookmarkStart w:id="2050" w:name="_Toc36463347"/>
      <w:bookmarkStart w:id="2051" w:name="_Toc43215187"/>
      <w:bookmarkStart w:id="2052" w:name="_Toc45032435"/>
      <w:bookmarkStart w:id="2053" w:name="_Toc49849924"/>
      <w:bookmarkStart w:id="2054" w:name="_Toc51873438"/>
      <w:bookmarkStart w:id="2055" w:name="_Toc56517566"/>
      <w:bookmarkStart w:id="2056" w:name="_Toc58594467"/>
      <w:bookmarkStart w:id="2057" w:name="_Toc67685977"/>
      <w:bookmarkStart w:id="2058" w:name="_Toc74993804"/>
      <w:bookmarkStart w:id="2059" w:name="_Toc82716394"/>
      <w:bookmarkStart w:id="2060" w:name="_Toc88818681"/>
      <w:bookmarkStart w:id="2061" w:name="_Toc90650603"/>
      <w:bookmarkStart w:id="2062" w:name="_Toc98506273"/>
      <w:bookmarkStart w:id="2063" w:name="_Toc106639558"/>
      <w:r>
        <w:t>6.1.6.3.9</w:t>
      </w:r>
      <w:r w:rsidRPr="00BC662F">
        <w:tab/>
        <w:t>Enumeration:</w:t>
      </w:r>
      <w:r>
        <w:t xml:space="preserve"> Usage</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064" w:name="_Toc20150426"/>
      <w:bookmarkStart w:id="2065" w:name="_Toc25168673"/>
      <w:bookmarkStart w:id="2066" w:name="_Toc27593092"/>
      <w:bookmarkStart w:id="2067" w:name="_Toc34147964"/>
      <w:bookmarkStart w:id="2068" w:name="_Toc36463348"/>
      <w:bookmarkStart w:id="2069" w:name="_Toc43215188"/>
      <w:bookmarkStart w:id="2070" w:name="_Toc45032436"/>
      <w:bookmarkStart w:id="2071" w:name="_Toc49849925"/>
      <w:bookmarkStart w:id="2072" w:name="_Toc51873439"/>
      <w:bookmarkStart w:id="2073" w:name="_Toc56517567"/>
      <w:bookmarkStart w:id="2074" w:name="_Toc58594468"/>
      <w:bookmarkStart w:id="2075" w:name="_Toc67685978"/>
      <w:bookmarkStart w:id="2076" w:name="_Toc74993805"/>
      <w:bookmarkStart w:id="2077" w:name="_Toc82716395"/>
      <w:bookmarkStart w:id="2078" w:name="_Toc88818682"/>
      <w:bookmarkStart w:id="2079" w:name="_Toc90650604"/>
      <w:bookmarkStart w:id="2080" w:name="_Toc98506274"/>
      <w:bookmarkStart w:id="2081" w:name="_Toc106639559"/>
      <w:r>
        <w:t>6.1.6.3.10</w:t>
      </w:r>
      <w:r w:rsidRPr="00BC662F">
        <w:tab/>
        <w:t>Enumeration:</w:t>
      </w:r>
      <w:r>
        <w:t xml:space="preserve"> LcsPriority</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082" w:name="_Toc20150427"/>
      <w:bookmarkStart w:id="2083" w:name="_Toc25168674"/>
      <w:bookmarkStart w:id="2084" w:name="_Toc27593093"/>
      <w:bookmarkStart w:id="2085" w:name="_Toc34147965"/>
      <w:bookmarkStart w:id="2086" w:name="_Toc36463349"/>
      <w:bookmarkStart w:id="2087" w:name="_Toc43215189"/>
      <w:bookmarkStart w:id="2088" w:name="_Toc45032437"/>
      <w:bookmarkStart w:id="2089" w:name="_Toc49849926"/>
      <w:bookmarkStart w:id="2090" w:name="_Toc51873440"/>
      <w:bookmarkStart w:id="2091" w:name="_Toc56517568"/>
      <w:bookmarkStart w:id="2092" w:name="_Toc58594469"/>
      <w:bookmarkStart w:id="2093" w:name="_Toc67685979"/>
      <w:bookmarkStart w:id="2094" w:name="_Toc74993806"/>
      <w:bookmarkStart w:id="2095" w:name="_Toc82716396"/>
      <w:bookmarkStart w:id="2096" w:name="_Toc88818683"/>
      <w:bookmarkStart w:id="2097" w:name="_Toc90650605"/>
      <w:bookmarkStart w:id="2098" w:name="_Toc98506275"/>
      <w:bookmarkStart w:id="2099" w:name="_Toc106639560"/>
      <w:r>
        <w:t>6.1.6.3.11</w:t>
      </w:r>
      <w:r w:rsidRPr="00BC662F">
        <w:tab/>
        <w:t>Enumeration:</w:t>
      </w:r>
      <w:r w:rsidRPr="00E661BE">
        <w:t xml:space="preserve"> VelocityRequested</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100" w:name="_Toc20150428"/>
      <w:bookmarkStart w:id="2101" w:name="_Toc25168675"/>
      <w:bookmarkStart w:id="2102" w:name="_Toc27593094"/>
      <w:bookmarkStart w:id="2103" w:name="_Toc34147966"/>
      <w:bookmarkStart w:id="2104" w:name="_Toc36463350"/>
      <w:bookmarkStart w:id="2105" w:name="_Toc43215190"/>
      <w:bookmarkStart w:id="2106" w:name="_Toc45032438"/>
      <w:bookmarkStart w:id="2107" w:name="_Toc49849927"/>
      <w:bookmarkStart w:id="2108" w:name="_Toc51873441"/>
      <w:bookmarkStart w:id="2109" w:name="_Toc56517569"/>
      <w:bookmarkStart w:id="2110" w:name="_Toc58594470"/>
      <w:bookmarkStart w:id="2111" w:name="_Toc67685980"/>
      <w:bookmarkStart w:id="2112" w:name="_Toc74993807"/>
      <w:bookmarkStart w:id="2113" w:name="_Toc82716397"/>
      <w:bookmarkStart w:id="2114" w:name="_Toc88818684"/>
      <w:bookmarkStart w:id="2115" w:name="_Toc90650606"/>
      <w:bookmarkStart w:id="2116" w:name="_Toc98506276"/>
      <w:bookmarkStart w:id="2117" w:name="_Toc106639561"/>
      <w:r>
        <w:t>6.1.6.3.12</w:t>
      </w:r>
      <w:r w:rsidRPr="00BC662F">
        <w:tab/>
        <w:t>Enumeration:</w:t>
      </w:r>
      <w:r w:rsidRPr="00E661BE">
        <w:t xml:space="preserve"> </w:t>
      </w:r>
      <w:r w:rsidRPr="0088594C">
        <w:t>AccuracyFulfilmentIndicator</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118" w:name="_Toc20150429"/>
      <w:bookmarkStart w:id="2119" w:name="_Toc25168676"/>
      <w:bookmarkStart w:id="2120" w:name="_Toc27593095"/>
      <w:bookmarkStart w:id="2121" w:name="_Toc34147967"/>
      <w:bookmarkStart w:id="2122" w:name="_Toc36463351"/>
      <w:bookmarkStart w:id="2123" w:name="_Toc43215191"/>
      <w:bookmarkStart w:id="2124" w:name="_Toc45032439"/>
      <w:bookmarkStart w:id="2125" w:name="_Toc49849928"/>
      <w:bookmarkStart w:id="2126" w:name="_Toc51873442"/>
      <w:bookmarkStart w:id="2127" w:name="_Toc56517570"/>
      <w:bookmarkStart w:id="2128" w:name="_Toc58594471"/>
      <w:bookmarkStart w:id="2129" w:name="_Toc67685981"/>
      <w:bookmarkStart w:id="2130" w:name="_Toc74993808"/>
      <w:bookmarkStart w:id="2131" w:name="_Toc82716398"/>
      <w:bookmarkStart w:id="2132" w:name="_Toc88818685"/>
      <w:bookmarkStart w:id="2133" w:name="_Toc90650607"/>
      <w:bookmarkStart w:id="2134" w:name="_Toc98506277"/>
      <w:bookmarkStart w:id="2135" w:name="_Toc106639562"/>
      <w:r>
        <w:t>6.1.6.3.13</w:t>
      </w:r>
      <w:r w:rsidRPr="00BC662F">
        <w:tab/>
        <w:t>Enumeration:</w:t>
      </w:r>
      <w:r w:rsidRPr="00E661BE">
        <w:t xml:space="preserve"> </w:t>
      </w:r>
      <w:r>
        <w:t>VerticalDirection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136" w:name="_Toc20150430"/>
      <w:bookmarkStart w:id="2137" w:name="_Toc25168677"/>
      <w:bookmarkStart w:id="2138" w:name="_Toc27593096"/>
      <w:bookmarkStart w:id="2139" w:name="_Toc34147968"/>
      <w:bookmarkStart w:id="2140" w:name="_Toc36463352"/>
      <w:bookmarkStart w:id="2141" w:name="_Toc43215192"/>
      <w:bookmarkStart w:id="2142" w:name="_Toc45032440"/>
      <w:bookmarkStart w:id="2143" w:name="_Toc49849929"/>
      <w:bookmarkStart w:id="2144" w:name="_Toc51873443"/>
      <w:bookmarkStart w:id="2145" w:name="_Toc56517571"/>
      <w:bookmarkStart w:id="2146" w:name="_Toc58594472"/>
      <w:bookmarkStart w:id="2147" w:name="_Toc67685982"/>
      <w:bookmarkStart w:id="2148" w:name="_Toc74993809"/>
      <w:bookmarkStart w:id="2149" w:name="_Toc82716399"/>
      <w:bookmarkStart w:id="2150" w:name="_Toc88818686"/>
      <w:bookmarkStart w:id="2151" w:name="_Toc90650608"/>
      <w:bookmarkStart w:id="2152" w:name="_Toc98506278"/>
      <w:bookmarkStart w:id="2153" w:name="_Toc106639563"/>
      <w:r>
        <w:t>6.1.6.3.14</w:t>
      </w:r>
      <w:r w:rsidRPr="003B2883">
        <w:tab/>
        <w:t xml:space="preserve">Enumeration: </w:t>
      </w:r>
      <w:r>
        <w:t>LdrType</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154" w:name="_Toc20150431"/>
      <w:bookmarkStart w:id="2155" w:name="_Toc25168678"/>
      <w:bookmarkStart w:id="2156" w:name="_Toc27593097"/>
      <w:bookmarkStart w:id="2157" w:name="_Toc34147969"/>
      <w:bookmarkStart w:id="2158" w:name="_Toc36463353"/>
      <w:bookmarkStart w:id="2159" w:name="_Toc43215193"/>
      <w:bookmarkStart w:id="2160" w:name="_Toc45032441"/>
      <w:bookmarkStart w:id="2161" w:name="_Toc49849930"/>
      <w:bookmarkStart w:id="2162" w:name="_Toc51873444"/>
      <w:bookmarkStart w:id="2163" w:name="_Toc56517572"/>
      <w:bookmarkStart w:id="2164" w:name="_Toc58594473"/>
      <w:bookmarkStart w:id="2165" w:name="_Toc67685983"/>
      <w:bookmarkStart w:id="2166" w:name="_Toc74993810"/>
      <w:bookmarkStart w:id="2167" w:name="_Toc82716400"/>
      <w:bookmarkStart w:id="2168" w:name="_Toc88818687"/>
      <w:bookmarkStart w:id="2169" w:name="_Toc90650609"/>
      <w:bookmarkStart w:id="2170" w:name="_Toc98506279"/>
      <w:bookmarkStart w:id="2171" w:name="_Toc106639564"/>
      <w:r>
        <w:t>6.1.6.3.15</w:t>
      </w:r>
      <w:r w:rsidRPr="00BC662F">
        <w:tab/>
        <w:t>Enumeration</w:t>
      </w:r>
      <w:r>
        <w:t>: ReportingAreaType</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172" w:name="_Toc20150432"/>
      <w:bookmarkStart w:id="2173" w:name="_Toc25168679"/>
      <w:bookmarkStart w:id="2174" w:name="_Toc27593098"/>
      <w:bookmarkStart w:id="2175" w:name="_Toc34147970"/>
      <w:bookmarkStart w:id="2176" w:name="_Toc36463354"/>
      <w:bookmarkStart w:id="2177" w:name="_Toc43215194"/>
      <w:bookmarkStart w:id="2178" w:name="_Toc45032442"/>
      <w:bookmarkStart w:id="2179" w:name="_Toc49849931"/>
      <w:bookmarkStart w:id="2180" w:name="_Toc51873445"/>
      <w:bookmarkStart w:id="2181" w:name="_Toc56517573"/>
      <w:bookmarkStart w:id="2182" w:name="_Toc58594474"/>
      <w:bookmarkStart w:id="2183" w:name="_Toc67685984"/>
      <w:bookmarkStart w:id="2184" w:name="_Toc74993811"/>
      <w:bookmarkStart w:id="2185" w:name="_Toc82716401"/>
      <w:bookmarkStart w:id="2186" w:name="_Toc88818688"/>
      <w:bookmarkStart w:id="2187" w:name="_Toc90650610"/>
      <w:bookmarkStart w:id="2188" w:name="_Toc98506280"/>
      <w:bookmarkStart w:id="2189" w:name="_Toc106639565"/>
      <w:r>
        <w:t>6.1.6.3.16</w:t>
      </w:r>
      <w:r w:rsidRPr="00BC662F">
        <w:tab/>
        <w:t>Enumeration</w:t>
      </w:r>
      <w:r>
        <w:t>: OccurrenceInfo</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190" w:name="_Toc20150433"/>
      <w:bookmarkStart w:id="2191" w:name="_Toc25168680"/>
      <w:bookmarkStart w:id="2192" w:name="_Toc27593099"/>
      <w:bookmarkStart w:id="2193" w:name="_Toc34147971"/>
      <w:bookmarkStart w:id="2194" w:name="_Toc36463355"/>
      <w:bookmarkStart w:id="2195" w:name="_Toc43215195"/>
      <w:bookmarkStart w:id="2196" w:name="_Toc45032443"/>
      <w:bookmarkStart w:id="2197" w:name="_Toc49849932"/>
      <w:bookmarkStart w:id="2198" w:name="_Toc51873446"/>
      <w:bookmarkStart w:id="2199" w:name="_Toc56517574"/>
      <w:bookmarkStart w:id="2200" w:name="_Toc58594475"/>
      <w:bookmarkStart w:id="2201" w:name="_Toc67685985"/>
      <w:bookmarkStart w:id="2202" w:name="_Toc74993812"/>
      <w:bookmarkStart w:id="2203" w:name="_Toc82716402"/>
      <w:bookmarkStart w:id="2204" w:name="_Toc88818689"/>
      <w:bookmarkStart w:id="2205" w:name="_Toc90650611"/>
      <w:bookmarkStart w:id="2206" w:name="_Toc98506281"/>
      <w:bookmarkStart w:id="2207" w:name="_Toc106639566"/>
      <w:r>
        <w:t>6.1.6.3.17</w:t>
      </w:r>
      <w:r w:rsidRPr="00BC662F">
        <w:tab/>
        <w:t>Enumeration</w:t>
      </w:r>
      <w:r>
        <w:t>: ReportingAccessType</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208" w:name="_Toc20150434"/>
      <w:bookmarkStart w:id="2209" w:name="_Toc25168681"/>
      <w:bookmarkStart w:id="2210" w:name="_Toc27593100"/>
      <w:bookmarkStart w:id="2211" w:name="_Toc34147972"/>
      <w:bookmarkStart w:id="2212" w:name="_Toc36463356"/>
      <w:bookmarkStart w:id="2213" w:name="_Toc43215196"/>
      <w:bookmarkStart w:id="2214" w:name="_Toc45032444"/>
      <w:bookmarkStart w:id="2215" w:name="_Toc49849933"/>
      <w:bookmarkStart w:id="2216" w:name="_Toc51873447"/>
      <w:bookmarkStart w:id="2217" w:name="_Toc56517575"/>
      <w:bookmarkStart w:id="2218" w:name="_Toc58594476"/>
      <w:bookmarkStart w:id="2219" w:name="_Toc67685986"/>
      <w:bookmarkStart w:id="2220" w:name="_Toc74993813"/>
      <w:bookmarkStart w:id="2221" w:name="_Toc82716403"/>
      <w:bookmarkStart w:id="2222" w:name="_Toc88818690"/>
      <w:bookmarkStart w:id="2223" w:name="_Toc90650612"/>
      <w:bookmarkStart w:id="2224" w:name="_Toc98506282"/>
      <w:bookmarkStart w:id="2225" w:name="_Toc106639567"/>
      <w:r>
        <w:t>6.1.6.3.18</w:t>
      </w:r>
      <w:r w:rsidRPr="003B2883">
        <w:tab/>
        <w:t xml:space="preserve">Enumeration: </w:t>
      </w:r>
      <w:r>
        <w:t>Event</w:t>
      </w:r>
      <w:r w:rsidRPr="003B2883">
        <w:t>Class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226" w:name="_Toc20150435"/>
      <w:bookmarkStart w:id="2227" w:name="_Toc25168682"/>
      <w:bookmarkStart w:id="2228" w:name="_Toc27593101"/>
      <w:bookmarkStart w:id="2229" w:name="_Toc34147973"/>
      <w:bookmarkStart w:id="2230" w:name="_Toc36463357"/>
      <w:bookmarkStart w:id="2231" w:name="_Toc43215197"/>
      <w:bookmarkStart w:id="2232" w:name="_Toc45032445"/>
      <w:bookmarkStart w:id="2233" w:name="_Toc49849934"/>
      <w:bookmarkStart w:id="2234" w:name="_Toc51873448"/>
      <w:bookmarkStart w:id="2235" w:name="_Toc56517576"/>
      <w:bookmarkStart w:id="2236" w:name="_Toc58594477"/>
      <w:bookmarkStart w:id="2237" w:name="_Toc67685987"/>
      <w:bookmarkStart w:id="2238" w:name="_Toc74993814"/>
      <w:bookmarkStart w:id="2239" w:name="_Toc82716404"/>
      <w:bookmarkStart w:id="2240" w:name="_Toc88818691"/>
      <w:bookmarkStart w:id="2241" w:name="_Toc90650613"/>
      <w:bookmarkStart w:id="2242" w:name="_Toc98506283"/>
      <w:bookmarkStart w:id="2243" w:name="_Toc106639568"/>
      <w:r>
        <w:t>6.1.6.3.19</w:t>
      </w:r>
      <w:r w:rsidRPr="003B2883">
        <w:tab/>
        <w:t xml:space="preserve">Enumeration: </w:t>
      </w:r>
      <w:r>
        <w:t>ReportedEventType</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244" w:name="_Toc20150436"/>
      <w:bookmarkStart w:id="2245" w:name="_Toc25168683"/>
      <w:bookmarkStart w:id="2246" w:name="_Toc27593102"/>
      <w:bookmarkStart w:id="2247" w:name="_Toc34147974"/>
      <w:bookmarkStart w:id="2248" w:name="_Toc36463358"/>
      <w:bookmarkStart w:id="2249" w:name="_Toc43215198"/>
      <w:bookmarkStart w:id="2250" w:name="_Toc45032446"/>
      <w:bookmarkStart w:id="2251" w:name="_Toc49849935"/>
      <w:bookmarkStart w:id="2252" w:name="_Toc51873449"/>
      <w:bookmarkStart w:id="2253" w:name="_Toc56517577"/>
      <w:bookmarkStart w:id="2254" w:name="_Toc58594478"/>
      <w:bookmarkStart w:id="2255" w:name="_Toc67685988"/>
      <w:bookmarkStart w:id="2256" w:name="_Toc74993815"/>
      <w:bookmarkStart w:id="2257" w:name="_Toc82716405"/>
      <w:bookmarkStart w:id="2258" w:name="_Toc88818692"/>
      <w:bookmarkStart w:id="2259" w:name="_Toc90650614"/>
      <w:bookmarkStart w:id="2260" w:name="_Toc98506284"/>
      <w:bookmarkStart w:id="2261" w:name="_Toc106639569"/>
      <w:r>
        <w:t>6.1.6.3.20</w:t>
      </w:r>
      <w:r w:rsidRPr="003B2883">
        <w:tab/>
        <w:t>Enumeration</w:t>
      </w:r>
      <w:r>
        <w:t>: TerminationCause</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262" w:name="_Toc25168684"/>
      <w:bookmarkStart w:id="2263" w:name="_Toc27593103"/>
      <w:bookmarkStart w:id="2264" w:name="_Toc34147975"/>
      <w:bookmarkStart w:id="2265" w:name="_Toc36463359"/>
      <w:bookmarkStart w:id="2266" w:name="_Toc43215199"/>
      <w:bookmarkStart w:id="2267" w:name="_Toc45032447"/>
      <w:bookmarkStart w:id="2268" w:name="_Toc49849936"/>
      <w:bookmarkStart w:id="2269" w:name="_Toc51873450"/>
      <w:bookmarkStart w:id="2270" w:name="_Toc56517578"/>
      <w:bookmarkStart w:id="2271" w:name="_Toc58594479"/>
      <w:bookmarkStart w:id="2272" w:name="_Toc67685989"/>
      <w:bookmarkStart w:id="2273" w:name="_Toc74993816"/>
      <w:bookmarkStart w:id="2274" w:name="_Toc82716406"/>
      <w:bookmarkStart w:id="2275" w:name="_Toc88818693"/>
      <w:bookmarkStart w:id="2276" w:name="_Toc90650615"/>
      <w:bookmarkStart w:id="2277" w:name="_Toc98506285"/>
      <w:bookmarkStart w:id="2278" w:name="_Toc106639570"/>
      <w:r w:rsidRPr="00EB7848">
        <w:lastRenderedPageBreak/>
        <w:t>6.1.6.3.21</w:t>
      </w:r>
      <w:r w:rsidRPr="00EB7848">
        <w:tab/>
        <w:t xml:space="preserve">Enumeration: </w:t>
      </w:r>
      <w:r w:rsidRPr="00EB7848">
        <w:rPr>
          <w:lang w:eastAsia="zh-CN"/>
        </w:rPr>
        <w:t>LcsQosClass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279" w:name="_Toc34147976"/>
      <w:bookmarkStart w:id="2280" w:name="_Toc36463360"/>
      <w:bookmarkStart w:id="2281" w:name="_Toc43215200"/>
      <w:bookmarkStart w:id="2282" w:name="_Toc45032448"/>
      <w:bookmarkStart w:id="2283" w:name="_Toc49849937"/>
      <w:bookmarkStart w:id="2284" w:name="_Toc51873451"/>
      <w:bookmarkStart w:id="2285" w:name="_Toc56517579"/>
      <w:bookmarkStart w:id="2286" w:name="_Toc58594480"/>
      <w:bookmarkStart w:id="2287" w:name="_Toc67685990"/>
      <w:bookmarkStart w:id="2288" w:name="_Toc74993817"/>
      <w:bookmarkStart w:id="2289" w:name="_Toc82716407"/>
      <w:bookmarkStart w:id="2290" w:name="_Toc88818694"/>
      <w:bookmarkStart w:id="2291" w:name="_Toc90650616"/>
      <w:bookmarkStart w:id="2292" w:name="_Toc98506286"/>
      <w:bookmarkStart w:id="2293" w:name="_Toc106639571"/>
      <w:r>
        <w:t>6.1.6.3.22</w:t>
      </w:r>
      <w:r>
        <w:tab/>
        <w:t xml:space="preserve">Enumeration: </w:t>
      </w:r>
      <w:r w:rsidRPr="0031710B">
        <w:rPr>
          <w:lang w:eastAsia="zh-CN"/>
        </w:rPr>
        <w:t>UeLocationServiceInd</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294" w:name="_Toc25073996"/>
      <w:bookmarkStart w:id="2295" w:name="_Toc27584636"/>
      <w:bookmarkStart w:id="2296" w:name="_Toc34147977"/>
      <w:bookmarkStart w:id="2297" w:name="_Toc36463361"/>
      <w:bookmarkStart w:id="2298" w:name="_Toc43215201"/>
      <w:bookmarkStart w:id="2299" w:name="_Toc45032449"/>
      <w:bookmarkStart w:id="2300" w:name="_Toc49849938"/>
      <w:bookmarkStart w:id="2301" w:name="_Toc51873452"/>
      <w:bookmarkStart w:id="2302" w:name="_Toc56517580"/>
      <w:bookmarkStart w:id="2303" w:name="_Toc58594481"/>
      <w:bookmarkStart w:id="2304" w:name="_Toc67685991"/>
      <w:bookmarkStart w:id="2305" w:name="_Toc74993818"/>
      <w:bookmarkStart w:id="2306" w:name="_Toc82716408"/>
      <w:bookmarkStart w:id="2307" w:name="_Toc88818695"/>
      <w:bookmarkStart w:id="2308" w:name="_Toc90650617"/>
      <w:bookmarkStart w:id="2309" w:name="_Toc98506287"/>
      <w:bookmarkStart w:id="2310" w:name="_Toc25073998"/>
      <w:bookmarkStart w:id="2311" w:name="_Toc27584638"/>
      <w:bookmarkStart w:id="2312" w:name="_Toc20150437"/>
      <w:bookmarkStart w:id="2313" w:name="_Toc25168685"/>
      <w:bookmarkStart w:id="2314" w:name="_Toc27593104"/>
      <w:bookmarkStart w:id="2315" w:name="_Toc106639572"/>
      <w:r>
        <w:t>6.1.6.4</w:t>
      </w:r>
      <w:r>
        <w:tab/>
        <w:t>Binary data</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5"/>
    </w:p>
    <w:p w14:paraId="3CC82FFE" w14:textId="77777777" w:rsidR="00EB7848" w:rsidRDefault="00EB7848" w:rsidP="00B32564">
      <w:pPr>
        <w:pStyle w:val="Heading5"/>
        <w:rPr>
          <w:lang w:val="en-US"/>
        </w:rPr>
      </w:pPr>
      <w:bookmarkStart w:id="2316" w:name="_Toc25073997"/>
      <w:bookmarkStart w:id="2317" w:name="_Toc27584637"/>
      <w:bookmarkStart w:id="2318" w:name="_Toc34147978"/>
      <w:bookmarkStart w:id="2319" w:name="_Toc36463362"/>
      <w:bookmarkStart w:id="2320" w:name="_Toc43215202"/>
      <w:bookmarkStart w:id="2321" w:name="_Toc45032450"/>
      <w:bookmarkStart w:id="2322" w:name="_Toc49849939"/>
      <w:bookmarkStart w:id="2323" w:name="_Toc51873453"/>
      <w:bookmarkStart w:id="2324" w:name="_Toc56517581"/>
      <w:bookmarkStart w:id="2325" w:name="_Toc58594482"/>
      <w:bookmarkStart w:id="2326" w:name="_Toc67685992"/>
      <w:bookmarkStart w:id="2327" w:name="_Toc74993819"/>
      <w:bookmarkStart w:id="2328" w:name="_Toc82716409"/>
      <w:bookmarkStart w:id="2329" w:name="_Toc88818696"/>
      <w:bookmarkStart w:id="2330" w:name="_Toc90650618"/>
      <w:bookmarkStart w:id="2331" w:name="_Toc98506288"/>
      <w:bookmarkStart w:id="2332" w:name="_Toc106639573"/>
      <w:r>
        <w:rPr>
          <w:lang w:val="en-US"/>
        </w:rPr>
        <w:t>6.1.6.4.1</w:t>
      </w:r>
      <w:r>
        <w:rPr>
          <w:lang w:val="en-US"/>
        </w:rPr>
        <w:tab/>
        <w:t>Introduction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333" w:name="_Toc34147979"/>
      <w:bookmarkStart w:id="2334" w:name="_Toc36463363"/>
      <w:bookmarkStart w:id="2335" w:name="_Toc43215203"/>
      <w:bookmarkStart w:id="2336" w:name="_Toc45032451"/>
      <w:bookmarkStart w:id="2337" w:name="_Toc49849940"/>
      <w:bookmarkStart w:id="2338" w:name="_Toc51873454"/>
      <w:bookmarkStart w:id="2339" w:name="_Toc56517582"/>
      <w:bookmarkStart w:id="2340" w:name="_Toc58594483"/>
      <w:bookmarkStart w:id="2341" w:name="_Toc67685993"/>
      <w:bookmarkStart w:id="2342" w:name="_Toc74993820"/>
      <w:bookmarkStart w:id="2343" w:name="_Toc82716410"/>
      <w:bookmarkStart w:id="2344" w:name="_Toc88818697"/>
      <w:bookmarkStart w:id="2345" w:name="_Toc90650619"/>
      <w:bookmarkStart w:id="2346" w:name="_Toc98506289"/>
      <w:bookmarkStart w:id="2347" w:name="_Toc106639574"/>
      <w:r>
        <w:rPr>
          <w:lang w:val="en-US"/>
        </w:rPr>
        <w:t>6.1.6.4.2</w:t>
      </w:r>
      <w:r>
        <w:rPr>
          <w:lang w:val="en-US"/>
        </w:rPr>
        <w:tab/>
        <w:t>LPP Message</w:t>
      </w:r>
      <w:bookmarkEnd w:id="2310"/>
      <w:bookmarkEnd w:id="2311"/>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348" w:name="_Toc34147980"/>
      <w:bookmarkStart w:id="2349" w:name="_Toc36463364"/>
      <w:bookmarkStart w:id="2350" w:name="_Toc43215204"/>
      <w:bookmarkStart w:id="2351" w:name="_Toc45032452"/>
      <w:bookmarkStart w:id="2352" w:name="_Toc49849941"/>
      <w:bookmarkStart w:id="2353" w:name="_Toc51873455"/>
      <w:bookmarkStart w:id="2354" w:name="_Toc56517583"/>
      <w:bookmarkStart w:id="2355" w:name="_Toc58594484"/>
      <w:bookmarkStart w:id="2356" w:name="_Toc67685994"/>
      <w:bookmarkStart w:id="2357" w:name="_Toc74993821"/>
      <w:bookmarkStart w:id="2358" w:name="_Toc82716411"/>
      <w:bookmarkStart w:id="2359" w:name="_Toc88818698"/>
      <w:bookmarkStart w:id="2360" w:name="_Toc90650620"/>
      <w:bookmarkStart w:id="2361" w:name="_Toc98506290"/>
      <w:bookmarkStart w:id="2362" w:name="_Toc106639575"/>
      <w:r>
        <w:t>6.1.7</w:t>
      </w:r>
      <w:r>
        <w:tab/>
        <w:t>Error Handling</w:t>
      </w:r>
      <w:bookmarkEnd w:id="2312"/>
      <w:bookmarkEnd w:id="2313"/>
      <w:bookmarkEnd w:id="2314"/>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4939AA2" w14:textId="77777777" w:rsidR="00EB7848" w:rsidRDefault="00EB7848" w:rsidP="00B32564">
      <w:pPr>
        <w:pStyle w:val="Heading4"/>
      </w:pPr>
      <w:bookmarkStart w:id="2363" w:name="_Toc20150438"/>
      <w:bookmarkStart w:id="2364" w:name="_Toc25168686"/>
      <w:bookmarkStart w:id="2365" w:name="_Toc27593105"/>
      <w:bookmarkStart w:id="2366" w:name="_Toc34147981"/>
      <w:bookmarkStart w:id="2367" w:name="_Toc36463365"/>
      <w:bookmarkStart w:id="2368" w:name="_Toc43215205"/>
      <w:bookmarkStart w:id="2369" w:name="_Toc45032453"/>
      <w:bookmarkStart w:id="2370" w:name="_Toc49849942"/>
      <w:bookmarkStart w:id="2371" w:name="_Toc51873456"/>
      <w:bookmarkStart w:id="2372" w:name="_Toc56517584"/>
      <w:bookmarkStart w:id="2373" w:name="_Toc58594485"/>
      <w:bookmarkStart w:id="2374" w:name="_Toc67685995"/>
      <w:bookmarkStart w:id="2375" w:name="_Toc74993822"/>
      <w:bookmarkStart w:id="2376" w:name="_Toc82716412"/>
      <w:bookmarkStart w:id="2377" w:name="_Toc88818699"/>
      <w:bookmarkStart w:id="2378" w:name="_Toc90650621"/>
      <w:bookmarkStart w:id="2379" w:name="_Toc98506291"/>
      <w:bookmarkStart w:id="2380" w:name="_Toc106639576"/>
      <w:r>
        <w:t>6.1.7.1</w:t>
      </w:r>
      <w:r>
        <w:tab/>
        <w:t>General</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381" w:name="_Toc20150439"/>
      <w:bookmarkStart w:id="2382" w:name="_Toc25168687"/>
      <w:bookmarkStart w:id="2383" w:name="_Toc27593106"/>
      <w:bookmarkStart w:id="2384" w:name="_Toc34147982"/>
      <w:bookmarkStart w:id="2385" w:name="_Toc36463366"/>
      <w:bookmarkStart w:id="2386" w:name="_Toc43215206"/>
      <w:bookmarkStart w:id="2387" w:name="_Toc45032454"/>
      <w:bookmarkStart w:id="2388" w:name="_Toc49849943"/>
      <w:bookmarkStart w:id="2389" w:name="_Toc51873457"/>
      <w:bookmarkStart w:id="2390" w:name="_Toc56517585"/>
      <w:bookmarkStart w:id="2391" w:name="_Toc58594486"/>
      <w:bookmarkStart w:id="2392" w:name="_Toc67685996"/>
      <w:bookmarkStart w:id="2393" w:name="_Toc74993823"/>
      <w:bookmarkStart w:id="2394" w:name="_Toc82716413"/>
      <w:bookmarkStart w:id="2395" w:name="_Toc88818700"/>
      <w:bookmarkStart w:id="2396" w:name="_Toc90650622"/>
      <w:bookmarkStart w:id="2397" w:name="_Toc98506292"/>
      <w:bookmarkStart w:id="2398" w:name="_Toc106639577"/>
      <w:r>
        <w:t>6.1.7.2</w:t>
      </w:r>
      <w:r>
        <w:tab/>
        <w:t>Protocol Errors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399" w:name="_Toc20150440"/>
      <w:bookmarkStart w:id="2400" w:name="_Toc25168688"/>
      <w:bookmarkStart w:id="2401" w:name="_Toc27593107"/>
      <w:bookmarkStart w:id="2402" w:name="_Toc34147983"/>
      <w:bookmarkStart w:id="2403" w:name="_Toc36463367"/>
      <w:bookmarkStart w:id="2404" w:name="_Toc43215207"/>
      <w:bookmarkStart w:id="2405" w:name="_Toc45032455"/>
      <w:bookmarkStart w:id="2406" w:name="_Toc49849944"/>
      <w:bookmarkStart w:id="2407" w:name="_Toc51873458"/>
      <w:bookmarkStart w:id="2408" w:name="_Toc56517586"/>
      <w:bookmarkStart w:id="2409" w:name="_Toc58594487"/>
      <w:bookmarkStart w:id="2410" w:name="_Toc67685997"/>
      <w:bookmarkStart w:id="2411" w:name="_Toc74993824"/>
      <w:bookmarkStart w:id="2412" w:name="_Toc82716414"/>
      <w:bookmarkStart w:id="2413" w:name="_Toc88818701"/>
      <w:bookmarkStart w:id="2414" w:name="_Toc90650623"/>
      <w:bookmarkStart w:id="2415" w:name="_Toc98506293"/>
      <w:bookmarkStart w:id="2416" w:name="_Toc106639578"/>
      <w:r>
        <w:t>6.1.7.3</w:t>
      </w:r>
      <w:r>
        <w:tab/>
        <w:t>Application Errors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417" w:name="_Toc20150441"/>
      <w:bookmarkStart w:id="2418" w:name="_Toc25168689"/>
      <w:bookmarkStart w:id="2419" w:name="_Toc27593108"/>
      <w:bookmarkStart w:id="2420" w:name="_Toc34147984"/>
      <w:bookmarkStart w:id="2421" w:name="_Toc36463368"/>
      <w:bookmarkStart w:id="2422" w:name="_Toc43215208"/>
      <w:bookmarkStart w:id="2423" w:name="_Toc45032456"/>
      <w:bookmarkStart w:id="2424" w:name="_Toc49849945"/>
      <w:bookmarkStart w:id="2425" w:name="_Toc51873459"/>
      <w:bookmarkStart w:id="2426" w:name="_Toc56517587"/>
      <w:bookmarkStart w:id="2427" w:name="_Toc58594488"/>
      <w:bookmarkStart w:id="2428" w:name="_Toc67685998"/>
      <w:bookmarkStart w:id="2429" w:name="_Toc74993825"/>
      <w:bookmarkStart w:id="2430" w:name="_Toc82716415"/>
      <w:bookmarkStart w:id="2431" w:name="_Toc88818702"/>
      <w:bookmarkStart w:id="2432" w:name="_Toc90650624"/>
      <w:bookmarkStart w:id="2433" w:name="_Toc98506294"/>
      <w:bookmarkStart w:id="2434" w:name="_Toc106639579"/>
      <w:r>
        <w:rPr>
          <w:lang w:val="en-US"/>
        </w:rPr>
        <w:t>6.1.8</w:t>
      </w:r>
      <w:r>
        <w:rPr>
          <w:lang w:val="en-US"/>
        </w:rPr>
        <w:tab/>
        <w:t>Security</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435" w:name="_Toc11342351"/>
      <w:bookmarkStart w:id="2436" w:name="_Toc36460757"/>
      <w:bookmarkStart w:id="2437" w:name="_Toc45029965"/>
      <w:bookmarkStart w:id="2438" w:name="_Toc57026388"/>
      <w:bookmarkStart w:id="2439" w:name="_Toc67685999"/>
      <w:bookmarkStart w:id="2440" w:name="_Toc74993826"/>
      <w:bookmarkStart w:id="2441" w:name="_Toc82716416"/>
      <w:bookmarkStart w:id="2442" w:name="_Toc88818703"/>
      <w:bookmarkStart w:id="2443" w:name="_Toc90650625"/>
      <w:bookmarkStart w:id="2444" w:name="_Toc98506295"/>
      <w:bookmarkStart w:id="2445" w:name="_Toc106639580"/>
      <w:r w:rsidRPr="00AA440E">
        <w:rPr>
          <w:lang w:eastAsia="zh-CN"/>
        </w:rPr>
        <w:t>6.1.</w:t>
      </w:r>
      <w:r>
        <w:rPr>
          <w:lang w:eastAsia="zh-CN"/>
        </w:rPr>
        <w:t>9</w:t>
      </w:r>
      <w:r w:rsidRPr="00AA440E">
        <w:rPr>
          <w:lang w:eastAsia="zh-CN"/>
        </w:rPr>
        <w:tab/>
        <w:t>Feature Negotiation</w:t>
      </w:r>
      <w:bookmarkEnd w:id="2435"/>
      <w:bookmarkEnd w:id="2436"/>
      <w:bookmarkEnd w:id="2437"/>
      <w:bookmarkEnd w:id="2438"/>
      <w:bookmarkEnd w:id="2439"/>
      <w:bookmarkEnd w:id="2440"/>
      <w:bookmarkEnd w:id="2441"/>
      <w:bookmarkEnd w:id="2442"/>
      <w:bookmarkEnd w:id="2443"/>
      <w:bookmarkEnd w:id="2444"/>
      <w:bookmarkEnd w:id="2445"/>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47C9A974" w:rsidR="00FE7D49" w:rsidRDefault="00FE7D49" w:rsidP="00FE7D49">
            <w:pPr>
              <w:pStyle w:val="TAL"/>
              <w:rPr>
                <w:lang w:eastAsia="ko-KR"/>
              </w:rPr>
            </w:pPr>
            <w:r>
              <w:rPr>
                <w:lang w:eastAsia="zh-CN"/>
              </w:rPr>
              <w:t xml:space="preserve">Support of this feature implies the </w:t>
            </w:r>
            <w:r>
              <w:t>LMF shall be able to determine the country or International area where UE is located.</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446" w:name="_Toc25074008"/>
      <w:bookmarkStart w:id="2447" w:name="_Toc34063200"/>
      <w:bookmarkStart w:id="2448" w:name="_Toc43120185"/>
      <w:bookmarkStart w:id="2449" w:name="_Toc49768242"/>
      <w:bookmarkStart w:id="2450" w:name="_Toc51867092"/>
      <w:bookmarkStart w:id="2451" w:name="_Toc67686000"/>
      <w:bookmarkStart w:id="2452" w:name="_Toc74993827"/>
      <w:bookmarkStart w:id="2453" w:name="_Toc82716417"/>
      <w:bookmarkStart w:id="2454" w:name="_Toc88818704"/>
      <w:bookmarkStart w:id="2455" w:name="_Toc90650626"/>
      <w:bookmarkStart w:id="2456" w:name="_Toc98506296"/>
      <w:bookmarkStart w:id="2457" w:name="_Toc106639581"/>
      <w:r>
        <w:rPr>
          <w:lang w:val="en-US"/>
        </w:rPr>
        <w:lastRenderedPageBreak/>
        <w:t>6.1.</w:t>
      </w:r>
      <w:r w:rsidR="00457BD2">
        <w:rPr>
          <w:lang w:val="en-US"/>
        </w:rPr>
        <w:t>10</w:t>
      </w:r>
      <w:r>
        <w:rPr>
          <w:lang w:val="en-US"/>
        </w:rPr>
        <w:tab/>
      </w:r>
      <w:bookmarkEnd w:id="2446"/>
      <w:bookmarkEnd w:id="2447"/>
      <w:bookmarkEnd w:id="2448"/>
      <w:bookmarkEnd w:id="2449"/>
      <w:bookmarkEnd w:id="2450"/>
      <w:r>
        <w:rPr>
          <w:lang w:val="en-US"/>
        </w:rPr>
        <w:t>HTTP redirection</w:t>
      </w:r>
      <w:bookmarkEnd w:id="2451"/>
      <w:bookmarkEnd w:id="2452"/>
      <w:bookmarkEnd w:id="2453"/>
      <w:bookmarkEnd w:id="2454"/>
      <w:bookmarkEnd w:id="2455"/>
      <w:bookmarkEnd w:id="2456"/>
      <w:bookmarkEnd w:id="2457"/>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458" w:name="_Toc25168690"/>
      <w:bookmarkStart w:id="2459" w:name="_Toc27593109"/>
      <w:bookmarkStart w:id="2460" w:name="_Toc34147985"/>
      <w:bookmarkStart w:id="2461" w:name="_Toc36463369"/>
      <w:bookmarkStart w:id="2462" w:name="_Toc43215209"/>
      <w:bookmarkStart w:id="2463" w:name="_Toc45032457"/>
      <w:bookmarkStart w:id="2464" w:name="_Toc49849946"/>
      <w:bookmarkStart w:id="2465" w:name="_Toc51873460"/>
      <w:bookmarkStart w:id="2466" w:name="_Toc56517588"/>
      <w:bookmarkStart w:id="2467" w:name="_Toc58594489"/>
      <w:bookmarkStart w:id="2468" w:name="_Toc67686001"/>
      <w:bookmarkStart w:id="2469" w:name="_Toc74993828"/>
      <w:bookmarkStart w:id="2470" w:name="_Toc82716418"/>
      <w:bookmarkStart w:id="2471" w:name="_Toc88818705"/>
      <w:bookmarkStart w:id="2472" w:name="_Toc90650627"/>
      <w:bookmarkStart w:id="2473" w:name="_Toc98506297"/>
      <w:bookmarkStart w:id="2474" w:name="_Toc106639582"/>
      <w:r>
        <w:rPr>
          <w:lang w:eastAsia="zh-CN"/>
        </w:rPr>
        <w:t>6.2</w:t>
      </w:r>
      <w:r>
        <w:tab/>
        <w:t>Nlmf_Broadcast Service API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6B444DB1" w14:textId="77777777" w:rsidR="00EB7848" w:rsidRDefault="00EB7848" w:rsidP="00B32564">
      <w:pPr>
        <w:pStyle w:val="Heading3"/>
      </w:pPr>
      <w:bookmarkStart w:id="2475" w:name="_Toc25168691"/>
      <w:bookmarkStart w:id="2476" w:name="_Toc27593110"/>
      <w:bookmarkStart w:id="2477" w:name="_Toc34147986"/>
      <w:bookmarkStart w:id="2478" w:name="_Toc36463370"/>
      <w:bookmarkStart w:id="2479" w:name="_Toc43215210"/>
      <w:bookmarkStart w:id="2480" w:name="_Toc45032458"/>
      <w:bookmarkStart w:id="2481" w:name="_Toc49849947"/>
      <w:bookmarkStart w:id="2482" w:name="_Toc51873461"/>
      <w:bookmarkStart w:id="2483" w:name="_Toc56517589"/>
      <w:bookmarkStart w:id="2484" w:name="_Toc58594490"/>
      <w:bookmarkStart w:id="2485" w:name="_Toc67686002"/>
      <w:bookmarkStart w:id="2486" w:name="_Toc74993829"/>
      <w:bookmarkStart w:id="2487" w:name="_Toc82716419"/>
      <w:bookmarkStart w:id="2488" w:name="_Toc88818706"/>
      <w:bookmarkStart w:id="2489" w:name="_Toc90650628"/>
      <w:bookmarkStart w:id="2490" w:name="_Toc98506298"/>
      <w:bookmarkStart w:id="2491" w:name="_Toc106639583"/>
      <w:r>
        <w:t>6.2.1</w:t>
      </w:r>
      <w:r>
        <w:tab/>
        <w:t>API URI</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492" w:name="_Toc25168692"/>
      <w:bookmarkStart w:id="2493" w:name="_Toc27593111"/>
      <w:bookmarkStart w:id="2494" w:name="_Toc34147987"/>
      <w:bookmarkStart w:id="2495" w:name="_Toc36463371"/>
      <w:bookmarkStart w:id="2496" w:name="_Toc43215211"/>
      <w:bookmarkStart w:id="2497" w:name="_Toc45032459"/>
      <w:bookmarkStart w:id="2498" w:name="_Toc49849948"/>
      <w:bookmarkStart w:id="2499" w:name="_Toc51873462"/>
      <w:bookmarkStart w:id="2500" w:name="_Toc56517590"/>
      <w:bookmarkStart w:id="2501" w:name="_Toc58594491"/>
      <w:bookmarkStart w:id="2502" w:name="_Toc67686003"/>
      <w:bookmarkStart w:id="2503" w:name="_Toc74993830"/>
      <w:bookmarkStart w:id="2504" w:name="_Toc82716420"/>
      <w:bookmarkStart w:id="2505" w:name="_Toc88818707"/>
      <w:bookmarkStart w:id="2506" w:name="_Toc90650629"/>
      <w:bookmarkStart w:id="2507" w:name="_Toc98506299"/>
      <w:bookmarkStart w:id="2508" w:name="_Toc106639584"/>
      <w:r>
        <w:t>6.2.2</w:t>
      </w:r>
      <w:r>
        <w:tab/>
        <w:t>Usage of HTTP</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C7C9707" w14:textId="77777777" w:rsidR="00EB7848" w:rsidRDefault="00EB7848" w:rsidP="00B32564">
      <w:pPr>
        <w:pStyle w:val="Heading4"/>
      </w:pPr>
      <w:bookmarkStart w:id="2509" w:name="_Toc25168693"/>
      <w:bookmarkStart w:id="2510" w:name="_Toc27593112"/>
      <w:bookmarkStart w:id="2511" w:name="_Toc34147988"/>
      <w:bookmarkStart w:id="2512" w:name="_Toc36463372"/>
      <w:bookmarkStart w:id="2513" w:name="_Toc43215212"/>
      <w:bookmarkStart w:id="2514" w:name="_Toc45032460"/>
      <w:bookmarkStart w:id="2515" w:name="_Toc49849949"/>
      <w:bookmarkStart w:id="2516" w:name="_Toc51873463"/>
      <w:bookmarkStart w:id="2517" w:name="_Toc56517591"/>
      <w:bookmarkStart w:id="2518" w:name="_Toc58594492"/>
      <w:bookmarkStart w:id="2519" w:name="_Toc67686004"/>
      <w:bookmarkStart w:id="2520" w:name="_Toc74993831"/>
      <w:bookmarkStart w:id="2521" w:name="_Toc82716421"/>
      <w:bookmarkStart w:id="2522" w:name="_Toc88818708"/>
      <w:bookmarkStart w:id="2523" w:name="_Toc90650630"/>
      <w:bookmarkStart w:id="2524" w:name="_Toc98506300"/>
      <w:bookmarkStart w:id="2525" w:name="_Toc106639585"/>
      <w:r>
        <w:t>6.2.2.1</w:t>
      </w:r>
      <w:r>
        <w:tab/>
        <w:t>General</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2526" w:name="_Toc25168694"/>
      <w:bookmarkStart w:id="2527" w:name="_Toc27593113"/>
      <w:bookmarkStart w:id="2528" w:name="_Toc34147989"/>
      <w:bookmarkStart w:id="2529" w:name="_Toc36463373"/>
      <w:bookmarkStart w:id="2530" w:name="_Toc43215213"/>
      <w:bookmarkStart w:id="2531" w:name="_Toc45032461"/>
      <w:bookmarkStart w:id="2532" w:name="_Toc49849950"/>
      <w:bookmarkStart w:id="2533" w:name="_Toc51873464"/>
      <w:bookmarkStart w:id="2534" w:name="_Toc56517592"/>
      <w:bookmarkStart w:id="2535" w:name="_Toc58594493"/>
      <w:bookmarkStart w:id="2536" w:name="_Toc67686005"/>
      <w:bookmarkStart w:id="2537" w:name="_Toc74993832"/>
      <w:bookmarkStart w:id="2538" w:name="_Toc82716422"/>
      <w:bookmarkStart w:id="2539" w:name="_Toc88818709"/>
      <w:bookmarkStart w:id="2540" w:name="_Toc90650631"/>
      <w:bookmarkStart w:id="2541" w:name="_Toc98506301"/>
      <w:bookmarkStart w:id="2542" w:name="_Toc106639586"/>
      <w:r>
        <w:t>6.2.2.2</w:t>
      </w:r>
      <w:r>
        <w:tab/>
        <w:t>HTTP Standard Headers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08F33B42" w14:textId="77777777" w:rsidR="00EB7848" w:rsidRDefault="00EB7848" w:rsidP="00B32564">
      <w:pPr>
        <w:pStyle w:val="Heading5"/>
        <w:rPr>
          <w:lang w:eastAsia="zh-CN"/>
        </w:rPr>
      </w:pPr>
      <w:bookmarkStart w:id="2543" w:name="_Toc25168695"/>
      <w:bookmarkStart w:id="2544" w:name="_Toc27593114"/>
      <w:bookmarkStart w:id="2545" w:name="_Toc34147990"/>
      <w:bookmarkStart w:id="2546" w:name="_Toc36463374"/>
      <w:bookmarkStart w:id="2547" w:name="_Toc43215214"/>
      <w:bookmarkStart w:id="2548" w:name="_Toc45032462"/>
      <w:bookmarkStart w:id="2549" w:name="_Toc49849951"/>
      <w:bookmarkStart w:id="2550" w:name="_Toc51873465"/>
      <w:bookmarkStart w:id="2551" w:name="_Toc56517593"/>
      <w:bookmarkStart w:id="2552" w:name="_Toc58594494"/>
      <w:bookmarkStart w:id="2553" w:name="_Toc67686006"/>
      <w:bookmarkStart w:id="2554" w:name="_Toc74993833"/>
      <w:bookmarkStart w:id="2555" w:name="_Toc82716423"/>
      <w:bookmarkStart w:id="2556" w:name="_Toc88818710"/>
      <w:bookmarkStart w:id="2557" w:name="_Toc90650632"/>
      <w:bookmarkStart w:id="2558" w:name="_Toc98506302"/>
      <w:bookmarkStart w:id="2559" w:name="_Toc106639587"/>
      <w:r>
        <w:t>6.2.2.2.1</w:t>
      </w:r>
      <w:r>
        <w:rPr>
          <w:lang w:eastAsia="zh-CN"/>
        </w:rPr>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763503E7" w14:textId="77777777" w:rsidR="00EB7848" w:rsidRDefault="00EB7848" w:rsidP="00B32564">
      <w:pPr>
        <w:pStyle w:val="Heading5"/>
      </w:pPr>
      <w:bookmarkStart w:id="2560" w:name="_Toc25168696"/>
      <w:bookmarkStart w:id="2561" w:name="_Toc27593115"/>
      <w:bookmarkStart w:id="2562" w:name="_Toc34147991"/>
      <w:bookmarkStart w:id="2563" w:name="_Toc36463375"/>
      <w:bookmarkStart w:id="2564" w:name="_Toc43215215"/>
      <w:bookmarkStart w:id="2565" w:name="_Toc45032463"/>
      <w:bookmarkStart w:id="2566" w:name="_Toc49849952"/>
      <w:bookmarkStart w:id="2567" w:name="_Toc51873466"/>
      <w:bookmarkStart w:id="2568" w:name="_Toc56517594"/>
      <w:bookmarkStart w:id="2569" w:name="_Toc58594495"/>
      <w:bookmarkStart w:id="2570" w:name="_Toc67686007"/>
      <w:bookmarkStart w:id="2571" w:name="_Toc74993834"/>
      <w:bookmarkStart w:id="2572" w:name="_Toc82716424"/>
      <w:bookmarkStart w:id="2573" w:name="_Toc88818711"/>
      <w:bookmarkStart w:id="2574" w:name="_Toc90650633"/>
      <w:bookmarkStart w:id="2575" w:name="_Toc98506303"/>
      <w:bookmarkStart w:id="2576" w:name="_Toc106639588"/>
      <w:r>
        <w:t>6.2.2.2.2</w:t>
      </w:r>
      <w:r>
        <w:tab/>
        <w:t>Content type</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2577" w:name="_Toc25168697"/>
      <w:bookmarkStart w:id="2578" w:name="_Toc27593116"/>
      <w:bookmarkStart w:id="2579" w:name="_Toc34147992"/>
      <w:bookmarkStart w:id="2580" w:name="_Toc36463376"/>
      <w:bookmarkStart w:id="2581" w:name="_Toc43215216"/>
      <w:bookmarkStart w:id="2582" w:name="_Toc45032464"/>
      <w:bookmarkStart w:id="2583" w:name="_Toc49849953"/>
      <w:bookmarkStart w:id="2584" w:name="_Toc51873467"/>
      <w:bookmarkStart w:id="2585" w:name="_Toc56517595"/>
      <w:bookmarkStart w:id="2586" w:name="_Toc58594496"/>
      <w:bookmarkStart w:id="2587" w:name="_Toc67686008"/>
      <w:bookmarkStart w:id="2588" w:name="_Toc74993835"/>
      <w:bookmarkStart w:id="2589" w:name="_Toc82716425"/>
      <w:bookmarkStart w:id="2590" w:name="_Toc88818712"/>
      <w:bookmarkStart w:id="2591" w:name="_Toc90650634"/>
      <w:bookmarkStart w:id="2592" w:name="_Toc98506304"/>
      <w:bookmarkStart w:id="2593" w:name="_Toc106639589"/>
      <w:r>
        <w:t>6.2.2.3</w:t>
      </w:r>
      <w:r>
        <w:tab/>
        <w:t>HTTP custom headers</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64B9A577" w14:textId="77777777" w:rsidR="00EB7848" w:rsidRDefault="00EB7848" w:rsidP="00B32564">
      <w:pPr>
        <w:pStyle w:val="Heading5"/>
        <w:rPr>
          <w:lang w:eastAsia="zh-CN"/>
        </w:rPr>
      </w:pPr>
      <w:bookmarkStart w:id="2594" w:name="_Toc25168698"/>
      <w:bookmarkStart w:id="2595" w:name="_Toc27593117"/>
      <w:bookmarkStart w:id="2596" w:name="_Toc34147993"/>
      <w:bookmarkStart w:id="2597" w:name="_Toc36463377"/>
      <w:bookmarkStart w:id="2598" w:name="_Toc43215217"/>
      <w:bookmarkStart w:id="2599" w:name="_Toc45032465"/>
      <w:bookmarkStart w:id="2600" w:name="_Toc49849954"/>
      <w:bookmarkStart w:id="2601" w:name="_Toc51873468"/>
      <w:bookmarkStart w:id="2602" w:name="_Toc56517596"/>
      <w:bookmarkStart w:id="2603" w:name="_Toc58594497"/>
      <w:bookmarkStart w:id="2604" w:name="_Toc67686009"/>
      <w:bookmarkStart w:id="2605" w:name="_Toc74993836"/>
      <w:bookmarkStart w:id="2606" w:name="_Toc82716426"/>
      <w:bookmarkStart w:id="2607" w:name="_Toc88818713"/>
      <w:bookmarkStart w:id="2608" w:name="_Toc90650635"/>
      <w:bookmarkStart w:id="2609" w:name="_Toc98506305"/>
      <w:bookmarkStart w:id="2610" w:name="_Toc106639590"/>
      <w:r>
        <w:t>6.2.2.3.1</w:t>
      </w:r>
      <w:r>
        <w:rPr>
          <w:lang w:eastAsia="zh-CN"/>
        </w:rPr>
        <w:tab/>
        <w:t>General</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611" w:name="_Toc25168699"/>
      <w:bookmarkStart w:id="2612" w:name="_Toc27593118"/>
      <w:bookmarkStart w:id="2613" w:name="_Toc34147994"/>
      <w:bookmarkStart w:id="2614" w:name="_Toc36463378"/>
      <w:bookmarkStart w:id="2615" w:name="_Toc43215218"/>
      <w:bookmarkStart w:id="2616" w:name="_Toc45032466"/>
      <w:bookmarkStart w:id="2617" w:name="_Toc49849955"/>
      <w:bookmarkStart w:id="2618" w:name="_Toc51873469"/>
      <w:bookmarkStart w:id="2619" w:name="_Toc56517597"/>
      <w:bookmarkStart w:id="2620" w:name="_Toc58594498"/>
      <w:bookmarkStart w:id="2621" w:name="_Toc67686010"/>
      <w:bookmarkStart w:id="2622" w:name="_Toc74993837"/>
      <w:bookmarkStart w:id="2623" w:name="_Toc82716427"/>
      <w:bookmarkStart w:id="2624" w:name="_Toc88818714"/>
      <w:bookmarkStart w:id="2625" w:name="_Toc90650636"/>
      <w:bookmarkStart w:id="2626" w:name="_Toc98506306"/>
      <w:bookmarkStart w:id="2627" w:name="_Toc106639591"/>
      <w:r>
        <w:t>6.2.3</w:t>
      </w:r>
      <w:r>
        <w:tab/>
        <w:t>Resources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B41BE80" w14:textId="77777777" w:rsidR="00EB7848" w:rsidRDefault="00EB7848" w:rsidP="00B32564">
      <w:pPr>
        <w:pStyle w:val="Heading4"/>
      </w:pPr>
      <w:bookmarkStart w:id="2628" w:name="_Toc25168700"/>
      <w:bookmarkStart w:id="2629" w:name="_Toc27593119"/>
      <w:bookmarkStart w:id="2630" w:name="_Toc34147995"/>
      <w:bookmarkStart w:id="2631" w:name="_Toc36463379"/>
      <w:bookmarkStart w:id="2632" w:name="_Toc43215219"/>
      <w:bookmarkStart w:id="2633" w:name="_Toc45032467"/>
      <w:bookmarkStart w:id="2634" w:name="_Toc49849956"/>
      <w:bookmarkStart w:id="2635" w:name="_Toc51873470"/>
      <w:bookmarkStart w:id="2636" w:name="_Toc56517598"/>
      <w:bookmarkStart w:id="2637" w:name="_Toc58594499"/>
      <w:bookmarkStart w:id="2638" w:name="_Toc67686011"/>
      <w:bookmarkStart w:id="2639" w:name="_Toc74993838"/>
      <w:bookmarkStart w:id="2640" w:name="_Toc82716428"/>
      <w:bookmarkStart w:id="2641" w:name="_Toc88818715"/>
      <w:bookmarkStart w:id="2642" w:name="_Toc90650637"/>
      <w:bookmarkStart w:id="2643" w:name="_Toc98506307"/>
      <w:bookmarkStart w:id="2644" w:name="_Toc106639592"/>
      <w:r>
        <w:t>6.2.3.1</w:t>
      </w:r>
      <w:r>
        <w:tab/>
        <w:t>Overview</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3pt" o:ole="">
            <v:imagedata r:id="rId30" o:title=""/>
          </v:shape>
          <o:OLEObject Type="Embed" ProgID="Visio.Drawing.11" ShapeID="_x0000_i1036" DrawAspect="Content" ObjectID="_1717252356"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2645" w:name="_Toc25168701"/>
      <w:bookmarkStart w:id="2646" w:name="_Toc27593120"/>
      <w:bookmarkStart w:id="2647" w:name="_Toc34147996"/>
      <w:bookmarkStart w:id="2648" w:name="_Toc36463380"/>
      <w:bookmarkStart w:id="2649" w:name="_Toc43215220"/>
      <w:bookmarkStart w:id="2650" w:name="_Toc45032468"/>
      <w:bookmarkStart w:id="2651" w:name="_Toc49849957"/>
      <w:bookmarkStart w:id="2652" w:name="_Toc51873471"/>
      <w:bookmarkStart w:id="2653" w:name="_Toc56517599"/>
      <w:bookmarkStart w:id="2654" w:name="_Toc58594500"/>
      <w:bookmarkStart w:id="2655" w:name="_Toc67686012"/>
      <w:bookmarkStart w:id="2656" w:name="_Toc74993839"/>
      <w:bookmarkStart w:id="2657" w:name="_Toc82716429"/>
      <w:bookmarkStart w:id="2658" w:name="_Toc88818716"/>
      <w:bookmarkStart w:id="2659" w:name="_Toc90650638"/>
      <w:bookmarkStart w:id="2660" w:name="_Toc98506308"/>
      <w:bookmarkStart w:id="2661" w:name="_Toc106639593"/>
      <w:r>
        <w:t>6.2.4</w:t>
      </w:r>
      <w:r>
        <w:tab/>
        <w:t>Custom Operations without associated resources</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489D719E" w14:textId="77777777" w:rsidR="00EB7848" w:rsidRDefault="00EB7848" w:rsidP="00B32564">
      <w:pPr>
        <w:pStyle w:val="Heading4"/>
      </w:pPr>
      <w:bookmarkStart w:id="2662" w:name="_Toc25168702"/>
      <w:bookmarkStart w:id="2663" w:name="_Toc27593121"/>
      <w:bookmarkStart w:id="2664" w:name="_Toc34147997"/>
      <w:bookmarkStart w:id="2665" w:name="_Toc36463381"/>
      <w:bookmarkStart w:id="2666" w:name="_Toc43215221"/>
      <w:bookmarkStart w:id="2667" w:name="_Toc45032469"/>
      <w:bookmarkStart w:id="2668" w:name="_Toc49849958"/>
      <w:bookmarkStart w:id="2669" w:name="_Toc51873472"/>
      <w:bookmarkStart w:id="2670" w:name="_Toc56517600"/>
      <w:bookmarkStart w:id="2671" w:name="_Toc58594501"/>
      <w:bookmarkStart w:id="2672" w:name="_Toc67686013"/>
      <w:bookmarkStart w:id="2673" w:name="_Toc74993840"/>
      <w:bookmarkStart w:id="2674" w:name="_Toc82716430"/>
      <w:bookmarkStart w:id="2675" w:name="_Toc88818717"/>
      <w:bookmarkStart w:id="2676" w:name="_Toc90650639"/>
      <w:bookmarkStart w:id="2677" w:name="_Toc98506309"/>
      <w:bookmarkStart w:id="2678" w:name="_Toc106639594"/>
      <w:r>
        <w:t>6.2.4.1</w:t>
      </w:r>
      <w:r>
        <w:tab/>
        <w:t>Overview</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679" w:name="_Toc25168703"/>
      <w:bookmarkStart w:id="2680" w:name="_Toc27593122"/>
      <w:bookmarkStart w:id="2681" w:name="_Toc34147998"/>
      <w:bookmarkStart w:id="2682" w:name="_Toc36463382"/>
      <w:bookmarkStart w:id="2683" w:name="_Toc43215222"/>
      <w:bookmarkStart w:id="2684" w:name="_Toc45032470"/>
      <w:bookmarkStart w:id="2685" w:name="_Toc49849959"/>
      <w:bookmarkStart w:id="2686" w:name="_Toc51873473"/>
      <w:bookmarkStart w:id="2687" w:name="_Toc56517601"/>
      <w:bookmarkStart w:id="2688" w:name="_Toc58594502"/>
      <w:bookmarkStart w:id="2689" w:name="_Toc67686014"/>
      <w:bookmarkStart w:id="2690" w:name="_Toc74993841"/>
      <w:bookmarkStart w:id="2691" w:name="_Toc82716431"/>
      <w:bookmarkStart w:id="2692" w:name="_Toc88818718"/>
      <w:bookmarkStart w:id="2693" w:name="_Toc90650640"/>
      <w:bookmarkStart w:id="2694" w:name="_Toc98506310"/>
      <w:bookmarkStart w:id="2695" w:name="_Toc106639595"/>
      <w:r>
        <w:t>6.2.4.4</w:t>
      </w:r>
      <w:r>
        <w:tab/>
        <w:t>Operation: cipher-key-data</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31BAC605" w14:textId="77777777" w:rsidR="00EB7848" w:rsidRDefault="00EB7848" w:rsidP="00B32564">
      <w:pPr>
        <w:pStyle w:val="Heading5"/>
      </w:pPr>
      <w:bookmarkStart w:id="2696" w:name="_Toc25168704"/>
      <w:bookmarkStart w:id="2697" w:name="_Toc27593123"/>
      <w:bookmarkStart w:id="2698" w:name="_Toc34147999"/>
      <w:bookmarkStart w:id="2699" w:name="_Toc36463383"/>
      <w:bookmarkStart w:id="2700" w:name="_Toc43215223"/>
      <w:bookmarkStart w:id="2701" w:name="_Toc45032471"/>
      <w:bookmarkStart w:id="2702" w:name="_Toc49849960"/>
      <w:bookmarkStart w:id="2703" w:name="_Toc51873474"/>
      <w:bookmarkStart w:id="2704" w:name="_Toc56517602"/>
      <w:bookmarkStart w:id="2705" w:name="_Toc58594503"/>
      <w:bookmarkStart w:id="2706" w:name="_Toc67686015"/>
      <w:bookmarkStart w:id="2707" w:name="_Toc74993842"/>
      <w:bookmarkStart w:id="2708" w:name="_Toc82716432"/>
      <w:bookmarkStart w:id="2709" w:name="_Toc88818719"/>
      <w:bookmarkStart w:id="2710" w:name="_Toc90650641"/>
      <w:bookmarkStart w:id="2711" w:name="_Toc98506311"/>
      <w:bookmarkStart w:id="2712" w:name="_Toc106639596"/>
      <w:r>
        <w:t>6.2.4.4.1</w:t>
      </w:r>
      <w:r>
        <w:tab/>
        <w:t>Description</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2713" w:name="_Toc25168705"/>
      <w:bookmarkStart w:id="2714" w:name="_Toc27593124"/>
      <w:bookmarkStart w:id="2715" w:name="_Toc34148000"/>
      <w:bookmarkStart w:id="2716" w:name="_Toc36463384"/>
      <w:bookmarkStart w:id="2717" w:name="_Toc43215224"/>
      <w:bookmarkStart w:id="2718" w:name="_Toc45032472"/>
      <w:bookmarkStart w:id="2719" w:name="_Toc49849961"/>
      <w:bookmarkStart w:id="2720" w:name="_Toc51873475"/>
      <w:bookmarkStart w:id="2721" w:name="_Toc56517603"/>
      <w:bookmarkStart w:id="2722" w:name="_Toc58594504"/>
      <w:bookmarkStart w:id="2723" w:name="_Toc67686016"/>
      <w:bookmarkStart w:id="2724" w:name="_Toc74993843"/>
      <w:bookmarkStart w:id="2725" w:name="_Toc82716433"/>
      <w:bookmarkStart w:id="2726" w:name="_Toc88818720"/>
      <w:bookmarkStart w:id="2727" w:name="_Toc90650642"/>
      <w:bookmarkStart w:id="2728" w:name="_Toc98506312"/>
      <w:bookmarkStart w:id="2729" w:name="_Toc106639597"/>
      <w:r>
        <w:t>6.2.4.4.2</w:t>
      </w:r>
      <w:r>
        <w:tab/>
        <w:t>Operation Definition</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2730"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2730"/>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2731" w:name="_Toc25168706"/>
      <w:bookmarkStart w:id="2732" w:name="_Toc27593125"/>
      <w:bookmarkStart w:id="2733" w:name="_Toc34148001"/>
      <w:bookmarkStart w:id="2734" w:name="_Toc36463385"/>
      <w:bookmarkStart w:id="2735" w:name="_Toc43215225"/>
      <w:bookmarkStart w:id="2736" w:name="_Toc45032473"/>
      <w:bookmarkStart w:id="2737" w:name="_Toc49849962"/>
      <w:bookmarkStart w:id="2738" w:name="_Toc51873476"/>
      <w:bookmarkStart w:id="2739" w:name="_Toc56517604"/>
      <w:bookmarkStart w:id="2740" w:name="_Toc58594505"/>
      <w:bookmarkStart w:id="2741" w:name="_Toc67686017"/>
      <w:bookmarkStart w:id="2742" w:name="_Toc74993844"/>
      <w:bookmarkStart w:id="2743" w:name="_Toc82716434"/>
      <w:bookmarkStart w:id="2744" w:name="_Toc88818721"/>
      <w:bookmarkStart w:id="2745" w:name="_Toc90650643"/>
      <w:bookmarkStart w:id="2746" w:name="_Toc98506313"/>
      <w:bookmarkStart w:id="2747" w:name="_Toc106639598"/>
      <w:r>
        <w:lastRenderedPageBreak/>
        <w:t>6.2.5</w:t>
      </w:r>
      <w:r>
        <w:tab/>
        <w:t>Notifications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59CEF37C" w14:textId="77777777" w:rsidR="00EB7848" w:rsidRDefault="00EB7848" w:rsidP="00B32564">
      <w:pPr>
        <w:pStyle w:val="Heading4"/>
      </w:pPr>
      <w:bookmarkStart w:id="2748" w:name="_Toc25168707"/>
      <w:bookmarkStart w:id="2749" w:name="_Toc27593126"/>
      <w:bookmarkStart w:id="2750" w:name="_Toc34148002"/>
      <w:bookmarkStart w:id="2751" w:name="_Toc36463386"/>
      <w:bookmarkStart w:id="2752" w:name="_Toc43215226"/>
      <w:bookmarkStart w:id="2753" w:name="_Toc45032474"/>
      <w:bookmarkStart w:id="2754" w:name="_Toc49849963"/>
      <w:bookmarkStart w:id="2755" w:name="_Toc51873477"/>
      <w:bookmarkStart w:id="2756" w:name="_Toc56517605"/>
      <w:bookmarkStart w:id="2757" w:name="_Toc58594506"/>
      <w:bookmarkStart w:id="2758" w:name="_Toc67686018"/>
      <w:bookmarkStart w:id="2759" w:name="_Toc74993845"/>
      <w:bookmarkStart w:id="2760" w:name="_Toc82716435"/>
      <w:bookmarkStart w:id="2761" w:name="_Toc88818722"/>
      <w:bookmarkStart w:id="2762" w:name="_Toc90650644"/>
      <w:bookmarkStart w:id="2763" w:name="_Toc98506314"/>
      <w:bookmarkStart w:id="2764" w:name="_Toc106639599"/>
      <w:r>
        <w:t>6.2.5.1</w:t>
      </w:r>
      <w:r>
        <w:tab/>
        <w:t>CipheringKeyData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735FCADD" w14:textId="77777777" w:rsidR="00EB7848" w:rsidRDefault="00EB7848" w:rsidP="00B32564">
      <w:pPr>
        <w:pStyle w:val="Heading5"/>
      </w:pPr>
      <w:bookmarkStart w:id="2765" w:name="_Toc25168708"/>
      <w:bookmarkStart w:id="2766" w:name="_Toc27593127"/>
      <w:bookmarkStart w:id="2767" w:name="_Toc34148003"/>
      <w:bookmarkStart w:id="2768" w:name="_Toc36463387"/>
      <w:bookmarkStart w:id="2769" w:name="_Toc43215227"/>
      <w:bookmarkStart w:id="2770" w:name="_Toc45032475"/>
      <w:bookmarkStart w:id="2771" w:name="_Toc49849964"/>
      <w:bookmarkStart w:id="2772" w:name="_Toc51873478"/>
      <w:bookmarkStart w:id="2773" w:name="_Toc56517606"/>
      <w:bookmarkStart w:id="2774" w:name="_Toc58594507"/>
      <w:bookmarkStart w:id="2775" w:name="_Toc67686019"/>
      <w:bookmarkStart w:id="2776" w:name="_Toc74993846"/>
      <w:bookmarkStart w:id="2777" w:name="_Toc82716436"/>
      <w:bookmarkStart w:id="2778" w:name="_Toc88818723"/>
      <w:bookmarkStart w:id="2779" w:name="_Toc90650645"/>
      <w:bookmarkStart w:id="2780" w:name="_Toc98506315"/>
      <w:bookmarkStart w:id="2781" w:name="_Toc106639600"/>
      <w:r>
        <w:t>6.2.5.1.1</w:t>
      </w:r>
      <w:r>
        <w:tab/>
        <w:t>Description</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2782" w:name="_Toc25168709"/>
      <w:bookmarkStart w:id="2783" w:name="_Toc27593128"/>
      <w:bookmarkStart w:id="2784" w:name="_Toc34148004"/>
      <w:bookmarkStart w:id="2785" w:name="_Toc36463388"/>
      <w:bookmarkStart w:id="2786" w:name="_Toc43215228"/>
      <w:bookmarkStart w:id="2787" w:name="_Toc45032476"/>
      <w:bookmarkStart w:id="2788" w:name="_Toc49849965"/>
      <w:bookmarkStart w:id="2789" w:name="_Toc51873479"/>
      <w:bookmarkStart w:id="2790" w:name="_Toc56517607"/>
      <w:bookmarkStart w:id="2791" w:name="_Toc58594508"/>
      <w:bookmarkStart w:id="2792" w:name="_Toc67686020"/>
      <w:bookmarkStart w:id="2793" w:name="_Toc74993847"/>
      <w:bookmarkStart w:id="2794" w:name="_Toc82716437"/>
      <w:bookmarkStart w:id="2795" w:name="_Toc88818724"/>
      <w:bookmarkStart w:id="2796" w:name="_Toc90650646"/>
      <w:bookmarkStart w:id="2797" w:name="_Toc98506316"/>
      <w:bookmarkStart w:id="2798" w:name="_Toc106639601"/>
      <w:r>
        <w:t>6.2.5.1.2</w:t>
      </w:r>
      <w:r>
        <w:tab/>
        <w:t>Notification Definition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2799" w:name="_Toc25168710"/>
      <w:bookmarkStart w:id="2800" w:name="_Toc27593129"/>
      <w:bookmarkStart w:id="2801" w:name="_Toc34148005"/>
      <w:bookmarkStart w:id="2802" w:name="_Toc36463389"/>
      <w:bookmarkStart w:id="2803" w:name="_Toc43215229"/>
      <w:bookmarkStart w:id="2804" w:name="_Toc45032477"/>
      <w:bookmarkStart w:id="2805" w:name="_Toc49849966"/>
      <w:bookmarkStart w:id="2806" w:name="_Toc51873480"/>
      <w:bookmarkStart w:id="2807" w:name="_Toc56517608"/>
      <w:bookmarkStart w:id="2808" w:name="_Toc58594509"/>
      <w:bookmarkStart w:id="2809" w:name="_Toc67686021"/>
      <w:bookmarkStart w:id="2810" w:name="_Toc74993848"/>
      <w:bookmarkStart w:id="2811" w:name="_Toc82716438"/>
      <w:bookmarkStart w:id="2812" w:name="_Toc88818725"/>
      <w:bookmarkStart w:id="2813" w:name="_Toc90650647"/>
      <w:bookmarkStart w:id="2814" w:name="_Toc98506317"/>
      <w:bookmarkStart w:id="2815" w:name="_Toc106639602"/>
      <w:r>
        <w:t>6.2.5.1.3</w:t>
      </w:r>
      <w:r>
        <w:tab/>
        <w:t>Notification Standard Methods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42D71566" w14:textId="77777777" w:rsidR="00EB7848" w:rsidRDefault="00EB7848" w:rsidP="001760B3">
      <w:pPr>
        <w:pStyle w:val="H6"/>
      </w:pPr>
      <w:bookmarkStart w:id="2816" w:name="_Toc25168711"/>
      <w:bookmarkStart w:id="2817" w:name="_Toc27593130"/>
      <w:bookmarkStart w:id="2818" w:name="_Toc34148006"/>
      <w:bookmarkStart w:id="2819" w:name="_Toc36463390"/>
      <w:bookmarkStart w:id="2820" w:name="_Toc43215230"/>
      <w:bookmarkStart w:id="2821" w:name="_Toc45032478"/>
      <w:bookmarkStart w:id="2822" w:name="_Toc49849967"/>
      <w:bookmarkStart w:id="2823" w:name="_Toc51873481"/>
      <w:bookmarkStart w:id="2824" w:name="_Toc56517609"/>
      <w:bookmarkStart w:id="2825" w:name="_Toc58594510"/>
      <w:bookmarkStart w:id="2826" w:name="_Toc67686022"/>
      <w:bookmarkStart w:id="2827" w:name="_Toc74993849"/>
      <w:bookmarkStart w:id="2828" w:name="_Toc82716439"/>
      <w:bookmarkStart w:id="2829" w:name="_Toc88818726"/>
      <w:bookmarkStart w:id="2830" w:name="_Toc90650648"/>
      <w:r>
        <w:t>6.2.5.1.3.1</w:t>
      </w:r>
      <w:r>
        <w:tab/>
      </w:r>
      <w:r>
        <w:rPr>
          <w:lang w:eastAsia="zh-CN"/>
        </w:rPr>
        <w:t>POST</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2831"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2831"/>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2832"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2832"/>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2833" w:name="_Toc25168712"/>
      <w:bookmarkStart w:id="2834" w:name="_Toc27593131"/>
      <w:bookmarkStart w:id="2835" w:name="_Toc34148007"/>
      <w:bookmarkStart w:id="2836" w:name="_Toc36463391"/>
      <w:bookmarkStart w:id="2837" w:name="_Toc43215231"/>
      <w:bookmarkStart w:id="2838" w:name="_Toc45032479"/>
      <w:bookmarkStart w:id="2839" w:name="_Toc49849968"/>
      <w:bookmarkStart w:id="2840" w:name="_Toc51873482"/>
      <w:bookmarkStart w:id="2841" w:name="_Toc56517610"/>
      <w:bookmarkStart w:id="2842" w:name="_Toc58594511"/>
      <w:bookmarkStart w:id="2843" w:name="_Toc67686023"/>
      <w:bookmarkStart w:id="2844" w:name="_Toc74993850"/>
      <w:bookmarkStart w:id="2845" w:name="_Toc82716440"/>
      <w:bookmarkStart w:id="2846" w:name="_Toc88818727"/>
      <w:bookmarkStart w:id="2847" w:name="_Toc90650649"/>
      <w:bookmarkStart w:id="2848" w:name="_Toc98506318"/>
      <w:bookmarkStart w:id="2849" w:name="_Toc106639603"/>
      <w:r>
        <w:t>6.2.6</w:t>
      </w:r>
      <w:r>
        <w:tab/>
        <w:t>Data Model</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89CC388" w14:textId="77777777" w:rsidR="00EB7848" w:rsidRDefault="00EB7848" w:rsidP="00B32564">
      <w:pPr>
        <w:pStyle w:val="Heading4"/>
      </w:pPr>
      <w:bookmarkStart w:id="2850" w:name="_Toc25168713"/>
      <w:bookmarkStart w:id="2851" w:name="_Toc27593132"/>
      <w:bookmarkStart w:id="2852" w:name="_Toc34148008"/>
      <w:bookmarkStart w:id="2853" w:name="_Toc36463392"/>
      <w:bookmarkStart w:id="2854" w:name="_Toc43215232"/>
      <w:bookmarkStart w:id="2855" w:name="_Toc45032480"/>
      <w:bookmarkStart w:id="2856" w:name="_Toc49849969"/>
      <w:bookmarkStart w:id="2857" w:name="_Toc51873483"/>
      <w:bookmarkStart w:id="2858" w:name="_Toc56517611"/>
      <w:bookmarkStart w:id="2859" w:name="_Toc58594512"/>
      <w:bookmarkStart w:id="2860" w:name="_Toc67686024"/>
      <w:bookmarkStart w:id="2861" w:name="_Toc74993851"/>
      <w:bookmarkStart w:id="2862" w:name="_Toc82716441"/>
      <w:bookmarkStart w:id="2863" w:name="_Toc88818728"/>
      <w:bookmarkStart w:id="2864" w:name="_Toc90650650"/>
      <w:bookmarkStart w:id="2865" w:name="_Toc98506319"/>
      <w:bookmarkStart w:id="2866" w:name="_Toc106639604"/>
      <w:r>
        <w:t>6.2.6.1</w:t>
      </w:r>
      <w:r>
        <w:tab/>
        <w:t>General</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2867" w:name="_Toc25168714"/>
      <w:bookmarkStart w:id="2868" w:name="_Toc27593133"/>
      <w:bookmarkStart w:id="2869" w:name="_Toc34148009"/>
      <w:bookmarkStart w:id="2870" w:name="_Toc36463393"/>
      <w:bookmarkStart w:id="2871" w:name="_Toc43215233"/>
      <w:bookmarkStart w:id="2872" w:name="_Toc45032481"/>
      <w:bookmarkStart w:id="2873" w:name="_Toc49849970"/>
      <w:bookmarkStart w:id="2874" w:name="_Toc51873484"/>
      <w:bookmarkStart w:id="2875" w:name="_Toc56517612"/>
      <w:bookmarkStart w:id="2876" w:name="_Toc58594513"/>
      <w:bookmarkStart w:id="2877" w:name="_Toc67686025"/>
      <w:bookmarkStart w:id="2878" w:name="_Toc74993852"/>
      <w:bookmarkStart w:id="2879" w:name="_Toc82716442"/>
      <w:bookmarkStart w:id="2880" w:name="_Toc88818729"/>
      <w:bookmarkStart w:id="2881" w:name="_Toc90650651"/>
      <w:bookmarkStart w:id="2882" w:name="_Toc98506320"/>
      <w:bookmarkStart w:id="2883" w:name="_Toc106639605"/>
      <w:r>
        <w:rPr>
          <w:lang w:val="en-US"/>
        </w:rPr>
        <w:t>6.2.6.2</w:t>
      </w:r>
      <w:r>
        <w:rPr>
          <w:lang w:val="en-US"/>
        </w:rPr>
        <w:tab/>
        <w:t>Structured data types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D03A0F8" w14:textId="77777777" w:rsidR="00EB7848" w:rsidRDefault="00EB7848" w:rsidP="00B32564">
      <w:pPr>
        <w:pStyle w:val="Heading5"/>
      </w:pPr>
      <w:bookmarkStart w:id="2884" w:name="_Toc25168715"/>
      <w:bookmarkStart w:id="2885" w:name="_Toc27593134"/>
      <w:bookmarkStart w:id="2886" w:name="_Toc34148010"/>
      <w:bookmarkStart w:id="2887" w:name="_Toc36463394"/>
      <w:bookmarkStart w:id="2888" w:name="_Toc43215234"/>
      <w:bookmarkStart w:id="2889" w:name="_Toc45032482"/>
      <w:bookmarkStart w:id="2890" w:name="_Toc49849971"/>
      <w:bookmarkStart w:id="2891" w:name="_Toc51873485"/>
      <w:bookmarkStart w:id="2892" w:name="_Toc56517613"/>
      <w:bookmarkStart w:id="2893" w:name="_Toc58594514"/>
      <w:bookmarkStart w:id="2894" w:name="_Toc67686026"/>
      <w:bookmarkStart w:id="2895" w:name="_Toc74993853"/>
      <w:bookmarkStart w:id="2896" w:name="_Toc82716443"/>
      <w:bookmarkStart w:id="2897" w:name="_Toc88818730"/>
      <w:bookmarkStart w:id="2898" w:name="_Toc90650652"/>
      <w:bookmarkStart w:id="2899" w:name="_Toc98506321"/>
      <w:bookmarkStart w:id="2900" w:name="_Toc106639606"/>
      <w:r>
        <w:t>6.2.6.2.1</w:t>
      </w:r>
      <w:r>
        <w:tab/>
        <w:t>Introduction</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2901" w:name="_Toc25168716"/>
      <w:bookmarkStart w:id="2902" w:name="_Toc27593135"/>
      <w:bookmarkStart w:id="2903" w:name="_Toc34148011"/>
      <w:bookmarkStart w:id="2904" w:name="_Toc36463395"/>
      <w:bookmarkStart w:id="2905" w:name="_Toc43215235"/>
      <w:bookmarkStart w:id="2906" w:name="_Toc45032483"/>
      <w:bookmarkStart w:id="2907" w:name="_Toc49849972"/>
      <w:bookmarkStart w:id="2908" w:name="_Toc51873486"/>
      <w:bookmarkStart w:id="2909" w:name="_Toc56517614"/>
      <w:bookmarkStart w:id="2910" w:name="_Toc58594515"/>
      <w:bookmarkStart w:id="2911" w:name="_Toc67686027"/>
      <w:bookmarkStart w:id="2912" w:name="_Toc74993854"/>
      <w:bookmarkStart w:id="2913" w:name="_Toc82716444"/>
      <w:bookmarkStart w:id="2914" w:name="_Toc88818731"/>
      <w:bookmarkStart w:id="2915" w:name="_Toc90650653"/>
      <w:bookmarkStart w:id="2916" w:name="_Toc98506322"/>
      <w:bookmarkStart w:id="2917" w:name="_Toc106639607"/>
      <w:r>
        <w:t>6.2.6.2.2</w:t>
      </w:r>
      <w:r>
        <w:tab/>
        <w:t>Type: CipheringKeyInfo</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2918" w:name="_Toc25168717"/>
      <w:bookmarkStart w:id="2919" w:name="_Toc27593136"/>
      <w:bookmarkStart w:id="2920" w:name="_Toc34148012"/>
      <w:bookmarkStart w:id="2921" w:name="_Toc36463396"/>
      <w:bookmarkStart w:id="2922" w:name="_Toc43215236"/>
      <w:bookmarkStart w:id="2923" w:name="_Toc45032484"/>
      <w:bookmarkStart w:id="2924" w:name="_Toc49849973"/>
      <w:bookmarkStart w:id="2925" w:name="_Toc51873487"/>
      <w:bookmarkStart w:id="2926" w:name="_Toc56517615"/>
      <w:bookmarkStart w:id="2927" w:name="_Toc58594516"/>
      <w:bookmarkStart w:id="2928" w:name="_Toc67686028"/>
      <w:bookmarkStart w:id="2929" w:name="_Toc74993855"/>
      <w:bookmarkStart w:id="2930" w:name="_Toc82716445"/>
      <w:bookmarkStart w:id="2931" w:name="_Toc88818732"/>
      <w:bookmarkStart w:id="2932" w:name="_Toc90650654"/>
      <w:bookmarkStart w:id="2933" w:name="_Toc98506323"/>
      <w:bookmarkStart w:id="2934" w:name="_Toc106639608"/>
      <w:r>
        <w:lastRenderedPageBreak/>
        <w:t>6.2.6.2.3</w:t>
      </w:r>
      <w:r>
        <w:tab/>
        <w:t>Type: CipheringKeyResponse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2935" w:name="_Toc25168718"/>
      <w:bookmarkStart w:id="2936" w:name="_Toc27593137"/>
      <w:bookmarkStart w:id="2937" w:name="_Toc34148013"/>
      <w:bookmarkStart w:id="2938" w:name="_Toc36463397"/>
      <w:bookmarkStart w:id="2939" w:name="_Toc43215237"/>
      <w:bookmarkStart w:id="2940" w:name="_Toc45032485"/>
      <w:bookmarkStart w:id="2941" w:name="_Toc49849974"/>
      <w:bookmarkStart w:id="2942" w:name="_Toc51873488"/>
      <w:bookmarkStart w:id="2943" w:name="_Toc56517616"/>
      <w:bookmarkStart w:id="2944" w:name="_Toc58594517"/>
      <w:bookmarkStart w:id="2945" w:name="_Toc67686029"/>
      <w:bookmarkStart w:id="2946" w:name="_Toc74993856"/>
      <w:bookmarkStart w:id="2947" w:name="_Toc82716446"/>
      <w:bookmarkStart w:id="2948" w:name="_Toc88818733"/>
      <w:bookmarkStart w:id="2949" w:name="_Toc90650655"/>
      <w:bookmarkStart w:id="2950" w:name="_Toc98506324"/>
      <w:bookmarkStart w:id="2951" w:name="_Toc106639609"/>
      <w:r>
        <w:lastRenderedPageBreak/>
        <w:t>6.2.6.2.4</w:t>
      </w:r>
      <w:r>
        <w:tab/>
        <w:t>Type: CipheringDataSet</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295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2953" w:name="_PERM_MCCTEMPBM_CRPT90020125___2"/>
            <w:bookmarkEnd w:id="295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2954" w:name="_PERM_MCCTEMPBM_CRPT90020126___2"/>
            <w:bookmarkEnd w:id="2953"/>
          </w:p>
          <w:bookmarkEnd w:id="295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295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2956" w:name="_PERM_MCCTEMPBM_CRPT90020128___2"/>
            <w:bookmarkEnd w:id="295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2957" w:name="_PERM_MCCTEMPBM_CRPT90020129___2"/>
            <w:bookmarkEnd w:id="295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2958" w:name="_PERM_MCCTEMPBM_CRPT90020130___2"/>
            <w:bookmarkEnd w:id="295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295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295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2960" w:name="_PERM_MCCTEMPBM_CRPT90020132___2"/>
            <w:bookmarkEnd w:id="295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2961" w:name="_PERM_MCCTEMPBM_CRPT90020133___2"/>
            <w:bookmarkEnd w:id="2960"/>
          </w:p>
          <w:bookmarkEnd w:id="296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296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2963" w:name="_PERM_MCCTEMPBM_CRPT90020135___2"/>
            <w:bookmarkEnd w:id="296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2964" w:name="_PERM_MCCTEMPBM_CRPT90020136___2"/>
            <w:bookmarkEnd w:id="2963"/>
          </w:p>
          <w:bookmarkEnd w:id="296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2965" w:name="_PERM_MCCTEMPBM_CRPT90020137___2"/>
            <w:r>
              <w:t>This IE contains the UTC time when the ciphering data set becomes valid.</w:t>
            </w:r>
            <w:bookmarkEnd w:id="296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2966" w:name="_PERM_MCCTEMPBM_CRPT90020138___2"/>
            <w:r>
              <w:t>The validity duration of the ciphering data set.</w:t>
            </w:r>
            <w:bookmarkEnd w:id="296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2967" w:name="_PERM_MCCTEMPBM_CRPT90020139___2"/>
            <w:r>
              <w:t>0..1</w:t>
            </w:r>
            <w:bookmarkEnd w:id="296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2968" w:name="_Toc25168719"/>
      <w:bookmarkStart w:id="2969" w:name="_Toc27593138"/>
      <w:bookmarkStart w:id="2970" w:name="_Toc34148014"/>
      <w:bookmarkStart w:id="2971" w:name="_Toc36463398"/>
      <w:bookmarkStart w:id="2972" w:name="_Toc43215238"/>
      <w:bookmarkStart w:id="2973" w:name="_Toc45032486"/>
      <w:bookmarkStart w:id="2974" w:name="_Toc49849975"/>
      <w:bookmarkStart w:id="2975" w:name="_Toc51873489"/>
      <w:bookmarkStart w:id="2976" w:name="_Toc56517617"/>
      <w:bookmarkStart w:id="2977" w:name="_Toc58594518"/>
      <w:bookmarkStart w:id="2978" w:name="_Toc67686030"/>
      <w:bookmarkStart w:id="2979" w:name="_Toc74993857"/>
      <w:bookmarkStart w:id="2980" w:name="_Toc82716447"/>
      <w:bookmarkStart w:id="2981" w:name="_Toc88818734"/>
      <w:bookmarkStart w:id="2982" w:name="_Toc90650656"/>
      <w:bookmarkStart w:id="2983" w:name="_Toc98506325"/>
      <w:bookmarkStart w:id="2984" w:name="_Toc106639610"/>
      <w:r>
        <w:t>6.2.6.2.5</w:t>
      </w:r>
      <w:r>
        <w:tab/>
        <w:t>Type: CipheringSetReport</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2985" w:name="_Toc25168720"/>
      <w:bookmarkStart w:id="2986" w:name="_Toc27593139"/>
      <w:bookmarkStart w:id="2987" w:name="_Toc34148015"/>
      <w:bookmarkStart w:id="2988" w:name="_Toc36463399"/>
      <w:bookmarkStart w:id="2989" w:name="_Toc43215239"/>
      <w:bookmarkStart w:id="2990" w:name="_Toc45032487"/>
      <w:bookmarkStart w:id="2991" w:name="_Toc49849976"/>
      <w:bookmarkStart w:id="2992" w:name="_Toc51873490"/>
      <w:bookmarkStart w:id="2993" w:name="_Toc56517618"/>
      <w:bookmarkStart w:id="2994" w:name="_Toc58594519"/>
      <w:bookmarkStart w:id="2995" w:name="_Toc67686031"/>
      <w:bookmarkStart w:id="2996" w:name="_Toc74993858"/>
      <w:bookmarkStart w:id="2997" w:name="_Toc82716448"/>
      <w:bookmarkStart w:id="2998" w:name="_Toc88818735"/>
      <w:bookmarkStart w:id="2999" w:name="_Toc90650657"/>
      <w:bookmarkStart w:id="3000" w:name="_Toc98506326"/>
      <w:bookmarkStart w:id="3001" w:name="_Toc106639611"/>
      <w:r>
        <w:t>6.2.6.2.6</w:t>
      </w:r>
      <w:r>
        <w:tab/>
        <w:t>Type: CipherRequestData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002" w:name="_Toc25168721"/>
      <w:bookmarkStart w:id="3003" w:name="_Toc27593140"/>
      <w:bookmarkStart w:id="3004" w:name="_Toc34148016"/>
      <w:bookmarkStart w:id="3005" w:name="_Toc36463400"/>
      <w:bookmarkStart w:id="3006" w:name="_Toc43215240"/>
      <w:bookmarkStart w:id="3007" w:name="_Toc45032488"/>
      <w:bookmarkStart w:id="3008" w:name="_Toc49849977"/>
      <w:bookmarkStart w:id="3009" w:name="_Toc51873491"/>
      <w:bookmarkStart w:id="3010" w:name="_Toc56517619"/>
      <w:bookmarkStart w:id="3011" w:name="_Toc58594520"/>
      <w:bookmarkStart w:id="3012" w:name="_Toc67686032"/>
      <w:bookmarkStart w:id="3013" w:name="_Toc74993859"/>
      <w:bookmarkStart w:id="3014" w:name="_Toc82716449"/>
      <w:bookmarkStart w:id="3015" w:name="_Toc88818736"/>
      <w:bookmarkStart w:id="3016" w:name="_Toc90650658"/>
      <w:bookmarkStart w:id="3017" w:name="_Toc98506327"/>
      <w:bookmarkStart w:id="3018" w:name="_Toc106639612"/>
      <w:r>
        <w:t>6.2.6.2.7</w:t>
      </w:r>
      <w:r>
        <w:tab/>
        <w:t>Type: CipherResponseData</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019" w:name="_Toc25168722"/>
      <w:bookmarkStart w:id="3020" w:name="_Toc27593141"/>
      <w:bookmarkStart w:id="3021" w:name="_Toc34148017"/>
      <w:bookmarkStart w:id="3022" w:name="_Toc36463401"/>
      <w:bookmarkStart w:id="3023" w:name="_Toc43215241"/>
      <w:bookmarkStart w:id="3024" w:name="_Toc45032489"/>
      <w:bookmarkStart w:id="3025" w:name="_Toc49849978"/>
      <w:bookmarkStart w:id="3026" w:name="_Toc51873492"/>
      <w:bookmarkStart w:id="3027" w:name="_Toc56517620"/>
      <w:bookmarkStart w:id="3028" w:name="_Toc58594521"/>
      <w:bookmarkStart w:id="3029" w:name="_Toc67686033"/>
      <w:bookmarkStart w:id="3030" w:name="_Toc74993860"/>
      <w:bookmarkStart w:id="3031" w:name="_Toc82716450"/>
      <w:bookmarkStart w:id="3032" w:name="_Toc88818737"/>
      <w:bookmarkStart w:id="3033" w:name="_Toc90650659"/>
      <w:bookmarkStart w:id="3034" w:name="_Toc98506328"/>
      <w:bookmarkStart w:id="3035" w:name="_Toc106639613"/>
      <w:r>
        <w:rPr>
          <w:lang w:val="en-US"/>
        </w:rPr>
        <w:t>6.2.6.3</w:t>
      </w:r>
      <w:r>
        <w:rPr>
          <w:lang w:val="en-US"/>
        </w:rPr>
        <w:tab/>
        <w:t>Simple data types and enumerations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4E236F7E" w14:textId="77777777" w:rsidR="00EB7848" w:rsidRDefault="00EB7848" w:rsidP="00B32564">
      <w:pPr>
        <w:pStyle w:val="Heading5"/>
      </w:pPr>
      <w:bookmarkStart w:id="3036" w:name="_Toc25168723"/>
      <w:bookmarkStart w:id="3037" w:name="_Toc27593142"/>
      <w:bookmarkStart w:id="3038" w:name="_Toc34148018"/>
      <w:bookmarkStart w:id="3039" w:name="_Toc36463402"/>
      <w:bookmarkStart w:id="3040" w:name="_Toc43215242"/>
      <w:bookmarkStart w:id="3041" w:name="_Toc45032490"/>
      <w:bookmarkStart w:id="3042" w:name="_Toc49849979"/>
      <w:bookmarkStart w:id="3043" w:name="_Toc51873493"/>
      <w:bookmarkStart w:id="3044" w:name="_Toc56517621"/>
      <w:bookmarkStart w:id="3045" w:name="_Toc58594522"/>
      <w:bookmarkStart w:id="3046" w:name="_Toc67686034"/>
      <w:bookmarkStart w:id="3047" w:name="_Toc74993861"/>
      <w:bookmarkStart w:id="3048" w:name="_Toc82716451"/>
      <w:bookmarkStart w:id="3049" w:name="_Toc88818738"/>
      <w:bookmarkStart w:id="3050" w:name="_Toc90650660"/>
      <w:bookmarkStart w:id="3051" w:name="_Toc98506329"/>
      <w:bookmarkStart w:id="3052" w:name="_Toc106639614"/>
      <w:r>
        <w:t>6.2.6.3.1</w:t>
      </w:r>
      <w:r>
        <w:tab/>
        <w:t>Introduction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053" w:name="_Toc25168724"/>
      <w:bookmarkStart w:id="3054" w:name="_Toc27593143"/>
      <w:bookmarkStart w:id="3055" w:name="_Toc34148019"/>
      <w:bookmarkStart w:id="3056" w:name="_Toc36463403"/>
      <w:bookmarkStart w:id="3057" w:name="_Toc43215243"/>
      <w:bookmarkStart w:id="3058" w:name="_Toc45032491"/>
      <w:bookmarkStart w:id="3059" w:name="_Toc49849980"/>
      <w:bookmarkStart w:id="3060" w:name="_Toc51873494"/>
      <w:bookmarkStart w:id="3061" w:name="_Toc56517622"/>
      <w:bookmarkStart w:id="3062" w:name="_Toc58594523"/>
      <w:bookmarkStart w:id="3063" w:name="_Toc67686035"/>
      <w:bookmarkStart w:id="3064" w:name="_Toc74993862"/>
      <w:bookmarkStart w:id="3065" w:name="_Toc82716452"/>
      <w:bookmarkStart w:id="3066" w:name="_Toc88818739"/>
      <w:bookmarkStart w:id="3067" w:name="_Toc90650661"/>
      <w:bookmarkStart w:id="3068" w:name="_Toc98506330"/>
      <w:bookmarkStart w:id="3069" w:name="_Toc106639615"/>
      <w:r>
        <w:t>6.2.6.3.2</w:t>
      </w:r>
      <w:r>
        <w:tab/>
        <w:t>Simple data types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070" w:name="_Toc25168725"/>
      <w:bookmarkStart w:id="3071" w:name="_Toc27593144"/>
      <w:bookmarkStart w:id="3072" w:name="_Toc34148020"/>
      <w:bookmarkStart w:id="3073" w:name="_Toc36463404"/>
      <w:bookmarkStart w:id="3074" w:name="_Toc43215244"/>
      <w:bookmarkStart w:id="3075" w:name="_Toc45032492"/>
      <w:bookmarkStart w:id="3076" w:name="_Toc49849981"/>
      <w:bookmarkStart w:id="3077" w:name="_Toc51873495"/>
      <w:bookmarkStart w:id="3078" w:name="_Toc56517623"/>
      <w:bookmarkStart w:id="3079" w:name="_Toc58594524"/>
      <w:bookmarkStart w:id="3080" w:name="_Toc67686036"/>
      <w:bookmarkStart w:id="3081" w:name="_Toc74993863"/>
      <w:bookmarkStart w:id="3082" w:name="_Toc82716453"/>
      <w:bookmarkStart w:id="3083" w:name="_Toc88818740"/>
      <w:bookmarkStart w:id="3084" w:name="_Toc90650662"/>
      <w:bookmarkStart w:id="3085" w:name="_Toc98506331"/>
      <w:bookmarkStart w:id="3086" w:name="_Toc106639616"/>
      <w:r>
        <w:t>6.2.6.3.3</w:t>
      </w:r>
      <w:r>
        <w:tab/>
        <w:t>Enumeration: StorageOutcome</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087" w:name="_Toc25168726"/>
      <w:bookmarkStart w:id="3088" w:name="_Toc27593145"/>
      <w:bookmarkStart w:id="3089" w:name="_Toc34148021"/>
      <w:bookmarkStart w:id="3090" w:name="_Toc36463405"/>
      <w:bookmarkStart w:id="3091" w:name="_Toc43215245"/>
      <w:bookmarkStart w:id="3092" w:name="_Toc45032493"/>
      <w:bookmarkStart w:id="3093" w:name="_Toc49849982"/>
      <w:bookmarkStart w:id="3094" w:name="_Toc51873496"/>
      <w:bookmarkStart w:id="3095" w:name="_Toc56517624"/>
      <w:bookmarkStart w:id="3096" w:name="_Toc58594525"/>
      <w:bookmarkStart w:id="3097" w:name="_Toc67686037"/>
      <w:bookmarkStart w:id="3098" w:name="_Toc74993864"/>
      <w:bookmarkStart w:id="3099" w:name="_Toc82716454"/>
      <w:bookmarkStart w:id="3100" w:name="_Toc88818741"/>
      <w:bookmarkStart w:id="3101" w:name="_Toc90650663"/>
      <w:bookmarkStart w:id="3102" w:name="_Toc98506332"/>
      <w:bookmarkStart w:id="3103" w:name="_Toc106639617"/>
      <w:r>
        <w:t>6.2.6.3.4</w:t>
      </w:r>
      <w:r>
        <w:tab/>
        <w:t>Enumeration: DataAvailability</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104" w:name="_Toc25168727"/>
      <w:bookmarkStart w:id="3105" w:name="_Toc27593146"/>
      <w:bookmarkStart w:id="3106" w:name="_Toc34148022"/>
      <w:bookmarkStart w:id="3107" w:name="_Toc36463406"/>
      <w:bookmarkStart w:id="3108" w:name="_Toc43215246"/>
      <w:bookmarkStart w:id="3109" w:name="_Toc45032494"/>
      <w:bookmarkStart w:id="3110" w:name="_Toc49849983"/>
      <w:bookmarkStart w:id="3111" w:name="_Toc51873497"/>
      <w:bookmarkStart w:id="3112" w:name="_Toc56517625"/>
      <w:bookmarkStart w:id="3113" w:name="_Toc58594526"/>
      <w:bookmarkStart w:id="3114" w:name="_Toc67686038"/>
      <w:bookmarkStart w:id="3115" w:name="_Toc74993865"/>
      <w:bookmarkStart w:id="3116" w:name="_Toc82716455"/>
      <w:bookmarkStart w:id="3117" w:name="_Toc88818742"/>
      <w:bookmarkStart w:id="3118" w:name="_Toc90650664"/>
      <w:bookmarkStart w:id="3119" w:name="_Toc98506333"/>
      <w:bookmarkStart w:id="3120" w:name="_Toc106639618"/>
      <w:r>
        <w:t>6.2.7</w:t>
      </w:r>
      <w:r>
        <w:tab/>
        <w:t>Error Handling</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5EBCE21B" w14:textId="77777777" w:rsidR="00EB7848" w:rsidRDefault="00EB7848" w:rsidP="00B32564">
      <w:pPr>
        <w:pStyle w:val="Heading4"/>
      </w:pPr>
      <w:bookmarkStart w:id="3121" w:name="_Toc25168728"/>
      <w:bookmarkStart w:id="3122" w:name="_Toc27593147"/>
      <w:bookmarkStart w:id="3123" w:name="_Toc34148023"/>
      <w:bookmarkStart w:id="3124" w:name="_Toc36463407"/>
      <w:bookmarkStart w:id="3125" w:name="_Toc43215247"/>
      <w:bookmarkStart w:id="3126" w:name="_Toc45032495"/>
      <w:bookmarkStart w:id="3127" w:name="_Toc49849984"/>
      <w:bookmarkStart w:id="3128" w:name="_Toc51873498"/>
      <w:bookmarkStart w:id="3129" w:name="_Toc56517626"/>
      <w:bookmarkStart w:id="3130" w:name="_Toc58594527"/>
      <w:bookmarkStart w:id="3131" w:name="_Toc67686039"/>
      <w:bookmarkStart w:id="3132" w:name="_Toc74993866"/>
      <w:bookmarkStart w:id="3133" w:name="_Toc82716456"/>
      <w:bookmarkStart w:id="3134" w:name="_Toc88818743"/>
      <w:bookmarkStart w:id="3135" w:name="_Toc90650665"/>
      <w:bookmarkStart w:id="3136" w:name="_Toc98506334"/>
      <w:bookmarkStart w:id="3137" w:name="_Toc106639619"/>
      <w:r>
        <w:t>6.2.7.1</w:t>
      </w:r>
      <w:r>
        <w:tab/>
        <w:t>General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138" w:name="_Toc25168729"/>
      <w:bookmarkStart w:id="3139" w:name="_Toc27593148"/>
      <w:bookmarkStart w:id="3140" w:name="_Toc34148024"/>
      <w:bookmarkStart w:id="3141" w:name="_Toc36463408"/>
      <w:bookmarkStart w:id="3142" w:name="_Toc43215248"/>
      <w:bookmarkStart w:id="3143" w:name="_Toc45032496"/>
      <w:bookmarkStart w:id="3144" w:name="_Toc49849985"/>
      <w:bookmarkStart w:id="3145" w:name="_Toc51873499"/>
      <w:bookmarkStart w:id="3146" w:name="_Toc56517627"/>
      <w:bookmarkStart w:id="3147" w:name="_Toc58594528"/>
      <w:bookmarkStart w:id="3148" w:name="_Toc67686040"/>
      <w:bookmarkStart w:id="3149" w:name="_Toc74993867"/>
      <w:bookmarkStart w:id="3150" w:name="_Toc82716457"/>
      <w:bookmarkStart w:id="3151" w:name="_Toc88818744"/>
      <w:bookmarkStart w:id="3152" w:name="_Toc90650666"/>
      <w:bookmarkStart w:id="3153" w:name="_Toc98506335"/>
      <w:bookmarkStart w:id="3154" w:name="_Toc106639620"/>
      <w:r>
        <w:t>6.2.7.2</w:t>
      </w:r>
      <w:r>
        <w:tab/>
        <w:t>Protocol Errors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155" w:name="_Toc25168730"/>
      <w:bookmarkStart w:id="3156" w:name="_Toc27593149"/>
      <w:bookmarkStart w:id="3157" w:name="_Toc34148025"/>
      <w:bookmarkStart w:id="3158" w:name="_Toc36463409"/>
      <w:bookmarkStart w:id="3159" w:name="_Toc43215249"/>
      <w:bookmarkStart w:id="3160" w:name="_Toc45032497"/>
      <w:bookmarkStart w:id="3161" w:name="_Toc49849986"/>
      <w:bookmarkStart w:id="3162" w:name="_Toc51873500"/>
      <w:bookmarkStart w:id="3163" w:name="_Toc56517628"/>
      <w:bookmarkStart w:id="3164" w:name="_Toc58594529"/>
      <w:bookmarkStart w:id="3165" w:name="_Toc67686041"/>
      <w:bookmarkStart w:id="3166" w:name="_Toc74993868"/>
      <w:bookmarkStart w:id="3167" w:name="_Toc82716458"/>
      <w:bookmarkStart w:id="3168" w:name="_Toc88818745"/>
      <w:bookmarkStart w:id="3169" w:name="_Toc90650667"/>
      <w:bookmarkStart w:id="3170" w:name="_Toc98506336"/>
      <w:bookmarkStart w:id="3171" w:name="_Toc106639621"/>
      <w:r>
        <w:t>6.2.7.3</w:t>
      </w:r>
      <w:r>
        <w:tab/>
        <w:t>Application Errors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172" w:name="_Toc25168731"/>
      <w:bookmarkStart w:id="3173" w:name="_Toc27593150"/>
      <w:bookmarkStart w:id="3174" w:name="_Toc34148026"/>
      <w:bookmarkStart w:id="3175" w:name="_Toc36463410"/>
      <w:bookmarkStart w:id="3176" w:name="_Toc43215250"/>
      <w:bookmarkStart w:id="3177" w:name="_Toc45032498"/>
      <w:bookmarkStart w:id="3178" w:name="_Toc49849987"/>
      <w:bookmarkStart w:id="3179" w:name="_Toc51873501"/>
      <w:bookmarkStart w:id="3180" w:name="_Toc56517629"/>
      <w:bookmarkStart w:id="3181" w:name="_Toc58594530"/>
      <w:bookmarkStart w:id="3182" w:name="_Toc67686042"/>
      <w:bookmarkStart w:id="3183" w:name="_Toc74993869"/>
      <w:bookmarkStart w:id="3184" w:name="_Toc82716459"/>
      <w:bookmarkStart w:id="3185" w:name="_Toc88818746"/>
      <w:bookmarkStart w:id="3186" w:name="_Toc90650668"/>
      <w:bookmarkStart w:id="3187" w:name="_Toc98506337"/>
      <w:bookmarkStart w:id="3188" w:name="_Toc106639622"/>
      <w:r>
        <w:rPr>
          <w:lang w:val="en-US"/>
        </w:rPr>
        <w:t>6.2.8</w:t>
      </w:r>
      <w:r>
        <w:rPr>
          <w:lang w:val="en-US"/>
        </w:rPr>
        <w:tab/>
        <w:t>Security</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189" w:name="_Toc67686043"/>
      <w:bookmarkStart w:id="3190" w:name="_Toc74993870"/>
      <w:bookmarkStart w:id="3191" w:name="_Toc82716460"/>
      <w:bookmarkStart w:id="3192" w:name="_Toc88818747"/>
      <w:bookmarkStart w:id="3193" w:name="_Toc90650669"/>
      <w:bookmarkStart w:id="3194" w:name="_Toc98506338"/>
      <w:bookmarkStart w:id="3195" w:name="_Toc106639623"/>
      <w:r>
        <w:rPr>
          <w:lang w:eastAsia="zh-CN"/>
        </w:rPr>
        <w:t>6.2.9</w:t>
      </w:r>
      <w:r w:rsidR="001032A9" w:rsidRPr="00AA440E">
        <w:rPr>
          <w:lang w:eastAsia="zh-CN"/>
        </w:rPr>
        <w:tab/>
        <w:t>Feature Negotiation</w:t>
      </w:r>
      <w:bookmarkEnd w:id="3189"/>
      <w:bookmarkEnd w:id="3190"/>
      <w:bookmarkEnd w:id="3191"/>
      <w:bookmarkEnd w:id="3192"/>
      <w:bookmarkEnd w:id="3193"/>
      <w:bookmarkEnd w:id="3194"/>
      <w:bookmarkEnd w:id="319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196" w:name="_Toc67686044"/>
      <w:bookmarkStart w:id="3197" w:name="_Toc74993871"/>
      <w:bookmarkStart w:id="3198" w:name="_Toc82716461"/>
      <w:bookmarkStart w:id="3199" w:name="_Toc88818748"/>
      <w:bookmarkStart w:id="3200" w:name="_Toc90650670"/>
      <w:bookmarkStart w:id="3201" w:name="_Toc98506339"/>
      <w:bookmarkStart w:id="3202" w:name="_Toc106639624"/>
      <w:r>
        <w:rPr>
          <w:lang w:val="en-US"/>
        </w:rPr>
        <w:t>6.2.10</w:t>
      </w:r>
      <w:r w:rsidR="001032A9">
        <w:rPr>
          <w:lang w:val="en-US"/>
        </w:rPr>
        <w:tab/>
        <w:t>HTTP redirection</w:t>
      </w:r>
      <w:bookmarkEnd w:id="3196"/>
      <w:bookmarkEnd w:id="3197"/>
      <w:bookmarkEnd w:id="3198"/>
      <w:bookmarkEnd w:id="3199"/>
      <w:bookmarkEnd w:id="3200"/>
      <w:bookmarkEnd w:id="3201"/>
      <w:bookmarkEnd w:id="3202"/>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203" w:name="_Toc20150442"/>
      <w:bookmarkStart w:id="3204" w:name="_Toc25168732"/>
      <w:bookmarkStart w:id="3205" w:name="_Toc27593151"/>
      <w:bookmarkStart w:id="3206" w:name="_Toc34148027"/>
      <w:bookmarkStart w:id="3207" w:name="_Toc36463411"/>
      <w:bookmarkStart w:id="3208" w:name="_Toc43215251"/>
      <w:bookmarkStart w:id="3209" w:name="_Toc45032499"/>
      <w:bookmarkStart w:id="3210" w:name="_Toc49849988"/>
      <w:bookmarkStart w:id="3211" w:name="_Toc51873502"/>
      <w:bookmarkStart w:id="3212" w:name="_Toc56517630"/>
      <w:bookmarkStart w:id="3213" w:name="_Toc58594531"/>
      <w:bookmarkStart w:id="3214" w:name="_Toc67686045"/>
      <w:bookmarkStart w:id="3215" w:name="_Toc74993872"/>
      <w:bookmarkStart w:id="3216" w:name="_Toc82716462"/>
      <w:bookmarkStart w:id="3217" w:name="_Toc88818749"/>
      <w:bookmarkStart w:id="3218" w:name="_Toc90650671"/>
      <w:bookmarkStart w:id="3219" w:name="_Toc98506340"/>
      <w:bookmarkStart w:id="3220" w:name="_Toc106639398"/>
      <w:bookmarkStart w:id="3221" w:name="_Toc106639625"/>
      <w:bookmarkEnd w:id="172"/>
      <w:r>
        <w:rPr>
          <w:noProof/>
        </w:rPr>
        <w:lastRenderedPageBreak/>
        <w:t>Annex A (normative):</w:t>
      </w:r>
      <w:r w:rsidR="009B5010">
        <w:rPr>
          <w:noProof/>
        </w:rPr>
        <w:br/>
      </w:r>
      <w:r>
        <w:rPr>
          <w:noProof/>
        </w:rPr>
        <w:t>OpenAPI specification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3907BCF6" w14:textId="77777777" w:rsidR="00EB7848" w:rsidRDefault="00EB7848" w:rsidP="009B5010">
      <w:pPr>
        <w:pStyle w:val="Heading1"/>
      </w:pPr>
      <w:bookmarkStart w:id="3222" w:name="_Toc20150443"/>
      <w:bookmarkStart w:id="3223" w:name="_Toc25168733"/>
      <w:bookmarkStart w:id="3224" w:name="_Toc27593152"/>
      <w:bookmarkStart w:id="3225" w:name="_Toc34148028"/>
      <w:bookmarkStart w:id="3226" w:name="_Toc36463412"/>
      <w:bookmarkStart w:id="3227" w:name="_Toc43215252"/>
      <w:bookmarkStart w:id="3228" w:name="_Toc45032500"/>
      <w:bookmarkStart w:id="3229" w:name="_Toc49849989"/>
      <w:bookmarkStart w:id="3230" w:name="_Toc51873503"/>
      <w:bookmarkStart w:id="3231" w:name="_Toc56517631"/>
      <w:bookmarkStart w:id="3232" w:name="_Toc58594532"/>
      <w:bookmarkStart w:id="3233" w:name="_Toc67686046"/>
      <w:bookmarkStart w:id="3234" w:name="_Toc74993873"/>
      <w:bookmarkStart w:id="3235" w:name="_Toc82716463"/>
      <w:bookmarkStart w:id="3236" w:name="_Toc88818750"/>
      <w:bookmarkStart w:id="3237" w:name="_Toc90650672"/>
      <w:bookmarkStart w:id="3238" w:name="_Toc98506341"/>
      <w:bookmarkStart w:id="3239" w:name="_Toc106639626"/>
      <w:r>
        <w:t>A.1</w:t>
      </w:r>
      <w:r>
        <w:tab/>
        <w:t>General</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240" w:name="_Toc20150444"/>
      <w:bookmarkStart w:id="3241" w:name="_Toc25168734"/>
      <w:bookmarkStart w:id="3242" w:name="_Toc27593153"/>
      <w:bookmarkStart w:id="3243" w:name="_Toc34148029"/>
      <w:bookmarkStart w:id="3244" w:name="_Toc36463413"/>
      <w:bookmarkStart w:id="3245" w:name="_Toc43215253"/>
      <w:bookmarkStart w:id="3246" w:name="_Toc45032501"/>
      <w:bookmarkStart w:id="3247" w:name="_Toc49849990"/>
      <w:bookmarkStart w:id="3248" w:name="_Toc51873504"/>
      <w:bookmarkStart w:id="3249" w:name="_Toc56517632"/>
      <w:bookmarkStart w:id="3250" w:name="_Toc58594533"/>
      <w:bookmarkStart w:id="3251" w:name="_Toc67686047"/>
      <w:bookmarkStart w:id="3252" w:name="_Toc74993874"/>
      <w:bookmarkStart w:id="3253" w:name="_Toc82716464"/>
      <w:bookmarkStart w:id="3254" w:name="_Toc88818751"/>
      <w:bookmarkStart w:id="3255" w:name="_Toc90650673"/>
      <w:bookmarkStart w:id="3256" w:name="_Toc98506342"/>
      <w:bookmarkStart w:id="3257" w:name="_Toc106639627"/>
      <w:r>
        <w:t>A.2</w:t>
      </w:r>
      <w:r>
        <w:tab/>
        <w:t>Nlmf_Location API</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5CDA81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84342">
        <w:rPr>
          <w:lang w:val="en-US"/>
        </w:rPr>
        <w:t>0</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528B57DF" w:rsidR="00EB7848" w:rsidRDefault="00EB7848" w:rsidP="00EB7848">
      <w:pPr>
        <w:pStyle w:val="PL"/>
      </w:pPr>
      <w:r>
        <w:t xml:space="preserve">    © 202</w:t>
      </w:r>
      <w:r w:rsidR="00306CEE">
        <w:t>2</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3DB63B05"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516AD7">
        <w:rPr>
          <w:lang w:val="en-US"/>
        </w:rPr>
        <w:t>5</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lastRenderedPageBreak/>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lastRenderedPageBreak/>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lastRenderedPageBreak/>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area (country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country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lastRenderedPageBreak/>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lastRenderedPageBreak/>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lastRenderedPageBreak/>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lastRenderedPageBreak/>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lastRenderedPageBreak/>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lastRenderedPageBreak/>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lastRenderedPageBreak/>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258" w:name="_Toc25168735"/>
      <w:bookmarkStart w:id="3259" w:name="_Toc27593154"/>
      <w:bookmarkStart w:id="3260" w:name="_Toc34148030"/>
      <w:bookmarkStart w:id="3261" w:name="_Toc36463414"/>
      <w:bookmarkStart w:id="3262" w:name="_Toc43215254"/>
      <w:bookmarkStart w:id="3263" w:name="_Toc45032502"/>
      <w:bookmarkStart w:id="3264" w:name="_Toc49849991"/>
      <w:bookmarkStart w:id="3265" w:name="_Toc51873505"/>
      <w:bookmarkStart w:id="3266" w:name="_Toc56517633"/>
      <w:bookmarkStart w:id="3267" w:name="_Toc58594534"/>
      <w:bookmarkStart w:id="3268" w:name="_Toc67686048"/>
      <w:bookmarkStart w:id="3269" w:name="_Toc74993875"/>
      <w:bookmarkStart w:id="3270" w:name="_Toc82716465"/>
      <w:bookmarkStart w:id="3271" w:name="_Toc88818752"/>
      <w:bookmarkStart w:id="3272" w:name="_Toc90650674"/>
      <w:bookmarkStart w:id="3273" w:name="_Toc98506343"/>
      <w:bookmarkStart w:id="3274" w:name="_Toc106639628"/>
      <w:r>
        <w:t>A.3</w:t>
      </w:r>
      <w:r>
        <w:tab/>
        <w:t>Nlmf_Broadcast API</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lastRenderedPageBreak/>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lastRenderedPageBreak/>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lastRenderedPageBreak/>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275" w:name="_Toc20150445"/>
      <w:bookmarkStart w:id="3276" w:name="_Toc25168736"/>
      <w:bookmarkStart w:id="3277" w:name="_Toc27593155"/>
      <w:bookmarkStart w:id="3278" w:name="_Toc34148031"/>
      <w:bookmarkStart w:id="3279" w:name="_Toc36463415"/>
      <w:bookmarkStart w:id="3280" w:name="_Toc43215255"/>
      <w:bookmarkStart w:id="3281" w:name="_Toc45032503"/>
      <w:bookmarkStart w:id="3282" w:name="_Toc49849992"/>
      <w:bookmarkStart w:id="3283" w:name="_Toc51873506"/>
      <w:bookmarkStart w:id="3284" w:name="_Toc56517634"/>
      <w:bookmarkStart w:id="3285" w:name="_Toc58594535"/>
      <w:bookmarkStart w:id="3286" w:name="_Toc67686049"/>
      <w:bookmarkStart w:id="3287" w:name="_Toc74993876"/>
      <w:bookmarkStart w:id="3288" w:name="_Toc82716466"/>
      <w:bookmarkStart w:id="3289" w:name="_Toc88818753"/>
      <w:bookmarkStart w:id="3290" w:name="_Toc90650675"/>
      <w:bookmarkStart w:id="3291" w:name="_Toc98506344"/>
      <w:bookmarkStart w:id="3292" w:name="_Toc106639629"/>
      <w:r w:rsidRPr="004D3578">
        <w:lastRenderedPageBreak/>
        <w:t xml:space="preserve">Annex </w:t>
      </w:r>
      <w:r>
        <w:rPr>
          <w:lang w:eastAsia="zh-CN"/>
        </w:rPr>
        <w:t>B</w:t>
      </w:r>
      <w:r w:rsidRPr="004D3578">
        <w:t xml:space="preserve"> (informative):</w:t>
      </w:r>
      <w:r w:rsidR="009B5010">
        <w:br/>
      </w:r>
      <w:r>
        <w:t>Change history</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49A0" w14:textId="77777777" w:rsidR="0092520F" w:rsidRDefault="0092520F">
      <w:r>
        <w:separator/>
      </w:r>
    </w:p>
  </w:endnote>
  <w:endnote w:type="continuationSeparator" w:id="0">
    <w:p w14:paraId="7C67FF1E" w14:textId="77777777" w:rsidR="0092520F" w:rsidRDefault="0092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1234" w14:textId="77777777" w:rsidR="0092520F" w:rsidRDefault="0092520F">
      <w:r>
        <w:separator/>
      </w:r>
    </w:p>
  </w:footnote>
  <w:footnote w:type="continuationSeparator" w:id="0">
    <w:p w14:paraId="7A984731" w14:textId="77777777" w:rsidR="0092520F" w:rsidRDefault="0092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74C1B7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010">
      <w:rPr>
        <w:rFonts w:ascii="Arial" w:hAnsi="Arial" w:cs="Arial"/>
        <w:b/>
        <w:noProof/>
        <w:sz w:val="18"/>
        <w:szCs w:val="18"/>
      </w:rPr>
      <w:t>3GPP TS 29.572 V17.5.0 (2022-06)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1266403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010">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3"/>
  </w:num>
  <w:num w:numId="12">
    <w:abstractNumId w:val="12"/>
  </w:num>
  <w:num w:numId="13">
    <w:abstractNumId w:val="15"/>
  </w:num>
  <w:num w:numId="14">
    <w:abstractNumId w:val="14"/>
  </w:num>
  <w:num w:numId="15">
    <w:abstractNumId w:val="16"/>
  </w:num>
  <w:num w:numId="16">
    <w:abstractNumId w:val="18"/>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A76"/>
    <w:rsid w:val="00055F85"/>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C3B5A"/>
    <w:rsid w:val="000C47C3"/>
    <w:rsid w:val="000C5B5B"/>
    <w:rsid w:val="000C6B4E"/>
    <w:rsid w:val="000D3A7E"/>
    <w:rsid w:val="000D58AB"/>
    <w:rsid w:val="000E6B7D"/>
    <w:rsid w:val="000E718A"/>
    <w:rsid w:val="001005BD"/>
    <w:rsid w:val="001032A9"/>
    <w:rsid w:val="0011520B"/>
    <w:rsid w:val="00116DDB"/>
    <w:rsid w:val="00130911"/>
    <w:rsid w:val="00133525"/>
    <w:rsid w:val="0014146D"/>
    <w:rsid w:val="00150781"/>
    <w:rsid w:val="0015089E"/>
    <w:rsid w:val="00160B8D"/>
    <w:rsid w:val="00164AAB"/>
    <w:rsid w:val="001716CE"/>
    <w:rsid w:val="00175EE8"/>
    <w:rsid w:val="001760B3"/>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33CB8"/>
    <w:rsid w:val="002342E6"/>
    <w:rsid w:val="002347A2"/>
    <w:rsid w:val="002357DB"/>
    <w:rsid w:val="00236373"/>
    <w:rsid w:val="00245561"/>
    <w:rsid w:val="00245B97"/>
    <w:rsid w:val="002465B2"/>
    <w:rsid w:val="00246B61"/>
    <w:rsid w:val="00247BD6"/>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F63"/>
    <w:rsid w:val="002B13E0"/>
    <w:rsid w:val="002B2702"/>
    <w:rsid w:val="002B4028"/>
    <w:rsid w:val="002B5FE7"/>
    <w:rsid w:val="002B6339"/>
    <w:rsid w:val="002B6F17"/>
    <w:rsid w:val="002C2148"/>
    <w:rsid w:val="002D28A9"/>
    <w:rsid w:val="002E00EE"/>
    <w:rsid w:val="002E1FCC"/>
    <w:rsid w:val="002E6DA0"/>
    <w:rsid w:val="002F47C1"/>
    <w:rsid w:val="002F4990"/>
    <w:rsid w:val="0030131B"/>
    <w:rsid w:val="00302B36"/>
    <w:rsid w:val="0030537A"/>
    <w:rsid w:val="00306CEE"/>
    <w:rsid w:val="003149AD"/>
    <w:rsid w:val="003172DC"/>
    <w:rsid w:val="003322DE"/>
    <w:rsid w:val="0035462D"/>
    <w:rsid w:val="0035511C"/>
    <w:rsid w:val="00357ECD"/>
    <w:rsid w:val="00362941"/>
    <w:rsid w:val="0036466C"/>
    <w:rsid w:val="00365C5D"/>
    <w:rsid w:val="00371220"/>
    <w:rsid w:val="00375B97"/>
    <w:rsid w:val="003765B8"/>
    <w:rsid w:val="003844FB"/>
    <w:rsid w:val="003855C4"/>
    <w:rsid w:val="003914D3"/>
    <w:rsid w:val="003B1FD0"/>
    <w:rsid w:val="003B2742"/>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A24D5"/>
    <w:rsid w:val="004B42A4"/>
    <w:rsid w:val="004C4B54"/>
    <w:rsid w:val="004C6AE6"/>
    <w:rsid w:val="004D3578"/>
    <w:rsid w:val="004D394A"/>
    <w:rsid w:val="004D4EC1"/>
    <w:rsid w:val="004E213A"/>
    <w:rsid w:val="004F0988"/>
    <w:rsid w:val="004F3340"/>
    <w:rsid w:val="004F352C"/>
    <w:rsid w:val="00502A02"/>
    <w:rsid w:val="00502DC0"/>
    <w:rsid w:val="00516AD7"/>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4DA4"/>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64BB"/>
    <w:rsid w:val="007E2817"/>
    <w:rsid w:val="007E5D9D"/>
    <w:rsid w:val="007F0F4A"/>
    <w:rsid w:val="007F303B"/>
    <w:rsid w:val="007F333B"/>
    <w:rsid w:val="008017FE"/>
    <w:rsid w:val="008028A4"/>
    <w:rsid w:val="0080351F"/>
    <w:rsid w:val="00805B49"/>
    <w:rsid w:val="0080662C"/>
    <w:rsid w:val="00812CD4"/>
    <w:rsid w:val="00821F13"/>
    <w:rsid w:val="00830747"/>
    <w:rsid w:val="0083216A"/>
    <w:rsid w:val="00850156"/>
    <w:rsid w:val="00850F00"/>
    <w:rsid w:val="00860415"/>
    <w:rsid w:val="00864EE2"/>
    <w:rsid w:val="00871EE1"/>
    <w:rsid w:val="008768CA"/>
    <w:rsid w:val="00890EB0"/>
    <w:rsid w:val="008910C7"/>
    <w:rsid w:val="00893A10"/>
    <w:rsid w:val="0089714B"/>
    <w:rsid w:val="00897B3D"/>
    <w:rsid w:val="00897FA3"/>
    <w:rsid w:val="008A6E48"/>
    <w:rsid w:val="008A7D69"/>
    <w:rsid w:val="008B0A5F"/>
    <w:rsid w:val="008B1FF3"/>
    <w:rsid w:val="008C1E94"/>
    <w:rsid w:val="008C384C"/>
    <w:rsid w:val="008C73C4"/>
    <w:rsid w:val="008D4469"/>
    <w:rsid w:val="008D6281"/>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87BDB"/>
    <w:rsid w:val="00993421"/>
    <w:rsid w:val="00995BCA"/>
    <w:rsid w:val="00995FF9"/>
    <w:rsid w:val="009A3945"/>
    <w:rsid w:val="009A3B5E"/>
    <w:rsid w:val="009B5010"/>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531F6"/>
    <w:rsid w:val="00A53724"/>
    <w:rsid w:val="00A54F89"/>
    <w:rsid w:val="00A56066"/>
    <w:rsid w:val="00A73129"/>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163E"/>
    <w:rsid w:val="00AF2A6F"/>
    <w:rsid w:val="00AF4108"/>
    <w:rsid w:val="00AF4FFC"/>
    <w:rsid w:val="00B0024D"/>
    <w:rsid w:val="00B150E3"/>
    <w:rsid w:val="00B15449"/>
    <w:rsid w:val="00B24FF4"/>
    <w:rsid w:val="00B32564"/>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2B49"/>
    <w:rsid w:val="00C45231"/>
    <w:rsid w:val="00C46682"/>
    <w:rsid w:val="00C46BE8"/>
    <w:rsid w:val="00C618D8"/>
    <w:rsid w:val="00C63293"/>
    <w:rsid w:val="00C67398"/>
    <w:rsid w:val="00C67CC2"/>
    <w:rsid w:val="00C710AB"/>
    <w:rsid w:val="00C72833"/>
    <w:rsid w:val="00C747E0"/>
    <w:rsid w:val="00C80F1D"/>
    <w:rsid w:val="00C82EB0"/>
    <w:rsid w:val="00C8302E"/>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2BE7"/>
    <w:rsid w:val="00D06488"/>
    <w:rsid w:val="00D11287"/>
    <w:rsid w:val="00D13EB8"/>
    <w:rsid w:val="00D2148F"/>
    <w:rsid w:val="00D37C07"/>
    <w:rsid w:val="00D43F1D"/>
    <w:rsid w:val="00D47C55"/>
    <w:rsid w:val="00D512DA"/>
    <w:rsid w:val="00D52B8D"/>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1047"/>
    <w:rsid w:val="00DE3FBD"/>
    <w:rsid w:val="00DE6A8B"/>
    <w:rsid w:val="00DE6EB3"/>
    <w:rsid w:val="00DE75EC"/>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4778"/>
    <w:rsid w:val="00E6794A"/>
    <w:rsid w:val="00E67D10"/>
    <w:rsid w:val="00E71B61"/>
    <w:rsid w:val="00E76A17"/>
    <w:rsid w:val="00E77645"/>
    <w:rsid w:val="00E87225"/>
    <w:rsid w:val="00E878C9"/>
    <w:rsid w:val="00E90EB5"/>
    <w:rsid w:val="00E95911"/>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1443"/>
    <w:rsid w:val="00F73D84"/>
    <w:rsid w:val="00F748E3"/>
    <w:rsid w:val="00F7662B"/>
    <w:rsid w:val="00F77624"/>
    <w:rsid w:val="00F80FC1"/>
    <w:rsid w:val="00F9008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basedOn w:val="BodyText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basedOn w:val="BodyTextIndent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cs="Times New Roman"/>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cs="Times New Roman"/>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30264</Words>
  <Characters>172509</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2022-05-24T11:08:00Z</dcterms:created>
  <dcterms:modified xsi:type="dcterms:W3CDTF">2022-06-20T15:46:00Z</dcterms:modified>
</cp:coreProperties>
</file>