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782A0A27"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D837D7">
              <w:rPr>
                <w:lang/>
              </w:rPr>
              <w:t>2</w:t>
            </w:r>
            <w:r w:rsidRPr="001D2CEF">
              <w:t xml:space="preserve">.0 </w:t>
            </w:r>
            <w:r w:rsidRPr="001D2CEF">
              <w:rPr>
                <w:sz w:val="32"/>
              </w:rPr>
              <w:t>(</w:t>
            </w:r>
            <w:r w:rsidR="00965514" w:rsidRPr="001D2CEF">
              <w:rPr>
                <w:sz w:val="32"/>
              </w:rPr>
              <w:t>202</w:t>
            </w:r>
            <w:r w:rsidR="00965514">
              <w:rPr>
                <w:sz w:val="32"/>
              </w:rPr>
              <w:t>3</w:t>
            </w:r>
            <w:r w:rsidRPr="001D2CEF">
              <w:rPr>
                <w:sz w:val="32"/>
              </w:rPr>
              <w:t>-</w:t>
            </w:r>
            <w:r w:rsidR="00347FEC">
              <w:rPr>
                <w:sz w:val="32"/>
                <w:lang/>
              </w:rPr>
              <w:t>06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85pt" o:ole="">
                  <v:imagedata r:id="rId8" o:title=""/>
                </v:shape>
                <o:OLEObject Type="Embed" ProgID="Word.Picture.8" ShapeID="_x0000_i1025" DrawAspect="Content" ObjectID="_1749024203" r:id="rId9"/>
              </w:object>
            </w:r>
          </w:p>
        </w:tc>
        <w:tc>
          <w:tcPr>
            <w:tcW w:w="5540" w:type="dxa"/>
            <w:shd w:val="clear" w:color="auto" w:fill="auto"/>
          </w:tcPr>
          <w:p w14:paraId="239265ED" w14:textId="77777777" w:rsidR="00B073D8" w:rsidRDefault="00000000" w:rsidP="00B073D8">
            <w:pPr>
              <w:jc w:val="right"/>
            </w:pPr>
            <w:bookmarkStart w:id="3" w:name="logos"/>
            <w:r>
              <w:pict w14:anchorId="2CB0DF75">
                <v:shape id="_x0000_i1026" type="#_x0000_t75" style="width:128.4pt;height:75.4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6B8B48B8"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390ECE">
              <w:rPr>
                <w:noProof/>
                <w:sz w:val="18"/>
              </w:rPr>
              <w:t>3</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692085A2" w14:textId="7015C68F" w:rsidR="004D2AE7" w:rsidRDefault="004D2AE7">
      <w:pPr>
        <w:pStyle w:val="TOC1"/>
        <w:rPr>
          <w:rFonts w:asciiTheme="minorHAnsi" w:eastAsiaTheme="minorEastAsia" w:hAnsiTheme="minorHAnsi" w:cstheme="minorBidi"/>
          <w:noProof/>
          <w:szCs w:val="22"/>
          <w:lang w:eastAsia="en-GB"/>
        </w:rPr>
      </w:pPr>
      <w:r>
        <w:rPr>
          <w:noProof/>
        </w:rPr>
        <w:fldChar w:fldCharType="begin"/>
      </w:r>
      <w:r>
        <w:rPr>
          <w:noProof/>
        </w:rPr>
        <w:instrText xml:space="preserve"> TOC \o "1-8" </w:instrText>
      </w:r>
      <w:r>
        <w:rPr>
          <w:noProof/>
        </w:rPr>
        <w:fldChar w:fldCharType="separate"/>
      </w:r>
      <w:r>
        <w:rPr>
          <w:noProof/>
        </w:rPr>
        <w:t>Foreword</w:t>
      </w:r>
      <w:r>
        <w:rPr>
          <w:noProof/>
        </w:rPr>
        <w:tab/>
      </w:r>
      <w:r>
        <w:rPr>
          <w:noProof/>
        </w:rPr>
        <w:fldChar w:fldCharType="begin"/>
      </w:r>
      <w:r>
        <w:rPr>
          <w:noProof/>
        </w:rPr>
        <w:instrText xml:space="preserve"> PAGEREF _Toc136242428 \h </w:instrText>
      </w:r>
      <w:r>
        <w:rPr>
          <w:noProof/>
        </w:rPr>
      </w:r>
      <w:r>
        <w:rPr>
          <w:noProof/>
        </w:rPr>
        <w:fldChar w:fldCharType="separate"/>
      </w:r>
      <w:r>
        <w:rPr>
          <w:noProof/>
        </w:rPr>
        <w:t>9</w:t>
      </w:r>
      <w:r>
        <w:rPr>
          <w:noProof/>
        </w:rPr>
        <w:fldChar w:fldCharType="end"/>
      </w:r>
    </w:p>
    <w:p w14:paraId="1FB378A9" w14:textId="35E363EA" w:rsidR="004D2AE7" w:rsidRDefault="004D2AE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_Toc136242429 \h </w:instrText>
      </w:r>
      <w:r>
        <w:rPr>
          <w:noProof/>
        </w:rPr>
      </w:r>
      <w:r>
        <w:rPr>
          <w:noProof/>
        </w:rPr>
        <w:fldChar w:fldCharType="separate"/>
      </w:r>
      <w:r>
        <w:rPr>
          <w:noProof/>
        </w:rPr>
        <w:t>10</w:t>
      </w:r>
      <w:r>
        <w:rPr>
          <w:noProof/>
        </w:rPr>
        <w:fldChar w:fldCharType="end"/>
      </w:r>
    </w:p>
    <w:p w14:paraId="4328B8F2" w14:textId="1A787009" w:rsidR="004D2AE7" w:rsidRDefault="004D2AE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_Toc136242430 \h </w:instrText>
      </w:r>
      <w:r>
        <w:rPr>
          <w:noProof/>
        </w:rPr>
      </w:r>
      <w:r>
        <w:rPr>
          <w:noProof/>
        </w:rPr>
        <w:fldChar w:fldCharType="separate"/>
      </w:r>
      <w:r>
        <w:rPr>
          <w:noProof/>
        </w:rPr>
        <w:t>10</w:t>
      </w:r>
      <w:r>
        <w:rPr>
          <w:noProof/>
        </w:rPr>
        <w:fldChar w:fldCharType="end"/>
      </w:r>
    </w:p>
    <w:p w14:paraId="0C4BF5AE" w14:textId="5B8E32B3" w:rsidR="004D2AE7" w:rsidRDefault="004D2AE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r>
      <w:r>
        <w:rPr>
          <w:noProof/>
        </w:rPr>
        <w:instrText xml:space="preserve"> PAGEREF _Toc136242431 \h </w:instrText>
      </w:r>
      <w:r>
        <w:rPr>
          <w:noProof/>
        </w:rPr>
      </w:r>
      <w:r>
        <w:rPr>
          <w:noProof/>
        </w:rPr>
        <w:fldChar w:fldCharType="separate"/>
      </w:r>
      <w:r>
        <w:rPr>
          <w:noProof/>
        </w:rPr>
        <w:t>12</w:t>
      </w:r>
      <w:r>
        <w:rPr>
          <w:noProof/>
        </w:rPr>
        <w:fldChar w:fldCharType="end"/>
      </w:r>
    </w:p>
    <w:p w14:paraId="591CDEEA" w14:textId="4F153E95" w:rsidR="004D2AE7" w:rsidRDefault="004D2AE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r>
      <w:r>
        <w:rPr>
          <w:noProof/>
        </w:rPr>
        <w:instrText xml:space="preserve"> PAGEREF _Toc136242432 \h </w:instrText>
      </w:r>
      <w:r>
        <w:rPr>
          <w:noProof/>
        </w:rPr>
      </w:r>
      <w:r>
        <w:rPr>
          <w:noProof/>
        </w:rPr>
        <w:fldChar w:fldCharType="separate"/>
      </w:r>
      <w:r>
        <w:rPr>
          <w:noProof/>
        </w:rPr>
        <w:t>12</w:t>
      </w:r>
      <w:r>
        <w:rPr>
          <w:noProof/>
        </w:rPr>
        <w:fldChar w:fldCharType="end"/>
      </w:r>
    </w:p>
    <w:p w14:paraId="43A09485" w14:textId="1AFE7187" w:rsidR="004D2AE7" w:rsidRDefault="004D2AE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_Toc136242433 \h </w:instrText>
      </w:r>
      <w:r>
        <w:rPr>
          <w:noProof/>
        </w:rPr>
      </w:r>
      <w:r>
        <w:rPr>
          <w:noProof/>
        </w:rPr>
        <w:fldChar w:fldCharType="separate"/>
      </w:r>
      <w:r>
        <w:rPr>
          <w:noProof/>
        </w:rPr>
        <w:t>12</w:t>
      </w:r>
      <w:r>
        <w:rPr>
          <w:noProof/>
        </w:rPr>
        <w:fldChar w:fldCharType="end"/>
      </w:r>
    </w:p>
    <w:p w14:paraId="026E802C" w14:textId="55A3D661" w:rsidR="004D2AE7" w:rsidRDefault="004D2AE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r>
      <w:r>
        <w:rPr>
          <w:noProof/>
        </w:rPr>
        <w:instrText xml:space="preserve"> PAGEREF _Toc136242434 \h </w:instrText>
      </w:r>
      <w:r>
        <w:rPr>
          <w:noProof/>
        </w:rPr>
      </w:r>
      <w:r>
        <w:rPr>
          <w:noProof/>
        </w:rPr>
        <w:fldChar w:fldCharType="separate"/>
      </w:r>
      <w:r>
        <w:rPr>
          <w:noProof/>
        </w:rPr>
        <w:t>12</w:t>
      </w:r>
      <w:r>
        <w:rPr>
          <w:noProof/>
        </w:rPr>
        <w:fldChar w:fldCharType="end"/>
      </w:r>
    </w:p>
    <w:p w14:paraId="6437C0E5" w14:textId="5B0B3DEC" w:rsidR="004D2AE7" w:rsidRDefault="004D2AE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Common Data Types</w:t>
      </w:r>
      <w:r>
        <w:rPr>
          <w:noProof/>
        </w:rPr>
        <w:tab/>
      </w:r>
      <w:r>
        <w:rPr>
          <w:noProof/>
        </w:rPr>
        <w:fldChar w:fldCharType="begin"/>
      </w:r>
      <w:r>
        <w:rPr>
          <w:noProof/>
        </w:rPr>
        <w:instrText xml:space="preserve"> PAGEREF _Toc136242435 \h </w:instrText>
      </w:r>
      <w:r>
        <w:rPr>
          <w:noProof/>
        </w:rPr>
      </w:r>
      <w:r>
        <w:rPr>
          <w:noProof/>
        </w:rPr>
        <w:fldChar w:fldCharType="separate"/>
      </w:r>
      <w:r>
        <w:rPr>
          <w:noProof/>
        </w:rPr>
        <w:t>13</w:t>
      </w:r>
      <w:r>
        <w:rPr>
          <w:noProof/>
        </w:rPr>
        <w:fldChar w:fldCharType="end"/>
      </w:r>
    </w:p>
    <w:p w14:paraId="49EFF1C7" w14:textId="72E78FF8" w:rsidR="004D2AE7" w:rsidRDefault="004D2AE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_Toc136242436 \h </w:instrText>
      </w:r>
      <w:r>
        <w:rPr>
          <w:noProof/>
        </w:rPr>
      </w:r>
      <w:r>
        <w:rPr>
          <w:noProof/>
        </w:rPr>
        <w:fldChar w:fldCharType="separate"/>
      </w:r>
      <w:r>
        <w:rPr>
          <w:noProof/>
        </w:rPr>
        <w:t>13</w:t>
      </w:r>
      <w:r>
        <w:rPr>
          <w:noProof/>
        </w:rPr>
        <w:fldChar w:fldCharType="end"/>
      </w:r>
    </w:p>
    <w:p w14:paraId="151B2EF2" w14:textId="674A27B8" w:rsidR="004D2AE7" w:rsidRDefault="004D2AE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Data Types for Generic Usage</w:t>
      </w:r>
      <w:r>
        <w:rPr>
          <w:noProof/>
        </w:rPr>
        <w:tab/>
      </w:r>
      <w:r>
        <w:rPr>
          <w:noProof/>
        </w:rPr>
        <w:fldChar w:fldCharType="begin"/>
      </w:r>
      <w:r>
        <w:rPr>
          <w:noProof/>
        </w:rPr>
        <w:instrText xml:space="preserve"> PAGEREF _Toc136242437 \h </w:instrText>
      </w:r>
      <w:r>
        <w:rPr>
          <w:noProof/>
        </w:rPr>
      </w:r>
      <w:r>
        <w:rPr>
          <w:noProof/>
        </w:rPr>
        <w:fldChar w:fldCharType="separate"/>
      </w:r>
      <w:r>
        <w:rPr>
          <w:noProof/>
        </w:rPr>
        <w:t>13</w:t>
      </w:r>
      <w:r>
        <w:rPr>
          <w:noProof/>
        </w:rPr>
        <w:fldChar w:fldCharType="end"/>
      </w:r>
    </w:p>
    <w:p w14:paraId="4EE4B09C" w14:textId="6A756AD1" w:rsidR="004D2AE7" w:rsidRDefault="004D2AE7">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_Toc136242438 \h </w:instrText>
      </w:r>
      <w:r>
        <w:rPr>
          <w:noProof/>
        </w:rPr>
      </w:r>
      <w:r>
        <w:rPr>
          <w:noProof/>
        </w:rPr>
        <w:fldChar w:fldCharType="separate"/>
      </w:r>
      <w:r>
        <w:rPr>
          <w:noProof/>
        </w:rPr>
        <w:t>13</w:t>
      </w:r>
      <w:r>
        <w:rPr>
          <w:noProof/>
        </w:rPr>
        <w:fldChar w:fldCharType="end"/>
      </w:r>
    </w:p>
    <w:p w14:paraId="36584171" w14:textId="10FB4948" w:rsidR="004D2AE7" w:rsidRDefault="004D2AE7">
      <w:pPr>
        <w:pStyle w:val="TOC3"/>
        <w:rPr>
          <w:rFonts w:asciiTheme="minorHAnsi" w:eastAsiaTheme="minorEastAsia" w:hAnsiTheme="minorHAnsi" w:cstheme="minorBidi"/>
          <w:noProof/>
          <w:sz w:val="22"/>
          <w:szCs w:val="22"/>
          <w:lang w:eastAsia="en-GB"/>
        </w:rPr>
      </w:pPr>
      <w:r>
        <w:rPr>
          <w:noProof/>
        </w:rPr>
        <w:t>5.2.1</w:t>
      </w:r>
      <w:r>
        <w:rPr>
          <w:noProof/>
          <w:lang w:eastAsia="zh-CN"/>
        </w:rPr>
        <w:t>A</w:t>
      </w:r>
      <w:r>
        <w:rPr>
          <w:rFonts w:asciiTheme="minorHAnsi" w:eastAsiaTheme="minorEastAsia" w:hAnsiTheme="minorHAnsi" w:cstheme="minorBidi"/>
          <w:noProof/>
          <w:sz w:val="22"/>
          <w:szCs w:val="22"/>
          <w:lang w:eastAsia="en-GB"/>
        </w:rPr>
        <w:tab/>
      </w:r>
      <w:r>
        <w:rPr>
          <w:noProof/>
          <w:lang w:eastAsia="zh-CN"/>
        </w:rPr>
        <w:t xml:space="preserve">Re-used </w:t>
      </w:r>
      <w:r>
        <w:rPr>
          <w:noProof/>
        </w:rPr>
        <w:t>Data Types</w:t>
      </w:r>
      <w:r>
        <w:rPr>
          <w:noProof/>
        </w:rPr>
        <w:tab/>
      </w:r>
      <w:r>
        <w:rPr>
          <w:noProof/>
        </w:rPr>
        <w:fldChar w:fldCharType="begin"/>
      </w:r>
      <w:r>
        <w:rPr>
          <w:noProof/>
        </w:rPr>
        <w:instrText xml:space="preserve"> PAGEREF _Toc136242439 \h </w:instrText>
      </w:r>
      <w:r>
        <w:rPr>
          <w:noProof/>
        </w:rPr>
      </w:r>
      <w:r>
        <w:rPr>
          <w:noProof/>
        </w:rPr>
        <w:fldChar w:fldCharType="separate"/>
      </w:r>
      <w:r>
        <w:rPr>
          <w:noProof/>
        </w:rPr>
        <w:t>13</w:t>
      </w:r>
      <w:r>
        <w:rPr>
          <w:noProof/>
        </w:rPr>
        <w:fldChar w:fldCharType="end"/>
      </w:r>
    </w:p>
    <w:p w14:paraId="72D34DAF" w14:textId="62CFC286" w:rsidR="004D2AE7" w:rsidRDefault="004D2AE7">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_Toc136242440 \h </w:instrText>
      </w:r>
      <w:r>
        <w:rPr>
          <w:noProof/>
        </w:rPr>
      </w:r>
      <w:r>
        <w:rPr>
          <w:noProof/>
        </w:rPr>
        <w:fldChar w:fldCharType="separate"/>
      </w:r>
      <w:r>
        <w:rPr>
          <w:noProof/>
        </w:rPr>
        <w:t>13</w:t>
      </w:r>
      <w:r>
        <w:rPr>
          <w:noProof/>
        </w:rPr>
        <w:fldChar w:fldCharType="end"/>
      </w:r>
    </w:p>
    <w:p w14:paraId="2F583746" w14:textId="7CE46586" w:rsidR="004D2AE7" w:rsidRDefault="004D2AE7">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_Toc136242441 \h </w:instrText>
      </w:r>
      <w:r>
        <w:rPr>
          <w:noProof/>
        </w:rPr>
      </w:r>
      <w:r>
        <w:rPr>
          <w:noProof/>
        </w:rPr>
        <w:fldChar w:fldCharType="separate"/>
      </w:r>
      <w:r>
        <w:rPr>
          <w:noProof/>
        </w:rPr>
        <w:t>18</w:t>
      </w:r>
      <w:r>
        <w:rPr>
          <w:noProof/>
        </w:rPr>
        <w:fldChar w:fldCharType="end"/>
      </w:r>
    </w:p>
    <w:p w14:paraId="664D4647" w14:textId="073DCC1A" w:rsidR="004D2AE7" w:rsidRDefault="004D2AE7">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Enumeration: PatchOperation</w:t>
      </w:r>
      <w:r>
        <w:rPr>
          <w:noProof/>
        </w:rPr>
        <w:tab/>
      </w:r>
      <w:r>
        <w:rPr>
          <w:noProof/>
        </w:rPr>
        <w:fldChar w:fldCharType="begin"/>
      </w:r>
      <w:r>
        <w:rPr>
          <w:noProof/>
        </w:rPr>
        <w:instrText xml:space="preserve"> PAGEREF _Toc136242442 \h </w:instrText>
      </w:r>
      <w:r>
        <w:rPr>
          <w:noProof/>
        </w:rPr>
      </w:r>
      <w:r>
        <w:rPr>
          <w:noProof/>
        </w:rPr>
        <w:fldChar w:fldCharType="separate"/>
      </w:r>
      <w:r>
        <w:rPr>
          <w:noProof/>
        </w:rPr>
        <w:t>18</w:t>
      </w:r>
      <w:r>
        <w:rPr>
          <w:noProof/>
        </w:rPr>
        <w:fldChar w:fldCharType="end"/>
      </w:r>
    </w:p>
    <w:p w14:paraId="3D8E076E" w14:textId="6113F464" w:rsidR="004D2AE7" w:rsidRDefault="004D2AE7">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Enumeration: UriScheme</w:t>
      </w:r>
      <w:r>
        <w:rPr>
          <w:noProof/>
        </w:rPr>
        <w:tab/>
      </w:r>
      <w:r>
        <w:rPr>
          <w:noProof/>
        </w:rPr>
        <w:fldChar w:fldCharType="begin"/>
      </w:r>
      <w:r>
        <w:rPr>
          <w:noProof/>
        </w:rPr>
        <w:instrText xml:space="preserve"> PAGEREF _Toc136242443 \h </w:instrText>
      </w:r>
      <w:r>
        <w:rPr>
          <w:noProof/>
        </w:rPr>
      </w:r>
      <w:r>
        <w:rPr>
          <w:noProof/>
        </w:rPr>
        <w:fldChar w:fldCharType="separate"/>
      </w:r>
      <w:r>
        <w:rPr>
          <w:noProof/>
        </w:rPr>
        <w:t>18</w:t>
      </w:r>
      <w:r>
        <w:rPr>
          <w:noProof/>
        </w:rPr>
        <w:fldChar w:fldCharType="end"/>
      </w:r>
    </w:p>
    <w:p w14:paraId="0CBFE78C" w14:textId="6FD31B97" w:rsidR="004D2AE7" w:rsidRDefault="004D2AE7">
      <w:pPr>
        <w:pStyle w:val="TOC4"/>
        <w:rPr>
          <w:rFonts w:asciiTheme="minorHAnsi" w:eastAsiaTheme="minorEastAsia" w:hAnsiTheme="minorHAnsi" w:cstheme="minorBidi"/>
          <w:noProof/>
          <w:sz w:val="22"/>
          <w:szCs w:val="22"/>
          <w:lang w:eastAsia="en-GB"/>
        </w:rPr>
      </w:pPr>
      <w:r>
        <w:rPr>
          <w:noProof/>
        </w:rPr>
        <w:t>5.2.3.</w:t>
      </w:r>
      <w:r>
        <w:rPr>
          <w:noProof/>
          <w:lang w:eastAsia="zh-CN"/>
        </w:rPr>
        <w:t>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ChangeType</w:t>
      </w:r>
      <w:r>
        <w:rPr>
          <w:noProof/>
        </w:rPr>
        <w:tab/>
      </w:r>
      <w:r>
        <w:rPr>
          <w:noProof/>
        </w:rPr>
        <w:fldChar w:fldCharType="begin"/>
      </w:r>
      <w:r>
        <w:rPr>
          <w:noProof/>
        </w:rPr>
        <w:instrText xml:space="preserve"> PAGEREF _Toc136242444 \h </w:instrText>
      </w:r>
      <w:r>
        <w:rPr>
          <w:noProof/>
        </w:rPr>
      </w:r>
      <w:r>
        <w:rPr>
          <w:noProof/>
        </w:rPr>
        <w:fldChar w:fldCharType="separate"/>
      </w:r>
      <w:r>
        <w:rPr>
          <w:noProof/>
        </w:rPr>
        <w:t>19</w:t>
      </w:r>
      <w:r>
        <w:rPr>
          <w:noProof/>
        </w:rPr>
        <w:fldChar w:fldCharType="end"/>
      </w:r>
    </w:p>
    <w:p w14:paraId="39229E82" w14:textId="76FA0A47" w:rsidR="004D2AE7" w:rsidRDefault="004D2AE7">
      <w:pPr>
        <w:pStyle w:val="TOC4"/>
        <w:rPr>
          <w:rFonts w:asciiTheme="minorHAnsi" w:eastAsiaTheme="minorEastAsia" w:hAnsiTheme="minorHAnsi" w:cstheme="minorBidi"/>
          <w:noProof/>
          <w:sz w:val="22"/>
          <w:szCs w:val="22"/>
          <w:lang w:eastAsia="en-GB"/>
        </w:rPr>
      </w:pPr>
      <w:r>
        <w:rPr>
          <w:noProof/>
        </w:rPr>
        <w:t>5.2.3.</w:t>
      </w:r>
      <w:r>
        <w:rPr>
          <w:noProof/>
          <w:lang w:eastAsia="zh-CN"/>
        </w:rPr>
        <w:t>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HttpMethod</w:t>
      </w:r>
      <w:r>
        <w:rPr>
          <w:noProof/>
        </w:rPr>
        <w:tab/>
      </w:r>
      <w:r>
        <w:rPr>
          <w:noProof/>
        </w:rPr>
        <w:fldChar w:fldCharType="begin"/>
      </w:r>
      <w:r>
        <w:rPr>
          <w:noProof/>
        </w:rPr>
        <w:instrText xml:space="preserve"> PAGEREF _Toc136242445 \h </w:instrText>
      </w:r>
      <w:r>
        <w:rPr>
          <w:noProof/>
        </w:rPr>
      </w:r>
      <w:r>
        <w:rPr>
          <w:noProof/>
        </w:rPr>
        <w:fldChar w:fldCharType="separate"/>
      </w:r>
      <w:r>
        <w:rPr>
          <w:noProof/>
        </w:rPr>
        <w:t>22</w:t>
      </w:r>
      <w:r>
        <w:rPr>
          <w:noProof/>
        </w:rPr>
        <w:fldChar w:fldCharType="end"/>
      </w:r>
    </w:p>
    <w:p w14:paraId="0027A0FF" w14:textId="2990092E" w:rsidR="004D2AE7" w:rsidRDefault="004D2AE7">
      <w:pPr>
        <w:pStyle w:val="TOC4"/>
        <w:rPr>
          <w:rFonts w:asciiTheme="minorHAnsi" w:eastAsiaTheme="minorEastAsia" w:hAnsiTheme="minorHAnsi" w:cstheme="minorBidi"/>
          <w:noProof/>
          <w:sz w:val="22"/>
          <w:szCs w:val="22"/>
          <w:lang w:eastAsia="en-GB"/>
        </w:rPr>
      </w:pPr>
      <w:r>
        <w:rPr>
          <w:noProof/>
        </w:rPr>
        <w:t>5.2.3.5</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NullValue</w:t>
      </w:r>
      <w:r>
        <w:rPr>
          <w:noProof/>
        </w:rPr>
        <w:tab/>
      </w:r>
      <w:r>
        <w:rPr>
          <w:noProof/>
        </w:rPr>
        <w:fldChar w:fldCharType="begin"/>
      </w:r>
      <w:r>
        <w:rPr>
          <w:noProof/>
        </w:rPr>
        <w:instrText xml:space="preserve"> PAGEREF _Toc136242446 \h </w:instrText>
      </w:r>
      <w:r>
        <w:rPr>
          <w:noProof/>
        </w:rPr>
      </w:r>
      <w:r>
        <w:rPr>
          <w:noProof/>
        </w:rPr>
        <w:fldChar w:fldCharType="separate"/>
      </w:r>
      <w:r>
        <w:rPr>
          <w:noProof/>
        </w:rPr>
        <w:t>22</w:t>
      </w:r>
      <w:r>
        <w:rPr>
          <w:noProof/>
        </w:rPr>
        <w:fldChar w:fldCharType="end"/>
      </w:r>
    </w:p>
    <w:p w14:paraId="0B57F9DB" w14:textId="504DC10C" w:rsidR="004D2AE7" w:rsidRDefault="004D2AE7">
      <w:pPr>
        <w:pStyle w:val="TOC4"/>
        <w:rPr>
          <w:rFonts w:asciiTheme="minorHAnsi" w:eastAsiaTheme="minorEastAsia" w:hAnsiTheme="minorHAnsi" w:cstheme="minorBidi"/>
          <w:noProof/>
          <w:sz w:val="22"/>
          <w:szCs w:val="22"/>
          <w:lang w:eastAsia="en-GB"/>
        </w:rPr>
      </w:pPr>
      <w:r w:rsidRPr="00DA0C96">
        <w:rPr>
          <w:rFonts w:eastAsia="SimSun"/>
          <w:noProof/>
        </w:rPr>
        <w:t>5.2.3.6</w:t>
      </w:r>
      <w:r>
        <w:rPr>
          <w:rFonts w:asciiTheme="minorHAnsi" w:eastAsiaTheme="minorEastAsia" w:hAnsiTheme="minorHAnsi" w:cstheme="minorBidi"/>
          <w:noProof/>
          <w:sz w:val="22"/>
          <w:szCs w:val="22"/>
          <w:lang w:eastAsia="en-GB"/>
        </w:rPr>
        <w:tab/>
      </w:r>
      <w:r w:rsidRPr="00DA0C96">
        <w:rPr>
          <w:rFonts w:eastAsia="SimSun"/>
          <w:noProof/>
        </w:rPr>
        <w:t xml:space="preserve">Enumeration: </w:t>
      </w:r>
      <w:r w:rsidRPr="00DA0C96">
        <w:rPr>
          <w:rFonts w:eastAsia="Malgun Gothic"/>
          <w:noProof/>
        </w:rPr>
        <w:t>MatchingOperator</w:t>
      </w:r>
      <w:r>
        <w:rPr>
          <w:noProof/>
        </w:rPr>
        <w:tab/>
      </w:r>
      <w:r>
        <w:rPr>
          <w:noProof/>
        </w:rPr>
        <w:fldChar w:fldCharType="begin"/>
      </w:r>
      <w:r>
        <w:rPr>
          <w:noProof/>
        </w:rPr>
        <w:instrText xml:space="preserve"> PAGEREF _Toc136242447 \h </w:instrText>
      </w:r>
      <w:r>
        <w:rPr>
          <w:noProof/>
        </w:rPr>
      </w:r>
      <w:r>
        <w:rPr>
          <w:noProof/>
        </w:rPr>
        <w:fldChar w:fldCharType="separate"/>
      </w:r>
      <w:r>
        <w:rPr>
          <w:noProof/>
        </w:rPr>
        <w:t>22</w:t>
      </w:r>
      <w:r>
        <w:rPr>
          <w:noProof/>
        </w:rPr>
        <w:fldChar w:fldCharType="end"/>
      </w:r>
    </w:p>
    <w:p w14:paraId="49190846" w14:textId="5ED0B937" w:rsidR="004D2AE7" w:rsidRDefault="004D2AE7">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_Toc136242448 \h </w:instrText>
      </w:r>
      <w:r>
        <w:rPr>
          <w:noProof/>
        </w:rPr>
      </w:r>
      <w:r>
        <w:rPr>
          <w:noProof/>
        </w:rPr>
        <w:fldChar w:fldCharType="separate"/>
      </w:r>
      <w:r>
        <w:rPr>
          <w:noProof/>
        </w:rPr>
        <w:t>23</w:t>
      </w:r>
      <w:r>
        <w:rPr>
          <w:noProof/>
        </w:rPr>
        <w:fldChar w:fldCharType="end"/>
      </w:r>
    </w:p>
    <w:p w14:paraId="605F32BF" w14:textId="21C91636" w:rsidR="004D2AE7" w:rsidRDefault="004D2AE7">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r>
      <w:r>
        <w:rPr>
          <w:noProof/>
        </w:rPr>
        <w:instrText xml:space="preserve"> PAGEREF _Toc136242449 \h </w:instrText>
      </w:r>
      <w:r>
        <w:rPr>
          <w:noProof/>
        </w:rPr>
      </w:r>
      <w:r>
        <w:rPr>
          <w:noProof/>
        </w:rPr>
        <w:fldChar w:fldCharType="separate"/>
      </w:r>
      <w:r>
        <w:rPr>
          <w:noProof/>
        </w:rPr>
        <w:t>23</w:t>
      </w:r>
      <w:r>
        <w:rPr>
          <w:noProof/>
        </w:rPr>
        <w:fldChar w:fldCharType="end"/>
      </w:r>
    </w:p>
    <w:p w14:paraId="3F2AA553" w14:textId="5D9A9BDD" w:rsidR="004D2AE7" w:rsidRDefault="004D2AE7">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Type: Link</w:t>
      </w:r>
      <w:r>
        <w:rPr>
          <w:noProof/>
        </w:rPr>
        <w:tab/>
      </w:r>
      <w:r>
        <w:rPr>
          <w:noProof/>
        </w:rPr>
        <w:fldChar w:fldCharType="begin"/>
      </w:r>
      <w:r>
        <w:rPr>
          <w:noProof/>
        </w:rPr>
        <w:instrText xml:space="preserve"> PAGEREF _Toc136242450 \h </w:instrText>
      </w:r>
      <w:r>
        <w:rPr>
          <w:noProof/>
        </w:rPr>
      </w:r>
      <w:r>
        <w:rPr>
          <w:noProof/>
        </w:rPr>
        <w:fldChar w:fldCharType="separate"/>
      </w:r>
      <w:r>
        <w:rPr>
          <w:noProof/>
        </w:rPr>
        <w:t>24</w:t>
      </w:r>
      <w:r>
        <w:rPr>
          <w:noProof/>
        </w:rPr>
        <w:fldChar w:fldCharType="end"/>
      </w:r>
    </w:p>
    <w:p w14:paraId="6215361F" w14:textId="6B9E3373" w:rsidR="004D2AE7" w:rsidRDefault="004D2AE7">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Type PatchItem</w:t>
      </w:r>
      <w:r>
        <w:rPr>
          <w:noProof/>
        </w:rPr>
        <w:tab/>
      </w:r>
      <w:r>
        <w:rPr>
          <w:noProof/>
        </w:rPr>
        <w:fldChar w:fldCharType="begin"/>
      </w:r>
      <w:r>
        <w:rPr>
          <w:noProof/>
        </w:rPr>
        <w:instrText xml:space="preserve"> PAGEREF _Toc136242451 \h </w:instrText>
      </w:r>
      <w:r>
        <w:rPr>
          <w:noProof/>
        </w:rPr>
      </w:r>
      <w:r>
        <w:rPr>
          <w:noProof/>
        </w:rPr>
        <w:fldChar w:fldCharType="separate"/>
      </w:r>
      <w:r>
        <w:rPr>
          <w:noProof/>
        </w:rPr>
        <w:t>24</w:t>
      </w:r>
      <w:r>
        <w:rPr>
          <w:noProof/>
        </w:rPr>
        <w:fldChar w:fldCharType="end"/>
      </w:r>
    </w:p>
    <w:p w14:paraId="62CA1C5A" w14:textId="4FB69E14" w:rsidR="004D2AE7" w:rsidRDefault="004D2AE7">
      <w:pPr>
        <w:pStyle w:val="TOC4"/>
        <w:rPr>
          <w:rFonts w:asciiTheme="minorHAnsi" w:eastAsiaTheme="minorEastAsia" w:hAnsiTheme="minorHAnsi" w:cstheme="minorBidi"/>
          <w:noProof/>
          <w:sz w:val="22"/>
          <w:szCs w:val="22"/>
          <w:lang w:eastAsia="en-GB"/>
        </w:rPr>
      </w:pPr>
      <w:r w:rsidRPr="00DA0C96">
        <w:rPr>
          <w:noProof/>
          <w:lang w:val="en-US"/>
        </w:rPr>
        <w:t>5.2.4.4</w:t>
      </w:r>
      <w:r>
        <w:rPr>
          <w:rFonts w:asciiTheme="minorHAnsi" w:eastAsiaTheme="minorEastAsia" w:hAnsiTheme="minorHAnsi" w:cstheme="minorBidi"/>
          <w:noProof/>
          <w:sz w:val="22"/>
          <w:szCs w:val="22"/>
          <w:lang w:eastAsia="en-GB"/>
        </w:rPr>
        <w:tab/>
      </w:r>
      <w:r w:rsidRPr="00DA0C96">
        <w:rPr>
          <w:noProof/>
          <w:lang w:val="en-US"/>
        </w:rPr>
        <w:t>Type: LinksValueSchema</w:t>
      </w:r>
      <w:r>
        <w:rPr>
          <w:noProof/>
        </w:rPr>
        <w:tab/>
      </w:r>
      <w:r>
        <w:rPr>
          <w:noProof/>
        </w:rPr>
        <w:fldChar w:fldCharType="begin"/>
      </w:r>
      <w:r>
        <w:rPr>
          <w:noProof/>
        </w:rPr>
        <w:instrText xml:space="preserve"> PAGEREF _Toc136242452 \h </w:instrText>
      </w:r>
      <w:r>
        <w:rPr>
          <w:noProof/>
        </w:rPr>
      </w:r>
      <w:r>
        <w:rPr>
          <w:noProof/>
        </w:rPr>
        <w:fldChar w:fldCharType="separate"/>
      </w:r>
      <w:r>
        <w:rPr>
          <w:noProof/>
        </w:rPr>
        <w:t>24</w:t>
      </w:r>
      <w:r>
        <w:rPr>
          <w:noProof/>
        </w:rPr>
        <w:fldChar w:fldCharType="end"/>
      </w:r>
    </w:p>
    <w:p w14:paraId="7EAE8168" w14:textId="05D99ABA" w:rsidR="004D2AE7" w:rsidRDefault="004D2AE7">
      <w:pPr>
        <w:pStyle w:val="TOC4"/>
        <w:rPr>
          <w:rFonts w:asciiTheme="minorHAnsi" w:eastAsiaTheme="minorEastAsia" w:hAnsiTheme="minorHAnsi" w:cstheme="minorBidi"/>
          <w:noProof/>
          <w:sz w:val="22"/>
          <w:szCs w:val="22"/>
          <w:lang w:eastAsia="en-GB"/>
        </w:rPr>
      </w:pPr>
      <w:r w:rsidRPr="00DA0C96">
        <w:rPr>
          <w:noProof/>
          <w:lang w:val="en-US"/>
        </w:rPr>
        <w:t>5.2.4.5</w:t>
      </w:r>
      <w:r>
        <w:rPr>
          <w:rFonts w:asciiTheme="minorHAnsi" w:eastAsiaTheme="minorEastAsia" w:hAnsiTheme="minorHAnsi" w:cstheme="minorBidi"/>
          <w:noProof/>
          <w:sz w:val="22"/>
          <w:szCs w:val="22"/>
          <w:lang w:eastAsia="en-GB"/>
        </w:rPr>
        <w:tab/>
      </w:r>
      <w:r w:rsidRPr="00DA0C96">
        <w:rPr>
          <w:noProof/>
          <w:lang w:val="en-US"/>
        </w:rPr>
        <w:t>Type: SelfLink</w:t>
      </w:r>
      <w:r>
        <w:rPr>
          <w:noProof/>
        </w:rPr>
        <w:tab/>
      </w:r>
      <w:r>
        <w:rPr>
          <w:noProof/>
        </w:rPr>
        <w:fldChar w:fldCharType="begin"/>
      </w:r>
      <w:r>
        <w:rPr>
          <w:noProof/>
        </w:rPr>
        <w:instrText xml:space="preserve"> PAGEREF _Toc136242453 \h </w:instrText>
      </w:r>
      <w:r>
        <w:rPr>
          <w:noProof/>
        </w:rPr>
      </w:r>
      <w:r>
        <w:rPr>
          <w:noProof/>
        </w:rPr>
        <w:fldChar w:fldCharType="separate"/>
      </w:r>
      <w:r>
        <w:rPr>
          <w:noProof/>
        </w:rPr>
        <w:t>24</w:t>
      </w:r>
      <w:r>
        <w:rPr>
          <w:noProof/>
        </w:rPr>
        <w:fldChar w:fldCharType="end"/>
      </w:r>
    </w:p>
    <w:p w14:paraId="07A77563" w14:textId="53802F89" w:rsidR="004D2AE7" w:rsidRDefault="004D2AE7">
      <w:pPr>
        <w:pStyle w:val="TOC4"/>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Type: InvalidParam</w:t>
      </w:r>
      <w:r>
        <w:rPr>
          <w:noProof/>
        </w:rPr>
        <w:tab/>
      </w:r>
      <w:r>
        <w:rPr>
          <w:noProof/>
        </w:rPr>
        <w:fldChar w:fldCharType="begin"/>
      </w:r>
      <w:r>
        <w:rPr>
          <w:noProof/>
        </w:rPr>
        <w:instrText xml:space="preserve"> PAGEREF _Toc136242454 \h </w:instrText>
      </w:r>
      <w:r>
        <w:rPr>
          <w:noProof/>
        </w:rPr>
      </w:r>
      <w:r>
        <w:rPr>
          <w:noProof/>
        </w:rPr>
        <w:fldChar w:fldCharType="separate"/>
      </w:r>
      <w:r>
        <w:rPr>
          <w:noProof/>
        </w:rPr>
        <w:t>25</w:t>
      </w:r>
      <w:r>
        <w:rPr>
          <w:noProof/>
        </w:rPr>
        <w:fldChar w:fldCharType="end"/>
      </w:r>
    </w:p>
    <w:p w14:paraId="3E4EFB28" w14:textId="74EEF3A5" w:rsidR="004D2AE7" w:rsidRDefault="004D2AE7">
      <w:pPr>
        <w:pStyle w:val="TOC4"/>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Type: LinkRm</w:t>
      </w:r>
      <w:r>
        <w:rPr>
          <w:noProof/>
        </w:rPr>
        <w:tab/>
      </w:r>
      <w:r>
        <w:rPr>
          <w:noProof/>
        </w:rPr>
        <w:fldChar w:fldCharType="begin"/>
      </w:r>
      <w:r>
        <w:rPr>
          <w:noProof/>
        </w:rPr>
        <w:instrText xml:space="preserve"> PAGEREF _Toc136242455 \h </w:instrText>
      </w:r>
      <w:r>
        <w:rPr>
          <w:noProof/>
        </w:rPr>
      </w:r>
      <w:r>
        <w:rPr>
          <w:noProof/>
        </w:rPr>
        <w:fldChar w:fldCharType="separate"/>
      </w:r>
      <w:r>
        <w:rPr>
          <w:noProof/>
        </w:rPr>
        <w:t>25</w:t>
      </w:r>
      <w:r>
        <w:rPr>
          <w:noProof/>
        </w:rPr>
        <w:fldChar w:fldCharType="end"/>
      </w:r>
    </w:p>
    <w:p w14:paraId="7705FD1A" w14:textId="755292E2" w:rsidR="004D2AE7" w:rsidRDefault="004D2AE7">
      <w:pPr>
        <w:pStyle w:val="TOC4"/>
        <w:rPr>
          <w:rFonts w:asciiTheme="minorHAnsi" w:eastAsiaTheme="minorEastAsia" w:hAnsiTheme="minorHAnsi" w:cstheme="minorBidi"/>
          <w:noProof/>
          <w:sz w:val="22"/>
          <w:szCs w:val="22"/>
          <w:lang w:eastAsia="en-GB"/>
        </w:rPr>
      </w:pPr>
      <w:r>
        <w:rPr>
          <w:noProof/>
        </w:rPr>
        <w:t>5.2.4.</w:t>
      </w:r>
      <w:r>
        <w:rPr>
          <w:noProof/>
          <w:lang w:eastAsia="zh-CN"/>
        </w:rPr>
        <w:t>8</w:t>
      </w:r>
      <w:r>
        <w:rPr>
          <w:rFonts w:asciiTheme="minorHAnsi" w:eastAsiaTheme="minorEastAsia" w:hAnsiTheme="minorHAnsi" w:cstheme="minorBidi"/>
          <w:noProof/>
          <w:sz w:val="22"/>
          <w:szCs w:val="22"/>
          <w:lang w:eastAsia="en-GB"/>
        </w:rPr>
        <w:tab/>
      </w:r>
      <w:r>
        <w:rPr>
          <w:noProof/>
        </w:rPr>
        <w:t xml:space="preserve">Type </w:t>
      </w:r>
      <w:r>
        <w:rPr>
          <w:noProof/>
          <w:lang w:eastAsia="zh-CN"/>
        </w:rPr>
        <w:t>ChangeItem</w:t>
      </w:r>
      <w:r>
        <w:rPr>
          <w:noProof/>
        </w:rPr>
        <w:tab/>
      </w:r>
      <w:r>
        <w:rPr>
          <w:noProof/>
        </w:rPr>
        <w:fldChar w:fldCharType="begin"/>
      </w:r>
      <w:r>
        <w:rPr>
          <w:noProof/>
        </w:rPr>
        <w:instrText xml:space="preserve"> PAGEREF _Toc136242456 \h </w:instrText>
      </w:r>
      <w:r>
        <w:rPr>
          <w:noProof/>
        </w:rPr>
      </w:r>
      <w:r>
        <w:rPr>
          <w:noProof/>
        </w:rPr>
        <w:fldChar w:fldCharType="separate"/>
      </w:r>
      <w:r>
        <w:rPr>
          <w:noProof/>
        </w:rPr>
        <w:t>26</w:t>
      </w:r>
      <w:r>
        <w:rPr>
          <w:noProof/>
        </w:rPr>
        <w:fldChar w:fldCharType="end"/>
      </w:r>
    </w:p>
    <w:p w14:paraId="3BCBCAE7" w14:textId="5C943736" w:rsidR="004D2AE7" w:rsidRDefault="004D2AE7">
      <w:pPr>
        <w:pStyle w:val="TOC4"/>
        <w:rPr>
          <w:rFonts w:asciiTheme="minorHAnsi" w:eastAsiaTheme="minorEastAsia" w:hAnsiTheme="minorHAnsi" w:cstheme="minorBidi"/>
          <w:noProof/>
          <w:sz w:val="22"/>
          <w:szCs w:val="22"/>
          <w:lang w:eastAsia="en-GB"/>
        </w:rPr>
      </w:pPr>
      <w:r>
        <w:rPr>
          <w:noProof/>
        </w:rPr>
        <w:t>5.2.4.</w:t>
      </w:r>
      <w:r>
        <w:rPr>
          <w:noProof/>
          <w:lang w:eastAsia="zh-CN"/>
        </w:rPr>
        <w:t>9</w:t>
      </w:r>
      <w:r>
        <w:rPr>
          <w:rFonts w:asciiTheme="minorHAnsi" w:eastAsiaTheme="minorEastAsia" w:hAnsiTheme="minorHAnsi" w:cstheme="minorBidi"/>
          <w:noProof/>
          <w:sz w:val="22"/>
          <w:szCs w:val="22"/>
          <w:lang w:eastAsia="en-GB"/>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_Toc136242457 \h </w:instrText>
      </w:r>
      <w:r>
        <w:rPr>
          <w:noProof/>
        </w:rPr>
      </w:r>
      <w:r>
        <w:rPr>
          <w:noProof/>
        </w:rPr>
        <w:fldChar w:fldCharType="separate"/>
      </w:r>
      <w:r>
        <w:rPr>
          <w:noProof/>
        </w:rPr>
        <w:t>26</w:t>
      </w:r>
      <w:r>
        <w:rPr>
          <w:noProof/>
        </w:rPr>
        <w:fldChar w:fldCharType="end"/>
      </w:r>
    </w:p>
    <w:p w14:paraId="1433CE85" w14:textId="5F2A3638" w:rsidR="004D2AE7" w:rsidRDefault="004D2AE7">
      <w:pPr>
        <w:pStyle w:val="TOC4"/>
        <w:rPr>
          <w:rFonts w:asciiTheme="minorHAnsi" w:eastAsiaTheme="minorEastAsia" w:hAnsiTheme="minorHAnsi" w:cstheme="minorBidi"/>
          <w:noProof/>
          <w:sz w:val="22"/>
          <w:szCs w:val="22"/>
          <w:lang w:eastAsia="en-GB"/>
        </w:rPr>
      </w:pPr>
      <w:r>
        <w:rPr>
          <w:noProof/>
        </w:rPr>
        <w:t>5.2.4.</w:t>
      </w:r>
      <w:r>
        <w:rPr>
          <w:noProof/>
          <w:lang w:eastAsia="zh-CN"/>
        </w:rPr>
        <w:t>10</w:t>
      </w:r>
      <w:r>
        <w:rPr>
          <w:rFonts w:asciiTheme="minorHAnsi" w:eastAsiaTheme="minorEastAsia" w:hAnsiTheme="minorHAnsi" w:cstheme="minorBidi"/>
          <w:noProof/>
          <w:sz w:val="22"/>
          <w:szCs w:val="22"/>
          <w:lang w:eastAsia="en-GB"/>
        </w:rPr>
        <w:tab/>
      </w:r>
      <w:r>
        <w:rPr>
          <w:noProof/>
        </w:rPr>
        <w:t xml:space="preserve">Type: </w:t>
      </w:r>
      <w:r>
        <w:rPr>
          <w:noProof/>
          <w:lang w:eastAsia="zh-CN"/>
        </w:rPr>
        <w:t>ComplexQuery</w:t>
      </w:r>
      <w:r>
        <w:rPr>
          <w:noProof/>
        </w:rPr>
        <w:tab/>
      </w:r>
      <w:r>
        <w:rPr>
          <w:noProof/>
        </w:rPr>
        <w:fldChar w:fldCharType="begin"/>
      </w:r>
      <w:r>
        <w:rPr>
          <w:noProof/>
        </w:rPr>
        <w:instrText xml:space="preserve"> PAGEREF _Toc136242458 \h </w:instrText>
      </w:r>
      <w:r>
        <w:rPr>
          <w:noProof/>
        </w:rPr>
      </w:r>
      <w:r>
        <w:rPr>
          <w:noProof/>
        </w:rPr>
        <w:fldChar w:fldCharType="separate"/>
      </w:r>
      <w:r>
        <w:rPr>
          <w:noProof/>
        </w:rPr>
        <w:t>27</w:t>
      </w:r>
      <w:r>
        <w:rPr>
          <w:noProof/>
        </w:rPr>
        <w:fldChar w:fldCharType="end"/>
      </w:r>
    </w:p>
    <w:p w14:paraId="22868C8D" w14:textId="3CBCCE29" w:rsidR="004D2AE7" w:rsidRDefault="004D2AE7">
      <w:pPr>
        <w:pStyle w:val="TOC4"/>
        <w:rPr>
          <w:rFonts w:asciiTheme="minorHAnsi" w:eastAsiaTheme="minorEastAsia" w:hAnsiTheme="minorHAnsi" w:cstheme="minorBidi"/>
          <w:noProof/>
          <w:sz w:val="22"/>
          <w:szCs w:val="22"/>
          <w:lang w:eastAsia="en-GB"/>
        </w:rPr>
      </w:pPr>
      <w:r>
        <w:rPr>
          <w:noProof/>
        </w:rPr>
        <w:t>5.2.4.</w:t>
      </w:r>
      <w:r>
        <w:rPr>
          <w:noProof/>
          <w:lang w:eastAsia="zh-CN"/>
        </w:rPr>
        <w:t>11</w:t>
      </w:r>
      <w:r>
        <w:rPr>
          <w:rFonts w:asciiTheme="minorHAnsi" w:eastAsiaTheme="minorEastAsia" w:hAnsiTheme="minorHAnsi" w:cstheme="minorBidi"/>
          <w:noProof/>
          <w:sz w:val="22"/>
          <w:szCs w:val="22"/>
          <w:lang w:eastAsia="en-GB"/>
        </w:rPr>
        <w:tab/>
      </w:r>
      <w:r>
        <w:rPr>
          <w:noProof/>
        </w:rPr>
        <w:t xml:space="preserve">Type: </w:t>
      </w:r>
      <w:r>
        <w:rPr>
          <w:noProof/>
          <w:lang w:eastAsia="zh-CN"/>
        </w:rPr>
        <w:t>Cnf</w:t>
      </w:r>
      <w:r>
        <w:rPr>
          <w:noProof/>
        </w:rPr>
        <w:tab/>
      </w:r>
      <w:r>
        <w:rPr>
          <w:noProof/>
        </w:rPr>
        <w:fldChar w:fldCharType="begin"/>
      </w:r>
      <w:r>
        <w:rPr>
          <w:noProof/>
        </w:rPr>
        <w:instrText xml:space="preserve"> PAGEREF _Toc136242459 \h </w:instrText>
      </w:r>
      <w:r>
        <w:rPr>
          <w:noProof/>
        </w:rPr>
      </w:r>
      <w:r>
        <w:rPr>
          <w:noProof/>
        </w:rPr>
        <w:fldChar w:fldCharType="separate"/>
      </w:r>
      <w:r>
        <w:rPr>
          <w:noProof/>
        </w:rPr>
        <w:t>27</w:t>
      </w:r>
      <w:r>
        <w:rPr>
          <w:noProof/>
        </w:rPr>
        <w:fldChar w:fldCharType="end"/>
      </w:r>
    </w:p>
    <w:p w14:paraId="1ECAB499" w14:textId="745EC5BE" w:rsidR="004D2AE7" w:rsidRDefault="004D2AE7">
      <w:pPr>
        <w:pStyle w:val="TOC4"/>
        <w:rPr>
          <w:rFonts w:asciiTheme="minorHAnsi" w:eastAsiaTheme="minorEastAsia" w:hAnsiTheme="minorHAnsi" w:cstheme="minorBidi"/>
          <w:noProof/>
          <w:sz w:val="22"/>
          <w:szCs w:val="22"/>
          <w:lang w:eastAsia="en-GB"/>
        </w:rPr>
      </w:pPr>
      <w:r>
        <w:rPr>
          <w:noProof/>
        </w:rPr>
        <w:t>5.2.4.</w:t>
      </w:r>
      <w:r>
        <w:rPr>
          <w:noProof/>
          <w:lang w:eastAsia="zh-CN"/>
        </w:rPr>
        <w:t>12</w:t>
      </w:r>
      <w:r>
        <w:rPr>
          <w:rFonts w:asciiTheme="minorHAnsi" w:eastAsiaTheme="minorEastAsia" w:hAnsiTheme="minorHAnsi" w:cstheme="minorBidi"/>
          <w:noProof/>
          <w:sz w:val="22"/>
          <w:szCs w:val="22"/>
          <w:lang w:eastAsia="en-GB"/>
        </w:rPr>
        <w:tab/>
      </w:r>
      <w:r>
        <w:rPr>
          <w:noProof/>
        </w:rPr>
        <w:t xml:space="preserve">Type: </w:t>
      </w:r>
      <w:r>
        <w:rPr>
          <w:noProof/>
          <w:lang w:eastAsia="zh-CN"/>
        </w:rPr>
        <w:t>Dnf</w:t>
      </w:r>
      <w:r>
        <w:rPr>
          <w:noProof/>
        </w:rPr>
        <w:tab/>
      </w:r>
      <w:r>
        <w:rPr>
          <w:noProof/>
        </w:rPr>
        <w:fldChar w:fldCharType="begin"/>
      </w:r>
      <w:r>
        <w:rPr>
          <w:noProof/>
        </w:rPr>
        <w:instrText xml:space="preserve"> PAGEREF _Toc136242460 \h </w:instrText>
      </w:r>
      <w:r>
        <w:rPr>
          <w:noProof/>
        </w:rPr>
      </w:r>
      <w:r>
        <w:rPr>
          <w:noProof/>
        </w:rPr>
        <w:fldChar w:fldCharType="separate"/>
      </w:r>
      <w:r>
        <w:rPr>
          <w:noProof/>
        </w:rPr>
        <w:t>27</w:t>
      </w:r>
      <w:r>
        <w:rPr>
          <w:noProof/>
        </w:rPr>
        <w:fldChar w:fldCharType="end"/>
      </w:r>
    </w:p>
    <w:p w14:paraId="617F0DF9" w14:textId="7B79EBA1" w:rsidR="004D2AE7" w:rsidRDefault="004D2AE7">
      <w:pPr>
        <w:pStyle w:val="TOC4"/>
        <w:rPr>
          <w:rFonts w:asciiTheme="minorHAnsi" w:eastAsiaTheme="minorEastAsia" w:hAnsiTheme="minorHAnsi" w:cstheme="minorBidi"/>
          <w:noProof/>
          <w:sz w:val="22"/>
          <w:szCs w:val="22"/>
          <w:lang w:eastAsia="en-GB"/>
        </w:rPr>
      </w:pPr>
      <w:r>
        <w:rPr>
          <w:noProof/>
        </w:rPr>
        <w:t>5.2.4.</w:t>
      </w:r>
      <w:r>
        <w:rPr>
          <w:noProof/>
          <w:lang w:eastAsia="zh-CN"/>
        </w:rPr>
        <w:t>13</w:t>
      </w:r>
      <w:r>
        <w:rPr>
          <w:rFonts w:asciiTheme="minorHAnsi" w:eastAsiaTheme="minorEastAsia" w:hAnsiTheme="minorHAnsi" w:cstheme="minorBidi"/>
          <w:noProof/>
          <w:sz w:val="22"/>
          <w:szCs w:val="22"/>
          <w:lang w:eastAsia="en-GB"/>
        </w:rPr>
        <w:tab/>
      </w:r>
      <w:r>
        <w:rPr>
          <w:noProof/>
        </w:rPr>
        <w:t xml:space="preserve">Type: </w:t>
      </w:r>
      <w:r>
        <w:rPr>
          <w:noProof/>
          <w:lang w:eastAsia="zh-CN"/>
        </w:rPr>
        <w:t>CnfUnit</w:t>
      </w:r>
      <w:r>
        <w:rPr>
          <w:noProof/>
        </w:rPr>
        <w:tab/>
      </w:r>
      <w:r>
        <w:rPr>
          <w:noProof/>
        </w:rPr>
        <w:fldChar w:fldCharType="begin"/>
      </w:r>
      <w:r>
        <w:rPr>
          <w:noProof/>
        </w:rPr>
        <w:instrText xml:space="preserve"> PAGEREF _Toc136242461 \h </w:instrText>
      </w:r>
      <w:r>
        <w:rPr>
          <w:noProof/>
        </w:rPr>
      </w:r>
      <w:r>
        <w:rPr>
          <w:noProof/>
        </w:rPr>
        <w:fldChar w:fldCharType="separate"/>
      </w:r>
      <w:r>
        <w:rPr>
          <w:noProof/>
        </w:rPr>
        <w:t>27</w:t>
      </w:r>
      <w:r>
        <w:rPr>
          <w:noProof/>
        </w:rPr>
        <w:fldChar w:fldCharType="end"/>
      </w:r>
    </w:p>
    <w:p w14:paraId="6247F2BB" w14:textId="169E2AD1" w:rsidR="004D2AE7" w:rsidRDefault="004D2AE7">
      <w:pPr>
        <w:pStyle w:val="TOC4"/>
        <w:rPr>
          <w:rFonts w:asciiTheme="minorHAnsi" w:eastAsiaTheme="minorEastAsia" w:hAnsiTheme="minorHAnsi" w:cstheme="minorBidi"/>
          <w:noProof/>
          <w:sz w:val="22"/>
          <w:szCs w:val="22"/>
          <w:lang w:eastAsia="en-GB"/>
        </w:rPr>
      </w:pPr>
      <w:r>
        <w:rPr>
          <w:noProof/>
        </w:rPr>
        <w:t>5.2.4.</w:t>
      </w:r>
      <w:r>
        <w:rPr>
          <w:noProof/>
          <w:lang w:eastAsia="zh-CN"/>
        </w:rPr>
        <w:t>14</w:t>
      </w:r>
      <w:r>
        <w:rPr>
          <w:rFonts w:asciiTheme="minorHAnsi" w:eastAsiaTheme="minorEastAsia" w:hAnsiTheme="minorHAnsi" w:cstheme="minorBidi"/>
          <w:noProof/>
          <w:sz w:val="22"/>
          <w:szCs w:val="22"/>
          <w:lang w:eastAsia="en-GB"/>
        </w:rPr>
        <w:tab/>
      </w:r>
      <w:r>
        <w:rPr>
          <w:noProof/>
        </w:rPr>
        <w:t xml:space="preserve">Type: </w:t>
      </w:r>
      <w:r>
        <w:rPr>
          <w:noProof/>
          <w:lang w:eastAsia="zh-CN"/>
        </w:rPr>
        <w:t>DnfUnit</w:t>
      </w:r>
      <w:r>
        <w:rPr>
          <w:noProof/>
        </w:rPr>
        <w:tab/>
      </w:r>
      <w:r>
        <w:rPr>
          <w:noProof/>
        </w:rPr>
        <w:fldChar w:fldCharType="begin"/>
      </w:r>
      <w:r>
        <w:rPr>
          <w:noProof/>
        </w:rPr>
        <w:instrText xml:space="preserve"> PAGEREF _Toc136242462 \h </w:instrText>
      </w:r>
      <w:r>
        <w:rPr>
          <w:noProof/>
        </w:rPr>
      </w:r>
      <w:r>
        <w:rPr>
          <w:noProof/>
        </w:rPr>
        <w:fldChar w:fldCharType="separate"/>
      </w:r>
      <w:r>
        <w:rPr>
          <w:noProof/>
        </w:rPr>
        <w:t>27</w:t>
      </w:r>
      <w:r>
        <w:rPr>
          <w:noProof/>
        </w:rPr>
        <w:fldChar w:fldCharType="end"/>
      </w:r>
    </w:p>
    <w:p w14:paraId="7D37D1A3" w14:textId="06A6D633" w:rsidR="004D2AE7" w:rsidRDefault="004D2AE7">
      <w:pPr>
        <w:pStyle w:val="TOC4"/>
        <w:rPr>
          <w:rFonts w:asciiTheme="minorHAnsi" w:eastAsiaTheme="minorEastAsia" w:hAnsiTheme="minorHAnsi" w:cstheme="minorBidi"/>
          <w:noProof/>
          <w:sz w:val="22"/>
          <w:szCs w:val="22"/>
          <w:lang w:eastAsia="en-GB"/>
        </w:rPr>
      </w:pPr>
      <w:r>
        <w:rPr>
          <w:noProof/>
        </w:rPr>
        <w:t>5.2.4.</w:t>
      </w:r>
      <w:r>
        <w:rPr>
          <w:noProof/>
          <w:lang w:eastAsia="zh-CN"/>
        </w:rPr>
        <w:t>15</w:t>
      </w:r>
      <w:r>
        <w:rPr>
          <w:rFonts w:asciiTheme="minorHAnsi" w:eastAsiaTheme="minorEastAsia" w:hAnsiTheme="minorHAnsi" w:cstheme="minorBidi"/>
          <w:noProof/>
          <w:sz w:val="22"/>
          <w:szCs w:val="22"/>
          <w:lang w:eastAsia="en-GB"/>
        </w:rPr>
        <w:tab/>
      </w:r>
      <w:r>
        <w:rPr>
          <w:noProof/>
        </w:rPr>
        <w:t xml:space="preserve">Type: </w:t>
      </w:r>
      <w:r>
        <w:rPr>
          <w:noProof/>
          <w:lang w:eastAsia="zh-CN"/>
        </w:rPr>
        <w:t>Atom</w:t>
      </w:r>
      <w:r>
        <w:rPr>
          <w:noProof/>
        </w:rPr>
        <w:tab/>
      </w:r>
      <w:r>
        <w:rPr>
          <w:noProof/>
        </w:rPr>
        <w:fldChar w:fldCharType="begin"/>
      </w:r>
      <w:r>
        <w:rPr>
          <w:noProof/>
        </w:rPr>
        <w:instrText xml:space="preserve"> PAGEREF _Toc136242463 \h </w:instrText>
      </w:r>
      <w:r>
        <w:rPr>
          <w:noProof/>
        </w:rPr>
      </w:r>
      <w:r>
        <w:rPr>
          <w:noProof/>
        </w:rPr>
        <w:fldChar w:fldCharType="separate"/>
      </w:r>
      <w:r>
        <w:rPr>
          <w:noProof/>
        </w:rPr>
        <w:t>28</w:t>
      </w:r>
      <w:r>
        <w:rPr>
          <w:noProof/>
        </w:rPr>
        <w:fldChar w:fldCharType="end"/>
      </w:r>
    </w:p>
    <w:p w14:paraId="61725505" w14:textId="2D7403CF" w:rsidR="004D2AE7" w:rsidRDefault="004D2AE7">
      <w:pPr>
        <w:pStyle w:val="TOC4"/>
        <w:rPr>
          <w:rFonts w:asciiTheme="minorHAnsi" w:eastAsiaTheme="minorEastAsia" w:hAnsiTheme="minorHAnsi" w:cstheme="minorBidi"/>
          <w:noProof/>
          <w:sz w:val="22"/>
          <w:szCs w:val="22"/>
          <w:lang w:eastAsia="en-GB"/>
        </w:rPr>
      </w:pPr>
      <w:r>
        <w:rPr>
          <w:noProof/>
        </w:rPr>
        <w:t>5.2.4.</w:t>
      </w:r>
      <w:r>
        <w:rPr>
          <w:noProof/>
          <w:lang w:eastAsia="zh-CN"/>
        </w:rPr>
        <w:t>16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_Toc136242464 \h </w:instrText>
      </w:r>
      <w:r>
        <w:rPr>
          <w:noProof/>
        </w:rPr>
      </w:r>
      <w:r>
        <w:rPr>
          <w:noProof/>
        </w:rPr>
        <w:fldChar w:fldCharType="separate"/>
      </w:r>
      <w:r>
        <w:rPr>
          <w:noProof/>
        </w:rPr>
        <w:t>28</w:t>
      </w:r>
      <w:r>
        <w:rPr>
          <w:noProof/>
        </w:rPr>
        <w:fldChar w:fldCharType="end"/>
      </w:r>
    </w:p>
    <w:p w14:paraId="7A3495ED" w14:textId="6F27AF60" w:rsidR="004D2AE7" w:rsidRDefault="004D2AE7">
      <w:pPr>
        <w:pStyle w:val="TOC4"/>
        <w:rPr>
          <w:rFonts w:asciiTheme="minorHAnsi" w:eastAsiaTheme="minorEastAsia" w:hAnsiTheme="minorHAnsi" w:cstheme="minorBidi"/>
          <w:noProof/>
          <w:sz w:val="22"/>
          <w:szCs w:val="22"/>
          <w:lang w:eastAsia="en-GB"/>
        </w:rPr>
      </w:pPr>
      <w:r>
        <w:rPr>
          <w:noProof/>
        </w:rPr>
        <w:t>5.2.4.</w:t>
      </w:r>
      <w:r>
        <w:rPr>
          <w:noProof/>
          <w:lang w:eastAsia="zh-CN"/>
        </w:rPr>
        <w:t>17</w:t>
      </w:r>
      <w:r>
        <w:rPr>
          <w:rFonts w:asciiTheme="minorHAnsi" w:eastAsiaTheme="minorEastAsia" w:hAnsiTheme="minorHAnsi" w:cstheme="minorBidi"/>
          <w:noProof/>
          <w:sz w:val="22"/>
          <w:szCs w:val="22"/>
          <w:lang w:eastAsia="en-GB"/>
        </w:rPr>
        <w:tab/>
      </w:r>
      <w:r>
        <w:rPr>
          <w:noProof/>
        </w:rPr>
        <w:t xml:space="preserve">Type: </w:t>
      </w:r>
      <w:r>
        <w:rPr>
          <w:noProof/>
          <w:lang w:eastAsia="zh-CN"/>
        </w:rPr>
        <w:t>PatchResult</w:t>
      </w:r>
      <w:r>
        <w:rPr>
          <w:noProof/>
        </w:rPr>
        <w:tab/>
      </w:r>
      <w:r>
        <w:rPr>
          <w:noProof/>
        </w:rPr>
        <w:fldChar w:fldCharType="begin"/>
      </w:r>
      <w:r>
        <w:rPr>
          <w:noProof/>
        </w:rPr>
        <w:instrText xml:space="preserve"> PAGEREF _Toc136242465 \h </w:instrText>
      </w:r>
      <w:r>
        <w:rPr>
          <w:noProof/>
        </w:rPr>
      </w:r>
      <w:r>
        <w:rPr>
          <w:noProof/>
        </w:rPr>
        <w:fldChar w:fldCharType="separate"/>
      </w:r>
      <w:r>
        <w:rPr>
          <w:noProof/>
        </w:rPr>
        <w:t>28</w:t>
      </w:r>
      <w:r>
        <w:rPr>
          <w:noProof/>
        </w:rPr>
        <w:fldChar w:fldCharType="end"/>
      </w:r>
    </w:p>
    <w:p w14:paraId="4E68A1A1" w14:textId="3BD3CE8B" w:rsidR="004D2AE7" w:rsidRDefault="004D2AE7">
      <w:pPr>
        <w:pStyle w:val="TOC4"/>
        <w:rPr>
          <w:rFonts w:asciiTheme="minorHAnsi" w:eastAsiaTheme="minorEastAsia" w:hAnsiTheme="minorHAnsi" w:cstheme="minorBidi"/>
          <w:noProof/>
          <w:sz w:val="22"/>
          <w:szCs w:val="22"/>
          <w:lang w:eastAsia="en-GB"/>
        </w:rPr>
      </w:pPr>
      <w:r>
        <w:rPr>
          <w:noProof/>
        </w:rPr>
        <w:t>5.2.4.</w:t>
      </w:r>
      <w:r>
        <w:rPr>
          <w:noProof/>
          <w:lang w:eastAsia="zh-CN"/>
        </w:rPr>
        <w:t>18</w:t>
      </w:r>
      <w:r>
        <w:rPr>
          <w:rFonts w:asciiTheme="minorHAnsi" w:eastAsiaTheme="minorEastAsia" w:hAnsiTheme="minorHAnsi" w:cstheme="minorBidi"/>
          <w:noProof/>
          <w:sz w:val="22"/>
          <w:szCs w:val="22"/>
          <w:lang w:eastAsia="en-GB"/>
        </w:rPr>
        <w:tab/>
      </w:r>
      <w:r>
        <w:rPr>
          <w:noProof/>
        </w:rPr>
        <w:t xml:space="preserve">Type: </w:t>
      </w:r>
      <w:r>
        <w:rPr>
          <w:noProof/>
          <w:lang w:eastAsia="zh-CN"/>
        </w:rPr>
        <w:t>ReportItem</w:t>
      </w:r>
      <w:r>
        <w:rPr>
          <w:noProof/>
        </w:rPr>
        <w:tab/>
      </w:r>
      <w:r>
        <w:rPr>
          <w:noProof/>
        </w:rPr>
        <w:fldChar w:fldCharType="begin"/>
      </w:r>
      <w:r>
        <w:rPr>
          <w:noProof/>
        </w:rPr>
        <w:instrText xml:space="preserve"> PAGEREF _Toc136242466 \h </w:instrText>
      </w:r>
      <w:r>
        <w:rPr>
          <w:noProof/>
        </w:rPr>
      </w:r>
      <w:r>
        <w:rPr>
          <w:noProof/>
        </w:rPr>
        <w:fldChar w:fldCharType="separate"/>
      </w:r>
      <w:r>
        <w:rPr>
          <w:noProof/>
        </w:rPr>
        <w:t>28</w:t>
      </w:r>
      <w:r>
        <w:rPr>
          <w:noProof/>
        </w:rPr>
        <w:fldChar w:fldCharType="end"/>
      </w:r>
    </w:p>
    <w:p w14:paraId="1F0D7322" w14:textId="0A5B568C" w:rsidR="004D2AE7" w:rsidRDefault="004D2AE7">
      <w:pPr>
        <w:pStyle w:val="TOC4"/>
        <w:rPr>
          <w:rFonts w:asciiTheme="minorHAnsi" w:eastAsiaTheme="minorEastAsia" w:hAnsiTheme="minorHAnsi" w:cstheme="minorBidi"/>
          <w:noProof/>
          <w:sz w:val="22"/>
          <w:szCs w:val="22"/>
          <w:lang w:eastAsia="en-GB"/>
        </w:rPr>
      </w:pPr>
      <w:r>
        <w:rPr>
          <w:noProof/>
        </w:rPr>
        <w:t>5.2.4.</w:t>
      </w:r>
      <w:r>
        <w:rPr>
          <w:noProof/>
          <w:lang w:eastAsia="zh-CN"/>
        </w:rPr>
        <w:t>19</w:t>
      </w:r>
      <w:r>
        <w:rPr>
          <w:rFonts w:asciiTheme="minorHAnsi" w:eastAsiaTheme="minorEastAsia" w:hAnsiTheme="minorHAnsi" w:cstheme="minorBidi"/>
          <w:noProof/>
          <w:sz w:val="22"/>
          <w:szCs w:val="22"/>
          <w:lang w:eastAsia="en-GB"/>
        </w:rPr>
        <w:tab/>
      </w:r>
      <w:r>
        <w:rPr>
          <w:noProof/>
        </w:rPr>
        <w:t xml:space="preserve">Type: </w:t>
      </w:r>
      <w:r>
        <w:rPr>
          <w:noProof/>
          <w:lang w:eastAsia="zh-CN"/>
        </w:rPr>
        <w:t>HalTemplate</w:t>
      </w:r>
      <w:r>
        <w:rPr>
          <w:noProof/>
        </w:rPr>
        <w:tab/>
      </w:r>
      <w:r>
        <w:rPr>
          <w:noProof/>
        </w:rPr>
        <w:fldChar w:fldCharType="begin"/>
      </w:r>
      <w:r>
        <w:rPr>
          <w:noProof/>
        </w:rPr>
        <w:instrText xml:space="preserve"> PAGEREF _Toc136242467 \h </w:instrText>
      </w:r>
      <w:r>
        <w:rPr>
          <w:noProof/>
        </w:rPr>
      </w:r>
      <w:r>
        <w:rPr>
          <w:noProof/>
        </w:rPr>
        <w:fldChar w:fldCharType="separate"/>
      </w:r>
      <w:r>
        <w:rPr>
          <w:noProof/>
        </w:rPr>
        <w:t>29</w:t>
      </w:r>
      <w:r>
        <w:rPr>
          <w:noProof/>
        </w:rPr>
        <w:fldChar w:fldCharType="end"/>
      </w:r>
    </w:p>
    <w:p w14:paraId="6206AA6E" w14:textId="49EA342B" w:rsidR="004D2AE7" w:rsidRDefault="004D2AE7">
      <w:pPr>
        <w:pStyle w:val="TOC4"/>
        <w:rPr>
          <w:rFonts w:asciiTheme="minorHAnsi" w:eastAsiaTheme="minorEastAsia" w:hAnsiTheme="minorHAnsi" w:cstheme="minorBidi"/>
          <w:noProof/>
          <w:sz w:val="22"/>
          <w:szCs w:val="22"/>
          <w:lang w:eastAsia="en-GB"/>
        </w:rPr>
      </w:pPr>
      <w:r>
        <w:rPr>
          <w:noProof/>
        </w:rPr>
        <w:t>5.2.4.</w:t>
      </w:r>
      <w:r>
        <w:rPr>
          <w:noProof/>
          <w:lang w:eastAsia="zh-CN"/>
        </w:rPr>
        <w:t>20</w:t>
      </w:r>
      <w:r>
        <w:rPr>
          <w:rFonts w:asciiTheme="minorHAnsi" w:eastAsiaTheme="minorEastAsia" w:hAnsiTheme="minorHAnsi" w:cstheme="minorBidi"/>
          <w:noProof/>
          <w:sz w:val="22"/>
          <w:szCs w:val="22"/>
          <w:lang w:eastAsia="en-GB"/>
        </w:rPr>
        <w:tab/>
      </w:r>
      <w:r>
        <w:rPr>
          <w:noProof/>
        </w:rPr>
        <w:t>Type:</w:t>
      </w:r>
      <w:r>
        <w:rPr>
          <w:noProof/>
          <w:lang w:eastAsia="zh-CN"/>
        </w:rPr>
        <w:t xml:space="preserve"> Property</w:t>
      </w:r>
      <w:r>
        <w:rPr>
          <w:noProof/>
        </w:rPr>
        <w:tab/>
      </w:r>
      <w:r>
        <w:rPr>
          <w:noProof/>
        </w:rPr>
        <w:fldChar w:fldCharType="begin"/>
      </w:r>
      <w:r>
        <w:rPr>
          <w:noProof/>
        </w:rPr>
        <w:instrText xml:space="preserve"> PAGEREF _Toc136242468 \h </w:instrText>
      </w:r>
      <w:r>
        <w:rPr>
          <w:noProof/>
        </w:rPr>
      </w:r>
      <w:r>
        <w:rPr>
          <w:noProof/>
        </w:rPr>
        <w:fldChar w:fldCharType="separate"/>
      </w:r>
      <w:r>
        <w:rPr>
          <w:noProof/>
        </w:rPr>
        <w:t>29</w:t>
      </w:r>
      <w:r>
        <w:rPr>
          <w:noProof/>
        </w:rPr>
        <w:fldChar w:fldCharType="end"/>
      </w:r>
    </w:p>
    <w:p w14:paraId="34C517F3" w14:textId="16428943" w:rsidR="004D2AE7" w:rsidRDefault="004D2AE7">
      <w:pPr>
        <w:pStyle w:val="TOC4"/>
        <w:rPr>
          <w:rFonts w:asciiTheme="minorHAnsi" w:eastAsiaTheme="minorEastAsia" w:hAnsiTheme="minorHAnsi" w:cstheme="minorBidi"/>
          <w:noProof/>
          <w:sz w:val="22"/>
          <w:szCs w:val="22"/>
          <w:lang w:eastAsia="en-GB"/>
        </w:rPr>
      </w:pPr>
      <w:r>
        <w:rPr>
          <w:noProof/>
        </w:rPr>
        <w:t>5.2.4.21</w:t>
      </w:r>
      <w:r>
        <w:rPr>
          <w:rFonts w:asciiTheme="minorHAnsi" w:eastAsiaTheme="minorEastAsia" w:hAnsiTheme="minorHAnsi" w:cstheme="minorBidi"/>
          <w:noProof/>
          <w:sz w:val="22"/>
          <w:szCs w:val="22"/>
          <w:lang w:eastAsia="en-GB"/>
        </w:rPr>
        <w:tab/>
      </w:r>
      <w:r>
        <w:rPr>
          <w:noProof/>
        </w:rPr>
        <w:t>Type: RedirectResponse</w:t>
      </w:r>
      <w:r>
        <w:rPr>
          <w:noProof/>
        </w:rPr>
        <w:tab/>
      </w:r>
      <w:r>
        <w:rPr>
          <w:noProof/>
        </w:rPr>
        <w:fldChar w:fldCharType="begin"/>
      </w:r>
      <w:r>
        <w:rPr>
          <w:noProof/>
        </w:rPr>
        <w:instrText xml:space="preserve"> PAGEREF _Toc136242469 \h </w:instrText>
      </w:r>
      <w:r>
        <w:rPr>
          <w:noProof/>
        </w:rPr>
      </w:r>
      <w:r>
        <w:rPr>
          <w:noProof/>
        </w:rPr>
        <w:fldChar w:fldCharType="separate"/>
      </w:r>
      <w:r>
        <w:rPr>
          <w:noProof/>
        </w:rPr>
        <w:t>29</w:t>
      </w:r>
      <w:r>
        <w:rPr>
          <w:noProof/>
        </w:rPr>
        <w:fldChar w:fldCharType="end"/>
      </w:r>
    </w:p>
    <w:p w14:paraId="0834A4E4" w14:textId="011B789D" w:rsidR="004D2AE7" w:rsidRDefault="004D2AE7">
      <w:pPr>
        <w:pStyle w:val="TOC4"/>
        <w:rPr>
          <w:rFonts w:asciiTheme="minorHAnsi" w:eastAsiaTheme="minorEastAsia" w:hAnsiTheme="minorHAnsi" w:cstheme="minorBidi"/>
          <w:noProof/>
          <w:sz w:val="22"/>
          <w:szCs w:val="22"/>
          <w:lang w:eastAsia="en-GB"/>
        </w:rPr>
      </w:pPr>
      <w:r>
        <w:rPr>
          <w:noProof/>
        </w:rPr>
        <w:t>5.2.4.22</w:t>
      </w:r>
      <w:r>
        <w:rPr>
          <w:rFonts w:asciiTheme="minorHAnsi" w:eastAsiaTheme="minorEastAsia" w:hAnsiTheme="minorHAnsi" w:cstheme="minorBidi"/>
          <w:noProof/>
          <w:sz w:val="22"/>
          <w:szCs w:val="22"/>
          <w:lang w:eastAsia="en-GB"/>
        </w:rPr>
        <w:tab/>
      </w:r>
      <w:r>
        <w:rPr>
          <w:noProof/>
        </w:rPr>
        <w:t>Type: TunnelAddress</w:t>
      </w:r>
      <w:r>
        <w:rPr>
          <w:noProof/>
        </w:rPr>
        <w:tab/>
      </w:r>
      <w:r>
        <w:rPr>
          <w:noProof/>
        </w:rPr>
        <w:fldChar w:fldCharType="begin"/>
      </w:r>
      <w:r>
        <w:rPr>
          <w:noProof/>
        </w:rPr>
        <w:instrText xml:space="preserve"> PAGEREF _Toc136242470 \h </w:instrText>
      </w:r>
      <w:r>
        <w:rPr>
          <w:noProof/>
        </w:rPr>
      </w:r>
      <w:r>
        <w:rPr>
          <w:noProof/>
        </w:rPr>
        <w:fldChar w:fldCharType="separate"/>
      </w:r>
      <w:r>
        <w:rPr>
          <w:noProof/>
        </w:rPr>
        <w:t>30</w:t>
      </w:r>
      <w:r>
        <w:rPr>
          <w:noProof/>
        </w:rPr>
        <w:fldChar w:fldCharType="end"/>
      </w:r>
    </w:p>
    <w:p w14:paraId="66A6699C" w14:textId="727AAE4F" w:rsidR="004D2AE7" w:rsidRDefault="004D2AE7">
      <w:pPr>
        <w:pStyle w:val="TOC4"/>
        <w:rPr>
          <w:rFonts w:asciiTheme="minorHAnsi" w:eastAsiaTheme="minorEastAsia" w:hAnsiTheme="minorHAnsi" w:cstheme="minorBidi"/>
          <w:noProof/>
          <w:sz w:val="22"/>
          <w:szCs w:val="22"/>
          <w:lang w:eastAsia="en-GB"/>
        </w:rPr>
      </w:pPr>
      <w:r w:rsidRPr="00DA0C96">
        <w:rPr>
          <w:rFonts w:eastAsia="SimSun"/>
          <w:noProof/>
        </w:rPr>
        <w:t>5.2.4.23</w:t>
      </w:r>
      <w:r>
        <w:rPr>
          <w:rFonts w:asciiTheme="minorHAnsi" w:eastAsiaTheme="minorEastAsia" w:hAnsiTheme="minorHAnsi" w:cstheme="minorBidi"/>
          <w:noProof/>
          <w:sz w:val="22"/>
          <w:szCs w:val="22"/>
          <w:lang w:eastAsia="en-GB"/>
        </w:rPr>
        <w:tab/>
      </w:r>
      <w:r w:rsidRPr="00DA0C96">
        <w:rPr>
          <w:rFonts w:eastAsia="SimSun"/>
          <w:noProof/>
        </w:rPr>
        <w:t>Type: FqdnPatternMatchingRule</w:t>
      </w:r>
      <w:r>
        <w:rPr>
          <w:noProof/>
        </w:rPr>
        <w:tab/>
      </w:r>
      <w:r>
        <w:rPr>
          <w:noProof/>
        </w:rPr>
        <w:fldChar w:fldCharType="begin"/>
      </w:r>
      <w:r>
        <w:rPr>
          <w:noProof/>
        </w:rPr>
        <w:instrText xml:space="preserve"> PAGEREF _Toc136242471 \h </w:instrText>
      </w:r>
      <w:r>
        <w:rPr>
          <w:noProof/>
        </w:rPr>
      </w:r>
      <w:r>
        <w:rPr>
          <w:noProof/>
        </w:rPr>
        <w:fldChar w:fldCharType="separate"/>
      </w:r>
      <w:r>
        <w:rPr>
          <w:noProof/>
        </w:rPr>
        <w:t>30</w:t>
      </w:r>
      <w:r>
        <w:rPr>
          <w:noProof/>
        </w:rPr>
        <w:fldChar w:fldCharType="end"/>
      </w:r>
    </w:p>
    <w:p w14:paraId="192E7B03" w14:textId="73E7F003" w:rsidR="004D2AE7" w:rsidRDefault="004D2AE7">
      <w:pPr>
        <w:pStyle w:val="TOC4"/>
        <w:rPr>
          <w:rFonts w:asciiTheme="minorHAnsi" w:eastAsiaTheme="minorEastAsia" w:hAnsiTheme="minorHAnsi" w:cstheme="minorBidi"/>
          <w:noProof/>
          <w:sz w:val="22"/>
          <w:szCs w:val="22"/>
          <w:lang w:eastAsia="en-GB"/>
        </w:rPr>
      </w:pPr>
      <w:r w:rsidRPr="00DA0C96">
        <w:rPr>
          <w:rFonts w:eastAsia="SimSun"/>
          <w:noProof/>
        </w:rPr>
        <w:t>5.2.4.24</w:t>
      </w:r>
      <w:r>
        <w:rPr>
          <w:rFonts w:asciiTheme="minorHAnsi" w:eastAsiaTheme="minorEastAsia" w:hAnsiTheme="minorHAnsi" w:cstheme="minorBidi"/>
          <w:noProof/>
          <w:sz w:val="22"/>
          <w:szCs w:val="22"/>
          <w:lang w:eastAsia="en-GB"/>
        </w:rPr>
        <w:tab/>
      </w:r>
      <w:r w:rsidRPr="00DA0C96">
        <w:rPr>
          <w:rFonts w:eastAsia="SimSun"/>
          <w:noProof/>
        </w:rPr>
        <w:t>Type: StringMatchingRule</w:t>
      </w:r>
      <w:r>
        <w:rPr>
          <w:noProof/>
        </w:rPr>
        <w:tab/>
      </w:r>
      <w:r>
        <w:rPr>
          <w:noProof/>
        </w:rPr>
        <w:fldChar w:fldCharType="begin"/>
      </w:r>
      <w:r>
        <w:rPr>
          <w:noProof/>
        </w:rPr>
        <w:instrText xml:space="preserve"> PAGEREF _Toc136242472 \h </w:instrText>
      </w:r>
      <w:r>
        <w:rPr>
          <w:noProof/>
        </w:rPr>
      </w:r>
      <w:r>
        <w:rPr>
          <w:noProof/>
        </w:rPr>
        <w:fldChar w:fldCharType="separate"/>
      </w:r>
      <w:r>
        <w:rPr>
          <w:noProof/>
        </w:rPr>
        <w:t>30</w:t>
      </w:r>
      <w:r>
        <w:rPr>
          <w:noProof/>
        </w:rPr>
        <w:fldChar w:fldCharType="end"/>
      </w:r>
    </w:p>
    <w:p w14:paraId="2731E6CD" w14:textId="7DD9E367" w:rsidR="004D2AE7" w:rsidRDefault="004D2AE7">
      <w:pPr>
        <w:pStyle w:val="TOC4"/>
        <w:rPr>
          <w:rFonts w:asciiTheme="minorHAnsi" w:eastAsiaTheme="minorEastAsia" w:hAnsiTheme="minorHAnsi" w:cstheme="minorBidi"/>
          <w:noProof/>
          <w:sz w:val="22"/>
          <w:szCs w:val="22"/>
          <w:lang w:eastAsia="en-GB"/>
        </w:rPr>
      </w:pPr>
      <w:r w:rsidRPr="00DA0C96">
        <w:rPr>
          <w:rFonts w:eastAsia="SimSun"/>
          <w:noProof/>
        </w:rPr>
        <w:t>5.2.4.25</w:t>
      </w:r>
      <w:r>
        <w:rPr>
          <w:rFonts w:asciiTheme="minorHAnsi" w:eastAsiaTheme="minorEastAsia" w:hAnsiTheme="minorHAnsi" w:cstheme="minorBidi"/>
          <w:noProof/>
          <w:sz w:val="22"/>
          <w:szCs w:val="22"/>
          <w:lang w:eastAsia="en-GB"/>
        </w:rPr>
        <w:tab/>
      </w:r>
      <w:r w:rsidRPr="00DA0C96">
        <w:rPr>
          <w:rFonts w:eastAsia="SimSun"/>
          <w:noProof/>
        </w:rPr>
        <w:t>Type: StringMatchingCondition</w:t>
      </w:r>
      <w:r>
        <w:rPr>
          <w:noProof/>
        </w:rPr>
        <w:tab/>
      </w:r>
      <w:r>
        <w:rPr>
          <w:noProof/>
        </w:rPr>
        <w:fldChar w:fldCharType="begin"/>
      </w:r>
      <w:r>
        <w:rPr>
          <w:noProof/>
        </w:rPr>
        <w:instrText xml:space="preserve"> PAGEREF _Toc136242473 \h </w:instrText>
      </w:r>
      <w:r>
        <w:rPr>
          <w:noProof/>
        </w:rPr>
      </w:r>
      <w:r>
        <w:rPr>
          <w:noProof/>
        </w:rPr>
        <w:fldChar w:fldCharType="separate"/>
      </w:r>
      <w:r>
        <w:rPr>
          <w:noProof/>
        </w:rPr>
        <w:t>31</w:t>
      </w:r>
      <w:r>
        <w:rPr>
          <w:noProof/>
        </w:rPr>
        <w:fldChar w:fldCharType="end"/>
      </w:r>
    </w:p>
    <w:p w14:paraId="40700F9A" w14:textId="0A69FE78" w:rsidR="004D2AE7" w:rsidRDefault="004D2AE7">
      <w:pPr>
        <w:pStyle w:val="TOC4"/>
        <w:rPr>
          <w:rFonts w:asciiTheme="minorHAnsi" w:eastAsiaTheme="minorEastAsia" w:hAnsiTheme="minorHAnsi" w:cstheme="minorBidi"/>
          <w:noProof/>
          <w:sz w:val="22"/>
          <w:szCs w:val="22"/>
          <w:lang w:eastAsia="en-GB"/>
        </w:rPr>
      </w:pPr>
      <w:r w:rsidRPr="00DA0C96">
        <w:rPr>
          <w:rFonts w:eastAsia="SimSun"/>
          <w:noProof/>
        </w:rPr>
        <w:t>5.2.4.</w:t>
      </w:r>
      <w:r w:rsidRPr="00DA0C96">
        <w:rPr>
          <w:rFonts w:eastAsia="SimSun"/>
          <w:noProof/>
          <w:lang/>
        </w:rPr>
        <w:t>26</w:t>
      </w:r>
      <w:r>
        <w:rPr>
          <w:rFonts w:asciiTheme="minorHAnsi" w:eastAsiaTheme="minorEastAsia" w:hAnsiTheme="minorHAnsi" w:cstheme="minorBidi"/>
          <w:noProof/>
          <w:sz w:val="22"/>
          <w:szCs w:val="22"/>
          <w:lang w:eastAsia="en-GB"/>
        </w:rPr>
        <w:tab/>
      </w:r>
      <w:r>
        <w:rPr>
          <w:noProof/>
        </w:rPr>
        <w:t>Type: Ipv4AddressRange</w:t>
      </w:r>
      <w:r>
        <w:rPr>
          <w:noProof/>
        </w:rPr>
        <w:tab/>
      </w:r>
      <w:r>
        <w:rPr>
          <w:noProof/>
        </w:rPr>
        <w:fldChar w:fldCharType="begin"/>
      </w:r>
      <w:r>
        <w:rPr>
          <w:noProof/>
        </w:rPr>
        <w:instrText xml:space="preserve"> PAGEREF _Toc136242474 \h </w:instrText>
      </w:r>
      <w:r>
        <w:rPr>
          <w:noProof/>
        </w:rPr>
      </w:r>
      <w:r>
        <w:rPr>
          <w:noProof/>
        </w:rPr>
        <w:fldChar w:fldCharType="separate"/>
      </w:r>
      <w:r>
        <w:rPr>
          <w:noProof/>
        </w:rPr>
        <w:t>31</w:t>
      </w:r>
      <w:r>
        <w:rPr>
          <w:noProof/>
        </w:rPr>
        <w:fldChar w:fldCharType="end"/>
      </w:r>
    </w:p>
    <w:p w14:paraId="26136B93" w14:textId="6792285B" w:rsidR="004D2AE7" w:rsidRDefault="004D2AE7">
      <w:pPr>
        <w:pStyle w:val="TOC4"/>
        <w:rPr>
          <w:rFonts w:asciiTheme="minorHAnsi" w:eastAsiaTheme="minorEastAsia" w:hAnsiTheme="minorHAnsi" w:cstheme="minorBidi"/>
          <w:noProof/>
          <w:sz w:val="22"/>
          <w:szCs w:val="22"/>
          <w:lang w:eastAsia="en-GB"/>
        </w:rPr>
      </w:pPr>
      <w:r w:rsidRPr="00DA0C96">
        <w:rPr>
          <w:rFonts w:eastAsia="SimSun"/>
          <w:noProof/>
        </w:rPr>
        <w:t>5.2.4.</w:t>
      </w:r>
      <w:r w:rsidRPr="00DA0C96">
        <w:rPr>
          <w:rFonts w:eastAsia="SimSun"/>
          <w:noProof/>
          <w:lang/>
        </w:rPr>
        <w:t>27</w:t>
      </w:r>
      <w:r>
        <w:rPr>
          <w:rFonts w:asciiTheme="minorHAnsi" w:eastAsiaTheme="minorEastAsia" w:hAnsiTheme="minorHAnsi" w:cstheme="minorBidi"/>
          <w:noProof/>
          <w:sz w:val="22"/>
          <w:szCs w:val="22"/>
          <w:lang w:eastAsia="en-GB"/>
        </w:rPr>
        <w:tab/>
      </w:r>
      <w:r>
        <w:rPr>
          <w:noProof/>
        </w:rPr>
        <w:t>Type: Ipv6AddressRange</w:t>
      </w:r>
      <w:r>
        <w:rPr>
          <w:noProof/>
        </w:rPr>
        <w:tab/>
      </w:r>
      <w:r>
        <w:rPr>
          <w:noProof/>
        </w:rPr>
        <w:fldChar w:fldCharType="begin"/>
      </w:r>
      <w:r>
        <w:rPr>
          <w:noProof/>
        </w:rPr>
        <w:instrText xml:space="preserve"> PAGEREF _Toc136242475 \h </w:instrText>
      </w:r>
      <w:r>
        <w:rPr>
          <w:noProof/>
        </w:rPr>
      </w:r>
      <w:r>
        <w:rPr>
          <w:noProof/>
        </w:rPr>
        <w:fldChar w:fldCharType="separate"/>
      </w:r>
      <w:r>
        <w:rPr>
          <w:noProof/>
        </w:rPr>
        <w:t>31</w:t>
      </w:r>
      <w:r>
        <w:rPr>
          <w:noProof/>
        </w:rPr>
        <w:fldChar w:fldCharType="end"/>
      </w:r>
    </w:p>
    <w:p w14:paraId="5212BE11" w14:textId="17A93830" w:rsidR="004D2AE7" w:rsidRDefault="004D2AE7">
      <w:pPr>
        <w:pStyle w:val="TOC4"/>
        <w:rPr>
          <w:rFonts w:asciiTheme="minorHAnsi" w:eastAsiaTheme="minorEastAsia" w:hAnsiTheme="minorHAnsi" w:cstheme="minorBidi"/>
          <w:noProof/>
          <w:sz w:val="22"/>
          <w:szCs w:val="22"/>
          <w:lang w:eastAsia="en-GB"/>
        </w:rPr>
      </w:pPr>
      <w:r w:rsidRPr="00DA0C96">
        <w:rPr>
          <w:rFonts w:eastAsia="SimSun"/>
          <w:noProof/>
        </w:rPr>
        <w:t>5.2.4.</w:t>
      </w:r>
      <w:r w:rsidRPr="00DA0C96">
        <w:rPr>
          <w:rFonts w:eastAsia="SimSun"/>
          <w:noProof/>
          <w:lang/>
        </w:rPr>
        <w:t>28</w:t>
      </w:r>
      <w:r>
        <w:rPr>
          <w:rFonts w:asciiTheme="minorHAnsi" w:eastAsiaTheme="minorEastAsia" w:hAnsiTheme="minorHAnsi" w:cstheme="minorBidi"/>
          <w:noProof/>
          <w:sz w:val="22"/>
          <w:szCs w:val="22"/>
          <w:lang w:eastAsia="en-GB"/>
        </w:rPr>
        <w:tab/>
      </w:r>
      <w:r>
        <w:rPr>
          <w:noProof/>
        </w:rPr>
        <w:t>Type: Ipv6PrefixRange</w:t>
      </w:r>
      <w:r>
        <w:rPr>
          <w:noProof/>
        </w:rPr>
        <w:tab/>
      </w:r>
      <w:r>
        <w:rPr>
          <w:noProof/>
        </w:rPr>
        <w:fldChar w:fldCharType="begin"/>
      </w:r>
      <w:r>
        <w:rPr>
          <w:noProof/>
        </w:rPr>
        <w:instrText xml:space="preserve"> PAGEREF _Toc136242476 \h </w:instrText>
      </w:r>
      <w:r>
        <w:rPr>
          <w:noProof/>
        </w:rPr>
      </w:r>
      <w:r>
        <w:rPr>
          <w:noProof/>
        </w:rPr>
        <w:fldChar w:fldCharType="separate"/>
      </w:r>
      <w:r>
        <w:rPr>
          <w:noProof/>
        </w:rPr>
        <w:t>31</w:t>
      </w:r>
      <w:r>
        <w:rPr>
          <w:noProof/>
        </w:rPr>
        <w:fldChar w:fldCharType="end"/>
      </w:r>
    </w:p>
    <w:p w14:paraId="34127FF2" w14:textId="6F001DEA" w:rsidR="004D2AE7" w:rsidRDefault="004D2AE7">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Data Types related to Subscription, Identification and Numbering</w:t>
      </w:r>
      <w:r>
        <w:rPr>
          <w:noProof/>
        </w:rPr>
        <w:tab/>
      </w:r>
      <w:r>
        <w:rPr>
          <w:noProof/>
        </w:rPr>
        <w:fldChar w:fldCharType="begin"/>
      </w:r>
      <w:r>
        <w:rPr>
          <w:noProof/>
        </w:rPr>
        <w:instrText xml:space="preserve"> PAGEREF _Toc136242477 \h </w:instrText>
      </w:r>
      <w:r>
        <w:rPr>
          <w:noProof/>
        </w:rPr>
      </w:r>
      <w:r>
        <w:rPr>
          <w:noProof/>
        </w:rPr>
        <w:fldChar w:fldCharType="separate"/>
      </w:r>
      <w:r>
        <w:rPr>
          <w:noProof/>
        </w:rPr>
        <w:t>31</w:t>
      </w:r>
      <w:r>
        <w:rPr>
          <w:noProof/>
        </w:rPr>
        <w:fldChar w:fldCharType="end"/>
      </w:r>
    </w:p>
    <w:p w14:paraId="44C344B9" w14:textId="3F4B82DC" w:rsidR="004D2AE7" w:rsidRDefault="004D2AE7">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_Toc136242478 \h </w:instrText>
      </w:r>
      <w:r>
        <w:rPr>
          <w:noProof/>
        </w:rPr>
      </w:r>
      <w:r>
        <w:rPr>
          <w:noProof/>
        </w:rPr>
        <w:fldChar w:fldCharType="separate"/>
      </w:r>
      <w:r>
        <w:rPr>
          <w:noProof/>
        </w:rPr>
        <w:t>31</w:t>
      </w:r>
      <w:r>
        <w:rPr>
          <w:noProof/>
        </w:rPr>
        <w:fldChar w:fldCharType="end"/>
      </w:r>
    </w:p>
    <w:p w14:paraId="123056EF" w14:textId="14985E3C" w:rsidR="004D2AE7" w:rsidRDefault="004D2AE7">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_Toc136242479 \h </w:instrText>
      </w:r>
      <w:r>
        <w:rPr>
          <w:noProof/>
        </w:rPr>
      </w:r>
      <w:r>
        <w:rPr>
          <w:noProof/>
        </w:rPr>
        <w:fldChar w:fldCharType="separate"/>
      </w:r>
      <w:r>
        <w:rPr>
          <w:noProof/>
        </w:rPr>
        <w:t>32</w:t>
      </w:r>
      <w:r>
        <w:rPr>
          <w:noProof/>
        </w:rPr>
        <w:fldChar w:fldCharType="end"/>
      </w:r>
    </w:p>
    <w:p w14:paraId="6383CD9D" w14:textId="5AC03B09" w:rsidR="004D2AE7" w:rsidRDefault="004D2AE7">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_Toc136242480 \h </w:instrText>
      </w:r>
      <w:r>
        <w:rPr>
          <w:noProof/>
        </w:rPr>
      </w:r>
      <w:r>
        <w:rPr>
          <w:noProof/>
        </w:rPr>
        <w:fldChar w:fldCharType="separate"/>
      </w:r>
      <w:r>
        <w:rPr>
          <w:noProof/>
        </w:rPr>
        <w:t>36</w:t>
      </w:r>
      <w:r>
        <w:rPr>
          <w:noProof/>
        </w:rPr>
        <w:fldChar w:fldCharType="end"/>
      </w:r>
    </w:p>
    <w:p w14:paraId="5273E21E" w14:textId="6E0CE29B" w:rsidR="004D2AE7" w:rsidRDefault="004D2AE7">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_Toc136242481 \h </w:instrText>
      </w:r>
      <w:r>
        <w:rPr>
          <w:noProof/>
        </w:rPr>
      </w:r>
      <w:r>
        <w:rPr>
          <w:noProof/>
        </w:rPr>
        <w:fldChar w:fldCharType="separate"/>
      </w:r>
      <w:r>
        <w:rPr>
          <w:noProof/>
        </w:rPr>
        <w:t>36</w:t>
      </w:r>
      <w:r>
        <w:rPr>
          <w:noProof/>
        </w:rPr>
        <w:fldChar w:fldCharType="end"/>
      </w:r>
    </w:p>
    <w:p w14:paraId="42B669D2" w14:textId="5D636A7F" w:rsidR="004D2AE7" w:rsidRDefault="004D2AE7">
      <w:pPr>
        <w:pStyle w:val="TOC4"/>
        <w:rPr>
          <w:rFonts w:asciiTheme="minorHAnsi" w:eastAsiaTheme="minorEastAsia" w:hAnsiTheme="minorHAnsi" w:cstheme="minorBidi"/>
          <w:noProof/>
          <w:sz w:val="22"/>
          <w:szCs w:val="22"/>
          <w:lang w:eastAsia="en-GB"/>
        </w:rPr>
      </w:pPr>
      <w:r>
        <w:rPr>
          <w:noProof/>
        </w:rPr>
        <w:t>5.3.4.1</w:t>
      </w:r>
      <w:r>
        <w:rPr>
          <w:rFonts w:asciiTheme="minorHAnsi" w:eastAsiaTheme="minorEastAsia" w:hAnsiTheme="minorHAnsi" w:cstheme="minorBidi"/>
          <w:noProof/>
          <w:sz w:val="22"/>
          <w:szCs w:val="22"/>
          <w:lang w:eastAsia="en-GB"/>
        </w:rPr>
        <w:tab/>
      </w:r>
      <w:r>
        <w:rPr>
          <w:noProof/>
        </w:rPr>
        <w:t>Type: Guami</w:t>
      </w:r>
      <w:r>
        <w:rPr>
          <w:noProof/>
        </w:rPr>
        <w:tab/>
      </w:r>
      <w:r>
        <w:rPr>
          <w:noProof/>
        </w:rPr>
        <w:fldChar w:fldCharType="begin"/>
      </w:r>
      <w:r>
        <w:rPr>
          <w:noProof/>
        </w:rPr>
        <w:instrText xml:space="preserve"> PAGEREF _Toc136242482 \h </w:instrText>
      </w:r>
      <w:r>
        <w:rPr>
          <w:noProof/>
        </w:rPr>
      </w:r>
      <w:r>
        <w:rPr>
          <w:noProof/>
        </w:rPr>
        <w:fldChar w:fldCharType="separate"/>
      </w:r>
      <w:r>
        <w:rPr>
          <w:noProof/>
        </w:rPr>
        <w:t>36</w:t>
      </w:r>
      <w:r>
        <w:rPr>
          <w:noProof/>
        </w:rPr>
        <w:fldChar w:fldCharType="end"/>
      </w:r>
    </w:p>
    <w:p w14:paraId="6B067DB8" w14:textId="4F374B78" w:rsidR="004D2AE7" w:rsidRDefault="004D2AE7">
      <w:pPr>
        <w:pStyle w:val="TOC4"/>
        <w:rPr>
          <w:rFonts w:asciiTheme="minorHAnsi" w:eastAsiaTheme="minorEastAsia" w:hAnsiTheme="minorHAnsi" w:cstheme="minorBidi"/>
          <w:noProof/>
          <w:sz w:val="22"/>
          <w:szCs w:val="22"/>
          <w:lang w:eastAsia="en-GB"/>
        </w:rPr>
      </w:pPr>
      <w:r>
        <w:rPr>
          <w:noProof/>
        </w:rPr>
        <w:t>5.3.4.2</w:t>
      </w:r>
      <w:r>
        <w:rPr>
          <w:rFonts w:asciiTheme="minorHAnsi" w:eastAsiaTheme="minorEastAsia" w:hAnsiTheme="minorHAnsi" w:cstheme="minorBidi"/>
          <w:noProof/>
          <w:sz w:val="22"/>
          <w:szCs w:val="22"/>
          <w:lang w:eastAsia="en-GB"/>
        </w:rPr>
        <w:tab/>
      </w:r>
      <w:r>
        <w:rPr>
          <w:noProof/>
        </w:rPr>
        <w:t>Type: NetworkId</w:t>
      </w:r>
      <w:r>
        <w:rPr>
          <w:noProof/>
        </w:rPr>
        <w:tab/>
      </w:r>
      <w:r>
        <w:rPr>
          <w:noProof/>
        </w:rPr>
        <w:fldChar w:fldCharType="begin"/>
      </w:r>
      <w:r>
        <w:rPr>
          <w:noProof/>
        </w:rPr>
        <w:instrText xml:space="preserve"> PAGEREF _Toc136242483 \h </w:instrText>
      </w:r>
      <w:r>
        <w:rPr>
          <w:noProof/>
        </w:rPr>
      </w:r>
      <w:r>
        <w:rPr>
          <w:noProof/>
        </w:rPr>
        <w:fldChar w:fldCharType="separate"/>
      </w:r>
      <w:r>
        <w:rPr>
          <w:noProof/>
        </w:rPr>
        <w:t>36</w:t>
      </w:r>
      <w:r>
        <w:rPr>
          <w:noProof/>
        </w:rPr>
        <w:fldChar w:fldCharType="end"/>
      </w:r>
    </w:p>
    <w:p w14:paraId="7311F347" w14:textId="7F77B8C5" w:rsidR="004D2AE7" w:rsidRDefault="004D2AE7">
      <w:pPr>
        <w:pStyle w:val="TOC4"/>
        <w:rPr>
          <w:rFonts w:asciiTheme="minorHAnsi" w:eastAsiaTheme="minorEastAsia" w:hAnsiTheme="minorHAnsi" w:cstheme="minorBidi"/>
          <w:noProof/>
          <w:sz w:val="22"/>
          <w:szCs w:val="22"/>
          <w:lang w:eastAsia="en-GB"/>
        </w:rPr>
      </w:pPr>
      <w:r>
        <w:rPr>
          <w:noProof/>
        </w:rPr>
        <w:t>5.3.4.3</w:t>
      </w:r>
      <w:r>
        <w:rPr>
          <w:rFonts w:asciiTheme="minorHAnsi" w:eastAsiaTheme="minorEastAsia" w:hAnsiTheme="minorHAnsi" w:cstheme="minorBidi"/>
          <w:noProof/>
          <w:sz w:val="22"/>
          <w:szCs w:val="22"/>
          <w:lang w:eastAsia="en-GB"/>
        </w:rPr>
        <w:tab/>
      </w:r>
      <w:r>
        <w:rPr>
          <w:noProof/>
        </w:rPr>
        <w:t>Type: GuamiRm</w:t>
      </w:r>
      <w:r>
        <w:rPr>
          <w:noProof/>
        </w:rPr>
        <w:tab/>
      </w:r>
      <w:r>
        <w:rPr>
          <w:noProof/>
        </w:rPr>
        <w:fldChar w:fldCharType="begin"/>
      </w:r>
      <w:r>
        <w:rPr>
          <w:noProof/>
        </w:rPr>
        <w:instrText xml:space="preserve"> PAGEREF _Toc136242484 \h </w:instrText>
      </w:r>
      <w:r>
        <w:rPr>
          <w:noProof/>
        </w:rPr>
      </w:r>
      <w:r>
        <w:rPr>
          <w:noProof/>
        </w:rPr>
        <w:fldChar w:fldCharType="separate"/>
      </w:r>
      <w:r>
        <w:rPr>
          <w:noProof/>
        </w:rPr>
        <w:t>36</w:t>
      </w:r>
      <w:r>
        <w:rPr>
          <w:noProof/>
        </w:rPr>
        <w:fldChar w:fldCharType="end"/>
      </w:r>
    </w:p>
    <w:p w14:paraId="12AED951" w14:textId="4F8D205A" w:rsidR="004D2AE7" w:rsidRDefault="004D2AE7">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Data Types related to 5G Network</w:t>
      </w:r>
      <w:r>
        <w:rPr>
          <w:noProof/>
        </w:rPr>
        <w:tab/>
      </w:r>
      <w:r>
        <w:rPr>
          <w:noProof/>
        </w:rPr>
        <w:fldChar w:fldCharType="begin"/>
      </w:r>
      <w:r>
        <w:rPr>
          <w:noProof/>
        </w:rPr>
        <w:instrText xml:space="preserve"> PAGEREF _Toc136242485 \h </w:instrText>
      </w:r>
      <w:r>
        <w:rPr>
          <w:noProof/>
        </w:rPr>
      </w:r>
      <w:r>
        <w:rPr>
          <w:noProof/>
        </w:rPr>
        <w:fldChar w:fldCharType="separate"/>
      </w:r>
      <w:r>
        <w:rPr>
          <w:noProof/>
        </w:rPr>
        <w:t>36</w:t>
      </w:r>
      <w:r>
        <w:rPr>
          <w:noProof/>
        </w:rPr>
        <w:fldChar w:fldCharType="end"/>
      </w:r>
    </w:p>
    <w:p w14:paraId="58D3A8E7" w14:textId="3DBC251C" w:rsidR="004D2AE7" w:rsidRDefault="004D2AE7">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_Toc136242486 \h </w:instrText>
      </w:r>
      <w:r>
        <w:rPr>
          <w:noProof/>
        </w:rPr>
      </w:r>
      <w:r>
        <w:rPr>
          <w:noProof/>
        </w:rPr>
        <w:fldChar w:fldCharType="separate"/>
      </w:r>
      <w:r>
        <w:rPr>
          <w:noProof/>
        </w:rPr>
        <w:t>36</w:t>
      </w:r>
      <w:r>
        <w:rPr>
          <w:noProof/>
        </w:rPr>
        <w:fldChar w:fldCharType="end"/>
      </w:r>
    </w:p>
    <w:p w14:paraId="4B0393C3" w14:textId="429EDE89" w:rsidR="004D2AE7" w:rsidRDefault="004D2AE7">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_Toc136242487 \h </w:instrText>
      </w:r>
      <w:r>
        <w:rPr>
          <w:noProof/>
        </w:rPr>
      </w:r>
      <w:r>
        <w:rPr>
          <w:noProof/>
        </w:rPr>
        <w:fldChar w:fldCharType="separate"/>
      </w:r>
      <w:r>
        <w:rPr>
          <w:noProof/>
        </w:rPr>
        <w:t>36</w:t>
      </w:r>
      <w:r>
        <w:rPr>
          <w:noProof/>
        </w:rPr>
        <w:fldChar w:fldCharType="end"/>
      </w:r>
    </w:p>
    <w:p w14:paraId="6348849E" w14:textId="35ACFF32" w:rsidR="004D2AE7" w:rsidRDefault="004D2AE7">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_Toc136242488 \h </w:instrText>
      </w:r>
      <w:r>
        <w:rPr>
          <w:noProof/>
        </w:rPr>
      </w:r>
      <w:r>
        <w:rPr>
          <w:noProof/>
        </w:rPr>
        <w:fldChar w:fldCharType="separate"/>
      </w:r>
      <w:r>
        <w:rPr>
          <w:noProof/>
        </w:rPr>
        <w:t>42</w:t>
      </w:r>
      <w:r>
        <w:rPr>
          <w:noProof/>
        </w:rPr>
        <w:fldChar w:fldCharType="end"/>
      </w:r>
    </w:p>
    <w:p w14:paraId="70148700" w14:textId="515950D5" w:rsidR="004D2AE7" w:rsidRDefault="004D2AE7">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Enumeration: AccessType</w:t>
      </w:r>
      <w:r>
        <w:rPr>
          <w:noProof/>
        </w:rPr>
        <w:tab/>
      </w:r>
      <w:r>
        <w:rPr>
          <w:noProof/>
        </w:rPr>
        <w:fldChar w:fldCharType="begin"/>
      </w:r>
      <w:r>
        <w:rPr>
          <w:noProof/>
        </w:rPr>
        <w:instrText xml:space="preserve"> PAGEREF _Toc136242489 \h </w:instrText>
      </w:r>
      <w:r>
        <w:rPr>
          <w:noProof/>
        </w:rPr>
      </w:r>
      <w:r>
        <w:rPr>
          <w:noProof/>
        </w:rPr>
        <w:fldChar w:fldCharType="separate"/>
      </w:r>
      <w:r>
        <w:rPr>
          <w:noProof/>
        </w:rPr>
        <w:t>42</w:t>
      </w:r>
      <w:r>
        <w:rPr>
          <w:noProof/>
        </w:rPr>
        <w:fldChar w:fldCharType="end"/>
      </w:r>
    </w:p>
    <w:p w14:paraId="5E8BF087" w14:textId="3920F0AB" w:rsidR="004D2AE7" w:rsidRDefault="004D2AE7">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Enumeration: RatType</w:t>
      </w:r>
      <w:r>
        <w:rPr>
          <w:noProof/>
        </w:rPr>
        <w:tab/>
      </w:r>
      <w:r>
        <w:rPr>
          <w:noProof/>
        </w:rPr>
        <w:fldChar w:fldCharType="begin"/>
      </w:r>
      <w:r>
        <w:rPr>
          <w:noProof/>
        </w:rPr>
        <w:instrText xml:space="preserve"> PAGEREF _Toc136242490 \h </w:instrText>
      </w:r>
      <w:r>
        <w:rPr>
          <w:noProof/>
        </w:rPr>
      </w:r>
      <w:r>
        <w:rPr>
          <w:noProof/>
        </w:rPr>
        <w:fldChar w:fldCharType="separate"/>
      </w:r>
      <w:r>
        <w:rPr>
          <w:noProof/>
        </w:rPr>
        <w:t>43</w:t>
      </w:r>
      <w:r>
        <w:rPr>
          <w:noProof/>
        </w:rPr>
        <w:fldChar w:fldCharType="end"/>
      </w:r>
    </w:p>
    <w:p w14:paraId="399749AE" w14:textId="653D5609" w:rsidR="004D2AE7" w:rsidRDefault="004D2AE7">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Enumeration: PduSessionType</w:t>
      </w:r>
      <w:r>
        <w:rPr>
          <w:noProof/>
        </w:rPr>
        <w:tab/>
      </w:r>
      <w:r>
        <w:rPr>
          <w:noProof/>
        </w:rPr>
        <w:fldChar w:fldCharType="begin"/>
      </w:r>
      <w:r>
        <w:rPr>
          <w:noProof/>
        </w:rPr>
        <w:instrText xml:space="preserve"> PAGEREF _Toc136242491 \h </w:instrText>
      </w:r>
      <w:r>
        <w:rPr>
          <w:noProof/>
        </w:rPr>
      </w:r>
      <w:r>
        <w:rPr>
          <w:noProof/>
        </w:rPr>
        <w:fldChar w:fldCharType="separate"/>
      </w:r>
      <w:r>
        <w:rPr>
          <w:noProof/>
        </w:rPr>
        <w:t>43</w:t>
      </w:r>
      <w:r>
        <w:rPr>
          <w:noProof/>
        </w:rPr>
        <w:fldChar w:fldCharType="end"/>
      </w:r>
    </w:p>
    <w:p w14:paraId="7BF25B7E" w14:textId="2F8F4FE8" w:rsidR="004D2AE7" w:rsidRDefault="004D2AE7">
      <w:pPr>
        <w:pStyle w:val="TOC4"/>
        <w:rPr>
          <w:rFonts w:asciiTheme="minorHAnsi" w:eastAsiaTheme="minorEastAsia" w:hAnsiTheme="minorHAnsi" w:cstheme="minorBidi"/>
          <w:noProof/>
          <w:sz w:val="22"/>
          <w:szCs w:val="22"/>
          <w:lang w:eastAsia="en-GB"/>
        </w:rPr>
      </w:pPr>
      <w:r>
        <w:rPr>
          <w:noProof/>
        </w:rPr>
        <w:t>5.4.3.4</w:t>
      </w:r>
      <w:r>
        <w:rPr>
          <w:rFonts w:asciiTheme="minorHAnsi" w:eastAsiaTheme="minorEastAsia" w:hAnsiTheme="minorHAnsi" w:cstheme="minorBidi"/>
          <w:noProof/>
          <w:sz w:val="22"/>
          <w:szCs w:val="22"/>
          <w:lang w:eastAsia="en-GB"/>
        </w:rPr>
        <w:tab/>
      </w:r>
      <w:r>
        <w:rPr>
          <w:noProof/>
        </w:rPr>
        <w:t>Enumeration: UpIntegrity</w:t>
      </w:r>
      <w:r>
        <w:rPr>
          <w:noProof/>
        </w:rPr>
        <w:tab/>
      </w:r>
      <w:r>
        <w:rPr>
          <w:noProof/>
        </w:rPr>
        <w:fldChar w:fldCharType="begin"/>
      </w:r>
      <w:r>
        <w:rPr>
          <w:noProof/>
        </w:rPr>
        <w:instrText xml:space="preserve"> PAGEREF _Toc136242492 \h </w:instrText>
      </w:r>
      <w:r>
        <w:rPr>
          <w:noProof/>
        </w:rPr>
      </w:r>
      <w:r>
        <w:rPr>
          <w:noProof/>
        </w:rPr>
        <w:fldChar w:fldCharType="separate"/>
      </w:r>
      <w:r>
        <w:rPr>
          <w:noProof/>
        </w:rPr>
        <w:t>43</w:t>
      </w:r>
      <w:r>
        <w:rPr>
          <w:noProof/>
        </w:rPr>
        <w:fldChar w:fldCharType="end"/>
      </w:r>
    </w:p>
    <w:p w14:paraId="1BACF553" w14:textId="35CAB635" w:rsidR="004D2AE7" w:rsidRDefault="004D2AE7">
      <w:pPr>
        <w:pStyle w:val="TOC4"/>
        <w:rPr>
          <w:rFonts w:asciiTheme="minorHAnsi" w:eastAsiaTheme="minorEastAsia" w:hAnsiTheme="minorHAnsi" w:cstheme="minorBidi"/>
          <w:noProof/>
          <w:sz w:val="22"/>
          <w:szCs w:val="22"/>
          <w:lang w:eastAsia="en-GB"/>
        </w:rPr>
      </w:pPr>
      <w:r>
        <w:rPr>
          <w:noProof/>
        </w:rPr>
        <w:t>5.4.3.5</w:t>
      </w:r>
      <w:r>
        <w:rPr>
          <w:rFonts w:asciiTheme="minorHAnsi" w:eastAsiaTheme="minorEastAsia" w:hAnsiTheme="minorHAnsi" w:cstheme="minorBidi"/>
          <w:noProof/>
          <w:sz w:val="22"/>
          <w:szCs w:val="22"/>
          <w:lang w:eastAsia="en-GB"/>
        </w:rPr>
        <w:tab/>
      </w:r>
      <w:r>
        <w:rPr>
          <w:noProof/>
        </w:rPr>
        <w:t>Enumeration: UpConfidentiality</w:t>
      </w:r>
      <w:r>
        <w:rPr>
          <w:noProof/>
        </w:rPr>
        <w:tab/>
      </w:r>
      <w:r>
        <w:rPr>
          <w:noProof/>
        </w:rPr>
        <w:fldChar w:fldCharType="begin"/>
      </w:r>
      <w:r>
        <w:rPr>
          <w:noProof/>
        </w:rPr>
        <w:instrText xml:space="preserve"> PAGEREF _Toc136242493 \h </w:instrText>
      </w:r>
      <w:r>
        <w:rPr>
          <w:noProof/>
        </w:rPr>
      </w:r>
      <w:r>
        <w:rPr>
          <w:noProof/>
        </w:rPr>
        <w:fldChar w:fldCharType="separate"/>
      </w:r>
      <w:r>
        <w:rPr>
          <w:noProof/>
        </w:rPr>
        <w:t>44</w:t>
      </w:r>
      <w:r>
        <w:rPr>
          <w:noProof/>
        </w:rPr>
        <w:fldChar w:fldCharType="end"/>
      </w:r>
    </w:p>
    <w:p w14:paraId="554C3111" w14:textId="2C1EA4AB" w:rsidR="004D2AE7" w:rsidRDefault="004D2AE7">
      <w:pPr>
        <w:pStyle w:val="TOC4"/>
        <w:rPr>
          <w:rFonts w:asciiTheme="minorHAnsi" w:eastAsiaTheme="minorEastAsia" w:hAnsiTheme="minorHAnsi" w:cstheme="minorBidi"/>
          <w:noProof/>
          <w:sz w:val="22"/>
          <w:szCs w:val="22"/>
          <w:lang w:eastAsia="en-GB"/>
        </w:rPr>
      </w:pPr>
      <w:r>
        <w:rPr>
          <w:noProof/>
        </w:rPr>
        <w:t>5.4.3.6</w:t>
      </w:r>
      <w:r>
        <w:rPr>
          <w:rFonts w:asciiTheme="minorHAnsi" w:eastAsiaTheme="minorEastAsia" w:hAnsiTheme="minorHAnsi" w:cstheme="minorBidi"/>
          <w:noProof/>
          <w:sz w:val="22"/>
          <w:szCs w:val="22"/>
          <w:lang w:eastAsia="en-GB"/>
        </w:rPr>
        <w:tab/>
      </w:r>
      <w:r>
        <w:rPr>
          <w:noProof/>
        </w:rPr>
        <w:t>Enumeration: SscMode</w:t>
      </w:r>
      <w:r>
        <w:rPr>
          <w:noProof/>
        </w:rPr>
        <w:tab/>
      </w:r>
      <w:r>
        <w:rPr>
          <w:noProof/>
        </w:rPr>
        <w:fldChar w:fldCharType="begin"/>
      </w:r>
      <w:r>
        <w:rPr>
          <w:noProof/>
        </w:rPr>
        <w:instrText xml:space="preserve"> PAGEREF _Toc136242494 \h </w:instrText>
      </w:r>
      <w:r>
        <w:rPr>
          <w:noProof/>
        </w:rPr>
      </w:r>
      <w:r>
        <w:rPr>
          <w:noProof/>
        </w:rPr>
        <w:fldChar w:fldCharType="separate"/>
      </w:r>
      <w:r>
        <w:rPr>
          <w:noProof/>
        </w:rPr>
        <w:t>44</w:t>
      </w:r>
      <w:r>
        <w:rPr>
          <w:noProof/>
        </w:rPr>
        <w:fldChar w:fldCharType="end"/>
      </w:r>
    </w:p>
    <w:p w14:paraId="670330B1" w14:textId="1D6397BD" w:rsidR="004D2AE7" w:rsidRDefault="004D2AE7">
      <w:pPr>
        <w:pStyle w:val="TOC4"/>
        <w:rPr>
          <w:rFonts w:asciiTheme="minorHAnsi" w:eastAsiaTheme="minorEastAsia" w:hAnsiTheme="minorHAnsi" w:cstheme="minorBidi"/>
          <w:noProof/>
          <w:sz w:val="22"/>
          <w:szCs w:val="22"/>
          <w:lang w:eastAsia="en-GB"/>
        </w:rPr>
      </w:pPr>
      <w:r>
        <w:rPr>
          <w:noProof/>
        </w:rPr>
        <w:t>5.4.3.7</w:t>
      </w:r>
      <w:r>
        <w:rPr>
          <w:rFonts w:asciiTheme="minorHAnsi" w:eastAsiaTheme="minorEastAsia" w:hAnsiTheme="minorHAnsi" w:cstheme="minorBidi"/>
          <w:noProof/>
          <w:sz w:val="22"/>
          <w:szCs w:val="22"/>
          <w:lang w:eastAsia="en-GB"/>
        </w:rPr>
        <w:tab/>
      </w:r>
      <w:r>
        <w:rPr>
          <w:noProof/>
        </w:rPr>
        <w:t>Enumeration: DnaiChangeType</w:t>
      </w:r>
      <w:r>
        <w:rPr>
          <w:noProof/>
        </w:rPr>
        <w:tab/>
      </w:r>
      <w:r>
        <w:rPr>
          <w:noProof/>
        </w:rPr>
        <w:fldChar w:fldCharType="begin"/>
      </w:r>
      <w:r>
        <w:rPr>
          <w:noProof/>
        </w:rPr>
        <w:instrText xml:space="preserve"> PAGEREF _Toc136242495 \h </w:instrText>
      </w:r>
      <w:r>
        <w:rPr>
          <w:noProof/>
        </w:rPr>
      </w:r>
      <w:r>
        <w:rPr>
          <w:noProof/>
        </w:rPr>
        <w:fldChar w:fldCharType="separate"/>
      </w:r>
      <w:r>
        <w:rPr>
          <w:noProof/>
        </w:rPr>
        <w:t>44</w:t>
      </w:r>
      <w:r>
        <w:rPr>
          <w:noProof/>
        </w:rPr>
        <w:fldChar w:fldCharType="end"/>
      </w:r>
    </w:p>
    <w:p w14:paraId="006FD623" w14:textId="4DD7ECEA" w:rsidR="004D2AE7" w:rsidRDefault="004D2AE7">
      <w:pPr>
        <w:pStyle w:val="TOC4"/>
        <w:rPr>
          <w:rFonts w:asciiTheme="minorHAnsi" w:eastAsiaTheme="minorEastAsia" w:hAnsiTheme="minorHAnsi" w:cstheme="minorBidi"/>
          <w:noProof/>
          <w:sz w:val="22"/>
          <w:szCs w:val="22"/>
          <w:lang w:eastAsia="en-GB"/>
        </w:rPr>
      </w:pPr>
      <w:r>
        <w:rPr>
          <w:noProof/>
        </w:rPr>
        <w:t>5.4.3.8</w:t>
      </w:r>
      <w:r>
        <w:rPr>
          <w:rFonts w:asciiTheme="minorHAnsi" w:eastAsiaTheme="minorEastAsia" w:hAnsiTheme="minorHAnsi" w:cstheme="minorBidi"/>
          <w:noProof/>
          <w:sz w:val="22"/>
          <w:szCs w:val="22"/>
          <w:lang w:eastAsia="en-GB"/>
        </w:rPr>
        <w:tab/>
      </w:r>
      <w:r>
        <w:rPr>
          <w:noProof/>
        </w:rPr>
        <w:t>Enumeration: RestrictionType</w:t>
      </w:r>
      <w:r>
        <w:rPr>
          <w:noProof/>
        </w:rPr>
        <w:tab/>
      </w:r>
      <w:r>
        <w:rPr>
          <w:noProof/>
        </w:rPr>
        <w:fldChar w:fldCharType="begin"/>
      </w:r>
      <w:r>
        <w:rPr>
          <w:noProof/>
        </w:rPr>
        <w:instrText xml:space="preserve"> PAGEREF _Toc136242496 \h </w:instrText>
      </w:r>
      <w:r>
        <w:rPr>
          <w:noProof/>
        </w:rPr>
      </w:r>
      <w:r>
        <w:rPr>
          <w:noProof/>
        </w:rPr>
        <w:fldChar w:fldCharType="separate"/>
      </w:r>
      <w:r>
        <w:rPr>
          <w:noProof/>
        </w:rPr>
        <w:t>44</w:t>
      </w:r>
      <w:r>
        <w:rPr>
          <w:noProof/>
        </w:rPr>
        <w:fldChar w:fldCharType="end"/>
      </w:r>
    </w:p>
    <w:p w14:paraId="5D76BC67" w14:textId="1D71241A" w:rsidR="004D2AE7" w:rsidRDefault="004D2AE7">
      <w:pPr>
        <w:pStyle w:val="TOC4"/>
        <w:rPr>
          <w:rFonts w:asciiTheme="minorHAnsi" w:eastAsiaTheme="minorEastAsia" w:hAnsiTheme="minorHAnsi" w:cstheme="minorBidi"/>
          <w:noProof/>
          <w:sz w:val="22"/>
          <w:szCs w:val="22"/>
          <w:lang w:eastAsia="en-GB"/>
        </w:rPr>
      </w:pPr>
      <w:r>
        <w:rPr>
          <w:noProof/>
        </w:rPr>
        <w:t>5.4.3.9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r>
      <w:r>
        <w:rPr>
          <w:noProof/>
        </w:rPr>
        <w:instrText xml:space="preserve"> PAGEREF _Toc136242497 \h </w:instrText>
      </w:r>
      <w:r>
        <w:rPr>
          <w:noProof/>
        </w:rPr>
      </w:r>
      <w:r>
        <w:rPr>
          <w:noProof/>
        </w:rPr>
        <w:fldChar w:fldCharType="separate"/>
      </w:r>
      <w:r>
        <w:rPr>
          <w:noProof/>
        </w:rPr>
        <w:t>45</w:t>
      </w:r>
      <w:r>
        <w:rPr>
          <w:noProof/>
        </w:rPr>
        <w:fldChar w:fldCharType="end"/>
      </w:r>
    </w:p>
    <w:p w14:paraId="2F26A465" w14:textId="4F99B938" w:rsidR="004D2AE7" w:rsidRDefault="004D2AE7">
      <w:pPr>
        <w:pStyle w:val="TOC4"/>
        <w:rPr>
          <w:rFonts w:asciiTheme="minorHAnsi" w:eastAsiaTheme="minorEastAsia" w:hAnsiTheme="minorHAnsi" w:cstheme="minorBidi"/>
          <w:noProof/>
          <w:sz w:val="22"/>
          <w:szCs w:val="22"/>
          <w:lang w:eastAsia="en-GB"/>
        </w:rPr>
      </w:pPr>
      <w:r>
        <w:rPr>
          <w:noProof/>
        </w:rPr>
        <w:t>5.4.3.10</w:t>
      </w:r>
      <w:r>
        <w:rPr>
          <w:rFonts w:asciiTheme="minorHAnsi" w:eastAsiaTheme="minorEastAsia" w:hAnsiTheme="minorHAnsi" w:cstheme="minorBidi"/>
          <w:noProof/>
          <w:sz w:val="22"/>
          <w:szCs w:val="22"/>
          <w:lang w:eastAsia="en-GB"/>
        </w:rPr>
        <w:tab/>
      </w:r>
      <w:r>
        <w:rPr>
          <w:noProof/>
        </w:rPr>
        <w:t>Enumeration: AccessTypeRm</w:t>
      </w:r>
      <w:r>
        <w:rPr>
          <w:noProof/>
        </w:rPr>
        <w:tab/>
      </w:r>
      <w:r>
        <w:rPr>
          <w:noProof/>
        </w:rPr>
        <w:fldChar w:fldCharType="begin"/>
      </w:r>
      <w:r>
        <w:rPr>
          <w:noProof/>
        </w:rPr>
        <w:instrText xml:space="preserve"> PAGEREF _Toc136242498 \h </w:instrText>
      </w:r>
      <w:r>
        <w:rPr>
          <w:noProof/>
        </w:rPr>
      </w:r>
      <w:r>
        <w:rPr>
          <w:noProof/>
        </w:rPr>
        <w:fldChar w:fldCharType="separate"/>
      </w:r>
      <w:r>
        <w:rPr>
          <w:noProof/>
        </w:rPr>
        <w:t>45</w:t>
      </w:r>
      <w:r>
        <w:rPr>
          <w:noProof/>
        </w:rPr>
        <w:fldChar w:fldCharType="end"/>
      </w:r>
    </w:p>
    <w:p w14:paraId="787D87FC" w14:textId="1C8469F7" w:rsidR="004D2AE7" w:rsidRDefault="004D2AE7">
      <w:pPr>
        <w:pStyle w:val="TOC4"/>
        <w:rPr>
          <w:rFonts w:asciiTheme="minorHAnsi" w:eastAsiaTheme="minorEastAsia" w:hAnsiTheme="minorHAnsi" w:cstheme="minorBidi"/>
          <w:noProof/>
          <w:sz w:val="22"/>
          <w:szCs w:val="22"/>
          <w:lang w:eastAsia="en-GB"/>
        </w:rPr>
      </w:pPr>
      <w:r>
        <w:rPr>
          <w:noProof/>
        </w:rPr>
        <w:t>5.4.3.11</w:t>
      </w:r>
      <w:r>
        <w:rPr>
          <w:rFonts w:asciiTheme="minorHAnsi" w:eastAsiaTheme="minorEastAsia" w:hAnsiTheme="minorHAnsi" w:cstheme="minorBidi"/>
          <w:noProof/>
          <w:sz w:val="22"/>
          <w:szCs w:val="22"/>
          <w:lang w:eastAsia="en-GB"/>
        </w:rPr>
        <w:tab/>
      </w:r>
      <w:r>
        <w:rPr>
          <w:noProof/>
        </w:rPr>
        <w:t>Enumeration: RatTypeRm</w:t>
      </w:r>
      <w:r>
        <w:rPr>
          <w:noProof/>
        </w:rPr>
        <w:tab/>
      </w:r>
      <w:r>
        <w:rPr>
          <w:noProof/>
        </w:rPr>
        <w:fldChar w:fldCharType="begin"/>
      </w:r>
      <w:r>
        <w:rPr>
          <w:noProof/>
        </w:rPr>
        <w:instrText xml:space="preserve"> PAGEREF _Toc136242499 \h </w:instrText>
      </w:r>
      <w:r>
        <w:rPr>
          <w:noProof/>
        </w:rPr>
      </w:r>
      <w:r>
        <w:rPr>
          <w:noProof/>
        </w:rPr>
        <w:fldChar w:fldCharType="separate"/>
      </w:r>
      <w:r>
        <w:rPr>
          <w:noProof/>
        </w:rPr>
        <w:t>45</w:t>
      </w:r>
      <w:r>
        <w:rPr>
          <w:noProof/>
        </w:rPr>
        <w:fldChar w:fldCharType="end"/>
      </w:r>
    </w:p>
    <w:p w14:paraId="02D6D1D3" w14:textId="5DF8E163" w:rsidR="004D2AE7" w:rsidRDefault="004D2AE7">
      <w:pPr>
        <w:pStyle w:val="TOC4"/>
        <w:rPr>
          <w:rFonts w:asciiTheme="minorHAnsi" w:eastAsiaTheme="minorEastAsia" w:hAnsiTheme="minorHAnsi" w:cstheme="minorBidi"/>
          <w:noProof/>
          <w:sz w:val="22"/>
          <w:szCs w:val="22"/>
          <w:lang w:eastAsia="en-GB"/>
        </w:rPr>
      </w:pPr>
      <w:r>
        <w:rPr>
          <w:noProof/>
        </w:rPr>
        <w:t>5.4.3.12</w:t>
      </w:r>
      <w:r>
        <w:rPr>
          <w:rFonts w:asciiTheme="minorHAnsi" w:eastAsiaTheme="minorEastAsia" w:hAnsiTheme="minorHAnsi" w:cstheme="minorBidi"/>
          <w:noProof/>
          <w:sz w:val="22"/>
          <w:szCs w:val="22"/>
          <w:lang w:eastAsia="en-GB"/>
        </w:rPr>
        <w:tab/>
      </w:r>
      <w:r>
        <w:rPr>
          <w:noProof/>
        </w:rPr>
        <w:t>Enumeration: PduSessionTypeRm</w:t>
      </w:r>
      <w:r>
        <w:rPr>
          <w:noProof/>
        </w:rPr>
        <w:tab/>
      </w:r>
      <w:r>
        <w:rPr>
          <w:noProof/>
        </w:rPr>
        <w:fldChar w:fldCharType="begin"/>
      </w:r>
      <w:r>
        <w:rPr>
          <w:noProof/>
        </w:rPr>
        <w:instrText xml:space="preserve"> PAGEREF _Toc136242500 \h </w:instrText>
      </w:r>
      <w:r>
        <w:rPr>
          <w:noProof/>
        </w:rPr>
      </w:r>
      <w:r>
        <w:rPr>
          <w:noProof/>
        </w:rPr>
        <w:fldChar w:fldCharType="separate"/>
      </w:r>
      <w:r>
        <w:rPr>
          <w:noProof/>
        </w:rPr>
        <w:t>45</w:t>
      </w:r>
      <w:r>
        <w:rPr>
          <w:noProof/>
        </w:rPr>
        <w:fldChar w:fldCharType="end"/>
      </w:r>
    </w:p>
    <w:p w14:paraId="063C4820" w14:textId="21DAE907" w:rsidR="004D2AE7" w:rsidRDefault="004D2AE7">
      <w:pPr>
        <w:pStyle w:val="TOC4"/>
        <w:rPr>
          <w:rFonts w:asciiTheme="minorHAnsi" w:eastAsiaTheme="minorEastAsia" w:hAnsiTheme="minorHAnsi" w:cstheme="minorBidi"/>
          <w:noProof/>
          <w:sz w:val="22"/>
          <w:szCs w:val="22"/>
          <w:lang w:eastAsia="en-GB"/>
        </w:rPr>
      </w:pPr>
      <w:r>
        <w:rPr>
          <w:noProof/>
        </w:rPr>
        <w:t>5.4.3.13</w:t>
      </w:r>
      <w:r>
        <w:rPr>
          <w:rFonts w:asciiTheme="minorHAnsi" w:eastAsiaTheme="minorEastAsia" w:hAnsiTheme="minorHAnsi" w:cstheme="minorBidi"/>
          <w:noProof/>
          <w:sz w:val="22"/>
          <w:szCs w:val="22"/>
          <w:lang w:eastAsia="en-GB"/>
        </w:rPr>
        <w:tab/>
      </w:r>
      <w:r>
        <w:rPr>
          <w:noProof/>
        </w:rPr>
        <w:t>Enumeration: UpIntegrityRm</w:t>
      </w:r>
      <w:r>
        <w:rPr>
          <w:noProof/>
        </w:rPr>
        <w:tab/>
      </w:r>
      <w:r>
        <w:rPr>
          <w:noProof/>
        </w:rPr>
        <w:fldChar w:fldCharType="begin"/>
      </w:r>
      <w:r>
        <w:rPr>
          <w:noProof/>
        </w:rPr>
        <w:instrText xml:space="preserve"> PAGEREF _Toc136242501 \h </w:instrText>
      </w:r>
      <w:r>
        <w:rPr>
          <w:noProof/>
        </w:rPr>
      </w:r>
      <w:r>
        <w:rPr>
          <w:noProof/>
        </w:rPr>
        <w:fldChar w:fldCharType="separate"/>
      </w:r>
      <w:r>
        <w:rPr>
          <w:noProof/>
        </w:rPr>
        <w:t>45</w:t>
      </w:r>
      <w:r>
        <w:rPr>
          <w:noProof/>
        </w:rPr>
        <w:fldChar w:fldCharType="end"/>
      </w:r>
    </w:p>
    <w:p w14:paraId="51A79725" w14:textId="48D915B0" w:rsidR="004D2AE7" w:rsidRDefault="004D2AE7">
      <w:pPr>
        <w:pStyle w:val="TOC4"/>
        <w:rPr>
          <w:rFonts w:asciiTheme="minorHAnsi" w:eastAsiaTheme="minorEastAsia" w:hAnsiTheme="minorHAnsi" w:cstheme="minorBidi"/>
          <w:noProof/>
          <w:sz w:val="22"/>
          <w:szCs w:val="22"/>
          <w:lang w:eastAsia="en-GB"/>
        </w:rPr>
      </w:pPr>
      <w:r>
        <w:rPr>
          <w:noProof/>
        </w:rPr>
        <w:t>5.4.3.14</w:t>
      </w:r>
      <w:r>
        <w:rPr>
          <w:rFonts w:asciiTheme="minorHAnsi" w:eastAsiaTheme="minorEastAsia" w:hAnsiTheme="minorHAnsi" w:cstheme="minorBidi"/>
          <w:noProof/>
          <w:sz w:val="22"/>
          <w:szCs w:val="22"/>
          <w:lang w:eastAsia="en-GB"/>
        </w:rPr>
        <w:tab/>
      </w:r>
      <w:r>
        <w:rPr>
          <w:noProof/>
        </w:rPr>
        <w:t>Enumeration: UpConfidentialityRm</w:t>
      </w:r>
      <w:r>
        <w:rPr>
          <w:noProof/>
        </w:rPr>
        <w:tab/>
      </w:r>
      <w:r>
        <w:rPr>
          <w:noProof/>
        </w:rPr>
        <w:fldChar w:fldCharType="begin"/>
      </w:r>
      <w:r>
        <w:rPr>
          <w:noProof/>
        </w:rPr>
        <w:instrText xml:space="preserve"> PAGEREF _Toc136242502 \h </w:instrText>
      </w:r>
      <w:r>
        <w:rPr>
          <w:noProof/>
        </w:rPr>
      </w:r>
      <w:r>
        <w:rPr>
          <w:noProof/>
        </w:rPr>
        <w:fldChar w:fldCharType="separate"/>
      </w:r>
      <w:r>
        <w:rPr>
          <w:noProof/>
        </w:rPr>
        <w:t>45</w:t>
      </w:r>
      <w:r>
        <w:rPr>
          <w:noProof/>
        </w:rPr>
        <w:fldChar w:fldCharType="end"/>
      </w:r>
    </w:p>
    <w:p w14:paraId="255E34A9" w14:textId="59636B74" w:rsidR="004D2AE7" w:rsidRDefault="004D2AE7">
      <w:pPr>
        <w:pStyle w:val="TOC4"/>
        <w:rPr>
          <w:rFonts w:asciiTheme="minorHAnsi" w:eastAsiaTheme="minorEastAsia" w:hAnsiTheme="minorHAnsi" w:cstheme="minorBidi"/>
          <w:noProof/>
          <w:sz w:val="22"/>
          <w:szCs w:val="22"/>
          <w:lang w:eastAsia="en-GB"/>
        </w:rPr>
      </w:pPr>
      <w:r>
        <w:rPr>
          <w:noProof/>
        </w:rPr>
        <w:t>5.4.3.15</w:t>
      </w:r>
      <w:r>
        <w:rPr>
          <w:rFonts w:asciiTheme="minorHAnsi" w:eastAsiaTheme="minorEastAsia" w:hAnsiTheme="minorHAnsi" w:cstheme="minorBidi"/>
          <w:noProof/>
          <w:sz w:val="22"/>
          <w:szCs w:val="22"/>
          <w:lang w:eastAsia="en-GB"/>
        </w:rPr>
        <w:tab/>
      </w:r>
      <w:r>
        <w:rPr>
          <w:noProof/>
        </w:rPr>
        <w:t>Enumeration: SscModeRm</w:t>
      </w:r>
      <w:r>
        <w:rPr>
          <w:noProof/>
        </w:rPr>
        <w:tab/>
      </w:r>
      <w:r>
        <w:rPr>
          <w:noProof/>
        </w:rPr>
        <w:fldChar w:fldCharType="begin"/>
      </w:r>
      <w:r>
        <w:rPr>
          <w:noProof/>
        </w:rPr>
        <w:instrText xml:space="preserve"> PAGEREF _Toc136242503 \h </w:instrText>
      </w:r>
      <w:r>
        <w:rPr>
          <w:noProof/>
        </w:rPr>
      </w:r>
      <w:r>
        <w:rPr>
          <w:noProof/>
        </w:rPr>
        <w:fldChar w:fldCharType="separate"/>
      </w:r>
      <w:r>
        <w:rPr>
          <w:noProof/>
        </w:rPr>
        <w:t>45</w:t>
      </w:r>
      <w:r>
        <w:rPr>
          <w:noProof/>
        </w:rPr>
        <w:fldChar w:fldCharType="end"/>
      </w:r>
    </w:p>
    <w:p w14:paraId="2A16F3DD" w14:textId="52ABDC55" w:rsidR="004D2AE7" w:rsidRDefault="004D2AE7">
      <w:pPr>
        <w:pStyle w:val="TOC4"/>
        <w:rPr>
          <w:rFonts w:asciiTheme="minorHAnsi" w:eastAsiaTheme="minorEastAsia" w:hAnsiTheme="minorHAnsi" w:cstheme="minorBidi"/>
          <w:noProof/>
          <w:sz w:val="22"/>
          <w:szCs w:val="22"/>
          <w:lang w:eastAsia="en-GB"/>
        </w:rPr>
      </w:pPr>
      <w:r>
        <w:rPr>
          <w:noProof/>
        </w:rPr>
        <w:t>5.4.3.17</w:t>
      </w:r>
      <w:r>
        <w:rPr>
          <w:rFonts w:asciiTheme="minorHAnsi" w:eastAsiaTheme="minorEastAsia" w:hAnsiTheme="minorHAnsi" w:cstheme="minorBidi"/>
          <w:noProof/>
          <w:sz w:val="22"/>
          <w:szCs w:val="22"/>
          <w:lang w:eastAsia="en-GB"/>
        </w:rPr>
        <w:tab/>
      </w:r>
      <w:r>
        <w:rPr>
          <w:noProof/>
        </w:rPr>
        <w:t>Enumeration: DnaiChangeTypeRm</w:t>
      </w:r>
      <w:r>
        <w:rPr>
          <w:noProof/>
        </w:rPr>
        <w:tab/>
      </w:r>
      <w:r>
        <w:rPr>
          <w:noProof/>
        </w:rPr>
        <w:fldChar w:fldCharType="begin"/>
      </w:r>
      <w:r>
        <w:rPr>
          <w:noProof/>
        </w:rPr>
        <w:instrText xml:space="preserve"> PAGEREF _Toc136242504 \h </w:instrText>
      </w:r>
      <w:r>
        <w:rPr>
          <w:noProof/>
        </w:rPr>
      </w:r>
      <w:r>
        <w:rPr>
          <w:noProof/>
        </w:rPr>
        <w:fldChar w:fldCharType="separate"/>
      </w:r>
      <w:r>
        <w:rPr>
          <w:noProof/>
        </w:rPr>
        <w:t>45</w:t>
      </w:r>
      <w:r>
        <w:rPr>
          <w:noProof/>
        </w:rPr>
        <w:fldChar w:fldCharType="end"/>
      </w:r>
    </w:p>
    <w:p w14:paraId="4D962F2A" w14:textId="747E712D" w:rsidR="004D2AE7" w:rsidRDefault="004D2AE7">
      <w:pPr>
        <w:pStyle w:val="TOC4"/>
        <w:rPr>
          <w:rFonts w:asciiTheme="minorHAnsi" w:eastAsiaTheme="minorEastAsia" w:hAnsiTheme="minorHAnsi" w:cstheme="minorBidi"/>
          <w:noProof/>
          <w:sz w:val="22"/>
          <w:szCs w:val="22"/>
          <w:lang w:eastAsia="en-GB"/>
        </w:rPr>
      </w:pPr>
      <w:r>
        <w:rPr>
          <w:noProof/>
        </w:rPr>
        <w:t>5.4.3.18</w:t>
      </w:r>
      <w:r>
        <w:rPr>
          <w:rFonts w:asciiTheme="minorHAnsi" w:eastAsiaTheme="minorEastAsia" w:hAnsiTheme="minorHAnsi" w:cstheme="minorBidi"/>
          <w:noProof/>
          <w:sz w:val="22"/>
          <w:szCs w:val="22"/>
          <w:lang w:eastAsia="en-GB"/>
        </w:rPr>
        <w:tab/>
      </w:r>
      <w:r>
        <w:rPr>
          <w:noProof/>
        </w:rPr>
        <w:t>Enumeration: RestrictionTypeRm</w:t>
      </w:r>
      <w:r>
        <w:rPr>
          <w:noProof/>
        </w:rPr>
        <w:tab/>
      </w:r>
      <w:r>
        <w:rPr>
          <w:noProof/>
        </w:rPr>
        <w:fldChar w:fldCharType="begin"/>
      </w:r>
      <w:r>
        <w:rPr>
          <w:noProof/>
        </w:rPr>
        <w:instrText xml:space="preserve"> PAGEREF _Toc136242505 \h </w:instrText>
      </w:r>
      <w:r>
        <w:rPr>
          <w:noProof/>
        </w:rPr>
      </w:r>
      <w:r>
        <w:rPr>
          <w:noProof/>
        </w:rPr>
        <w:fldChar w:fldCharType="separate"/>
      </w:r>
      <w:r>
        <w:rPr>
          <w:noProof/>
        </w:rPr>
        <w:t>45</w:t>
      </w:r>
      <w:r>
        <w:rPr>
          <w:noProof/>
        </w:rPr>
        <w:fldChar w:fldCharType="end"/>
      </w:r>
    </w:p>
    <w:p w14:paraId="159C3BD9" w14:textId="699EBB8A" w:rsidR="004D2AE7" w:rsidRDefault="004D2AE7">
      <w:pPr>
        <w:pStyle w:val="TOC4"/>
        <w:rPr>
          <w:rFonts w:asciiTheme="minorHAnsi" w:eastAsiaTheme="minorEastAsia" w:hAnsiTheme="minorHAnsi" w:cstheme="minorBidi"/>
          <w:noProof/>
          <w:sz w:val="22"/>
          <w:szCs w:val="22"/>
          <w:lang w:eastAsia="en-GB"/>
        </w:rPr>
      </w:pPr>
      <w:r>
        <w:rPr>
          <w:noProof/>
        </w:rPr>
        <w:t>5.4.3.19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r>
      <w:r>
        <w:rPr>
          <w:noProof/>
        </w:rPr>
        <w:instrText xml:space="preserve"> PAGEREF _Toc136242506 \h </w:instrText>
      </w:r>
      <w:r>
        <w:rPr>
          <w:noProof/>
        </w:rPr>
      </w:r>
      <w:r>
        <w:rPr>
          <w:noProof/>
        </w:rPr>
        <w:fldChar w:fldCharType="separate"/>
      </w:r>
      <w:r>
        <w:rPr>
          <w:noProof/>
        </w:rPr>
        <w:t>45</w:t>
      </w:r>
      <w:r>
        <w:rPr>
          <w:noProof/>
        </w:rPr>
        <w:fldChar w:fldCharType="end"/>
      </w:r>
    </w:p>
    <w:p w14:paraId="25B0A24A" w14:textId="29A372D5" w:rsidR="004D2AE7" w:rsidRDefault="004D2AE7">
      <w:pPr>
        <w:pStyle w:val="TOC4"/>
        <w:rPr>
          <w:rFonts w:asciiTheme="minorHAnsi" w:eastAsiaTheme="minorEastAsia" w:hAnsiTheme="minorHAnsi" w:cstheme="minorBidi"/>
          <w:noProof/>
          <w:sz w:val="22"/>
          <w:szCs w:val="22"/>
          <w:lang w:eastAsia="en-GB"/>
        </w:rPr>
      </w:pPr>
      <w:r>
        <w:rPr>
          <w:noProof/>
        </w:rPr>
        <w:t>5.4.3.20</w:t>
      </w:r>
      <w:r>
        <w:rPr>
          <w:rFonts w:asciiTheme="minorHAnsi" w:eastAsiaTheme="minorEastAsia" w:hAnsiTheme="minorHAnsi" w:cstheme="minorBidi"/>
          <w:noProof/>
          <w:sz w:val="22"/>
          <w:szCs w:val="22"/>
          <w:lang w:eastAsia="en-GB"/>
        </w:rPr>
        <w:tab/>
      </w:r>
      <w:r>
        <w:rPr>
          <w:noProof/>
        </w:rPr>
        <w:t>Enumeration: PresenceState</w:t>
      </w:r>
      <w:r>
        <w:rPr>
          <w:noProof/>
        </w:rPr>
        <w:tab/>
      </w:r>
      <w:r>
        <w:rPr>
          <w:noProof/>
        </w:rPr>
        <w:fldChar w:fldCharType="begin"/>
      </w:r>
      <w:r>
        <w:rPr>
          <w:noProof/>
        </w:rPr>
        <w:instrText xml:space="preserve"> PAGEREF _Toc136242507 \h </w:instrText>
      </w:r>
      <w:r>
        <w:rPr>
          <w:noProof/>
        </w:rPr>
      </w:r>
      <w:r>
        <w:rPr>
          <w:noProof/>
        </w:rPr>
        <w:fldChar w:fldCharType="separate"/>
      </w:r>
      <w:r>
        <w:rPr>
          <w:noProof/>
        </w:rPr>
        <w:t>46</w:t>
      </w:r>
      <w:r>
        <w:rPr>
          <w:noProof/>
        </w:rPr>
        <w:fldChar w:fldCharType="end"/>
      </w:r>
    </w:p>
    <w:p w14:paraId="044EBC0A" w14:textId="404C000F" w:rsidR="004D2AE7" w:rsidRDefault="004D2AE7">
      <w:pPr>
        <w:pStyle w:val="TOC4"/>
        <w:rPr>
          <w:rFonts w:asciiTheme="minorHAnsi" w:eastAsiaTheme="minorEastAsia" w:hAnsiTheme="minorHAnsi" w:cstheme="minorBidi"/>
          <w:noProof/>
          <w:sz w:val="22"/>
          <w:szCs w:val="22"/>
          <w:lang w:eastAsia="en-GB"/>
        </w:rPr>
      </w:pPr>
      <w:r>
        <w:rPr>
          <w:noProof/>
        </w:rPr>
        <w:t>5.4.3.21</w:t>
      </w:r>
      <w:r>
        <w:rPr>
          <w:rFonts w:asciiTheme="minorHAnsi" w:eastAsiaTheme="minorEastAsia" w:hAnsiTheme="minorHAnsi" w:cstheme="minorBidi"/>
          <w:noProof/>
          <w:sz w:val="22"/>
          <w:szCs w:val="22"/>
          <w:lang w:eastAsia="en-GB"/>
        </w:rPr>
        <w:tab/>
      </w:r>
      <w:r>
        <w:rPr>
          <w:noProof/>
        </w:rPr>
        <w:t>Enumeration: StationaryIndication</w:t>
      </w:r>
      <w:r>
        <w:rPr>
          <w:noProof/>
        </w:rPr>
        <w:tab/>
      </w:r>
      <w:r>
        <w:rPr>
          <w:noProof/>
        </w:rPr>
        <w:fldChar w:fldCharType="begin"/>
      </w:r>
      <w:r>
        <w:rPr>
          <w:noProof/>
        </w:rPr>
        <w:instrText xml:space="preserve"> PAGEREF _Toc136242508 \h </w:instrText>
      </w:r>
      <w:r>
        <w:rPr>
          <w:noProof/>
        </w:rPr>
      </w:r>
      <w:r>
        <w:rPr>
          <w:noProof/>
        </w:rPr>
        <w:fldChar w:fldCharType="separate"/>
      </w:r>
      <w:r>
        <w:rPr>
          <w:noProof/>
        </w:rPr>
        <w:t>46</w:t>
      </w:r>
      <w:r>
        <w:rPr>
          <w:noProof/>
        </w:rPr>
        <w:fldChar w:fldCharType="end"/>
      </w:r>
    </w:p>
    <w:p w14:paraId="5B90863A" w14:textId="14608D77" w:rsidR="004D2AE7" w:rsidRDefault="004D2AE7">
      <w:pPr>
        <w:pStyle w:val="TOC4"/>
        <w:rPr>
          <w:rFonts w:asciiTheme="minorHAnsi" w:eastAsiaTheme="minorEastAsia" w:hAnsiTheme="minorHAnsi" w:cstheme="minorBidi"/>
          <w:noProof/>
          <w:sz w:val="22"/>
          <w:szCs w:val="22"/>
          <w:lang w:eastAsia="en-GB"/>
        </w:rPr>
      </w:pPr>
      <w:r>
        <w:rPr>
          <w:noProof/>
        </w:rPr>
        <w:t>5.4.3.22</w:t>
      </w:r>
      <w:r>
        <w:rPr>
          <w:rFonts w:asciiTheme="minorHAnsi" w:eastAsiaTheme="minorEastAsia" w:hAnsiTheme="minorHAnsi" w:cstheme="minorBidi"/>
          <w:noProof/>
          <w:sz w:val="22"/>
          <w:szCs w:val="22"/>
          <w:lang w:eastAsia="en-GB"/>
        </w:rPr>
        <w:tab/>
      </w:r>
      <w:r>
        <w:rPr>
          <w:noProof/>
        </w:rPr>
        <w:t>Enumeration: StationaryIndicationRm</w:t>
      </w:r>
      <w:r>
        <w:rPr>
          <w:noProof/>
        </w:rPr>
        <w:tab/>
      </w:r>
      <w:r>
        <w:rPr>
          <w:noProof/>
        </w:rPr>
        <w:fldChar w:fldCharType="begin"/>
      </w:r>
      <w:r>
        <w:rPr>
          <w:noProof/>
        </w:rPr>
        <w:instrText xml:space="preserve"> PAGEREF _Toc136242509 \h </w:instrText>
      </w:r>
      <w:r>
        <w:rPr>
          <w:noProof/>
        </w:rPr>
      </w:r>
      <w:r>
        <w:rPr>
          <w:noProof/>
        </w:rPr>
        <w:fldChar w:fldCharType="separate"/>
      </w:r>
      <w:r>
        <w:rPr>
          <w:noProof/>
        </w:rPr>
        <w:t>46</w:t>
      </w:r>
      <w:r>
        <w:rPr>
          <w:noProof/>
        </w:rPr>
        <w:fldChar w:fldCharType="end"/>
      </w:r>
    </w:p>
    <w:p w14:paraId="527A3A8F" w14:textId="03D0B95D" w:rsidR="004D2AE7" w:rsidRDefault="004D2AE7">
      <w:pPr>
        <w:pStyle w:val="TOC4"/>
        <w:rPr>
          <w:rFonts w:asciiTheme="minorHAnsi" w:eastAsiaTheme="minorEastAsia" w:hAnsiTheme="minorHAnsi" w:cstheme="minorBidi"/>
          <w:noProof/>
          <w:sz w:val="22"/>
          <w:szCs w:val="22"/>
          <w:lang w:eastAsia="en-GB"/>
        </w:rPr>
      </w:pPr>
      <w:r>
        <w:rPr>
          <w:noProof/>
        </w:rPr>
        <w:t>5.4.3.23</w:t>
      </w:r>
      <w:r>
        <w:rPr>
          <w:rFonts w:asciiTheme="minorHAnsi" w:eastAsiaTheme="minorEastAsia" w:hAnsiTheme="minorHAnsi" w:cstheme="minorBidi"/>
          <w:noProof/>
          <w:sz w:val="22"/>
          <w:szCs w:val="22"/>
          <w:lang w:eastAsia="en-GB"/>
        </w:rPr>
        <w:tab/>
      </w:r>
      <w:r>
        <w:rPr>
          <w:noProof/>
        </w:rPr>
        <w:t>Enumeration: ScheduledCommunicationType</w:t>
      </w:r>
      <w:r>
        <w:rPr>
          <w:noProof/>
        </w:rPr>
        <w:tab/>
      </w:r>
      <w:r>
        <w:rPr>
          <w:noProof/>
        </w:rPr>
        <w:fldChar w:fldCharType="begin"/>
      </w:r>
      <w:r>
        <w:rPr>
          <w:noProof/>
        </w:rPr>
        <w:instrText xml:space="preserve"> PAGEREF _Toc136242510 \h </w:instrText>
      </w:r>
      <w:r>
        <w:rPr>
          <w:noProof/>
        </w:rPr>
      </w:r>
      <w:r>
        <w:rPr>
          <w:noProof/>
        </w:rPr>
        <w:fldChar w:fldCharType="separate"/>
      </w:r>
      <w:r>
        <w:rPr>
          <w:noProof/>
        </w:rPr>
        <w:t>46</w:t>
      </w:r>
      <w:r>
        <w:rPr>
          <w:noProof/>
        </w:rPr>
        <w:fldChar w:fldCharType="end"/>
      </w:r>
    </w:p>
    <w:p w14:paraId="36255179" w14:textId="14552B35" w:rsidR="004D2AE7" w:rsidRDefault="004D2AE7">
      <w:pPr>
        <w:pStyle w:val="TOC4"/>
        <w:rPr>
          <w:rFonts w:asciiTheme="minorHAnsi" w:eastAsiaTheme="minorEastAsia" w:hAnsiTheme="minorHAnsi" w:cstheme="minorBidi"/>
          <w:noProof/>
          <w:sz w:val="22"/>
          <w:szCs w:val="22"/>
          <w:lang w:eastAsia="en-GB"/>
        </w:rPr>
      </w:pPr>
      <w:r>
        <w:rPr>
          <w:noProof/>
        </w:rPr>
        <w:t>5.4.3.24</w:t>
      </w:r>
      <w:r>
        <w:rPr>
          <w:rFonts w:asciiTheme="minorHAnsi" w:eastAsiaTheme="minorEastAsia" w:hAnsiTheme="minorHAnsi" w:cstheme="minorBidi"/>
          <w:noProof/>
          <w:sz w:val="22"/>
          <w:szCs w:val="22"/>
          <w:lang w:eastAsia="en-GB"/>
        </w:rPr>
        <w:tab/>
      </w:r>
      <w:r>
        <w:rPr>
          <w:noProof/>
        </w:rPr>
        <w:t>Enumeration: ScheduledCommunicationTypeRm</w:t>
      </w:r>
      <w:r>
        <w:rPr>
          <w:noProof/>
        </w:rPr>
        <w:tab/>
      </w:r>
      <w:r>
        <w:rPr>
          <w:noProof/>
        </w:rPr>
        <w:fldChar w:fldCharType="begin"/>
      </w:r>
      <w:r>
        <w:rPr>
          <w:noProof/>
        </w:rPr>
        <w:instrText xml:space="preserve"> PAGEREF _Toc136242511 \h </w:instrText>
      </w:r>
      <w:r>
        <w:rPr>
          <w:noProof/>
        </w:rPr>
      </w:r>
      <w:r>
        <w:rPr>
          <w:noProof/>
        </w:rPr>
        <w:fldChar w:fldCharType="separate"/>
      </w:r>
      <w:r>
        <w:rPr>
          <w:noProof/>
        </w:rPr>
        <w:t>46</w:t>
      </w:r>
      <w:r>
        <w:rPr>
          <w:noProof/>
        </w:rPr>
        <w:fldChar w:fldCharType="end"/>
      </w:r>
    </w:p>
    <w:p w14:paraId="50B35A69" w14:textId="4143AA40" w:rsidR="004D2AE7" w:rsidRDefault="004D2AE7">
      <w:pPr>
        <w:pStyle w:val="TOC4"/>
        <w:rPr>
          <w:rFonts w:asciiTheme="minorHAnsi" w:eastAsiaTheme="minorEastAsia" w:hAnsiTheme="minorHAnsi" w:cstheme="minorBidi"/>
          <w:noProof/>
          <w:sz w:val="22"/>
          <w:szCs w:val="22"/>
          <w:lang w:eastAsia="en-GB"/>
        </w:rPr>
      </w:pPr>
      <w:r>
        <w:rPr>
          <w:noProof/>
        </w:rPr>
        <w:t>5.4.3.25</w:t>
      </w:r>
      <w:r>
        <w:rPr>
          <w:rFonts w:asciiTheme="minorHAnsi" w:eastAsiaTheme="minorEastAsia" w:hAnsiTheme="minorHAnsi" w:cstheme="minorBidi"/>
          <w:noProof/>
          <w:sz w:val="22"/>
          <w:szCs w:val="22"/>
          <w:lang w:eastAsia="en-GB"/>
        </w:rPr>
        <w:tab/>
      </w:r>
      <w:r>
        <w:rPr>
          <w:noProof/>
        </w:rPr>
        <w:t>Enumeration: TrafficProfile</w:t>
      </w:r>
      <w:r>
        <w:rPr>
          <w:noProof/>
        </w:rPr>
        <w:tab/>
      </w:r>
      <w:r>
        <w:rPr>
          <w:noProof/>
        </w:rPr>
        <w:fldChar w:fldCharType="begin"/>
      </w:r>
      <w:r>
        <w:rPr>
          <w:noProof/>
        </w:rPr>
        <w:instrText xml:space="preserve"> PAGEREF _Toc136242512 \h </w:instrText>
      </w:r>
      <w:r>
        <w:rPr>
          <w:noProof/>
        </w:rPr>
      </w:r>
      <w:r>
        <w:rPr>
          <w:noProof/>
        </w:rPr>
        <w:fldChar w:fldCharType="separate"/>
      </w:r>
      <w:r>
        <w:rPr>
          <w:noProof/>
        </w:rPr>
        <w:t>46</w:t>
      </w:r>
      <w:r>
        <w:rPr>
          <w:noProof/>
        </w:rPr>
        <w:fldChar w:fldCharType="end"/>
      </w:r>
    </w:p>
    <w:p w14:paraId="0BA0449E" w14:textId="59EF229E" w:rsidR="004D2AE7" w:rsidRDefault="004D2AE7">
      <w:pPr>
        <w:pStyle w:val="TOC4"/>
        <w:rPr>
          <w:rFonts w:asciiTheme="minorHAnsi" w:eastAsiaTheme="minorEastAsia" w:hAnsiTheme="minorHAnsi" w:cstheme="minorBidi"/>
          <w:noProof/>
          <w:sz w:val="22"/>
          <w:szCs w:val="22"/>
          <w:lang w:eastAsia="en-GB"/>
        </w:rPr>
      </w:pPr>
      <w:r>
        <w:rPr>
          <w:noProof/>
        </w:rPr>
        <w:t>5.4.3.26</w:t>
      </w:r>
      <w:r>
        <w:rPr>
          <w:rFonts w:asciiTheme="minorHAnsi" w:eastAsiaTheme="minorEastAsia" w:hAnsiTheme="minorHAnsi" w:cstheme="minorBidi"/>
          <w:noProof/>
          <w:sz w:val="22"/>
          <w:szCs w:val="22"/>
          <w:lang w:eastAsia="en-GB"/>
        </w:rPr>
        <w:tab/>
      </w:r>
      <w:r>
        <w:rPr>
          <w:noProof/>
        </w:rPr>
        <w:t>Enumeration: TrafficProfileRm</w:t>
      </w:r>
      <w:r>
        <w:rPr>
          <w:noProof/>
        </w:rPr>
        <w:tab/>
      </w:r>
      <w:r>
        <w:rPr>
          <w:noProof/>
        </w:rPr>
        <w:fldChar w:fldCharType="begin"/>
      </w:r>
      <w:r>
        <w:rPr>
          <w:noProof/>
        </w:rPr>
        <w:instrText xml:space="preserve"> PAGEREF _Toc136242513 \h </w:instrText>
      </w:r>
      <w:r>
        <w:rPr>
          <w:noProof/>
        </w:rPr>
      </w:r>
      <w:r>
        <w:rPr>
          <w:noProof/>
        </w:rPr>
        <w:fldChar w:fldCharType="separate"/>
      </w:r>
      <w:r>
        <w:rPr>
          <w:noProof/>
        </w:rPr>
        <w:t>47</w:t>
      </w:r>
      <w:r>
        <w:rPr>
          <w:noProof/>
        </w:rPr>
        <w:fldChar w:fldCharType="end"/>
      </w:r>
    </w:p>
    <w:p w14:paraId="1E75060A" w14:textId="17C78E2A" w:rsidR="004D2AE7" w:rsidRDefault="004D2AE7">
      <w:pPr>
        <w:pStyle w:val="TOC4"/>
        <w:rPr>
          <w:rFonts w:asciiTheme="minorHAnsi" w:eastAsiaTheme="minorEastAsia" w:hAnsiTheme="minorHAnsi" w:cstheme="minorBidi"/>
          <w:noProof/>
          <w:sz w:val="22"/>
          <w:szCs w:val="22"/>
          <w:lang w:eastAsia="en-GB"/>
        </w:rPr>
      </w:pPr>
      <w:r>
        <w:rPr>
          <w:noProof/>
        </w:rPr>
        <w:t>5.4.3.27</w:t>
      </w:r>
      <w:r>
        <w:rPr>
          <w:rFonts w:asciiTheme="minorHAnsi" w:eastAsiaTheme="minorEastAsia" w:hAnsiTheme="minorHAnsi" w:cstheme="minorBidi"/>
          <w:noProof/>
          <w:sz w:val="22"/>
          <w:szCs w:val="22"/>
          <w:lang w:eastAsia="en-GB"/>
        </w:rPr>
        <w:tab/>
      </w:r>
      <w:r>
        <w:rPr>
          <w:noProof/>
        </w:rPr>
        <w:t>Enumeration: LcsServiceAuth</w:t>
      </w:r>
      <w:r>
        <w:rPr>
          <w:noProof/>
        </w:rPr>
        <w:tab/>
      </w:r>
      <w:r>
        <w:rPr>
          <w:noProof/>
        </w:rPr>
        <w:fldChar w:fldCharType="begin"/>
      </w:r>
      <w:r>
        <w:rPr>
          <w:noProof/>
        </w:rPr>
        <w:instrText xml:space="preserve"> PAGEREF _Toc136242514 \h </w:instrText>
      </w:r>
      <w:r>
        <w:rPr>
          <w:noProof/>
        </w:rPr>
      </w:r>
      <w:r>
        <w:rPr>
          <w:noProof/>
        </w:rPr>
        <w:fldChar w:fldCharType="separate"/>
      </w:r>
      <w:r>
        <w:rPr>
          <w:noProof/>
        </w:rPr>
        <w:t>47</w:t>
      </w:r>
      <w:r>
        <w:rPr>
          <w:noProof/>
        </w:rPr>
        <w:fldChar w:fldCharType="end"/>
      </w:r>
    </w:p>
    <w:p w14:paraId="0A7580A8" w14:textId="433A742F" w:rsidR="004D2AE7" w:rsidRDefault="004D2AE7">
      <w:pPr>
        <w:pStyle w:val="TOC4"/>
        <w:rPr>
          <w:rFonts w:asciiTheme="minorHAnsi" w:eastAsiaTheme="minorEastAsia" w:hAnsiTheme="minorHAnsi" w:cstheme="minorBidi"/>
          <w:noProof/>
          <w:sz w:val="22"/>
          <w:szCs w:val="22"/>
          <w:lang w:eastAsia="en-GB"/>
        </w:rPr>
      </w:pPr>
      <w:r>
        <w:rPr>
          <w:noProof/>
        </w:rPr>
        <w:t>5.4.3.28</w:t>
      </w:r>
      <w:r>
        <w:rPr>
          <w:rFonts w:asciiTheme="minorHAnsi" w:eastAsiaTheme="minorEastAsia" w:hAnsiTheme="minorHAnsi" w:cstheme="minorBidi"/>
          <w:noProof/>
          <w:sz w:val="22"/>
          <w:szCs w:val="22"/>
          <w:lang w:eastAsia="en-GB"/>
        </w:rPr>
        <w:tab/>
      </w:r>
      <w:r>
        <w:rPr>
          <w:noProof/>
        </w:rPr>
        <w:t>Enumeration: UeAuth</w:t>
      </w:r>
      <w:r>
        <w:rPr>
          <w:noProof/>
        </w:rPr>
        <w:tab/>
      </w:r>
      <w:r>
        <w:rPr>
          <w:noProof/>
        </w:rPr>
        <w:fldChar w:fldCharType="begin"/>
      </w:r>
      <w:r>
        <w:rPr>
          <w:noProof/>
        </w:rPr>
        <w:instrText xml:space="preserve"> PAGEREF _Toc136242515 \h </w:instrText>
      </w:r>
      <w:r>
        <w:rPr>
          <w:noProof/>
        </w:rPr>
      </w:r>
      <w:r>
        <w:rPr>
          <w:noProof/>
        </w:rPr>
        <w:fldChar w:fldCharType="separate"/>
      </w:r>
      <w:r>
        <w:rPr>
          <w:noProof/>
        </w:rPr>
        <w:t>47</w:t>
      </w:r>
      <w:r>
        <w:rPr>
          <w:noProof/>
        </w:rPr>
        <w:fldChar w:fldCharType="end"/>
      </w:r>
    </w:p>
    <w:p w14:paraId="58D56A65" w14:textId="61477BFD" w:rsidR="004D2AE7" w:rsidRDefault="004D2AE7">
      <w:pPr>
        <w:pStyle w:val="TOC4"/>
        <w:rPr>
          <w:rFonts w:asciiTheme="minorHAnsi" w:eastAsiaTheme="minorEastAsia" w:hAnsiTheme="minorHAnsi" w:cstheme="minorBidi"/>
          <w:noProof/>
          <w:sz w:val="22"/>
          <w:szCs w:val="22"/>
          <w:lang w:eastAsia="en-GB"/>
        </w:rPr>
      </w:pPr>
      <w:r>
        <w:rPr>
          <w:noProof/>
        </w:rPr>
        <w:t>5.4.3.29</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_Toc136242516 \h </w:instrText>
      </w:r>
      <w:r>
        <w:rPr>
          <w:noProof/>
        </w:rPr>
      </w:r>
      <w:r>
        <w:rPr>
          <w:noProof/>
        </w:rPr>
        <w:fldChar w:fldCharType="separate"/>
      </w:r>
      <w:r>
        <w:rPr>
          <w:noProof/>
        </w:rPr>
        <w:t>47</w:t>
      </w:r>
      <w:r>
        <w:rPr>
          <w:noProof/>
        </w:rPr>
        <w:fldChar w:fldCharType="end"/>
      </w:r>
    </w:p>
    <w:p w14:paraId="0E5F9BD5" w14:textId="1A81F38A" w:rsidR="004D2AE7" w:rsidRDefault="004D2AE7">
      <w:pPr>
        <w:pStyle w:val="TOC4"/>
        <w:rPr>
          <w:rFonts w:asciiTheme="minorHAnsi" w:eastAsiaTheme="minorEastAsia" w:hAnsiTheme="minorHAnsi" w:cstheme="minorBidi"/>
          <w:noProof/>
          <w:sz w:val="22"/>
          <w:szCs w:val="22"/>
          <w:lang w:eastAsia="en-GB"/>
        </w:rPr>
      </w:pPr>
      <w:r>
        <w:rPr>
          <w:noProof/>
        </w:rPr>
        <w:t>5.4.3.30</w:t>
      </w:r>
      <w:r>
        <w:rPr>
          <w:rFonts w:asciiTheme="minorHAnsi" w:eastAsiaTheme="minorEastAsia" w:hAnsiTheme="minorHAnsi" w:cstheme="minorBidi"/>
          <w:noProof/>
          <w:sz w:val="22"/>
          <w:szCs w:val="22"/>
          <w:lang w:eastAsia="en-GB"/>
        </w:rPr>
        <w:tab/>
      </w:r>
      <w:r>
        <w:rPr>
          <w:noProof/>
        </w:rPr>
        <w:t>Enumeration: DlDataDeliveryStatusRm</w:t>
      </w:r>
      <w:r>
        <w:rPr>
          <w:noProof/>
        </w:rPr>
        <w:tab/>
      </w:r>
      <w:r>
        <w:rPr>
          <w:noProof/>
        </w:rPr>
        <w:fldChar w:fldCharType="begin"/>
      </w:r>
      <w:r>
        <w:rPr>
          <w:noProof/>
        </w:rPr>
        <w:instrText xml:space="preserve"> PAGEREF _Toc136242517 \h </w:instrText>
      </w:r>
      <w:r>
        <w:rPr>
          <w:noProof/>
        </w:rPr>
      </w:r>
      <w:r>
        <w:rPr>
          <w:noProof/>
        </w:rPr>
        <w:fldChar w:fldCharType="separate"/>
      </w:r>
      <w:r>
        <w:rPr>
          <w:noProof/>
        </w:rPr>
        <w:t>47</w:t>
      </w:r>
      <w:r>
        <w:rPr>
          <w:noProof/>
        </w:rPr>
        <w:fldChar w:fldCharType="end"/>
      </w:r>
    </w:p>
    <w:p w14:paraId="04E9E684" w14:textId="297E65BF" w:rsidR="004D2AE7" w:rsidRDefault="004D2AE7">
      <w:pPr>
        <w:pStyle w:val="TOC4"/>
        <w:rPr>
          <w:rFonts w:asciiTheme="minorHAnsi" w:eastAsiaTheme="minorEastAsia" w:hAnsiTheme="minorHAnsi" w:cstheme="minorBidi"/>
          <w:noProof/>
          <w:sz w:val="22"/>
          <w:szCs w:val="22"/>
          <w:lang w:eastAsia="en-GB"/>
        </w:rPr>
      </w:pPr>
      <w:r>
        <w:rPr>
          <w:noProof/>
        </w:rPr>
        <w:t>5.4.3.31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_Toc136242518 \h </w:instrText>
      </w:r>
      <w:r>
        <w:rPr>
          <w:noProof/>
        </w:rPr>
      </w:r>
      <w:r>
        <w:rPr>
          <w:noProof/>
        </w:rPr>
        <w:fldChar w:fldCharType="separate"/>
      </w:r>
      <w:r>
        <w:rPr>
          <w:noProof/>
        </w:rPr>
        <w:t>47</w:t>
      </w:r>
      <w:r>
        <w:rPr>
          <w:noProof/>
        </w:rPr>
        <w:fldChar w:fldCharType="end"/>
      </w:r>
    </w:p>
    <w:p w14:paraId="1C3D08E8" w14:textId="15CAEF23" w:rsidR="004D2AE7" w:rsidRDefault="004D2AE7">
      <w:pPr>
        <w:pStyle w:val="TOC4"/>
        <w:rPr>
          <w:rFonts w:asciiTheme="minorHAnsi" w:eastAsiaTheme="minorEastAsia" w:hAnsiTheme="minorHAnsi" w:cstheme="minorBidi"/>
          <w:noProof/>
          <w:sz w:val="22"/>
          <w:szCs w:val="22"/>
          <w:lang w:eastAsia="en-GB"/>
        </w:rPr>
      </w:pPr>
      <w:r>
        <w:rPr>
          <w:noProof/>
        </w:rPr>
        <w:t>5.4.3.32</w:t>
      </w:r>
      <w:r>
        <w:rPr>
          <w:rFonts w:asciiTheme="minorHAnsi" w:eastAsiaTheme="minorEastAsia" w:hAnsiTheme="minorHAnsi" w:cstheme="minorBidi"/>
          <w:noProof/>
          <w:sz w:val="22"/>
          <w:szCs w:val="22"/>
          <w:lang w:eastAsia="en-GB"/>
        </w:rPr>
        <w:tab/>
      </w:r>
      <w:r>
        <w:rPr>
          <w:noProof/>
        </w:rPr>
        <w:t>Enumeration: AuthStatus</w:t>
      </w:r>
      <w:r>
        <w:rPr>
          <w:noProof/>
        </w:rPr>
        <w:tab/>
      </w:r>
      <w:r>
        <w:rPr>
          <w:noProof/>
        </w:rPr>
        <w:fldChar w:fldCharType="begin"/>
      </w:r>
      <w:r>
        <w:rPr>
          <w:noProof/>
        </w:rPr>
        <w:instrText xml:space="preserve"> PAGEREF _Toc136242519 \h </w:instrText>
      </w:r>
      <w:r>
        <w:rPr>
          <w:noProof/>
        </w:rPr>
      </w:r>
      <w:r>
        <w:rPr>
          <w:noProof/>
        </w:rPr>
        <w:fldChar w:fldCharType="separate"/>
      </w:r>
      <w:r>
        <w:rPr>
          <w:noProof/>
        </w:rPr>
        <w:t>48</w:t>
      </w:r>
      <w:r>
        <w:rPr>
          <w:noProof/>
        </w:rPr>
        <w:fldChar w:fldCharType="end"/>
      </w:r>
    </w:p>
    <w:p w14:paraId="6C8B7389" w14:textId="4B977BE5" w:rsidR="004D2AE7" w:rsidRDefault="004D2AE7">
      <w:pPr>
        <w:pStyle w:val="TOC4"/>
        <w:rPr>
          <w:rFonts w:asciiTheme="minorHAnsi" w:eastAsiaTheme="minorEastAsia" w:hAnsiTheme="minorHAnsi" w:cstheme="minorBidi"/>
          <w:noProof/>
          <w:sz w:val="22"/>
          <w:szCs w:val="22"/>
          <w:lang w:eastAsia="en-GB"/>
        </w:rPr>
      </w:pPr>
      <w:r>
        <w:rPr>
          <w:noProof/>
        </w:rPr>
        <w:t>5.4.3.33</w:t>
      </w:r>
      <w:r>
        <w:rPr>
          <w:rFonts w:asciiTheme="minorHAnsi" w:eastAsiaTheme="minorEastAsia" w:hAnsiTheme="minorHAnsi" w:cstheme="minorBidi"/>
          <w:noProof/>
          <w:sz w:val="22"/>
          <w:szCs w:val="22"/>
          <w:lang w:eastAsia="en-GB"/>
        </w:rPr>
        <w:tab/>
      </w:r>
      <w:r>
        <w:rPr>
          <w:noProof/>
        </w:rPr>
        <w:t>Enumeration: LineType</w:t>
      </w:r>
      <w:r>
        <w:rPr>
          <w:noProof/>
        </w:rPr>
        <w:tab/>
      </w:r>
      <w:r>
        <w:rPr>
          <w:noProof/>
        </w:rPr>
        <w:fldChar w:fldCharType="begin"/>
      </w:r>
      <w:r>
        <w:rPr>
          <w:noProof/>
        </w:rPr>
        <w:instrText xml:space="preserve"> PAGEREF _Toc136242520 \h </w:instrText>
      </w:r>
      <w:r>
        <w:rPr>
          <w:noProof/>
        </w:rPr>
      </w:r>
      <w:r>
        <w:rPr>
          <w:noProof/>
        </w:rPr>
        <w:fldChar w:fldCharType="separate"/>
      </w:r>
      <w:r>
        <w:rPr>
          <w:noProof/>
        </w:rPr>
        <w:t>48</w:t>
      </w:r>
      <w:r>
        <w:rPr>
          <w:noProof/>
        </w:rPr>
        <w:fldChar w:fldCharType="end"/>
      </w:r>
    </w:p>
    <w:p w14:paraId="3CDC4502" w14:textId="6D2530D5" w:rsidR="004D2AE7" w:rsidRDefault="004D2AE7">
      <w:pPr>
        <w:pStyle w:val="TOC4"/>
        <w:rPr>
          <w:rFonts w:asciiTheme="minorHAnsi" w:eastAsiaTheme="minorEastAsia" w:hAnsiTheme="minorHAnsi" w:cstheme="minorBidi"/>
          <w:noProof/>
          <w:sz w:val="22"/>
          <w:szCs w:val="22"/>
          <w:lang w:eastAsia="en-GB"/>
        </w:rPr>
      </w:pPr>
      <w:r>
        <w:rPr>
          <w:noProof/>
        </w:rPr>
        <w:t>5.4.3.34</w:t>
      </w:r>
      <w:r>
        <w:rPr>
          <w:rFonts w:asciiTheme="minorHAnsi" w:eastAsiaTheme="minorEastAsia" w:hAnsiTheme="minorHAnsi" w:cstheme="minorBidi"/>
          <w:noProof/>
          <w:sz w:val="22"/>
          <w:szCs w:val="22"/>
          <w:lang w:eastAsia="en-GB"/>
        </w:rPr>
        <w:tab/>
      </w:r>
      <w:r>
        <w:rPr>
          <w:noProof/>
        </w:rPr>
        <w:t>Enumeration: LineTypeRm</w:t>
      </w:r>
      <w:r>
        <w:rPr>
          <w:noProof/>
        </w:rPr>
        <w:tab/>
      </w:r>
      <w:r>
        <w:rPr>
          <w:noProof/>
        </w:rPr>
        <w:fldChar w:fldCharType="begin"/>
      </w:r>
      <w:r>
        <w:rPr>
          <w:noProof/>
        </w:rPr>
        <w:instrText xml:space="preserve"> PAGEREF _Toc136242521 \h </w:instrText>
      </w:r>
      <w:r>
        <w:rPr>
          <w:noProof/>
        </w:rPr>
      </w:r>
      <w:r>
        <w:rPr>
          <w:noProof/>
        </w:rPr>
        <w:fldChar w:fldCharType="separate"/>
      </w:r>
      <w:r>
        <w:rPr>
          <w:noProof/>
        </w:rPr>
        <w:t>48</w:t>
      </w:r>
      <w:r>
        <w:rPr>
          <w:noProof/>
        </w:rPr>
        <w:fldChar w:fldCharType="end"/>
      </w:r>
    </w:p>
    <w:p w14:paraId="6950297A" w14:textId="562DED03" w:rsidR="004D2AE7" w:rsidRDefault="004D2AE7">
      <w:pPr>
        <w:pStyle w:val="TOC4"/>
        <w:rPr>
          <w:rFonts w:asciiTheme="minorHAnsi" w:eastAsiaTheme="minorEastAsia" w:hAnsiTheme="minorHAnsi" w:cstheme="minorBidi"/>
          <w:noProof/>
          <w:sz w:val="22"/>
          <w:szCs w:val="22"/>
          <w:lang w:eastAsia="en-GB"/>
        </w:rPr>
      </w:pPr>
      <w:r>
        <w:rPr>
          <w:noProof/>
        </w:rPr>
        <w:t>5.4.3.35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_Toc136242522 \h </w:instrText>
      </w:r>
      <w:r>
        <w:rPr>
          <w:noProof/>
        </w:rPr>
      </w:r>
      <w:r>
        <w:rPr>
          <w:noProof/>
        </w:rPr>
        <w:fldChar w:fldCharType="separate"/>
      </w:r>
      <w:r>
        <w:rPr>
          <w:noProof/>
        </w:rPr>
        <w:t>48</w:t>
      </w:r>
      <w:r>
        <w:rPr>
          <w:noProof/>
        </w:rPr>
        <w:fldChar w:fldCharType="end"/>
      </w:r>
    </w:p>
    <w:p w14:paraId="43541FA9" w14:textId="51802A1F" w:rsidR="004D2AE7" w:rsidRDefault="004D2AE7">
      <w:pPr>
        <w:pStyle w:val="TOC4"/>
        <w:rPr>
          <w:rFonts w:asciiTheme="minorHAnsi" w:eastAsiaTheme="minorEastAsia" w:hAnsiTheme="minorHAnsi" w:cstheme="minorBidi"/>
          <w:noProof/>
          <w:sz w:val="22"/>
          <w:szCs w:val="22"/>
          <w:lang w:eastAsia="en-GB"/>
        </w:rPr>
      </w:pPr>
      <w:r>
        <w:rPr>
          <w:noProof/>
        </w:rPr>
        <w:t>5.4.3.36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_Toc136242523 \h </w:instrText>
      </w:r>
      <w:r>
        <w:rPr>
          <w:noProof/>
        </w:rPr>
      </w:r>
      <w:r>
        <w:rPr>
          <w:noProof/>
        </w:rPr>
        <w:fldChar w:fldCharType="separate"/>
      </w:r>
      <w:r>
        <w:rPr>
          <w:noProof/>
        </w:rPr>
        <w:t>48</w:t>
      </w:r>
      <w:r>
        <w:rPr>
          <w:noProof/>
        </w:rPr>
        <w:fldChar w:fldCharType="end"/>
      </w:r>
    </w:p>
    <w:p w14:paraId="0D4F7748" w14:textId="3DB2D41F" w:rsidR="004D2AE7" w:rsidRDefault="004D2AE7">
      <w:pPr>
        <w:pStyle w:val="TOC4"/>
        <w:rPr>
          <w:rFonts w:asciiTheme="minorHAnsi" w:eastAsiaTheme="minorEastAsia" w:hAnsiTheme="minorHAnsi" w:cstheme="minorBidi"/>
          <w:noProof/>
          <w:sz w:val="22"/>
          <w:szCs w:val="22"/>
          <w:lang w:eastAsia="en-GB"/>
        </w:rPr>
      </w:pPr>
      <w:r>
        <w:rPr>
          <w:noProof/>
        </w:rPr>
        <w:t>5.4.3.37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_Toc136242524 \h </w:instrText>
      </w:r>
      <w:r>
        <w:rPr>
          <w:noProof/>
        </w:rPr>
      </w:r>
      <w:r>
        <w:rPr>
          <w:noProof/>
        </w:rPr>
        <w:fldChar w:fldCharType="separate"/>
      </w:r>
      <w:r>
        <w:rPr>
          <w:noProof/>
        </w:rPr>
        <w:t>48</w:t>
      </w:r>
      <w:r>
        <w:rPr>
          <w:noProof/>
        </w:rPr>
        <w:fldChar w:fldCharType="end"/>
      </w:r>
    </w:p>
    <w:p w14:paraId="3C9FB350" w14:textId="56E8F427" w:rsidR="004D2AE7" w:rsidRDefault="004D2AE7">
      <w:pPr>
        <w:pStyle w:val="TOC4"/>
        <w:rPr>
          <w:rFonts w:asciiTheme="minorHAnsi" w:eastAsiaTheme="minorEastAsia" w:hAnsiTheme="minorHAnsi" w:cstheme="minorBidi"/>
          <w:noProof/>
          <w:sz w:val="22"/>
          <w:szCs w:val="22"/>
          <w:lang w:eastAsia="en-GB"/>
        </w:rPr>
      </w:pPr>
      <w:r>
        <w:rPr>
          <w:noProof/>
        </w:rPr>
        <w:t>5.4.3.38</w:t>
      </w:r>
      <w:r>
        <w:rPr>
          <w:rFonts w:asciiTheme="minorHAnsi" w:eastAsiaTheme="minorEastAsia" w:hAnsiTheme="minorHAnsi" w:cstheme="minorBidi"/>
          <w:noProof/>
          <w:sz w:val="22"/>
          <w:szCs w:val="22"/>
          <w:lang w:eastAsia="en-GB"/>
        </w:rPr>
        <w:tab/>
      </w:r>
      <w:r>
        <w:rPr>
          <w:noProof/>
        </w:rPr>
        <w:t>Enumeration: TransportProtocol</w:t>
      </w:r>
      <w:r>
        <w:rPr>
          <w:noProof/>
        </w:rPr>
        <w:tab/>
      </w:r>
      <w:r>
        <w:rPr>
          <w:noProof/>
        </w:rPr>
        <w:fldChar w:fldCharType="begin"/>
      </w:r>
      <w:r>
        <w:rPr>
          <w:noProof/>
        </w:rPr>
        <w:instrText xml:space="preserve"> PAGEREF _Toc136242525 \h </w:instrText>
      </w:r>
      <w:r>
        <w:rPr>
          <w:noProof/>
        </w:rPr>
      </w:r>
      <w:r>
        <w:rPr>
          <w:noProof/>
        </w:rPr>
        <w:fldChar w:fldCharType="separate"/>
      </w:r>
      <w:r>
        <w:rPr>
          <w:noProof/>
        </w:rPr>
        <w:t>48</w:t>
      </w:r>
      <w:r>
        <w:rPr>
          <w:noProof/>
        </w:rPr>
        <w:fldChar w:fldCharType="end"/>
      </w:r>
    </w:p>
    <w:p w14:paraId="55AED9B4" w14:textId="2A6426CA" w:rsidR="004D2AE7" w:rsidRDefault="004D2AE7">
      <w:pPr>
        <w:pStyle w:val="TOC4"/>
        <w:rPr>
          <w:rFonts w:asciiTheme="minorHAnsi" w:eastAsiaTheme="minorEastAsia" w:hAnsiTheme="minorHAnsi" w:cstheme="minorBidi"/>
          <w:noProof/>
          <w:sz w:val="22"/>
          <w:szCs w:val="22"/>
          <w:lang w:eastAsia="en-GB"/>
        </w:rPr>
      </w:pPr>
      <w:r>
        <w:rPr>
          <w:noProof/>
        </w:rPr>
        <w:t>5.4.3.39</w:t>
      </w:r>
      <w:r>
        <w:rPr>
          <w:rFonts w:asciiTheme="minorHAnsi" w:eastAsiaTheme="minorEastAsia" w:hAnsiTheme="minorHAnsi" w:cstheme="minorBidi"/>
          <w:noProof/>
          <w:sz w:val="22"/>
          <w:szCs w:val="22"/>
          <w:lang w:eastAsia="en-GB"/>
        </w:rPr>
        <w:tab/>
      </w:r>
      <w:r>
        <w:rPr>
          <w:noProof/>
        </w:rPr>
        <w:t>Enumeration: SatelliteBackhaulCategory</w:t>
      </w:r>
      <w:r>
        <w:rPr>
          <w:noProof/>
        </w:rPr>
        <w:tab/>
      </w:r>
      <w:r>
        <w:rPr>
          <w:noProof/>
        </w:rPr>
        <w:fldChar w:fldCharType="begin"/>
      </w:r>
      <w:r>
        <w:rPr>
          <w:noProof/>
        </w:rPr>
        <w:instrText xml:space="preserve"> PAGEREF _Toc136242526 \h </w:instrText>
      </w:r>
      <w:r>
        <w:rPr>
          <w:noProof/>
        </w:rPr>
      </w:r>
      <w:r>
        <w:rPr>
          <w:noProof/>
        </w:rPr>
        <w:fldChar w:fldCharType="separate"/>
      </w:r>
      <w:r>
        <w:rPr>
          <w:noProof/>
        </w:rPr>
        <w:t>49</w:t>
      </w:r>
      <w:r>
        <w:rPr>
          <w:noProof/>
        </w:rPr>
        <w:fldChar w:fldCharType="end"/>
      </w:r>
    </w:p>
    <w:p w14:paraId="2FE2BFD5" w14:textId="70AADC52" w:rsidR="004D2AE7" w:rsidRDefault="004D2AE7">
      <w:pPr>
        <w:pStyle w:val="TOC4"/>
        <w:rPr>
          <w:rFonts w:asciiTheme="minorHAnsi" w:eastAsiaTheme="minorEastAsia" w:hAnsiTheme="minorHAnsi" w:cstheme="minorBidi"/>
          <w:noProof/>
          <w:sz w:val="22"/>
          <w:szCs w:val="22"/>
          <w:lang w:eastAsia="en-GB"/>
        </w:rPr>
      </w:pPr>
      <w:r>
        <w:rPr>
          <w:noProof/>
        </w:rPr>
        <w:t>5.4.3.40</w:t>
      </w:r>
      <w:r>
        <w:rPr>
          <w:rFonts w:asciiTheme="minorHAnsi" w:eastAsiaTheme="minorEastAsia" w:hAnsiTheme="minorHAnsi" w:cstheme="minorBidi"/>
          <w:noProof/>
          <w:sz w:val="22"/>
          <w:szCs w:val="22"/>
          <w:lang w:eastAsia="en-GB"/>
        </w:rPr>
        <w:tab/>
      </w:r>
      <w:r>
        <w:rPr>
          <w:noProof/>
        </w:rPr>
        <w:t>Enumeration: SatelliteBackhaulCategoryRm</w:t>
      </w:r>
      <w:r>
        <w:rPr>
          <w:noProof/>
        </w:rPr>
        <w:tab/>
      </w:r>
      <w:r>
        <w:rPr>
          <w:noProof/>
        </w:rPr>
        <w:fldChar w:fldCharType="begin"/>
      </w:r>
      <w:r>
        <w:rPr>
          <w:noProof/>
        </w:rPr>
        <w:instrText xml:space="preserve"> PAGEREF _Toc136242527 \h </w:instrText>
      </w:r>
      <w:r>
        <w:rPr>
          <w:noProof/>
        </w:rPr>
      </w:r>
      <w:r>
        <w:rPr>
          <w:noProof/>
        </w:rPr>
        <w:fldChar w:fldCharType="separate"/>
      </w:r>
      <w:r>
        <w:rPr>
          <w:noProof/>
        </w:rPr>
        <w:t>49</w:t>
      </w:r>
      <w:r>
        <w:rPr>
          <w:noProof/>
        </w:rPr>
        <w:fldChar w:fldCharType="end"/>
      </w:r>
    </w:p>
    <w:p w14:paraId="28E6285F" w14:textId="6EEC3B58" w:rsidR="004D2AE7" w:rsidRDefault="004D2AE7">
      <w:pPr>
        <w:pStyle w:val="TOC4"/>
        <w:rPr>
          <w:rFonts w:asciiTheme="minorHAnsi" w:eastAsiaTheme="minorEastAsia" w:hAnsiTheme="minorHAnsi" w:cstheme="minorBidi"/>
          <w:noProof/>
          <w:sz w:val="22"/>
          <w:szCs w:val="22"/>
          <w:lang w:eastAsia="en-GB"/>
        </w:rPr>
      </w:pPr>
      <w:r>
        <w:rPr>
          <w:noProof/>
        </w:rPr>
        <w:t>5.4.3.41</w:t>
      </w:r>
      <w:r>
        <w:rPr>
          <w:rFonts w:asciiTheme="minorHAnsi" w:eastAsiaTheme="minorEastAsia" w:hAnsiTheme="minorHAnsi" w:cstheme="minorBidi"/>
          <w:noProof/>
          <w:sz w:val="22"/>
          <w:szCs w:val="22"/>
          <w:lang w:eastAsia="en-GB"/>
        </w:rPr>
        <w:tab/>
      </w:r>
      <w:r>
        <w:rPr>
          <w:noProof/>
        </w:rPr>
        <w:t>Enumeration: BufferedNotificationsAction</w:t>
      </w:r>
      <w:r>
        <w:rPr>
          <w:noProof/>
        </w:rPr>
        <w:tab/>
      </w:r>
      <w:r>
        <w:rPr>
          <w:noProof/>
        </w:rPr>
        <w:fldChar w:fldCharType="begin"/>
      </w:r>
      <w:r>
        <w:rPr>
          <w:noProof/>
        </w:rPr>
        <w:instrText xml:space="preserve"> PAGEREF _Toc136242528 \h </w:instrText>
      </w:r>
      <w:r>
        <w:rPr>
          <w:noProof/>
        </w:rPr>
      </w:r>
      <w:r>
        <w:rPr>
          <w:noProof/>
        </w:rPr>
        <w:fldChar w:fldCharType="separate"/>
      </w:r>
      <w:r>
        <w:rPr>
          <w:noProof/>
        </w:rPr>
        <w:t>49</w:t>
      </w:r>
      <w:r>
        <w:rPr>
          <w:noProof/>
        </w:rPr>
        <w:fldChar w:fldCharType="end"/>
      </w:r>
    </w:p>
    <w:p w14:paraId="20A77DC2" w14:textId="0FFE6E0D" w:rsidR="004D2AE7" w:rsidRDefault="004D2AE7">
      <w:pPr>
        <w:pStyle w:val="TOC4"/>
        <w:rPr>
          <w:rFonts w:asciiTheme="minorHAnsi" w:eastAsiaTheme="minorEastAsia" w:hAnsiTheme="minorHAnsi" w:cstheme="minorBidi"/>
          <w:noProof/>
          <w:sz w:val="22"/>
          <w:szCs w:val="22"/>
          <w:lang w:eastAsia="en-GB"/>
        </w:rPr>
      </w:pPr>
      <w:r>
        <w:rPr>
          <w:noProof/>
        </w:rPr>
        <w:t>5.4.3.42</w:t>
      </w:r>
      <w:r>
        <w:rPr>
          <w:rFonts w:asciiTheme="minorHAnsi" w:eastAsiaTheme="minorEastAsia" w:hAnsiTheme="minorHAnsi" w:cstheme="minorBidi"/>
          <w:noProof/>
          <w:sz w:val="22"/>
          <w:szCs w:val="22"/>
          <w:lang w:eastAsia="en-GB"/>
        </w:rPr>
        <w:tab/>
      </w:r>
      <w:r>
        <w:rPr>
          <w:noProof/>
        </w:rPr>
        <w:t>Enumeration: SubscriptionAction</w:t>
      </w:r>
      <w:r>
        <w:rPr>
          <w:noProof/>
        </w:rPr>
        <w:tab/>
      </w:r>
      <w:r>
        <w:rPr>
          <w:noProof/>
        </w:rPr>
        <w:fldChar w:fldCharType="begin"/>
      </w:r>
      <w:r>
        <w:rPr>
          <w:noProof/>
        </w:rPr>
        <w:instrText xml:space="preserve"> PAGEREF _Toc136242529 \h </w:instrText>
      </w:r>
      <w:r>
        <w:rPr>
          <w:noProof/>
        </w:rPr>
      </w:r>
      <w:r>
        <w:rPr>
          <w:noProof/>
        </w:rPr>
        <w:fldChar w:fldCharType="separate"/>
      </w:r>
      <w:r>
        <w:rPr>
          <w:noProof/>
        </w:rPr>
        <w:t>49</w:t>
      </w:r>
      <w:r>
        <w:rPr>
          <w:noProof/>
        </w:rPr>
        <w:fldChar w:fldCharType="end"/>
      </w:r>
    </w:p>
    <w:p w14:paraId="54904C9F" w14:textId="27EABD27" w:rsidR="004D2AE7" w:rsidRDefault="004D2AE7">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_Toc136242530 \h </w:instrText>
      </w:r>
      <w:r>
        <w:rPr>
          <w:noProof/>
        </w:rPr>
      </w:r>
      <w:r>
        <w:rPr>
          <w:noProof/>
        </w:rPr>
        <w:fldChar w:fldCharType="separate"/>
      </w:r>
      <w:r>
        <w:rPr>
          <w:noProof/>
        </w:rPr>
        <w:t>50</w:t>
      </w:r>
      <w:r>
        <w:rPr>
          <w:noProof/>
        </w:rPr>
        <w:fldChar w:fldCharType="end"/>
      </w:r>
    </w:p>
    <w:p w14:paraId="3ED8651A" w14:textId="7FA7D8B6" w:rsidR="004D2AE7" w:rsidRDefault="004D2AE7">
      <w:pPr>
        <w:pStyle w:val="TOC4"/>
        <w:rPr>
          <w:rFonts w:asciiTheme="minorHAnsi" w:eastAsiaTheme="minorEastAsia" w:hAnsiTheme="minorHAnsi" w:cstheme="minorBidi"/>
          <w:noProof/>
          <w:sz w:val="22"/>
          <w:szCs w:val="22"/>
          <w:lang w:eastAsia="en-GB"/>
        </w:rPr>
      </w:pPr>
      <w:r>
        <w:rPr>
          <w:noProof/>
        </w:rPr>
        <w:t>5.4.4.1</w:t>
      </w:r>
      <w:r>
        <w:rPr>
          <w:rFonts w:asciiTheme="minorHAnsi" w:eastAsiaTheme="minorEastAsia" w:hAnsiTheme="minorHAnsi" w:cstheme="minorBidi"/>
          <w:noProof/>
          <w:sz w:val="22"/>
          <w:szCs w:val="22"/>
          <w:lang w:eastAsia="en-GB"/>
        </w:rPr>
        <w:tab/>
      </w:r>
      <w:r>
        <w:rPr>
          <w:noProof/>
        </w:rPr>
        <w:t>Type: SubscribedDefaultQos</w:t>
      </w:r>
      <w:r>
        <w:rPr>
          <w:noProof/>
        </w:rPr>
        <w:tab/>
      </w:r>
      <w:r>
        <w:rPr>
          <w:noProof/>
        </w:rPr>
        <w:fldChar w:fldCharType="begin"/>
      </w:r>
      <w:r>
        <w:rPr>
          <w:noProof/>
        </w:rPr>
        <w:instrText xml:space="preserve"> PAGEREF _Toc136242531 \h </w:instrText>
      </w:r>
      <w:r>
        <w:rPr>
          <w:noProof/>
        </w:rPr>
      </w:r>
      <w:r>
        <w:rPr>
          <w:noProof/>
        </w:rPr>
        <w:fldChar w:fldCharType="separate"/>
      </w:r>
      <w:r>
        <w:rPr>
          <w:noProof/>
        </w:rPr>
        <w:t>50</w:t>
      </w:r>
      <w:r>
        <w:rPr>
          <w:noProof/>
        </w:rPr>
        <w:fldChar w:fldCharType="end"/>
      </w:r>
    </w:p>
    <w:p w14:paraId="0EAB5B28" w14:textId="0EEBB13C" w:rsidR="004D2AE7" w:rsidRDefault="004D2AE7">
      <w:pPr>
        <w:pStyle w:val="TOC4"/>
        <w:rPr>
          <w:rFonts w:asciiTheme="minorHAnsi" w:eastAsiaTheme="minorEastAsia" w:hAnsiTheme="minorHAnsi" w:cstheme="minorBidi"/>
          <w:noProof/>
          <w:sz w:val="22"/>
          <w:szCs w:val="22"/>
          <w:lang w:eastAsia="en-GB"/>
        </w:rPr>
      </w:pPr>
      <w:r>
        <w:rPr>
          <w:noProof/>
        </w:rPr>
        <w:t>5.4.4.2</w:t>
      </w:r>
      <w:r>
        <w:rPr>
          <w:rFonts w:asciiTheme="minorHAnsi" w:eastAsiaTheme="minorEastAsia" w:hAnsiTheme="minorHAnsi" w:cstheme="minorBidi"/>
          <w:noProof/>
          <w:sz w:val="22"/>
          <w:szCs w:val="22"/>
          <w:lang w:eastAsia="en-GB"/>
        </w:rPr>
        <w:tab/>
      </w:r>
      <w:r>
        <w:rPr>
          <w:noProof/>
        </w:rPr>
        <w:t>Type: Snssai</w:t>
      </w:r>
      <w:r>
        <w:rPr>
          <w:noProof/>
        </w:rPr>
        <w:tab/>
      </w:r>
      <w:r>
        <w:rPr>
          <w:noProof/>
        </w:rPr>
        <w:fldChar w:fldCharType="begin"/>
      </w:r>
      <w:r>
        <w:rPr>
          <w:noProof/>
        </w:rPr>
        <w:instrText xml:space="preserve"> PAGEREF _Toc136242532 \h </w:instrText>
      </w:r>
      <w:r>
        <w:rPr>
          <w:noProof/>
        </w:rPr>
      </w:r>
      <w:r>
        <w:rPr>
          <w:noProof/>
        </w:rPr>
        <w:fldChar w:fldCharType="separate"/>
      </w:r>
      <w:r>
        <w:rPr>
          <w:noProof/>
        </w:rPr>
        <w:t>50</w:t>
      </w:r>
      <w:r>
        <w:rPr>
          <w:noProof/>
        </w:rPr>
        <w:fldChar w:fldCharType="end"/>
      </w:r>
    </w:p>
    <w:p w14:paraId="5ED4D6A9" w14:textId="306627FE" w:rsidR="004D2AE7" w:rsidRDefault="004D2AE7">
      <w:pPr>
        <w:pStyle w:val="TOC4"/>
        <w:rPr>
          <w:rFonts w:asciiTheme="minorHAnsi" w:eastAsiaTheme="minorEastAsia" w:hAnsiTheme="minorHAnsi" w:cstheme="minorBidi"/>
          <w:noProof/>
          <w:sz w:val="22"/>
          <w:szCs w:val="22"/>
          <w:lang w:eastAsia="en-GB"/>
        </w:rPr>
      </w:pPr>
      <w:r>
        <w:rPr>
          <w:noProof/>
        </w:rPr>
        <w:t>5.4.4.3</w:t>
      </w:r>
      <w:r>
        <w:rPr>
          <w:rFonts w:asciiTheme="minorHAnsi" w:eastAsiaTheme="minorEastAsia" w:hAnsiTheme="minorHAnsi" w:cstheme="minorBidi"/>
          <w:noProof/>
          <w:sz w:val="22"/>
          <w:szCs w:val="22"/>
          <w:lang w:eastAsia="en-GB"/>
        </w:rPr>
        <w:tab/>
      </w:r>
      <w:r>
        <w:rPr>
          <w:noProof/>
        </w:rPr>
        <w:t>Type: PlmnId</w:t>
      </w:r>
      <w:r>
        <w:rPr>
          <w:noProof/>
        </w:rPr>
        <w:tab/>
      </w:r>
      <w:r>
        <w:rPr>
          <w:noProof/>
        </w:rPr>
        <w:fldChar w:fldCharType="begin"/>
      </w:r>
      <w:r>
        <w:rPr>
          <w:noProof/>
        </w:rPr>
        <w:instrText xml:space="preserve"> PAGEREF _Toc136242533 \h </w:instrText>
      </w:r>
      <w:r>
        <w:rPr>
          <w:noProof/>
        </w:rPr>
      </w:r>
      <w:r>
        <w:rPr>
          <w:noProof/>
        </w:rPr>
        <w:fldChar w:fldCharType="separate"/>
      </w:r>
      <w:r>
        <w:rPr>
          <w:noProof/>
        </w:rPr>
        <w:t>51</w:t>
      </w:r>
      <w:r>
        <w:rPr>
          <w:noProof/>
        </w:rPr>
        <w:fldChar w:fldCharType="end"/>
      </w:r>
    </w:p>
    <w:p w14:paraId="263BF606" w14:textId="0B4BD1CD" w:rsidR="004D2AE7" w:rsidRDefault="004D2AE7">
      <w:pPr>
        <w:pStyle w:val="TOC4"/>
        <w:rPr>
          <w:rFonts w:asciiTheme="minorHAnsi" w:eastAsiaTheme="minorEastAsia" w:hAnsiTheme="minorHAnsi" w:cstheme="minorBidi"/>
          <w:noProof/>
          <w:sz w:val="22"/>
          <w:szCs w:val="22"/>
          <w:lang w:eastAsia="en-GB"/>
        </w:rPr>
      </w:pPr>
      <w:r>
        <w:rPr>
          <w:noProof/>
        </w:rPr>
        <w:t>5.4.4.4</w:t>
      </w:r>
      <w:r>
        <w:rPr>
          <w:rFonts w:asciiTheme="minorHAnsi" w:eastAsiaTheme="minorEastAsia" w:hAnsiTheme="minorHAnsi" w:cstheme="minorBidi"/>
          <w:noProof/>
          <w:sz w:val="22"/>
          <w:szCs w:val="22"/>
          <w:lang w:eastAsia="en-GB"/>
        </w:rPr>
        <w:tab/>
      </w:r>
      <w:r>
        <w:rPr>
          <w:noProof/>
        </w:rPr>
        <w:t>Type: Tai</w:t>
      </w:r>
      <w:r>
        <w:rPr>
          <w:noProof/>
        </w:rPr>
        <w:tab/>
      </w:r>
      <w:r>
        <w:rPr>
          <w:noProof/>
        </w:rPr>
        <w:fldChar w:fldCharType="begin"/>
      </w:r>
      <w:r>
        <w:rPr>
          <w:noProof/>
        </w:rPr>
        <w:instrText xml:space="preserve"> PAGEREF _Toc136242534 \h </w:instrText>
      </w:r>
      <w:r>
        <w:rPr>
          <w:noProof/>
        </w:rPr>
      </w:r>
      <w:r>
        <w:rPr>
          <w:noProof/>
        </w:rPr>
        <w:fldChar w:fldCharType="separate"/>
      </w:r>
      <w:r>
        <w:rPr>
          <w:noProof/>
        </w:rPr>
        <w:t>51</w:t>
      </w:r>
      <w:r>
        <w:rPr>
          <w:noProof/>
        </w:rPr>
        <w:fldChar w:fldCharType="end"/>
      </w:r>
    </w:p>
    <w:p w14:paraId="655A1BD8" w14:textId="299DDE7C" w:rsidR="004D2AE7" w:rsidRDefault="004D2AE7">
      <w:pPr>
        <w:pStyle w:val="TOC4"/>
        <w:rPr>
          <w:rFonts w:asciiTheme="minorHAnsi" w:eastAsiaTheme="minorEastAsia" w:hAnsiTheme="minorHAnsi" w:cstheme="minorBidi"/>
          <w:noProof/>
          <w:sz w:val="22"/>
          <w:szCs w:val="22"/>
          <w:lang w:eastAsia="en-GB"/>
        </w:rPr>
      </w:pPr>
      <w:r>
        <w:rPr>
          <w:noProof/>
        </w:rPr>
        <w:t>5.4.4.5</w:t>
      </w:r>
      <w:r>
        <w:rPr>
          <w:rFonts w:asciiTheme="minorHAnsi" w:eastAsiaTheme="minorEastAsia" w:hAnsiTheme="minorHAnsi" w:cstheme="minorBidi"/>
          <w:noProof/>
          <w:sz w:val="22"/>
          <w:szCs w:val="22"/>
          <w:lang w:eastAsia="en-GB"/>
        </w:rPr>
        <w:tab/>
      </w:r>
      <w:r>
        <w:rPr>
          <w:noProof/>
        </w:rPr>
        <w:t>Type: Ecgi</w:t>
      </w:r>
      <w:r>
        <w:rPr>
          <w:noProof/>
        </w:rPr>
        <w:tab/>
      </w:r>
      <w:r>
        <w:rPr>
          <w:noProof/>
        </w:rPr>
        <w:fldChar w:fldCharType="begin"/>
      </w:r>
      <w:r>
        <w:rPr>
          <w:noProof/>
        </w:rPr>
        <w:instrText xml:space="preserve"> PAGEREF _Toc136242535 \h </w:instrText>
      </w:r>
      <w:r>
        <w:rPr>
          <w:noProof/>
        </w:rPr>
      </w:r>
      <w:r>
        <w:rPr>
          <w:noProof/>
        </w:rPr>
        <w:fldChar w:fldCharType="separate"/>
      </w:r>
      <w:r>
        <w:rPr>
          <w:noProof/>
        </w:rPr>
        <w:t>51</w:t>
      </w:r>
      <w:r>
        <w:rPr>
          <w:noProof/>
        </w:rPr>
        <w:fldChar w:fldCharType="end"/>
      </w:r>
    </w:p>
    <w:p w14:paraId="4CEB1B3D" w14:textId="0138B78D" w:rsidR="004D2AE7" w:rsidRDefault="004D2AE7">
      <w:pPr>
        <w:pStyle w:val="TOC4"/>
        <w:rPr>
          <w:rFonts w:asciiTheme="minorHAnsi" w:eastAsiaTheme="minorEastAsia" w:hAnsiTheme="minorHAnsi" w:cstheme="minorBidi"/>
          <w:noProof/>
          <w:sz w:val="22"/>
          <w:szCs w:val="22"/>
          <w:lang w:eastAsia="en-GB"/>
        </w:rPr>
      </w:pPr>
      <w:r>
        <w:rPr>
          <w:noProof/>
        </w:rPr>
        <w:t>5.4.4.6</w:t>
      </w:r>
      <w:r>
        <w:rPr>
          <w:rFonts w:asciiTheme="minorHAnsi" w:eastAsiaTheme="minorEastAsia" w:hAnsiTheme="minorHAnsi" w:cstheme="minorBidi"/>
          <w:noProof/>
          <w:sz w:val="22"/>
          <w:szCs w:val="22"/>
          <w:lang w:eastAsia="en-GB"/>
        </w:rPr>
        <w:tab/>
      </w:r>
      <w:r>
        <w:rPr>
          <w:noProof/>
        </w:rPr>
        <w:t>Type: Ncgi</w:t>
      </w:r>
      <w:r>
        <w:rPr>
          <w:noProof/>
        </w:rPr>
        <w:tab/>
      </w:r>
      <w:r>
        <w:rPr>
          <w:noProof/>
        </w:rPr>
        <w:fldChar w:fldCharType="begin"/>
      </w:r>
      <w:r>
        <w:rPr>
          <w:noProof/>
        </w:rPr>
        <w:instrText xml:space="preserve"> PAGEREF _Toc136242536 \h </w:instrText>
      </w:r>
      <w:r>
        <w:rPr>
          <w:noProof/>
        </w:rPr>
      </w:r>
      <w:r>
        <w:rPr>
          <w:noProof/>
        </w:rPr>
        <w:fldChar w:fldCharType="separate"/>
      </w:r>
      <w:r>
        <w:rPr>
          <w:noProof/>
        </w:rPr>
        <w:t>52</w:t>
      </w:r>
      <w:r>
        <w:rPr>
          <w:noProof/>
        </w:rPr>
        <w:fldChar w:fldCharType="end"/>
      </w:r>
    </w:p>
    <w:p w14:paraId="7280D0F8" w14:textId="1B4244F7" w:rsidR="004D2AE7" w:rsidRDefault="004D2AE7">
      <w:pPr>
        <w:pStyle w:val="TOC4"/>
        <w:rPr>
          <w:rFonts w:asciiTheme="minorHAnsi" w:eastAsiaTheme="minorEastAsia" w:hAnsiTheme="minorHAnsi" w:cstheme="minorBidi"/>
          <w:noProof/>
          <w:sz w:val="22"/>
          <w:szCs w:val="22"/>
          <w:lang w:eastAsia="en-GB"/>
        </w:rPr>
      </w:pPr>
      <w:r>
        <w:rPr>
          <w:noProof/>
        </w:rPr>
        <w:t>5.4.4.7</w:t>
      </w:r>
      <w:r>
        <w:rPr>
          <w:rFonts w:asciiTheme="minorHAnsi" w:eastAsiaTheme="minorEastAsia" w:hAnsiTheme="minorHAnsi" w:cstheme="minorBidi"/>
          <w:noProof/>
          <w:sz w:val="22"/>
          <w:szCs w:val="22"/>
          <w:lang w:eastAsia="en-GB"/>
        </w:rPr>
        <w:tab/>
      </w:r>
      <w:r>
        <w:rPr>
          <w:noProof/>
        </w:rPr>
        <w:t>Type: UserLocation</w:t>
      </w:r>
      <w:r>
        <w:rPr>
          <w:noProof/>
        </w:rPr>
        <w:tab/>
      </w:r>
      <w:r>
        <w:rPr>
          <w:noProof/>
        </w:rPr>
        <w:fldChar w:fldCharType="begin"/>
      </w:r>
      <w:r>
        <w:rPr>
          <w:noProof/>
        </w:rPr>
        <w:instrText xml:space="preserve"> PAGEREF _Toc136242537 \h </w:instrText>
      </w:r>
      <w:r>
        <w:rPr>
          <w:noProof/>
        </w:rPr>
      </w:r>
      <w:r>
        <w:rPr>
          <w:noProof/>
        </w:rPr>
        <w:fldChar w:fldCharType="separate"/>
      </w:r>
      <w:r>
        <w:rPr>
          <w:noProof/>
        </w:rPr>
        <w:t>52</w:t>
      </w:r>
      <w:r>
        <w:rPr>
          <w:noProof/>
        </w:rPr>
        <w:fldChar w:fldCharType="end"/>
      </w:r>
    </w:p>
    <w:p w14:paraId="52DDA3D1" w14:textId="4DCEE4F8" w:rsidR="004D2AE7" w:rsidRDefault="004D2AE7">
      <w:pPr>
        <w:pStyle w:val="TOC4"/>
        <w:rPr>
          <w:rFonts w:asciiTheme="minorHAnsi" w:eastAsiaTheme="minorEastAsia" w:hAnsiTheme="minorHAnsi" w:cstheme="minorBidi"/>
          <w:noProof/>
          <w:sz w:val="22"/>
          <w:szCs w:val="22"/>
          <w:lang w:eastAsia="en-GB"/>
        </w:rPr>
      </w:pPr>
      <w:r>
        <w:rPr>
          <w:noProof/>
        </w:rPr>
        <w:t>5.4.4.8</w:t>
      </w:r>
      <w:r>
        <w:rPr>
          <w:rFonts w:asciiTheme="minorHAnsi" w:eastAsiaTheme="minorEastAsia" w:hAnsiTheme="minorHAnsi" w:cstheme="minorBidi"/>
          <w:noProof/>
          <w:sz w:val="22"/>
          <w:szCs w:val="22"/>
          <w:lang w:eastAsia="en-GB"/>
        </w:rPr>
        <w:tab/>
      </w:r>
      <w:r>
        <w:rPr>
          <w:noProof/>
        </w:rPr>
        <w:t>Type: EutraLocation</w:t>
      </w:r>
      <w:r>
        <w:rPr>
          <w:noProof/>
        </w:rPr>
        <w:tab/>
      </w:r>
      <w:r>
        <w:rPr>
          <w:noProof/>
        </w:rPr>
        <w:fldChar w:fldCharType="begin"/>
      </w:r>
      <w:r>
        <w:rPr>
          <w:noProof/>
        </w:rPr>
        <w:instrText xml:space="preserve"> PAGEREF _Toc136242538 \h </w:instrText>
      </w:r>
      <w:r>
        <w:rPr>
          <w:noProof/>
        </w:rPr>
      </w:r>
      <w:r>
        <w:rPr>
          <w:noProof/>
        </w:rPr>
        <w:fldChar w:fldCharType="separate"/>
      </w:r>
      <w:r>
        <w:rPr>
          <w:noProof/>
        </w:rPr>
        <w:t>53</w:t>
      </w:r>
      <w:r>
        <w:rPr>
          <w:noProof/>
        </w:rPr>
        <w:fldChar w:fldCharType="end"/>
      </w:r>
    </w:p>
    <w:p w14:paraId="1BE26E28" w14:textId="444B69E8" w:rsidR="004D2AE7" w:rsidRDefault="004D2AE7">
      <w:pPr>
        <w:pStyle w:val="TOC4"/>
        <w:rPr>
          <w:rFonts w:asciiTheme="minorHAnsi" w:eastAsiaTheme="minorEastAsia" w:hAnsiTheme="minorHAnsi" w:cstheme="minorBidi"/>
          <w:noProof/>
          <w:sz w:val="22"/>
          <w:szCs w:val="22"/>
          <w:lang w:eastAsia="en-GB"/>
        </w:rPr>
      </w:pPr>
      <w:r>
        <w:rPr>
          <w:noProof/>
        </w:rPr>
        <w:t>5.4.4.9</w:t>
      </w:r>
      <w:r>
        <w:rPr>
          <w:rFonts w:asciiTheme="minorHAnsi" w:eastAsiaTheme="minorEastAsia" w:hAnsiTheme="minorHAnsi" w:cstheme="minorBidi"/>
          <w:noProof/>
          <w:sz w:val="22"/>
          <w:szCs w:val="22"/>
          <w:lang w:eastAsia="en-GB"/>
        </w:rPr>
        <w:tab/>
      </w:r>
      <w:r>
        <w:rPr>
          <w:noProof/>
        </w:rPr>
        <w:t>Type: NrLocation</w:t>
      </w:r>
      <w:r>
        <w:rPr>
          <w:noProof/>
        </w:rPr>
        <w:tab/>
      </w:r>
      <w:r>
        <w:rPr>
          <w:noProof/>
        </w:rPr>
        <w:fldChar w:fldCharType="begin"/>
      </w:r>
      <w:r>
        <w:rPr>
          <w:noProof/>
        </w:rPr>
        <w:instrText xml:space="preserve"> PAGEREF _Toc136242539 \h </w:instrText>
      </w:r>
      <w:r>
        <w:rPr>
          <w:noProof/>
        </w:rPr>
      </w:r>
      <w:r>
        <w:rPr>
          <w:noProof/>
        </w:rPr>
        <w:fldChar w:fldCharType="separate"/>
      </w:r>
      <w:r>
        <w:rPr>
          <w:noProof/>
        </w:rPr>
        <w:t>54</w:t>
      </w:r>
      <w:r>
        <w:rPr>
          <w:noProof/>
        </w:rPr>
        <w:fldChar w:fldCharType="end"/>
      </w:r>
    </w:p>
    <w:p w14:paraId="58A8B737" w14:textId="442B1B0C" w:rsidR="004D2AE7" w:rsidRDefault="004D2AE7">
      <w:pPr>
        <w:pStyle w:val="TOC4"/>
        <w:rPr>
          <w:rFonts w:asciiTheme="minorHAnsi" w:eastAsiaTheme="minorEastAsia" w:hAnsiTheme="minorHAnsi" w:cstheme="minorBidi"/>
          <w:noProof/>
          <w:sz w:val="22"/>
          <w:szCs w:val="22"/>
          <w:lang w:eastAsia="en-GB"/>
        </w:rPr>
      </w:pPr>
      <w:r>
        <w:rPr>
          <w:noProof/>
        </w:rPr>
        <w:t>5.4.4.10</w:t>
      </w:r>
      <w:r>
        <w:rPr>
          <w:rFonts w:asciiTheme="minorHAnsi" w:eastAsiaTheme="minorEastAsia" w:hAnsiTheme="minorHAnsi" w:cstheme="minorBidi"/>
          <w:noProof/>
          <w:sz w:val="22"/>
          <w:szCs w:val="22"/>
          <w:lang w:eastAsia="en-GB"/>
        </w:rPr>
        <w:tab/>
      </w:r>
      <w:r>
        <w:rPr>
          <w:noProof/>
        </w:rPr>
        <w:t>Type: N3gaLocation</w:t>
      </w:r>
      <w:r>
        <w:rPr>
          <w:noProof/>
        </w:rPr>
        <w:tab/>
      </w:r>
      <w:r>
        <w:rPr>
          <w:noProof/>
        </w:rPr>
        <w:fldChar w:fldCharType="begin"/>
      </w:r>
      <w:r>
        <w:rPr>
          <w:noProof/>
        </w:rPr>
        <w:instrText xml:space="preserve"> PAGEREF _Toc136242540 \h </w:instrText>
      </w:r>
      <w:r>
        <w:rPr>
          <w:noProof/>
        </w:rPr>
      </w:r>
      <w:r>
        <w:rPr>
          <w:noProof/>
        </w:rPr>
        <w:fldChar w:fldCharType="separate"/>
      </w:r>
      <w:r>
        <w:rPr>
          <w:noProof/>
        </w:rPr>
        <w:t>55</w:t>
      </w:r>
      <w:r>
        <w:rPr>
          <w:noProof/>
        </w:rPr>
        <w:fldChar w:fldCharType="end"/>
      </w:r>
    </w:p>
    <w:p w14:paraId="5B89AC25" w14:textId="2375AB01" w:rsidR="004D2AE7" w:rsidRDefault="004D2AE7">
      <w:pPr>
        <w:pStyle w:val="TOC4"/>
        <w:rPr>
          <w:rFonts w:asciiTheme="minorHAnsi" w:eastAsiaTheme="minorEastAsia" w:hAnsiTheme="minorHAnsi" w:cstheme="minorBidi"/>
          <w:noProof/>
          <w:sz w:val="22"/>
          <w:szCs w:val="22"/>
          <w:lang w:eastAsia="en-GB"/>
        </w:rPr>
      </w:pPr>
      <w:r>
        <w:rPr>
          <w:noProof/>
        </w:rPr>
        <w:t>5.4.4.11</w:t>
      </w:r>
      <w:r>
        <w:rPr>
          <w:rFonts w:asciiTheme="minorHAnsi" w:eastAsiaTheme="minorEastAsia" w:hAnsiTheme="minorHAnsi" w:cstheme="minorBidi"/>
          <w:noProof/>
          <w:sz w:val="22"/>
          <w:szCs w:val="22"/>
          <w:lang w:eastAsia="en-GB"/>
        </w:rPr>
        <w:tab/>
      </w:r>
      <w:r>
        <w:rPr>
          <w:noProof/>
        </w:rPr>
        <w:t>Type: UpSecurity</w:t>
      </w:r>
      <w:r>
        <w:rPr>
          <w:noProof/>
        </w:rPr>
        <w:tab/>
      </w:r>
      <w:r>
        <w:rPr>
          <w:noProof/>
        </w:rPr>
        <w:fldChar w:fldCharType="begin"/>
      </w:r>
      <w:r>
        <w:rPr>
          <w:noProof/>
        </w:rPr>
        <w:instrText xml:space="preserve"> PAGEREF _Toc136242541 \h </w:instrText>
      </w:r>
      <w:r>
        <w:rPr>
          <w:noProof/>
        </w:rPr>
      </w:r>
      <w:r>
        <w:rPr>
          <w:noProof/>
        </w:rPr>
        <w:fldChar w:fldCharType="separate"/>
      </w:r>
      <w:r>
        <w:rPr>
          <w:noProof/>
        </w:rPr>
        <w:t>57</w:t>
      </w:r>
      <w:r>
        <w:rPr>
          <w:noProof/>
        </w:rPr>
        <w:fldChar w:fldCharType="end"/>
      </w:r>
    </w:p>
    <w:p w14:paraId="4B9DE840" w14:textId="2A181E32" w:rsidR="004D2AE7" w:rsidRDefault="004D2AE7">
      <w:pPr>
        <w:pStyle w:val="TOC4"/>
        <w:rPr>
          <w:rFonts w:asciiTheme="minorHAnsi" w:eastAsiaTheme="minorEastAsia" w:hAnsiTheme="minorHAnsi" w:cstheme="minorBidi"/>
          <w:noProof/>
          <w:sz w:val="22"/>
          <w:szCs w:val="22"/>
          <w:lang w:eastAsia="en-GB"/>
        </w:rPr>
      </w:pPr>
      <w:r>
        <w:rPr>
          <w:noProof/>
        </w:rPr>
        <w:t>5.4.4.12</w:t>
      </w:r>
      <w:r>
        <w:rPr>
          <w:rFonts w:asciiTheme="minorHAnsi" w:eastAsiaTheme="minorEastAsia" w:hAnsiTheme="minorHAnsi" w:cstheme="minorBidi"/>
          <w:noProof/>
          <w:sz w:val="22"/>
          <w:szCs w:val="22"/>
          <w:lang w:eastAsia="en-GB"/>
        </w:rPr>
        <w:tab/>
      </w:r>
      <w:r>
        <w:rPr>
          <w:noProof/>
        </w:rPr>
        <w:t xml:space="preserve">Type: </w:t>
      </w:r>
      <w:r>
        <w:rPr>
          <w:noProof/>
          <w:lang w:eastAsia="zh-CN"/>
        </w:rPr>
        <w:t>NgApCause</w:t>
      </w:r>
      <w:r>
        <w:rPr>
          <w:noProof/>
        </w:rPr>
        <w:tab/>
      </w:r>
      <w:r>
        <w:rPr>
          <w:noProof/>
        </w:rPr>
        <w:fldChar w:fldCharType="begin"/>
      </w:r>
      <w:r>
        <w:rPr>
          <w:noProof/>
        </w:rPr>
        <w:instrText xml:space="preserve"> PAGEREF _Toc136242542 \h </w:instrText>
      </w:r>
      <w:r>
        <w:rPr>
          <w:noProof/>
        </w:rPr>
      </w:r>
      <w:r>
        <w:rPr>
          <w:noProof/>
        </w:rPr>
        <w:fldChar w:fldCharType="separate"/>
      </w:r>
      <w:r>
        <w:rPr>
          <w:noProof/>
        </w:rPr>
        <w:t>57</w:t>
      </w:r>
      <w:r>
        <w:rPr>
          <w:noProof/>
        </w:rPr>
        <w:fldChar w:fldCharType="end"/>
      </w:r>
    </w:p>
    <w:p w14:paraId="03E3ACCE" w14:textId="574A7E9D" w:rsidR="004D2AE7" w:rsidRDefault="004D2AE7">
      <w:pPr>
        <w:pStyle w:val="TOC4"/>
        <w:rPr>
          <w:rFonts w:asciiTheme="minorHAnsi" w:eastAsiaTheme="minorEastAsia" w:hAnsiTheme="minorHAnsi" w:cstheme="minorBidi"/>
          <w:noProof/>
          <w:sz w:val="22"/>
          <w:szCs w:val="22"/>
          <w:lang w:eastAsia="en-GB"/>
        </w:rPr>
      </w:pPr>
      <w:r>
        <w:rPr>
          <w:noProof/>
        </w:rPr>
        <w:t>5.4.4.13</w:t>
      </w:r>
      <w:r>
        <w:rPr>
          <w:rFonts w:asciiTheme="minorHAnsi" w:eastAsiaTheme="minorEastAsia" w:hAnsiTheme="minorHAnsi" w:cstheme="minorBidi"/>
          <w:noProof/>
          <w:sz w:val="22"/>
          <w:szCs w:val="22"/>
          <w:lang w:eastAsia="en-GB"/>
        </w:rPr>
        <w:tab/>
      </w:r>
      <w:r>
        <w:rPr>
          <w:noProof/>
        </w:rPr>
        <w:t>Type: BackupAmfInfo</w:t>
      </w:r>
      <w:r>
        <w:rPr>
          <w:noProof/>
        </w:rPr>
        <w:tab/>
      </w:r>
      <w:r>
        <w:rPr>
          <w:noProof/>
        </w:rPr>
        <w:fldChar w:fldCharType="begin"/>
      </w:r>
      <w:r>
        <w:rPr>
          <w:noProof/>
        </w:rPr>
        <w:instrText xml:space="preserve"> PAGEREF _Toc136242543 \h </w:instrText>
      </w:r>
      <w:r>
        <w:rPr>
          <w:noProof/>
        </w:rPr>
      </w:r>
      <w:r>
        <w:rPr>
          <w:noProof/>
        </w:rPr>
        <w:fldChar w:fldCharType="separate"/>
      </w:r>
      <w:r>
        <w:rPr>
          <w:noProof/>
        </w:rPr>
        <w:t>58</w:t>
      </w:r>
      <w:r>
        <w:rPr>
          <w:noProof/>
        </w:rPr>
        <w:fldChar w:fldCharType="end"/>
      </w:r>
    </w:p>
    <w:p w14:paraId="50690E3C" w14:textId="21AAC2FE" w:rsidR="004D2AE7" w:rsidRDefault="004D2AE7">
      <w:pPr>
        <w:pStyle w:val="TOC4"/>
        <w:rPr>
          <w:rFonts w:asciiTheme="minorHAnsi" w:eastAsiaTheme="minorEastAsia" w:hAnsiTheme="minorHAnsi" w:cstheme="minorBidi"/>
          <w:noProof/>
          <w:sz w:val="22"/>
          <w:szCs w:val="22"/>
          <w:lang w:eastAsia="en-GB"/>
        </w:rPr>
      </w:pPr>
      <w:r>
        <w:rPr>
          <w:noProof/>
        </w:rPr>
        <w:t>5.4.4.14</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w:t>
      </w:r>
      <w:r>
        <w:rPr>
          <w:noProof/>
        </w:rPr>
        <w:tab/>
      </w:r>
      <w:r>
        <w:rPr>
          <w:noProof/>
        </w:rPr>
        <w:fldChar w:fldCharType="begin"/>
      </w:r>
      <w:r>
        <w:rPr>
          <w:noProof/>
        </w:rPr>
        <w:instrText xml:space="preserve"> PAGEREF _Toc136242544 \h </w:instrText>
      </w:r>
      <w:r>
        <w:rPr>
          <w:noProof/>
        </w:rPr>
      </w:r>
      <w:r>
        <w:rPr>
          <w:noProof/>
        </w:rPr>
        <w:fldChar w:fldCharType="separate"/>
      </w:r>
      <w:r>
        <w:rPr>
          <w:noProof/>
        </w:rPr>
        <w:t>58</w:t>
      </w:r>
      <w:r>
        <w:rPr>
          <w:noProof/>
        </w:rPr>
        <w:fldChar w:fldCharType="end"/>
      </w:r>
    </w:p>
    <w:p w14:paraId="695404DD" w14:textId="379274C3" w:rsidR="004D2AE7" w:rsidRDefault="004D2AE7">
      <w:pPr>
        <w:pStyle w:val="TOC4"/>
        <w:rPr>
          <w:rFonts w:asciiTheme="minorHAnsi" w:eastAsiaTheme="minorEastAsia" w:hAnsiTheme="minorHAnsi" w:cstheme="minorBidi"/>
          <w:noProof/>
          <w:sz w:val="22"/>
          <w:szCs w:val="22"/>
          <w:lang w:eastAsia="en-GB"/>
        </w:rPr>
      </w:pPr>
      <w:r>
        <w:rPr>
          <w:noProof/>
        </w:rPr>
        <w:t>5.4.4.15</w:t>
      </w:r>
      <w:r>
        <w:rPr>
          <w:rFonts w:asciiTheme="minorHAnsi" w:eastAsiaTheme="minorEastAsia" w:hAnsiTheme="minorHAnsi" w:cstheme="minorBidi"/>
          <w:noProof/>
          <w:sz w:val="22"/>
          <w:szCs w:val="22"/>
          <w:lang w:eastAsia="en-GB"/>
        </w:rPr>
        <w:tab/>
      </w:r>
      <w:r>
        <w:rPr>
          <w:noProof/>
        </w:rPr>
        <w:t>Type RouteToLocation</w:t>
      </w:r>
      <w:r>
        <w:rPr>
          <w:noProof/>
        </w:rPr>
        <w:tab/>
      </w:r>
      <w:r>
        <w:rPr>
          <w:noProof/>
        </w:rPr>
        <w:fldChar w:fldCharType="begin"/>
      </w:r>
      <w:r>
        <w:rPr>
          <w:noProof/>
        </w:rPr>
        <w:instrText xml:space="preserve"> PAGEREF _Toc136242545 \h </w:instrText>
      </w:r>
      <w:r>
        <w:rPr>
          <w:noProof/>
        </w:rPr>
      </w:r>
      <w:r>
        <w:rPr>
          <w:noProof/>
        </w:rPr>
        <w:fldChar w:fldCharType="separate"/>
      </w:r>
      <w:r>
        <w:rPr>
          <w:noProof/>
        </w:rPr>
        <w:t>58</w:t>
      </w:r>
      <w:r>
        <w:rPr>
          <w:noProof/>
        </w:rPr>
        <w:fldChar w:fldCharType="end"/>
      </w:r>
    </w:p>
    <w:p w14:paraId="574B6FCB" w14:textId="33EED911" w:rsidR="004D2AE7" w:rsidRDefault="004D2AE7">
      <w:pPr>
        <w:pStyle w:val="TOC4"/>
        <w:rPr>
          <w:rFonts w:asciiTheme="minorHAnsi" w:eastAsiaTheme="minorEastAsia" w:hAnsiTheme="minorHAnsi" w:cstheme="minorBidi"/>
          <w:noProof/>
          <w:sz w:val="22"/>
          <w:szCs w:val="22"/>
          <w:lang w:eastAsia="en-GB"/>
        </w:rPr>
      </w:pPr>
      <w:r>
        <w:rPr>
          <w:noProof/>
        </w:rPr>
        <w:t>5.4.4.16</w:t>
      </w:r>
      <w:r>
        <w:rPr>
          <w:rFonts w:asciiTheme="minorHAnsi" w:eastAsiaTheme="minorEastAsia" w:hAnsiTheme="minorHAnsi" w:cstheme="minorBidi"/>
          <w:noProof/>
          <w:sz w:val="22"/>
          <w:szCs w:val="22"/>
          <w:lang w:eastAsia="en-GB"/>
        </w:rPr>
        <w:tab/>
      </w:r>
      <w:r>
        <w:rPr>
          <w:noProof/>
        </w:rPr>
        <w:t>Type RouteInformation</w:t>
      </w:r>
      <w:r>
        <w:rPr>
          <w:noProof/>
        </w:rPr>
        <w:tab/>
      </w:r>
      <w:r>
        <w:rPr>
          <w:noProof/>
        </w:rPr>
        <w:fldChar w:fldCharType="begin"/>
      </w:r>
      <w:r>
        <w:rPr>
          <w:noProof/>
        </w:rPr>
        <w:instrText xml:space="preserve"> PAGEREF _Toc136242546 \h </w:instrText>
      </w:r>
      <w:r>
        <w:rPr>
          <w:noProof/>
        </w:rPr>
      </w:r>
      <w:r>
        <w:rPr>
          <w:noProof/>
        </w:rPr>
        <w:fldChar w:fldCharType="separate"/>
      </w:r>
      <w:r>
        <w:rPr>
          <w:noProof/>
        </w:rPr>
        <w:t>58</w:t>
      </w:r>
      <w:r>
        <w:rPr>
          <w:noProof/>
        </w:rPr>
        <w:fldChar w:fldCharType="end"/>
      </w:r>
    </w:p>
    <w:p w14:paraId="040CB2F7" w14:textId="0C7907DE" w:rsidR="004D2AE7" w:rsidRDefault="004D2AE7">
      <w:pPr>
        <w:pStyle w:val="TOC4"/>
        <w:rPr>
          <w:rFonts w:asciiTheme="minorHAnsi" w:eastAsiaTheme="minorEastAsia" w:hAnsiTheme="minorHAnsi" w:cstheme="minorBidi"/>
          <w:noProof/>
          <w:sz w:val="22"/>
          <w:szCs w:val="22"/>
          <w:lang w:eastAsia="en-GB"/>
        </w:rPr>
      </w:pPr>
      <w:r>
        <w:rPr>
          <w:noProof/>
        </w:rPr>
        <w:t>5.4.4.17</w:t>
      </w:r>
      <w:r>
        <w:rPr>
          <w:rFonts w:asciiTheme="minorHAnsi" w:eastAsiaTheme="minorEastAsia" w:hAnsiTheme="minorHAnsi" w:cstheme="minorBidi"/>
          <w:noProof/>
          <w:sz w:val="22"/>
          <w:szCs w:val="22"/>
          <w:lang w:eastAsia="en-GB"/>
        </w:rPr>
        <w:tab/>
      </w:r>
      <w:r>
        <w:rPr>
          <w:noProof/>
        </w:rPr>
        <w:t>Type: Area</w:t>
      </w:r>
      <w:r>
        <w:rPr>
          <w:noProof/>
        </w:rPr>
        <w:tab/>
      </w:r>
      <w:r>
        <w:rPr>
          <w:noProof/>
        </w:rPr>
        <w:fldChar w:fldCharType="begin"/>
      </w:r>
      <w:r>
        <w:rPr>
          <w:noProof/>
        </w:rPr>
        <w:instrText xml:space="preserve"> PAGEREF _Toc136242547 \h </w:instrText>
      </w:r>
      <w:r>
        <w:rPr>
          <w:noProof/>
        </w:rPr>
      </w:r>
      <w:r>
        <w:rPr>
          <w:noProof/>
        </w:rPr>
        <w:fldChar w:fldCharType="separate"/>
      </w:r>
      <w:r>
        <w:rPr>
          <w:noProof/>
        </w:rPr>
        <w:t>59</w:t>
      </w:r>
      <w:r>
        <w:rPr>
          <w:noProof/>
        </w:rPr>
        <w:fldChar w:fldCharType="end"/>
      </w:r>
    </w:p>
    <w:p w14:paraId="763A56A3" w14:textId="4CA2302A" w:rsidR="004D2AE7" w:rsidRDefault="004D2AE7">
      <w:pPr>
        <w:pStyle w:val="TOC4"/>
        <w:rPr>
          <w:rFonts w:asciiTheme="minorHAnsi" w:eastAsiaTheme="minorEastAsia" w:hAnsiTheme="minorHAnsi" w:cstheme="minorBidi"/>
          <w:noProof/>
          <w:sz w:val="22"/>
          <w:szCs w:val="22"/>
          <w:lang w:eastAsia="en-GB"/>
        </w:rPr>
      </w:pPr>
      <w:r>
        <w:rPr>
          <w:noProof/>
        </w:rPr>
        <w:t>5.4.4.18</w:t>
      </w:r>
      <w:r>
        <w:rPr>
          <w:rFonts w:asciiTheme="minorHAnsi" w:eastAsiaTheme="minorEastAsia" w:hAnsiTheme="minorHAnsi" w:cstheme="minorBidi"/>
          <w:noProof/>
          <w:sz w:val="22"/>
          <w:szCs w:val="22"/>
          <w:lang w:eastAsia="en-GB"/>
        </w:rPr>
        <w:tab/>
      </w:r>
      <w:r>
        <w:rPr>
          <w:noProof/>
        </w:rPr>
        <w:t>Type: ServiceAreaRestriction</w:t>
      </w:r>
      <w:r>
        <w:rPr>
          <w:noProof/>
        </w:rPr>
        <w:tab/>
      </w:r>
      <w:r>
        <w:rPr>
          <w:noProof/>
        </w:rPr>
        <w:fldChar w:fldCharType="begin"/>
      </w:r>
      <w:r>
        <w:rPr>
          <w:noProof/>
        </w:rPr>
        <w:instrText xml:space="preserve"> PAGEREF _Toc136242548 \h </w:instrText>
      </w:r>
      <w:r>
        <w:rPr>
          <w:noProof/>
        </w:rPr>
      </w:r>
      <w:r>
        <w:rPr>
          <w:noProof/>
        </w:rPr>
        <w:fldChar w:fldCharType="separate"/>
      </w:r>
      <w:r>
        <w:rPr>
          <w:noProof/>
        </w:rPr>
        <w:t>59</w:t>
      </w:r>
      <w:r>
        <w:rPr>
          <w:noProof/>
        </w:rPr>
        <w:fldChar w:fldCharType="end"/>
      </w:r>
    </w:p>
    <w:p w14:paraId="371AB229" w14:textId="58ACD151" w:rsidR="004D2AE7" w:rsidRDefault="004D2AE7">
      <w:pPr>
        <w:pStyle w:val="TOC4"/>
        <w:rPr>
          <w:rFonts w:asciiTheme="minorHAnsi" w:eastAsiaTheme="minorEastAsia" w:hAnsiTheme="minorHAnsi" w:cstheme="minorBidi"/>
          <w:noProof/>
          <w:sz w:val="22"/>
          <w:szCs w:val="22"/>
          <w:lang w:eastAsia="en-GB"/>
        </w:rPr>
      </w:pPr>
      <w:r>
        <w:rPr>
          <w:noProof/>
        </w:rPr>
        <w:t>5.4.4.19</w:t>
      </w:r>
      <w:r>
        <w:rPr>
          <w:rFonts w:asciiTheme="minorHAnsi" w:eastAsiaTheme="minorEastAsia" w:hAnsiTheme="minorHAnsi" w:cstheme="minorBidi"/>
          <w:noProof/>
          <w:sz w:val="22"/>
          <w:szCs w:val="22"/>
          <w:lang w:eastAsia="en-GB"/>
        </w:rPr>
        <w:tab/>
      </w:r>
      <w:r>
        <w:rPr>
          <w:noProof/>
        </w:rPr>
        <w:t>Type: PlmnIdRm</w:t>
      </w:r>
      <w:r>
        <w:rPr>
          <w:noProof/>
        </w:rPr>
        <w:tab/>
      </w:r>
      <w:r>
        <w:rPr>
          <w:noProof/>
        </w:rPr>
        <w:fldChar w:fldCharType="begin"/>
      </w:r>
      <w:r>
        <w:rPr>
          <w:noProof/>
        </w:rPr>
        <w:instrText xml:space="preserve"> PAGEREF _Toc136242549 \h </w:instrText>
      </w:r>
      <w:r>
        <w:rPr>
          <w:noProof/>
        </w:rPr>
      </w:r>
      <w:r>
        <w:rPr>
          <w:noProof/>
        </w:rPr>
        <w:fldChar w:fldCharType="separate"/>
      </w:r>
      <w:r>
        <w:rPr>
          <w:noProof/>
        </w:rPr>
        <w:t>59</w:t>
      </w:r>
      <w:r>
        <w:rPr>
          <w:noProof/>
        </w:rPr>
        <w:fldChar w:fldCharType="end"/>
      </w:r>
    </w:p>
    <w:p w14:paraId="1631ADFB" w14:textId="0528C5BE" w:rsidR="004D2AE7" w:rsidRDefault="004D2AE7">
      <w:pPr>
        <w:pStyle w:val="TOC4"/>
        <w:rPr>
          <w:rFonts w:asciiTheme="minorHAnsi" w:eastAsiaTheme="minorEastAsia" w:hAnsiTheme="minorHAnsi" w:cstheme="minorBidi"/>
          <w:noProof/>
          <w:sz w:val="22"/>
          <w:szCs w:val="22"/>
          <w:lang w:eastAsia="en-GB"/>
        </w:rPr>
      </w:pPr>
      <w:r>
        <w:rPr>
          <w:noProof/>
        </w:rPr>
        <w:t>5.4.4.20</w:t>
      </w:r>
      <w:r>
        <w:rPr>
          <w:rFonts w:asciiTheme="minorHAnsi" w:eastAsiaTheme="minorEastAsia" w:hAnsiTheme="minorHAnsi" w:cstheme="minorBidi"/>
          <w:noProof/>
          <w:sz w:val="22"/>
          <w:szCs w:val="22"/>
          <w:lang w:eastAsia="en-GB"/>
        </w:rPr>
        <w:tab/>
      </w:r>
      <w:r>
        <w:rPr>
          <w:noProof/>
        </w:rPr>
        <w:t>Type: TaiRm</w:t>
      </w:r>
      <w:r>
        <w:rPr>
          <w:noProof/>
        </w:rPr>
        <w:tab/>
      </w:r>
      <w:r>
        <w:rPr>
          <w:noProof/>
        </w:rPr>
        <w:fldChar w:fldCharType="begin"/>
      </w:r>
      <w:r>
        <w:rPr>
          <w:noProof/>
        </w:rPr>
        <w:instrText xml:space="preserve"> PAGEREF _Toc136242550 \h </w:instrText>
      </w:r>
      <w:r>
        <w:rPr>
          <w:noProof/>
        </w:rPr>
      </w:r>
      <w:r>
        <w:rPr>
          <w:noProof/>
        </w:rPr>
        <w:fldChar w:fldCharType="separate"/>
      </w:r>
      <w:r>
        <w:rPr>
          <w:noProof/>
        </w:rPr>
        <w:t>59</w:t>
      </w:r>
      <w:r>
        <w:rPr>
          <w:noProof/>
        </w:rPr>
        <w:fldChar w:fldCharType="end"/>
      </w:r>
    </w:p>
    <w:p w14:paraId="0AEC3CEB" w14:textId="48BAEEDA" w:rsidR="004D2AE7" w:rsidRDefault="004D2AE7">
      <w:pPr>
        <w:pStyle w:val="TOC4"/>
        <w:rPr>
          <w:rFonts w:asciiTheme="minorHAnsi" w:eastAsiaTheme="minorEastAsia" w:hAnsiTheme="minorHAnsi" w:cstheme="minorBidi"/>
          <w:noProof/>
          <w:sz w:val="22"/>
          <w:szCs w:val="22"/>
          <w:lang w:eastAsia="en-GB"/>
        </w:rPr>
      </w:pPr>
      <w:r>
        <w:rPr>
          <w:noProof/>
        </w:rPr>
        <w:t>5.4.4.21</w:t>
      </w:r>
      <w:r>
        <w:rPr>
          <w:rFonts w:asciiTheme="minorHAnsi" w:eastAsiaTheme="minorEastAsia" w:hAnsiTheme="minorHAnsi" w:cstheme="minorBidi"/>
          <w:noProof/>
          <w:sz w:val="22"/>
          <w:szCs w:val="22"/>
          <w:lang w:eastAsia="en-GB"/>
        </w:rPr>
        <w:tab/>
      </w:r>
      <w:r>
        <w:rPr>
          <w:noProof/>
        </w:rPr>
        <w:t>Type: EcgiRm</w:t>
      </w:r>
      <w:r>
        <w:rPr>
          <w:noProof/>
        </w:rPr>
        <w:tab/>
      </w:r>
      <w:r>
        <w:rPr>
          <w:noProof/>
        </w:rPr>
        <w:fldChar w:fldCharType="begin"/>
      </w:r>
      <w:r>
        <w:rPr>
          <w:noProof/>
        </w:rPr>
        <w:instrText xml:space="preserve"> PAGEREF _Toc136242551 \h </w:instrText>
      </w:r>
      <w:r>
        <w:rPr>
          <w:noProof/>
        </w:rPr>
      </w:r>
      <w:r>
        <w:rPr>
          <w:noProof/>
        </w:rPr>
        <w:fldChar w:fldCharType="separate"/>
      </w:r>
      <w:r>
        <w:rPr>
          <w:noProof/>
        </w:rPr>
        <w:t>59</w:t>
      </w:r>
      <w:r>
        <w:rPr>
          <w:noProof/>
        </w:rPr>
        <w:fldChar w:fldCharType="end"/>
      </w:r>
    </w:p>
    <w:p w14:paraId="23E9C8D5" w14:textId="2CB13951" w:rsidR="004D2AE7" w:rsidRDefault="004D2AE7">
      <w:pPr>
        <w:pStyle w:val="TOC4"/>
        <w:rPr>
          <w:rFonts w:asciiTheme="minorHAnsi" w:eastAsiaTheme="minorEastAsia" w:hAnsiTheme="minorHAnsi" w:cstheme="minorBidi"/>
          <w:noProof/>
          <w:sz w:val="22"/>
          <w:szCs w:val="22"/>
          <w:lang w:eastAsia="en-GB"/>
        </w:rPr>
      </w:pPr>
      <w:r>
        <w:rPr>
          <w:noProof/>
        </w:rPr>
        <w:t>5.4.4.22</w:t>
      </w:r>
      <w:r>
        <w:rPr>
          <w:rFonts w:asciiTheme="minorHAnsi" w:eastAsiaTheme="minorEastAsia" w:hAnsiTheme="minorHAnsi" w:cstheme="minorBidi"/>
          <w:noProof/>
          <w:sz w:val="22"/>
          <w:szCs w:val="22"/>
          <w:lang w:eastAsia="en-GB"/>
        </w:rPr>
        <w:tab/>
      </w:r>
      <w:r>
        <w:rPr>
          <w:noProof/>
        </w:rPr>
        <w:t>Type: NcgiRm</w:t>
      </w:r>
      <w:r>
        <w:rPr>
          <w:noProof/>
        </w:rPr>
        <w:tab/>
      </w:r>
      <w:r>
        <w:rPr>
          <w:noProof/>
        </w:rPr>
        <w:fldChar w:fldCharType="begin"/>
      </w:r>
      <w:r>
        <w:rPr>
          <w:noProof/>
        </w:rPr>
        <w:instrText xml:space="preserve"> PAGEREF _Toc136242552 \h </w:instrText>
      </w:r>
      <w:r>
        <w:rPr>
          <w:noProof/>
        </w:rPr>
      </w:r>
      <w:r>
        <w:rPr>
          <w:noProof/>
        </w:rPr>
        <w:fldChar w:fldCharType="separate"/>
      </w:r>
      <w:r>
        <w:rPr>
          <w:noProof/>
        </w:rPr>
        <w:t>59</w:t>
      </w:r>
      <w:r>
        <w:rPr>
          <w:noProof/>
        </w:rPr>
        <w:fldChar w:fldCharType="end"/>
      </w:r>
    </w:p>
    <w:p w14:paraId="5ACA5577" w14:textId="02CEA7FC" w:rsidR="004D2AE7" w:rsidRDefault="004D2AE7">
      <w:pPr>
        <w:pStyle w:val="TOC4"/>
        <w:rPr>
          <w:rFonts w:asciiTheme="minorHAnsi" w:eastAsiaTheme="minorEastAsia" w:hAnsiTheme="minorHAnsi" w:cstheme="minorBidi"/>
          <w:noProof/>
          <w:sz w:val="22"/>
          <w:szCs w:val="22"/>
          <w:lang w:eastAsia="en-GB"/>
        </w:rPr>
      </w:pPr>
      <w:r>
        <w:rPr>
          <w:noProof/>
        </w:rPr>
        <w:t>5.4.4.23</w:t>
      </w:r>
      <w:r>
        <w:rPr>
          <w:rFonts w:asciiTheme="minorHAnsi" w:eastAsiaTheme="minorEastAsia" w:hAnsiTheme="minorHAnsi" w:cstheme="minorBidi"/>
          <w:noProof/>
          <w:sz w:val="22"/>
          <w:szCs w:val="22"/>
          <w:lang w:eastAsia="en-GB"/>
        </w:rPr>
        <w:tab/>
      </w:r>
      <w:r>
        <w:rPr>
          <w:noProof/>
        </w:rPr>
        <w:t>Type: EutraLocationRm</w:t>
      </w:r>
      <w:r>
        <w:rPr>
          <w:noProof/>
        </w:rPr>
        <w:tab/>
      </w:r>
      <w:r>
        <w:rPr>
          <w:noProof/>
        </w:rPr>
        <w:fldChar w:fldCharType="begin"/>
      </w:r>
      <w:r>
        <w:rPr>
          <w:noProof/>
        </w:rPr>
        <w:instrText xml:space="preserve"> PAGEREF _Toc136242553 \h </w:instrText>
      </w:r>
      <w:r>
        <w:rPr>
          <w:noProof/>
        </w:rPr>
      </w:r>
      <w:r>
        <w:rPr>
          <w:noProof/>
        </w:rPr>
        <w:fldChar w:fldCharType="separate"/>
      </w:r>
      <w:r>
        <w:rPr>
          <w:noProof/>
        </w:rPr>
        <w:t>59</w:t>
      </w:r>
      <w:r>
        <w:rPr>
          <w:noProof/>
        </w:rPr>
        <w:fldChar w:fldCharType="end"/>
      </w:r>
    </w:p>
    <w:p w14:paraId="1F3D9804" w14:textId="10BE2225" w:rsidR="004D2AE7" w:rsidRDefault="004D2AE7">
      <w:pPr>
        <w:pStyle w:val="TOC4"/>
        <w:rPr>
          <w:rFonts w:asciiTheme="minorHAnsi" w:eastAsiaTheme="minorEastAsia" w:hAnsiTheme="minorHAnsi" w:cstheme="minorBidi"/>
          <w:noProof/>
          <w:sz w:val="22"/>
          <w:szCs w:val="22"/>
          <w:lang w:eastAsia="en-GB"/>
        </w:rPr>
      </w:pPr>
      <w:r>
        <w:rPr>
          <w:noProof/>
        </w:rPr>
        <w:t>5.4.4.24</w:t>
      </w:r>
      <w:r>
        <w:rPr>
          <w:rFonts w:asciiTheme="minorHAnsi" w:eastAsiaTheme="minorEastAsia" w:hAnsiTheme="minorHAnsi" w:cstheme="minorBidi"/>
          <w:noProof/>
          <w:sz w:val="22"/>
          <w:szCs w:val="22"/>
          <w:lang w:eastAsia="en-GB"/>
        </w:rPr>
        <w:tab/>
      </w:r>
      <w:r>
        <w:rPr>
          <w:noProof/>
        </w:rPr>
        <w:t>Type: NrLocationRm</w:t>
      </w:r>
      <w:r>
        <w:rPr>
          <w:noProof/>
        </w:rPr>
        <w:tab/>
      </w:r>
      <w:r>
        <w:rPr>
          <w:noProof/>
        </w:rPr>
        <w:fldChar w:fldCharType="begin"/>
      </w:r>
      <w:r>
        <w:rPr>
          <w:noProof/>
        </w:rPr>
        <w:instrText xml:space="preserve"> PAGEREF _Toc136242554 \h </w:instrText>
      </w:r>
      <w:r>
        <w:rPr>
          <w:noProof/>
        </w:rPr>
      </w:r>
      <w:r>
        <w:rPr>
          <w:noProof/>
        </w:rPr>
        <w:fldChar w:fldCharType="separate"/>
      </w:r>
      <w:r>
        <w:rPr>
          <w:noProof/>
        </w:rPr>
        <w:t>60</w:t>
      </w:r>
      <w:r>
        <w:rPr>
          <w:noProof/>
        </w:rPr>
        <w:fldChar w:fldCharType="end"/>
      </w:r>
    </w:p>
    <w:p w14:paraId="18FD8681" w14:textId="4EA5EA50" w:rsidR="004D2AE7" w:rsidRDefault="004D2AE7">
      <w:pPr>
        <w:pStyle w:val="TOC4"/>
        <w:rPr>
          <w:rFonts w:asciiTheme="minorHAnsi" w:eastAsiaTheme="minorEastAsia" w:hAnsiTheme="minorHAnsi" w:cstheme="minorBidi"/>
          <w:noProof/>
          <w:sz w:val="22"/>
          <w:szCs w:val="22"/>
          <w:lang w:eastAsia="en-GB"/>
        </w:rPr>
      </w:pPr>
      <w:r>
        <w:rPr>
          <w:noProof/>
        </w:rPr>
        <w:t>5.4.4.25</w:t>
      </w:r>
      <w:r>
        <w:rPr>
          <w:rFonts w:asciiTheme="minorHAnsi" w:eastAsiaTheme="minorEastAsia" w:hAnsiTheme="minorHAnsi" w:cstheme="minorBidi"/>
          <w:noProof/>
          <w:sz w:val="22"/>
          <w:szCs w:val="22"/>
          <w:lang w:eastAsia="en-GB"/>
        </w:rPr>
        <w:tab/>
      </w:r>
      <w:r>
        <w:rPr>
          <w:noProof/>
        </w:rPr>
        <w:t>Type: UpSecurityRm</w:t>
      </w:r>
      <w:r>
        <w:rPr>
          <w:noProof/>
        </w:rPr>
        <w:tab/>
      </w:r>
      <w:r>
        <w:rPr>
          <w:noProof/>
        </w:rPr>
        <w:fldChar w:fldCharType="begin"/>
      </w:r>
      <w:r>
        <w:rPr>
          <w:noProof/>
        </w:rPr>
        <w:instrText xml:space="preserve"> PAGEREF _Toc136242555 \h </w:instrText>
      </w:r>
      <w:r>
        <w:rPr>
          <w:noProof/>
        </w:rPr>
      </w:r>
      <w:r>
        <w:rPr>
          <w:noProof/>
        </w:rPr>
        <w:fldChar w:fldCharType="separate"/>
      </w:r>
      <w:r>
        <w:rPr>
          <w:noProof/>
        </w:rPr>
        <w:t>60</w:t>
      </w:r>
      <w:r>
        <w:rPr>
          <w:noProof/>
        </w:rPr>
        <w:fldChar w:fldCharType="end"/>
      </w:r>
    </w:p>
    <w:p w14:paraId="511DCD6B" w14:textId="1D1885D0" w:rsidR="004D2AE7" w:rsidRDefault="004D2AE7">
      <w:pPr>
        <w:pStyle w:val="TOC4"/>
        <w:rPr>
          <w:rFonts w:asciiTheme="minorHAnsi" w:eastAsiaTheme="minorEastAsia" w:hAnsiTheme="minorHAnsi" w:cstheme="minorBidi"/>
          <w:noProof/>
          <w:sz w:val="22"/>
          <w:szCs w:val="22"/>
          <w:lang w:eastAsia="en-GB"/>
        </w:rPr>
      </w:pPr>
      <w:r>
        <w:rPr>
          <w:noProof/>
        </w:rPr>
        <w:t>5.4.4.26</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RefToBinaryDataRm</w:t>
      </w:r>
      <w:r>
        <w:rPr>
          <w:noProof/>
        </w:rPr>
        <w:tab/>
      </w:r>
      <w:r>
        <w:rPr>
          <w:noProof/>
        </w:rPr>
        <w:fldChar w:fldCharType="begin"/>
      </w:r>
      <w:r>
        <w:rPr>
          <w:noProof/>
        </w:rPr>
        <w:instrText xml:space="preserve"> PAGEREF _Toc136242556 \h </w:instrText>
      </w:r>
      <w:r>
        <w:rPr>
          <w:noProof/>
        </w:rPr>
      </w:r>
      <w:r>
        <w:rPr>
          <w:noProof/>
        </w:rPr>
        <w:fldChar w:fldCharType="separate"/>
      </w:r>
      <w:r>
        <w:rPr>
          <w:noProof/>
        </w:rPr>
        <w:t>60</w:t>
      </w:r>
      <w:r>
        <w:rPr>
          <w:noProof/>
        </w:rPr>
        <w:fldChar w:fldCharType="end"/>
      </w:r>
    </w:p>
    <w:p w14:paraId="7F5E5171" w14:textId="20F29664" w:rsidR="004D2AE7" w:rsidRDefault="004D2AE7">
      <w:pPr>
        <w:pStyle w:val="TOC4"/>
        <w:rPr>
          <w:rFonts w:asciiTheme="minorHAnsi" w:eastAsiaTheme="minorEastAsia" w:hAnsiTheme="minorHAnsi" w:cstheme="minorBidi"/>
          <w:noProof/>
          <w:sz w:val="22"/>
          <w:szCs w:val="22"/>
          <w:lang w:eastAsia="en-GB"/>
        </w:rPr>
      </w:pPr>
      <w:r>
        <w:rPr>
          <w:noProof/>
        </w:rPr>
        <w:t>5.4.4.27</w:t>
      </w:r>
      <w:r>
        <w:rPr>
          <w:rFonts w:asciiTheme="minorHAnsi" w:eastAsiaTheme="minorEastAsia" w:hAnsiTheme="minorHAnsi" w:cstheme="minorBidi"/>
          <w:noProof/>
          <w:sz w:val="22"/>
          <w:szCs w:val="22"/>
          <w:lang w:eastAsia="en-GB"/>
        </w:rPr>
        <w:tab/>
      </w:r>
      <w:r>
        <w:rPr>
          <w:noProof/>
        </w:rPr>
        <w:t>Type: PresenceInfo</w:t>
      </w:r>
      <w:r>
        <w:rPr>
          <w:noProof/>
        </w:rPr>
        <w:tab/>
      </w:r>
      <w:r>
        <w:rPr>
          <w:noProof/>
        </w:rPr>
        <w:fldChar w:fldCharType="begin"/>
      </w:r>
      <w:r>
        <w:rPr>
          <w:noProof/>
        </w:rPr>
        <w:instrText xml:space="preserve"> PAGEREF _Toc136242557 \h </w:instrText>
      </w:r>
      <w:r>
        <w:rPr>
          <w:noProof/>
        </w:rPr>
      </w:r>
      <w:r>
        <w:rPr>
          <w:noProof/>
        </w:rPr>
        <w:fldChar w:fldCharType="separate"/>
      </w:r>
      <w:r>
        <w:rPr>
          <w:noProof/>
        </w:rPr>
        <w:t>61</w:t>
      </w:r>
      <w:r>
        <w:rPr>
          <w:noProof/>
        </w:rPr>
        <w:fldChar w:fldCharType="end"/>
      </w:r>
    </w:p>
    <w:p w14:paraId="60675881" w14:textId="565262DC" w:rsidR="004D2AE7" w:rsidRDefault="004D2AE7">
      <w:pPr>
        <w:pStyle w:val="TOC4"/>
        <w:rPr>
          <w:rFonts w:asciiTheme="minorHAnsi" w:eastAsiaTheme="minorEastAsia" w:hAnsiTheme="minorHAnsi" w:cstheme="minorBidi"/>
          <w:noProof/>
          <w:sz w:val="22"/>
          <w:szCs w:val="22"/>
          <w:lang w:eastAsia="en-GB"/>
        </w:rPr>
      </w:pPr>
      <w:r>
        <w:rPr>
          <w:noProof/>
        </w:rPr>
        <w:t>5.4.4.28</w:t>
      </w:r>
      <w:r>
        <w:rPr>
          <w:rFonts w:asciiTheme="minorHAnsi" w:eastAsiaTheme="minorEastAsia" w:hAnsiTheme="minorHAnsi" w:cstheme="minorBidi"/>
          <w:noProof/>
          <w:sz w:val="22"/>
          <w:szCs w:val="22"/>
          <w:lang w:eastAsia="en-GB"/>
        </w:rPr>
        <w:tab/>
      </w:r>
      <w:r>
        <w:rPr>
          <w:noProof/>
        </w:rPr>
        <w:t>Type: GlobalRanNodeId</w:t>
      </w:r>
      <w:r>
        <w:rPr>
          <w:noProof/>
        </w:rPr>
        <w:tab/>
      </w:r>
      <w:r>
        <w:rPr>
          <w:noProof/>
        </w:rPr>
        <w:fldChar w:fldCharType="begin"/>
      </w:r>
      <w:r>
        <w:rPr>
          <w:noProof/>
        </w:rPr>
        <w:instrText xml:space="preserve"> PAGEREF _Toc136242558 \h </w:instrText>
      </w:r>
      <w:r>
        <w:rPr>
          <w:noProof/>
        </w:rPr>
      </w:r>
      <w:r>
        <w:rPr>
          <w:noProof/>
        </w:rPr>
        <w:fldChar w:fldCharType="separate"/>
      </w:r>
      <w:r>
        <w:rPr>
          <w:noProof/>
        </w:rPr>
        <w:t>62</w:t>
      </w:r>
      <w:r>
        <w:rPr>
          <w:noProof/>
        </w:rPr>
        <w:fldChar w:fldCharType="end"/>
      </w:r>
    </w:p>
    <w:p w14:paraId="77BB41D3" w14:textId="37BC611C" w:rsidR="004D2AE7" w:rsidRDefault="004D2AE7">
      <w:pPr>
        <w:pStyle w:val="TOC4"/>
        <w:rPr>
          <w:rFonts w:asciiTheme="minorHAnsi" w:eastAsiaTheme="minorEastAsia" w:hAnsiTheme="minorHAnsi" w:cstheme="minorBidi"/>
          <w:noProof/>
          <w:sz w:val="22"/>
          <w:szCs w:val="22"/>
          <w:lang w:eastAsia="en-GB"/>
        </w:rPr>
      </w:pPr>
      <w:r>
        <w:rPr>
          <w:noProof/>
        </w:rPr>
        <w:t>5.4.4.29</w:t>
      </w:r>
      <w:r>
        <w:rPr>
          <w:rFonts w:asciiTheme="minorHAnsi" w:eastAsiaTheme="minorEastAsia" w:hAnsiTheme="minorHAnsi" w:cstheme="minorBidi"/>
          <w:noProof/>
          <w:sz w:val="22"/>
          <w:szCs w:val="22"/>
          <w:lang w:eastAsia="en-GB"/>
        </w:rPr>
        <w:tab/>
      </w:r>
      <w:r>
        <w:rPr>
          <w:noProof/>
        </w:rPr>
        <w:t>Type: GNbId</w:t>
      </w:r>
      <w:r>
        <w:rPr>
          <w:noProof/>
        </w:rPr>
        <w:tab/>
      </w:r>
      <w:r>
        <w:rPr>
          <w:noProof/>
        </w:rPr>
        <w:fldChar w:fldCharType="begin"/>
      </w:r>
      <w:r>
        <w:rPr>
          <w:noProof/>
        </w:rPr>
        <w:instrText xml:space="preserve"> PAGEREF _Toc136242559 \h </w:instrText>
      </w:r>
      <w:r>
        <w:rPr>
          <w:noProof/>
        </w:rPr>
      </w:r>
      <w:r>
        <w:rPr>
          <w:noProof/>
        </w:rPr>
        <w:fldChar w:fldCharType="separate"/>
      </w:r>
      <w:r>
        <w:rPr>
          <w:noProof/>
        </w:rPr>
        <w:t>63</w:t>
      </w:r>
      <w:r>
        <w:rPr>
          <w:noProof/>
        </w:rPr>
        <w:fldChar w:fldCharType="end"/>
      </w:r>
    </w:p>
    <w:p w14:paraId="65D92A3F" w14:textId="02835EFB" w:rsidR="004D2AE7" w:rsidRDefault="004D2AE7">
      <w:pPr>
        <w:pStyle w:val="TOC4"/>
        <w:rPr>
          <w:rFonts w:asciiTheme="minorHAnsi" w:eastAsiaTheme="minorEastAsia" w:hAnsiTheme="minorHAnsi" w:cstheme="minorBidi"/>
          <w:noProof/>
          <w:sz w:val="22"/>
          <w:szCs w:val="22"/>
          <w:lang w:eastAsia="en-GB"/>
        </w:rPr>
      </w:pPr>
      <w:r>
        <w:rPr>
          <w:noProof/>
        </w:rPr>
        <w:t>5.4.4.30</w:t>
      </w:r>
      <w:r>
        <w:rPr>
          <w:rFonts w:asciiTheme="minorHAnsi" w:eastAsiaTheme="minorEastAsia" w:hAnsiTheme="minorHAnsi" w:cstheme="minorBidi"/>
          <w:noProof/>
          <w:sz w:val="22"/>
          <w:szCs w:val="22"/>
          <w:lang w:eastAsia="en-GB"/>
        </w:rPr>
        <w:tab/>
      </w:r>
      <w:r>
        <w:rPr>
          <w:noProof/>
        </w:rPr>
        <w:t>Type: PresenceInfoRm</w:t>
      </w:r>
      <w:r>
        <w:rPr>
          <w:noProof/>
        </w:rPr>
        <w:tab/>
      </w:r>
      <w:r>
        <w:rPr>
          <w:noProof/>
        </w:rPr>
        <w:fldChar w:fldCharType="begin"/>
      </w:r>
      <w:r>
        <w:rPr>
          <w:noProof/>
        </w:rPr>
        <w:instrText xml:space="preserve"> PAGEREF _Toc136242560 \h </w:instrText>
      </w:r>
      <w:r>
        <w:rPr>
          <w:noProof/>
        </w:rPr>
      </w:r>
      <w:r>
        <w:rPr>
          <w:noProof/>
        </w:rPr>
        <w:fldChar w:fldCharType="separate"/>
      </w:r>
      <w:r>
        <w:rPr>
          <w:noProof/>
        </w:rPr>
        <w:t>63</w:t>
      </w:r>
      <w:r>
        <w:rPr>
          <w:noProof/>
        </w:rPr>
        <w:fldChar w:fldCharType="end"/>
      </w:r>
    </w:p>
    <w:p w14:paraId="5736909F" w14:textId="6908C468" w:rsidR="004D2AE7" w:rsidRDefault="004D2AE7">
      <w:pPr>
        <w:pStyle w:val="TOC4"/>
        <w:rPr>
          <w:rFonts w:asciiTheme="minorHAnsi" w:eastAsiaTheme="minorEastAsia" w:hAnsiTheme="minorHAnsi" w:cstheme="minorBidi"/>
          <w:noProof/>
          <w:sz w:val="22"/>
          <w:szCs w:val="22"/>
          <w:lang w:eastAsia="en-GB"/>
        </w:rPr>
      </w:pPr>
      <w:r>
        <w:rPr>
          <w:noProof/>
        </w:rPr>
        <w:t>5.4.4.</w:t>
      </w:r>
      <w:r>
        <w:rPr>
          <w:noProof/>
          <w:lang w:eastAsia="zh-CN"/>
        </w:rPr>
        <w:t>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_Toc136242561 \h </w:instrText>
      </w:r>
      <w:r>
        <w:rPr>
          <w:noProof/>
        </w:rPr>
      </w:r>
      <w:r>
        <w:rPr>
          <w:noProof/>
        </w:rPr>
        <w:fldChar w:fldCharType="separate"/>
      </w:r>
      <w:r>
        <w:rPr>
          <w:noProof/>
        </w:rPr>
        <w:t>63</w:t>
      </w:r>
      <w:r>
        <w:rPr>
          <w:noProof/>
        </w:rPr>
        <w:fldChar w:fldCharType="end"/>
      </w:r>
    </w:p>
    <w:p w14:paraId="63570684" w14:textId="08189421" w:rsidR="004D2AE7" w:rsidRDefault="004D2AE7">
      <w:pPr>
        <w:pStyle w:val="TOC4"/>
        <w:rPr>
          <w:rFonts w:asciiTheme="minorHAnsi" w:eastAsiaTheme="minorEastAsia" w:hAnsiTheme="minorHAnsi" w:cstheme="minorBidi"/>
          <w:noProof/>
          <w:sz w:val="22"/>
          <w:szCs w:val="22"/>
          <w:lang w:eastAsia="en-GB"/>
        </w:rPr>
      </w:pPr>
      <w:r>
        <w:rPr>
          <w:noProof/>
        </w:rPr>
        <w:t>5.4.4.</w:t>
      </w:r>
      <w:r>
        <w:rPr>
          <w:noProof/>
          <w:lang w:eastAsia="zh-CN"/>
        </w:rPr>
        <w:t>32</w:t>
      </w:r>
      <w:r>
        <w:rPr>
          <w:rFonts w:asciiTheme="minorHAnsi" w:eastAsiaTheme="minorEastAsia" w:hAnsiTheme="minorHAnsi" w:cstheme="minorBidi"/>
          <w:noProof/>
          <w:sz w:val="22"/>
          <w:szCs w:val="22"/>
          <w:lang w:eastAsia="en-GB"/>
        </w:rPr>
        <w:tab/>
      </w:r>
      <w:r>
        <w:rPr>
          <w:noProof/>
        </w:rPr>
        <w:t xml:space="preserve">Type: </w:t>
      </w:r>
      <w:r>
        <w:rPr>
          <w:noProof/>
          <w:lang w:eastAsia="zh-CN"/>
        </w:rPr>
        <w:t>AtsssCapability</w:t>
      </w:r>
      <w:r>
        <w:rPr>
          <w:noProof/>
        </w:rPr>
        <w:tab/>
      </w:r>
      <w:r>
        <w:rPr>
          <w:noProof/>
        </w:rPr>
        <w:fldChar w:fldCharType="begin"/>
      </w:r>
      <w:r>
        <w:rPr>
          <w:noProof/>
        </w:rPr>
        <w:instrText xml:space="preserve"> PAGEREF _Toc136242562 \h </w:instrText>
      </w:r>
      <w:r>
        <w:rPr>
          <w:noProof/>
        </w:rPr>
      </w:r>
      <w:r>
        <w:rPr>
          <w:noProof/>
        </w:rPr>
        <w:fldChar w:fldCharType="separate"/>
      </w:r>
      <w:r>
        <w:rPr>
          <w:noProof/>
        </w:rPr>
        <w:t>64</w:t>
      </w:r>
      <w:r>
        <w:rPr>
          <w:noProof/>
        </w:rPr>
        <w:fldChar w:fldCharType="end"/>
      </w:r>
    </w:p>
    <w:p w14:paraId="1CA1DF3B" w14:textId="22CB7E69" w:rsidR="004D2AE7" w:rsidRDefault="004D2AE7">
      <w:pPr>
        <w:pStyle w:val="TOC4"/>
        <w:rPr>
          <w:rFonts w:asciiTheme="minorHAnsi" w:eastAsiaTheme="minorEastAsia" w:hAnsiTheme="minorHAnsi" w:cstheme="minorBidi"/>
          <w:noProof/>
          <w:sz w:val="22"/>
          <w:szCs w:val="22"/>
          <w:lang w:eastAsia="en-GB"/>
        </w:rPr>
      </w:pPr>
      <w:r>
        <w:rPr>
          <w:noProof/>
        </w:rPr>
        <w:t>5.4.4.33</w:t>
      </w:r>
      <w:r>
        <w:rPr>
          <w:rFonts w:asciiTheme="minorHAnsi" w:eastAsiaTheme="minorEastAsia" w:hAnsiTheme="minorHAnsi" w:cstheme="minorBidi"/>
          <w:noProof/>
          <w:sz w:val="22"/>
          <w:szCs w:val="22"/>
          <w:lang w:eastAsia="en-GB"/>
        </w:rPr>
        <w:tab/>
      </w:r>
      <w:r>
        <w:rPr>
          <w:noProof/>
        </w:rPr>
        <w:t>Type: PlmnIdNid</w:t>
      </w:r>
      <w:r>
        <w:rPr>
          <w:noProof/>
        </w:rPr>
        <w:tab/>
      </w:r>
      <w:r>
        <w:rPr>
          <w:noProof/>
        </w:rPr>
        <w:fldChar w:fldCharType="begin"/>
      </w:r>
      <w:r>
        <w:rPr>
          <w:noProof/>
        </w:rPr>
        <w:instrText xml:space="preserve"> PAGEREF _Toc136242563 \h </w:instrText>
      </w:r>
      <w:r>
        <w:rPr>
          <w:noProof/>
        </w:rPr>
      </w:r>
      <w:r>
        <w:rPr>
          <w:noProof/>
        </w:rPr>
        <w:fldChar w:fldCharType="separate"/>
      </w:r>
      <w:r>
        <w:rPr>
          <w:noProof/>
        </w:rPr>
        <w:t>64</w:t>
      </w:r>
      <w:r>
        <w:rPr>
          <w:noProof/>
        </w:rPr>
        <w:fldChar w:fldCharType="end"/>
      </w:r>
    </w:p>
    <w:p w14:paraId="08FD95C8" w14:textId="1DB7F730" w:rsidR="004D2AE7" w:rsidRDefault="004D2AE7">
      <w:pPr>
        <w:pStyle w:val="TOC4"/>
        <w:rPr>
          <w:rFonts w:asciiTheme="minorHAnsi" w:eastAsiaTheme="minorEastAsia" w:hAnsiTheme="minorHAnsi" w:cstheme="minorBidi"/>
          <w:noProof/>
          <w:sz w:val="22"/>
          <w:szCs w:val="22"/>
          <w:lang w:eastAsia="en-GB"/>
        </w:rPr>
      </w:pPr>
      <w:r>
        <w:rPr>
          <w:noProof/>
        </w:rPr>
        <w:t>5.4.4.34</w:t>
      </w:r>
      <w:r>
        <w:rPr>
          <w:rFonts w:asciiTheme="minorHAnsi" w:eastAsiaTheme="minorEastAsia" w:hAnsiTheme="minorHAnsi" w:cstheme="minorBidi"/>
          <w:noProof/>
          <w:sz w:val="22"/>
          <w:szCs w:val="22"/>
          <w:lang w:eastAsia="en-GB"/>
        </w:rPr>
        <w:tab/>
      </w:r>
      <w:r>
        <w:rPr>
          <w:noProof/>
        </w:rPr>
        <w:t>Type: PlmnIdNidRm</w:t>
      </w:r>
      <w:r>
        <w:rPr>
          <w:noProof/>
        </w:rPr>
        <w:tab/>
      </w:r>
      <w:r>
        <w:rPr>
          <w:noProof/>
        </w:rPr>
        <w:fldChar w:fldCharType="begin"/>
      </w:r>
      <w:r>
        <w:rPr>
          <w:noProof/>
        </w:rPr>
        <w:instrText xml:space="preserve"> PAGEREF _Toc136242564 \h </w:instrText>
      </w:r>
      <w:r>
        <w:rPr>
          <w:noProof/>
        </w:rPr>
      </w:r>
      <w:r>
        <w:rPr>
          <w:noProof/>
        </w:rPr>
        <w:fldChar w:fldCharType="separate"/>
      </w:r>
      <w:r>
        <w:rPr>
          <w:noProof/>
        </w:rPr>
        <w:t>64</w:t>
      </w:r>
      <w:r>
        <w:rPr>
          <w:noProof/>
        </w:rPr>
        <w:fldChar w:fldCharType="end"/>
      </w:r>
    </w:p>
    <w:p w14:paraId="0367C7BE" w14:textId="5009C2C8" w:rsidR="004D2AE7" w:rsidRDefault="004D2AE7">
      <w:pPr>
        <w:pStyle w:val="TOC4"/>
        <w:rPr>
          <w:rFonts w:asciiTheme="minorHAnsi" w:eastAsiaTheme="minorEastAsia" w:hAnsiTheme="minorHAnsi" w:cstheme="minorBidi"/>
          <w:noProof/>
          <w:sz w:val="22"/>
          <w:szCs w:val="22"/>
          <w:lang w:eastAsia="en-GB"/>
        </w:rPr>
      </w:pPr>
      <w:r>
        <w:rPr>
          <w:noProof/>
        </w:rPr>
        <w:t>5.4.4.35</w:t>
      </w:r>
      <w:r>
        <w:rPr>
          <w:rFonts w:asciiTheme="minorHAnsi" w:eastAsiaTheme="minorEastAsia" w:hAnsiTheme="minorHAnsi" w:cstheme="minorBidi"/>
          <w:noProof/>
          <w:sz w:val="22"/>
          <w:szCs w:val="22"/>
          <w:lang w:eastAsia="en-GB"/>
        </w:rPr>
        <w:tab/>
      </w:r>
      <w:r>
        <w:rPr>
          <w:noProof/>
        </w:rPr>
        <w:t xml:space="preserve">Type: </w:t>
      </w:r>
      <w:r>
        <w:rPr>
          <w:noProof/>
          <w:lang w:eastAsia="zh-CN"/>
        </w:rPr>
        <w:t>SmallDataRateStatus</w:t>
      </w:r>
      <w:r>
        <w:rPr>
          <w:noProof/>
        </w:rPr>
        <w:tab/>
      </w:r>
      <w:r>
        <w:rPr>
          <w:noProof/>
        </w:rPr>
        <w:fldChar w:fldCharType="begin"/>
      </w:r>
      <w:r>
        <w:rPr>
          <w:noProof/>
        </w:rPr>
        <w:instrText xml:space="preserve"> PAGEREF _Toc136242565 \h </w:instrText>
      </w:r>
      <w:r>
        <w:rPr>
          <w:noProof/>
        </w:rPr>
      </w:r>
      <w:r>
        <w:rPr>
          <w:noProof/>
        </w:rPr>
        <w:fldChar w:fldCharType="separate"/>
      </w:r>
      <w:r>
        <w:rPr>
          <w:noProof/>
        </w:rPr>
        <w:t>65</w:t>
      </w:r>
      <w:r>
        <w:rPr>
          <w:noProof/>
        </w:rPr>
        <w:fldChar w:fldCharType="end"/>
      </w:r>
    </w:p>
    <w:p w14:paraId="3F666C56" w14:textId="71432C66" w:rsidR="004D2AE7" w:rsidRDefault="004D2AE7">
      <w:pPr>
        <w:pStyle w:val="TOC4"/>
        <w:rPr>
          <w:rFonts w:asciiTheme="minorHAnsi" w:eastAsiaTheme="minorEastAsia" w:hAnsiTheme="minorHAnsi" w:cstheme="minorBidi"/>
          <w:noProof/>
          <w:sz w:val="22"/>
          <w:szCs w:val="22"/>
          <w:lang w:eastAsia="en-GB"/>
        </w:rPr>
      </w:pPr>
      <w:r>
        <w:rPr>
          <w:noProof/>
        </w:rPr>
        <w:t>5.4.4.36</w:t>
      </w:r>
      <w:r>
        <w:rPr>
          <w:rFonts w:asciiTheme="minorHAnsi" w:eastAsiaTheme="minorEastAsia" w:hAnsiTheme="minorHAnsi" w:cstheme="minorBidi"/>
          <w:noProof/>
          <w:sz w:val="22"/>
          <w:szCs w:val="22"/>
          <w:lang w:eastAsia="en-GB"/>
        </w:rPr>
        <w:tab/>
      </w:r>
      <w:r>
        <w:rPr>
          <w:noProof/>
        </w:rPr>
        <w:t>Type: HfcNodeId</w:t>
      </w:r>
      <w:r>
        <w:rPr>
          <w:noProof/>
        </w:rPr>
        <w:tab/>
      </w:r>
      <w:r>
        <w:rPr>
          <w:noProof/>
        </w:rPr>
        <w:fldChar w:fldCharType="begin"/>
      </w:r>
      <w:r>
        <w:rPr>
          <w:noProof/>
        </w:rPr>
        <w:instrText xml:space="preserve"> PAGEREF _Toc136242566 \h </w:instrText>
      </w:r>
      <w:r>
        <w:rPr>
          <w:noProof/>
        </w:rPr>
      </w:r>
      <w:r>
        <w:rPr>
          <w:noProof/>
        </w:rPr>
        <w:fldChar w:fldCharType="separate"/>
      </w:r>
      <w:r>
        <w:rPr>
          <w:noProof/>
        </w:rPr>
        <w:t>65</w:t>
      </w:r>
      <w:r>
        <w:rPr>
          <w:noProof/>
        </w:rPr>
        <w:fldChar w:fldCharType="end"/>
      </w:r>
    </w:p>
    <w:p w14:paraId="5756EE71" w14:textId="5EE88AB2" w:rsidR="004D2AE7" w:rsidRDefault="004D2AE7">
      <w:pPr>
        <w:pStyle w:val="TOC4"/>
        <w:rPr>
          <w:rFonts w:asciiTheme="minorHAnsi" w:eastAsiaTheme="minorEastAsia" w:hAnsiTheme="minorHAnsi" w:cstheme="minorBidi"/>
          <w:noProof/>
          <w:sz w:val="22"/>
          <w:szCs w:val="22"/>
          <w:lang w:eastAsia="en-GB"/>
        </w:rPr>
      </w:pPr>
      <w:r>
        <w:rPr>
          <w:noProof/>
        </w:rPr>
        <w:t>5.4.4.37</w:t>
      </w:r>
      <w:r>
        <w:rPr>
          <w:rFonts w:asciiTheme="minorHAnsi" w:eastAsiaTheme="minorEastAsia" w:hAnsiTheme="minorHAnsi" w:cstheme="minorBidi"/>
          <w:noProof/>
          <w:sz w:val="22"/>
          <w:szCs w:val="22"/>
          <w:lang w:eastAsia="en-GB"/>
        </w:rPr>
        <w:tab/>
      </w:r>
      <w:r>
        <w:rPr>
          <w:noProof/>
        </w:rPr>
        <w:t>Type: HfcNodeIdRm</w:t>
      </w:r>
      <w:r>
        <w:rPr>
          <w:noProof/>
        </w:rPr>
        <w:tab/>
      </w:r>
      <w:r>
        <w:rPr>
          <w:noProof/>
        </w:rPr>
        <w:fldChar w:fldCharType="begin"/>
      </w:r>
      <w:r>
        <w:rPr>
          <w:noProof/>
        </w:rPr>
        <w:instrText xml:space="preserve"> PAGEREF _Toc136242567 \h </w:instrText>
      </w:r>
      <w:r>
        <w:rPr>
          <w:noProof/>
        </w:rPr>
      </w:r>
      <w:r>
        <w:rPr>
          <w:noProof/>
        </w:rPr>
        <w:fldChar w:fldCharType="separate"/>
      </w:r>
      <w:r>
        <w:rPr>
          <w:noProof/>
        </w:rPr>
        <w:t>65</w:t>
      </w:r>
      <w:r>
        <w:rPr>
          <w:noProof/>
        </w:rPr>
        <w:fldChar w:fldCharType="end"/>
      </w:r>
    </w:p>
    <w:p w14:paraId="3D063EAA" w14:textId="17445CFA" w:rsidR="004D2AE7" w:rsidRDefault="004D2AE7">
      <w:pPr>
        <w:pStyle w:val="TOC4"/>
        <w:rPr>
          <w:rFonts w:asciiTheme="minorHAnsi" w:eastAsiaTheme="minorEastAsia" w:hAnsiTheme="minorHAnsi" w:cstheme="minorBidi"/>
          <w:noProof/>
          <w:sz w:val="22"/>
          <w:szCs w:val="22"/>
          <w:lang w:eastAsia="en-GB"/>
        </w:rPr>
      </w:pPr>
      <w:r>
        <w:rPr>
          <w:noProof/>
        </w:rPr>
        <w:t>5.4.4.38</w:t>
      </w:r>
      <w:r>
        <w:rPr>
          <w:rFonts w:asciiTheme="minorHAnsi" w:eastAsiaTheme="minorEastAsia" w:hAnsiTheme="minorHAnsi" w:cstheme="minorBidi"/>
          <w:noProof/>
          <w:sz w:val="22"/>
          <w:szCs w:val="22"/>
          <w:lang w:eastAsia="en-GB"/>
        </w:rPr>
        <w:tab/>
      </w:r>
      <w:r>
        <w:rPr>
          <w:noProof/>
        </w:rPr>
        <w:t>Type: WirelineArea</w:t>
      </w:r>
      <w:r>
        <w:rPr>
          <w:noProof/>
        </w:rPr>
        <w:tab/>
      </w:r>
      <w:r>
        <w:rPr>
          <w:noProof/>
        </w:rPr>
        <w:fldChar w:fldCharType="begin"/>
      </w:r>
      <w:r>
        <w:rPr>
          <w:noProof/>
        </w:rPr>
        <w:instrText xml:space="preserve"> PAGEREF _Toc136242568 \h </w:instrText>
      </w:r>
      <w:r>
        <w:rPr>
          <w:noProof/>
        </w:rPr>
      </w:r>
      <w:r>
        <w:rPr>
          <w:noProof/>
        </w:rPr>
        <w:fldChar w:fldCharType="separate"/>
      </w:r>
      <w:r>
        <w:rPr>
          <w:noProof/>
        </w:rPr>
        <w:t>66</w:t>
      </w:r>
      <w:r>
        <w:rPr>
          <w:noProof/>
        </w:rPr>
        <w:fldChar w:fldCharType="end"/>
      </w:r>
    </w:p>
    <w:p w14:paraId="339EE2E4" w14:textId="31815473" w:rsidR="004D2AE7" w:rsidRDefault="004D2AE7">
      <w:pPr>
        <w:pStyle w:val="TOC4"/>
        <w:rPr>
          <w:rFonts w:asciiTheme="minorHAnsi" w:eastAsiaTheme="minorEastAsia" w:hAnsiTheme="minorHAnsi" w:cstheme="minorBidi"/>
          <w:noProof/>
          <w:sz w:val="22"/>
          <w:szCs w:val="22"/>
          <w:lang w:eastAsia="en-GB"/>
        </w:rPr>
      </w:pPr>
      <w:r>
        <w:rPr>
          <w:noProof/>
        </w:rPr>
        <w:t>5.4.4.39</w:t>
      </w:r>
      <w:r>
        <w:rPr>
          <w:rFonts w:asciiTheme="minorHAnsi" w:eastAsiaTheme="minorEastAsia" w:hAnsiTheme="minorHAnsi" w:cstheme="minorBidi"/>
          <w:noProof/>
          <w:sz w:val="22"/>
          <w:szCs w:val="22"/>
          <w:lang w:eastAsia="en-GB"/>
        </w:rPr>
        <w:tab/>
      </w:r>
      <w:r>
        <w:rPr>
          <w:noProof/>
        </w:rPr>
        <w:t>Type: WirelineServiceAreaRestriction</w:t>
      </w:r>
      <w:r>
        <w:rPr>
          <w:noProof/>
        </w:rPr>
        <w:tab/>
      </w:r>
      <w:r>
        <w:rPr>
          <w:noProof/>
        </w:rPr>
        <w:fldChar w:fldCharType="begin"/>
      </w:r>
      <w:r>
        <w:rPr>
          <w:noProof/>
        </w:rPr>
        <w:instrText xml:space="preserve"> PAGEREF _Toc136242569 \h </w:instrText>
      </w:r>
      <w:r>
        <w:rPr>
          <w:noProof/>
        </w:rPr>
      </w:r>
      <w:r>
        <w:rPr>
          <w:noProof/>
        </w:rPr>
        <w:fldChar w:fldCharType="separate"/>
      </w:r>
      <w:r>
        <w:rPr>
          <w:noProof/>
        </w:rPr>
        <w:t>66</w:t>
      </w:r>
      <w:r>
        <w:rPr>
          <w:noProof/>
        </w:rPr>
        <w:fldChar w:fldCharType="end"/>
      </w:r>
    </w:p>
    <w:p w14:paraId="71730437" w14:textId="445FCC6B" w:rsidR="004D2AE7" w:rsidRDefault="004D2AE7">
      <w:pPr>
        <w:pStyle w:val="TOC4"/>
        <w:rPr>
          <w:rFonts w:asciiTheme="minorHAnsi" w:eastAsiaTheme="minorEastAsia" w:hAnsiTheme="minorHAnsi" w:cstheme="minorBidi"/>
          <w:noProof/>
          <w:sz w:val="22"/>
          <w:szCs w:val="22"/>
          <w:lang w:eastAsia="en-GB"/>
        </w:rPr>
      </w:pPr>
      <w:r>
        <w:rPr>
          <w:noProof/>
        </w:rPr>
        <w:t>5.4.4.40</w:t>
      </w:r>
      <w:r>
        <w:rPr>
          <w:rFonts w:asciiTheme="minorHAnsi" w:eastAsiaTheme="minorEastAsia" w:hAnsiTheme="minorHAnsi" w:cstheme="minorBidi"/>
          <w:noProof/>
          <w:sz w:val="22"/>
          <w:szCs w:val="22"/>
          <w:lang w:eastAsia="en-GB"/>
        </w:rPr>
        <w:tab/>
      </w:r>
      <w:r>
        <w:rPr>
          <w:noProof/>
        </w:rPr>
        <w:t>Type: ApnRateStatus</w:t>
      </w:r>
      <w:r>
        <w:rPr>
          <w:noProof/>
        </w:rPr>
        <w:tab/>
      </w:r>
      <w:r>
        <w:rPr>
          <w:noProof/>
        </w:rPr>
        <w:fldChar w:fldCharType="begin"/>
      </w:r>
      <w:r>
        <w:rPr>
          <w:noProof/>
        </w:rPr>
        <w:instrText xml:space="preserve"> PAGEREF _Toc136242570 \h </w:instrText>
      </w:r>
      <w:r>
        <w:rPr>
          <w:noProof/>
        </w:rPr>
      </w:r>
      <w:r>
        <w:rPr>
          <w:noProof/>
        </w:rPr>
        <w:fldChar w:fldCharType="separate"/>
      </w:r>
      <w:r>
        <w:rPr>
          <w:noProof/>
        </w:rPr>
        <w:t>67</w:t>
      </w:r>
      <w:r>
        <w:rPr>
          <w:noProof/>
        </w:rPr>
        <w:fldChar w:fldCharType="end"/>
      </w:r>
    </w:p>
    <w:p w14:paraId="6475A571" w14:textId="081BF124" w:rsidR="004D2AE7" w:rsidRDefault="004D2AE7">
      <w:pPr>
        <w:pStyle w:val="TOC4"/>
        <w:rPr>
          <w:rFonts w:asciiTheme="minorHAnsi" w:eastAsiaTheme="minorEastAsia" w:hAnsiTheme="minorHAnsi" w:cstheme="minorBidi"/>
          <w:noProof/>
          <w:sz w:val="22"/>
          <w:szCs w:val="22"/>
          <w:lang w:eastAsia="en-GB"/>
        </w:rPr>
      </w:pPr>
      <w:r>
        <w:rPr>
          <w:noProof/>
        </w:rPr>
        <w:t>5.4.4.41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r>
      <w:r>
        <w:rPr>
          <w:noProof/>
        </w:rPr>
        <w:instrText xml:space="preserve"> PAGEREF _Toc136242571 \h </w:instrText>
      </w:r>
      <w:r>
        <w:rPr>
          <w:noProof/>
        </w:rPr>
      </w:r>
      <w:r>
        <w:rPr>
          <w:noProof/>
        </w:rPr>
        <w:fldChar w:fldCharType="separate"/>
      </w:r>
      <w:r>
        <w:rPr>
          <w:noProof/>
        </w:rPr>
        <w:t>67</w:t>
      </w:r>
      <w:r>
        <w:rPr>
          <w:noProof/>
        </w:rPr>
        <w:fldChar w:fldCharType="end"/>
      </w:r>
    </w:p>
    <w:p w14:paraId="1058DCCF" w14:textId="5DB9C933" w:rsidR="004D2AE7" w:rsidRDefault="004D2AE7">
      <w:pPr>
        <w:pStyle w:val="TOC4"/>
        <w:rPr>
          <w:rFonts w:asciiTheme="minorHAnsi" w:eastAsiaTheme="minorEastAsia" w:hAnsiTheme="minorHAnsi" w:cstheme="minorBidi"/>
          <w:noProof/>
          <w:sz w:val="22"/>
          <w:szCs w:val="22"/>
          <w:lang w:eastAsia="en-GB"/>
        </w:rPr>
      </w:pPr>
      <w:r>
        <w:rPr>
          <w:noProof/>
        </w:rPr>
        <w:t>5.4.4.42</w:t>
      </w:r>
      <w:r>
        <w:rPr>
          <w:rFonts w:asciiTheme="minorHAnsi" w:eastAsiaTheme="minorEastAsia" w:hAnsiTheme="minorHAnsi" w:cstheme="minorBidi"/>
          <w:noProof/>
          <w:sz w:val="22"/>
          <w:szCs w:val="22"/>
          <w:lang w:eastAsia="en-GB"/>
        </w:rPr>
        <w:tab/>
      </w:r>
      <w:r>
        <w:rPr>
          <w:noProof/>
        </w:rPr>
        <w:t>Type: ScheduledCommunicationTimeRm</w:t>
      </w:r>
      <w:r>
        <w:rPr>
          <w:noProof/>
        </w:rPr>
        <w:tab/>
      </w:r>
      <w:r>
        <w:rPr>
          <w:noProof/>
        </w:rPr>
        <w:fldChar w:fldCharType="begin"/>
      </w:r>
      <w:r>
        <w:rPr>
          <w:noProof/>
        </w:rPr>
        <w:instrText xml:space="preserve"> PAGEREF _Toc136242572 \h </w:instrText>
      </w:r>
      <w:r>
        <w:rPr>
          <w:noProof/>
        </w:rPr>
      </w:r>
      <w:r>
        <w:rPr>
          <w:noProof/>
        </w:rPr>
        <w:fldChar w:fldCharType="separate"/>
      </w:r>
      <w:r>
        <w:rPr>
          <w:noProof/>
        </w:rPr>
        <w:t>67</w:t>
      </w:r>
      <w:r>
        <w:rPr>
          <w:noProof/>
        </w:rPr>
        <w:fldChar w:fldCharType="end"/>
      </w:r>
    </w:p>
    <w:p w14:paraId="3C1BB53C" w14:textId="06081793" w:rsidR="004D2AE7" w:rsidRDefault="004D2AE7">
      <w:pPr>
        <w:pStyle w:val="TOC4"/>
        <w:rPr>
          <w:rFonts w:asciiTheme="minorHAnsi" w:eastAsiaTheme="minorEastAsia" w:hAnsiTheme="minorHAnsi" w:cstheme="minorBidi"/>
          <w:noProof/>
          <w:sz w:val="22"/>
          <w:szCs w:val="22"/>
          <w:lang w:eastAsia="en-GB"/>
        </w:rPr>
      </w:pPr>
      <w:r>
        <w:rPr>
          <w:noProof/>
        </w:rPr>
        <w:t>5.4.4.43</w:t>
      </w:r>
      <w:r>
        <w:rPr>
          <w:rFonts w:asciiTheme="minorHAnsi" w:eastAsiaTheme="minorEastAsia" w:hAnsiTheme="minorHAnsi" w:cstheme="minorBidi"/>
          <w:noProof/>
          <w:sz w:val="22"/>
          <w:szCs w:val="22"/>
          <w:lang w:eastAsia="en-GB"/>
        </w:rPr>
        <w:tab/>
      </w:r>
      <w:r>
        <w:rPr>
          <w:noProof/>
        </w:rPr>
        <w:t>Type: BatteryIndication</w:t>
      </w:r>
      <w:r>
        <w:rPr>
          <w:noProof/>
        </w:rPr>
        <w:tab/>
      </w:r>
      <w:r>
        <w:rPr>
          <w:noProof/>
        </w:rPr>
        <w:fldChar w:fldCharType="begin"/>
      </w:r>
      <w:r>
        <w:rPr>
          <w:noProof/>
        </w:rPr>
        <w:instrText xml:space="preserve"> PAGEREF _Toc136242573 \h </w:instrText>
      </w:r>
      <w:r>
        <w:rPr>
          <w:noProof/>
        </w:rPr>
      </w:r>
      <w:r>
        <w:rPr>
          <w:noProof/>
        </w:rPr>
        <w:fldChar w:fldCharType="separate"/>
      </w:r>
      <w:r>
        <w:rPr>
          <w:noProof/>
        </w:rPr>
        <w:t>68</w:t>
      </w:r>
      <w:r>
        <w:rPr>
          <w:noProof/>
        </w:rPr>
        <w:fldChar w:fldCharType="end"/>
      </w:r>
    </w:p>
    <w:p w14:paraId="0E0495F1" w14:textId="353D99F0" w:rsidR="004D2AE7" w:rsidRDefault="004D2AE7">
      <w:pPr>
        <w:pStyle w:val="TOC4"/>
        <w:rPr>
          <w:rFonts w:asciiTheme="minorHAnsi" w:eastAsiaTheme="minorEastAsia" w:hAnsiTheme="minorHAnsi" w:cstheme="minorBidi"/>
          <w:noProof/>
          <w:sz w:val="22"/>
          <w:szCs w:val="22"/>
          <w:lang w:eastAsia="en-GB"/>
        </w:rPr>
      </w:pPr>
      <w:r>
        <w:rPr>
          <w:noProof/>
        </w:rPr>
        <w:t>5.4.4.44</w:t>
      </w:r>
      <w:r>
        <w:rPr>
          <w:rFonts w:asciiTheme="minorHAnsi" w:eastAsiaTheme="minorEastAsia" w:hAnsiTheme="minorHAnsi" w:cstheme="minorBidi"/>
          <w:noProof/>
          <w:sz w:val="22"/>
          <w:szCs w:val="22"/>
          <w:lang w:eastAsia="en-GB"/>
        </w:rPr>
        <w:tab/>
      </w:r>
      <w:r>
        <w:rPr>
          <w:noProof/>
        </w:rPr>
        <w:t>Type: BatteryIndicationRm</w:t>
      </w:r>
      <w:r>
        <w:rPr>
          <w:noProof/>
        </w:rPr>
        <w:tab/>
      </w:r>
      <w:r>
        <w:rPr>
          <w:noProof/>
        </w:rPr>
        <w:fldChar w:fldCharType="begin"/>
      </w:r>
      <w:r>
        <w:rPr>
          <w:noProof/>
        </w:rPr>
        <w:instrText xml:space="preserve"> PAGEREF _Toc136242574 \h </w:instrText>
      </w:r>
      <w:r>
        <w:rPr>
          <w:noProof/>
        </w:rPr>
      </w:r>
      <w:r>
        <w:rPr>
          <w:noProof/>
        </w:rPr>
        <w:fldChar w:fldCharType="separate"/>
      </w:r>
      <w:r>
        <w:rPr>
          <w:noProof/>
        </w:rPr>
        <w:t>68</w:t>
      </w:r>
      <w:r>
        <w:rPr>
          <w:noProof/>
        </w:rPr>
        <w:fldChar w:fldCharType="end"/>
      </w:r>
    </w:p>
    <w:p w14:paraId="60F8FB8A" w14:textId="588863AE" w:rsidR="004D2AE7" w:rsidRDefault="004D2AE7">
      <w:pPr>
        <w:pStyle w:val="TOC4"/>
        <w:rPr>
          <w:rFonts w:asciiTheme="minorHAnsi" w:eastAsiaTheme="minorEastAsia" w:hAnsiTheme="minorHAnsi" w:cstheme="minorBidi"/>
          <w:noProof/>
          <w:sz w:val="22"/>
          <w:szCs w:val="22"/>
          <w:lang w:eastAsia="en-GB"/>
        </w:rPr>
      </w:pPr>
      <w:r>
        <w:rPr>
          <w:noProof/>
        </w:rPr>
        <w:t>5.4.4.45</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w:t>
      </w:r>
      <w:r>
        <w:rPr>
          <w:noProof/>
        </w:rPr>
        <w:tab/>
      </w:r>
      <w:r>
        <w:rPr>
          <w:noProof/>
        </w:rPr>
        <w:fldChar w:fldCharType="begin"/>
      </w:r>
      <w:r>
        <w:rPr>
          <w:noProof/>
        </w:rPr>
        <w:instrText xml:space="preserve"> PAGEREF _Toc136242575 \h </w:instrText>
      </w:r>
      <w:r>
        <w:rPr>
          <w:noProof/>
        </w:rPr>
      </w:r>
      <w:r>
        <w:rPr>
          <w:noProof/>
        </w:rPr>
        <w:fldChar w:fldCharType="separate"/>
      </w:r>
      <w:r>
        <w:rPr>
          <w:noProof/>
        </w:rPr>
        <w:t>68</w:t>
      </w:r>
      <w:r>
        <w:rPr>
          <w:noProof/>
        </w:rPr>
        <w:fldChar w:fldCharType="end"/>
      </w:r>
    </w:p>
    <w:p w14:paraId="4AD6D7CA" w14:textId="7AC8B098" w:rsidR="004D2AE7" w:rsidRDefault="004D2AE7">
      <w:pPr>
        <w:pStyle w:val="TOC4"/>
        <w:rPr>
          <w:rFonts w:asciiTheme="minorHAnsi" w:eastAsiaTheme="minorEastAsia" w:hAnsiTheme="minorHAnsi" w:cstheme="minorBidi"/>
          <w:noProof/>
          <w:sz w:val="22"/>
          <w:szCs w:val="22"/>
          <w:lang w:eastAsia="en-GB"/>
        </w:rPr>
      </w:pPr>
      <w:r>
        <w:rPr>
          <w:noProof/>
        </w:rPr>
        <w:t>5.4.4.46</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AcsInfoRm</w:t>
      </w:r>
      <w:r>
        <w:rPr>
          <w:noProof/>
        </w:rPr>
        <w:tab/>
      </w:r>
      <w:r>
        <w:rPr>
          <w:noProof/>
        </w:rPr>
        <w:fldChar w:fldCharType="begin"/>
      </w:r>
      <w:r>
        <w:rPr>
          <w:noProof/>
        </w:rPr>
        <w:instrText xml:space="preserve"> PAGEREF _Toc136242576 \h </w:instrText>
      </w:r>
      <w:r>
        <w:rPr>
          <w:noProof/>
        </w:rPr>
      </w:r>
      <w:r>
        <w:rPr>
          <w:noProof/>
        </w:rPr>
        <w:fldChar w:fldCharType="separate"/>
      </w:r>
      <w:r>
        <w:rPr>
          <w:noProof/>
        </w:rPr>
        <w:t>68</w:t>
      </w:r>
      <w:r>
        <w:rPr>
          <w:noProof/>
        </w:rPr>
        <w:fldChar w:fldCharType="end"/>
      </w:r>
    </w:p>
    <w:p w14:paraId="2F21477C" w14:textId="65E57E10" w:rsidR="004D2AE7" w:rsidRDefault="004D2AE7">
      <w:pPr>
        <w:pStyle w:val="TOC4"/>
        <w:rPr>
          <w:rFonts w:asciiTheme="minorHAnsi" w:eastAsiaTheme="minorEastAsia" w:hAnsiTheme="minorHAnsi" w:cstheme="minorBidi"/>
          <w:noProof/>
          <w:sz w:val="22"/>
          <w:szCs w:val="22"/>
          <w:lang w:eastAsia="en-GB"/>
        </w:rPr>
      </w:pPr>
      <w:r>
        <w:rPr>
          <w:noProof/>
        </w:rPr>
        <w:t>5.4.4.47</w:t>
      </w:r>
      <w:r>
        <w:rPr>
          <w:rFonts w:asciiTheme="minorHAnsi" w:eastAsiaTheme="minorEastAsia" w:hAnsiTheme="minorHAnsi" w:cstheme="minorBidi"/>
          <w:noProof/>
          <w:sz w:val="22"/>
          <w:szCs w:val="22"/>
          <w:lang w:eastAsia="en-GB"/>
        </w:rPr>
        <w:tab/>
      </w:r>
      <w:r>
        <w:rPr>
          <w:noProof/>
        </w:rPr>
        <w:t>Type: NrV2xAuth</w:t>
      </w:r>
      <w:r>
        <w:rPr>
          <w:noProof/>
        </w:rPr>
        <w:tab/>
      </w:r>
      <w:r>
        <w:rPr>
          <w:noProof/>
        </w:rPr>
        <w:fldChar w:fldCharType="begin"/>
      </w:r>
      <w:r>
        <w:rPr>
          <w:noProof/>
        </w:rPr>
        <w:instrText xml:space="preserve"> PAGEREF _Toc136242577 \h </w:instrText>
      </w:r>
      <w:r>
        <w:rPr>
          <w:noProof/>
        </w:rPr>
      </w:r>
      <w:r>
        <w:rPr>
          <w:noProof/>
        </w:rPr>
        <w:fldChar w:fldCharType="separate"/>
      </w:r>
      <w:r>
        <w:rPr>
          <w:noProof/>
        </w:rPr>
        <w:t>68</w:t>
      </w:r>
      <w:r>
        <w:rPr>
          <w:noProof/>
        </w:rPr>
        <w:fldChar w:fldCharType="end"/>
      </w:r>
    </w:p>
    <w:p w14:paraId="2AC0377D" w14:textId="1785C5A1" w:rsidR="004D2AE7" w:rsidRDefault="004D2AE7">
      <w:pPr>
        <w:pStyle w:val="TOC4"/>
        <w:rPr>
          <w:rFonts w:asciiTheme="minorHAnsi" w:eastAsiaTheme="minorEastAsia" w:hAnsiTheme="minorHAnsi" w:cstheme="minorBidi"/>
          <w:noProof/>
          <w:sz w:val="22"/>
          <w:szCs w:val="22"/>
          <w:lang w:eastAsia="en-GB"/>
        </w:rPr>
      </w:pPr>
      <w:r>
        <w:rPr>
          <w:noProof/>
        </w:rPr>
        <w:t>5.4.4.48</w:t>
      </w:r>
      <w:r>
        <w:rPr>
          <w:rFonts w:asciiTheme="minorHAnsi" w:eastAsiaTheme="minorEastAsia" w:hAnsiTheme="minorHAnsi" w:cstheme="minorBidi"/>
          <w:noProof/>
          <w:sz w:val="22"/>
          <w:szCs w:val="22"/>
          <w:lang w:eastAsia="en-GB"/>
        </w:rPr>
        <w:tab/>
      </w:r>
      <w:r>
        <w:rPr>
          <w:noProof/>
        </w:rPr>
        <w:t>Type: LteV2xAuth</w:t>
      </w:r>
      <w:r>
        <w:rPr>
          <w:noProof/>
        </w:rPr>
        <w:tab/>
      </w:r>
      <w:r>
        <w:rPr>
          <w:noProof/>
        </w:rPr>
        <w:fldChar w:fldCharType="begin"/>
      </w:r>
      <w:r>
        <w:rPr>
          <w:noProof/>
        </w:rPr>
        <w:instrText xml:space="preserve"> PAGEREF _Toc136242578 \h </w:instrText>
      </w:r>
      <w:r>
        <w:rPr>
          <w:noProof/>
        </w:rPr>
      </w:r>
      <w:r>
        <w:rPr>
          <w:noProof/>
        </w:rPr>
        <w:fldChar w:fldCharType="separate"/>
      </w:r>
      <w:r>
        <w:rPr>
          <w:noProof/>
        </w:rPr>
        <w:t>69</w:t>
      </w:r>
      <w:r>
        <w:rPr>
          <w:noProof/>
        </w:rPr>
        <w:fldChar w:fldCharType="end"/>
      </w:r>
    </w:p>
    <w:p w14:paraId="2B1D8F47" w14:textId="2A9FBCE5" w:rsidR="004D2AE7" w:rsidRDefault="004D2AE7">
      <w:pPr>
        <w:pStyle w:val="TOC4"/>
        <w:rPr>
          <w:rFonts w:asciiTheme="minorHAnsi" w:eastAsiaTheme="minorEastAsia" w:hAnsiTheme="minorHAnsi" w:cstheme="minorBidi"/>
          <w:noProof/>
          <w:sz w:val="22"/>
          <w:szCs w:val="22"/>
          <w:lang w:eastAsia="en-GB"/>
        </w:rPr>
      </w:pPr>
      <w:r>
        <w:rPr>
          <w:noProof/>
        </w:rPr>
        <w:t>5.4.4.49</w:t>
      </w:r>
      <w:r>
        <w:rPr>
          <w:rFonts w:asciiTheme="minorHAnsi" w:eastAsiaTheme="minorEastAsia" w:hAnsiTheme="minorHAnsi" w:cstheme="minorBidi"/>
          <w:noProof/>
          <w:sz w:val="22"/>
          <w:szCs w:val="22"/>
          <w:lang w:eastAsia="en-GB"/>
        </w:rPr>
        <w:tab/>
      </w:r>
      <w:r>
        <w:rPr>
          <w:noProof/>
        </w:rPr>
        <w:t xml:space="preserve">Type: </w:t>
      </w:r>
      <w:r w:rsidRPr="00DA0C96">
        <w:rPr>
          <w:rFonts w:cs="Arial"/>
          <w:noProof/>
          <w:lang w:eastAsia="zh-CN"/>
        </w:rPr>
        <w:t>Pc5QoSPara</w:t>
      </w:r>
      <w:r>
        <w:rPr>
          <w:noProof/>
        </w:rPr>
        <w:tab/>
      </w:r>
      <w:r>
        <w:rPr>
          <w:noProof/>
        </w:rPr>
        <w:fldChar w:fldCharType="begin"/>
      </w:r>
      <w:r>
        <w:rPr>
          <w:noProof/>
        </w:rPr>
        <w:instrText xml:space="preserve"> PAGEREF _Toc136242579 \h </w:instrText>
      </w:r>
      <w:r>
        <w:rPr>
          <w:noProof/>
        </w:rPr>
      </w:r>
      <w:r>
        <w:rPr>
          <w:noProof/>
        </w:rPr>
        <w:fldChar w:fldCharType="separate"/>
      </w:r>
      <w:r>
        <w:rPr>
          <w:noProof/>
        </w:rPr>
        <w:t>69</w:t>
      </w:r>
      <w:r>
        <w:rPr>
          <w:noProof/>
        </w:rPr>
        <w:fldChar w:fldCharType="end"/>
      </w:r>
    </w:p>
    <w:p w14:paraId="280E5A9B" w14:textId="53AC04EB" w:rsidR="004D2AE7" w:rsidRDefault="004D2AE7">
      <w:pPr>
        <w:pStyle w:val="TOC4"/>
        <w:rPr>
          <w:rFonts w:asciiTheme="minorHAnsi" w:eastAsiaTheme="minorEastAsia" w:hAnsiTheme="minorHAnsi" w:cstheme="minorBidi"/>
          <w:noProof/>
          <w:sz w:val="22"/>
          <w:szCs w:val="22"/>
          <w:lang w:eastAsia="en-GB"/>
        </w:rPr>
      </w:pPr>
      <w:r>
        <w:rPr>
          <w:noProof/>
        </w:rPr>
        <w:t>5.4.4.50</w:t>
      </w:r>
      <w:r>
        <w:rPr>
          <w:rFonts w:asciiTheme="minorHAnsi" w:eastAsiaTheme="minorEastAsia" w:hAnsiTheme="minorHAnsi" w:cstheme="minorBidi"/>
          <w:noProof/>
          <w:sz w:val="22"/>
          <w:szCs w:val="22"/>
          <w:lang w:eastAsia="en-GB"/>
        </w:rPr>
        <w:tab/>
      </w:r>
      <w:r>
        <w:rPr>
          <w:noProof/>
        </w:rPr>
        <w:t>Type: Pc5QosFlowItem</w:t>
      </w:r>
      <w:r>
        <w:rPr>
          <w:noProof/>
        </w:rPr>
        <w:tab/>
      </w:r>
      <w:r>
        <w:rPr>
          <w:noProof/>
        </w:rPr>
        <w:fldChar w:fldCharType="begin"/>
      </w:r>
      <w:r>
        <w:rPr>
          <w:noProof/>
        </w:rPr>
        <w:instrText xml:space="preserve"> PAGEREF _Toc136242580 \h </w:instrText>
      </w:r>
      <w:r>
        <w:rPr>
          <w:noProof/>
        </w:rPr>
      </w:r>
      <w:r>
        <w:rPr>
          <w:noProof/>
        </w:rPr>
        <w:fldChar w:fldCharType="separate"/>
      </w:r>
      <w:r>
        <w:rPr>
          <w:noProof/>
        </w:rPr>
        <w:t>69</w:t>
      </w:r>
      <w:r>
        <w:rPr>
          <w:noProof/>
        </w:rPr>
        <w:fldChar w:fldCharType="end"/>
      </w:r>
    </w:p>
    <w:p w14:paraId="49B6AE8C" w14:textId="169E3312" w:rsidR="004D2AE7" w:rsidRDefault="004D2AE7">
      <w:pPr>
        <w:pStyle w:val="TOC4"/>
        <w:rPr>
          <w:rFonts w:asciiTheme="minorHAnsi" w:eastAsiaTheme="minorEastAsia" w:hAnsiTheme="minorHAnsi" w:cstheme="minorBidi"/>
          <w:noProof/>
          <w:sz w:val="22"/>
          <w:szCs w:val="22"/>
          <w:lang w:eastAsia="en-GB"/>
        </w:rPr>
      </w:pPr>
      <w:r>
        <w:rPr>
          <w:noProof/>
        </w:rPr>
        <w:t>5.4.4.51</w:t>
      </w:r>
      <w:r>
        <w:rPr>
          <w:rFonts w:asciiTheme="minorHAnsi" w:eastAsiaTheme="minorEastAsia" w:hAnsiTheme="minorHAnsi" w:cstheme="minorBidi"/>
          <w:noProof/>
          <w:sz w:val="22"/>
          <w:szCs w:val="22"/>
          <w:lang w:eastAsia="en-GB"/>
        </w:rPr>
        <w:tab/>
      </w:r>
      <w:r>
        <w:rPr>
          <w:noProof/>
        </w:rPr>
        <w:t xml:space="preserve">Type: </w:t>
      </w:r>
      <w:r w:rsidRPr="00DA0C96">
        <w:rPr>
          <w:rFonts w:eastAsia="Batang" w:cs="Arial"/>
          <w:noProof/>
          <w:lang w:eastAsia="ja-JP"/>
        </w:rPr>
        <w:t>Pc5FlowBitRates</w:t>
      </w:r>
      <w:r>
        <w:rPr>
          <w:noProof/>
        </w:rPr>
        <w:tab/>
      </w:r>
      <w:r>
        <w:rPr>
          <w:noProof/>
        </w:rPr>
        <w:fldChar w:fldCharType="begin"/>
      </w:r>
      <w:r>
        <w:rPr>
          <w:noProof/>
        </w:rPr>
        <w:instrText xml:space="preserve"> PAGEREF _Toc136242581 \h </w:instrText>
      </w:r>
      <w:r>
        <w:rPr>
          <w:noProof/>
        </w:rPr>
      </w:r>
      <w:r>
        <w:rPr>
          <w:noProof/>
        </w:rPr>
        <w:fldChar w:fldCharType="separate"/>
      </w:r>
      <w:r>
        <w:rPr>
          <w:noProof/>
        </w:rPr>
        <w:t>69</w:t>
      </w:r>
      <w:r>
        <w:rPr>
          <w:noProof/>
        </w:rPr>
        <w:fldChar w:fldCharType="end"/>
      </w:r>
    </w:p>
    <w:p w14:paraId="0052FA38" w14:textId="51E017DF" w:rsidR="004D2AE7" w:rsidRDefault="004D2AE7">
      <w:pPr>
        <w:pStyle w:val="TOC4"/>
        <w:rPr>
          <w:rFonts w:asciiTheme="minorHAnsi" w:eastAsiaTheme="minorEastAsia" w:hAnsiTheme="minorHAnsi" w:cstheme="minorBidi"/>
          <w:noProof/>
          <w:sz w:val="22"/>
          <w:szCs w:val="22"/>
          <w:lang w:eastAsia="en-GB"/>
        </w:rPr>
      </w:pPr>
      <w:r>
        <w:rPr>
          <w:noProof/>
        </w:rPr>
        <w:t>5.4.4.52</w:t>
      </w:r>
      <w:r>
        <w:rPr>
          <w:rFonts w:asciiTheme="minorHAnsi" w:eastAsiaTheme="minorEastAsia" w:hAnsiTheme="minorHAnsi" w:cstheme="minorBidi"/>
          <w:noProof/>
          <w:sz w:val="22"/>
          <w:szCs w:val="22"/>
          <w:lang w:eastAsia="en-GB"/>
        </w:rPr>
        <w:tab/>
      </w:r>
      <w:r>
        <w:rPr>
          <w:noProof/>
        </w:rPr>
        <w:t>Type: UtraLocation</w:t>
      </w:r>
      <w:r>
        <w:rPr>
          <w:noProof/>
        </w:rPr>
        <w:tab/>
      </w:r>
      <w:r>
        <w:rPr>
          <w:noProof/>
        </w:rPr>
        <w:fldChar w:fldCharType="begin"/>
      </w:r>
      <w:r>
        <w:rPr>
          <w:noProof/>
        </w:rPr>
        <w:instrText xml:space="preserve"> PAGEREF _Toc136242582 \h </w:instrText>
      </w:r>
      <w:r>
        <w:rPr>
          <w:noProof/>
        </w:rPr>
      </w:r>
      <w:r>
        <w:rPr>
          <w:noProof/>
        </w:rPr>
        <w:fldChar w:fldCharType="separate"/>
      </w:r>
      <w:r>
        <w:rPr>
          <w:noProof/>
        </w:rPr>
        <w:t>70</w:t>
      </w:r>
      <w:r>
        <w:rPr>
          <w:noProof/>
        </w:rPr>
        <w:fldChar w:fldCharType="end"/>
      </w:r>
    </w:p>
    <w:p w14:paraId="0A55E328" w14:textId="69C82649" w:rsidR="004D2AE7" w:rsidRDefault="004D2AE7">
      <w:pPr>
        <w:pStyle w:val="TOC4"/>
        <w:rPr>
          <w:rFonts w:asciiTheme="minorHAnsi" w:eastAsiaTheme="minorEastAsia" w:hAnsiTheme="minorHAnsi" w:cstheme="minorBidi"/>
          <w:noProof/>
          <w:sz w:val="22"/>
          <w:szCs w:val="22"/>
          <w:lang w:eastAsia="en-GB"/>
        </w:rPr>
      </w:pPr>
      <w:r>
        <w:rPr>
          <w:noProof/>
        </w:rPr>
        <w:t>5.4.4.53</w:t>
      </w:r>
      <w:r>
        <w:rPr>
          <w:rFonts w:asciiTheme="minorHAnsi" w:eastAsiaTheme="minorEastAsia" w:hAnsiTheme="minorHAnsi" w:cstheme="minorBidi"/>
          <w:noProof/>
          <w:sz w:val="22"/>
          <w:szCs w:val="22"/>
          <w:lang w:eastAsia="en-GB"/>
        </w:rPr>
        <w:tab/>
      </w:r>
      <w:r>
        <w:rPr>
          <w:noProof/>
        </w:rPr>
        <w:t>Type: GeraLocation</w:t>
      </w:r>
      <w:r>
        <w:rPr>
          <w:noProof/>
        </w:rPr>
        <w:tab/>
      </w:r>
      <w:r>
        <w:rPr>
          <w:noProof/>
        </w:rPr>
        <w:fldChar w:fldCharType="begin"/>
      </w:r>
      <w:r>
        <w:rPr>
          <w:noProof/>
        </w:rPr>
        <w:instrText xml:space="preserve"> PAGEREF _Toc136242583 \h </w:instrText>
      </w:r>
      <w:r>
        <w:rPr>
          <w:noProof/>
        </w:rPr>
      </w:r>
      <w:r>
        <w:rPr>
          <w:noProof/>
        </w:rPr>
        <w:fldChar w:fldCharType="separate"/>
      </w:r>
      <w:r>
        <w:rPr>
          <w:noProof/>
        </w:rPr>
        <w:t>71</w:t>
      </w:r>
      <w:r>
        <w:rPr>
          <w:noProof/>
        </w:rPr>
        <w:fldChar w:fldCharType="end"/>
      </w:r>
    </w:p>
    <w:p w14:paraId="1BF81A7A" w14:textId="19537E52" w:rsidR="004D2AE7" w:rsidRDefault="004D2AE7">
      <w:pPr>
        <w:pStyle w:val="TOC4"/>
        <w:rPr>
          <w:rFonts w:asciiTheme="minorHAnsi" w:eastAsiaTheme="minorEastAsia" w:hAnsiTheme="minorHAnsi" w:cstheme="minorBidi"/>
          <w:noProof/>
          <w:sz w:val="22"/>
          <w:szCs w:val="22"/>
          <w:lang w:eastAsia="en-GB"/>
        </w:rPr>
      </w:pPr>
      <w:r>
        <w:rPr>
          <w:noProof/>
        </w:rPr>
        <w:t>5.4.4.54</w:t>
      </w:r>
      <w:r>
        <w:rPr>
          <w:rFonts w:asciiTheme="minorHAnsi" w:eastAsiaTheme="minorEastAsia" w:hAnsiTheme="minorHAnsi" w:cstheme="minorBidi"/>
          <w:noProof/>
          <w:sz w:val="22"/>
          <w:szCs w:val="22"/>
          <w:lang w:eastAsia="en-GB"/>
        </w:rPr>
        <w:tab/>
      </w:r>
      <w:r>
        <w:rPr>
          <w:noProof/>
        </w:rPr>
        <w:t>Type: CellGlobalId</w:t>
      </w:r>
      <w:r>
        <w:rPr>
          <w:noProof/>
        </w:rPr>
        <w:tab/>
      </w:r>
      <w:r>
        <w:rPr>
          <w:noProof/>
        </w:rPr>
        <w:fldChar w:fldCharType="begin"/>
      </w:r>
      <w:r>
        <w:rPr>
          <w:noProof/>
        </w:rPr>
        <w:instrText xml:space="preserve"> PAGEREF _Toc136242584 \h </w:instrText>
      </w:r>
      <w:r>
        <w:rPr>
          <w:noProof/>
        </w:rPr>
      </w:r>
      <w:r>
        <w:rPr>
          <w:noProof/>
        </w:rPr>
        <w:fldChar w:fldCharType="separate"/>
      </w:r>
      <w:r>
        <w:rPr>
          <w:noProof/>
        </w:rPr>
        <w:t>71</w:t>
      </w:r>
      <w:r>
        <w:rPr>
          <w:noProof/>
        </w:rPr>
        <w:fldChar w:fldCharType="end"/>
      </w:r>
    </w:p>
    <w:p w14:paraId="181C6ADE" w14:textId="19AE263C" w:rsidR="004D2AE7" w:rsidRDefault="004D2AE7">
      <w:pPr>
        <w:pStyle w:val="TOC4"/>
        <w:rPr>
          <w:rFonts w:asciiTheme="minorHAnsi" w:eastAsiaTheme="minorEastAsia" w:hAnsiTheme="minorHAnsi" w:cstheme="minorBidi"/>
          <w:noProof/>
          <w:sz w:val="22"/>
          <w:szCs w:val="22"/>
          <w:lang w:eastAsia="en-GB"/>
        </w:rPr>
      </w:pPr>
      <w:r>
        <w:rPr>
          <w:noProof/>
        </w:rPr>
        <w:t>5.4.4.55</w:t>
      </w:r>
      <w:r>
        <w:rPr>
          <w:rFonts w:asciiTheme="minorHAnsi" w:eastAsiaTheme="minorEastAsia" w:hAnsiTheme="minorHAnsi" w:cstheme="minorBidi"/>
          <w:noProof/>
          <w:sz w:val="22"/>
          <w:szCs w:val="22"/>
          <w:lang w:eastAsia="en-GB"/>
        </w:rPr>
        <w:tab/>
      </w:r>
      <w:r>
        <w:rPr>
          <w:noProof/>
        </w:rPr>
        <w:t>Type: ServiceAreaId</w:t>
      </w:r>
      <w:r>
        <w:rPr>
          <w:noProof/>
        </w:rPr>
        <w:tab/>
      </w:r>
      <w:r>
        <w:rPr>
          <w:noProof/>
        </w:rPr>
        <w:fldChar w:fldCharType="begin"/>
      </w:r>
      <w:r>
        <w:rPr>
          <w:noProof/>
        </w:rPr>
        <w:instrText xml:space="preserve"> PAGEREF _Toc136242585 \h </w:instrText>
      </w:r>
      <w:r>
        <w:rPr>
          <w:noProof/>
        </w:rPr>
      </w:r>
      <w:r>
        <w:rPr>
          <w:noProof/>
        </w:rPr>
        <w:fldChar w:fldCharType="separate"/>
      </w:r>
      <w:r>
        <w:rPr>
          <w:noProof/>
        </w:rPr>
        <w:t>72</w:t>
      </w:r>
      <w:r>
        <w:rPr>
          <w:noProof/>
        </w:rPr>
        <w:fldChar w:fldCharType="end"/>
      </w:r>
    </w:p>
    <w:p w14:paraId="153C85DA" w14:textId="4A7A3CA1" w:rsidR="004D2AE7" w:rsidRDefault="004D2AE7">
      <w:pPr>
        <w:pStyle w:val="TOC4"/>
        <w:rPr>
          <w:rFonts w:asciiTheme="minorHAnsi" w:eastAsiaTheme="minorEastAsia" w:hAnsiTheme="minorHAnsi" w:cstheme="minorBidi"/>
          <w:noProof/>
          <w:sz w:val="22"/>
          <w:szCs w:val="22"/>
          <w:lang w:eastAsia="en-GB"/>
        </w:rPr>
      </w:pPr>
      <w:r>
        <w:rPr>
          <w:noProof/>
        </w:rPr>
        <w:t>5.4.4.56</w:t>
      </w:r>
      <w:r>
        <w:rPr>
          <w:rFonts w:asciiTheme="minorHAnsi" w:eastAsiaTheme="minorEastAsia" w:hAnsiTheme="minorHAnsi" w:cstheme="minorBidi"/>
          <w:noProof/>
          <w:sz w:val="22"/>
          <w:szCs w:val="22"/>
          <w:lang w:eastAsia="en-GB"/>
        </w:rPr>
        <w:tab/>
      </w:r>
      <w:r>
        <w:rPr>
          <w:noProof/>
        </w:rPr>
        <w:t>Type: LocationAreaId</w:t>
      </w:r>
      <w:r>
        <w:rPr>
          <w:noProof/>
        </w:rPr>
        <w:tab/>
      </w:r>
      <w:r>
        <w:rPr>
          <w:noProof/>
        </w:rPr>
        <w:fldChar w:fldCharType="begin"/>
      </w:r>
      <w:r>
        <w:rPr>
          <w:noProof/>
        </w:rPr>
        <w:instrText xml:space="preserve"> PAGEREF _Toc136242586 \h </w:instrText>
      </w:r>
      <w:r>
        <w:rPr>
          <w:noProof/>
        </w:rPr>
      </w:r>
      <w:r>
        <w:rPr>
          <w:noProof/>
        </w:rPr>
        <w:fldChar w:fldCharType="separate"/>
      </w:r>
      <w:r>
        <w:rPr>
          <w:noProof/>
        </w:rPr>
        <w:t>72</w:t>
      </w:r>
      <w:r>
        <w:rPr>
          <w:noProof/>
        </w:rPr>
        <w:fldChar w:fldCharType="end"/>
      </w:r>
    </w:p>
    <w:p w14:paraId="4DE7CB0F" w14:textId="63EA56C4" w:rsidR="004D2AE7" w:rsidRDefault="004D2AE7">
      <w:pPr>
        <w:pStyle w:val="TOC4"/>
        <w:rPr>
          <w:rFonts w:asciiTheme="minorHAnsi" w:eastAsiaTheme="minorEastAsia" w:hAnsiTheme="minorHAnsi" w:cstheme="minorBidi"/>
          <w:noProof/>
          <w:sz w:val="22"/>
          <w:szCs w:val="22"/>
          <w:lang w:eastAsia="en-GB"/>
        </w:rPr>
      </w:pPr>
      <w:r>
        <w:rPr>
          <w:noProof/>
        </w:rPr>
        <w:t>5.4.4.57</w:t>
      </w:r>
      <w:r>
        <w:rPr>
          <w:rFonts w:asciiTheme="minorHAnsi" w:eastAsiaTheme="minorEastAsia" w:hAnsiTheme="minorHAnsi" w:cstheme="minorBidi"/>
          <w:noProof/>
          <w:sz w:val="22"/>
          <w:szCs w:val="22"/>
          <w:lang w:eastAsia="en-GB"/>
        </w:rPr>
        <w:tab/>
      </w:r>
      <w:r>
        <w:rPr>
          <w:noProof/>
        </w:rPr>
        <w:t>Type: RoutingAreaId</w:t>
      </w:r>
      <w:r>
        <w:rPr>
          <w:noProof/>
        </w:rPr>
        <w:tab/>
      </w:r>
      <w:r>
        <w:rPr>
          <w:noProof/>
        </w:rPr>
        <w:fldChar w:fldCharType="begin"/>
      </w:r>
      <w:r>
        <w:rPr>
          <w:noProof/>
        </w:rPr>
        <w:instrText xml:space="preserve"> PAGEREF _Toc136242587 \h </w:instrText>
      </w:r>
      <w:r>
        <w:rPr>
          <w:noProof/>
        </w:rPr>
      </w:r>
      <w:r>
        <w:rPr>
          <w:noProof/>
        </w:rPr>
        <w:fldChar w:fldCharType="separate"/>
      </w:r>
      <w:r>
        <w:rPr>
          <w:noProof/>
        </w:rPr>
        <w:t>72</w:t>
      </w:r>
      <w:r>
        <w:rPr>
          <w:noProof/>
        </w:rPr>
        <w:fldChar w:fldCharType="end"/>
      </w:r>
    </w:p>
    <w:p w14:paraId="5065CBE3" w14:textId="553BB60D" w:rsidR="004D2AE7" w:rsidRDefault="004D2AE7">
      <w:pPr>
        <w:pStyle w:val="TOC4"/>
        <w:rPr>
          <w:rFonts w:asciiTheme="minorHAnsi" w:eastAsiaTheme="minorEastAsia" w:hAnsiTheme="minorHAnsi" w:cstheme="minorBidi"/>
          <w:noProof/>
          <w:sz w:val="22"/>
          <w:szCs w:val="22"/>
          <w:lang w:eastAsia="en-GB"/>
        </w:rPr>
      </w:pPr>
      <w:r>
        <w:rPr>
          <w:noProof/>
        </w:rPr>
        <w:t>5.4.4.58</w:t>
      </w:r>
      <w:r>
        <w:rPr>
          <w:rFonts w:asciiTheme="minorHAnsi" w:eastAsiaTheme="minorEastAsia" w:hAnsiTheme="minorHAnsi" w:cstheme="minorBidi"/>
          <w:noProof/>
          <w:sz w:val="22"/>
          <w:szCs w:val="22"/>
          <w:lang w:eastAsia="en-GB"/>
        </w:rPr>
        <w:tab/>
      </w:r>
      <w:r>
        <w:rPr>
          <w:noProof/>
        </w:rPr>
        <w:t>Type: DddTrafficDescriptor</w:t>
      </w:r>
      <w:r>
        <w:rPr>
          <w:noProof/>
        </w:rPr>
        <w:tab/>
      </w:r>
      <w:r>
        <w:rPr>
          <w:noProof/>
        </w:rPr>
        <w:fldChar w:fldCharType="begin"/>
      </w:r>
      <w:r>
        <w:rPr>
          <w:noProof/>
        </w:rPr>
        <w:instrText xml:space="preserve"> PAGEREF _Toc136242588 \h </w:instrText>
      </w:r>
      <w:r>
        <w:rPr>
          <w:noProof/>
        </w:rPr>
      </w:r>
      <w:r>
        <w:rPr>
          <w:noProof/>
        </w:rPr>
        <w:fldChar w:fldCharType="separate"/>
      </w:r>
      <w:r>
        <w:rPr>
          <w:noProof/>
        </w:rPr>
        <w:t>72</w:t>
      </w:r>
      <w:r>
        <w:rPr>
          <w:noProof/>
        </w:rPr>
        <w:fldChar w:fldCharType="end"/>
      </w:r>
    </w:p>
    <w:p w14:paraId="6C4BA5EB" w14:textId="75CF37A2" w:rsidR="004D2AE7" w:rsidRDefault="004D2AE7">
      <w:pPr>
        <w:pStyle w:val="TOC4"/>
        <w:rPr>
          <w:rFonts w:asciiTheme="minorHAnsi" w:eastAsiaTheme="minorEastAsia" w:hAnsiTheme="minorHAnsi" w:cstheme="minorBidi"/>
          <w:noProof/>
          <w:sz w:val="22"/>
          <w:szCs w:val="22"/>
          <w:lang w:eastAsia="en-GB"/>
        </w:rPr>
      </w:pPr>
      <w:r>
        <w:rPr>
          <w:noProof/>
        </w:rPr>
        <w:t>5.4.4.59</w:t>
      </w:r>
      <w:r>
        <w:rPr>
          <w:rFonts w:asciiTheme="minorHAnsi" w:eastAsiaTheme="minorEastAsia" w:hAnsiTheme="minorHAnsi" w:cstheme="minorBidi"/>
          <w:noProof/>
          <w:sz w:val="22"/>
          <w:szCs w:val="22"/>
          <w:lang w:eastAsia="en-GB"/>
        </w:rPr>
        <w:tab/>
      </w:r>
      <w:r>
        <w:rPr>
          <w:noProof/>
        </w:rPr>
        <w:t xml:space="preserve">Type: </w:t>
      </w:r>
      <w:r>
        <w:rPr>
          <w:noProof/>
          <w:lang w:eastAsia="zh-CN"/>
        </w:rPr>
        <w:t>MoExpDataCounter</w:t>
      </w:r>
      <w:r>
        <w:rPr>
          <w:noProof/>
        </w:rPr>
        <w:tab/>
      </w:r>
      <w:r>
        <w:rPr>
          <w:noProof/>
        </w:rPr>
        <w:fldChar w:fldCharType="begin"/>
      </w:r>
      <w:r>
        <w:rPr>
          <w:noProof/>
        </w:rPr>
        <w:instrText xml:space="preserve"> PAGEREF _Toc136242589 \h </w:instrText>
      </w:r>
      <w:r>
        <w:rPr>
          <w:noProof/>
        </w:rPr>
      </w:r>
      <w:r>
        <w:rPr>
          <w:noProof/>
        </w:rPr>
        <w:fldChar w:fldCharType="separate"/>
      </w:r>
      <w:r>
        <w:rPr>
          <w:noProof/>
        </w:rPr>
        <w:t>72</w:t>
      </w:r>
      <w:r>
        <w:rPr>
          <w:noProof/>
        </w:rPr>
        <w:fldChar w:fldCharType="end"/>
      </w:r>
    </w:p>
    <w:p w14:paraId="2D291C23" w14:textId="7CA93270" w:rsidR="004D2AE7" w:rsidRDefault="004D2AE7">
      <w:pPr>
        <w:pStyle w:val="TOC4"/>
        <w:rPr>
          <w:rFonts w:asciiTheme="minorHAnsi" w:eastAsiaTheme="minorEastAsia" w:hAnsiTheme="minorHAnsi" w:cstheme="minorBidi"/>
          <w:noProof/>
          <w:sz w:val="22"/>
          <w:szCs w:val="22"/>
          <w:lang w:eastAsia="en-GB"/>
        </w:rPr>
      </w:pPr>
      <w:r>
        <w:rPr>
          <w:noProof/>
        </w:rPr>
        <w:t>5.4.4.60</w:t>
      </w:r>
      <w:r>
        <w:rPr>
          <w:rFonts w:asciiTheme="minorHAnsi" w:eastAsiaTheme="minorEastAsia" w:hAnsiTheme="minorHAnsi" w:cstheme="minorBidi"/>
          <w:noProof/>
          <w:sz w:val="22"/>
          <w:szCs w:val="22"/>
          <w:lang w:eastAsia="en-GB"/>
        </w:rPr>
        <w:tab/>
      </w:r>
      <w:r>
        <w:rPr>
          <w:noProof/>
        </w:rPr>
        <w:t>Type: NssaaStatus</w:t>
      </w:r>
      <w:r>
        <w:rPr>
          <w:noProof/>
        </w:rPr>
        <w:tab/>
      </w:r>
      <w:r>
        <w:rPr>
          <w:noProof/>
        </w:rPr>
        <w:fldChar w:fldCharType="begin"/>
      </w:r>
      <w:r>
        <w:rPr>
          <w:noProof/>
        </w:rPr>
        <w:instrText xml:space="preserve"> PAGEREF _Toc136242590 \h </w:instrText>
      </w:r>
      <w:r>
        <w:rPr>
          <w:noProof/>
        </w:rPr>
      </w:r>
      <w:r>
        <w:rPr>
          <w:noProof/>
        </w:rPr>
        <w:fldChar w:fldCharType="separate"/>
      </w:r>
      <w:r>
        <w:rPr>
          <w:noProof/>
        </w:rPr>
        <w:t>73</w:t>
      </w:r>
      <w:r>
        <w:rPr>
          <w:noProof/>
        </w:rPr>
        <w:fldChar w:fldCharType="end"/>
      </w:r>
    </w:p>
    <w:p w14:paraId="1D29369F" w14:textId="1473426A" w:rsidR="004D2AE7" w:rsidRDefault="004D2AE7">
      <w:pPr>
        <w:pStyle w:val="TOC4"/>
        <w:rPr>
          <w:rFonts w:asciiTheme="minorHAnsi" w:eastAsiaTheme="minorEastAsia" w:hAnsiTheme="minorHAnsi" w:cstheme="minorBidi"/>
          <w:noProof/>
          <w:sz w:val="22"/>
          <w:szCs w:val="22"/>
          <w:lang w:eastAsia="en-GB"/>
        </w:rPr>
      </w:pPr>
      <w:r>
        <w:rPr>
          <w:noProof/>
        </w:rPr>
        <w:t>5.4.4.61</w:t>
      </w:r>
      <w:r>
        <w:rPr>
          <w:rFonts w:asciiTheme="minorHAnsi" w:eastAsiaTheme="minorEastAsia" w:hAnsiTheme="minorHAnsi" w:cstheme="minorBidi"/>
          <w:noProof/>
          <w:sz w:val="22"/>
          <w:szCs w:val="22"/>
          <w:lang w:eastAsia="en-GB"/>
        </w:rPr>
        <w:tab/>
      </w:r>
      <w:r>
        <w:rPr>
          <w:noProof/>
        </w:rPr>
        <w:t>Type: NssaaStatusRm</w:t>
      </w:r>
      <w:r>
        <w:rPr>
          <w:noProof/>
        </w:rPr>
        <w:tab/>
      </w:r>
      <w:r>
        <w:rPr>
          <w:noProof/>
        </w:rPr>
        <w:fldChar w:fldCharType="begin"/>
      </w:r>
      <w:r>
        <w:rPr>
          <w:noProof/>
        </w:rPr>
        <w:instrText xml:space="preserve"> PAGEREF _Toc136242591 \h </w:instrText>
      </w:r>
      <w:r>
        <w:rPr>
          <w:noProof/>
        </w:rPr>
      </w:r>
      <w:r>
        <w:rPr>
          <w:noProof/>
        </w:rPr>
        <w:fldChar w:fldCharType="separate"/>
      </w:r>
      <w:r>
        <w:rPr>
          <w:noProof/>
        </w:rPr>
        <w:t>73</w:t>
      </w:r>
      <w:r>
        <w:rPr>
          <w:noProof/>
        </w:rPr>
        <w:fldChar w:fldCharType="end"/>
      </w:r>
    </w:p>
    <w:p w14:paraId="51212550" w14:textId="50D7D43D" w:rsidR="004D2AE7" w:rsidRDefault="004D2AE7">
      <w:pPr>
        <w:pStyle w:val="TOC4"/>
        <w:rPr>
          <w:rFonts w:asciiTheme="minorHAnsi" w:eastAsiaTheme="minorEastAsia" w:hAnsiTheme="minorHAnsi" w:cstheme="minorBidi"/>
          <w:noProof/>
          <w:sz w:val="22"/>
          <w:szCs w:val="22"/>
          <w:lang w:eastAsia="en-GB"/>
        </w:rPr>
      </w:pPr>
      <w:r>
        <w:rPr>
          <w:noProof/>
        </w:rPr>
        <w:t>5.4.4.62</w:t>
      </w:r>
      <w:r>
        <w:rPr>
          <w:rFonts w:asciiTheme="minorHAnsi" w:eastAsiaTheme="minorEastAsia" w:hAnsiTheme="minorHAnsi" w:cstheme="minorBidi"/>
          <w:noProof/>
          <w:sz w:val="22"/>
          <w:szCs w:val="22"/>
          <w:lang w:eastAsia="en-GB"/>
        </w:rPr>
        <w:tab/>
      </w:r>
      <w:r>
        <w:rPr>
          <w:noProof/>
        </w:rPr>
        <w:t xml:space="preserve">Type: </w:t>
      </w:r>
      <w:r>
        <w:rPr>
          <w:noProof/>
          <w:lang w:eastAsia="zh-CN"/>
        </w:rPr>
        <w:t>TnapId</w:t>
      </w:r>
      <w:r>
        <w:rPr>
          <w:noProof/>
        </w:rPr>
        <w:tab/>
      </w:r>
      <w:r>
        <w:rPr>
          <w:noProof/>
        </w:rPr>
        <w:fldChar w:fldCharType="begin"/>
      </w:r>
      <w:r>
        <w:rPr>
          <w:noProof/>
        </w:rPr>
        <w:instrText xml:space="preserve"> PAGEREF _Toc136242592 \h </w:instrText>
      </w:r>
      <w:r>
        <w:rPr>
          <w:noProof/>
        </w:rPr>
      </w:r>
      <w:r>
        <w:rPr>
          <w:noProof/>
        </w:rPr>
        <w:fldChar w:fldCharType="separate"/>
      </w:r>
      <w:r>
        <w:rPr>
          <w:noProof/>
        </w:rPr>
        <w:t>73</w:t>
      </w:r>
      <w:r>
        <w:rPr>
          <w:noProof/>
        </w:rPr>
        <w:fldChar w:fldCharType="end"/>
      </w:r>
    </w:p>
    <w:p w14:paraId="7FA146B3" w14:textId="110B2256" w:rsidR="004D2AE7" w:rsidRDefault="004D2AE7">
      <w:pPr>
        <w:pStyle w:val="TOC4"/>
        <w:rPr>
          <w:rFonts w:asciiTheme="minorHAnsi" w:eastAsiaTheme="minorEastAsia" w:hAnsiTheme="minorHAnsi" w:cstheme="minorBidi"/>
          <w:noProof/>
          <w:sz w:val="22"/>
          <w:szCs w:val="22"/>
          <w:lang w:eastAsia="en-GB"/>
        </w:rPr>
      </w:pPr>
      <w:r>
        <w:rPr>
          <w:noProof/>
        </w:rPr>
        <w:t>5.4.4.63</w:t>
      </w:r>
      <w:r>
        <w:rPr>
          <w:rFonts w:asciiTheme="minorHAnsi" w:eastAsiaTheme="minorEastAsia" w:hAnsiTheme="minorHAnsi" w:cstheme="minorBidi"/>
          <w:noProof/>
          <w:sz w:val="22"/>
          <w:szCs w:val="22"/>
          <w:lang w:eastAsia="en-GB"/>
        </w:rPr>
        <w:tab/>
      </w:r>
      <w:r>
        <w:rPr>
          <w:noProof/>
        </w:rPr>
        <w:t>Type: TnapIdRm</w:t>
      </w:r>
      <w:r>
        <w:rPr>
          <w:noProof/>
        </w:rPr>
        <w:tab/>
      </w:r>
      <w:r>
        <w:rPr>
          <w:noProof/>
        </w:rPr>
        <w:fldChar w:fldCharType="begin"/>
      </w:r>
      <w:r>
        <w:rPr>
          <w:noProof/>
        </w:rPr>
        <w:instrText xml:space="preserve"> PAGEREF _Toc136242593 \h </w:instrText>
      </w:r>
      <w:r>
        <w:rPr>
          <w:noProof/>
        </w:rPr>
      </w:r>
      <w:r>
        <w:rPr>
          <w:noProof/>
        </w:rPr>
        <w:fldChar w:fldCharType="separate"/>
      </w:r>
      <w:r>
        <w:rPr>
          <w:noProof/>
        </w:rPr>
        <w:t>73</w:t>
      </w:r>
      <w:r>
        <w:rPr>
          <w:noProof/>
        </w:rPr>
        <w:fldChar w:fldCharType="end"/>
      </w:r>
    </w:p>
    <w:p w14:paraId="69223CA8" w14:textId="7C258E11" w:rsidR="004D2AE7" w:rsidRDefault="004D2AE7">
      <w:pPr>
        <w:pStyle w:val="TOC4"/>
        <w:rPr>
          <w:rFonts w:asciiTheme="minorHAnsi" w:eastAsiaTheme="minorEastAsia" w:hAnsiTheme="minorHAnsi" w:cstheme="minorBidi"/>
          <w:noProof/>
          <w:sz w:val="22"/>
          <w:szCs w:val="22"/>
          <w:lang w:eastAsia="en-GB"/>
        </w:rPr>
      </w:pPr>
      <w:r>
        <w:rPr>
          <w:noProof/>
        </w:rPr>
        <w:t>5.4.4.64</w:t>
      </w:r>
      <w:r>
        <w:rPr>
          <w:rFonts w:asciiTheme="minorHAnsi" w:eastAsiaTheme="minorEastAsia" w:hAnsiTheme="minorHAnsi" w:cstheme="minorBidi"/>
          <w:noProof/>
          <w:sz w:val="22"/>
          <w:szCs w:val="22"/>
          <w:lang w:eastAsia="en-GB"/>
        </w:rPr>
        <w:tab/>
      </w:r>
      <w:r>
        <w:rPr>
          <w:noProof/>
        </w:rPr>
        <w:t xml:space="preserve">Type: </w:t>
      </w:r>
      <w:r>
        <w:rPr>
          <w:noProof/>
          <w:lang w:eastAsia="zh-CN"/>
        </w:rPr>
        <w:t>TwapId</w:t>
      </w:r>
      <w:r>
        <w:rPr>
          <w:noProof/>
        </w:rPr>
        <w:tab/>
      </w:r>
      <w:r>
        <w:rPr>
          <w:noProof/>
        </w:rPr>
        <w:fldChar w:fldCharType="begin"/>
      </w:r>
      <w:r>
        <w:rPr>
          <w:noProof/>
        </w:rPr>
        <w:instrText xml:space="preserve"> PAGEREF _Toc136242594 \h </w:instrText>
      </w:r>
      <w:r>
        <w:rPr>
          <w:noProof/>
        </w:rPr>
      </w:r>
      <w:r>
        <w:rPr>
          <w:noProof/>
        </w:rPr>
        <w:fldChar w:fldCharType="separate"/>
      </w:r>
      <w:r>
        <w:rPr>
          <w:noProof/>
        </w:rPr>
        <w:t>74</w:t>
      </w:r>
      <w:r>
        <w:rPr>
          <w:noProof/>
        </w:rPr>
        <w:fldChar w:fldCharType="end"/>
      </w:r>
    </w:p>
    <w:p w14:paraId="617DEE24" w14:textId="0CA9B5C3" w:rsidR="004D2AE7" w:rsidRDefault="004D2AE7">
      <w:pPr>
        <w:pStyle w:val="TOC4"/>
        <w:rPr>
          <w:rFonts w:asciiTheme="minorHAnsi" w:eastAsiaTheme="minorEastAsia" w:hAnsiTheme="minorHAnsi" w:cstheme="minorBidi"/>
          <w:noProof/>
          <w:sz w:val="22"/>
          <w:szCs w:val="22"/>
          <w:lang w:eastAsia="en-GB"/>
        </w:rPr>
      </w:pPr>
      <w:r>
        <w:rPr>
          <w:noProof/>
        </w:rPr>
        <w:t>5.4.4.65</w:t>
      </w:r>
      <w:r>
        <w:rPr>
          <w:rFonts w:asciiTheme="minorHAnsi" w:eastAsiaTheme="minorEastAsia" w:hAnsiTheme="minorHAnsi" w:cstheme="minorBidi"/>
          <w:noProof/>
          <w:sz w:val="22"/>
          <w:szCs w:val="22"/>
          <w:lang w:eastAsia="en-GB"/>
        </w:rPr>
        <w:tab/>
      </w:r>
      <w:r>
        <w:rPr>
          <w:noProof/>
        </w:rPr>
        <w:t>Type: TwapIdRm</w:t>
      </w:r>
      <w:r>
        <w:rPr>
          <w:noProof/>
        </w:rPr>
        <w:tab/>
      </w:r>
      <w:r>
        <w:rPr>
          <w:noProof/>
        </w:rPr>
        <w:fldChar w:fldCharType="begin"/>
      </w:r>
      <w:r>
        <w:rPr>
          <w:noProof/>
        </w:rPr>
        <w:instrText xml:space="preserve"> PAGEREF _Toc136242595 \h </w:instrText>
      </w:r>
      <w:r>
        <w:rPr>
          <w:noProof/>
        </w:rPr>
      </w:r>
      <w:r>
        <w:rPr>
          <w:noProof/>
        </w:rPr>
        <w:fldChar w:fldCharType="separate"/>
      </w:r>
      <w:r>
        <w:rPr>
          <w:noProof/>
        </w:rPr>
        <w:t>74</w:t>
      </w:r>
      <w:r>
        <w:rPr>
          <w:noProof/>
        </w:rPr>
        <w:fldChar w:fldCharType="end"/>
      </w:r>
    </w:p>
    <w:p w14:paraId="3725D79C" w14:textId="31E99F60" w:rsidR="004D2AE7" w:rsidRDefault="004D2AE7">
      <w:pPr>
        <w:pStyle w:val="TOC4"/>
        <w:rPr>
          <w:rFonts w:asciiTheme="minorHAnsi" w:eastAsiaTheme="minorEastAsia" w:hAnsiTheme="minorHAnsi" w:cstheme="minorBidi"/>
          <w:noProof/>
          <w:sz w:val="22"/>
          <w:szCs w:val="22"/>
          <w:lang w:eastAsia="en-GB"/>
        </w:rPr>
      </w:pPr>
      <w:r>
        <w:rPr>
          <w:noProof/>
        </w:rPr>
        <w:t>5.4.4.66</w:t>
      </w:r>
      <w:r>
        <w:rPr>
          <w:rFonts w:asciiTheme="minorHAnsi" w:eastAsiaTheme="minorEastAsia" w:hAnsiTheme="minorHAnsi" w:cstheme="minorBidi"/>
          <w:noProof/>
          <w:sz w:val="22"/>
          <w:szCs w:val="22"/>
          <w:lang w:eastAsia="en-GB"/>
        </w:rPr>
        <w:tab/>
      </w:r>
      <w:r>
        <w:rPr>
          <w:noProof/>
        </w:rPr>
        <w:t>Type: SnssaiExtension</w:t>
      </w:r>
      <w:r>
        <w:rPr>
          <w:noProof/>
        </w:rPr>
        <w:tab/>
      </w:r>
      <w:r>
        <w:rPr>
          <w:noProof/>
        </w:rPr>
        <w:fldChar w:fldCharType="begin"/>
      </w:r>
      <w:r>
        <w:rPr>
          <w:noProof/>
        </w:rPr>
        <w:instrText xml:space="preserve"> PAGEREF _Toc136242596 \h </w:instrText>
      </w:r>
      <w:r>
        <w:rPr>
          <w:noProof/>
        </w:rPr>
      </w:r>
      <w:r>
        <w:rPr>
          <w:noProof/>
        </w:rPr>
        <w:fldChar w:fldCharType="separate"/>
      </w:r>
      <w:r>
        <w:rPr>
          <w:noProof/>
        </w:rPr>
        <w:t>74</w:t>
      </w:r>
      <w:r>
        <w:rPr>
          <w:noProof/>
        </w:rPr>
        <w:fldChar w:fldCharType="end"/>
      </w:r>
    </w:p>
    <w:p w14:paraId="41CD512A" w14:textId="348B77ED" w:rsidR="004D2AE7" w:rsidRDefault="004D2AE7">
      <w:pPr>
        <w:pStyle w:val="TOC4"/>
        <w:rPr>
          <w:rFonts w:asciiTheme="minorHAnsi" w:eastAsiaTheme="minorEastAsia" w:hAnsiTheme="minorHAnsi" w:cstheme="minorBidi"/>
          <w:noProof/>
          <w:sz w:val="22"/>
          <w:szCs w:val="22"/>
          <w:lang w:eastAsia="en-GB"/>
        </w:rPr>
      </w:pPr>
      <w:r>
        <w:rPr>
          <w:noProof/>
        </w:rPr>
        <w:t>5.4.4.67</w:t>
      </w:r>
      <w:r>
        <w:rPr>
          <w:rFonts w:asciiTheme="minorHAnsi" w:eastAsiaTheme="minorEastAsia" w:hAnsiTheme="minorHAnsi" w:cstheme="minorBidi"/>
          <w:noProof/>
          <w:sz w:val="22"/>
          <w:szCs w:val="22"/>
          <w:lang w:eastAsia="en-GB"/>
        </w:rPr>
        <w:tab/>
      </w:r>
      <w:r>
        <w:rPr>
          <w:noProof/>
        </w:rPr>
        <w:t>Type: SdRange</w:t>
      </w:r>
      <w:r>
        <w:rPr>
          <w:noProof/>
        </w:rPr>
        <w:tab/>
      </w:r>
      <w:r>
        <w:rPr>
          <w:noProof/>
        </w:rPr>
        <w:fldChar w:fldCharType="begin"/>
      </w:r>
      <w:r>
        <w:rPr>
          <w:noProof/>
        </w:rPr>
        <w:instrText xml:space="preserve"> PAGEREF _Toc136242597 \h </w:instrText>
      </w:r>
      <w:r>
        <w:rPr>
          <w:noProof/>
        </w:rPr>
      </w:r>
      <w:r>
        <w:rPr>
          <w:noProof/>
        </w:rPr>
        <w:fldChar w:fldCharType="separate"/>
      </w:r>
      <w:r>
        <w:rPr>
          <w:noProof/>
        </w:rPr>
        <w:t>74</w:t>
      </w:r>
      <w:r>
        <w:rPr>
          <w:noProof/>
        </w:rPr>
        <w:fldChar w:fldCharType="end"/>
      </w:r>
    </w:p>
    <w:p w14:paraId="7CAF9BC2" w14:textId="60DF7320" w:rsidR="004D2AE7" w:rsidRDefault="004D2AE7">
      <w:pPr>
        <w:pStyle w:val="TOC4"/>
        <w:rPr>
          <w:rFonts w:asciiTheme="minorHAnsi" w:eastAsiaTheme="minorEastAsia" w:hAnsiTheme="minorHAnsi" w:cstheme="minorBidi"/>
          <w:noProof/>
          <w:sz w:val="22"/>
          <w:szCs w:val="22"/>
          <w:lang w:eastAsia="en-GB"/>
        </w:rPr>
      </w:pPr>
      <w:r>
        <w:rPr>
          <w:noProof/>
        </w:rPr>
        <w:t>5.4.4.</w:t>
      </w:r>
      <w:r>
        <w:rPr>
          <w:noProof/>
          <w:lang w:eastAsia="zh-CN"/>
        </w:rPr>
        <w:t>68</w:t>
      </w:r>
      <w:r>
        <w:rPr>
          <w:rFonts w:asciiTheme="minorHAnsi" w:eastAsiaTheme="minorEastAsia" w:hAnsiTheme="minorHAnsi" w:cstheme="minorBidi"/>
          <w:noProof/>
          <w:sz w:val="22"/>
          <w:szCs w:val="22"/>
          <w:lang w:eastAsia="en-GB"/>
        </w:rPr>
        <w:tab/>
      </w:r>
      <w:r>
        <w:rPr>
          <w:noProof/>
        </w:rPr>
        <w:t xml:space="preserve">Type: </w:t>
      </w:r>
      <w:r>
        <w:rPr>
          <w:noProof/>
          <w:lang w:eastAsia="zh-CN"/>
        </w:rPr>
        <w:t>ProseServiceAuth</w:t>
      </w:r>
      <w:r>
        <w:rPr>
          <w:noProof/>
        </w:rPr>
        <w:tab/>
      </w:r>
      <w:r>
        <w:rPr>
          <w:noProof/>
        </w:rPr>
        <w:fldChar w:fldCharType="begin"/>
      </w:r>
      <w:r>
        <w:rPr>
          <w:noProof/>
        </w:rPr>
        <w:instrText xml:space="preserve"> PAGEREF _Toc136242598 \h </w:instrText>
      </w:r>
      <w:r>
        <w:rPr>
          <w:noProof/>
        </w:rPr>
      </w:r>
      <w:r>
        <w:rPr>
          <w:noProof/>
        </w:rPr>
        <w:fldChar w:fldCharType="separate"/>
      </w:r>
      <w:r>
        <w:rPr>
          <w:noProof/>
        </w:rPr>
        <w:t>75</w:t>
      </w:r>
      <w:r>
        <w:rPr>
          <w:noProof/>
        </w:rPr>
        <w:fldChar w:fldCharType="end"/>
      </w:r>
    </w:p>
    <w:p w14:paraId="77F76A11" w14:textId="504FBD6B" w:rsidR="004D2AE7" w:rsidRDefault="004D2AE7">
      <w:pPr>
        <w:pStyle w:val="TOC4"/>
        <w:rPr>
          <w:rFonts w:asciiTheme="minorHAnsi" w:eastAsiaTheme="minorEastAsia" w:hAnsiTheme="minorHAnsi" w:cstheme="minorBidi"/>
          <w:noProof/>
          <w:sz w:val="22"/>
          <w:szCs w:val="22"/>
          <w:lang w:eastAsia="en-GB"/>
        </w:rPr>
      </w:pPr>
      <w:r>
        <w:rPr>
          <w:noProof/>
        </w:rPr>
        <w:t>5.4.4.69</w:t>
      </w:r>
      <w:r>
        <w:rPr>
          <w:rFonts w:asciiTheme="minorHAnsi" w:eastAsiaTheme="minorEastAsia" w:hAnsiTheme="minorHAnsi" w:cstheme="minorBidi"/>
          <w:noProof/>
          <w:sz w:val="22"/>
          <w:szCs w:val="22"/>
          <w:lang w:eastAsia="en-GB"/>
        </w:rPr>
        <w:tab/>
      </w:r>
      <w:r>
        <w:rPr>
          <w:noProof/>
        </w:rPr>
        <w:t xml:space="preserve">Type: </w:t>
      </w:r>
      <w:r>
        <w:rPr>
          <w:noProof/>
          <w:lang w:eastAsia="zh-CN"/>
        </w:rPr>
        <w:t>EcsServerAddr</w:t>
      </w:r>
      <w:r>
        <w:rPr>
          <w:noProof/>
        </w:rPr>
        <w:tab/>
      </w:r>
      <w:r>
        <w:rPr>
          <w:noProof/>
        </w:rPr>
        <w:fldChar w:fldCharType="begin"/>
      </w:r>
      <w:r>
        <w:rPr>
          <w:noProof/>
        </w:rPr>
        <w:instrText xml:space="preserve"> PAGEREF _Toc136242599 \h </w:instrText>
      </w:r>
      <w:r>
        <w:rPr>
          <w:noProof/>
        </w:rPr>
      </w:r>
      <w:r>
        <w:rPr>
          <w:noProof/>
        </w:rPr>
        <w:fldChar w:fldCharType="separate"/>
      </w:r>
      <w:r>
        <w:rPr>
          <w:noProof/>
        </w:rPr>
        <w:t>76</w:t>
      </w:r>
      <w:r>
        <w:rPr>
          <w:noProof/>
        </w:rPr>
        <w:fldChar w:fldCharType="end"/>
      </w:r>
    </w:p>
    <w:p w14:paraId="69AD1379" w14:textId="31503C32" w:rsidR="004D2AE7" w:rsidRDefault="004D2AE7">
      <w:pPr>
        <w:pStyle w:val="TOC4"/>
        <w:rPr>
          <w:rFonts w:asciiTheme="minorHAnsi" w:eastAsiaTheme="minorEastAsia" w:hAnsiTheme="minorHAnsi" w:cstheme="minorBidi"/>
          <w:noProof/>
          <w:sz w:val="22"/>
          <w:szCs w:val="22"/>
          <w:lang w:eastAsia="en-GB"/>
        </w:rPr>
      </w:pPr>
      <w:r>
        <w:rPr>
          <w:noProof/>
        </w:rPr>
        <w:t>5.4.4.70</w:t>
      </w:r>
      <w:r>
        <w:rPr>
          <w:rFonts w:asciiTheme="minorHAnsi" w:eastAsiaTheme="minorEastAsia" w:hAnsiTheme="minorHAnsi" w:cstheme="minorBidi"/>
          <w:noProof/>
          <w:sz w:val="22"/>
          <w:szCs w:val="22"/>
          <w:lang w:eastAsia="en-GB"/>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_Toc136242600 \h </w:instrText>
      </w:r>
      <w:r>
        <w:rPr>
          <w:noProof/>
        </w:rPr>
      </w:r>
      <w:r>
        <w:rPr>
          <w:noProof/>
        </w:rPr>
        <w:fldChar w:fldCharType="separate"/>
      </w:r>
      <w:r>
        <w:rPr>
          <w:noProof/>
        </w:rPr>
        <w:t>76</w:t>
      </w:r>
      <w:r>
        <w:rPr>
          <w:noProof/>
        </w:rPr>
        <w:fldChar w:fldCharType="end"/>
      </w:r>
    </w:p>
    <w:p w14:paraId="2FD0E831" w14:textId="20738EDD" w:rsidR="004D2AE7" w:rsidRDefault="004D2AE7">
      <w:pPr>
        <w:pStyle w:val="TOC4"/>
        <w:rPr>
          <w:rFonts w:asciiTheme="minorHAnsi" w:eastAsiaTheme="minorEastAsia" w:hAnsiTheme="minorHAnsi" w:cstheme="minorBidi"/>
          <w:noProof/>
          <w:sz w:val="22"/>
          <w:szCs w:val="22"/>
          <w:lang w:eastAsia="en-GB"/>
        </w:rPr>
      </w:pPr>
      <w:r>
        <w:rPr>
          <w:noProof/>
        </w:rPr>
        <w:t>5.4.4.71</w:t>
      </w:r>
      <w:r>
        <w:rPr>
          <w:rFonts w:asciiTheme="minorHAnsi" w:eastAsiaTheme="minorEastAsia" w:hAnsiTheme="minorHAnsi" w:cstheme="minorBidi"/>
          <w:noProof/>
          <w:sz w:val="22"/>
          <w:szCs w:val="22"/>
          <w:lang w:eastAsia="en-GB"/>
        </w:rPr>
        <w:tab/>
      </w:r>
      <w:r>
        <w:rPr>
          <w:noProof/>
        </w:rPr>
        <w:t xml:space="preserve">Type: </w:t>
      </w:r>
      <w:r>
        <w:rPr>
          <w:noProof/>
          <w:lang w:eastAsia="zh-CN"/>
        </w:rPr>
        <w:t>IpAddr</w:t>
      </w:r>
      <w:r>
        <w:rPr>
          <w:noProof/>
        </w:rPr>
        <w:tab/>
      </w:r>
      <w:r>
        <w:rPr>
          <w:noProof/>
        </w:rPr>
        <w:fldChar w:fldCharType="begin"/>
      </w:r>
      <w:r>
        <w:rPr>
          <w:noProof/>
        </w:rPr>
        <w:instrText xml:space="preserve"> PAGEREF _Toc136242601 \h </w:instrText>
      </w:r>
      <w:r>
        <w:rPr>
          <w:noProof/>
        </w:rPr>
      </w:r>
      <w:r>
        <w:rPr>
          <w:noProof/>
        </w:rPr>
        <w:fldChar w:fldCharType="separate"/>
      </w:r>
      <w:r>
        <w:rPr>
          <w:noProof/>
        </w:rPr>
        <w:t>76</w:t>
      </w:r>
      <w:r>
        <w:rPr>
          <w:noProof/>
        </w:rPr>
        <w:fldChar w:fldCharType="end"/>
      </w:r>
    </w:p>
    <w:p w14:paraId="7C687477" w14:textId="6DCD26EB" w:rsidR="004D2AE7" w:rsidRDefault="004D2AE7">
      <w:pPr>
        <w:pStyle w:val="TOC4"/>
        <w:rPr>
          <w:rFonts w:asciiTheme="minorHAnsi" w:eastAsiaTheme="minorEastAsia" w:hAnsiTheme="minorHAnsi" w:cstheme="minorBidi"/>
          <w:noProof/>
          <w:sz w:val="22"/>
          <w:szCs w:val="22"/>
          <w:lang w:eastAsia="en-GB"/>
        </w:rPr>
      </w:pPr>
      <w:r>
        <w:rPr>
          <w:noProof/>
        </w:rPr>
        <w:t>5.4.4.72</w:t>
      </w:r>
      <w:r>
        <w:rPr>
          <w:rFonts w:asciiTheme="minorHAnsi" w:eastAsiaTheme="minorEastAsia" w:hAnsiTheme="minorHAnsi" w:cstheme="minorBidi"/>
          <w:noProof/>
          <w:sz w:val="22"/>
          <w:szCs w:val="22"/>
          <w:lang w:eastAsia="en-GB"/>
        </w:rPr>
        <w:tab/>
      </w:r>
      <w:r>
        <w:rPr>
          <w:noProof/>
        </w:rPr>
        <w:t xml:space="preserve">Type: </w:t>
      </w:r>
      <w:r>
        <w:rPr>
          <w:noProof/>
          <w:lang w:eastAsia="zh-CN"/>
        </w:rPr>
        <w:t>SACInfo</w:t>
      </w:r>
      <w:r>
        <w:rPr>
          <w:noProof/>
        </w:rPr>
        <w:tab/>
      </w:r>
      <w:r>
        <w:rPr>
          <w:noProof/>
        </w:rPr>
        <w:fldChar w:fldCharType="begin"/>
      </w:r>
      <w:r>
        <w:rPr>
          <w:noProof/>
        </w:rPr>
        <w:instrText xml:space="preserve"> PAGEREF _Toc136242602 \h </w:instrText>
      </w:r>
      <w:r>
        <w:rPr>
          <w:noProof/>
        </w:rPr>
      </w:r>
      <w:r>
        <w:rPr>
          <w:noProof/>
        </w:rPr>
        <w:fldChar w:fldCharType="separate"/>
      </w:r>
      <w:r>
        <w:rPr>
          <w:noProof/>
        </w:rPr>
        <w:t>77</w:t>
      </w:r>
      <w:r>
        <w:rPr>
          <w:noProof/>
        </w:rPr>
        <w:fldChar w:fldCharType="end"/>
      </w:r>
    </w:p>
    <w:p w14:paraId="4E49032C" w14:textId="299425C9" w:rsidR="004D2AE7" w:rsidRDefault="004D2AE7">
      <w:pPr>
        <w:pStyle w:val="TOC4"/>
        <w:rPr>
          <w:rFonts w:asciiTheme="minorHAnsi" w:eastAsiaTheme="minorEastAsia" w:hAnsiTheme="minorHAnsi" w:cstheme="minorBidi"/>
          <w:noProof/>
          <w:sz w:val="22"/>
          <w:szCs w:val="22"/>
          <w:lang w:eastAsia="en-GB"/>
        </w:rPr>
      </w:pPr>
      <w:r>
        <w:rPr>
          <w:noProof/>
        </w:rPr>
        <w:t>5.4.4.73</w:t>
      </w:r>
      <w:r>
        <w:rPr>
          <w:rFonts w:asciiTheme="minorHAnsi" w:eastAsiaTheme="minorEastAsia" w:hAnsiTheme="minorHAnsi" w:cstheme="minorBidi"/>
          <w:noProof/>
          <w:sz w:val="22"/>
          <w:szCs w:val="22"/>
          <w:lang w:eastAsia="en-GB"/>
        </w:rPr>
        <w:tab/>
      </w:r>
      <w:r>
        <w:rPr>
          <w:noProof/>
        </w:rPr>
        <w:t xml:space="preserve">Type: </w:t>
      </w:r>
      <w:r>
        <w:rPr>
          <w:noProof/>
          <w:lang w:eastAsia="zh-CN"/>
        </w:rPr>
        <w:t>SACEventStatus</w:t>
      </w:r>
      <w:r>
        <w:rPr>
          <w:noProof/>
        </w:rPr>
        <w:tab/>
      </w:r>
      <w:r>
        <w:rPr>
          <w:noProof/>
        </w:rPr>
        <w:fldChar w:fldCharType="begin"/>
      </w:r>
      <w:r>
        <w:rPr>
          <w:noProof/>
        </w:rPr>
        <w:instrText xml:space="preserve"> PAGEREF _Toc136242603 \h </w:instrText>
      </w:r>
      <w:r>
        <w:rPr>
          <w:noProof/>
        </w:rPr>
      </w:r>
      <w:r>
        <w:rPr>
          <w:noProof/>
        </w:rPr>
        <w:fldChar w:fldCharType="separate"/>
      </w:r>
      <w:r>
        <w:rPr>
          <w:noProof/>
        </w:rPr>
        <w:t>80</w:t>
      </w:r>
      <w:r>
        <w:rPr>
          <w:noProof/>
        </w:rPr>
        <w:fldChar w:fldCharType="end"/>
      </w:r>
    </w:p>
    <w:p w14:paraId="620B9842" w14:textId="42C3E938" w:rsidR="004D2AE7" w:rsidRDefault="004D2AE7">
      <w:pPr>
        <w:pStyle w:val="TOC4"/>
        <w:rPr>
          <w:rFonts w:asciiTheme="minorHAnsi" w:eastAsiaTheme="minorEastAsia" w:hAnsiTheme="minorHAnsi" w:cstheme="minorBidi"/>
          <w:noProof/>
          <w:sz w:val="22"/>
          <w:szCs w:val="22"/>
          <w:lang w:eastAsia="en-GB"/>
        </w:rPr>
      </w:pPr>
      <w:r>
        <w:rPr>
          <w:noProof/>
        </w:rPr>
        <w:t>5.4.4.74</w:t>
      </w:r>
      <w:r>
        <w:rPr>
          <w:rFonts w:asciiTheme="minorHAnsi" w:eastAsiaTheme="minorEastAsia" w:hAnsiTheme="minorHAnsi" w:cstheme="minorBidi"/>
          <w:noProof/>
          <w:sz w:val="22"/>
          <w:szCs w:val="22"/>
          <w:lang w:eastAsia="en-GB"/>
        </w:rPr>
        <w:tab/>
      </w:r>
      <w:r>
        <w:rPr>
          <w:noProof/>
        </w:rPr>
        <w:t xml:space="preserve">Type: </w:t>
      </w:r>
      <w:r w:rsidRPr="00DA0C96">
        <w:rPr>
          <w:rFonts w:eastAsia="Malgun Gothic"/>
          <w:noProof/>
        </w:rPr>
        <w:t>SpatialValidityCond</w:t>
      </w:r>
      <w:r>
        <w:rPr>
          <w:noProof/>
        </w:rPr>
        <w:tab/>
      </w:r>
      <w:r>
        <w:rPr>
          <w:noProof/>
        </w:rPr>
        <w:fldChar w:fldCharType="begin"/>
      </w:r>
      <w:r>
        <w:rPr>
          <w:noProof/>
        </w:rPr>
        <w:instrText xml:space="preserve"> PAGEREF _Toc136242604 \h </w:instrText>
      </w:r>
      <w:r>
        <w:rPr>
          <w:noProof/>
        </w:rPr>
      </w:r>
      <w:r>
        <w:rPr>
          <w:noProof/>
        </w:rPr>
        <w:fldChar w:fldCharType="separate"/>
      </w:r>
      <w:r>
        <w:rPr>
          <w:noProof/>
        </w:rPr>
        <w:t>80</w:t>
      </w:r>
      <w:r>
        <w:rPr>
          <w:noProof/>
        </w:rPr>
        <w:fldChar w:fldCharType="end"/>
      </w:r>
    </w:p>
    <w:p w14:paraId="71DCFDAE" w14:textId="7F579FEC" w:rsidR="004D2AE7" w:rsidRDefault="004D2AE7">
      <w:pPr>
        <w:pStyle w:val="TOC4"/>
        <w:rPr>
          <w:rFonts w:asciiTheme="minorHAnsi" w:eastAsiaTheme="minorEastAsia" w:hAnsiTheme="minorHAnsi" w:cstheme="minorBidi"/>
          <w:noProof/>
          <w:sz w:val="22"/>
          <w:szCs w:val="22"/>
          <w:lang w:eastAsia="en-GB"/>
        </w:rPr>
      </w:pPr>
      <w:r>
        <w:rPr>
          <w:noProof/>
        </w:rPr>
        <w:t>5.4.4.75</w:t>
      </w:r>
      <w:r>
        <w:rPr>
          <w:rFonts w:asciiTheme="minorHAnsi" w:eastAsiaTheme="minorEastAsia" w:hAnsiTheme="minorHAnsi" w:cstheme="minorBidi"/>
          <w:noProof/>
          <w:sz w:val="22"/>
          <w:szCs w:val="22"/>
          <w:lang w:eastAsia="en-GB"/>
        </w:rPr>
        <w:tab/>
      </w:r>
      <w:r>
        <w:rPr>
          <w:noProof/>
        </w:rPr>
        <w:t xml:space="preserve">Type: </w:t>
      </w:r>
      <w:r w:rsidRPr="00DA0C96">
        <w:rPr>
          <w:rFonts w:eastAsia="Malgun Gothic"/>
          <w:noProof/>
        </w:rPr>
        <w:t>SpatialValidityCond</w:t>
      </w:r>
      <w:r>
        <w:rPr>
          <w:noProof/>
        </w:rPr>
        <w:t>Rm</w:t>
      </w:r>
      <w:r>
        <w:rPr>
          <w:noProof/>
        </w:rPr>
        <w:tab/>
      </w:r>
      <w:r>
        <w:rPr>
          <w:noProof/>
        </w:rPr>
        <w:fldChar w:fldCharType="begin"/>
      </w:r>
      <w:r>
        <w:rPr>
          <w:noProof/>
        </w:rPr>
        <w:instrText xml:space="preserve"> PAGEREF _Toc136242605 \h </w:instrText>
      </w:r>
      <w:r>
        <w:rPr>
          <w:noProof/>
        </w:rPr>
      </w:r>
      <w:r>
        <w:rPr>
          <w:noProof/>
        </w:rPr>
        <w:fldChar w:fldCharType="separate"/>
      </w:r>
      <w:r>
        <w:rPr>
          <w:noProof/>
        </w:rPr>
        <w:t>80</w:t>
      </w:r>
      <w:r>
        <w:rPr>
          <w:noProof/>
        </w:rPr>
        <w:fldChar w:fldCharType="end"/>
      </w:r>
    </w:p>
    <w:p w14:paraId="45FCF705" w14:textId="70F6B5AE" w:rsidR="004D2AE7" w:rsidRDefault="004D2AE7">
      <w:pPr>
        <w:pStyle w:val="TOC4"/>
        <w:rPr>
          <w:rFonts w:asciiTheme="minorHAnsi" w:eastAsiaTheme="minorEastAsia" w:hAnsiTheme="minorHAnsi" w:cstheme="minorBidi"/>
          <w:noProof/>
          <w:sz w:val="22"/>
          <w:szCs w:val="22"/>
          <w:lang w:eastAsia="en-GB"/>
        </w:rPr>
      </w:pPr>
      <w:r>
        <w:rPr>
          <w:noProof/>
        </w:rPr>
        <w:t>5.4.4.76</w:t>
      </w:r>
      <w:r>
        <w:rPr>
          <w:rFonts w:asciiTheme="minorHAnsi" w:eastAsiaTheme="minorEastAsia" w:hAnsiTheme="minorHAnsi" w:cstheme="minorBidi"/>
          <w:noProof/>
          <w:sz w:val="22"/>
          <w:szCs w:val="22"/>
          <w:lang w:eastAsia="en-GB"/>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_Toc136242606 \h </w:instrText>
      </w:r>
      <w:r>
        <w:rPr>
          <w:noProof/>
        </w:rPr>
      </w:r>
      <w:r>
        <w:rPr>
          <w:noProof/>
        </w:rPr>
        <w:fldChar w:fldCharType="separate"/>
      </w:r>
      <w:r>
        <w:rPr>
          <w:noProof/>
        </w:rPr>
        <w:t>80</w:t>
      </w:r>
      <w:r>
        <w:rPr>
          <w:noProof/>
        </w:rPr>
        <w:fldChar w:fldCharType="end"/>
      </w:r>
    </w:p>
    <w:p w14:paraId="149D4992" w14:textId="02F69B39" w:rsidR="004D2AE7" w:rsidRDefault="004D2AE7">
      <w:pPr>
        <w:pStyle w:val="TOC4"/>
        <w:rPr>
          <w:rFonts w:asciiTheme="minorHAnsi" w:eastAsiaTheme="minorEastAsia" w:hAnsiTheme="minorHAnsi" w:cstheme="minorBidi"/>
          <w:noProof/>
          <w:sz w:val="22"/>
          <w:szCs w:val="22"/>
          <w:lang w:eastAsia="en-GB"/>
        </w:rPr>
      </w:pPr>
      <w:r>
        <w:rPr>
          <w:noProof/>
        </w:rPr>
        <w:t>5.4.4.77</w:t>
      </w:r>
      <w:r>
        <w:rPr>
          <w:rFonts w:asciiTheme="minorHAnsi" w:eastAsiaTheme="minorEastAsia" w:hAnsiTheme="minorHAnsi" w:cstheme="minorBidi"/>
          <w:noProof/>
          <w:sz w:val="22"/>
          <w:szCs w:val="22"/>
          <w:lang w:eastAsia="en-GB"/>
        </w:rPr>
        <w:tab/>
      </w:r>
      <w:r>
        <w:rPr>
          <w:noProof/>
        </w:rPr>
        <w:t>Type PcfUeCallbackInfo</w:t>
      </w:r>
      <w:r>
        <w:rPr>
          <w:noProof/>
        </w:rPr>
        <w:tab/>
      </w:r>
      <w:r>
        <w:rPr>
          <w:noProof/>
        </w:rPr>
        <w:fldChar w:fldCharType="begin"/>
      </w:r>
      <w:r>
        <w:rPr>
          <w:noProof/>
        </w:rPr>
        <w:instrText xml:space="preserve"> PAGEREF _Toc136242607 \h </w:instrText>
      </w:r>
      <w:r>
        <w:rPr>
          <w:noProof/>
        </w:rPr>
      </w:r>
      <w:r>
        <w:rPr>
          <w:noProof/>
        </w:rPr>
        <w:fldChar w:fldCharType="separate"/>
      </w:r>
      <w:r>
        <w:rPr>
          <w:noProof/>
        </w:rPr>
        <w:t>81</w:t>
      </w:r>
      <w:r>
        <w:rPr>
          <w:noProof/>
        </w:rPr>
        <w:fldChar w:fldCharType="end"/>
      </w:r>
    </w:p>
    <w:p w14:paraId="711C15D7" w14:textId="4672D600" w:rsidR="004D2AE7" w:rsidRDefault="004D2AE7">
      <w:pPr>
        <w:pStyle w:val="TOC4"/>
        <w:rPr>
          <w:rFonts w:asciiTheme="minorHAnsi" w:eastAsiaTheme="minorEastAsia" w:hAnsiTheme="minorHAnsi" w:cstheme="minorBidi"/>
          <w:noProof/>
          <w:sz w:val="22"/>
          <w:szCs w:val="22"/>
          <w:lang w:eastAsia="en-GB"/>
        </w:rPr>
      </w:pPr>
      <w:r>
        <w:rPr>
          <w:noProof/>
        </w:rPr>
        <w:t>5.4.4.78</w:t>
      </w:r>
      <w:r>
        <w:rPr>
          <w:rFonts w:asciiTheme="minorHAnsi" w:eastAsiaTheme="minorEastAsia" w:hAnsiTheme="minorHAnsi" w:cstheme="minorBidi"/>
          <w:noProof/>
          <w:sz w:val="22"/>
          <w:szCs w:val="22"/>
          <w:lang w:eastAsia="en-GB"/>
        </w:rPr>
        <w:tab/>
      </w:r>
      <w:r>
        <w:rPr>
          <w:noProof/>
        </w:rPr>
        <w:t>Type PduSessionInfo</w:t>
      </w:r>
      <w:r>
        <w:rPr>
          <w:noProof/>
        </w:rPr>
        <w:tab/>
      </w:r>
      <w:r>
        <w:rPr>
          <w:noProof/>
        </w:rPr>
        <w:fldChar w:fldCharType="begin"/>
      </w:r>
      <w:r>
        <w:rPr>
          <w:noProof/>
        </w:rPr>
        <w:instrText xml:space="preserve"> PAGEREF _Toc136242608 \h </w:instrText>
      </w:r>
      <w:r>
        <w:rPr>
          <w:noProof/>
        </w:rPr>
      </w:r>
      <w:r>
        <w:rPr>
          <w:noProof/>
        </w:rPr>
        <w:fldChar w:fldCharType="separate"/>
      </w:r>
      <w:r>
        <w:rPr>
          <w:noProof/>
        </w:rPr>
        <w:t>81</w:t>
      </w:r>
      <w:r>
        <w:rPr>
          <w:noProof/>
        </w:rPr>
        <w:fldChar w:fldCharType="end"/>
      </w:r>
    </w:p>
    <w:p w14:paraId="5D7ED4F6" w14:textId="68F08FF6" w:rsidR="004D2AE7" w:rsidRDefault="004D2AE7">
      <w:pPr>
        <w:pStyle w:val="TOC4"/>
        <w:rPr>
          <w:rFonts w:asciiTheme="minorHAnsi" w:eastAsiaTheme="minorEastAsia" w:hAnsiTheme="minorHAnsi" w:cstheme="minorBidi"/>
          <w:noProof/>
          <w:sz w:val="22"/>
          <w:szCs w:val="22"/>
          <w:lang w:eastAsia="en-GB"/>
        </w:rPr>
      </w:pPr>
      <w:r>
        <w:rPr>
          <w:noProof/>
        </w:rPr>
        <w:t>5.4.4.79</w:t>
      </w:r>
      <w:r>
        <w:rPr>
          <w:rFonts w:asciiTheme="minorHAnsi" w:eastAsiaTheme="minorEastAsia" w:hAnsiTheme="minorHAnsi" w:cstheme="minorBidi"/>
          <w:noProof/>
          <w:sz w:val="22"/>
          <w:szCs w:val="22"/>
          <w:lang w:eastAsia="en-GB"/>
        </w:rPr>
        <w:tab/>
      </w:r>
      <w:r>
        <w:rPr>
          <w:noProof/>
        </w:rPr>
        <w:t>Type EasIpReplacementInfo</w:t>
      </w:r>
      <w:r>
        <w:rPr>
          <w:noProof/>
        </w:rPr>
        <w:tab/>
      </w:r>
      <w:r>
        <w:rPr>
          <w:noProof/>
        </w:rPr>
        <w:fldChar w:fldCharType="begin"/>
      </w:r>
      <w:r>
        <w:rPr>
          <w:noProof/>
        </w:rPr>
        <w:instrText xml:space="preserve"> PAGEREF _Toc136242609 \h </w:instrText>
      </w:r>
      <w:r>
        <w:rPr>
          <w:noProof/>
        </w:rPr>
      </w:r>
      <w:r>
        <w:rPr>
          <w:noProof/>
        </w:rPr>
        <w:fldChar w:fldCharType="separate"/>
      </w:r>
      <w:r>
        <w:rPr>
          <w:noProof/>
        </w:rPr>
        <w:t>81</w:t>
      </w:r>
      <w:r>
        <w:rPr>
          <w:noProof/>
        </w:rPr>
        <w:fldChar w:fldCharType="end"/>
      </w:r>
    </w:p>
    <w:p w14:paraId="65BCC4F2" w14:textId="7A094DF0" w:rsidR="004D2AE7" w:rsidRDefault="004D2AE7">
      <w:pPr>
        <w:pStyle w:val="TOC4"/>
        <w:rPr>
          <w:rFonts w:asciiTheme="minorHAnsi" w:eastAsiaTheme="minorEastAsia" w:hAnsiTheme="minorHAnsi" w:cstheme="minorBidi"/>
          <w:noProof/>
          <w:sz w:val="22"/>
          <w:szCs w:val="22"/>
          <w:lang w:eastAsia="en-GB"/>
        </w:rPr>
      </w:pPr>
      <w:r>
        <w:rPr>
          <w:noProof/>
        </w:rPr>
        <w:t>5.4.4.80</w:t>
      </w:r>
      <w:r>
        <w:rPr>
          <w:rFonts w:asciiTheme="minorHAnsi" w:eastAsiaTheme="minorEastAsia" w:hAnsiTheme="minorHAnsi" w:cstheme="minorBidi"/>
          <w:noProof/>
          <w:sz w:val="22"/>
          <w:szCs w:val="22"/>
          <w:lang w:eastAsia="en-GB"/>
        </w:rPr>
        <w:tab/>
      </w:r>
      <w:r>
        <w:rPr>
          <w:noProof/>
        </w:rPr>
        <w:t>Type EasServerAddress</w:t>
      </w:r>
      <w:r>
        <w:rPr>
          <w:noProof/>
        </w:rPr>
        <w:tab/>
      </w:r>
      <w:r>
        <w:rPr>
          <w:noProof/>
        </w:rPr>
        <w:fldChar w:fldCharType="begin"/>
      </w:r>
      <w:r>
        <w:rPr>
          <w:noProof/>
        </w:rPr>
        <w:instrText xml:space="preserve"> PAGEREF _Toc136242610 \h </w:instrText>
      </w:r>
      <w:r>
        <w:rPr>
          <w:noProof/>
        </w:rPr>
      </w:r>
      <w:r>
        <w:rPr>
          <w:noProof/>
        </w:rPr>
        <w:fldChar w:fldCharType="separate"/>
      </w:r>
      <w:r>
        <w:rPr>
          <w:noProof/>
        </w:rPr>
        <w:t>81</w:t>
      </w:r>
      <w:r>
        <w:rPr>
          <w:noProof/>
        </w:rPr>
        <w:fldChar w:fldCharType="end"/>
      </w:r>
    </w:p>
    <w:p w14:paraId="15DC611E" w14:textId="14717FF9" w:rsidR="004D2AE7" w:rsidRDefault="004D2AE7">
      <w:pPr>
        <w:pStyle w:val="TOC4"/>
        <w:rPr>
          <w:rFonts w:asciiTheme="minorHAnsi" w:eastAsiaTheme="minorEastAsia" w:hAnsiTheme="minorHAnsi" w:cstheme="minorBidi"/>
          <w:noProof/>
          <w:sz w:val="22"/>
          <w:szCs w:val="22"/>
          <w:lang w:eastAsia="en-GB"/>
        </w:rPr>
      </w:pPr>
      <w:r>
        <w:rPr>
          <w:noProof/>
        </w:rPr>
        <w:t>5.4.4.81</w:t>
      </w:r>
      <w:r>
        <w:rPr>
          <w:rFonts w:asciiTheme="minorHAnsi" w:eastAsiaTheme="minorEastAsia" w:hAnsiTheme="minorHAnsi" w:cstheme="minorBidi"/>
          <w:noProof/>
          <w:sz w:val="22"/>
          <w:szCs w:val="22"/>
          <w:lang w:eastAsia="en-GB"/>
        </w:rPr>
        <w:tab/>
      </w:r>
      <w:r>
        <w:rPr>
          <w:noProof/>
        </w:rPr>
        <w:t>Type RoamingRestrictions</w:t>
      </w:r>
      <w:r>
        <w:rPr>
          <w:noProof/>
        </w:rPr>
        <w:tab/>
      </w:r>
      <w:r>
        <w:rPr>
          <w:noProof/>
        </w:rPr>
        <w:fldChar w:fldCharType="begin"/>
      </w:r>
      <w:r>
        <w:rPr>
          <w:noProof/>
        </w:rPr>
        <w:instrText xml:space="preserve"> PAGEREF _Toc136242611 \h </w:instrText>
      </w:r>
      <w:r>
        <w:rPr>
          <w:noProof/>
        </w:rPr>
      </w:r>
      <w:r>
        <w:rPr>
          <w:noProof/>
        </w:rPr>
        <w:fldChar w:fldCharType="separate"/>
      </w:r>
      <w:r>
        <w:rPr>
          <w:noProof/>
        </w:rPr>
        <w:t>82</w:t>
      </w:r>
      <w:r>
        <w:rPr>
          <w:noProof/>
        </w:rPr>
        <w:fldChar w:fldCharType="end"/>
      </w:r>
    </w:p>
    <w:p w14:paraId="42867046" w14:textId="3100575E" w:rsidR="004D2AE7" w:rsidRDefault="004D2AE7">
      <w:pPr>
        <w:pStyle w:val="TOC4"/>
        <w:rPr>
          <w:rFonts w:asciiTheme="minorHAnsi" w:eastAsiaTheme="minorEastAsia" w:hAnsiTheme="minorHAnsi" w:cstheme="minorBidi"/>
          <w:noProof/>
          <w:sz w:val="22"/>
          <w:szCs w:val="22"/>
          <w:lang w:eastAsia="en-GB"/>
        </w:rPr>
      </w:pPr>
      <w:r>
        <w:rPr>
          <w:noProof/>
        </w:rPr>
        <w:t>5.4.4.82</w:t>
      </w:r>
      <w:r>
        <w:rPr>
          <w:rFonts w:asciiTheme="minorHAnsi" w:eastAsiaTheme="minorEastAsia" w:hAnsiTheme="minorHAnsi" w:cstheme="minorBidi"/>
          <w:noProof/>
          <w:sz w:val="22"/>
          <w:szCs w:val="22"/>
          <w:lang w:eastAsia="en-GB"/>
        </w:rPr>
        <w:tab/>
      </w:r>
      <w:r>
        <w:rPr>
          <w:noProof/>
        </w:rPr>
        <w:t>Type: GeoServiceArea</w:t>
      </w:r>
      <w:r>
        <w:rPr>
          <w:noProof/>
        </w:rPr>
        <w:tab/>
      </w:r>
      <w:r>
        <w:rPr>
          <w:noProof/>
        </w:rPr>
        <w:fldChar w:fldCharType="begin"/>
      </w:r>
      <w:r>
        <w:rPr>
          <w:noProof/>
        </w:rPr>
        <w:instrText xml:space="preserve"> PAGEREF _Toc136242612 \h </w:instrText>
      </w:r>
      <w:r>
        <w:rPr>
          <w:noProof/>
        </w:rPr>
      </w:r>
      <w:r>
        <w:rPr>
          <w:noProof/>
        </w:rPr>
        <w:fldChar w:fldCharType="separate"/>
      </w:r>
      <w:r>
        <w:rPr>
          <w:noProof/>
        </w:rPr>
        <w:t>82</w:t>
      </w:r>
      <w:r>
        <w:rPr>
          <w:noProof/>
        </w:rPr>
        <w:fldChar w:fldCharType="end"/>
      </w:r>
    </w:p>
    <w:p w14:paraId="3A8E05FF" w14:textId="600A3AF2" w:rsidR="004D2AE7" w:rsidRDefault="004D2AE7">
      <w:pPr>
        <w:pStyle w:val="TOC4"/>
        <w:rPr>
          <w:rFonts w:asciiTheme="minorHAnsi" w:eastAsiaTheme="minorEastAsia" w:hAnsiTheme="minorHAnsi" w:cstheme="minorBidi"/>
          <w:noProof/>
          <w:sz w:val="22"/>
          <w:szCs w:val="22"/>
          <w:lang w:eastAsia="en-GB"/>
        </w:rPr>
      </w:pPr>
      <w:r>
        <w:rPr>
          <w:noProof/>
        </w:rPr>
        <w:t>5.4.4.83</w:t>
      </w:r>
      <w:r>
        <w:rPr>
          <w:rFonts w:asciiTheme="minorHAnsi" w:eastAsiaTheme="minorEastAsia" w:hAnsiTheme="minorHAnsi" w:cstheme="minorBidi"/>
          <w:noProof/>
          <w:sz w:val="22"/>
          <w:szCs w:val="22"/>
          <w:lang w:eastAsia="en-GB"/>
        </w:rPr>
        <w:tab/>
      </w:r>
      <w:r>
        <w:rPr>
          <w:noProof/>
        </w:rPr>
        <w:t>Type: MutingExceptionInstructions</w:t>
      </w:r>
      <w:r>
        <w:rPr>
          <w:noProof/>
        </w:rPr>
        <w:tab/>
      </w:r>
      <w:r>
        <w:rPr>
          <w:noProof/>
        </w:rPr>
        <w:fldChar w:fldCharType="begin"/>
      </w:r>
      <w:r>
        <w:rPr>
          <w:noProof/>
        </w:rPr>
        <w:instrText xml:space="preserve"> PAGEREF _Toc136242613 \h </w:instrText>
      </w:r>
      <w:r>
        <w:rPr>
          <w:noProof/>
        </w:rPr>
      </w:r>
      <w:r>
        <w:rPr>
          <w:noProof/>
        </w:rPr>
        <w:fldChar w:fldCharType="separate"/>
      </w:r>
      <w:r>
        <w:rPr>
          <w:noProof/>
        </w:rPr>
        <w:t>82</w:t>
      </w:r>
      <w:r>
        <w:rPr>
          <w:noProof/>
        </w:rPr>
        <w:fldChar w:fldCharType="end"/>
      </w:r>
    </w:p>
    <w:p w14:paraId="7588D5EF" w14:textId="4C75BA5F" w:rsidR="004D2AE7" w:rsidRDefault="004D2AE7">
      <w:pPr>
        <w:pStyle w:val="TOC4"/>
        <w:rPr>
          <w:rFonts w:asciiTheme="minorHAnsi" w:eastAsiaTheme="minorEastAsia" w:hAnsiTheme="minorHAnsi" w:cstheme="minorBidi"/>
          <w:noProof/>
          <w:sz w:val="22"/>
          <w:szCs w:val="22"/>
          <w:lang w:eastAsia="en-GB"/>
        </w:rPr>
      </w:pPr>
      <w:r>
        <w:rPr>
          <w:noProof/>
        </w:rPr>
        <w:t>5.4.4.84</w:t>
      </w:r>
      <w:r>
        <w:rPr>
          <w:rFonts w:asciiTheme="minorHAnsi" w:eastAsiaTheme="minorEastAsia" w:hAnsiTheme="minorHAnsi" w:cstheme="minorBidi"/>
          <w:noProof/>
          <w:sz w:val="22"/>
          <w:szCs w:val="22"/>
          <w:lang w:eastAsia="en-GB"/>
        </w:rPr>
        <w:tab/>
      </w:r>
      <w:r>
        <w:rPr>
          <w:noProof/>
        </w:rPr>
        <w:t>Type: MutingNotificationsSettings</w:t>
      </w:r>
      <w:r>
        <w:rPr>
          <w:noProof/>
        </w:rPr>
        <w:tab/>
      </w:r>
      <w:r>
        <w:rPr>
          <w:noProof/>
        </w:rPr>
        <w:fldChar w:fldCharType="begin"/>
      </w:r>
      <w:r>
        <w:rPr>
          <w:noProof/>
        </w:rPr>
        <w:instrText xml:space="preserve"> PAGEREF _Toc136242614 \h </w:instrText>
      </w:r>
      <w:r>
        <w:rPr>
          <w:noProof/>
        </w:rPr>
      </w:r>
      <w:r>
        <w:rPr>
          <w:noProof/>
        </w:rPr>
        <w:fldChar w:fldCharType="separate"/>
      </w:r>
      <w:r>
        <w:rPr>
          <w:noProof/>
        </w:rPr>
        <w:t>82</w:t>
      </w:r>
      <w:r>
        <w:rPr>
          <w:noProof/>
        </w:rPr>
        <w:fldChar w:fldCharType="end"/>
      </w:r>
    </w:p>
    <w:p w14:paraId="1D842AE9" w14:textId="05067A45" w:rsidR="004D2AE7" w:rsidRDefault="004D2AE7">
      <w:pPr>
        <w:pStyle w:val="TOC4"/>
        <w:rPr>
          <w:rFonts w:asciiTheme="minorHAnsi" w:eastAsiaTheme="minorEastAsia" w:hAnsiTheme="minorHAnsi" w:cstheme="minorBidi"/>
          <w:noProof/>
          <w:sz w:val="22"/>
          <w:szCs w:val="22"/>
          <w:lang w:eastAsia="en-GB"/>
        </w:rPr>
      </w:pPr>
      <w:r>
        <w:rPr>
          <w:noProof/>
        </w:rPr>
        <w:t>5.4.4.</w:t>
      </w:r>
      <w:r w:rsidRPr="00DA0C96">
        <w:rPr>
          <w:noProof/>
          <w:lang/>
        </w:rPr>
        <w:t>85</w:t>
      </w:r>
      <w:r>
        <w:rPr>
          <w:rFonts w:asciiTheme="minorHAnsi" w:eastAsiaTheme="minorEastAsia" w:hAnsiTheme="minorHAnsi" w:cstheme="minorBidi"/>
          <w:noProof/>
          <w:sz w:val="22"/>
          <w:szCs w:val="22"/>
          <w:lang w:eastAsia="en-GB"/>
        </w:rPr>
        <w:tab/>
      </w:r>
      <w:r>
        <w:rPr>
          <w:noProof/>
        </w:rPr>
        <w:t>Type: VplmnOffloadingInfo</w:t>
      </w:r>
      <w:r>
        <w:rPr>
          <w:noProof/>
        </w:rPr>
        <w:tab/>
      </w:r>
      <w:r>
        <w:rPr>
          <w:noProof/>
        </w:rPr>
        <w:fldChar w:fldCharType="begin"/>
      </w:r>
      <w:r>
        <w:rPr>
          <w:noProof/>
        </w:rPr>
        <w:instrText xml:space="preserve"> PAGEREF _Toc136242615 \h </w:instrText>
      </w:r>
      <w:r>
        <w:rPr>
          <w:noProof/>
        </w:rPr>
      </w:r>
      <w:r>
        <w:rPr>
          <w:noProof/>
        </w:rPr>
        <w:fldChar w:fldCharType="separate"/>
      </w:r>
      <w:r>
        <w:rPr>
          <w:noProof/>
        </w:rPr>
        <w:t>83</w:t>
      </w:r>
      <w:r>
        <w:rPr>
          <w:noProof/>
        </w:rPr>
        <w:fldChar w:fldCharType="end"/>
      </w:r>
    </w:p>
    <w:p w14:paraId="726EF47F" w14:textId="07E3A792" w:rsidR="004D2AE7" w:rsidRDefault="004D2AE7">
      <w:pPr>
        <w:pStyle w:val="TOC4"/>
        <w:rPr>
          <w:rFonts w:asciiTheme="minorHAnsi" w:eastAsiaTheme="minorEastAsia" w:hAnsiTheme="minorHAnsi" w:cstheme="minorBidi"/>
          <w:noProof/>
          <w:sz w:val="22"/>
          <w:szCs w:val="22"/>
          <w:lang w:eastAsia="en-GB"/>
        </w:rPr>
      </w:pPr>
      <w:r>
        <w:rPr>
          <w:noProof/>
        </w:rPr>
        <w:t>5.4.4.</w:t>
      </w:r>
      <w:r w:rsidRPr="00DA0C96">
        <w:rPr>
          <w:noProof/>
          <w:lang/>
        </w:rPr>
        <w:t>86</w:t>
      </w:r>
      <w:r>
        <w:rPr>
          <w:rFonts w:asciiTheme="minorHAnsi" w:eastAsiaTheme="minorEastAsia" w:hAnsiTheme="minorHAnsi" w:cstheme="minorBidi"/>
          <w:noProof/>
          <w:sz w:val="22"/>
          <w:szCs w:val="22"/>
          <w:lang w:eastAsia="en-GB"/>
        </w:rPr>
        <w:tab/>
      </w:r>
      <w:r>
        <w:rPr>
          <w:noProof/>
        </w:rPr>
        <w:t>Type: PartiallyAllowedSnssai</w:t>
      </w:r>
      <w:r>
        <w:rPr>
          <w:noProof/>
        </w:rPr>
        <w:tab/>
      </w:r>
      <w:r>
        <w:rPr>
          <w:noProof/>
        </w:rPr>
        <w:fldChar w:fldCharType="begin"/>
      </w:r>
      <w:r>
        <w:rPr>
          <w:noProof/>
        </w:rPr>
        <w:instrText xml:space="preserve"> PAGEREF _Toc136242616 \h </w:instrText>
      </w:r>
      <w:r>
        <w:rPr>
          <w:noProof/>
        </w:rPr>
      </w:r>
      <w:r>
        <w:rPr>
          <w:noProof/>
        </w:rPr>
        <w:fldChar w:fldCharType="separate"/>
      </w:r>
      <w:r>
        <w:rPr>
          <w:noProof/>
        </w:rPr>
        <w:t>83</w:t>
      </w:r>
      <w:r>
        <w:rPr>
          <w:noProof/>
        </w:rPr>
        <w:fldChar w:fldCharType="end"/>
      </w:r>
    </w:p>
    <w:p w14:paraId="25A6B3C2" w14:textId="71EE4F34" w:rsidR="004D2AE7" w:rsidRDefault="004D2AE7">
      <w:pPr>
        <w:pStyle w:val="TOC4"/>
        <w:rPr>
          <w:rFonts w:asciiTheme="minorHAnsi" w:eastAsiaTheme="minorEastAsia" w:hAnsiTheme="minorHAnsi" w:cstheme="minorBidi"/>
          <w:noProof/>
          <w:sz w:val="22"/>
          <w:szCs w:val="22"/>
          <w:lang w:eastAsia="en-GB"/>
        </w:rPr>
      </w:pPr>
      <w:r>
        <w:rPr>
          <w:noProof/>
        </w:rPr>
        <w:t>5.4.4.</w:t>
      </w:r>
      <w:r w:rsidRPr="00DA0C96">
        <w:rPr>
          <w:noProof/>
          <w:lang/>
        </w:rPr>
        <w:t>87</w:t>
      </w:r>
      <w:r>
        <w:rPr>
          <w:rFonts w:asciiTheme="minorHAnsi" w:eastAsiaTheme="minorEastAsia" w:hAnsiTheme="minorHAnsi" w:cstheme="minorBidi"/>
          <w:noProof/>
          <w:sz w:val="22"/>
          <w:szCs w:val="22"/>
          <w:lang w:eastAsia="en-GB"/>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_Toc136242617 \h </w:instrText>
      </w:r>
      <w:r>
        <w:rPr>
          <w:noProof/>
        </w:rPr>
      </w:r>
      <w:r>
        <w:rPr>
          <w:noProof/>
        </w:rPr>
        <w:fldChar w:fldCharType="separate"/>
      </w:r>
      <w:r>
        <w:rPr>
          <w:noProof/>
        </w:rPr>
        <w:t>83</w:t>
      </w:r>
      <w:r>
        <w:rPr>
          <w:noProof/>
        </w:rPr>
        <w:fldChar w:fldCharType="end"/>
      </w:r>
    </w:p>
    <w:p w14:paraId="074AEAA1" w14:textId="43B8D8DC" w:rsidR="004D2AE7" w:rsidRDefault="004D2AE7">
      <w:pPr>
        <w:pStyle w:val="TOC4"/>
        <w:rPr>
          <w:rFonts w:asciiTheme="minorHAnsi" w:eastAsiaTheme="minorEastAsia" w:hAnsiTheme="minorHAnsi" w:cstheme="minorBidi"/>
          <w:noProof/>
          <w:sz w:val="22"/>
          <w:szCs w:val="22"/>
          <w:lang w:eastAsia="en-GB"/>
        </w:rPr>
      </w:pPr>
      <w:r>
        <w:rPr>
          <w:noProof/>
        </w:rPr>
        <w:t>5.4.4.</w:t>
      </w:r>
      <w:r w:rsidRPr="00DA0C96">
        <w:rPr>
          <w:noProof/>
          <w:lang w:eastAsia="zh-CN"/>
        </w:rPr>
        <w:t>88</w:t>
      </w:r>
      <w:r>
        <w:rPr>
          <w:rFonts w:asciiTheme="minorHAnsi" w:eastAsiaTheme="minorEastAsia" w:hAnsiTheme="minorHAnsi" w:cstheme="minorBidi"/>
          <w:noProof/>
          <w:sz w:val="22"/>
          <w:szCs w:val="22"/>
          <w:lang w:eastAsia="en-GB"/>
        </w:rPr>
        <w:tab/>
      </w:r>
      <w:r>
        <w:rPr>
          <w:noProof/>
        </w:rPr>
        <w:t>Type: RangingSlPosAuth</w:t>
      </w:r>
      <w:r>
        <w:rPr>
          <w:noProof/>
        </w:rPr>
        <w:tab/>
      </w:r>
      <w:r>
        <w:rPr>
          <w:noProof/>
        </w:rPr>
        <w:fldChar w:fldCharType="begin"/>
      </w:r>
      <w:r>
        <w:rPr>
          <w:noProof/>
        </w:rPr>
        <w:instrText xml:space="preserve"> PAGEREF _Toc136242618 \h </w:instrText>
      </w:r>
      <w:r>
        <w:rPr>
          <w:noProof/>
        </w:rPr>
      </w:r>
      <w:r>
        <w:rPr>
          <w:noProof/>
        </w:rPr>
        <w:fldChar w:fldCharType="separate"/>
      </w:r>
      <w:r>
        <w:rPr>
          <w:noProof/>
        </w:rPr>
        <w:t>84</w:t>
      </w:r>
      <w:r>
        <w:rPr>
          <w:noProof/>
        </w:rPr>
        <w:fldChar w:fldCharType="end"/>
      </w:r>
    </w:p>
    <w:p w14:paraId="6017CB19" w14:textId="46E9695A" w:rsidR="004D2AE7" w:rsidRDefault="004D2AE7">
      <w:pPr>
        <w:pStyle w:val="TOC3"/>
        <w:rPr>
          <w:rFonts w:asciiTheme="minorHAnsi" w:eastAsiaTheme="minorEastAsia" w:hAnsiTheme="minorHAnsi" w:cstheme="minorBidi"/>
          <w:noProof/>
          <w:sz w:val="22"/>
          <w:szCs w:val="22"/>
          <w:lang w:eastAsia="en-GB"/>
        </w:rPr>
      </w:pPr>
      <w:r w:rsidRPr="00DA0C96">
        <w:rPr>
          <w:noProof/>
          <w:lang w:val="en-US"/>
        </w:rPr>
        <w:t>5.4.5</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_Toc136242619 \h </w:instrText>
      </w:r>
      <w:r>
        <w:rPr>
          <w:noProof/>
        </w:rPr>
      </w:r>
      <w:r>
        <w:rPr>
          <w:noProof/>
        </w:rPr>
        <w:fldChar w:fldCharType="separate"/>
      </w:r>
      <w:r>
        <w:rPr>
          <w:noProof/>
        </w:rPr>
        <w:t>84</w:t>
      </w:r>
      <w:r>
        <w:rPr>
          <w:noProof/>
        </w:rPr>
        <w:fldChar w:fldCharType="end"/>
      </w:r>
    </w:p>
    <w:p w14:paraId="0BD76928" w14:textId="5D5E4443" w:rsidR="004D2AE7" w:rsidRDefault="004D2AE7">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Type: ExtSnssai</w:t>
      </w:r>
      <w:r>
        <w:rPr>
          <w:noProof/>
        </w:rPr>
        <w:tab/>
      </w:r>
      <w:r>
        <w:rPr>
          <w:noProof/>
        </w:rPr>
        <w:fldChar w:fldCharType="begin"/>
      </w:r>
      <w:r>
        <w:rPr>
          <w:noProof/>
        </w:rPr>
        <w:instrText xml:space="preserve"> PAGEREF _Toc136242620 \h </w:instrText>
      </w:r>
      <w:r>
        <w:rPr>
          <w:noProof/>
        </w:rPr>
      </w:r>
      <w:r>
        <w:rPr>
          <w:noProof/>
        </w:rPr>
        <w:fldChar w:fldCharType="separate"/>
      </w:r>
      <w:r>
        <w:rPr>
          <w:noProof/>
        </w:rPr>
        <w:t>84</w:t>
      </w:r>
      <w:r>
        <w:rPr>
          <w:noProof/>
        </w:rPr>
        <w:fldChar w:fldCharType="end"/>
      </w:r>
    </w:p>
    <w:p w14:paraId="61E9ECA9" w14:textId="6C675516" w:rsidR="004D2AE7" w:rsidRDefault="004D2AE7">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Data Types related to 5G QoS</w:t>
      </w:r>
      <w:r>
        <w:rPr>
          <w:noProof/>
        </w:rPr>
        <w:tab/>
      </w:r>
      <w:r>
        <w:rPr>
          <w:noProof/>
        </w:rPr>
        <w:fldChar w:fldCharType="begin"/>
      </w:r>
      <w:r>
        <w:rPr>
          <w:noProof/>
        </w:rPr>
        <w:instrText xml:space="preserve"> PAGEREF _Toc136242621 \h </w:instrText>
      </w:r>
      <w:r>
        <w:rPr>
          <w:noProof/>
        </w:rPr>
      </w:r>
      <w:r>
        <w:rPr>
          <w:noProof/>
        </w:rPr>
        <w:fldChar w:fldCharType="separate"/>
      </w:r>
      <w:r>
        <w:rPr>
          <w:noProof/>
        </w:rPr>
        <w:t>85</w:t>
      </w:r>
      <w:r>
        <w:rPr>
          <w:noProof/>
        </w:rPr>
        <w:fldChar w:fldCharType="end"/>
      </w:r>
    </w:p>
    <w:p w14:paraId="6628F405" w14:textId="43B3064D" w:rsidR="004D2AE7" w:rsidRDefault="004D2AE7">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_Toc136242622 \h </w:instrText>
      </w:r>
      <w:r>
        <w:rPr>
          <w:noProof/>
        </w:rPr>
      </w:r>
      <w:r>
        <w:rPr>
          <w:noProof/>
        </w:rPr>
        <w:fldChar w:fldCharType="separate"/>
      </w:r>
      <w:r>
        <w:rPr>
          <w:noProof/>
        </w:rPr>
        <w:t>85</w:t>
      </w:r>
      <w:r>
        <w:rPr>
          <w:noProof/>
        </w:rPr>
        <w:fldChar w:fldCharType="end"/>
      </w:r>
    </w:p>
    <w:p w14:paraId="4C2661D8" w14:textId="1BFBDCB7" w:rsidR="004D2AE7" w:rsidRDefault="004D2AE7">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_Toc136242623 \h </w:instrText>
      </w:r>
      <w:r>
        <w:rPr>
          <w:noProof/>
        </w:rPr>
      </w:r>
      <w:r>
        <w:rPr>
          <w:noProof/>
        </w:rPr>
        <w:fldChar w:fldCharType="separate"/>
      </w:r>
      <w:r>
        <w:rPr>
          <w:noProof/>
        </w:rPr>
        <w:t>85</w:t>
      </w:r>
      <w:r>
        <w:rPr>
          <w:noProof/>
        </w:rPr>
        <w:fldChar w:fldCharType="end"/>
      </w:r>
    </w:p>
    <w:p w14:paraId="7784893C" w14:textId="0A3F95DB" w:rsidR="004D2AE7" w:rsidRDefault="004D2AE7">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_Toc136242624 \h </w:instrText>
      </w:r>
      <w:r>
        <w:rPr>
          <w:noProof/>
        </w:rPr>
      </w:r>
      <w:r>
        <w:rPr>
          <w:noProof/>
        </w:rPr>
        <w:fldChar w:fldCharType="separate"/>
      </w:r>
      <w:r>
        <w:rPr>
          <w:noProof/>
        </w:rPr>
        <w:t>89</w:t>
      </w:r>
      <w:r>
        <w:rPr>
          <w:noProof/>
        </w:rPr>
        <w:fldChar w:fldCharType="end"/>
      </w:r>
    </w:p>
    <w:p w14:paraId="3291C6F9" w14:textId="085B80F3" w:rsidR="004D2AE7" w:rsidRDefault="004D2AE7">
      <w:pPr>
        <w:pStyle w:val="TOC4"/>
        <w:rPr>
          <w:rFonts w:asciiTheme="minorHAnsi" w:eastAsiaTheme="minorEastAsia" w:hAnsiTheme="minorHAnsi" w:cstheme="minorBidi"/>
          <w:noProof/>
          <w:sz w:val="22"/>
          <w:szCs w:val="22"/>
          <w:lang w:eastAsia="en-GB"/>
        </w:rPr>
      </w:pPr>
      <w:r>
        <w:rPr>
          <w:noProof/>
        </w:rPr>
        <w:t>5.5.3.1</w:t>
      </w:r>
      <w:r>
        <w:rPr>
          <w:rFonts w:asciiTheme="minorHAnsi" w:eastAsiaTheme="minorEastAsia" w:hAnsiTheme="minorHAnsi" w:cstheme="minorBidi"/>
          <w:noProof/>
          <w:sz w:val="22"/>
          <w:szCs w:val="22"/>
          <w:lang w:eastAsia="en-GB"/>
        </w:rPr>
        <w:tab/>
      </w:r>
      <w:r>
        <w:rPr>
          <w:noProof/>
        </w:rPr>
        <w:t>Enumeration: PreemptionCapability</w:t>
      </w:r>
      <w:r>
        <w:rPr>
          <w:noProof/>
        </w:rPr>
        <w:tab/>
      </w:r>
      <w:r>
        <w:rPr>
          <w:noProof/>
        </w:rPr>
        <w:fldChar w:fldCharType="begin"/>
      </w:r>
      <w:r>
        <w:rPr>
          <w:noProof/>
        </w:rPr>
        <w:instrText xml:space="preserve"> PAGEREF _Toc136242625 \h </w:instrText>
      </w:r>
      <w:r>
        <w:rPr>
          <w:noProof/>
        </w:rPr>
      </w:r>
      <w:r>
        <w:rPr>
          <w:noProof/>
        </w:rPr>
        <w:fldChar w:fldCharType="separate"/>
      </w:r>
      <w:r>
        <w:rPr>
          <w:noProof/>
        </w:rPr>
        <w:t>89</w:t>
      </w:r>
      <w:r>
        <w:rPr>
          <w:noProof/>
        </w:rPr>
        <w:fldChar w:fldCharType="end"/>
      </w:r>
    </w:p>
    <w:p w14:paraId="1D8B01D2" w14:textId="6EB7BB5C" w:rsidR="004D2AE7" w:rsidRDefault="004D2AE7">
      <w:pPr>
        <w:pStyle w:val="TOC4"/>
        <w:rPr>
          <w:rFonts w:asciiTheme="minorHAnsi" w:eastAsiaTheme="minorEastAsia" w:hAnsiTheme="minorHAnsi" w:cstheme="minorBidi"/>
          <w:noProof/>
          <w:sz w:val="22"/>
          <w:szCs w:val="22"/>
          <w:lang w:eastAsia="en-GB"/>
        </w:rPr>
      </w:pPr>
      <w:r>
        <w:rPr>
          <w:noProof/>
        </w:rPr>
        <w:t>5.5.3.2</w:t>
      </w:r>
      <w:r>
        <w:rPr>
          <w:rFonts w:asciiTheme="minorHAnsi" w:eastAsiaTheme="minorEastAsia" w:hAnsiTheme="minorHAnsi" w:cstheme="minorBidi"/>
          <w:noProof/>
          <w:sz w:val="22"/>
          <w:szCs w:val="22"/>
          <w:lang w:eastAsia="en-GB"/>
        </w:rPr>
        <w:tab/>
      </w:r>
      <w:r>
        <w:rPr>
          <w:noProof/>
        </w:rPr>
        <w:t>Enumeration: PreemptionVulnerability</w:t>
      </w:r>
      <w:r>
        <w:rPr>
          <w:noProof/>
        </w:rPr>
        <w:tab/>
      </w:r>
      <w:r>
        <w:rPr>
          <w:noProof/>
        </w:rPr>
        <w:fldChar w:fldCharType="begin"/>
      </w:r>
      <w:r>
        <w:rPr>
          <w:noProof/>
        </w:rPr>
        <w:instrText xml:space="preserve"> PAGEREF _Toc136242626 \h </w:instrText>
      </w:r>
      <w:r>
        <w:rPr>
          <w:noProof/>
        </w:rPr>
      </w:r>
      <w:r>
        <w:rPr>
          <w:noProof/>
        </w:rPr>
        <w:fldChar w:fldCharType="separate"/>
      </w:r>
      <w:r>
        <w:rPr>
          <w:noProof/>
        </w:rPr>
        <w:t>89</w:t>
      </w:r>
      <w:r>
        <w:rPr>
          <w:noProof/>
        </w:rPr>
        <w:fldChar w:fldCharType="end"/>
      </w:r>
    </w:p>
    <w:p w14:paraId="78D19413" w14:textId="5C058E13" w:rsidR="004D2AE7" w:rsidRDefault="004D2AE7">
      <w:pPr>
        <w:pStyle w:val="TOC4"/>
        <w:rPr>
          <w:rFonts w:asciiTheme="minorHAnsi" w:eastAsiaTheme="minorEastAsia" w:hAnsiTheme="minorHAnsi" w:cstheme="minorBidi"/>
          <w:noProof/>
          <w:sz w:val="22"/>
          <w:szCs w:val="22"/>
          <w:lang w:eastAsia="en-GB"/>
        </w:rPr>
      </w:pPr>
      <w:r>
        <w:rPr>
          <w:noProof/>
        </w:rPr>
        <w:t>5.5.3.3</w:t>
      </w:r>
      <w:r>
        <w:rPr>
          <w:rFonts w:asciiTheme="minorHAnsi" w:eastAsiaTheme="minorEastAsia" w:hAnsiTheme="minorHAnsi" w:cstheme="minorBidi"/>
          <w:noProof/>
          <w:sz w:val="22"/>
          <w:szCs w:val="22"/>
          <w:lang w:eastAsia="en-GB"/>
        </w:rPr>
        <w:tab/>
      </w:r>
      <w:r>
        <w:rPr>
          <w:noProof/>
        </w:rPr>
        <w:t>Enumeration: ReflectiveQosAttribute</w:t>
      </w:r>
      <w:r>
        <w:rPr>
          <w:noProof/>
        </w:rPr>
        <w:tab/>
      </w:r>
      <w:r>
        <w:rPr>
          <w:noProof/>
        </w:rPr>
        <w:fldChar w:fldCharType="begin"/>
      </w:r>
      <w:r>
        <w:rPr>
          <w:noProof/>
        </w:rPr>
        <w:instrText xml:space="preserve"> PAGEREF _Toc136242627 \h </w:instrText>
      </w:r>
      <w:r>
        <w:rPr>
          <w:noProof/>
        </w:rPr>
      </w:r>
      <w:r>
        <w:rPr>
          <w:noProof/>
        </w:rPr>
        <w:fldChar w:fldCharType="separate"/>
      </w:r>
      <w:r>
        <w:rPr>
          <w:noProof/>
        </w:rPr>
        <w:t>89</w:t>
      </w:r>
      <w:r>
        <w:rPr>
          <w:noProof/>
        </w:rPr>
        <w:fldChar w:fldCharType="end"/>
      </w:r>
    </w:p>
    <w:p w14:paraId="1B2AA559" w14:textId="1116E5EE" w:rsidR="004D2AE7" w:rsidRDefault="004D2AE7">
      <w:pPr>
        <w:pStyle w:val="TOC4"/>
        <w:rPr>
          <w:rFonts w:asciiTheme="minorHAnsi" w:eastAsiaTheme="minorEastAsia" w:hAnsiTheme="minorHAnsi" w:cstheme="minorBidi"/>
          <w:noProof/>
          <w:sz w:val="22"/>
          <w:szCs w:val="22"/>
          <w:lang w:eastAsia="en-GB"/>
        </w:rPr>
      </w:pPr>
      <w:r>
        <w:rPr>
          <w:noProof/>
        </w:rPr>
        <w:t>5.5.3.4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_Toc136242628 \h </w:instrText>
      </w:r>
      <w:r>
        <w:rPr>
          <w:noProof/>
        </w:rPr>
      </w:r>
      <w:r>
        <w:rPr>
          <w:noProof/>
        </w:rPr>
        <w:fldChar w:fldCharType="separate"/>
      </w:r>
      <w:r>
        <w:rPr>
          <w:noProof/>
        </w:rPr>
        <w:t>90</w:t>
      </w:r>
      <w:r>
        <w:rPr>
          <w:noProof/>
        </w:rPr>
        <w:fldChar w:fldCharType="end"/>
      </w:r>
    </w:p>
    <w:p w14:paraId="4E161854" w14:textId="211682E3" w:rsidR="004D2AE7" w:rsidRDefault="004D2AE7">
      <w:pPr>
        <w:pStyle w:val="TOC4"/>
        <w:rPr>
          <w:rFonts w:asciiTheme="minorHAnsi" w:eastAsiaTheme="minorEastAsia" w:hAnsiTheme="minorHAnsi" w:cstheme="minorBidi"/>
          <w:noProof/>
          <w:sz w:val="22"/>
          <w:szCs w:val="22"/>
          <w:lang w:eastAsia="en-GB"/>
        </w:rPr>
      </w:pPr>
      <w:r>
        <w:rPr>
          <w:noProof/>
        </w:rPr>
        <w:t>5.5.3.5</w:t>
      </w:r>
      <w:r>
        <w:rPr>
          <w:rFonts w:asciiTheme="minorHAnsi" w:eastAsiaTheme="minorEastAsia" w:hAnsiTheme="minorHAnsi" w:cstheme="minorBidi"/>
          <w:noProof/>
          <w:sz w:val="22"/>
          <w:szCs w:val="22"/>
          <w:lang w:eastAsia="en-GB"/>
        </w:rPr>
        <w:tab/>
      </w:r>
      <w:r>
        <w:rPr>
          <w:noProof/>
        </w:rPr>
        <w:t>Enumeration: NotificationControl</w:t>
      </w:r>
      <w:r>
        <w:rPr>
          <w:noProof/>
        </w:rPr>
        <w:tab/>
      </w:r>
      <w:r>
        <w:rPr>
          <w:noProof/>
        </w:rPr>
        <w:fldChar w:fldCharType="begin"/>
      </w:r>
      <w:r>
        <w:rPr>
          <w:noProof/>
        </w:rPr>
        <w:instrText xml:space="preserve"> PAGEREF _Toc136242629 \h </w:instrText>
      </w:r>
      <w:r>
        <w:rPr>
          <w:noProof/>
        </w:rPr>
      </w:r>
      <w:r>
        <w:rPr>
          <w:noProof/>
        </w:rPr>
        <w:fldChar w:fldCharType="separate"/>
      </w:r>
      <w:r>
        <w:rPr>
          <w:noProof/>
        </w:rPr>
        <w:t>90</w:t>
      </w:r>
      <w:r>
        <w:rPr>
          <w:noProof/>
        </w:rPr>
        <w:fldChar w:fldCharType="end"/>
      </w:r>
    </w:p>
    <w:p w14:paraId="40B035EB" w14:textId="1D677CF2" w:rsidR="004D2AE7" w:rsidRDefault="004D2AE7">
      <w:pPr>
        <w:pStyle w:val="TOC4"/>
        <w:rPr>
          <w:rFonts w:asciiTheme="minorHAnsi" w:eastAsiaTheme="minorEastAsia" w:hAnsiTheme="minorHAnsi" w:cstheme="minorBidi"/>
          <w:noProof/>
          <w:sz w:val="22"/>
          <w:szCs w:val="22"/>
          <w:lang w:eastAsia="en-GB"/>
        </w:rPr>
      </w:pPr>
      <w:r>
        <w:rPr>
          <w:noProof/>
        </w:rPr>
        <w:t>5.5.3.6</w:t>
      </w:r>
      <w:r>
        <w:rPr>
          <w:rFonts w:asciiTheme="minorHAnsi" w:eastAsiaTheme="minorEastAsia" w:hAnsiTheme="minorHAnsi" w:cstheme="minorBidi"/>
          <w:noProof/>
          <w:sz w:val="22"/>
          <w:szCs w:val="22"/>
          <w:lang w:eastAsia="en-GB"/>
        </w:rPr>
        <w:tab/>
      </w:r>
      <w:r>
        <w:rPr>
          <w:noProof/>
        </w:rPr>
        <w:t>Enumeration: QosResourceType</w:t>
      </w:r>
      <w:r>
        <w:rPr>
          <w:noProof/>
        </w:rPr>
        <w:tab/>
      </w:r>
      <w:r>
        <w:rPr>
          <w:noProof/>
        </w:rPr>
        <w:fldChar w:fldCharType="begin"/>
      </w:r>
      <w:r>
        <w:rPr>
          <w:noProof/>
        </w:rPr>
        <w:instrText xml:space="preserve"> PAGEREF _Toc136242630 \h </w:instrText>
      </w:r>
      <w:r>
        <w:rPr>
          <w:noProof/>
        </w:rPr>
      </w:r>
      <w:r>
        <w:rPr>
          <w:noProof/>
        </w:rPr>
        <w:fldChar w:fldCharType="separate"/>
      </w:r>
      <w:r>
        <w:rPr>
          <w:noProof/>
        </w:rPr>
        <w:t>90</w:t>
      </w:r>
      <w:r>
        <w:rPr>
          <w:noProof/>
        </w:rPr>
        <w:fldChar w:fldCharType="end"/>
      </w:r>
    </w:p>
    <w:p w14:paraId="43114553" w14:textId="5B66554C" w:rsidR="004D2AE7" w:rsidRDefault="004D2AE7">
      <w:pPr>
        <w:pStyle w:val="TOC4"/>
        <w:rPr>
          <w:rFonts w:asciiTheme="minorHAnsi" w:eastAsiaTheme="minorEastAsia" w:hAnsiTheme="minorHAnsi" w:cstheme="minorBidi"/>
          <w:noProof/>
          <w:sz w:val="22"/>
          <w:szCs w:val="22"/>
          <w:lang w:eastAsia="en-GB"/>
        </w:rPr>
      </w:pPr>
      <w:r>
        <w:rPr>
          <w:noProof/>
        </w:rPr>
        <w:t>5.5.3.7</w:t>
      </w:r>
      <w:r>
        <w:rPr>
          <w:rFonts w:asciiTheme="minorHAnsi" w:eastAsiaTheme="minorEastAsia" w:hAnsiTheme="minorHAnsi" w:cstheme="minorBidi"/>
          <w:noProof/>
          <w:sz w:val="22"/>
          <w:szCs w:val="22"/>
          <w:lang w:eastAsia="en-GB"/>
        </w:rPr>
        <w:tab/>
      </w:r>
      <w:r>
        <w:rPr>
          <w:noProof/>
        </w:rPr>
        <w:t>Enumeration: PreemptionCapabilityRm</w:t>
      </w:r>
      <w:r>
        <w:rPr>
          <w:noProof/>
        </w:rPr>
        <w:tab/>
      </w:r>
      <w:r>
        <w:rPr>
          <w:noProof/>
        </w:rPr>
        <w:fldChar w:fldCharType="begin"/>
      </w:r>
      <w:r>
        <w:rPr>
          <w:noProof/>
        </w:rPr>
        <w:instrText xml:space="preserve"> PAGEREF _Toc136242631 \h </w:instrText>
      </w:r>
      <w:r>
        <w:rPr>
          <w:noProof/>
        </w:rPr>
      </w:r>
      <w:r>
        <w:rPr>
          <w:noProof/>
        </w:rPr>
        <w:fldChar w:fldCharType="separate"/>
      </w:r>
      <w:r>
        <w:rPr>
          <w:noProof/>
        </w:rPr>
        <w:t>90</w:t>
      </w:r>
      <w:r>
        <w:rPr>
          <w:noProof/>
        </w:rPr>
        <w:fldChar w:fldCharType="end"/>
      </w:r>
    </w:p>
    <w:p w14:paraId="089D4989" w14:textId="2075E90B" w:rsidR="004D2AE7" w:rsidRDefault="004D2AE7">
      <w:pPr>
        <w:pStyle w:val="TOC4"/>
        <w:rPr>
          <w:rFonts w:asciiTheme="minorHAnsi" w:eastAsiaTheme="minorEastAsia" w:hAnsiTheme="minorHAnsi" w:cstheme="minorBidi"/>
          <w:noProof/>
          <w:sz w:val="22"/>
          <w:szCs w:val="22"/>
          <w:lang w:eastAsia="en-GB"/>
        </w:rPr>
      </w:pPr>
      <w:r>
        <w:rPr>
          <w:noProof/>
        </w:rPr>
        <w:t>5.5.3.8</w:t>
      </w:r>
      <w:r>
        <w:rPr>
          <w:rFonts w:asciiTheme="minorHAnsi" w:eastAsiaTheme="minorEastAsia" w:hAnsiTheme="minorHAnsi" w:cstheme="minorBidi"/>
          <w:noProof/>
          <w:sz w:val="22"/>
          <w:szCs w:val="22"/>
          <w:lang w:eastAsia="en-GB"/>
        </w:rPr>
        <w:tab/>
      </w:r>
      <w:r>
        <w:rPr>
          <w:noProof/>
        </w:rPr>
        <w:t>Enumeration: PreemptionVulnerabilityRm</w:t>
      </w:r>
      <w:r>
        <w:rPr>
          <w:noProof/>
        </w:rPr>
        <w:tab/>
      </w:r>
      <w:r>
        <w:rPr>
          <w:noProof/>
        </w:rPr>
        <w:fldChar w:fldCharType="begin"/>
      </w:r>
      <w:r>
        <w:rPr>
          <w:noProof/>
        </w:rPr>
        <w:instrText xml:space="preserve"> PAGEREF _Toc136242632 \h </w:instrText>
      </w:r>
      <w:r>
        <w:rPr>
          <w:noProof/>
        </w:rPr>
      </w:r>
      <w:r>
        <w:rPr>
          <w:noProof/>
        </w:rPr>
        <w:fldChar w:fldCharType="separate"/>
      </w:r>
      <w:r>
        <w:rPr>
          <w:noProof/>
        </w:rPr>
        <w:t>90</w:t>
      </w:r>
      <w:r>
        <w:rPr>
          <w:noProof/>
        </w:rPr>
        <w:fldChar w:fldCharType="end"/>
      </w:r>
    </w:p>
    <w:p w14:paraId="151AD215" w14:textId="11D6C9A5" w:rsidR="004D2AE7" w:rsidRDefault="004D2AE7">
      <w:pPr>
        <w:pStyle w:val="TOC4"/>
        <w:rPr>
          <w:rFonts w:asciiTheme="minorHAnsi" w:eastAsiaTheme="minorEastAsia" w:hAnsiTheme="minorHAnsi" w:cstheme="minorBidi"/>
          <w:noProof/>
          <w:sz w:val="22"/>
          <w:szCs w:val="22"/>
          <w:lang w:eastAsia="en-GB"/>
        </w:rPr>
      </w:pPr>
      <w:r>
        <w:rPr>
          <w:noProof/>
        </w:rPr>
        <w:t>5.5.3.9</w:t>
      </w:r>
      <w:r>
        <w:rPr>
          <w:rFonts w:asciiTheme="minorHAnsi" w:eastAsiaTheme="minorEastAsia" w:hAnsiTheme="minorHAnsi" w:cstheme="minorBidi"/>
          <w:noProof/>
          <w:sz w:val="22"/>
          <w:szCs w:val="22"/>
          <w:lang w:eastAsia="en-GB"/>
        </w:rPr>
        <w:tab/>
      </w:r>
      <w:r>
        <w:rPr>
          <w:noProof/>
        </w:rPr>
        <w:t>Enumeration: ReflectiveQosAttributeRm</w:t>
      </w:r>
      <w:r>
        <w:rPr>
          <w:noProof/>
        </w:rPr>
        <w:tab/>
      </w:r>
      <w:r>
        <w:rPr>
          <w:noProof/>
        </w:rPr>
        <w:fldChar w:fldCharType="begin"/>
      </w:r>
      <w:r>
        <w:rPr>
          <w:noProof/>
        </w:rPr>
        <w:instrText xml:space="preserve"> PAGEREF _Toc136242633 \h </w:instrText>
      </w:r>
      <w:r>
        <w:rPr>
          <w:noProof/>
        </w:rPr>
      </w:r>
      <w:r>
        <w:rPr>
          <w:noProof/>
        </w:rPr>
        <w:fldChar w:fldCharType="separate"/>
      </w:r>
      <w:r>
        <w:rPr>
          <w:noProof/>
        </w:rPr>
        <w:t>90</w:t>
      </w:r>
      <w:r>
        <w:rPr>
          <w:noProof/>
        </w:rPr>
        <w:fldChar w:fldCharType="end"/>
      </w:r>
    </w:p>
    <w:p w14:paraId="40FA23C7" w14:textId="642C669C" w:rsidR="004D2AE7" w:rsidRDefault="004D2AE7">
      <w:pPr>
        <w:pStyle w:val="TOC4"/>
        <w:rPr>
          <w:rFonts w:asciiTheme="minorHAnsi" w:eastAsiaTheme="minorEastAsia" w:hAnsiTheme="minorHAnsi" w:cstheme="minorBidi"/>
          <w:noProof/>
          <w:sz w:val="22"/>
          <w:szCs w:val="22"/>
          <w:lang w:eastAsia="en-GB"/>
        </w:rPr>
      </w:pPr>
      <w:r>
        <w:rPr>
          <w:noProof/>
        </w:rPr>
        <w:t>5.5.3.10</w:t>
      </w:r>
      <w:r>
        <w:rPr>
          <w:rFonts w:asciiTheme="minorHAnsi" w:eastAsiaTheme="minorEastAsia" w:hAnsiTheme="minorHAnsi" w:cstheme="minorBidi"/>
          <w:noProof/>
          <w:sz w:val="22"/>
          <w:szCs w:val="22"/>
          <w:lang w:eastAsia="en-GB"/>
        </w:rPr>
        <w:tab/>
      </w:r>
      <w:r>
        <w:rPr>
          <w:noProof/>
        </w:rPr>
        <w:t>Enumeration: NotificationControlRm</w:t>
      </w:r>
      <w:r>
        <w:rPr>
          <w:noProof/>
        </w:rPr>
        <w:tab/>
      </w:r>
      <w:r>
        <w:rPr>
          <w:noProof/>
        </w:rPr>
        <w:fldChar w:fldCharType="begin"/>
      </w:r>
      <w:r>
        <w:rPr>
          <w:noProof/>
        </w:rPr>
        <w:instrText xml:space="preserve"> PAGEREF _Toc136242634 \h </w:instrText>
      </w:r>
      <w:r>
        <w:rPr>
          <w:noProof/>
        </w:rPr>
      </w:r>
      <w:r>
        <w:rPr>
          <w:noProof/>
        </w:rPr>
        <w:fldChar w:fldCharType="separate"/>
      </w:r>
      <w:r>
        <w:rPr>
          <w:noProof/>
        </w:rPr>
        <w:t>90</w:t>
      </w:r>
      <w:r>
        <w:rPr>
          <w:noProof/>
        </w:rPr>
        <w:fldChar w:fldCharType="end"/>
      </w:r>
    </w:p>
    <w:p w14:paraId="573B7351" w14:textId="5B65C427" w:rsidR="004D2AE7" w:rsidRDefault="004D2AE7">
      <w:pPr>
        <w:pStyle w:val="TOC4"/>
        <w:rPr>
          <w:rFonts w:asciiTheme="minorHAnsi" w:eastAsiaTheme="minorEastAsia" w:hAnsiTheme="minorHAnsi" w:cstheme="minorBidi"/>
          <w:noProof/>
          <w:sz w:val="22"/>
          <w:szCs w:val="22"/>
          <w:lang w:eastAsia="en-GB"/>
        </w:rPr>
      </w:pPr>
      <w:r>
        <w:rPr>
          <w:noProof/>
        </w:rPr>
        <w:t>5.5.3.11</w:t>
      </w:r>
      <w:r>
        <w:rPr>
          <w:rFonts w:asciiTheme="minorHAnsi" w:eastAsiaTheme="minorEastAsia" w:hAnsiTheme="minorHAnsi" w:cstheme="minorBidi"/>
          <w:noProof/>
          <w:sz w:val="22"/>
          <w:szCs w:val="22"/>
          <w:lang w:eastAsia="en-GB"/>
        </w:rPr>
        <w:tab/>
      </w:r>
      <w:r>
        <w:rPr>
          <w:noProof/>
        </w:rPr>
        <w:t>Enumeration: QosResourceTypeRm</w:t>
      </w:r>
      <w:r>
        <w:rPr>
          <w:noProof/>
        </w:rPr>
        <w:tab/>
      </w:r>
      <w:r>
        <w:rPr>
          <w:noProof/>
        </w:rPr>
        <w:fldChar w:fldCharType="begin"/>
      </w:r>
      <w:r>
        <w:rPr>
          <w:noProof/>
        </w:rPr>
        <w:instrText xml:space="preserve"> PAGEREF _Toc136242635 \h </w:instrText>
      </w:r>
      <w:r>
        <w:rPr>
          <w:noProof/>
        </w:rPr>
      </w:r>
      <w:r>
        <w:rPr>
          <w:noProof/>
        </w:rPr>
        <w:fldChar w:fldCharType="separate"/>
      </w:r>
      <w:r>
        <w:rPr>
          <w:noProof/>
        </w:rPr>
        <w:t>91</w:t>
      </w:r>
      <w:r>
        <w:rPr>
          <w:noProof/>
        </w:rPr>
        <w:fldChar w:fldCharType="end"/>
      </w:r>
    </w:p>
    <w:p w14:paraId="1EC3C517" w14:textId="000E5887" w:rsidR="004D2AE7" w:rsidRDefault="004D2AE7">
      <w:pPr>
        <w:pStyle w:val="TOC4"/>
        <w:rPr>
          <w:rFonts w:asciiTheme="minorHAnsi" w:eastAsiaTheme="minorEastAsia" w:hAnsiTheme="minorHAnsi" w:cstheme="minorBidi"/>
          <w:noProof/>
          <w:sz w:val="22"/>
          <w:szCs w:val="22"/>
          <w:lang w:eastAsia="en-GB"/>
        </w:rPr>
      </w:pPr>
      <w:r>
        <w:rPr>
          <w:noProof/>
        </w:rPr>
        <w:t>5.5.3.12</w:t>
      </w:r>
      <w:r>
        <w:rPr>
          <w:rFonts w:asciiTheme="minorHAnsi" w:eastAsiaTheme="minorEastAsia" w:hAnsiTheme="minorHAnsi" w:cstheme="minorBidi"/>
          <w:noProof/>
          <w:sz w:val="22"/>
          <w:szCs w:val="22"/>
          <w:lang w:eastAsia="en-GB"/>
        </w:rPr>
        <w:tab/>
      </w:r>
      <w:r>
        <w:rPr>
          <w:noProof/>
        </w:rPr>
        <w:t>Enumeration: AdditionalQosFlowInfo</w:t>
      </w:r>
      <w:r>
        <w:rPr>
          <w:noProof/>
        </w:rPr>
        <w:tab/>
      </w:r>
      <w:r>
        <w:rPr>
          <w:noProof/>
        </w:rPr>
        <w:fldChar w:fldCharType="begin"/>
      </w:r>
      <w:r>
        <w:rPr>
          <w:noProof/>
        </w:rPr>
        <w:instrText xml:space="preserve"> PAGEREF _Toc136242636 \h </w:instrText>
      </w:r>
      <w:r>
        <w:rPr>
          <w:noProof/>
        </w:rPr>
      </w:r>
      <w:r>
        <w:rPr>
          <w:noProof/>
        </w:rPr>
        <w:fldChar w:fldCharType="separate"/>
      </w:r>
      <w:r>
        <w:rPr>
          <w:noProof/>
        </w:rPr>
        <w:t>91</w:t>
      </w:r>
      <w:r>
        <w:rPr>
          <w:noProof/>
        </w:rPr>
        <w:fldChar w:fldCharType="end"/>
      </w:r>
    </w:p>
    <w:p w14:paraId="576CD4F4" w14:textId="5FB62F32" w:rsidR="004D2AE7" w:rsidRDefault="004D2AE7">
      <w:pPr>
        <w:pStyle w:val="TOC4"/>
        <w:rPr>
          <w:rFonts w:asciiTheme="minorHAnsi" w:eastAsiaTheme="minorEastAsia" w:hAnsiTheme="minorHAnsi" w:cstheme="minorBidi"/>
          <w:noProof/>
          <w:sz w:val="22"/>
          <w:szCs w:val="22"/>
          <w:lang w:eastAsia="en-GB"/>
        </w:rPr>
      </w:pPr>
      <w:r>
        <w:rPr>
          <w:noProof/>
        </w:rPr>
        <w:t>5.5.3.13</w:t>
      </w:r>
      <w:r>
        <w:rPr>
          <w:rFonts w:asciiTheme="minorHAnsi" w:eastAsiaTheme="minorEastAsia" w:hAnsiTheme="minorHAnsi" w:cstheme="minorBidi"/>
          <w:noProof/>
          <w:sz w:val="22"/>
          <w:szCs w:val="22"/>
          <w:lang w:eastAsia="en-GB"/>
        </w:rPr>
        <w:tab/>
      </w:r>
      <w:r>
        <w:rPr>
          <w:noProof/>
        </w:rPr>
        <w:t>Enumeration: PartitioningCriteria</w:t>
      </w:r>
      <w:r>
        <w:rPr>
          <w:noProof/>
        </w:rPr>
        <w:tab/>
      </w:r>
      <w:r>
        <w:rPr>
          <w:noProof/>
        </w:rPr>
        <w:fldChar w:fldCharType="begin"/>
      </w:r>
      <w:r>
        <w:rPr>
          <w:noProof/>
        </w:rPr>
        <w:instrText xml:space="preserve"> PAGEREF _Toc136242637 \h </w:instrText>
      </w:r>
      <w:r>
        <w:rPr>
          <w:noProof/>
        </w:rPr>
      </w:r>
      <w:r>
        <w:rPr>
          <w:noProof/>
        </w:rPr>
        <w:fldChar w:fldCharType="separate"/>
      </w:r>
      <w:r>
        <w:rPr>
          <w:noProof/>
        </w:rPr>
        <w:t>91</w:t>
      </w:r>
      <w:r>
        <w:rPr>
          <w:noProof/>
        </w:rPr>
        <w:fldChar w:fldCharType="end"/>
      </w:r>
    </w:p>
    <w:p w14:paraId="05326711" w14:textId="256B23D3" w:rsidR="004D2AE7" w:rsidRDefault="004D2AE7">
      <w:pPr>
        <w:pStyle w:val="TOC4"/>
        <w:rPr>
          <w:rFonts w:asciiTheme="minorHAnsi" w:eastAsiaTheme="minorEastAsia" w:hAnsiTheme="minorHAnsi" w:cstheme="minorBidi"/>
          <w:noProof/>
          <w:sz w:val="22"/>
          <w:szCs w:val="22"/>
          <w:lang w:eastAsia="en-GB"/>
        </w:rPr>
      </w:pPr>
      <w:r>
        <w:rPr>
          <w:noProof/>
        </w:rPr>
        <w:t>5.5.3.14</w:t>
      </w:r>
      <w:r>
        <w:rPr>
          <w:rFonts w:asciiTheme="minorHAnsi" w:eastAsiaTheme="minorEastAsia" w:hAnsiTheme="minorHAnsi" w:cstheme="minorBidi"/>
          <w:noProof/>
          <w:sz w:val="22"/>
          <w:szCs w:val="22"/>
          <w:lang w:eastAsia="en-GB"/>
        </w:rPr>
        <w:tab/>
      </w:r>
      <w:r>
        <w:rPr>
          <w:noProof/>
        </w:rPr>
        <w:t>Enumeration: PartitioningCriteriaRm</w:t>
      </w:r>
      <w:r>
        <w:rPr>
          <w:noProof/>
        </w:rPr>
        <w:tab/>
      </w:r>
      <w:r>
        <w:rPr>
          <w:noProof/>
        </w:rPr>
        <w:fldChar w:fldCharType="begin"/>
      </w:r>
      <w:r>
        <w:rPr>
          <w:noProof/>
        </w:rPr>
        <w:instrText xml:space="preserve"> PAGEREF _Toc136242638 \h </w:instrText>
      </w:r>
      <w:r>
        <w:rPr>
          <w:noProof/>
        </w:rPr>
      </w:r>
      <w:r>
        <w:rPr>
          <w:noProof/>
        </w:rPr>
        <w:fldChar w:fldCharType="separate"/>
      </w:r>
      <w:r>
        <w:rPr>
          <w:noProof/>
        </w:rPr>
        <w:t>91</w:t>
      </w:r>
      <w:r>
        <w:rPr>
          <w:noProof/>
        </w:rPr>
        <w:fldChar w:fldCharType="end"/>
      </w:r>
    </w:p>
    <w:p w14:paraId="79A8A328" w14:textId="5B77BD68" w:rsidR="004D2AE7" w:rsidRDefault="004D2AE7">
      <w:pPr>
        <w:pStyle w:val="TOC3"/>
        <w:rPr>
          <w:rFonts w:asciiTheme="minorHAnsi" w:eastAsiaTheme="minorEastAsia" w:hAnsiTheme="minorHAnsi" w:cstheme="minorBidi"/>
          <w:noProof/>
          <w:sz w:val="22"/>
          <w:szCs w:val="22"/>
          <w:lang w:eastAsia="en-GB"/>
        </w:rPr>
      </w:pPr>
      <w:r>
        <w:rPr>
          <w:noProof/>
        </w:rPr>
        <w:t>5.5.4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_Toc136242639 \h </w:instrText>
      </w:r>
      <w:r>
        <w:rPr>
          <w:noProof/>
        </w:rPr>
      </w:r>
      <w:r>
        <w:rPr>
          <w:noProof/>
        </w:rPr>
        <w:fldChar w:fldCharType="separate"/>
      </w:r>
      <w:r>
        <w:rPr>
          <w:noProof/>
        </w:rPr>
        <w:t>91</w:t>
      </w:r>
      <w:r>
        <w:rPr>
          <w:noProof/>
        </w:rPr>
        <w:fldChar w:fldCharType="end"/>
      </w:r>
    </w:p>
    <w:p w14:paraId="55882745" w14:textId="05CF1ABB" w:rsidR="004D2AE7" w:rsidRDefault="004D2AE7">
      <w:pPr>
        <w:pStyle w:val="TOC4"/>
        <w:rPr>
          <w:rFonts w:asciiTheme="minorHAnsi" w:eastAsiaTheme="minorEastAsia" w:hAnsiTheme="minorHAnsi" w:cstheme="minorBidi"/>
          <w:noProof/>
          <w:sz w:val="22"/>
          <w:szCs w:val="22"/>
          <w:lang w:eastAsia="en-GB"/>
        </w:rPr>
      </w:pPr>
      <w:r>
        <w:rPr>
          <w:noProof/>
        </w:rPr>
        <w:t>5.5.4.1</w:t>
      </w:r>
      <w:r>
        <w:rPr>
          <w:rFonts w:asciiTheme="minorHAnsi" w:eastAsiaTheme="minorEastAsia" w:hAnsiTheme="minorHAnsi" w:cstheme="minorBidi"/>
          <w:noProof/>
          <w:sz w:val="22"/>
          <w:szCs w:val="22"/>
          <w:lang w:eastAsia="en-GB"/>
        </w:rPr>
        <w:tab/>
      </w:r>
      <w:r>
        <w:rPr>
          <w:noProof/>
        </w:rPr>
        <w:t>Type: Arp</w:t>
      </w:r>
      <w:r>
        <w:rPr>
          <w:noProof/>
        </w:rPr>
        <w:tab/>
      </w:r>
      <w:r>
        <w:rPr>
          <w:noProof/>
        </w:rPr>
        <w:fldChar w:fldCharType="begin"/>
      </w:r>
      <w:r>
        <w:rPr>
          <w:noProof/>
        </w:rPr>
        <w:instrText xml:space="preserve"> PAGEREF _Toc136242640 \h </w:instrText>
      </w:r>
      <w:r>
        <w:rPr>
          <w:noProof/>
        </w:rPr>
      </w:r>
      <w:r>
        <w:rPr>
          <w:noProof/>
        </w:rPr>
        <w:fldChar w:fldCharType="separate"/>
      </w:r>
      <w:r>
        <w:rPr>
          <w:noProof/>
        </w:rPr>
        <w:t>91</w:t>
      </w:r>
      <w:r>
        <w:rPr>
          <w:noProof/>
        </w:rPr>
        <w:fldChar w:fldCharType="end"/>
      </w:r>
    </w:p>
    <w:p w14:paraId="63577814" w14:textId="06A64A2C" w:rsidR="004D2AE7" w:rsidRDefault="004D2AE7">
      <w:pPr>
        <w:pStyle w:val="TOC4"/>
        <w:rPr>
          <w:rFonts w:asciiTheme="minorHAnsi" w:eastAsiaTheme="minorEastAsia" w:hAnsiTheme="minorHAnsi" w:cstheme="minorBidi"/>
          <w:noProof/>
          <w:sz w:val="22"/>
          <w:szCs w:val="22"/>
          <w:lang w:eastAsia="en-GB"/>
        </w:rPr>
      </w:pPr>
      <w:r>
        <w:rPr>
          <w:noProof/>
        </w:rPr>
        <w:t>5.5.4.2</w:t>
      </w:r>
      <w:r>
        <w:rPr>
          <w:rFonts w:asciiTheme="minorHAnsi" w:eastAsiaTheme="minorEastAsia" w:hAnsiTheme="minorHAnsi" w:cstheme="minorBidi"/>
          <w:noProof/>
          <w:sz w:val="22"/>
          <w:szCs w:val="22"/>
          <w:lang w:eastAsia="en-GB"/>
        </w:rPr>
        <w:tab/>
      </w:r>
      <w:r>
        <w:rPr>
          <w:noProof/>
        </w:rPr>
        <w:t>Type: Ambr</w:t>
      </w:r>
      <w:r>
        <w:rPr>
          <w:noProof/>
        </w:rPr>
        <w:tab/>
      </w:r>
      <w:r>
        <w:rPr>
          <w:noProof/>
        </w:rPr>
        <w:fldChar w:fldCharType="begin"/>
      </w:r>
      <w:r>
        <w:rPr>
          <w:noProof/>
        </w:rPr>
        <w:instrText xml:space="preserve"> PAGEREF _Toc136242641 \h </w:instrText>
      </w:r>
      <w:r>
        <w:rPr>
          <w:noProof/>
        </w:rPr>
      </w:r>
      <w:r>
        <w:rPr>
          <w:noProof/>
        </w:rPr>
        <w:fldChar w:fldCharType="separate"/>
      </w:r>
      <w:r>
        <w:rPr>
          <w:noProof/>
        </w:rPr>
        <w:t>92</w:t>
      </w:r>
      <w:r>
        <w:rPr>
          <w:noProof/>
        </w:rPr>
        <w:fldChar w:fldCharType="end"/>
      </w:r>
    </w:p>
    <w:p w14:paraId="2DA67454" w14:textId="7CD05DB1" w:rsidR="004D2AE7" w:rsidRDefault="004D2AE7">
      <w:pPr>
        <w:pStyle w:val="TOC4"/>
        <w:rPr>
          <w:rFonts w:asciiTheme="minorHAnsi" w:eastAsiaTheme="minorEastAsia" w:hAnsiTheme="minorHAnsi" w:cstheme="minorBidi"/>
          <w:noProof/>
          <w:sz w:val="22"/>
          <w:szCs w:val="22"/>
          <w:lang w:eastAsia="en-GB"/>
        </w:rPr>
      </w:pPr>
      <w:r>
        <w:rPr>
          <w:noProof/>
        </w:rPr>
        <w:t>5.5.4.3</w:t>
      </w:r>
      <w:r>
        <w:rPr>
          <w:rFonts w:asciiTheme="minorHAnsi" w:eastAsiaTheme="minorEastAsia" w:hAnsiTheme="minorHAnsi" w:cstheme="minorBidi"/>
          <w:noProof/>
          <w:sz w:val="22"/>
          <w:szCs w:val="22"/>
          <w:lang w:eastAsia="en-GB"/>
        </w:rPr>
        <w:tab/>
      </w:r>
      <w:r>
        <w:rPr>
          <w:noProof/>
        </w:rPr>
        <w:t>Type: Dynamic5Qi</w:t>
      </w:r>
      <w:r>
        <w:rPr>
          <w:noProof/>
        </w:rPr>
        <w:tab/>
      </w:r>
      <w:r>
        <w:rPr>
          <w:noProof/>
        </w:rPr>
        <w:fldChar w:fldCharType="begin"/>
      </w:r>
      <w:r>
        <w:rPr>
          <w:noProof/>
        </w:rPr>
        <w:instrText xml:space="preserve"> PAGEREF _Toc136242642 \h </w:instrText>
      </w:r>
      <w:r>
        <w:rPr>
          <w:noProof/>
        </w:rPr>
      </w:r>
      <w:r>
        <w:rPr>
          <w:noProof/>
        </w:rPr>
        <w:fldChar w:fldCharType="separate"/>
      </w:r>
      <w:r>
        <w:rPr>
          <w:noProof/>
        </w:rPr>
        <w:t>92</w:t>
      </w:r>
      <w:r>
        <w:rPr>
          <w:noProof/>
        </w:rPr>
        <w:fldChar w:fldCharType="end"/>
      </w:r>
    </w:p>
    <w:p w14:paraId="65C984EB" w14:textId="5C5CAAEA" w:rsidR="004D2AE7" w:rsidRDefault="004D2AE7">
      <w:pPr>
        <w:pStyle w:val="TOC4"/>
        <w:rPr>
          <w:rFonts w:asciiTheme="minorHAnsi" w:eastAsiaTheme="minorEastAsia" w:hAnsiTheme="minorHAnsi" w:cstheme="minorBidi"/>
          <w:noProof/>
          <w:sz w:val="22"/>
          <w:szCs w:val="22"/>
          <w:lang w:eastAsia="en-GB"/>
        </w:rPr>
      </w:pPr>
      <w:r>
        <w:rPr>
          <w:noProof/>
        </w:rPr>
        <w:t>5.5.4.4</w:t>
      </w:r>
      <w:r>
        <w:rPr>
          <w:rFonts w:asciiTheme="minorHAnsi" w:eastAsiaTheme="minorEastAsia" w:hAnsiTheme="minorHAnsi" w:cstheme="minorBidi"/>
          <w:noProof/>
          <w:sz w:val="22"/>
          <w:szCs w:val="22"/>
          <w:lang w:eastAsia="en-GB"/>
        </w:rPr>
        <w:tab/>
      </w:r>
      <w:r>
        <w:rPr>
          <w:noProof/>
        </w:rPr>
        <w:t>Type: NonDynamic5Qi</w:t>
      </w:r>
      <w:r>
        <w:rPr>
          <w:noProof/>
        </w:rPr>
        <w:tab/>
      </w:r>
      <w:r>
        <w:rPr>
          <w:noProof/>
        </w:rPr>
        <w:fldChar w:fldCharType="begin"/>
      </w:r>
      <w:r>
        <w:rPr>
          <w:noProof/>
        </w:rPr>
        <w:instrText xml:space="preserve"> PAGEREF _Toc136242643 \h </w:instrText>
      </w:r>
      <w:r>
        <w:rPr>
          <w:noProof/>
        </w:rPr>
      </w:r>
      <w:r>
        <w:rPr>
          <w:noProof/>
        </w:rPr>
        <w:fldChar w:fldCharType="separate"/>
      </w:r>
      <w:r>
        <w:rPr>
          <w:noProof/>
        </w:rPr>
        <w:t>93</w:t>
      </w:r>
      <w:r>
        <w:rPr>
          <w:noProof/>
        </w:rPr>
        <w:fldChar w:fldCharType="end"/>
      </w:r>
    </w:p>
    <w:p w14:paraId="7EFD135E" w14:textId="2CDD49B2" w:rsidR="004D2AE7" w:rsidRDefault="004D2AE7">
      <w:pPr>
        <w:pStyle w:val="TOC4"/>
        <w:rPr>
          <w:rFonts w:asciiTheme="minorHAnsi" w:eastAsiaTheme="minorEastAsia" w:hAnsiTheme="minorHAnsi" w:cstheme="minorBidi"/>
          <w:noProof/>
          <w:sz w:val="22"/>
          <w:szCs w:val="22"/>
          <w:lang w:eastAsia="en-GB"/>
        </w:rPr>
      </w:pPr>
      <w:r>
        <w:rPr>
          <w:noProof/>
        </w:rPr>
        <w:t>5.5.4.5</w:t>
      </w:r>
      <w:r>
        <w:rPr>
          <w:rFonts w:asciiTheme="minorHAnsi" w:eastAsiaTheme="minorEastAsia" w:hAnsiTheme="minorHAnsi" w:cstheme="minorBidi"/>
          <w:noProof/>
          <w:sz w:val="22"/>
          <w:szCs w:val="22"/>
          <w:lang w:eastAsia="en-GB"/>
        </w:rPr>
        <w:tab/>
      </w:r>
      <w:r>
        <w:rPr>
          <w:noProof/>
        </w:rPr>
        <w:t>Type: ArpRm</w:t>
      </w:r>
      <w:r>
        <w:rPr>
          <w:noProof/>
        </w:rPr>
        <w:tab/>
      </w:r>
      <w:r>
        <w:rPr>
          <w:noProof/>
        </w:rPr>
        <w:fldChar w:fldCharType="begin"/>
      </w:r>
      <w:r>
        <w:rPr>
          <w:noProof/>
        </w:rPr>
        <w:instrText xml:space="preserve"> PAGEREF _Toc136242644 \h </w:instrText>
      </w:r>
      <w:r>
        <w:rPr>
          <w:noProof/>
        </w:rPr>
      </w:r>
      <w:r>
        <w:rPr>
          <w:noProof/>
        </w:rPr>
        <w:fldChar w:fldCharType="separate"/>
      </w:r>
      <w:r>
        <w:rPr>
          <w:noProof/>
        </w:rPr>
        <w:t>93</w:t>
      </w:r>
      <w:r>
        <w:rPr>
          <w:noProof/>
        </w:rPr>
        <w:fldChar w:fldCharType="end"/>
      </w:r>
    </w:p>
    <w:p w14:paraId="4DDD01D9" w14:textId="0AD2044A" w:rsidR="004D2AE7" w:rsidRDefault="004D2AE7">
      <w:pPr>
        <w:pStyle w:val="TOC4"/>
        <w:rPr>
          <w:rFonts w:asciiTheme="minorHAnsi" w:eastAsiaTheme="minorEastAsia" w:hAnsiTheme="minorHAnsi" w:cstheme="minorBidi"/>
          <w:noProof/>
          <w:sz w:val="22"/>
          <w:szCs w:val="22"/>
          <w:lang w:eastAsia="en-GB"/>
        </w:rPr>
      </w:pPr>
      <w:r>
        <w:rPr>
          <w:noProof/>
        </w:rPr>
        <w:t>5.5.4.6</w:t>
      </w:r>
      <w:r>
        <w:rPr>
          <w:rFonts w:asciiTheme="minorHAnsi" w:eastAsiaTheme="minorEastAsia" w:hAnsiTheme="minorHAnsi" w:cstheme="minorBidi"/>
          <w:noProof/>
          <w:sz w:val="22"/>
          <w:szCs w:val="22"/>
          <w:lang w:eastAsia="en-GB"/>
        </w:rPr>
        <w:tab/>
      </w:r>
      <w:r>
        <w:rPr>
          <w:noProof/>
        </w:rPr>
        <w:t>Type: AmbrRm</w:t>
      </w:r>
      <w:r>
        <w:rPr>
          <w:noProof/>
        </w:rPr>
        <w:tab/>
      </w:r>
      <w:r>
        <w:rPr>
          <w:noProof/>
        </w:rPr>
        <w:fldChar w:fldCharType="begin"/>
      </w:r>
      <w:r>
        <w:rPr>
          <w:noProof/>
        </w:rPr>
        <w:instrText xml:space="preserve"> PAGEREF _Toc136242645 \h </w:instrText>
      </w:r>
      <w:r>
        <w:rPr>
          <w:noProof/>
        </w:rPr>
      </w:r>
      <w:r>
        <w:rPr>
          <w:noProof/>
        </w:rPr>
        <w:fldChar w:fldCharType="separate"/>
      </w:r>
      <w:r>
        <w:rPr>
          <w:noProof/>
        </w:rPr>
        <w:t>93</w:t>
      </w:r>
      <w:r>
        <w:rPr>
          <w:noProof/>
        </w:rPr>
        <w:fldChar w:fldCharType="end"/>
      </w:r>
    </w:p>
    <w:p w14:paraId="329CAFAF" w14:textId="03BA6CC5" w:rsidR="004D2AE7" w:rsidRDefault="004D2AE7">
      <w:pPr>
        <w:pStyle w:val="TOC4"/>
        <w:rPr>
          <w:rFonts w:asciiTheme="minorHAnsi" w:eastAsiaTheme="minorEastAsia" w:hAnsiTheme="minorHAnsi" w:cstheme="minorBidi"/>
          <w:noProof/>
          <w:sz w:val="22"/>
          <w:szCs w:val="22"/>
          <w:lang w:eastAsia="en-GB"/>
        </w:rPr>
      </w:pPr>
      <w:r>
        <w:rPr>
          <w:noProof/>
        </w:rPr>
        <w:t>5.5.4.7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_Toc136242646 \h </w:instrText>
      </w:r>
      <w:r>
        <w:rPr>
          <w:noProof/>
        </w:rPr>
      </w:r>
      <w:r>
        <w:rPr>
          <w:noProof/>
        </w:rPr>
        <w:fldChar w:fldCharType="separate"/>
      </w:r>
      <w:r>
        <w:rPr>
          <w:noProof/>
        </w:rPr>
        <w:t>93</w:t>
      </w:r>
      <w:r>
        <w:rPr>
          <w:noProof/>
        </w:rPr>
        <w:fldChar w:fldCharType="end"/>
      </w:r>
    </w:p>
    <w:p w14:paraId="400C9BD9" w14:textId="01E58514" w:rsidR="004D2AE7" w:rsidRDefault="004D2AE7">
      <w:pPr>
        <w:pStyle w:val="TOC4"/>
        <w:rPr>
          <w:rFonts w:asciiTheme="minorHAnsi" w:eastAsiaTheme="minorEastAsia" w:hAnsiTheme="minorHAnsi" w:cstheme="minorBidi"/>
          <w:noProof/>
          <w:sz w:val="22"/>
          <w:szCs w:val="22"/>
          <w:lang w:eastAsia="en-GB"/>
        </w:rPr>
      </w:pPr>
      <w:r>
        <w:rPr>
          <w:noProof/>
        </w:rPr>
        <w:t>5.5.4.8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_Toc136242647 \h </w:instrText>
      </w:r>
      <w:r>
        <w:rPr>
          <w:noProof/>
        </w:rPr>
      </w:r>
      <w:r>
        <w:rPr>
          <w:noProof/>
        </w:rPr>
        <w:fldChar w:fldCharType="separate"/>
      </w:r>
      <w:r>
        <w:rPr>
          <w:noProof/>
        </w:rPr>
        <w:t>94</w:t>
      </w:r>
      <w:r>
        <w:rPr>
          <w:noProof/>
        </w:rPr>
        <w:fldChar w:fldCharType="end"/>
      </w:r>
    </w:p>
    <w:p w14:paraId="3EC3B46A" w14:textId="60074400" w:rsidR="004D2AE7" w:rsidRDefault="004D2AE7">
      <w:pPr>
        <w:pStyle w:val="TOC4"/>
        <w:rPr>
          <w:rFonts w:asciiTheme="minorHAnsi" w:eastAsiaTheme="minorEastAsia" w:hAnsiTheme="minorHAnsi" w:cstheme="minorBidi"/>
          <w:noProof/>
          <w:sz w:val="22"/>
          <w:szCs w:val="22"/>
          <w:lang w:eastAsia="en-GB"/>
        </w:rPr>
      </w:pPr>
      <w:r>
        <w:rPr>
          <w:noProof/>
        </w:rPr>
        <w:t>5.5.4.9</w:t>
      </w:r>
      <w:r>
        <w:rPr>
          <w:rFonts w:asciiTheme="minorHAnsi" w:eastAsiaTheme="minorEastAsia" w:hAnsiTheme="minorHAnsi" w:cstheme="minorBidi"/>
          <w:noProof/>
          <w:sz w:val="22"/>
          <w:szCs w:val="22"/>
          <w:lang w:eastAsia="en-GB"/>
        </w:rPr>
        <w:tab/>
      </w:r>
      <w:r>
        <w:rPr>
          <w:noProof/>
        </w:rPr>
        <w:t>Type: SliceMbr</w:t>
      </w:r>
      <w:r>
        <w:rPr>
          <w:noProof/>
        </w:rPr>
        <w:tab/>
      </w:r>
      <w:r>
        <w:rPr>
          <w:noProof/>
        </w:rPr>
        <w:fldChar w:fldCharType="begin"/>
      </w:r>
      <w:r>
        <w:rPr>
          <w:noProof/>
        </w:rPr>
        <w:instrText xml:space="preserve"> PAGEREF _Toc136242648 \h </w:instrText>
      </w:r>
      <w:r>
        <w:rPr>
          <w:noProof/>
        </w:rPr>
      </w:r>
      <w:r>
        <w:rPr>
          <w:noProof/>
        </w:rPr>
        <w:fldChar w:fldCharType="separate"/>
      </w:r>
      <w:r>
        <w:rPr>
          <w:noProof/>
        </w:rPr>
        <w:t>94</w:t>
      </w:r>
      <w:r>
        <w:rPr>
          <w:noProof/>
        </w:rPr>
        <w:fldChar w:fldCharType="end"/>
      </w:r>
    </w:p>
    <w:p w14:paraId="74ED2584" w14:textId="65154F88" w:rsidR="004D2AE7" w:rsidRDefault="004D2AE7">
      <w:pPr>
        <w:pStyle w:val="TOC4"/>
        <w:rPr>
          <w:rFonts w:asciiTheme="minorHAnsi" w:eastAsiaTheme="minorEastAsia" w:hAnsiTheme="minorHAnsi" w:cstheme="minorBidi"/>
          <w:noProof/>
          <w:sz w:val="22"/>
          <w:szCs w:val="22"/>
          <w:lang w:eastAsia="en-GB"/>
        </w:rPr>
      </w:pPr>
      <w:r w:rsidRPr="00DA0C96">
        <w:rPr>
          <w:rFonts w:eastAsia="DengXian"/>
          <w:noProof/>
        </w:rPr>
        <w:t>5.5.4.10</w:t>
      </w:r>
      <w:r>
        <w:rPr>
          <w:rFonts w:asciiTheme="minorHAnsi" w:eastAsiaTheme="minorEastAsia" w:hAnsiTheme="minorHAnsi" w:cstheme="minorBidi"/>
          <w:noProof/>
          <w:sz w:val="22"/>
          <w:szCs w:val="22"/>
          <w:lang w:eastAsia="en-GB"/>
        </w:rPr>
        <w:tab/>
      </w:r>
      <w:r w:rsidRPr="00DA0C96">
        <w:rPr>
          <w:rFonts w:eastAsia="DengXian"/>
          <w:noProof/>
        </w:rPr>
        <w:t>Type: SliceMbrRm</w:t>
      </w:r>
      <w:r>
        <w:rPr>
          <w:noProof/>
        </w:rPr>
        <w:tab/>
      </w:r>
      <w:r>
        <w:rPr>
          <w:noProof/>
        </w:rPr>
        <w:fldChar w:fldCharType="begin"/>
      </w:r>
      <w:r>
        <w:rPr>
          <w:noProof/>
        </w:rPr>
        <w:instrText xml:space="preserve"> PAGEREF _Toc136242649 \h </w:instrText>
      </w:r>
      <w:r>
        <w:rPr>
          <w:noProof/>
        </w:rPr>
      </w:r>
      <w:r>
        <w:rPr>
          <w:noProof/>
        </w:rPr>
        <w:fldChar w:fldCharType="separate"/>
      </w:r>
      <w:r>
        <w:rPr>
          <w:noProof/>
        </w:rPr>
        <w:t>94</w:t>
      </w:r>
      <w:r>
        <w:rPr>
          <w:noProof/>
        </w:rPr>
        <w:fldChar w:fldCharType="end"/>
      </w:r>
    </w:p>
    <w:p w14:paraId="48C51F15" w14:textId="0DA28B98" w:rsidR="004D2AE7" w:rsidRDefault="004D2AE7">
      <w:pPr>
        <w:pStyle w:val="TOC4"/>
        <w:rPr>
          <w:rFonts w:asciiTheme="minorHAnsi" w:eastAsiaTheme="minorEastAsia" w:hAnsiTheme="minorHAnsi" w:cstheme="minorBidi"/>
          <w:noProof/>
          <w:sz w:val="22"/>
          <w:szCs w:val="22"/>
          <w:lang w:eastAsia="en-GB"/>
        </w:rPr>
      </w:pPr>
      <w:r>
        <w:rPr>
          <w:noProof/>
        </w:rPr>
        <w:t>5.5.4.</w:t>
      </w:r>
      <w:r w:rsidRPr="00DA0C96">
        <w:rPr>
          <w:noProof/>
          <w:lang/>
        </w:rPr>
        <w:t>11</w:t>
      </w:r>
      <w:r>
        <w:rPr>
          <w:rFonts w:asciiTheme="minorHAnsi" w:eastAsiaTheme="minorEastAsia" w:hAnsiTheme="minorHAnsi" w:cstheme="minorBidi"/>
          <w:noProof/>
          <w:sz w:val="22"/>
          <w:szCs w:val="22"/>
          <w:lang w:eastAsia="en-GB"/>
        </w:rPr>
        <w:tab/>
      </w:r>
      <w:r>
        <w:rPr>
          <w:noProof/>
        </w:rPr>
        <w:t xml:space="preserve">Type: </w:t>
      </w:r>
      <w:r>
        <w:rPr>
          <w:noProof/>
          <w:lang w:eastAsia="zh-CN"/>
        </w:rPr>
        <w:t>PduSetQosPara</w:t>
      </w:r>
      <w:r>
        <w:rPr>
          <w:noProof/>
        </w:rPr>
        <w:tab/>
      </w:r>
      <w:r>
        <w:rPr>
          <w:noProof/>
        </w:rPr>
        <w:fldChar w:fldCharType="begin"/>
      </w:r>
      <w:r>
        <w:rPr>
          <w:noProof/>
        </w:rPr>
        <w:instrText xml:space="preserve"> PAGEREF _Toc136242650 \h </w:instrText>
      </w:r>
      <w:r>
        <w:rPr>
          <w:noProof/>
        </w:rPr>
      </w:r>
      <w:r>
        <w:rPr>
          <w:noProof/>
        </w:rPr>
        <w:fldChar w:fldCharType="separate"/>
      </w:r>
      <w:r>
        <w:rPr>
          <w:noProof/>
        </w:rPr>
        <w:t>94</w:t>
      </w:r>
      <w:r>
        <w:rPr>
          <w:noProof/>
        </w:rPr>
        <w:fldChar w:fldCharType="end"/>
      </w:r>
    </w:p>
    <w:p w14:paraId="4D463248" w14:textId="6B681D2B" w:rsidR="004D2AE7" w:rsidRDefault="004D2AE7">
      <w:pPr>
        <w:pStyle w:val="TOC4"/>
        <w:rPr>
          <w:rFonts w:asciiTheme="minorHAnsi" w:eastAsiaTheme="minorEastAsia" w:hAnsiTheme="minorHAnsi" w:cstheme="minorBidi"/>
          <w:noProof/>
          <w:sz w:val="22"/>
          <w:szCs w:val="22"/>
          <w:lang w:eastAsia="en-GB"/>
        </w:rPr>
      </w:pPr>
      <w:r>
        <w:rPr>
          <w:noProof/>
        </w:rPr>
        <w:t>5.5.4.</w:t>
      </w:r>
      <w:r w:rsidRPr="00DA0C96">
        <w:rPr>
          <w:noProof/>
          <w:lang/>
        </w:rPr>
        <w:t>12</w:t>
      </w:r>
      <w:r>
        <w:rPr>
          <w:rFonts w:asciiTheme="minorHAnsi" w:eastAsiaTheme="minorEastAsia" w:hAnsiTheme="minorHAnsi" w:cstheme="minorBidi"/>
          <w:noProof/>
          <w:sz w:val="22"/>
          <w:szCs w:val="22"/>
          <w:lang w:eastAsia="en-GB"/>
        </w:rPr>
        <w:tab/>
      </w:r>
      <w:r>
        <w:rPr>
          <w:noProof/>
        </w:rPr>
        <w:t>Type: PduSetQosParaRm</w:t>
      </w:r>
      <w:r>
        <w:rPr>
          <w:noProof/>
        </w:rPr>
        <w:tab/>
      </w:r>
      <w:r>
        <w:rPr>
          <w:noProof/>
        </w:rPr>
        <w:fldChar w:fldCharType="begin"/>
      </w:r>
      <w:r>
        <w:rPr>
          <w:noProof/>
        </w:rPr>
        <w:instrText xml:space="preserve"> PAGEREF _Toc136242651 \h </w:instrText>
      </w:r>
      <w:r>
        <w:rPr>
          <w:noProof/>
        </w:rPr>
      </w:r>
      <w:r>
        <w:rPr>
          <w:noProof/>
        </w:rPr>
        <w:fldChar w:fldCharType="separate"/>
      </w:r>
      <w:r>
        <w:rPr>
          <w:noProof/>
        </w:rPr>
        <w:t>94</w:t>
      </w:r>
      <w:r>
        <w:rPr>
          <w:noProof/>
        </w:rPr>
        <w:fldChar w:fldCharType="end"/>
      </w:r>
    </w:p>
    <w:p w14:paraId="1903E334" w14:textId="2FCBD5E5" w:rsidR="004D2AE7" w:rsidRDefault="004D2AE7">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Data Types related to 5G Trace</w:t>
      </w:r>
      <w:r>
        <w:rPr>
          <w:noProof/>
        </w:rPr>
        <w:tab/>
      </w:r>
      <w:r>
        <w:rPr>
          <w:noProof/>
        </w:rPr>
        <w:fldChar w:fldCharType="begin"/>
      </w:r>
      <w:r>
        <w:rPr>
          <w:noProof/>
        </w:rPr>
        <w:instrText xml:space="preserve"> PAGEREF _Toc136242652 \h </w:instrText>
      </w:r>
      <w:r>
        <w:rPr>
          <w:noProof/>
        </w:rPr>
      </w:r>
      <w:r>
        <w:rPr>
          <w:noProof/>
        </w:rPr>
        <w:fldChar w:fldCharType="separate"/>
      </w:r>
      <w:r>
        <w:rPr>
          <w:noProof/>
        </w:rPr>
        <w:t>94</w:t>
      </w:r>
      <w:r>
        <w:rPr>
          <w:noProof/>
        </w:rPr>
        <w:fldChar w:fldCharType="end"/>
      </w:r>
    </w:p>
    <w:p w14:paraId="452FFCB6" w14:textId="1DBBE72F" w:rsidR="004D2AE7" w:rsidRDefault="004D2AE7">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_Toc136242653 \h </w:instrText>
      </w:r>
      <w:r>
        <w:rPr>
          <w:noProof/>
        </w:rPr>
      </w:r>
      <w:r>
        <w:rPr>
          <w:noProof/>
        </w:rPr>
        <w:fldChar w:fldCharType="separate"/>
      </w:r>
      <w:r>
        <w:rPr>
          <w:noProof/>
        </w:rPr>
        <w:t>94</w:t>
      </w:r>
      <w:r>
        <w:rPr>
          <w:noProof/>
        </w:rPr>
        <w:fldChar w:fldCharType="end"/>
      </w:r>
    </w:p>
    <w:p w14:paraId="5CFE9C25" w14:textId="4817B8B4" w:rsidR="004D2AE7" w:rsidRDefault="004D2AE7">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_Toc136242654 \h </w:instrText>
      </w:r>
      <w:r>
        <w:rPr>
          <w:noProof/>
        </w:rPr>
      </w:r>
      <w:r>
        <w:rPr>
          <w:noProof/>
        </w:rPr>
        <w:fldChar w:fldCharType="separate"/>
      </w:r>
      <w:r>
        <w:rPr>
          <w:noProof/>
        </w:rPr>
        <w:t>94</w:t>
      </w:r>
      <w:r>
        <w:rPr>
          <w:noProof/>
        </w:rPr>
        <w:fldChar w:fldCharType="end"/>
      </w:r>
    </w:p>
    <w:p w14:paraId="2EB922F7" w14:textId="0CDFD7B3" w:rsidR="004D2AE7" w:rsidRDefault="004D2AE7">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_Toc136242655 \h </w:instrText>
      </w:r>
      <w:r>
        <w:rPr>
          <w:noProof/>
        </w:rPr>
      </w:r>
      <w:r>
        <w:rPr>
          <w:noProof/>
        </w:rPr>
        <w:fldChar w:fldCharType="separate"/>
      </w:r>
      <w:r>
        <w:rPr>
          <w:noProof/>
        </w:rPr>
        <w:t>95</w:t>
      </w:r>
      <w:r>
        <w:rPr>
          <w:noProof/>
        </w:rPr>
        <w:fldChar w:fldCharType="end"/>
      </w:r>
    </w:p>
    <w:p w14:paraId="0F7F2A4F" w14:textId="0EEBB79D" w:rsidR="004D2AE7" w:rsidRDefault="004D2AE7">
      <w:pPr>
        <w:pStyle w:val="TOC4"/>
        <w:rPr>
          <w:rFonts w:asciiTheme="minorHAnsi" w:eastAsiaTheme="minorEastAsia" w:hAnsiTheme="minorHAnsi" w:cstheme="minorBidi"/>
          <w:noProof/>
          <w:sz w:val="22"/>
          <w:szCs w:val="22"/>
          <w:lang w:eastAsia="en-GB"/>
        </w:rPr>
      </w:pPr>
      <w:r>
        <w:rPr>
          <w:noProof/>
        </w:rPr>
        <w:t>5.6.3.1</w:t>
      </w:r>
      <w:r>
        <w:rPr>
          <w:rFonts w:asciiTheme="minorHAnsi" w:eastAsiaTheme="minorEastAsia" w:hAnsiTheme="minorHAnsi" w:cstheme="minorBidi"/>
          <w:noProof/>
          <w:sz w:val="22"/>
          <w:szCs w:val="22"/>
          <w:lang w:eastAsia="en-GB"/>
        </w:rPr>
        <w:tab/>
      </w:r>
      <w:r>
        <w:rPr>
          <w:noProof/>
        </w:rPr>
        <w:t>Enumeration: TraceDepth</w:t>
      </w:r>
      <w:r>
        <w:rPr>
          <w:noProof/>
        </w:rPr>
        <w:tab/>
      </w:r>
      <w:r>
        <w:rPr>
          <w:noProof/>
        </w:rPr>
        <w:fldChar w:fldCharType="begin"/>
      </w:r>
      <w:r>
        <w:rPr>
          <w:noProof/>
        </w:rPr>
        <w:instrText xml:space="preserve"> PAGEREF _Toc136242656 \h </w:instrText>
      </w:r>
      <w:r>
        <w:rPr>
          <w:noProof/>
        </w:rPr>
      </w:r>
      <w:r>
        <w:rPr>
          <w:noProof/>
        </w:rPr>
        <w:fldChar w:fldCharType="separate"/>
      </w:r>
      <w:r>
        <w:rPr>
          <w:noProof/>
        </w:rPr>
        <w:t>95</w:t>
      </w:r>
      <w:r>
        <w:rPr>
          <w:noProof/>
        </w:rPr>
        <w:fldChar w:fldCharType="end"/>
      </w:r>
    </w:p>
    <w:p w14:paraId="1C86E49B" w14:textId="7D430C5E" w:rsidR="004D2AE7" w:rsidRDefault="004D2AE7">
      <w:pPr>
        <w:pStyle w:val="TOC4"/>
        <w:rPr>
          <w:rFonts w:asciiTheme="minorHAnsi" w:eastAsiaTheme="minorEastAsia" w:hAnsiTheme="minorHAnsi" w:cstheme="minorBidi"/>
          <w:noProof/>
          <w:sz w:val="22"/>
          <w:szCs w:val="22"/>
          <w:lang w:eastAsia="en-GB"/>
        </w:rPr>
      </w:pPr>
      <w:r>
        <w:rPr>
          <w:noProof/>
        </w:rPr>
        <w:t>5.6.3.2</w:t>
      </w:r>
      <w:r>
        <w:rPr>
          <w:rFonts w:asciiTheme="minorHAnsi" w:eastAsiaTheme="minorEastAsia" w:hAnsiTheme="minorHAnsi" w:cstheme="minorBidi"/>
          <w:noProof/>
          <w:sz w:val="22"/>
          <w:szCs w:val="22"/>
          <w:lang w:eastAsia="en-GB"/>
        </w:rPr>
        <w:tab/>
      </w:r>
      <w:r>
        <w:rPr>
          <w:noProof/>
        </w:rPr>
        <w:t>Enumeration: TraceDepthRm</w:t>
      </w:r>
      <w:r>
        <w:rPr>
          <w:noProof/>
        </w:rPr>
        <w:tab/>
      </w:r>
      <w:r>
        <w:rPr>
          <w:noProof/>
        </w:rPr>
        <w:fldChar w:fldCharType="begin"/>
      </w:r>
      <w:r>
        <w:rPr>
          <w:noProof/>
        </w:rPr>
        <w:instrText xml:space="preserve"> PAGEREF _Toc136242657 \h </w:instrText>
      </w:r>
      <w:r>
        <w:rPr>
          <w:noProof/>
        </w:rPr>
      </w:r>
      <w:r>
        <w:rPr>
          <w:noProof/>
        </w:rPr>
        <w:fldChar w:fldCharType="separate"/>
      </w:r>
      <w:r>
        <w:rPr>
          <w:noProof/>
        </w:rPr>
        <w:t>95</w:t>
      </w:r>
      <w:r>
        <w:rPr>
          <w:noProof/>
        </w:rPr>
        <w:fldChar w:fldCharType="end"/>
      </w:r>
    </w:p>
    <w:p w14:paraId="7DFCC1DB" w14:textId="0932E192" w:rsidR="004D2AE7" w:rsidRDefault="004D2AE7">
      <w:pPr>
        <w:pStyle w:val="TOC4"/>
        <w:rPr>
          <w:rFonts w:asciiTheme="minorHAnsi" w:eastAsiaTheme="minorEastAsia" w:hAnsiTheme="minorHAnsi" w:cstheme="minorBidi"/>
          <w:noProof/>
          <w:sz w:val="22"/>
          <w:szCs w:val="22"/>
          <w:lang w:eastAsia="en-GB"/>
        </w:rPr>
      </w:pPr>
      <w:r>
        <w:rPr>
          <w:noProof/>
        </w:rPr>
        <w:t>5.6.3.3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JobType</w:t>
      </w:r>
      <w:r>
        <w:rPr>
          <w:noProof/>
        </w:rPr>
        <w:tab/>
      </w:r>
      <w:r>
        <w:rPr>
          <w:noProof/>
        </w:rPr>
        <w:fldChar w:fldCharType="begin"/>
      </w:r>
      <w:r>
        <w:rPr>
          <w:noProof/>
        </w:rPr>
        <w:instrText xml:space="preserve"> PAGEREF _Toc136242658 \h </w:instrText>
      </w:r>
      <w:r>
        <w:rPr>
          <w:noProof/>
        </w:rPr>
      </w:r>
      <w:r>
        <w:rPr>
          <w:noProof/>
        </w:rPr>
        <w:fldChar w:fldCharType="separate"/>
      </w:r>
      <w:r>
        <w:rPr>
          <w:noProof/>
        </w:rPr>
        <w:t>95</w:t>
      </w:r>
      <w:r>
        <w:rPr>
          <w:noProof/>
        </w:rPr>
        <w:fldChar w:fldCharType="end"/>
      </w:r>
    </w:p>
    <w:p w14:paraId="64A5ED8F" w14:textId="50E64746" w:rsidR="004D2AE7" w:rsidRDefault="004D2AE7">
      <w:pPr>
        <w:pStyle w:val="TOC4"/>
        <w:rPr>
          <w:rFonts w:asciiTheme="minorHAnsi" w:eastAsiaTheme="minorEastAsia" w:hAnsiTheme="minorHAnsi" w:cstheme="minorBidi"/>
          <w:noProof/>
          <w:sz w:val="22"/>
          <w:szCs w:val="22"/>
          <w:lang w:eastAsia="en-GB"/>
        </w:rPr>
      </w:pPr>
      <w:r>
        <w:rPr>
          <w:noProof/>
        </w:rPr>
        <w:t>5.6.3.4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_Toc136242659 \h </w:instrText>
      </w:r>
      <w:r>
        <w:rPr>
          <w:noProof/>
        </w:rPr>
      </w:r>
      <w:r>
        <w:rPr>
          <w:noProof/>
        </w:rPr>
        <w:fldChar w:fldCharType="separate"/>
      </w:r>
      <w:r>
        <w:rPr>
          <w:noProof/>
        </w:rPr>
        <w:t>95</w:t>
      </w:r>
      <w:r>
        <w:rPr>
          <w:noProof/>
        </w:rPr>
        <w:fldChar w:fldCharType="end"/>
      </w:r>
    </w:p>
    <w:p w14:paraId="4C9782A8" w14:textId="09B19B88" w:rsidR="004D2AE7" w:rsidRDefault="004D2AE7">
      <w:pPr>
        <w:pStyle w:val="TOC4"/>
        <w:rPr>
          <w:rFonts w:asciiTheme="minorHAnsi" w:eastAsiaTheme="minorEastAsia" w:hAnsiTheme="minorHAnsi" w:cstheme="minorBidi"/>
          <w:noProof/>
          <w:sz w:val="22"/>
          <w:szCs w:val="22"/>
          <w:lang w:eastAsia="en-GB"/>
        </w:rPr>
      </w:pPr>
      <w:r>
        <w:rPr>
          <w:noProof/>
        </w:rPr>
        <w:t>5.6.3.5</w:t>
      </w:r>
      <w:r>
        <w:rPr>
          <w:rFonts w:asciiTheme="minorHAnsi" w:eastAsiaTheme="minorEastAsia" w:hAnsiTheme="minorHAnsi" w:cstheme="minorBidi"/>
          <w:noProof/>
          <w:sz w:val="22"/>
          <w:szCs w:val="22"/>
          <w:lang w:eastAsia="en-GB"/>
        </w:rPr>
        <w:tab/>
      </w:r>
      <w:r>
        <w:rPr>
          <w:noProof/>
        </w:rPr>
        <w:t>Enumeration: MeasurementLteForMdt</w:t>
      </w:r>
      <w:r>
        <w:rPr>
          <w:noProof/>
        </w:rPr>
        <w:tab/>
      </w:r>
      <w:r>
        <w:rPr>
          <w:noProof/>
        </w:rPr>
        <w:fldChar w:fldCharType="begin"/>
      </w:r>
      <w:r>
        <w:rPr>
          <w:noProof/>
        </w:rPr>
        <w:instrText xml:space="preserve"> PAGEREF _Toc136242660 \h </w:instrText>
      </w:r>
      <w:r>
        <w:rPr>
          <w:noProof/>
        </w:rPr>
      </w:r>
      <w:r>
        <w:rPr>
          <w:noProof/>
        </w:rPr>
        <w:fldChar w:fldCharType="separate"/>
      </w:r>
      <w:r>
        <w:rPr>
          <w:noProof/>
        </w:rPr>
        <w:t>96</w:t>
      </w:r>
      <w:r>
        <w:rPr>
          <w:noProof/>
        </w:rPr>
        <w:fldChar w:fldCharType="end"/>
      </w:r>
    </w:p>
    <w:p w14:paraId="6B7C3C99" w14:textId="7FB19BA6" w:rsidR="004D2AE7" w:rsidRDefault="004D2AE7">
      <w:pPr>
        <w:pStyle w:val="TOC4"/>
        <w:rPr>
          <w:rFonts w:asciiTheme="minorHAnsi" w:eastAsiaTheme="minorEastAsia" w:hAnsiTheme="minorHAnsi" w:cstheme="minorBidi"/>
          <w:noProof/>
          <w:sz w:val="22"/>
          <w:szCs w:val="22"/>
          <w:lang w:eastAsia="en-GB"/>
        </w:rPr>
      </w:pPr>
      <w:r>
        <w:rPr>
          <w:noProof/>
        </w:rPr>
        <w:t>5.6.3.6</w:t>
      </w:r>
      <w:r>
        <w:rPr>
          <w:rFonts w:asciiTheme="minorHAnsi" w:eastAsiaTheme="minorEastAsia" w:hAnsiTheme="minorHAnsi" w:cstheme="minorBidi"/>
          <w:noProof/>
          <w:sz w:val="22"/>
          <w:szCs w:val="22"/>
          <w:lang w:eastAsia="en-GB"/>
        </w:rPr>
        <w:tab/>
      </w:r>
      <w:r>
        <w:rPr>
          <w:noProof/>
        </w:rPr>
        <w:t>Enumeration: MeasurementNrForMdt</w:t>
      </w:r>
      <w:r>
        <w:rPr>
          <w:noProof/>
        </w:rPr>
        <w:tab/>
      </w:r>
      <w:r>
        <w:rPr>
          <w:noProof/>
        </w:rPr>
        <w:fldChar w:fldCharType="begin"/>
      </w:r>
      <w:r>
        <w:rPr>
          <w:noProof/>
        </w:rPr>
        <w:instrText xml:space="preserve"> PAGEREF _Toc136242661 \h </w:instrText>
      </w:r>
      <w:r>
        <w:rPr>
          <w:noProof/>
        </w:rPr>
      </w:r>
      <w:r>
        <w:rPr>
          <w:noProof/>
        </w:rPr>
        <w:fldChar w:fldCharType="separate"/>
      </w:r>
      <w:r>
        <w:rPr>
          <w:noProof/>
        </w:rPr>
        <w:t>96</w:t>
      </w:r>
      <w:r>
        <w:rPr>
          <w:noProof/>
        </w:rPr>
        <w:fldChar w:fldCharType="end"/>
      </w:r>
    </w:p>
    <w:p w14:paraId="182DA40F" w14:textId="4CB61739" w:rsidR="004D2AE7" w:rsidRDefault="004D2AE7">
      <w:pPr>
        <w:pStyle w:val="TOC4"/>
        <w:rPr>
          <w:rFonts w:asciiTheme="minorHAnsi" w:eastAsiaTheme="minorEastAsia" w:hAnsiTheme="minorHAnsi" w:cstheme="minorBidi"/>
          <w:noProof/>
          <w:sz w:val="22"/>
          <w:szCs w:val="22"/>
          <w:lang w:eastAsia="en-GB"/>
        </w:rPr>
      </w:pPr>
      <w:r>
        <w:rPr>
          <w:noProof/>
        </w:rPr>
        <w:t>5.6.3.7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_Toc136242662 \h </w:instrText>
      </w:r>
      <w:r>
        <w:rPr>
          <w:noProof/>
        </w:rPr>
      </w:r>
      <w:r>
        <w:rPr>
          <w:noProof/>
        </w:rPr>
        <w:fldChar w:fldCharType="separate"/>
      </w:r>
      <w:r>
        <w:rPr>
          <w:noProof/>
        </w:rPr>
        <w:t>96</w:t>
      </w:r>
      <w:r>
        <w:rPr>
          <w:noProof/>
        </w:rPr>
        <w:fldChar w:fldCharType="end"/>
      </w:r>
    </w:p>
    <w:p w14:paraId="29FB8B46" w14:textId="0E809A88" w:rsidR="004D2AE7" w:rsidRDefault="004D2AE7">
      <w:pPr>
        <w:pStyle w:val="TOC4"/>
        <w:rPr>
          <w:rFonts w:asciiTheme="minorHAnsi" w:eastAsiaTheme="minorEastAsia" w:hAnsiTheme="minorHAnsi" w:cstheme="minorBidi"/>
          <w:noProof/>
          <w:sz w:val="22"/>
          <w:szCs w:val="22"/>
          <w:lang w:eastAsia="en-GB"/>
        </w:rPr>
      </w:pPr>
      <w:r>
        <w:rPr>
          <w:noProof/>
        </w:rPr>
        <w:t>5.6.3.8</w:t>
      </w:r>
      <w:r>
        <w:rPr>
          <w:rFonts w:asciiTheme="minorHAnsi" w:eastAsiaTheme="minorEastAsia" w:hAnsiTheme="minorHAnsi" w:cstheme="minorBidi"/>
          <w:noProof/>
          <w:sz w:val="22"/>
          <w:szCs w:val="22"/>
          <w:lang w:eastAsia="en-GB"/>
        </w:rPr>
        <w:tab/>
      </w:r>
      <w:r>
        <w:rPr>
          <w:noProof/>
        </w:rPr>
        <w:t>Enumeration: ReportingTrigger</w:t>
      </w:r>
      <w:r>
        <w:rPr>
          <w:noProof/>
        </w:rPr>
        <w:tab/>
      </w:r>
      <w:r>
        <w:rPr>
          <w:noProof/>
        </w:rPr>
        <w:fldChar w:fldCharType="begin"/>
      </w:r>
      <w:r>
        <w:rPr>
          <w:noProof/>
        </w:rPr>
        <w:instrText xml:space="preserve"> PAGEREF _Toc136242663 \h </w:instrText>
      </w:r>
      <w:r>
        <w:rPr>
          <w:noProof/>
        </w:rPr>
      </w:r>
      <w:r>
        <w:rPr>
          <w:noProof/>
        </w:rPr>
        <w:fldChar w:fldCharType="separate"/>
      </w:r>
      <w:r>
        <w:rPr>
          <w:noProof/>
        </w:rPr>
        <w:t>97</w:t>
      </w:r>
      <w:r>
        <w:rPr>
          <w:noProof/>
        </w:rPr>
        <w:fldChar w:fldCharType="end"/>
      </w:r>
    </w:p>
    <w:p w14:paraId="321ABC45" w14:textId="1381F5E9" w:rsidR="004D2AE7" w:rsidRDefault="004D2AE7">
      <w:pPr>
        <w:pStyle w:val="TOC4"/>
        <w:rPr>
          <w:rFonts w:asciiTheme="minorHAnsi" w:eastAsiaTheme="minorEastAsia" w:hAnsiTheme="minorHAnsi" w:cstheme="minorBidi"/>
          <w:noProof/>
          <w:sz w:val="22"/>
          <w:szCs w:val="22"/>
          <w:lang w:eastAsia="en-GB"/>
        </w:rPr>
      </w:pPr>
      <w:r>
        <w:rPr>
          <w:noProof/>
        </w:rPr>
        <w:t>5.6.3.9</w:t>
      </w:r>
      <w:r>
        <w:rPr>
          <w:rFonts w:asciiTheme="minorHAnsi" w:eastAsiaTheme="minorEastAsia" w:hAnsiTheme="minorHAnsi" w:cstheme="minorBidi"/>
          <w:noProof/>
          <w:sz w:val="22"/>
          <w:szCs w:val="22"/>
          <w:lang w:eastAsia="en-GB"/>
        </w:rPr>
        <w:tab/>
      </w:r>
      <w:r>
        <w:rPr>
          <w:noProof/>
        </w:rPr>
        <w:t>Enumeration: ReportIntervalMdt</w:t>
      </w:r>
      <w:r>
        <w:rPr>
          <w:noProof/>
        </w:rPr>
        <w:tab/>
      </w:r>
      <w:r>
        <w:rPr>
          <w:noProof/>
        </w:rPr>
        <w:fldChar w:fldCharType="begin"/>
      </w:r>
      <w:r>
        <w:rPr>
          <w:noProof/>
        </w:rPr>
        <w:instrText xml:space="preserve"> PAGEREF _Toc136242664 \h </w:instrText>
      </w:r>
      <w:r>
        <w:rPr>
          <w:noProof/>
        </w:rPr>
      </w:r>
      <w:r>
        <w:rPr>
          <w:noProof/>
        </w:rPr>
        <w:fldChar w:fldCharType="separate"/>
      </w:r>
      <w:r>
        <w:rPr>
          <w:noProof/>
        </w:rPr>
        <w:t>97</w:t>
      </w:r>
      <w:r>
        <w:rPr>
          <w:noProof/>
        </w:rPr>
        <w:fldChar w:fldCharType="end"/>
      </w:r>
    </w:p>
    <w:p w14:paraId="46B5739D" w14:textId="49459839" w:rsidR="004D2AE7" w:rsidRDefault="004D2AE7">
      <w:pPr>
        <w:pStyle w:val="TOC4"/>
        <w:rPr>
          <w:rFonts w:asciiTheme="minorHAnsi" w:eastAsiaTheme="minorEastAsia" w:hAnsiTheme="minorHAnsi" w:cstheme="minorBidi"/>
          <w:noProof/>
          <w:sz w:val="22"/>
          <w:szCs w:val="22"/>
          <w:lang w:eastAsia="en-GB"/>
        </w:rPr>
      </w:pPr>
      <w:r>
        <w:rPr>
          <w:noProof/>
        </w:rPr>
        <w:t>5.6.3.10</w:t>
      </w:r>
      <w:r>
        <w:rPr>
          <w:rFonts w:asciiTheme="minorHAnsi" w:eastAsiaTheme="minorEastAsia" w:hAnsiTheme="minorHAnsi" w:cstheme="minorBidi"/>
          <w:noProof/>
          <w:sz w:val="22"/>
          <w:szCs w:val="22"/>
          <w:lang w:eastAsia="en-GB"/>
        </w:rPr>
        <w:tab/>
      </w:r>
      <w:r>
        <w:rPr>
          <w:noProof/>
        </w:rPr>
        <w:t>Enumeration: ReportAmountMdt</w:t>
      </w:r>
      <w:r>
        <w:rPr>
          <w:noProof/>
        </w:rPr>
        <w:tab/>
      </w:r>
      <w:r>
        <w:rPr>
          <w:noProof/>
        </w:rPr>
        <w:fldChar w:fldCharType="begin"/>
      </w:r>
      <w:r>
        <w:rPr>
          <w:noProof/>
        </w:rPr>
        <w:instrText xml:space="preserve"> PAGEREF _Toc136242665 \h </w:instrText>
      </w:r>
      <w:r>
        <w:rPr>
          <w:noProof/>
        </w:rPr>
      </w:r>
      <w:r>
        <w:rPr>
          <w:noProof/>
        </w:rPr>
        <w:fldChar w:fldCharType="separate"/>
      </w:r>
      <w:r>
        <w:rPr>
          <w:noProof/>
        </w:rPr>
        <w:t>97</w:t>
      </w:r>
      <w:r>
        <w:rPr>
          <w:noProof/>
        </w:rPr>
        <w:fldChar w:fldCharType="end"/>
      </w:r>
    </w:p>
    <w:p w14:paraId="3A2131FD" w14:textId="0319F232" w:rsidR="004D2AE7" w:rsidRDefault="004D2AE7">
      <w:pPr>
        <w:pStyle w:val="TOC4"/>
        <w:rPr>
          <w:rFonts w:asciiTheme="minorHAnsi" w:eastAsiaTheme="minorEastAsia" w:hAnsiTheme="minorHAnsi" w:cstheme="minorBidi"/>
          <w:noProof/>
          <w:sz w:val="22"/>
          <w:szCs w:val="22"/>
          <w:lang w:eastAsia="en-GB"/>
        </w:rPr>
      </w:pPr>
      <w:r>
        <w:rPr>
          <w:noProof/>
        </w:rPr>
        <w:t>5.6.3.11</w:t>
      </w:r>
      <w:r>
        <w:rPr>
          <w:rFonts w:asciiTheme="minorHAnsi" w:eastAsiaTheme="minorEastAsia" w:hAnsiTheme="minorHAnsi" w:cstheme="minorBidi"/>
          <w:noProof/>
          <w:sz w:val="22"/>
          <w:szCs w:val="22"/>
          <w:lang w:eastAsia="en-GB"/>
        </w:rPr>
        <w:tab/>
      </w:r>
      <w:r>
        <w:rPr>
          <w:noProof/>
        </w:rPr>
        <w:t>Enumeration: E</w:t>
      </w:r>
      <w:r>
        <w:rPr>
          <w:noProof/>
          <w:lang w:eastAsia="zh-CN"/>
        </w:rPr>
        <w:t>ventForMdt</w:t>
      </w:r>
      <w:r>
        <w:rPr>
          <w:noProof/>
        </w:rPr>
        <w:tab/>
      </w:r>
      <w:r>
        <w:rPr>
          <w:noProof/>
        </w:rPr>
        <w:fldChar w:fldCharType="begin"/>
      </w:r>
      <w:r>
        <w:rPr>
          <w:noProof/>
        </w:rPr>
        <w:instrText xml:space="preserve"> PAGEREF _Toc136242666 \h </w:instrText>
      </w:r>
      <w:r>
        <w:rPr>
          <w:noProof/>
        </w:rPr>
      </w:r>
      <w:r>
        <w:rPr>
          <w:noProof/>
        </w:rPr>
        <w:fldChar w:fldCharType="separate"/>
      </w:r>
      <w:r>
        <w:rPr>
          <w:noProof/>
        </w:rPr>
        <w:t>98</w:t>
      </w:r>
      <w:r>
        <w:rPr>
          <w:noProof/>
        </w:rPr>
        <w:fldChar w:fldCharType="end"/>
      </w:r>
    </w:p>
    <w:p w14:paraId="26879C97" w14:textId="7FC0F752" w:rsidR="004D2AE7" w:rsidRDefault="004D2AE7">
      <w:pPr>
        <w:pStyle w:val="TOC4"/>
        <w:rPr>
          <w:rFonts w:asciiTheme="minorHAnsi" w:eastAsiaTheme="minorEastAsia" w:hAnsiTheme="minorHAnsi" w:cstheme="minorBidi"/>
          <w:noProof/>
          <w:sz w:val="22"/>
          <w:szCs w:val="22"/>
          <w:lang w:eastAsia="en-GB"/>
        </w:rPr>
      </w:pPr>
      <w:r>
        <w:rPr>
          <w:noProof/>
        </w:rPr>
        <w:t>5.6.3.12</w:t>
      </w:r>
      <w:r>
        <w:rPr>
          <w:rFonts w:asciiTheme="minorHAnsi" w:eastAsiaTheme="minorEastAsia" w:hAnsiTheme="minorHAnsi" w:cstheme="minorBidi"/>
          <w:noProof/>
          <w:sz w:val="22"/>
          <w:szCs w:val="22"/>
          <w:lang w:eastAsia="en-GB"/>
        </w:rPr>
        <w:tab/>
      </w:r>
      <w:r>
        <w:rPr>
          <w:noProof/>
        </w:rPr>
        <w:t>Enumeration: LoggingIntervalMdt</w:t>
      </w:r>
      <w:r>
        <w:rPr>
          <w:noProof/>
        </w:rPr>
        <w:tab/>
      </w:r>
      <w:r>
        <w:rPr>
          <w:noProof/>
        </w:rPr>
        <w:fldChar w:fldCharType="begin"/>
      </w:r>
      <w:r>
        <w:rPr>
          <w:noProof/>
        </w:rPr>
        <w:instrText xml:space="preserve"> PAGEREF _Toc136242667 \h </w:instrText>
      </w:r>
      <w:r>
        <w:rPr>
          <w:noProof/>
        </w:rPr>
      </w:r>
      <w:r>
        <w:rPr>
          <w:noProof/>
        </w:rPr>
        <w:fldChar w:fldCharType="separate"/>
      </w:r>
      <w:r>
        <w:rPr>
          <w:noProof/>
        </w:rPr>
        <w:t>98</w:t>
      </w:r>
      <w:r>
        <w:rPr>
          <w:noProof/>
        </w:rPr>
        <w:fldChar w:fldCharType="end"/>
      </w:r>
    </w:p>
    <w:p w14:paraId="3B8F12FD" w14:textId="4DC2FECB" w:rsidR="004D2AE7" w:rsidRDefault="004D2AE7">
      <w:pPr>
        <w:pStyle w:val="TOC4"/>
        <w:rPr>
          <w:rFonts w:asciiTheme="minorHAnsi" w:eastAsiaTheme="minorEastAsia" w:hAnsiTheme="minorHAnsi" w:cstheme="minorBidi"/>
          <w:noProof/>
          <w:sz w:val="22"/>
          <w:szCs w:val="22"/>
          <w:lang w:eastAsia="en-GB"/>
        </w:rPr>
      </w:pPr>
      <w:r>
        <w:rPr>
          <w:noProof/>
        </w:rPr>
        <w:t>5.6.3.13</w:t>
      </w:r>
      <w:r>
        <w:rPr>
          <w:rFonts w:asciiTheme="minorHAnsi" w:eastAsiaTheme="minorEastAsia" w:hAnsiTheme="minorHAnsi" w:cstheme="minorBidi"/>
          <w:noProof/>
          <w:sz w:val="22"/>
          <w:szCs w:val="22"/>
          <w:lang w:eastAsia="en-GB"/>
        </w:rPr>
        <w:tab/>
      </w:r>
      <w:r>
        <w:rPr>
          <w:noProof/>
        </w:rPr>
        <w:t>Enumeration: LoggingDurationMdt</w:t>
      </w:r>
      <w:r>
        <w:rPr>
          <w:noProof/>
        </w:rPr>
        <w:tab/>
      </w:r>
      <w:r>
        <w:rPr>
          <w:noProof/>
        </w:rPr>
        <w:fldChar w:fldCharType="begin"/>
      </w:r>
      <w:r>
        <w:rPr>
          <w:noProof/>
        </w:rPr>
        <w:instrText xml:space="preserve"> PAGEREF _Toc136242668 \h </w:instrText>
      </w:r>
      <w:r>
        <w:rPr>
          <w:noProof/>
        </w:rPr>
      </w:r>
      <w:r>
        <w:rPr>
          <w:noProof/>
        </w:rPr>
        <w:fldChar w:fldCharType="separate"/>
      </w:r>
      <w:r>
        <w:rPr>
          <w:noProof/>
        </w:rPr>
        <w:t>98</w:t>
      </w:r>
      <w:r>
        <w:rPr>
          <w:noProof/>
        </w:rPr>
        <w:fldChar w:fldCharType="end"/>
      </w:r>
    </w:p>
    <w:p w14:paraId="7AD84E58" w14:textId="6E3139BE" w:rsidR="004D2AE7" w:rsidRDefault="004D2AE7">
      <w:pPr>
        <w:pStyle w:val="TOC4"/>
        <w:rPr>
          <w:rFonts w:asciiTheme="minorHAnsi" w:eastAsiaTheme="minorEastAsia" w:hAnsiTheme="minorHAnsi" w:cstheme="minorBidi"/>
          <w:noProof/>
          <w:sz w:val="22"/>
          <w:szCs w:val="22"/>
          <w:lang w:eastAsia="en-GB"/>
        </w:rPr>
      </w:pPr>
      <w:r>
        <w:rPr>
          <w:noProof/>
        </w:rPr>
        <w:t>5.6.3.14</w:t>
      </w:r>
      <w:r>
        <w:rPr>
          <w:rFonts w:asciiTheme="minorHAnsi" w:eastAsiaTheme="minorEastAsia" w:hAnsiTheme="minorHAnsi" w:cstheme="minorBidi"/>
          <w:noProof/>
          <w:sz w:val="22"/>
          <w:szCs w:val="22"/>
          <w:lang w:eastAsia="en-GB"/>
        </w:rPr>
        <w:tab/>
      </w:r>
      <w:r>
        <w:rPr>
          <w:noProof/>
        </w:rPr>
        <w:t>Enumeration: PositioningMethodMdt</w:t>
      </w:r>
      <w:r>
        <w:rPr>
          <w:noProof/>
        </w:rPr>
        <w:tab/>
      </w:r>
      <w:r>
        <w:rPr>
          <w:noProof/>
        </w:rPr>
        <w:fldChar w:fldCharType="begin"/>
      </w:r>
      <w:r>
        <w:rPr>
          <w:noProof/>
        </w:rPr>
        <w:instrText xml:space="preserve"> PAGEREF _Toc136242669 \h </w:instrText>
      </w:r>
      <w:r>
        <w:rPr>
          <w:noProof/>
        </w:rPr>
      </w:r>
      <w:r>
        <w:rPr>
          <w:noProof/>
        </w:rPr>
        <w:fldChar w:fldCharType="separate"/>
      </w:r>
      <w:r>
        <w:rPr>
          <w:noProof/>
        </w:rPr>
        <w:t>99</w:t>
      </w:r>
      <w:r>
        <w:rPr>
          <w:noProof/>
        </w:rPr>
        <w:fldChar w:fldCharType="end"/>
      </w:r>
    </w:p>
    <w:p w14:paraId="57428F63" w14:textId="5DBFBDA8" w:rsidR="004D2AE7" w:rsidRDefault="004D2AE7">
      <w:pPr>
        <w:pStyle w:val="TOC4"/>
        <w:rPr>
          <w:rFonts w:asciiTheme="minorHAnsi" w:eastAsiaTheme="minorEastAsia" w:hAnsiTheme="minorHAnsi" w:cstheme="minorBidi"/>
          <w:noProof/>
          <w:sz w:val="22"/>
          <w:szCs w:val="22"/>
          <w:lang w:eastAsia="en-GB"/>
        </w:rPr>
      </w:pPr>
      <w:r>
        <w:rPr>
          <w:noProof/>
        </w:rPr>
        <w:t>5.6.3.15</w:t>
      </w:r>
      <w:r>
        <w:rPr>
          <w:rFonts w:asciiTheme="minorHAnsi" w:eastAsiaTheme="minorEastAsia" w:hAnsiTheme="minorHAnsi" w:cstheme="minorBidi"/>
          <w:noProof/>
          <w:sz w:val="22"/>
          <w:szCs w:val="22"/>
          <w:lang w:eastAsia="en-GB"/>
        </w:rPr>
        <w:tab/>
      </w:r>
      <w:r>
        <w:rPr>
          <w:noProof/>
        </w:rPr>
        <w:t>Enumeration: CollectionPeriodRmmLteMdt</w:t>
      </w:r>
      <w:r>
        <w:rPr>
          <w:noProof/>
        </w:rPr>
        <w:tab/>
      </w:r>
      <w:r>
        <w:rPr>
          <w:noProof/>
        </w:rPr>
        <w:fldChar w:fldCharType="begin"/>
      </w:r>
      <w:r>
        <w:rPr>
          <w:noProof/>
        </w:rPr>
        <w:instrText xml:space="preserve"> PAGEREF _Toc136242670 \h </w:instrText>
      </w:r>
      <w:r>
        <w:rPr>
          <w:noProof/>
        </w:rPr>
      </w:r>
      <w:r>
        <w:rPr>
          <w:noProof/>
        </w:rPr>
        <w:fldChar w:fldCharType="separate"/>
      </w:r>
      <w:r>
        <w:rPr>
          <w:noProof/>
        </w:rPr>
        <w:t>99</w:t>
      </w:r>
      <w:r>
        <w:rPr>
          <w:noProof/>
        </w:rPr>
        <w:fldChar w:fldCharType="end"/>
      </w:r>
    </w:p>
    <w:p w14:paraId="2F83A7E6" w14:textId="6F566B36" w:rsidR="004D2AE7" w:rsidRDefault="004D2AE7">
      <w:pPr>
        <w:pStyle w:val="TOC4"/>
        <w:rPr>
          <w:rFonts w:asciiTheme="minorHAnsi" w:eastAsiaTheme="minorEastAsia" w:hAnsiTheme="minorHAnsi" w:cstheme="minorBidi"/>
          <w:noProof/>
          <w:sz w:val="22"/>
          <w:szCs w:val="22"/>
          <w:lang w:eastAsia="en-GB"/>
        </w:rPr>
      </w:pPr>
      <w:r>
        <w:rPr>
          <w:noProof/>
        </w:rPr>
        <w:t>5.6.3.16</w:t>
      </w:r>
      <w:r>
        <w:rPr>
          <w:rFonts w:asciiTheme="minorHAnsi" w:eastAsiaTheme="minorEastAsia" w:hAnsiTheme="minorHAnsi" w:cstheme="minorBidi"/>
          <w:noProof/>
          <w:sz w:val="22"/>
          <w:szCs w:val="22"/>
          <w:lang w:eastAsia="en-GB"/>
        </w:rPr>
        <w:tab/>
      </w:r>
      <w:r>
        <w:rPr>
          <w:noProof/>
        </w:rPr>
        <w:t>Enumeration: MeasurementPeriodLteMdt</w:t>
      </w:r>
      <w:r>
        <w:rPr>
          <w:noProof/>
        </w:rPr>
        <w:tab/>
      </w:r>
      <w:r>
        <w:rPr>
          <w:noProof/>
        </w:rPr>
        <w:fldChar w:fldCharType="begin"/>
      </w:r>
      <w:r>
        <w:rPr>
          <w:noProof/>
        </w:rPr>
        <w:instrText xml:space="preserve"> PAGEREF _Toc136242671 \h </w:instrText>
      </w:r>
      <w:r>
        <w:rPr>
          <w:noProof/>
        </w:rPr>
      </w:r>
      <w:r>
        <w:rPr>
          <w:noProof/>
        </w:rPr>
        <w:fldChar w:fldCharType="separate"/>
      </w:r>
      <w:r>
        <w:rPr>
          <w:noProof/>
        </w:rPr>
        <w:t>99</w:t>
      </w:r>
      <w:r>
        <w:rPr>
          <w:noProof/>
        </w:rPr>
        <w:fldChar w:fldCharType="end"/>
      </w:r>
    </w:p>
    <w:p w14:paraId="68CD01B6" w14:textId="464AFEF2" w:rsidR="004D2AE7" w:rsidRDefault="004D2AE7">
      <w:pPr>
        <w:pStyle w:val="TOC4"/>
        <w:rPr>
          <w:rFonts w:asciiTheme="minorHAnsi" w:eastAsiaTheme="minorEastAsia" w:hAnsiTheme="minorHAnsi" w:cstheme="minorBidi"/>
          <w:noProof/>
          <w:sz w:val="22"/>
          <w:szCs w:val="22"/>
          <w:lang w:eastAsia="en-GB"/>
        </w:rPr>
      </w:pPr>
      <w:r>
        <w:rPr>
          <w:noProof/>
        </w:rPr>
        <w:t>5.6.3.17</w:t>
      </w:r>
      <w:r>
        <w:rPr>
          <w:rFonts w:asciiTheme="minorHAnsi" w:eastAsiaTheme="minorEastAsia" w:hAnsiTheme="minorHAnsi" w:cstheme="minorBidi"/>
          <w:noProof/>
          <w:sz w:val="22"/>
          <w:szCs w:val="22"/>
          <w:lang w:eastAsia="en-GB"/>
        </w:rPr>
        <w:tab/>
      </w:r>
      <w:r>
        <w:rPr>
          <w:noProof/>
        </w:rPr>
        <w:t>Enumeration: ReportIntervalNrMdt</w:t>
      </w:r>
      <w:r>
        <w:rPr>
          <w:noProof/>
        </w:rPr>
        <w:tab/>
      </w:r>
      <w:r>
        <w:rPr>
          <w:noProof/>
        </w:rPr>
        <w:fldChar w:fldCharType="begin"/>
      </w:r>
      <w:r>
        <w:rPr>
          <w:noProof/>
        </w:rPr>
        <w:instrText xml:space="preserve"> PAGEREF _Toc136242672 \h </w:instrText>
      </w:r>
      <w:r>
        <w:rPr>
          <w:noProof/>
        </w:rPr>
      </w:r>
      <w:r>
        <w:rPr>
          <w:noProof/>
        </w:rPr>
        <w:fldChar w:fldCharType="separate"/>
      </w:r>
      <w:r>
        <w:rPr>
          <w:noProof/>
        </w:rPr>
        <w:t>99</w:t>
      </w:r>
      <w:r>
        <w:rPr>
          <w:noProof/>
        </w:rPr>
        <w:fldChar w:fldCharType="end"/>
      </w:r>
    </w:p>
    <w:p w14:paraId="1BC7972F" w14:textId="67B4715F" w:rsidR="004D2AE7" w:rsidRDefault="004D2AE7">
      <w:pPr>
        <w:pStyle w:val="TOC4"/>
        <w:rPr>
          <w:rFonts w:asciiTheme="minorHAnsi" w:eastAsiaTheme="minorEastAsia" w:hAnsiTheme="minorHAnsi" w:cstheme="minorBidi"/>
          <w:noProof/>
          <w:sz w:val="22"/>
          <w:szCs w:val="22"/>
          <w:lang w:eastAsia="en-GB"/>
        </w:rPr>
      </w:pPr>
      <w:r>
        <w:rPr>
          <w:noProof/>
        </w:rPr>
        <w:t>5.6.3.18</w:t>
      </w:r>
      <w:r>
        <w:rPr>
          <w:rFonts w:asciiTheme="minorHAnsi" w:eastAsiaTheme="minorEastAsia" w:hAnsiTheme="minorHAnsi" w:cstheme="minorBidi"/>
          <w:noProof/>
          <w:sz w:val="22"/>
          <w:szCs w:val="22"/>
          <w:lang w:eastAsia="en-GB"/>
        </w:rPr>
        <w:tab/>
      </w:r>
      <w:r>
        <w:rPr>
          <w:noProof/>
        </w:rPr>
        <w:t>Enumeration: LoggingIntervalNrMdt</w:t>
      </w:r>
      <w:r>
        <w:rPr>
          <w:noProof/>
        </w:rPr>
        <w:tab/>
      </w:r>
      <w:r>
        <w:rPr>
          <w:noProof/>
        </w:rPr>
        <w:fldChar w:fldCharType="begin"/>
      </w:r>
      <w:r>
        <w:rPr>
          <w:noProof/>
        </w:rPr>
        <w:instrText xml:space="preserve"> PAGEREF _Toc136242673 \h </w:instrText>
      </w:r>
      <w:r>
        <w:rPr>
          <w:noProof/>
        </w:rPr>
      </w:r>
      <w:r>
        <w:rPr>
          <w:noProof/>
        </w:rPr>
        <w:fldChar w:fldCharType="separate"/>
      </w:r>
      <w:r>
        <w:rPr>
          <w:noProof/>
        </w:rPr>
        <w:t>100</w:t>
      </w:r>
      <w:r>
        <w:rPr>
          <w:noProof/>
        </w:rPr>
        <w:fldChar w:fldCharType="end"/>
      </w:r>
    </w:p>
    <w:p w14:paraId="52FFA769" w14:textId="66CD9C5A" w:rsidR="004D2AE7" w:rsidRDefault="004D2AE7">
      <w:pPr>
        <w:pStyle w:val="TOC4"/>
        <w:rPr>
          <w:rFonts w:asciiTheme="minorHAnsi" w:eastAsiaTheme="minorEastAsia" w:hAnsiTheme="minorHAnsi" w:cstheme="minorBidi"/>
          <w:noProof/>
          <w:sz w:val="22"/>
          <w:szCs w:val="22"/>
          <w:lang w:eastAsia="en-GB"/>
        </w:rPr>
      </w:pPr>
      <w:r>
        <w:rPr>
          <w:noProof/>
        </w:rPr>
        <w:t>5.6.3.19</w:t>
      </w:r>
      <w:r>
        <w:rPr>
          <w:rFonts w:asciiTheme="minorHAnsi" w:eastAsiaTheme="minorEastAsia" w:hAnsiTheme="minorHAnsi" w:cstheme="minorBidi"/>
          <w:noProof/>
          <w:sz w:val="22"/>
          <w:szCs w:val="22"/>
          <w:lang w:eastAsia="en-GB"/>
        </w:rPr>
        <w:tab/>
      </w:r>
      <w:r>
        <w:rPr>
          <w:noProof/>
        </w:rPr>
        <w:t>Enumeration: CollectionPeriodRmmNrMdt</w:t>
      </w:r>
      <w:r>
        <w:rPr>
          <w:noProof/>
        </w:rPr>
        <w:tab/>
      </w:r>
      <w:r>
        <w:rPr>
          <w:noProof/>
        </w:rPr>
        <w:fldChar w:fldCharType="begin"/>
      </w:r>
      <w:r>
        <w:rPr>
          <w:noProof/>
        </w:rPr>
        <w:instrText xml:space="preserve"> PAGEREF _Toc136242674 \h </w:instrText>
      </w:r>
      <w:r>
        <w:rPr>
          <w:noProof/>
        </w:rPr>
      </w:r>
      <w:r>
        <w:rPr>
          <w:noProof/>
        </w:rPr>
        <w:fldChar w:fldCharType="separate"/>
      </w:r>
      <w:r>
        <w:rPr>
          <w:noProof/>
        </w:rPr>
        <w:t>100</w:t>
      </w:r>
      <w:r>
        <w:rPr>
          <w:noProof/>
        </w:rPr>
        <w:fldChar w:fldCharType="end"/>
      </w:r>
    </w:p>
    <w:p w14:paraId="34C64FF8" w14:textId="25CEBD88" w:rsidR="004D2AE7" w:rsidRDefault="004D2AE7">
      <w:pPr>
        <w:pStyle w:val="TOC4"/>
        <w:rPr>
          <w:rFonts w:asciiTheme="minorHAnsi" w:eastAsiaTheme="minorEastAsia" w:hAnsiTheme="minorHAnsi" w:cstheme="minorBidi"/>
          <w:noProof/>
          <w:sz w:val="22"/>
          <w:szCs w:val="22"/>
          <w:lang w:eastAsia="en-GB"/>
        </w:rPr>
      </w:pPr>
      <w:r>
        <w:rPr>
          <w:noProof/>
        </w:rPr>
        <w:t>5.6.3.20</w:t>
      </w:r>
      <w:r>
        <w:rPr>
          <w:rFonts w:asciiTheme="minorHAnsi" w:eastAsiaTheme="minorEastAsia" w:hAnsiTheme="minorHAnsi" w:cstheme="minorBidi"/>
          <w:noProof/>
          <w:sz w:val="22"/>
          <w:szCs w:val="22"/>
          <w:lang w:eastAsia="en-GB"/>
        </w:rPr>
        <w:tab/>
      </w:r>
      <w:r>
        <w:rPr>
          <w:noProof/>
        </w:rPr>
        <w:t>Enumeration: LoggingDurationNrMdt</w:t>
      </w:r>
      <w:r>
        <w:rPr>
          <w:noProof/>
        </w:rPr>
        <w:tab/>
      </w:r>
      <w:r>
        <w:rPr>
          <w:noProof/>
        </w:rPr>
        <w:fldChar w:fldCharType="begin"/>
      </w:r>
      <w:r>
        <w:rPr>
          <w:noProof/>
        </w:rPr>
        <w:instrText xml:space="preserve"> PAGEREF _Toc136242675 \h </w:instrText>
      </w:r>
      <w:r>
        <w:rPr>
          <w:noProof/>
        </w:rPr>
      </w:r>
      <w:r>
        <w:rPr>
          <w:noProof/>
        </w:rPr>
        <w:fldChar w:fldCharType="separate"/>
      </w:r>
      <w:r>
        <w:rPr>
          <w:noProof/>
        </w:rPr>
        <w:t>101</w:t>
      </w:r>
      <w:r>
        <w:rPr>
          <w:noProof/>
        </w:rPr>
        <w:fldChar w:fldCharType="end"/>
      </w:r>
    </w:p>
    <w:p w14:paraId="36F6BB5B" w14:textId="169595A3" w:rsidR="004D2AE7" w:rsidRDefault="004D2AE7">
      <w:pPr>
        <w:pStyle w:val="TOC3"/>
        <w:rPr>
          <w:rFonts w:asciiTheme="minorHAnsi" w:eastAsiaTheme="minorEastAsia" w:hAnsiTheme="minorHAnsi" w:cstheme="minorBidi"/>
          <w:noProof/>
          <w:sz w:val="22"/>
          <w:szCs w:val="22"/>
          <w:lang w:eastAsia="en-GB"/>
        </w:rPr>
      </w:pPr>
      <w:r>
        <w:rPr>
          <w:noProof/>
        </w:rPr>
        <w:t>5.6.4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_Toc136242676 \h </w:instrText>
      </w:r>
      <w:r>
        <w:rPr>
          <w:noProof/>
        </w:rPr>
      </w:r>
      <w:r>
        <w:rPr>
          <w:noProof/>
        </w:rPr>
        <w:fldChar w:fldCharType="separate"/>
      </w:r>
      <w:r>
        <w:rPr>
          <w:noProof/>
        </w:rPr>
        <w:t>102</w:t>
      </w:r>
      <w:r>
        <w:rPr>
          <w:noProof/>
        </w:rPr>
        <w:fldChar w:fldCharType="end"/>
      </w:r>
    </w:p>
    <w:p w14:paraId="327E58DE" w14:textId="11D10A4C" w:rsidR="004D2AE7" w:rsidRDefault="004D2AE7">
      <w:pPr>
        <w:pStyle w:val="TOC4"/>
        <w:rPr>
          <w:rFonts w:asciiTheme="minorHAnsi" w:eastAsiaTheme="minorEastAsia" w:hAnsiTheme="minorHAnsi" w:cstheme="minorBidi"/>
          <w:noProof/>
          <w:sz w:val="22"/>
          <w:szCs w:val="22"/>
          <w:lang w:eastAsia="en-GB"/>
        </w:rPr>
      </w:pPr>
      <w:r>
        <w:rPr>
          <w:noProof/>
        </w:rPr>
        <w:t>5.6.4.1</w:t>
      </w:r>
      <w:r>
        <w:rPr>
          <w:rFonts w:asciiTheme="minorHAnsi" w:eastAsiaTheme="minorEastAsia" w:hAnsiTheme="minorHAnsi" w:cstheme="minorBidi"/>
          <w:noProof/>
          <w:sz w:val="22"/>
          <w:szCs w:val="22"/>
          <w:lang w:eastAsia="en-GB"/>
        </w:rPr>
        <w:tab/>
      </w:r>
      <w:r>
        <w:rPr>
          <w:noProof/>
        </w:rPr>
        <w:t>Type: TraceData</w:t>
      </w:r>
      <w:r>
        <w:rPr>
          <w:noProof/>
        </w:rPr>
        <w:tab/>
      </w:r>
      <w:r>
        <w:rPr>
          <w:noProof/>
        </w:rPr>
        <w:fldChar w:fldCharType="begin"/>
      </w:r>
      <w:r>
        <w:rPr>
          <w:noProof/>
        </w:rPr>
        <w:instrText xml:space="preserve"> PAGEREF _Toc136242677 \h </w:instrText>
      </w:r>
      <w:r>
        <w:rPr>
          <w:noProof/>
        </w:rPr>
      </w:r>
      <w:r>
        <w:rPr>
          <w:noProof/>
        </w:rPr>
        <w:fldChar w:fldCharType="separate"/>
      </w:r>
      <w:r>
        <w:rPr>
          <w:noProof/>
        </w:rPr>
        <w:t>102</w:t>
      </w:r>
      <w:r>
        <w:rPr>
          <w:noProof/>
        </w:rPr>
        <w:fldChar w:fldCharType="end"/>
      </w:r>
    </w:p>
    <w:p w14:paraId="34240914" w14:textId="57609E4A" w:rsidR="004D2AE7" w:rsidRDefault="004D2AE7">
      <w:pPr>
        <w:pStyle w:val="TOC4"/>
        <w:rPr>
          <w:rFonts w:asciiTheme="minorHAnsi" w:eastAsiaTheme="minorEastAsia" w:hAnsiTheme="minorHAnsi" w:cstheme="minorBidi"/>
          <w:noProof/>
          <w:sz w:val="22"/>
          <w:szCs w:val="22"/>
          <w:lang w:eastAsia="en-GB"/>
        </w:rPr>
      </w:pPr>
      <w:r>
        <w:rPr>
          <w:noProof/>
        </w:rPr>
        <w:t>5.6.4.2</w:t>
      </w:r>
      <w:r>
        <w:rPr>
          <w:rFonts w:asciiTheme="minorHAnsi" w:eastAsiaTheme="minorEastAsia" w:hAnsiTheme="minorHAnsi" w:cstheme="minorBidi"/>
          <w:noProof/>
          <w:sz w:val="22"/>
          <w:szCs w:val="22"/>
          <w:lang w:eastAsia="en-GB"/>
        </w:rPr>
        <w:tab/>
      </w:r>
      <w:r>
        <w:rPr>
          <w:noProof/>
        </w:rPr>
        <w:t>Type: MdtConfiguration</w:t>
      </w:r>
      <w:r>
        <w:rPr>
          <w:noProof/>
        </w:rPr>
        <w:tab/>
      </w:r>
      <w:r>
        <w:rPr>
          <w:noProof/>
        </w:rPr>
        <w:fldChar w:fldCharType="begin"/>
      </w:r>
      <w:r>
        <w:rPr>
          <w:noProof/>
        </w:rPr>
        <w:instrText xml:space="preserve"> PAGEREF _Toc136242678 \h </w:instrText>
      </w:r>
      <w:r>
        <w:rPr>
          <w:noProof/>
        </w:rPr>
      </w:r>
      <w:r>
        <w:rPr>
          <w:noProof/>
        </w:rPr>
        <w:fldChar w:fldCharType="separate"/>
      </w:r>
      <w:r>
        <w:rPr>
          <w:noProof/>
        </w:rPr>
        <w:t>105</w:t>
      </w:r>
      <w:r>
        <w:rPr>
          <w:noProof/>
        </w:rPr>
        <w:fldChar w:fldCharType="end"/>
      </w:r>
    </w:p>
    <w:p w14:paraId="657D023B" w14:textId="1A76A1CC" w:rsidR="004D2AE7" w:rsidRDefault="004D2AE7">
      <w:pPr>
        <w:pStyle w:val="TOC4"/>
        <w:rPr>
          <w:rFonts w:asciiTheme="minorHAnsi" w:eastAsiaTheme="minorEastAsia" w:hAnsiTheme="minorHAnsi" w:cstheme="minorBidi"/>
          <w:noProof/>
          <w:sz w:val="22"/>
          <w:szCs w:val="22"/>
          <w:lang w:eastAsia="en-GB"/>
        </w:rPr>
      </w:pPr>
      <w:r>
        <w:rPr>
          <w:noProof/>
        </w:rPr>
        <w:t>5.6.4.3</w:t>
      </w:r>
      <w:r>
        <w:rPr>
          <w:rFonts w:asciiTheme="minorHAnsi" w:eastAsiaTheme="minorEastAsia" w:hAnsiTheme="minorHAnsi" w:cstheme="minorBidi"/>
          <w:noProof/>
          <w:sz w:val="22"/>
          <w:szCs w:val="22"/>
          <w:lang w:eastAsia="en-GB"/>
        </w:rPr>
        <w:tab/>
      </w:r>
      <w:r>
        <w:rPr>
          <w:noProof/>
        </w:rPr>
        <w:t>Type: AreaScope</w:t>
      </w:r>
      <w:r>
        <w:rPr>
          <w:noProof/>
        </w:rPr>
        <w:tab/>
      </w:r>
      <w:r>
        <w:rPr>
          <w:noProof/>
        </w:rPr>
        <w:fldChar w:fldCharType="begin"/>
      </w:r>
      <w:r>
        <w:rPr>
          <w:noProof/>
        </w:rPr>
        <w:instrText xml:space="preserve"> PAGEREF _Toc136242679 \h </w:instrText>
      </w:r>
      <w:r>
        <w:rPr>
          <w:noProof/>
        </w:rPr>
      </w:r>
      <w:r>
        <w:rPr>
          <w:noProof/>
        </w:rPr>
        <w:fldChar w:fldCharType="separate"/>
      </w:r>
      <w:r>
        <w:rPr>
          <w:noProof/>
        </w:rPr>
        <w:t>108</w:t>
      </w:r>
      <w:r>
        <w:rPr>
          <w:noProof/>
        </w:rPr>
        <w:fldChar w:fldCharType="end"/>
      </w:r>
    </w:p>
    <w:p w14:paraId="07CB7398" w14:textId="70B870E2" w:rsidR="004D2AE7" w:rsidRDefault="004D2AE7">
      <w:pPr>
        <w:pStyle w:val="TOC4"/>
        <w:rPr>
          <w:rFonts w:asciiTheme="minorHAnsi" w:eastAsiaTheme="minorEastAsia" w:hAnsiTheme="minorHAnsi" w:cstheme="minorBidi"/>
          <w:noProof/>
          <w:sz w:val="22"/>
          <w:szCs w:val="22"/>
          <w:lang w:eastAsia="en-GB"/>
        </w:rPr>
      </w:pPr>
      <w:r>
        <w:rPr>
          <w:noProof/>
        </w:rPr>
        <w:t>5.6.4.4</w:t>
      </w:r>
      <w:r>
        <w:rPr>
          <w:rFonts w:asciiTheme="minorHAnsi" w:eastAsiaTheme="minorEastAsia" w:hAnsiTheme="minorHAnsi" w:cstheme="minorBidi"/>
          <w:noProof/>
          <w:sz w:val="22"/>
          <w:szCs w:val="22"/>
          <w:lang w:eastAsia="en-GB"/>
        </w:rPr>
        <w:tab/>
      </w:r>
      <w:r>
        <w:rPr>
          <w:noProof/>
        </w:rPr>
        <w:t xml:space="preserve">Type: </w:t>
      </w:r>
      <w:r>
        <w:rPr>
          <w:noProof/>
          <w:lang w:eastAsia="zh-CN"/>
        </w:rPr>
        <w:t>TacInfo</w:t>
      </w:r>
      <w:r>
        <w:rPr>
          <w:noProof/>
        </w:rPr>
        <w:tab/>
      </w:r>
      <w:r>
        <w:rPr>
          <w:noProof/>
        </w:rPr>
        <w:fldChar w:fldCharType="begin"/>
      </w:r>
      <w:r>
        <w:rPr>
          <w:noProof/>
        </w:rPr>
        <w:instrText xml:space="preserve"> PAGEREF _Toc136242680 \h </w:instrText>
      </w:r>
      <w:r>
        <w:rPr>
          <w:noProof/>
        </w:rPr>
      </w:r>
      <w:r>
        <w:rPr>
          <w:noProof/>
        </w:rPr>
        <w:fldChar w:fldCharType="separate"/>
      </w:r>
      <w:r>
        <w:rPr>
          <w:noProof/>
        </w:rPr>
        <w:t>109</w:t>
      </w:r>
      <w:r>
        <w:rPr>
          <w:noProof/>
        </w:rPr>
        <w:fldChar w:fldCharType="end"/>
      </w:r>
    </w:p>
    <w:p w14:paraId="231E3FC0" w14:textId="5F3EB02C" w:rsidR="004D2AE7" w:rsidRDefault="004D2AE7">
      <w:pPr>
        <w:pStyle w:val="TOC4"/>
        <w:rPr>
          <w:rFonts w:asciiTheme="minorHAnsi" w:eastAsiaTheme="minorEastAsia" w:hAnsiTheme="minorHAnsi" w:cstheme="minorBidi"/>
          <w:noProof/>
          <w:sz w:val="22"/>
          <w:szCs w:val="22"/>
          <w:lang w:eastAsia="en-GB"/>
        </w:rPr>
      </w:pPr>
      <w:r>
        <w:rPr>
          <w:noProof/>
        </w:rPr>
        <w:t>5.6.4.5</w:t>
      </w:r>
      <w:r>
        <w:rPr>
          <w:rFonts w:asciiTheme="minorHAnsi" w:eastAsiaTheme="minorEastAsia" w:hAnsiTheme="minorHAnsi" w:cstheme="minorBidi"/>
          <w:noProof/>
          <w:sz w:val="22"/>
          <w:szCs w:val="22"/>
          <w:lang w:eastAsia="en-GB"/>
        </w:rPr>
        <w:tab/>
      </w:r>
      <w:r>
        <w:rPr>
          <w:noProof/>
        </w:rPr>
        <w:t>Type: MbsfnArea</w:t>
      </w:r>
      <w:r>
        <w:rPr>
          <w:noProof/>
        </w:rPr>
        <w:tab/>
      </w:r>
      <w:r>
        <w:rPr>
          <w:noProof/>
        </w:rPr>
        <w:fldChar w:fldCharType="begin"/>
      </w:r>
      <w:r>
        <w:rPr>
          <w:noProof/>
        </w:rPr>
        <w:instrText xml:space="preserve"> PAGEREF _Toc136242681 \h </w:instrText>
      </w:r>
      <w:r>
        <w:rPr>
          <w:noProof/>
        </w:rPr>
      </w:r>
      <w:r>
        <w:rPr>
          <w:noProof/>
        </w:rPr>
        <w:fldChar w:fldCharType="separate"/>
      </w:r>
      <w:r>
        <w:rPr>
          <w:noProof/>
        </w:rPr>
        <w:t>109</w:t>
      </w:r>
      <w:r>
        <w:rPr>
          <w:noProof/>
        </w:rPr>
        <w:fldChar w:fldCharType="end"/>
      </w:r>
    </w:p>
    <w:p w14:paraId="5A805EB2" w14:textId="345397FB" w:rsidR="004D2AE7" w:rsidRDefault="004D2AE7">
      <w:pPr>
        <w:pStyle w:val="TOC4"/>
        <w:rPr>
          <w:rFonts w:asciiTheme="minorHAnsi" w:eastAsiaTheme="minorEastAsia" w:hAnsiTheme="minorHAnsi" w:cstheme="minorBidi"/>
          <w:noProof/>
          <w:sz w:val="22"/>
          <w:szCs w:val="22"/>
          <w:lang w:eastAsia="en-GB"/>
        </w:rPr>
      </w:pPr>
      <w:r>
        <w:rPr>
          <w:noProof/>
        </w:rPr>
        <w:t>5.6.4.6</w:t>
      </w:r>
      <w:r>
        <w:rPr>
          <w:rFonts w:asciiTheme="minorHAnsi" w:eastAsiaTheme="minorEastAsia" w:hAnsiTheme="minorHAnsi" w:cstheme="minorBidi"/>
          <w:noProof/>
          <w:sz w:val="22"/>
          <w:szCs w:val="22"/>
          <w:lang w:eastAsia="en-GB"/>
        </w:rPr>
        <w:tab/>
      </w:r>
      <w:r>
        <w:rPr>
          <w:noProof/>
        </w:rPr>
        <w:t>Type: InterFreqTargetInfo</w:t>
      </w:r>
      <w:r>
        <w:rPr>
          <w:noProof/>
        </w:rPr>
        <w:tab/>
      </w:r>
      <w:r>
        <w:rPr>
          <w:noProof/>
        </w:rPr>
        <w:fldChar w:fldCharType="begin"/>
      </w:r>
      <w:r>
        <w:rPr>
          <w:noProof/>
        </w:rPr>
        <w:instrText xml:space="preserve"> PAGEREF _Toc136242682 \h </w:instrText>
      </w:r>
      <w:r>
        <w:rPr>
          <w:noProof/>
        </w:rPr>
      </w:r>
      <w:r>
        <w:rPr>
          <w:noProof/>
        </w:rPr>
        <w:fldChar w:fldCharType="separate"/>
      </w:r>
      <w:r>
        <w:rPr>
          <w:noProof/>
        </w:rPr>
        <w:t>109</w:t>
      </w:r>
      <w:r>
        <w:rPr>
          <w:noProof/>
        </w:rPr>
        <w:fldChar w:fldCharType="end"/>
      </w:r>
    </w:p>
    <w:p w14:paraId="09BDCA7A" w14:textId="7D206C10" w:rsidR="004D2AE7" w:rsidRDefault="004D2AE7">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Data Types related to 5G Operator Determined Barring</w:t>
      </w:r>
      <w:r>
        <w:rPr>
          <w:noProof/>
        </w:rPr>
        <w:tab/>
      </w:r>
      <w:r>
        <w:rPr>
          <w:noProof/>
        </w:rPr>
        <w:fldChar w:fldCharType="begin"/>
      </w:r>
      <w:r>
        <w:rPr>
          <w:noProof/>
        </w:rPr>
        <w:instrText xml:space="preserve"> PAGEREF _Toc136242683 \h </w:instrText>
      </w:r>
      <w:r>
        <w:rPr>
          <w:noProof/>
        </w:rPr>
      </w:r>
      <w:r>
        <w:rPr>
          <w:noProof/>
        </w:rPr>
        <w:fldChar w:fldCharType="separate"/>
      </w:r>
      <w:r>
        <w:rPr>
          <w:noProof/>
        </w:rPr>
        <w:t>109</w:t>
      </w:r>
      <w:r>
        <w:rPr>
          <w:noProof/>
        </w:rPr>
        <w:fldChar w:fldCharType="end"/>
      </w:r>
    </w:p>
    <w:p w14:paraId="510D6ECE" w14:textId="680C7544" w:rsidR="004D2AE7" w:rsidRDefault="004D2AE7">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_Toc136242684 \h </w:instrText>
      </w:r>
      <w:r>
        <w:rPr>
          <w:noProof/>
        </w:rPr>
      </w:r>
      <w:r>
        <w:rPr>
          <w:noProof/>
        </w:rPr>
        <w:fldChar w:fldCharType="separate"/>
      </w:r>
      <w:r>
        <w:rPr>
          <w:noProof/>
        </w:rPr>
        <w:t>109</w:t>
      </w:r>
      <w:r>
        <w:rPr>
          <w:noProof/>
        </w:rPr>
        <w:fldChar w:fldCharType="end"/>
      </w:r>
    </w:p>
    <w:p w14:paraId="0B60AF6E" w14:textId="201047A4" w:rsidR="004D2AE7" w:rsidRDefault="004D2AE7">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_Toc136242685 \h </w:instrText>
      </w:r>
      <w:r>
        <w:rPr>
          <w:noProof/>
        </w:rPr>
      </w:r>
      <w:r>
        <w:rPr>
          <w:noProof/>
        </w:rPr>
        <w:fldChar w:fldCharType="separate"/>
      </w:r>
      <w:r>
        <w:rPr>
          <w:noProof/>
        </w:rPr>
        <w:t>109</w:t>
      </w:r>
      <w:r>
        <w:rPr>
          <w:noProof/>
        </w:rPr>
        <w:fldChar w:fldCharType="end"/>
      </w:r>
    </w:p>
    <w:p w14:paraId="1736B33B" w14:textId="342AACF2" w:rsidR="004D2AE7" w:rsidRDefault="004D2AE7">
      <w:pPr>
        <w:pStyle w:val="TOC3"/>
        <w:rPr>
          <w:rFonts w:asciiTheme="minorHAnsi" w:eastAsiaTheme="minorEastAsia" w:hAnsiTheme="minorHAnsi" w:cstheme="minorBidi"/>
          <w:noProof/>
          <w:sz w:val="22"/>
          <w:szCs w:val="22"/>
          <w:lang w:eastAsia="en-GB"/>
        </w:rPr>
      </w:pPr>
      <w:r>
        <w:rPr>
          <w:noProof/>
        </w:rPr>
        <w:t>5.7.3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_Toc136242686 \h </w:instrText>
      </w:r>
      <w:r>
        <w:rPr>
          <w:noProof/>
        </w:rPr>
      </w:r>
      <w:r>
        <w:rPr>
          <w:noProof/>
        </w:rPr>
        <w:fldChar w:fldCharType="separate"/>
      </w:r>
      <w:r>
        <w:rPr>
          <w:noProof/>
        </w:rPr>
        <w:t>110</w:t>
      </w:r>
      <w:r>
        <w:rPr>
          <w:noProof/>
        </w:rPr>
        <w:fldChar w:fldCharType="end"/>
      </w:r>
    </w:p>
    <w:p w14:paraId="28868E9D" w14:textId="30D1B6C2" w:rsidR="004D2AE7" w:rsidRDefault="004D2AE7">
      <w:pPr>
        <w:pStyle w:val="TOC4"/>
        <w:rPr>
          <w:rFonts w:asciiTheme="minorHAnsi" w:eastAsiaTheme="minorEastAsia" w:hAnsiTheme="minorHAnsi" w:cstheme="minorBidi"/>
          <w:noProof/>
          <w:sz w:val="22"/>
          <w:szCs w:val="22"/>
          <w:lang w:eastAsia="en-GB"/>
        </w:rPr>
      </w:pPr>
      <w:r>
        <w:rPr>
          <w:noProof/>
        </w:rPr>
        <w:t>5.7.3.1</w:t>
      </w:r>
      <w:r>
        <w:rPr>
          <w:rFonts w:asciiTheme="minorHAnsi" w:eastAsiaTheme="minorEastAsia" w:hAnsiTheme="minorHAnsi" w:cstheme="minorBidi"/>
          <w:noProof/>
          <w:sz w:val="22"/>
          <w:szCs w:val="22"/>
          <w:lang w:eastAsia="en-GB"/>
        </w:rPr>
        <w:tab/>
      </w:r>
      <w:r>
        <w:rPr>
          <w:noProof/>
        </w:rPr>
        <w:t xml:space="preserve">Enumeration: </w:t>
      </w:r>
      <w:r w:rsidRPr="00DA0C96">
        <w:rPr>
          <w:noProof/>
          <w:lang w:val="en-US"/>
        </w:rPr>
        <w:t>RoamingOdb</w:t>
      </w:r>
      <w:r>
        <w:rPr>
          <w:noProof/>
        </w:rPr>
        <w:tab/>
      </w:r>
      <w:r>
        <w:rPr>
          <w:noProof/>
        </w:rPr>
        <w:fldChar w:fldCharType="begin"/>
      </w:r>
      <w:r>
        <w:rPr>
          <w:noProof/>
        </w:rPr>
        <w:instrText xml:space="preserve"> PAGEREF _Toc136242687 \h </w:instrText>
      </w:r>
      <w:r>
        <w:rPr>
          <w:noProof/>
        </w:rPr>
      </w:r>
      <w:r>
        <w:rPr>
          <w:noProof/>
        </w:rPr>
        <w:fldChar w:fldCharType="separate"/>
      </w:r>
      <w:r>
        <w:rPr>
          <w:noProof/>
        </w:rPr>
        <w:t>110</w:t>
      </w:r>
      <w:r>
        <w:rPr>
          <w:noProof/>
        </w:rPr>
        <w:fldChar w:fldCharType="end"/>
      </w:r>
    </w:p>
    <w:p w14:paraId="4D19EF02" w14:textId="41BD5435" w:rsidR="004D2AE7" w:rsidRDefault="004D2AE7">
      <w:pPr>
        <w:pStyle w:val="TOC4"/>
        <w:rPr>
          <w:rFonts w:asciiTheme="minorHAnsi" w:eastAsiaTheme="minorEastAsia" w:hAnsiTheme="minorHAnsi" w:cstheme="minorBidi"/>
          <w:noProof/>
          <w:sz w:val="22"/>
          <w:szCs w:val="22"/>
          <w:lang w:eastAsia="en-GB"/>
        </w:rPr>
      </w:pPr>
      <w:r>
        <w:rPr>
          <w:noProof/>
        </w:rPr>
        <w:t>5.7.3.2</w:t>
      </w:r>
      <w:r>
        <w:rPr>
          <w:rFonts w:asciiTheme="minorHAnsi" w:eastAsiaTheme="minorEastAsia" w:hAnsiTheme="minorHAnsi" w:cstheme="minorBidi"/>
          <w:noProof/>
          <w:sz w:val="22"/>
          <w:szCs w:val="22"/>
          <w:lang w:eastAsia="en-GB"/>
        </w:rPr>
        <w:tab/>
      </w:r>
      <w:r>
        <w:rPr>
          <w:noProof/>
        </w:rPr>
        <w:t xml:space="preserve">Enumeration: </w:t>
      </w:r>
      <w:r w:rsidRPr="00DA0C96">
        <w:rPr>
          <w:noProof/>
          <w:lang w:val="en-US"/>
        </w:rPr>
        <w:t>OdbPacketServices</w:t>
      </w:r>
      <w:r>
        <w:rPr>
          <w:noProof/>
        </w:rPr>
        <w:tab/>
      </w:r>
      <w:r>
        <w:rPr>
          <w:noProof/>
        </w:rPr>
        <w:fldChar w:fldCharType="begin"/>
      </w:r>
      <w:r>
        <w:rPr>
          <w:noProof/>
        </w:rPr>
        <w:instrText xml:space="preserve"> PAGEREF _Toc136242688 \h </w:instrText>
      </w:r>
      <w:r>
        <w:rPr>
          <w:noProof/>
        </w:rPr>
      </w:r>
      <w:r>
        <w:rPr>
          <w:noProof/>
        </w:rPr>
        <w:fldChar w:fldCharType="separate"/>
      </w:r>
      <w:r>
        <w:rPr>
          <w:noProof/>
        </w:rPr>
        <w:t>110</w:t>
      </w:r>
      <w:r>
        <w:rPr>
          <w:noProof/>
        </w:rPr>
        <w:fldChar w:fldCharType="end"/>
      </w:r>
    </w:p>
    <w:p w14:paraId="76F2EE9F" w14:textId="0FCB74DB" w:rsidR="004D2AE7" w:rsidRDefault="004D2AE7">
      <w:pPr>
        <w:pStyle w:val="TOC3"/>
        <w:rPr>
          <w:rFonts w:asciiTheme="minorHAnsi" w:eastAsiaTheme="minorEastAsia" w:hAnsiTheme="minorHAnsi" w:cstheme="minorBidi"/>
          <w:noProof/>
          <w:sz w:val="22"/>
          <w:szCs w:val="22"/>
          <w:lang w:eastAsia="en-GB"/>
        </w:rPr>
      </w:pPr>
      <w:r>
        <w:rPr>
          <w:noProof/>
        </w:rPr>
        <w:t>5.7.4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_Toc136242689 \h </w:instrText>
      </w:r>
      <w:r>
        <w:rPr>
          <w:noProof/>
        </w:rPr>
      </w:r>
      <w:r>
        <w:rPr>
          <w:noProof/>
        </w:rPr>
        <w:fldChar w:fldCharType="separate"/>
      </w:r>
      <w:r>
        <w:rPr>
          <w:noProof/>
        </w:rPr>
        <w:t>110</w:t>
      </w:r>
      <w:r>
        <w:rPr>
          <w:noProof/>
        </w:rPr>
        <w:fldChar w:fldCharType="end"/>
      </w:r>
    </w:p>
    <w:p w14:paraId="60B9543A" w14:textId="5677CB9B" w:rsidR="004D2AE7" w:rsidRDefault="004D2AE7">
      <w:pPr>
        <w:pStyle w:val="TOC4"/>
        <w:rPr>
          <w:rFonts w:asciiTheme="minorHAnsi" w:eastAsiaTheme="minorEastAsia" w:hAnsiTheme="minorHAnsi" w:cstheme="minorBidi"/>
          <w:noProof/>
          <w:sz w:val="22"/>
          <w:szCs w:val="22"/>
          <w:lang w:eastAsia="en-GB"/>
        </w:rPr>
      </w:pPr>
      <w:r>
        <w:rPr>
          <w:noProof/>
        </w:rPr>
        <w:t>5.7.4.1</w:t>
      </w:r>
      <w:r>
        <w:rPr>
          <w:rFonts w:asciiTheme="minorHAnsi" w:eastAsiaTheme="minorEastAsia" w:hAnsiTheme="minorHAnsi" w:cstheme="minorBidi"/>
          <w:noProof/>
          <w:sz w:val="22"/>
          <w:szCs w:val="22"/>
          <w:lang w:eastAsia="en-GB"/>
        </w:rPr>
        <w:tab/>
      </w:r>
      <w:r>
        <w:rPr>
          <w:noProof/>
        </w:rPr>
        <w:t xml:space="preserve">Type: </w:t>
      </w:r>
      <w:r w:rsidRPr="00DA0C96">
        <w:rPr>
          <w:noProof/>
          <w:lang w:val="en-US"/>
        </w:rPr>
        <w:t>OdbData</w:t>
      </w:r>
      <w:r>
        <w:rPr>
          <w:noProof/>
        </w:rPr>
        <w:tab/>
      </w:r>
      <w:r>
        <w:rPr>
          <w:noProof/>
        </w:rPr>
        <w:fldChar w:fldCharType="begin"/>
      </w:r>
      <w:r>
        <w:rPr>
          <w:noProof/>
        </w:rPr>
        <w:instrText xml:space="preserve"> PAGEREF _Toc136242690 \h </w:instrText>
      </w:r>
      <w:r>
        <w:rPr>
          <w:noProof/>
        </w:rPr>
      </w:r>
      <w:r>
        <w:rPr>
          <w:noProof/>
        </w:rPr>
        <w:fldChar w:fldCharType="separate"/>
      </w:r>
      <w:r>
        <w:rPr>
          <w:noProof/>
        </w:rPr>
        <w:t>110</w:t>
      </w:r>
      <w:r>
        <w:rPr>
          <w:noProof/>
        </w:rPr>
        <w:fldChar w:fldCharType="end"/>
      </w:r>
    </w:p>
    <w:p w14:paraId="40E128AF" w14:textId="13DD1EF6" w:rsidR="004D2AE7" w:rsidRDefault="004D2AE7">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Data Types related to Charging</w:t>
      </w:r>
      <w:r>
        <w:rPr>
          <w:noProof/>
        </w:rPr>
        <w:tab/>
      </w:r>
      <w:r>
        <w:rPr>
          <w:noProof/>
        </w:rPr>
        <w:fldChar w:fldCharType="begin"/>
      </w:r>
      <w:r>
        <w:rPr>
          <w:noProof/>
        </w:rPr>
        <w:instrText xml:space="preserve"> PAGEREF _Toc136242691 \h </w:instrText>
      </w:r>
      <w:r>
        <w:rPr>
          <w:noProof/>
        </w:rPr>
      </w:r>
      <w:r>
        <w:rPr>
          <w:noProof/>
        </w:rPr>
        <w:fldChar w:fldCharType="separate"/>
      </w:r>
      <w:r>
        <w:rPr>
          <w:noProof/>
        </w:rPr>
        <w:t>110</w:t>
      </w:r>
      <w:r>
        <w:rPr>
          <w:noProof/>
        </w:rPr>
        <w:fldChar w:fldCharType="end"/>
      </w:r>
    </w:p>
    <w:p w14:paraId="18E2A5D5" w14:textId="2635879B" w:rsidR="004D2AE7" w:rsidRDefault="004D2AE7">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_Toc136242692 \h </w:instrText>
      </w:r>
      <w:r>
        <w:rPr>
          <w:noProof/>
        </w:rPr>
      </w:r>
      <w:r>
        <w:rPr>
          <w:noProof/>
        </w:rPr>
        <w:fldChar w:fldCharType="separate"/>
      </w:r>
      <w:r>
        <w:rPr>
          <w:noProof/>
        </w:rPr>
        <w:t>110</w:t>
      </w:r>
      <w:r>
        <w:rPr>
          <w:noProof/>
        </w:rPr>
        <w:fldChar w:fldCharType="end"/>
      </w:r>
    </w:p>
    <w:p w14:paraId="4A009134" w14:textId="13DA9A5A" w:rsidR="004D2AE7" w:rsidRDefault="004D2AE7">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_Toc136242693 \h </w:instrText>
      </w:r>
      <w:r>
        <w:rPr>
          <w:noProof/>
        </w:rPr>
      </w:r>
      <w:r>
        <w:rPr>
          <w:noProof/>
        </w:rPr>
        <w:fldChar w:fldCharType="separate"/>
      </w:r>
      <w:r>
        <w:rPr>
          <w:noProof/>
        </w:rPr>
        <w:t>110</w:t>
      </w:r>
      <w:r>
        <w:rPr>
          <w:noProof/>
        </w:rPr>
        <w:fldChar w:fldCharType="end"/>
      </w:r>
    </w:p>
    <w:p w14:paraId="12CF53E8" w14:textId="47660D19" w:rsidR="004D2AE7" w:rsidRDefault="004D2AE7">
      <w:pPr>
        <w:pStyle w:val="TOC3"/>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_Toc136242694 \h </w:instrText>
      </w:r>
      <w:r>
        <w:rPr>
          <w:noProof/>
        </w:rPr>
      </w:r>
      <w:r>
        <w:rPr>
          <w:noProof/>
        </w:rPr>
        <w:fldChar w:fldCharType="separate"/>
      </w:r>
      <w:r>
        <w:rPr>
          <w:noProof/>
        </w:rPr>
        <w:t>111</w:t>
      </w:r>
      <w:r>
        <w:rPr>
          <w:noProof/>
        </w:rPr>
        <w:fldChar w:fldCharType="end"/>
      </w:r>
    </w:p>
    <w:p w14:paraId="36D2A0DB" w14:textId="35B0247C" w:rsidR="004D2AE7" w:rsidRDefault="004D2AE7">
      <w:pPr>
        <w:pStyle w:val="TOC3"/>
        <w:rPr>
          <w:rFonts w:asciiTheme="minorHAnsi" w:eastAsiaTheme="minorEastAsia" w:hAnsiTheme="minorHAnsi" w:cstheme="minorBidi"/>
          <w:noProof/>
          <w:sz w:val="22"/>
          <w:szCs w:val="22"/>
          <w:lang w:eastAsia="en-GB"/>
        </w:rPr>
      </w:pPr>
      <w:r>
        <w:rPr>
          <w:noProof/>
        </w:rPr>
        <w:t>5.8.4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_Toc136242695 \h </w:instrText>
      </w:r>
      <w:r>
        <w:rPr>
          <w:noProof/>
        </w:rPr>
      </w:r>
      <w:r>
        <w:rPr>
          <w:noProof/>
        </w:rPr>
        <w:fldChar w:fldCharType="separate"/>
      </w:r>
      <w:r>
        <w:rPr>
          <w:noProof/>
        </w:rPr>
        <w:t>111</w:t>
      </w:r>
      <w:r>
        <w:rPr>
          <w:noProof/>
        </w:rPr>
        <w:fldChar w:fldCharType="end"/>
      </w:r>
    </w:p>
    <w:p w14:paraId="4971C687" w14:textId="3A52E0C8" w:rsidR="004D2AE7" w:rsidRDefault="004D2AE7">
      <w:pPr>
        <w:pStyle w:val="TOC4"/>
        <w:rPr>
          <w:rFonts w:asciiTheme="minorHAnsi" w:eastAsiaTheme="minorEastAsia" w:hAnsiTheme="minorHAnsi" w:cstheme="minorBidi"/>
          <w:noProof/>
          <w:sz w:val="22"/>
          <w:szCs w:val="22"/>
          <w:lang w:eastAsia="en-GB"/>
        </w:rPr>
      </w:pPr>
      <w:r>
        <w:rPr>
          <w:noProof/>
        </w:rPr>
        <w:t>5.8.4.1</w:t>
      </w:r>
      <w:r>
        <w:rPr>
          <w:rFonts w:asciiTheme="minorHAnsi" w:eastAsiaTheme="minorEastAsia" w:hAnsiTheme="minorHAnsi" w:cstheme="minorBidi"/>
          <w:noProof/>
          <w:sz w:val="22"/>
          <w:szCs w:val="22"/>
          <w:lang w:eastAsia="en-GB"/>
        </w:rPr>
        <w:tab/>
      </w:r>
      <w:r>
        <w:rPr>
          <w:noProof/>
        </w:rPr>
        <w:t>Type: SecondaryRatUsageReport</w:t>
      </w:r>
      <w:r>
        <w:rPr>
          <w:noProof/>
        </w:rPr>
        <w:tab/>
      </w:r>
      <w:r>
        <w:rPr>
          <w:noProof/>
        </w:rPr>
        <w:fldChar w:fldCharType="begin"/>
      </w:r>
      <w:r>
        <w:rPr>
          <w:noProof/>
        </w:rPr>
        <w:instrText xml:space="preserve"> PAGEREF _Toc136242696 \h </w:instrText>
      </w:r>
      <w:r>
        <w:rPr>
          <w:noProof/>
        </w:rPr>
      </w:r>
      <w:r>
        <w:rPr>
          <w:noProof/>
        </w:rPr>
        <w:fldChar w:fldCharType="separate"/>
      </w:r>
      <w:r>
        <w:rPr>
          <w:noProof/>
        </w:rPr>
        <w:t>111</w:t>
      </w:r>
      <w:r>
        <w:rPr>
          <w:noProof/>
        </w:rPr>
        <w:fldChar w:fldCharType="end"/>
      </w:r>
    </w:p>
    <w:p w14:paraId="2CDA0222" w14:textId="4A612B1E" w:rsidR="004D2AE7" w:rsidRDefault="004D2AE7">
      <w:pPr>
        <w:pStyle w:val="TOC4"/>
        <w:rPr>
          <w:rFonts w:asciiTheme="minorHAnsi" w:eastAsiaTheme="minorEastAsia" w:hAnsiTheme="minorHAnsi" w:cstheme="minorBidi"/>
          <w:noProof/>
          <w:sz w:val="22"/>
          <w:szCs w:val="22"/>
          <w:lang w:eastAsia="en-GB"/>
        </w:rPr>
      </w:pPr>
      <w:r>
        <w:rPr>
          <w:noProof/>
        </w:rPr>
        <w:t>5.8.4.2</w:t>
      </w:r>
      <w:r>
        <w:rPr>
          <w:rFonts w:asciiTheme="minorHAnsi" w:eastAsiaTheme="minorEastAsia" w:hAnsiTheme="minorHAnsi" w:cstheme="minorBidi"/>
          <w:noProof/>
          <w:sz w:val="22"/>
          <w:szCs w:val="22"/>
          <w:lang w:eastAsia="en-GB"/>
        </w:rPr>
        <w:tab/>
      </w:r>
      <w:r>
        <w:rPr>
          <w:noProof/>
        </w:rPr>
        <w:t>Type: QoSFlowUsageReport</w:t>
      </w:r>
      <w:r>
        <w:rPr>
          <w:noProof/>
        </w:rPr>
        <w:tab/>
      </w:r>
      <w:r>
        <w:rPr>
          <w:noProof/>
        </w:rPr>
        <w:fldChar w:fldCharType="begin"/>
      </w:r>
      <w:r>
        <w:rPr>
          <w:noProof/>
        </w:rPr>
        <w:instrText xml:space="preserve"> PAGEREF _Toc136242697 \h </w:instrText>
      </w:r>
      <w:r>
        <w:rPr>
          <w:noProof/>
        </w:rPr>
      </w:r>
      <w:r>
        <w:rPr>
          <w:noProof/>
        </w:rPr>
        <w:fldChar w:fldCharType="separate"/>
      </w:r>
      <w:r>
        <w:rPr>
          <w:noProof/>
        </w:rPr>
        <w:t>111</w:t>
      </w:r>
      <w:r>
        <w:rPr>
          <w:noProof/>
        </w:rPr>
        <w:fldChar w:fldCharType="end"/>
      </w:r>
    </w:p>
    <w:p w14:paraId="4290AB11" w14:textId="28AEB9C8" w:rsidR="004D2AE7" w:rsidRDefault="004D2AE7">
      <w:pPr>
        <w:pStyle w:val="TOC4"/>
        <w:rPr>
          <w:rFonts w:asciiTheme="minorHAnsi" w:eastAsiaTheme="minorEastAsia" w:hAnsiTheme="minorHAnsi" w:cstheme="minorBidi"/>
          <w:noProof/>
          <w:sz w:val="22"/>
          <w:szCs w:val="22"/>
          <w:lang w:eastAsia="en-GB"/>
        </w:rPr>
      </w:pPr>
      <w:r>
        <w:rPr>
          <w:noProof/>
        </w:rPr>
        <w:t>5.8.4.3</w:t>
      </w:r>
      <w:r>
        <w:rPr>
          <w:rFonts w:asciiTheme="minorHAnsi" w:eastAsiaTheme="minorEastAsia" w:hAnsiTheme="minorHAnsi" w:cstheme="minorBidi"/>
          <w:noProof/>
          <w:sz w:val="22"/>
          <w:szCs w:val="22"/>
          <w:lang w:eastAsia="en-GB"/>
        </w:rPr>
        <w:tab/>
      </w:r>
      <w:r>
        <w:rPr>
          <w:noProof/>
        </w:rPr>
        <w:t>Type: SecondaryRatUsageInfo</w:t>
      </w:r>
      <w:r>
        <w:rPr>
          <w:noProof/>
        </w:rPr>
        <w:tab/>
      </w:r>
      <w:r>
        <w:rPr>
          <w:noProof/>
        </w:rPr>
        <w:fldChar w:fldCharType="begin"/>
      </w:r>
      <w:r>
        <w:rPr>
          <w:noProof/>
        </w:rPr>
        <w:instrText xml:space="preserve"> PAGEREF _Toc136242698 \h </w:instrText>
      </w:r>
      <w:r>
        <w:rPr>
          <w:noProof/>
        </w:rPr>
      </w:r>
      <w:r>
        <w:rPr>
          <w:noProof/>
        </w:rPr>
        <w:fldChar w:fldCharType="separate"/>
      </w:r>
      <w:r>
        <w:rPr>
          <w:noProof/>
        </w:rPr>
        <w:t>111</w:t>
      </w:r>
      <w:r>
        <w:rPr>
          <w:noProof/>
        </w:rPr>
        <w:fldChar w:fldCharType="end"/>
      </w:r>
    </w:p>
    <w:p w14:paraId="42FF876A" w14:textId="77846007" w:rsidR="004D2AE7" w:rsidRDefault="004D2AE7">
      <w:pPr>
        <w:pStyle w:val="TOC4"/>
        <w:rPr>
          <w:rFonts w:asciiTheme="minorHAnsi" w:eastAsiaTheme="minorEastAsia" w:hAnsiTheme="minorHAnsi" w:cstheme="minorBidi"/>
          <w:noProof/>
          <w:sz w:val="22"/>
          <w:szCs w:val="22"/>
          <w:lang w:eastAsia="en-GB"/>
        </w:rPr>
      </w:pPr>
      <w:r>
        <w:rPr>
          <w:noProof/>
        </w:rPr>
        <w:t>5.8.4.4</w:t>
      </w:r>
      <w:r>
        <w:rPr>
          <w:rFonts w:asciiTheme="minorHAnsi" w:eastAsiaTheme="minorEastAsia" w:hAnsiTheme="minorHAnsi" w:cstheme="minorBidi"/>
          <w:noProof/>
          <w:sz w:val="22"/>
          <w:szCs w:val="22"/>
          <w:lang w:eastAsia="en-GB"/>
        </w:rPr>
        <w:tab/>
      </w:r>
      <w:r>
        <w:rPr>
          <w:noProof/>
        </w:rPr>
        <w:t>Type: VolumeTimedReport</w:t>
      </w:r>
      <w:r>
        <w:rPr>
          <w:noProof/>
        </w:rPr>
        <w:tab/>
      </w:r>
      <w:r>
        <w:rPr>
          <w:noProof/>
        </w:rPr>
        <w:fldChar w:fldCharType="begin"/>
      </w:r>
      <w:r>
        <w:rPr>
          <w:noProof/>
        </w:rPr>
        <w:instrText xml:space="preserve"> PAGEREF _Toc136242699 \h </w:instrText>
      </w:r>
      <w:r>
        <w:rPr>
          <w:noProof/>
        </w:rPr>
      </w:r>
      <w:r>
        <w:rPr>
          <w:noProof/>
        </w:rPr>
        <w:fldChar w:fldCharType="separate"/>
      </w:r>
      <w:r>
        <w:rPr>
          <w:noProof/>
        </w:rPr>
        <w:t>112</w:t>
      </w:r>
      <w:r>
        <w:rPr>
          <w:noProof/>
        </w:rPr>
        <w:fldChar w:fldCharType="end"/>
      </w:r>
    </w:p>
    <w:p w14:paraId="5FFAB7FC" w14:textId="58076FEF" w:rsidR="004D2AE7" w:rsidRDefault="004D2AE7">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Pr>
          <w:noProof/>
        </w:rPr>
        <w:t>Data Types related to MBS</w:t>
      </w:r>
      <w:r>
        <w:rPr>
          <w:noProof/>
        </w:rPr>
        <w:tab/>
      </w:r>
      <w:r>
        <w:rPr>
          <w:noProof/>
        </w:rPr>
        <w:fldChar w:fldCharType="begin"/>
      </w:r>
      <w:r>
        <w:rPr>
          <w:noProof/>
        </w:rPr>
        <w:instrText xml:space="preserve"> PAGEREF _Toc136242700 \h </w:instrText>
      </w:r>
      <w:r>
        <w:rPr>
          <w:noProof/>
        </w:rPr>
      </w:r>
      <w:r>
        <w:rPr>
          <w:noProof/>
        </w:rPr>
        <w:fldChar w:fldCharType="separate"/>
      </w:r>
      <w:r>
        <w:rPr>
          <w:noProof/>
        </w:rPr>
        <w:t>112</w:t>
      </w:r>
      <w:r>
        <w:rPr>
          <w:noProof/>
        </w:rPr>
        <w:fldChar w:fldCharType="end"/>
      </w:r>
    </w:p>
    <w:p w14:paraId="30712D84" w14:textId="266F2B69" w:rsidR="004D2AE7" w:rsidRDefault="004D2AE7">
      <w:pPr>
        <w:pStyle w:val="TOC3"/>
        <w:rPr>
          <w:rFonts w:asciiTheme="minorHAnsi" w:eastAsiaTheme="minorEastAsia" w:hAnsiTheme="minorHAnsi" w:cstheme="minorBidi"/>
          <w:noProof/>
          <w:sz w:val="22"/>
          <w:szCs w:val="22"/>
          <w:lang w:eastAsia="en-GB"/>
        </w:rPr>
      </w:pPr>
      <w:r>
        <w:rPr>
          <w:noProof/>
        </w:rPr>
        <w:t>5.9.1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_Toc136242701 \h </w:instrText>
      </w:r>
      <w:r>
        <w:rPr>
          <w:noProof/>
        </w:rPr>
      </w:r>
      <w:r>
        <w:rPr>
          <w:noProof/>
        </w:rPr>
        <w:fldChar w:fldCharType="separate"/>
      </w:r>
      <w:r>
        <w:rPr>
          <w:noProof/>
        </w:rPr>
        <w:t>112</w:t>
      </w:r>
      <w:r>
        <w:rPr>
          <w:noProof/>
        </w:rPr>
        <w:fldChar w:fldCharType="end"/>
      </w:r>
    </w:p>
    <w:p w14:paraId="00EBFB2C" w14:textId="397497FF" w:rsidR="004D2AE7" w:rsidRDefault="004D2AE7">
      <w:pPr>
        <w:pStyle w:val="TOC3"/>
        <w:rPr>
          <w:rFonts w:asciiTheme="minorHAnsi" w:eastAsiaTheme="minorEastAsia" w:hAnsiTheme="minorHAnsi" w:cstheme="minorBidi"/>
          <w:noProof/>
          <w:sz w:val="22"/>
          <w:szCs w:val="22"/>
          <w:lang w:eastAsia="en-GB"/>
        </w:rPr>
      </w:pPr>
      <w:r>
        <w:rPr>
          <w:noProof/>
        </w:rPr>
        <w:t>5.9.2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_Toc136242702 \h </w:instrText>
      </w:r>
      <w:r>
        <w:rPr>
          <w:noProof/>
        </w:rPr>
      </w:r>
      <w:r>
        <w:rPr>
          <w:noProof/>
        </w:rPr>
        <w:fldChar w:fldCharType="separate"/>
      </w:r>
      <w:r>
        <w:rPr>
          <w:noProof/>
        </w:rPr>
        <w:t>112</w:t>
      </w:r>
      <w:r>
        <w:rPr>
          <w:noProof/>
        </w:rPr>
        <w:fldChar w:fldCharType="end"/>
      </w:r>
    </w:p>
    <w:p w14:paraId="780F6EC5" w14:textId="2BE626F1" w:rsidR="004D2AE7" w:rsidRDefault="004D2AE7">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_Toc136242703 \h </w:instrText>
      </w:r>
      <w:r>
        <w:rPr>
          <w:noProof/>
        </w:rPr>
      </w:r>
      <w:r>
        <w:rPr>
          <w:noProof/>
        </w:rPr>
        <w:fldChar w:fldCharType="separate"/>
      </w:r>
      <w:r>
        <w:rPr>
          <w:noProof/>
        </w:rPr>
        <w:t>112</w:t>
      </w:r>
      <w:r>
        <w:rPr>
          <w:noProof/>
        </w:rPr>
        <w:fldChar w:fldCharType="end"/>
      </w:r>
    </w:p>
    <w:p w14:paraId="031966B8" w14:textId="539D41BB" w:rsidR="004D2AE7" w:rsidRDefault="004D2AE7">
      <w:pPr>
        <w:pStyle w:val="TOC4"/>
        <w:rPr>
          <w:rFonts w:asciiTheme="minorHAnsi" w:eastAsiaTheme="minorEastAsia" w:hAnsiTheme="minorHAnsi" w:cstheme="minorBidi"/>
          <w:noProof/>
          <w:sz w:val="22"/>
          <w:szCs w:val="22"/>
          <w:lang w:eastAsia="en-GB"/>
        </w:rPr>
      </w:pPr>
      <w:r>
        <w:rPr>
          <w:noProof/>
        </w:rPr>
        <w:t>5.9.3.1</w:t>
      </w:r>
      <w:r>
        <w:rPr>
          <w:rFonts w:asciiTheme="minorHAnsi" w:eastAsiaTheme="minorEastAsia" w:hAnsiTheme="minorHAnsi" w:cstheme="minorBidi"/>
          <w:noProof/>
          <w:sz w:val="22"/>
          <w:szCs w:val="22"/>
          <w:lang w:eastAsia="en-GB"/>
        </w:rPr>
        <w:tab/>
      </w:r>
      <w:r>
        <w:rPr>
          <w:noProof/>
        </w:rPr>
        <w:t>Enumeration: MbsServiceType</w:t>
      </w:r>
      <w:r>
        <w:rPr>
          <w:noProof/>
        </w:rPr>
        <w:tab/>
      </w:r>
      <w:r>
        <w:rPr>
          <w:noProof/>
        </w:rPr>
        <w:fldChar w:fldCharType="begin"/>
      </w:r>
      <w:r>
        <w:rPr>
          <w:noProof/>
        </w:rPr>
        <w:instrText xml:space="preserve"> PAGEREF _Toc136242704 \h </w:instrText>
      </w:r>
      <w:r>
        <w:rPr>
          <w:noProof/>
        </w:rPr>
      </w:r>
      <w:r>
        <w:rPr>
          <w:noProof/>
        </w:rPr>
        <w:fldChar w:fldCharType="separate"/>
      </w:r>
      <w:r>
        <w:rPr>
          <w:noProof/>
        </w:rPr>
        <w:t>112</w:t>
      </w:r>
      <w:r>
        <w:rPr>
          <w:noProof/>
        </w:rPr>
        <w:fldChar w:fldCharType="end"/>
      </w:r>
    </w:p>
    <w:p w14:paraId="0086561F" w14:textId="1AB8F819" w:rsidR="004D2AE7" w:rsidRDefault="004D2AE7">
      <w:pPr>
        <w:pStyle w:val="TOC4"/>
        <w:rPr>
          <w:rFonts w:asciiTheme="minorHAnsi" w:eastAsiaTheme="minorEastAsia" w:hAnsiTheme="minorHAnsi" w:cstheme="minorBidi"/>
          <w:noProof/>
          <w:sz w:val="22"/>
          <w:szCs w:val="22"/>
          <w:lang w:eastAsia="en-GB"/>
        </w:rPr>
      </w:pPr>
      <w:r>
        <w:rPr>
          <w:noProof/>
        </w:rPr>
        <w:t>5.9.3.2</w:t>
      </w:r>
      <w:r>
        <w:rPr>
          <w:rFonts w:asciiTheme="minorHAnsi" w:eastAsiaTheme="minorEastAsia" w:hAnsiTheme="minorHAnsi" w:cstheme="minorBidi"/>
          <w:noProof/>
          <w:sz w:val="22"/>
          <w:szCs w:val="22"/>
          <w:lang w:eastAsia="en-GB"/>
        </w:rPr>
        <w:tab/>
      </w:r>
      <w:r>
        <w:rPr>
          <w:noProof/>
        </w:rPr>
        <w:t>Enumeration: MbsSessionActivityStatus</w:t>
      </w:r>
      <w:r>
        <w:rPr>
          <w:noProof/>
        </w:rPr>
        <w:tab/>
      </w:r>
      <w:r>
        <w:rPr>
          <w:noProof/>
        </w:rPr>
        <w:fldChar w:fldCharType="begin"/>
      </w:r>
      <w:r>
        <w:rPr>
          <w:noProof/>
        </w:rPr>
        <w:instrText xml:space="preserve"> PAGEREF _Toc136242705 \h </w:instrText>
      </w:r>
      <w:r>
        <w:rPr>
          <w:noProof/>
        </w:rPr>
      </w:r>
      <w:r>
        <w:rPr>
          <w:noProof/>
        </w:rPr>
        <w:fldChar w:fldCharType="separate"/>
      </w:r>
      <w:r>
        <w:rPr>
          <w:noProof/>
        </w:rPr>
        <w:t>113</w:t>
      </w:r>
      <w:r>
        <w:rPr>
          <w:noProof/>
        </w:rPr>
        <w:fldChar w:fldCharType="end"/>
      </w:r>
    </w:p>
    <w:p w14:paraId="3CA29C5C" w14:textId="792699DA" w:rsidR="004D2AE7" w:rsidRDefault="004D2AE7">
      <w:pPr>
        <w:pStyle w:val="TOC4"/>
        <w:rPr>
          <w:rFonts w:asciiTheme="minorHAnsi" w:eastAsiaTheme="minorEastAsia" w:hAnsiTheme="minorHAnsi" w:cstheme="minorBidi"/>
          <w:noProof/>
          <w:sz w:val="22"/>
          <w:szCs w:val="22"/>
          <w:lang w:eastAsia="en-GB"/>
        </w:rPr>
      </w:pPr>
      <w:r>
        <w:rPr>
          <w:noProof/>
        </w:rPr>
        <w:t>5.9.3.3</w:t>
      </w:r>
      <w:r>
        <w:rPr>
          <w:rFonts w:asciiTheme="minorHAnsi" w:eastAsiaTheme="minorEastAsia" w:hAnsiTheme="minorHAnsi" w:cstheme="minorBidi"/>
          <w:noProof/>
          <w:sz w:val="22"/>
          <w:szCs w:val="22"/>
          <w:lang w:eastAsia="en-GB"/>
        </w:rPr>
        <w:tab/>
      </w:r>
      <w:r>
        <w:rPr>
          <w:noProof/>
        </w:rPr>
        <w:t>Enumeration: MbsSessionEventType</w:t>
      </w:r>
      <w:r>
        <w:rPr>
          <w:noProof/>
        </w:rPr>
        <w:tab/>
      </w:r>
      <w:r>
        <w:rPr>
          <w:noProof/>
        </w:rPr>
        <w:fldChar w:fldCharType="begin"/>
      </w:r>
      <w:r>
        <w:rPr>
          <w:noProof/>
        </w:rPr>
        <w:instrText xml:space="preserve"> PAGEREF _Toc136242706 \h </w:instrText>
      </w:r>
      <w:r>
        <w:rPr>
          <w:noProof/>
        </w:rPr>
      </w:r>
      <w:r>
        <w:rPr>
          <w:noProof/>
        </w:rPr>
        <w:fldChar w:fldCharType="separate"/>
      </w:r>
      <w:r>
        <w:rPr>
          <w:noProof/>
        </w:rPr>
        <w:t>113</w:t>
      </w:r>
      <w:r>
        <w:rPr>
          <w:noProof/>
        </w:rPr>
        <w:fldChar w:fldCharType="end"/>
      </w:r>
    </w:p>
    <w:p w14:paraId="45554FA1" w14:textId="366C7014" w:rsidR="004D2AE7" w:rsidRDefault="004D2AE7">
      <w:pPr>
        <w:pStyle w:val="TOC4"/>
        <w:rPr>
          <w:rFonts w:asciiTheme="minorHAnsi" w:eastAsiaTheme="minorEastAsia" w:hAnsiTheme="minorHAnsi" w:cstheme="minorBidi"/>
          <w:noProof/>
          <w:sz w:val="22"/>
          <w:szCs w:val="22"/>
          <w:lang w:eastAsia="en-GB"/>
        </w:rPr>
      </w:pPr>
      <w:r>
        <w:rPr>
          <w:noProof/>
        </w:rPr>
        <w:t>5.9.3.4</w:t>
      </w:r>
      <w:r>
        <w:rPr>
          <w:rFonts w:asciiTheme="minorHAnsi" w:eastAsiaTheme="minorEastAsia" w:hAnsiTheme="minorHAnsi" w:cstheme="minorBidi"/>
          <w:noProof/>
          <w:sz w:val="22"/>
          <w:szCs w:val="22"/>
          <w:lang w:eastAsia="en-GB"/>
        </w:rPr>
        <w:tab/>
      </w:r>
      <w:r>
        <w:rPr>
          <w:noProof/>
        </w:rPr>
        <w:t>Enumeration: BroadcastDeliveryStatus</w:t>
      </w:r>
      <w:r>
        <w:rPr>
          <w:noProof/>
        </w:rPr>
        <w:tab/>
      </w:r>
      <w:r>
        <w:rPr>
          <w:noProof/>
        </w:rPr>
        <w:fldChar w:fldCharType="begin"/>
      </w:r>
      <w:r>
        <w:rPr>
          <w:noProof/>
        </w:rPr>
        <w:instrText xml:space="preserve"> PAGEREF _Toc136242707 \h </w:instrText>
      </w:r>
      <w:r>
        <w:rPr>
          <w:noProof/>
        </w:rPr>
      </w:r>
      <w:r>
        <w:rPr>
          <w:noProof/>
        </w:rPr>
        <w:fldChar w:fldCharType="separate"/>
      </w:r>
      <w:r>
        <w:rPr>
          <w:noProof/>
        </w:rPr>
        <w:t>113</w:t>
      </w:r>
      <w:r>
        <w:rPr>
          <w:noProof/>
        </w:rPr>
        <w:fldChar w:fldCharType="end"/>
      </w:r>
    </w:p>
    <w:p w14:paraId="74DCB4E4" w14:textId="175FC74C" w:rsidR="004D2AE7" w:rsidRDefault="004D2AE7">
      <w:pPr>
        <w:pStyle w:val="TOC3"/>
        <w:rPr>
          <w:rFonts w:asciiTheme="minorHAnsi" w:eastAsiaTheme="minorEastAsia" w:hAnsiTheme="minorHAnsi" w:cstheme="minorBidi"/>
          <w:noProof/>
          <w:sz w:val="22"/>
          <w:szCs w:val="22"/>
          <w:lang w:eastAsia="en-GB"/>
        </w:rPr>
      </w:pPr>
      <w:r>
        <w:rPr>
          <w:noProof/>
        </w:rPr>
        <w:t>5.9.4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_Toc136242708 \h </w:instrText>
      </w:r>
      <w:r>
        <w:rPr>
          <w:noProof/>
        </w:rPr>
      </w:r>
      <w:r>
        <w:rPr>
          <w:noProof/>
        </w:rPr>
        <w:fldChar w:fldCharType="separate"/>
      </w:r>
      <w:r>
        <w:rPr>
          <w:noProof/>
        </w:rPr>
        <w:t>113</w:t>
      </w:r>
      <w:r>
        <w:rPr>
          <w:noProof/>
        </w:rPr>
        <w:fldChar w:fldCharType="end"/>
      </w:r>
    </w:p>
    <w:p w14:paraId="52149420" w14:textId="1E2CEB34" w:rsidR="004D2AE7" w:rsidRDefault="004D2AE7">
      <w:pPr>
        <w:pStyle w:val="TOC4"/>
        <w:rPr>
          <w:rFonts w:asciiTheme="minorHAnsi" w:eastAsiaTheme="minorEastAsia" w:hAnsiTheme="minorHAnsi" w:cstheme="minorBidi"/>
          <w:noProof/>
          <w:sz w:val="22"/>
          <w:szCs w:val="22"/>
          <w:lang w:eastAsia="en-GB"/>
        </w:rPr>
      </w:pPr>
      <w:r>
        <w:rPr>
          <w:noProof/>
        </w:rPr>
        <w:t>5.9.4.1</w:t>
      </w:r>
      <w:r>
        <w:rPr>
          <w:rFonts w:asciiTheme="minorHAnsi" w:eastAsiaTheme="minorEastAsia" w:hAnsiTheme="minorHAnsi" w:cstheme="minorBidi"/>
          <w:noProof/>
          <w:sz w:val="22"/>
          <w:szCs w:val="22"/>
          <w:lang w:eastAsia="en-GB"/>
        </w:rPr>
        <w:tab/>
      </w:r>
      <w:r>
        <w:rPr>
          <w:noProof/>
        </w:rPr>
        <w:t>Type: MbsSessionId</w:t>
      </w:r>
      <w:r>
        <w:rPr>
          <w:noProof/>
        </w:rPr>
        <w:tab/>
      </w:r>
      <w:r>
        <w:rPr>
          <w:noProof/>
        </w:rPr>
        <w:fldChar w:fldCharType="begin"/>
      </w:r>
      <w:r>
        <w:rPr>
          <w:noProof/>
        </w:rPr>
        <w:instrText xml:space="preserve"> PAGEREF _Toc136242709 \h </w:instrText>
      </w:r>
      <w:r>
        <w:rPr>
          <w:noProof/>
        </w:rPr>
      </w:r>
      <w:r>
        <w:rPr>
          <w:noProof/>
        </w:rPr>
        <w:fldChar w:fldCharType="separate"/>
      </w:r>
      <w:r>
        <w:rPr>
          <w:noProof/>
        </w:rPr>
        <w:t>113</w:t>
      </w:r>
      <w:r>
        <w:rPr>
          <w:noProof/>
        </w:rPr>
        <w:fldChar w:fldCharType="end"/>
      </w:r>
    </w:p>
    <w:p w14:paraId="7A836EDB" w14:textId="3D866DDF" w:rsidR="004D2AE7" w:rsidRDefault="004D2AE7">
      <w:pPr>
        <w:pStyle w:val="TOC4"/>
        <w:rPr>
          <w:rFonts w:asciiTheme="minorHAnsi" w:eastAsiaTheme="minorEastAsia" w:hAnsiTheme="minorHAnsi" w:cstheme="minorBidi"/>
          <w:noProof/>
          <w:sz w:val="22"/>
          <w:szCs w:val="22"/>
          <w:lang w:eastAsia="en-GB"/>
        </w:rPr>
      </w:pPr>
      <w:r>
        <w:rPr>
          <w:noProof/>
        </w:rPr>
        <w:t>5.9.4.2</w:t>
      </w:r>
      <w:r>
        <w:rPr>
          <w:rFonts w:asciiTheme="minorHAnsi" w:eastAsiaTheme="minorEastAsia" w:hAnsiTheme="minorHAnsi" w:cstheme="minorBidi"/>
          <w:noProof/>
          <w:sz w:val="22"/>
          <w:szCs w:val="22"/>
          <w:lang w:eastAsia="en-GB"/>
        </w:rPr>
        <w:tab/>
      </w:r>
      <w:r>
        <w:rPr>
          <w:noProof/>
        </w:rPr>
        <w:t>Type: Tmgi</w:t>
      </w:r>
      <w:r>
        <w:rPr>
          <w:noProof/>
        </w:rPr>
        <w:tab/>
      </w:r>
      <w:r>
        <w:rPr>
          <w:noProof/>
        </w:rPr>
        <w:fldChar w:fldCharType="begin"/>
      </w:r>
      <w:r>
        <w:rPr>
          <w:noProof/>
        </w:rPr>
        <w:instrText xml:space="preserve"> PAGEREF _Toc136242710 \h </w:instrText>
      </w:r>
      <w:r>
        <w:rPr>
          <w:noProof/>
        </w:rPr>
      </w:r>
      <w:r>
        <w:rPr>
          <w:noProof/>
        </w:rPr>
        <w:fldChar w:fldCharType="separate"/>
      </w:r>
      <w:r>
        <w:rPr>
          <w:noProof/>
        </w:rPr>
        <w:t>114</w:t>
      </w:r>
      <w:r>
        <w:rPr>
          <w:noProof/>
        </w:rPr>
        <w:fldChar w:fldCharType="end"/>
      </w:r>
    </w:p>
    <w:p w14:paraId="1F40C298" w14:textId="517D26EC" w:rsidR="004D2AE7" w:rsidRDefault="004D2AE7">
      <w:pPr>
        <w:pStyle w:val="TOC4"/>
        <w:rPr>
          <w:rFonts w:asciiTheme="minorHAnsi" w:eastAsiaTheme="minorEastAsia" w:hAnsiTheme="minorHAnsi" w:cstheme="minorBidi"/>
          <w:noProof/>
          <w:sz w:val="22"/>
          <w:szCs w:val="22"/>
          <w:lang w:eastAsia="en-GB"/>
        </w:rPr>
      </w:pPr>
      <w:r>
        <w:rPr>
          <w:noProof/>
        </w:rPr>
        <w:t>5.9.4.3</w:t>
      </w:r>
      <w:r>
        <w:rPr>
          <w:rFonts w:asciiTheme="minorHAnsi" w:eastAsiaTheme="minorEastAsia" w:hAnsiTheme="minorHAnsi" w:cstheme="minorBidi"/>
          <w:noProof/>
          <w:sz w:val="22"/>
          <w:szCs w:val="22"/>
          <w:lang w:eastAsia="en-GB"/>
        </w:rPr>
        <w:tab/>
      </w:r>
      <w:r>
        <w:rPr>
          <w:noProof/>
        </w:rPr>
        <w:t>Type: Ssm</w:t>
      </w:r>
      <w:r>
        <w:rPr>
          <w:noProof/>
        </w:rPr>
        <w:tab/>
      </w:r>
      <w:r>
        <w:rPr>
          <w:noProof/>
        </w:rPr>
        <w:fldChar w:fldCharType="begin"/>
      </w:r>
      <w:r>
        <w:rPr>
          <w:noProof/>
        </w:rPr>
        <w:instrText xml:space="preserve"> PAGEREF _Toc136242711 \h </w:instrText>
      </w:r>
      <w:r>
        <w:rPr>
          <w:noProof/>
        </w:rPr>
      </w:r>
      <w:r>
        <w:rPr>
          <w:noProof/>
        </w:rPr>
        <w:fldChar w:fldCharType="separate"/>
      </w:r>
      <w:r>
        <w:rPr>
          <w:noProof/>
        </w:rPr>
        <w:t>114</w:t>
      </w:r>
      <w:r>
        <w:rPr>
          <w:noProof/>
        </w:rPr>
        <w:fldChar w:fldCharType="end"/>
      </w:r>
    </w:p>
    <w:p w14:paraId="1275FE97" w14:textId="18E33EB6" w:rsidR="004D2AE7" w:rsidRDefault="004D2AE7">
      <w:pPr>
        <w:pStyle w:val="TOC4"/>
        <w:rPr>
          <w:rFonts w:asciiTheme="minorHAnsi" w:eastAsiaTheme="minorEastAsia" w:hAnsiTheme="minorHAnsi" w:cstheme="minorBidi"/>
          <w:noProof/>
          <w:sz w:val="22"/>
          <w:szCs w:val="22"/>
          <w:lang w:eastAsia="en-GB"/>
        </w:rPr>
      </w:pPr>
      <w:r>
        <w:rPr>
          <w:noProof/>
        </w:rPr>
        <w:t>5.9.4.4</w:t>
      </w:r>
      <w:r>
        <w:rPr>
          <w:rFonts w:asciiTheme="minorHAnsi" w:eastAsiaTheme="minorEastAsia" w:hAnsiTheme="minorHAnsi" w:cstheme="minorBidi"/>
          <w:noProof/>
          <w:sz w:val="22"/>
          <w:szCs w:val="22"/>
          <w:lang w:eastAsia="en-GB"/>
        </w:rPr>
        <w:tab/>
      </w:r>
      <w:r>
        <w:rPr>
          <w:noProof/>
        </w:rPr>
        <w:t>Type: MbsServiceArea</w:t>
      </w:r>
      <w:r>
        <w:rPr>
          <w:noProof/>
        </w:rPr>
        <w:tab/>
      </w:r>
      <w:r>
        <w:rPr>
          <w:noProof/>
        </w:rPr>
        <w:fldChar w:fldCharType="begin"/>
      </w:r>
      <w:r>
        <w:rPr>
          <w:noProof/>
        </w:rPr>
        <w:instrText xml:space="preserve"> PAGEREF _Toc136242712 \h </w:instrText>
      </w:r>
      <w:r>
        <w:rPr>
          <w:noProof/>
        </w:rPr>
      </w:r>
      <w:r>
        <w:rPr>
          <w:noProof/>
        </w:rPr>
        <w:fldChar w:fldCharType="separate"/>
      </w:r>
      <w:r>
        <w:rPr>
          <w:noProof/>
        </w:rPr>
        <w:t>114</w:t>
      </w:r>
      <w:r>
        <w:rPr>
          <w:noProof/>
        </w:rPr>
        <w:fldChar w:fldCharType="end"/>
      </w:r>
    </w:p>
    <w:p w14:paraId="53B49144" w14:textId="1A4B3A34" w:rsidR="004D2AE7" w:rsidRDefault="004D2AE7">
      <w:pPr>
        <w:pStyle w:val="TOC4"/>
        <w:rPr>
          <w:rFonts w:asciiTheme="minorHAnsi" w:eastAsiaTheme="minorEastAsia" w:hAnsiTheme="minorHAnsi" w:cstheme="minorBidi"/>
          <w:noProof/>
          <w:sz w:val="22"/>
          <w:szCs w:val="22"/>
          <w:lang w:eastAsia="en-GB"/>
        </w:rPr>
      </w:pPr>
      <w:r>
        <w:rPr>
          <w:noProof/>
        </w:rPr>
        <w:t>5.9.4.5</w:t>
      </w:r>
      <w:r>
        <w:rPr>
          <w:rFonts w:asciiTheme="minorHAnsi" w:eastAsiaTheme="minorEastAsia" w:hAnsiTheme="minorHAnsi" w:cstheme="minorBidi"/>
          <w:noProof/>
          <w:sz w:val="22"/>
          <w:szCs w:val="22"/>
          <w:lang w:eastAsia="en-GB"/>
        </w:rPr>
        <w:tab/>
      </w:r>
      <w:r>
        <w:rPr>
          <w:noProof/>
        </w:rPr>
        <w:t>Type: NcgiTai</w:t>
      </w:r>
      <w:r>
        <w:rPr>
          <w:noProof/>
        </w:rPr>
        <w:tab/>
      </w:r>
      <w:r>
        <w:rPr>
          <w:noProof/>
        </w:rPr>
        <w:fldChar w:fldCharType="begin"/>
      </w:r>
      <w:r>
        <w:rPr>
          <w:noProof/>
        </w:rPr>
        <w:instrText xml:space="preserve"> PAGEREF _Toc136242713 \h </w:instrText>
      </w:r>
      <w:r>
        <w:rPr>
          <w:noProof/>
        </w:rPr>
      </w:r>
      <w:r>
        <w:rPr>
          <w:noProof/>
        </w:rPr>
        <w:fldChar w:fldCharType="separate"/>
      </w:r>
      <w:r>
        <w:rPr>
          <w:noProof/>
        </w:rPr>
        <w:t>114</w:t>
      </w:r>
      <w:r>
        <w:rPr>
          <w:noProof/>
        </w:rPr>
        <w:fldChar w:fldCharType="end"/>
      </w:r>
    </w:p>
    <w:p w14:paraId="5135B033" w14:textId="54F25A91" w:rsidR="004D2AE7" w:rsidRDefault="004D2AE7">
      <w:pPr>
        <w:pStyle w:val="TOC4"/>
        <w:rPr>
          <w:rFonts w:asciiTheme="minorHAnsi" w:eastAsiaTheme="minorEastAsia" w:hAnsiTheme="minorHAnsi" w:cstheme="minorBidi"/>
          <w:noProof/>
          <w:sz w:val="22"/>
          <w:szCs w:val="22"/>
          <w:lang w:eastAsia="en-GB"/>
        </w:rPr>
      </w:pPr>
      <w:r>
        <w:rPr>
          <w:noProof/>
        </w:rPr>
        <w:t>5.9.4.6</w:t>
      </w:r>
      <w:r>
        <w:rPr>
          <w:rFonts w:asciiTheme="minorHAnsi" w:eastAsiaTheme="minorEastAsia" w:hAnsiTheme="minorHAnsi" w:cstheme="minorBidi"/>
          <w:noProof/>
          <w:sz w:val="22"/>
          <w:szCs w:val="22"/>
          <w:lang w:eastAsia="en-GB"/>
        </w:rPr>
        <w:tab/>
      </w:r>
      <w:r>
        <w:rPr>
          <w:noProof/>
        </w:rPr>
        <w:t>Type: MbsSession</w:t>
      </w:r>
      <w:r>
        <w:rPr>
          <w:noProof/>
        </w:rPr>
        <w:tab/>
      </w:r>
      <w:r>
        <w:rPr>
          <w:noProof/>
        </w:rPr>
        <w:fldChar w:fldCharType="begin"/>
      </w:r>
      <w:r>
        <w:rPr>
          <w:noProof/>
        </w:rPr>
        <w:instrText xml:space="preserve"> PAGEREF _Toc136242714 \h </w:instrText>
      </w:r>
      <w:r>
        <w:rPr>
          <w:noProof/>
        </w:rPr>
      </w:r>
      <w:r>
        <w:rPr>
          <w:noProof/>
        </w:rPr>
        <w:fldChar w:fldCharType="separate"/>
      </w:r>
      <w:r>
        <w:rPr>
          <w:noProof/>
        </w:rPr>
        <w:t>115</w:t>
      </w:r>
      <w:r>
        <w:rPr>
          <w:noProof/>
        </w:rPr>
        <w:fldChar w:fldCharType="end"/>
      </w:r>
    </w:p>
    <w:p w14:paraId="13B56DD8" w14:textId="3B6698BB" w:rsidR="004D2AE7" w:rsidRDefault="004D2AE7">
      <w:pPr>
        <w:pStyle w:val="TOC4"/>
        <w:rPr>
          <w:rFonts w:asciiTheme="minorHAnsi" w:eastAsiaTheme="minorEastAsia" w:hAnsiTheme="minorHAnsi" w:cstheme="minorBidi"/>
          <w:noProof/>
          <w:sz w:val="22"/>
          <w:szCs w:val="22"/>
          <w:lang w:eastAsia="en-GB"/>
        </w:rPr>
      </w:pPr>
      <w:r>
        <w:rPr>
          <w:noProof/>
        </w:rPr>
        <w:t>5.9.4.7</w:t>
      </w:r>
      <w:r>
        <w:rPr>
          <w:rFonts w:asciiTheme="minorHAnsi" w:eastAsiaTheme="minorEastAsia" w:hAnsiTheme="minorHAnsi" w:cstheme="minorBidi"/>
          <w:noProof/>
          <w:sz w:val="22"/>
          <w:szCs w:val="22"/>
          <w:lang w:eastAsia="en-GB"/>
        </w:rPr>
        <w:tab/>
      </w:r>
      <w:r>
        <w:rPr>
          <w:noProof/>
        </w:rPr>
        <w:t>Type: MbsSessionSubscription</w:t>
      </w:r>
      <w:r>
        <w:rPr>
          <w:noProof/>
        </w:rPr>
        <w:tab/>
      </w:r>
      <w:r>
        <w:rPr>
          <w:noProof/>
        </w:rPr>
        <w:fldChar w:fldCharType="begin"/>
      </w:r>
      <w:r>
        <w:rPr>
          <w:noProof/>
        </w:rPr>
        <w:instrText xml:space="preserve"> PAGEREF _Toc136242715 \h </w:instrText>
      </w:r>
      <w:r>
        <w:rPr>
          <w:noProof/>
        </w:rPr>
      </w:r>
      <w:r>
        <w:rPr>
          <w:noProof/>
        </w:rPr>
        <w:fldChar w:fldCharType="separate"/>
      </w:r>
      <w:r>
        <w:rPr>
          <w:noProof/>
        </w:rPr>
        <w:t>119</w:t>
      </w:r>
      <w:r>
        <w:rPr>
          <w:noProof/>
        </w:rPr>
        <w:fldChar w:fldCharType="end"/>
      </w:r>
    </w:p>
    <w:p w14:paraId="3243BEBA" w14:textId="0A053360" w:rsidR="004D2AE7" w:rsidRDefault="004D2AE7">
      <w:pPr>
        <w:pStyle w:val="TOC4"/>
        <w:rPr>
          <w:rFonts w:asciiTheme="minorHAnsi" w:eastAsiaTheme="minorEastAsia" w:hAnsiTheme="minorHAnsi" w:cstheme="minorBidi"/>
          <w:noProof/>
          <w:sz w:val="22"/>
          <w:szCs w:val="22"/>
          <w:lang w:eastAsia="en-GB"/>
        </w:rPr>
      </w:pPr>
      <w:r>
        <w:rPr>
          <w:noProof/>
        </w:rPr>
        <w:t>5.9.4.8</w:t>
      </w:r>
      <w:r>
        <w:rPr>
          <w:rFonts w:asciiTheme="minorHAnsi" w:eastAsiaTheme="minorEastAsia" w:hAnsiTheme="minorHAnsi" w:cstheme="minorBidi"/>
          <w:noProof/>
          <w:sz w:val="22"/>
          <w:szCs w:val="22"/>
          <w:lang w:eastAsia="en-GB"/>
        </w:rPr>
        <w:tab/>
      </w:r>
      <w:r>
        <w:rPr>
          <w:noProof/>
        </w:rPr>
        <w:t>Type: MbsSessionEventReportList</w:t>
      </w:r>
      <w:r>
        <w:rPr>
          <w:noProof/>
        </w:rPr>
        <w:tab/>
      </w:r>
      <w:r>
        <w:rPr>
          <w:noProof/>
        </w:rPr>
        <w:fldChar w:fldCharType="begin"/>
      </w:r>
      <w:r>
        <w:rPr>
          <w:noProof/>
        </w:rPr>
        <w:instrText xml:space="preserve"> PAGEREF _Toc136242716 \h </w:instrText>
      </w:r>
      <w:r>
        <w:rPr>
          <w:noProof/>
        </w:rPr>
      </w:r>
      <w:r>
        <w:rPr>
          <w:noProof/>
        </w:rPr>
        <w:fldChar w:fldCharType="separate"/>
      </w:r>
      <w:r>
        <w:rPr>
          <w:noProof/>
        </w:rPr>
        <w:t>119</w:t>
      </w:r>
      <w:r>
        <w:rPr>
          <w:noProof/>
        </w:rPr>
        <w:fldChar w:fldCharType="end"/>
      </w:r>
    </w:p>
    <w:p w14:paraId="6BF8B571" w14:textId="2896CBB9" w:rsidR="004D2AE7" w:rsidRDefault="004D2AE7">
      <w:pPr>
        <w:pStyle w:val="TOC4"/>
        <w:rPr>
          <w:rFonts w:asciiTheme="minorHAnsi" w:eastAsiaTheme="minorEastAsia" w:hAnsiTheme="minorHAnsi" w:cstheme="minorBidi"/>
          <w:noProof/>
          <w:sz w:val="22"/>
          <w:szCs w:val="22"/>
          <w:lang w:eastAsia="en-GB"/>
        </w:rPr>
      </w:pPr>
      <w:r>
        <w:rPr>
          <w:noProof/>
        </w:rPr>
        <w:t>5.9.4.9</w:t>
      </w:r>
      <w:r>
        <w:rPr>
          <w:rFonts w:asciiTheme="minorHAnsi" w:eastAsiaTheme="minorEastAsia" w:hAnsiTheme="minorHAnsi" w:cstheme="minorBidi"/>
          <w:noProof/>
          <w:sz w:val="22"/>
          <w:szCs w:val="22"/>
          <w:lang w:eastAsia="en-GB"/>
        </w:rPr>
        <w:tab/>
      </w:r>
      <w:r>
        <w:rPr>
          <w:noProof/>
        </w:rPr>
        <w:t>Type: MbsSessionEvent</w:t>
      </w:r>
      <w:r>
        <w:rPr>
          <w:noProof/>
        </w:rPr>
        <w:tab/>
      </w:r>
      <w:r>
        <w:rPr>
          <w:noProof/>
        </w:rPr>
        <w:fldChar w:fldCharType="begin"/>
      </w:r>
      <w:r>
        <w:rPr>
          <w:noProof/>
        </w:rPr>
        <w:instrText xml:space="preserve"> PAGEREF _Toc136242717 \h </w:instrText>
      </w:r>
      <w:r>
        <w:rPr>
          <w:noProof/>
        </w:rPr>
      </w:r>
      <w:r>
        <w:rPr>
          <w:noProof/>
        </w:rPr>
        <w:fldChar w:fldCharType="separate"/>
      </w:r>
      <w:r>
        <w:rPr>
          <w:noProof/>
        </w:rPr>
        <w:t>120</w:t>
      </w:r>
      <w:r>
        <w:rPr>
          <w:noProof/>
        </w:rPr>
        <w:fldChar w:fldCharType="end"/>
      </w:r>
    </w:p>
    <w:p w14:paraId="3F55A204" w14:textId="5669C52F" w:rsidR="004D2AE7" w:rsidRDefault="004D2AE7">
      <w:pPr>
        <w:pStyle w:val="TOC4"/>
        <w:rPr>
          <w:rFonts w:asciiTheme="minorHAnsi" w:eastAsiaTheme="minorEastAsia" w:hAnsiTheme="minorHAnsi" w:cstheme="minorBidi"/>
          <w:noProof/>
          <w:sz w:val="22"/>
          <w:szCs w:val="22"/>
          <w:lang w:eastAsia="en-GB"/>
        </w:rPr>
      </w:pPr>
      <w:r>
        <w:rPr>
          <w:noProof/>
        </w:rPr>
        <w:t>5.9.4.10</w:t>
      </w:r>
      <w:r>
        <w:rPr>
          <w:rFonts w:asciiTheme="minorHAnsi" w:eastAsiaTheme="minorEastAsia" w:hAnsiTheme="minorHAnsi" w:cstheme="minorBidi"/>
          <w:noProof/>
          <w:sz w:val="22"/>
          <w:szCs w:val="22"/>
          <w:lang w:eastAsia="en-GB"/>
        </w:rPr>
        <w:tab/>
      </w:r>
      <w:r>
        <w:rPr>
          <w:noProof/>
        </w:rPr>
        <w:t>Type: MbsSessionEventReport</w:t>
      </w:r>
      <w:r>
        <w:rPr>
          <w:noProof/>
        </w:rPr>
        <w:tab/>
      </w:r>
      <w:r>
        <w:rPr>
          <w:noProof/>
        </w:rPr>
        <w:fldChar w:fldCharType="begin"/>
      </w:r>
      <w:r>
        <w:rPr>
          <w:noProof/>
        </w:rPr>
        <w:instrText xml:space="preserve"> PAGEREF _Toc136242718 \h </w:instrText>
      </w:r>
      <w:r>
        <w:rPr>
          <w:noProof/>
        </w:rPr>
      </w:r>
      <w:r>
        <w:rPr>
          <w:noProof/>
        </w:rPr>
        <w:fldChar w:fldCharType="separate"/>
      </w:r>
      <w:r>
        <w:rPr>
          <w:noProof/>
        </w:rPr>
        <w:t>120</w:t>
      </w:r>
      <w:r>
        <w:rPr>
          <w:noProof/>
        </w:rPr>
        <w:fldChar w:fldCharType="end"/>
      </w:r>
    </w:p>
    <w:p w14:paraId="533557EE" w14:textId="6D904301" w:rsidR="004D2AE7" w:rsidRDefault="004D2AE7">
      <w:pPr>
        <w:pStyle w:val="TOC4"/>
        <w:rPr>
          <w:rFonts w:asciiTheme="minorHAnsi" w:eastAsiaTheme="minorEastAsia" w:hAnsiTheme="minorHAnsi" w:cstheme="minorBidi"/>
          <w:noProof/>
          <w:sz w:val="22"/>
          <w:szCs w:val="22"/>
          <w:lang w:eastAsia="en-GB"/>
        </w:rPr>
      </w:pPr>
      <w:r>
        <w:rPr>
          <w:noProof/>
        </w:rPr>
        <w:t>5.9.4.11</w:t>
      </w:r>
      <w:r>
        <w:rPr>
          <w:rFonts w:asciiTheme="minorHAnsi" w:eastAsiaTheme="minorEastAsia" w:hAnsiTheme="minorHAnsi" w:cstheme="minorBidi"/>
          <w:noProof/>
          <w:sz w:val="22"/>
          <w:szCs w:val="22"/>
          <w:lang w:eastAsia="en-GB"/>
        </w:rPr>
        <w:tab/>
      </w:r>
      <w:r>
        <w:rPr>
          <w:noProof/>
        </w:rPr>
        <w:t>Type: ExternalMbsServiceArea</w:t>
      </w:r>
      <w:r>
        <w:rPr>
          <w:noProof/>
        </w:rPr>
        <w:tab/>
      </w:r>
      <w:r>
        <w:rPr>
          <w:noProof/>
        </w:rPr>
        <w:fldChar w:fldCharType="begin"/>
      </w:r>
      <w:r>
        <w:rPr>
          <w:noProof/>
        </w:rPr>
        <w:instrText xml:space="preserve"> PAGEREF _Toc136242719 \h </w:instrText>
      </w:r>
      <w:r>
        <w:rPr>
          <w:noProof/>
        </w:rPr>
      </w:r>
      <w:r>
        <w:rPr>
          <w:noProof/>
        </w:rPr>
        <w:fldChar w:fldCharType="separate"/>
      </w:r>
      <w:r>
        <w:rPr>
          <w:noProof/>
        </w:rPr>
        <w:t>120</w:t>
      </w:r>
      <w:r>
        <w:rPr>
          <w:noProof/>
        </w:rPr>
        <w:fldChar w:fldCharType="end"/>
      </w:r>
    </w:p>
    <w:p w14:paraId="407B358E" w14:textId="261FB074" w:rsidR="004D2AE7" w:rsidRDefault="004D2AE7">
      <w:pPr>
        <w:pStyle w:val="TOC4"/>
        <w:rPr>
          <w:rFonts w:asciiTheme="minorHAnsi" w:eastAsiaTheme="minorEastAsia" w:hAnsiTheme="minorHAnsi" w:cstheme="minorBidi"/>
          <w:noProof/>
          <w:sz w:val="22"/>
          <w:szCs w:val="22"/>
          <w:lang w:eastAsia="en-GB"/>
        </w:rPr>
      </w:pPr>
      <w:r>
        <w:rPr>
          <w:noProof/>
        </w:rPr>
        <w:t>5.9.4.12</w:t>
      </w:r>
      <w:r>
        <w:rPr>
          <w:rFonts w:asciiTheme="minorHAnsi" w:eastAsiaTheme="minorEastAsia" w:hAnsiTheme="minorHAnsi" w:cstheme="minorBidi"/>
          <w:noProof/>
          <w:sz w:val="22"/>
          <w:szCs w:val="22"/>
          <w:lang w:eastAsia="en-GB"/>
        </w:rPr>
        <w:tab/>
      </w:r>
      <w:r>
        <w:rPr>
          <w:noProof/>
        </w:rPr>
        <w:t>Type: MbsSecurityContext</w:t>
      </w:r>
      <w:r>
        <w:rPr>
          <w:noProof/>
        </w:rPr>
        <w:tab/>
      </w:r>
      <w:r>
        <w:rPr>
          <w:noProof/>
        </w:rPr>
        <w:fldChar w:fldCharType="begin"/>
      </w:r>
      <w:r>
        <w:rPr>
          <w:noProof/>
        </w:rPr>
        <w:instrText xml:space="preserve"> PAGEREF _Toc136242720 \h </w:instrText>
      </w:r>
      <w:r>
        <w:rPr>
          <w:noProof/>
        </w:rPr>
      </w:r>
      <w:r>
        <w:rPr>
          <w:noProof/>
        </w:rPr>
        <w:fldChar w:fldCharType="separate"/>
      </w:r>
      <w:r>
        <w:rPr>
          <w:noProof/>
        </w:rPr>
        <w:t>120</w:t>
      </w:r>
      <w:r>
        <w:rPr>
          <w:noProof/>
        </w:rPr>
        <w:fldChar w:fldCharType="end"/>
      </w:r>
    </w:p>
    <w:p w14:paraId="51C2583C" w14:textId="6C29BED5" w:rsidR="004D2AE7" w:rsidRDefault="004D2AE7">
      <w:pPr>
        <w:pStyle w:val="TOC4"/>
        <w:rPr>
          <w:rFonts w:asciiTheme="minorHAnsi" w:eastAsiaTheme="minorEastAsia" w:hAnsiTheme="minorHAnsi" w:cstheme="minorBidi"/>
          <w:noProof/>
          <w:sz w:val="22"/>
          <w:szCs w:val="22"/>
          <w:lang w:eastAsia="en-GB"/>
        </w:rPr>
      </w:pPr>
      <w:r>
        <w:rPr>
          <w:noProof/>
        </w:rPr>
        <w:t>5.9.4.13</w:t>
      </w:r>
      <w:r>
        <w:rPr>
          <w:rFonts w:asciiTheme="minorHAnsi" w:eastAsiaTheme="minorEastAsia" w:hAnsiTheme="minorHAnsi" w:cstheme="minorBidi"/>
          <w:noProof/>
          <w:sz w:val="22"/>
          <w:szCs w:val="22"/>
          <w:lang w:eastAsia="en-GB"/>
        </w:rPr>
        <w:tab/>
      </w:r>
      <w:r>
        <w:rPr>
          <w:noProof/>
        </w:rPr>
        <w:t>Type: MbsKeyInfo</w:t>
      </w:r>
      <w:r>
        <w:rPr>
          <w:noProof/>
        </w:rPr>
        <w:tab/>
      </w:r>
      <w:r>
        <w:rPr>
          <w:noProof/>
        </w:rPr>
        <w:fldChar w:fldCharType="begin"/>
      </w:r>
      <w:r>
        <w:rPr>
          <w:noProof/>
        </w:rPr>
        <w:instrText xml:space="preserve"> PAGEREF _Toc136242721 \h </w:instrText>
      </w:r>
      <w:r>
        <w:rPr>
          <w:noProof/>
        </w:rPr>
      </w:r>
      <w:r>
        <w:rPr>
          <w:noProof/>
        </w:rPr>
        <w:fldChar w:fldCharType="separate"/>
      </w:r>
      <w:r>
        <w:rPr>
          <w:noProof/>
        </w:rPr>
        <w:t>121</w:t>
      </w:r>
      <w:r>
        <w:rPr>
          <w:noProof/>
        </w:rPr>
        <w:fldChar w:fldCharType="end"/>
      </w:r>
    </w:p>
    <w:p w14:paraId="27BFD2DC" w14:textId="1B968D16" w:rsidR="004D2AE7" w:rsidRDefault="004D2AE7">
      <w:pPr>
        <w:pStyle w:val="TOC4"/>
        <w:rPr>
          <w:rFonts w:asciiTheme="minorHAnsi" w:eastAsiaTheme="minorEastAsia" w:hAnsiTheme="minorHAnsi" w:cstheme="minorBidi"/>
          <w:noProof/>
          <w:sz w:val="22"/>
          <w:szCs w:val="22"/>
          <w:lang w:eastAsia="en-GB"/>
        </w:rPr>
      </w:pPr>
      <w:r>
        <w:rPr>
          <w:noProof/>
        </w:rPr>
        <w:t>5.9.4.14</w:t>
      </w:r>
      <w:r>
        <w:rPr>
          <w:rFonts w:asciiTheme="minorHAnsi" w:eastAsiaTheme="minorEastAsia" w:hAnsiTheme="minorHAnsi" w:cstheme="minorBidi"/>
          <w:noProof/>
          <w:sz w:val="22"/>
          <w:szCs w:val="22"/>
          <w:lang w:eastAsia="en-GB"/>
        </w:rPr>
        <w:tab/>
      </w:r>
      <w:r>
        <w:rPr>
          <w:noProof/>
        </w:rPr>
        <w:t>Type: IngressTunAddrInfo</w:t>
      </w:r>
      <w:r>
        <w:rPr>
          <w:noProof/>
        </w:rPr>
        <w:tab/>
      </w:r>
      <w:r>
        <w:rPr>
          <w:noProof/>
        </w:rPr>
        <w:fldChar w:fldCharType="begin"/>
      </w:r>
      <w:r>
        <w:rPr>
          <w:noProof/>
        </w:rPr>
        <w:instrText xml:space="preserve"> PAGEREF _Toc136242722 \h </w:instrText>
      </w:r>
      <w:r>
        <w:rPr>
          <w:noProof/>
        </w:rPr>
      </w:r>
      <w:r>
        <w:rPr>
          <w:noProof/>
        </w:rPr>
        <w:fldChar w:fldCharType="separate"/>
      </w:r>
      <w:r>
        <w:rPr>
          <w:noProof/>
        </w:rPr>
        <w:t>121</w:t>
      </w:r>
      <w:r>
        <w:rPr>
          <w:noProof/>
        </w:rPr>
        <w:fldChar w:fldCharType="end"/>
      </w:r>
    </w:p>
    <w:p w14:paraId="05090C54" w14:textId="02FD4583" w:rsidR="004D2AE7" w:rsidRDefault="004D2AE7">
      <w:pPr>
        <w:pStyle w:val="TOC4"/>
        <w:rPr>
          <w:rFonts w:asciiTheme="minorHAnsi" w:eastAsiaTheme="minorEastAsia" w:hAnsiTheme="minorHAnsi" w:cstheme="minorBidi"/>
          <w:noProof/>
          <w:sz w:val="22"/>
          <w:szCs w:val="22"/>
          <w:lang w:eastAsia="en-GB"/>
        </w:rPr>
      </w:pPr>
      <w:r>
        <w:rPr>
          <w:noProof/>
        </w:rPr>
        <w:t>5.9.4.15</w:t>
      </w:r>
      <w:r>
        <w:rPr>
          <w:rFonts w:asciiTheme="minorHAnsi" w:eastAsiaTheme="minorEastAsia" w:hAnsiTheme="minorHAnsi" w:cstheme="minorBidi"/>
          <w:noProof/>
          <w:sz w:val="22"/>
          <w:szCs w:val="22"/>
          <w:lang w:eastAsia="en-GB"/>
        </w:rPr>
        <w:tab/>
      </w:r>
      <w:r>
        <w:rPr>
          <w:noProof/>
        </w:rPr>
        <w:t>Type: MbsServiceAreaInfo</w:t>
      </w:r>
      <w:r>
        <w:rPr>
          <w:noProof/>
        </w:rPr>
        <w:tab/>
      </w:r>
      <w:r>
        <w:rPr>
          <w:noProof/>
        </w:rPr>
        <w:fldChar w:fldCharType="begin"/>
      </w:r>
      <w:r>
        <w:rPr>
          <w:noProof/>
        </w:rPr>
        <w:instrText xml:space="preserve"> PAGEREF _Toc136242723 \h </w:instrText>
      </w:r>
      <w:r>
        <w:rPr>
          <w:noProof/>
        </w:rPr>
      </w:r>
      <w:r>
        <w:rPr>
          <w:noProof/>
        </w:rPr>
        <w:fldChar w:fldCharType="separate"/>
      </w:r>
      <w:r>
        <w:rPr>
          <w:noProof/>
        </w:rPr>
        <w:t>122</w:t>
      </w:r>
      <w:r>
        <w:rPr>
          <w:noProof/>
        </w:rPr>
        <w:fldChar w:fldCharType="end"/>
      </w:r>
    </w:p>
    <w:p w14:paraId="472AB427" w14:textId="39149B36" w:rsidR="004D2AE7" w:rsidRDefault="004D2AE7">
      <w:pPr>
        <w:pStyle w:val="TOC4"/>
        <w:rPr>
          <w:rFonts w:asciiTheme="minorHAnsi" w:eastAsiaTheme="minorEastAsia" w:hAnsiTheme="minorHAnsi" w:cstheme="minorBidi"/>
          <w:noProof/>
          <w:sz w:val="22"/>
          <w:szCs w:val="22"/>
          <w:lang w:eastAsia="en-GB"/>
        </w:rPr>
      </w:pPr>
      <w:r>
        <w:rPr>
          <w:noProof/>
        </w:rPr>
        <w:t>5.9.4.16</w:t>
      </w:r>
      <w:r>
        <w:rPr>
          <w:rFonts w:asciiTheme="minorHAnsi" w:eastAsiaTheme="minorEastAsia" w:hAnsiTheme="minorHAnsi" w:cstheme="minorBidi"/>
          <w:noProof/>
          <w:sz w:val="22"/>
          <w:szCs w:val="22"/>
          <w:lang w:eastAsia="en-GB"/>
        </w:rPr>
        <w:tab/>
      </w:r>
      <w:r>
        <w:rPr>
          <w:noProof/>
        </w:rPr>
        <w:t>Type: MbsServiceInfo</w:t>
      </w:r>
      <w:r>
        <w:rPr>
          <w:noProof/>
        </w:rPr>
        <w:tab/>
      </w:r>
      <w:r>
        <w:rPr>
          <w:noProof/>
        </w:rPr>
        <w:fldChar w:fldCharType="begin"/>
      </w:r>
      <w:r>
        <w:rPr>
          <w:noProof/>
        </w:rPr>
        <w:instrText xml:space="preserve"> PAGEREF _Toc136242724 \h </w:instrText>
      </w:r>
      <w:r>
        <w:rPr>
          <w:noProof/>
        </w:rPr>
      </w:r>
      <w:r>
        <w:rPr>
          <w:noProof/>
        </w:rPr>
        <w:fldChar w:fldCharType="separate"/>
      </w:r>
      <w:r>
        <w:rPr>
          <w:noProof/>
        </w:rPr>
        <w:t>122</w:t>
      </w:r>
      <w:r>
        <w:rPr>
          <w:noProof/>
        </w:rPr>
        <w:fldChar w:fldCharType="end"/>
      </w:r>
    </w:p>
    <w:p w14:paraId="4C4E1A81" w14:textId="3008C2D6" w:rsidR="004D2AE7" w:rsidRDefault="004D2AE7">
      <w:pPr>
        <w:pStyle w:val="TOC4"/>
        <w:rPr>
          <w:rFonts w:asciiTheme="minorHAnsi" w:eastAsiaTheme="minorEastAsia" w:hAnsiTheme="minorHAnsi" w:cstheme="minorBidi"/>
          <w:noProof/>
          <w:sz w:val="22"/>
          <w:szCs w:val="22"/>
          <w:lang w:eastAsia="en-GB"/>
        </w:rPr>
      </w:pPr>
      <w:r>
        <w:rPr>
          <w:noProof/>
        </w:rPr>
        <w:t>5.9.4.17</w:t>
      </w:r>
      <w:r>
        <w:rPr>
          <w:rFonts w:asciiTheme="minorHAnsi" w:eastAsiaTheme="minorEastAsia" w:hAnsiTheme="minorHAnsi" w:cstheme="minorBidi"/>
          <w:noProof/>
          <w:sz w:val="22"/>
          <w:szCs w:val="22"/>
          <w:lang w:eastAsia="en-GB"/>
        </w:rPr>
        <w:tab/>
      </w:r>
      <w:r>
        <w:rPr>
          <w:noProof/>
        </w:rPr>
        <w:t>Type: MbsMediaComp</w:t>
      </w:r>
      <w:r>
        <w:rPr>
          <w:noProof/>
        </w:rPr>
        <w:tab/>
      </w:r>
      <w:r>
        <w:rPr>
          <w:noProof/>
        </w:rPr>
        <w:fldChar w:fldCharType="begin"/>
      </w:r>
      <w:r>
        <w:rPr>
          <w:noProof/>
        </w:rPr>
        <w:instrText xml:space="preserve"> PAGEREF _Toc136242725 \h </w:instrText>
      </w:r>
      <w:r>
        <w:rPr>
          <w:noProof/>
        </w:rPr>
      </w:r>
      <w:r>
        <w:rPr>
          <w:noProof/>
        </w:rPr>
        <w:fldChar w:fldCharType="separate"/>
      </w:r>
      <w:r>
        <w:rPr>
          <w:noProof/>
        </w:rPr>
        <w:t>122</w:t>
      </w:r>
      <w:r>
        <w:rPr>
          <w:noProof/>
        </w:rPr>
        <w:fldChar w:fldCharType="end"/>
      </w:r>
    </w:p>
    <w:p w14:paraId="6B5B94A3" w14:textId="3350A85B" w:rsidR="004D2AE7" w:rsidRDefault="004D2AE7">
      <w:pPr>
        <w:pStyle w:val="TOC4"/>
        <w:rPr>
          <w:rFonts w:asciiTheme="minorHAnsi" w:eastAsiaTheme="minorEastAsia" w:hAnsiTheme="minorHAnsi" w:cstheme="minorBidi"/>
          <w:noProof/>
          <w:sz w:val="22"/>
          <w:szCs w:val="22"/>
          <w:lang w:eastAsia="en-GB"/>
        </w:rPr>
      </w:pPr>
      <w:r>
        <w:rPr>
          <w:noProof/>
        </w:rPr>
        <w:t>5.9.4.18</w:t>
      </w:r>
      <w:r>
        <w:rPr>
          <w:rFonts w:asciiTheme="minorHAnsi" w:eastAsiaTheme="minorEastAsia" w:hAnsiTheme="minorHAnsi" w:cstheme="minorBidi"/>
          <w:noProof/>
          <w:sz w:val="22"/>
          <w:szCs w:val="22"/>
          <w:lang w:eastAsia="en-GB"/>
        </w:rPr>
        <w:tab/>
      </w:r>
      <w:r>
        <w:rPr>
          <w:noProof/>
        </w:rPr>
        <w:t>Type: MbsMediaCompRm</w:t>
      </w:r>
      <w:r>
        <w:rPr>
          <w:noProof/>
        </w:rPr>
        <w:tab/>
      </w:r>
      <w:r>
        <w:rPr>
          <w:noProof/>
        </w:rPr>
        <w:fldChar w:fldCharType="begin"/>
      </w:r>
      <w:r>
        <w:rPr>
          <w:noProof/>
        </w:rPr>
        <w:instrText xml:space="preserve"> PAGEREF _Toc136242726 \h </w:instrText>
      </w:r>
      <w:r>
        <w:rPr>
          <w:noProof/>
        </w:rPr>
      </w:r>
      <w:r>
        <w:rPr>
          <w:noProof/>
        </w:rPr>
        <w:fldChar w:fldCharType="separate"/>
      </w:r>
      <w:r>
        <w:rPr>
          <w:noProof/>
        </w:rPr>
        <w:t>122</w:t>
      </w:r>
      <w:r>
        <w:rPr>
          <w:noProof/>
        </w:rPr>
        <w:fldChar w:fldCharType="end"/>
      </w:r>
    </w:p>
    <w:p w14:paraId="33621FE3" w14:textId="3639E0E7" w:rsidR="004D2AE7" w:rsidRDefault="004D2AE7">
      <w:pPr>
        <w:pStyle w:val="TOC4"/>
        <w:rPr>
          <w:rFonts w:asciiTheme="minorHAnsi" w:eastAsiaTheme="minorEastAsia" w:hAnsiTheme="minorHAnsi" w:cstheme="minorBidi"/>
          <w:noProof/>
          <w:sz w:val="22"/>
          <w:szCs w:val="22"/>
          <w:lang w:eastAsia="en-GB"/>
        </w:rPr>
      </w:pPr>
      <w:r>
        <w:rPr>
          <w:noProof/>
        </w:rPr>
        <w:t>5.9.4.19</w:t>
      </w:r>
      <w:r>
        <w:rPr>
          <w:rFonts w:asciiTheme="minorHAnsi" w:eastAsiaTheme="minorEastAsia" w:hAnsiTheme="minorHAnsi" w:cstheme="minorBidi"/>
          <w:noProof/>
          <w:sz w:val="22"/>
          <w:szCs w:val="22"/>
          <w:lang w:eastAsia="en-GB"/>
        </w:rPr>
        <w:tab/>
      </w:r>
      <w:r>
        <w:rPr>
          <w:noProof/>
        </w:rPr>
        <w:t>Type: MbsQoSReq</w:t>
      </w:r>
      <w:r>
        <w:rPr>
          <w:noProof/>
        </w:rPr>
        <w:tab/>
      </w:r>
      <w:r>
        <w:rPr>
          <w:noProof/>
        </w:rPr>
        <w:fldChar w:fldCharType="begin"/>
      </w:r>
      <w:r>
        <w:rPr>
          <w:noProof/>
        </w:rPr>
        <w:instrText xml:space="preserve"> PAGEREF _Toc136242727 \h </w:instrText>
      </w:r>
      <w:r>
        <w:rPr>
          <w:noProof/>
        </w:rPr>
      </w:r>
      <w:r>
        <w:rPr>
          <w:noProof/>
        </w:rPr>
        <w:fldChar w:fldCharType="separate"/>
      </w:r>
      <w:r>
        <w:rPr>
          <w:noProof/>
        </w:rPr>
        <w:t>123</w:t>
      </w:r>
      <w:r>
        <w:rPr>
          <w:noProof/>
        </w:rPr>
        <w:fldChar w:fldCharType="end"/>
      </w:r>
    </w:p>
    <w:p w14:paraId="566E05E1" w14:textId="0A0B4C6C" w:rsidR="004D2AE7" w:rsidRDefault="004D2AE7">
      <w:pPr>
        <w:pStyle w:val="TOC4"/>
        <w:rPr>
          <w:rFonts w:asciiTheme="minorHAnsi" w:eastAsiaTheme="minorEastAsia" w:hAnsiTheme="minorHAnsi" w:cstheme="minorBidi"/>
          <w:noProof/>
          <w:sz w:val="22"/>
          <w:szCs w:val="22"/>
          <w:lang w:eastAsia="en-GB"/>
        </w:rPr>
      </w:pPr>
      <w:r>
        <w:rPr>
          <w:noProof/>
        </w:rPr>
        <w:t>5.9.4.20</w:t>
      </w:r>
      <w:r>
        <w:rPr>
          <w:rFonts w:asciiTheme="minorHAnsi" w:eastAsiaTheme="minorEastAsia" w:hAnsiTheme="minorHAnsi" w:cstheme="minorBidi"/>
          <w:noProof/>
          <w:sz w:val="22"/>
          <w:szCs w:val="22"/>
          <w:lang w:eastAsia="en-GB"/>
        </w:rPr>
        <w:tab/>
      </w:r>
      <w:r>
        <w:rPr>
          <w:noProof/>
        </w:rPr>
        <w:t>Type: MbsMediaInfo</w:t>
      </w:r>
      <w:r>
        <w:rPr>
          <w:noProof/>
        </w:rPr>
        <w:tab/>
      </w:r>
      <w:r>
        <w:rPr>
          <w:noProof/>
        </w:rPr>
        <w:fldChar w:fldCharType="begin"/>
      </w:r>
      <w:r>
        <w:rPr>
          <w:noProof/>
        </w:rPr>
        <w:instrText xml:space="preserve"> PAGEREF _Toc136242728 \h </w:instrText>
      </w:r>
      <w:r>
        <w:rPr>
          <w:noProof/>
        </w:rPr>
      </w:r>
      <w:r>
        <w:rPr>
          <w:noProof/>
        </w:rPr>
        <w:fldChar w:fldCharType="separate"/>
      </w:r>
      <w:r>
        <w:rPr>
          <w:noProof/>
        </w:rPr>
        <w:t>123</w:t>
      </w:r>
      <w:r>
        <w:rPr>
          <w:noProof/>
        </w:rPr>
        <w:fldChar w:fldCharType="end"/>
      </w:r>
    </w:p>
    <w:p w14:paraId="55E46E57" w14:textId="4E5E83DC" w:rsidR="004D2AE7" w:rsidRDefault="004D2AE7">
      <w:pPr>
        <w:pStyle w:val="TOC4"/>
        <w:rPr>
          <w:rFonts w:asciiTheme="minorHAnsi" w:eastAsiaTheme="minorEastAsia" w:hAnsiTheme="minorHAnsi" w:cstheme="minorBidi"/>
          <w:noProof/>
          <w:sz w:val="22"/>
          <w:szCs w:val="22"/>
          <w:lang w:eastAsia="en-GB"/>
        </w:rPr>
      </w:pPr>
      <w:r>
        <w:rPr>
          <w:noProof/>
        </w:rPr>
        <w:t>5.9.4.21</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_Toc136242729 \h </w:instrText>
      </w:r>
      <w:r>
        <w:rPr>
          <w:noProof/>
        </w:rPr>
      </w:r>
      <w:r>
        <w:rPr>
          <w:noProof/>
        </w:rPr>
        <w:fldChar w:fldCharType="separate"/>
      </w:r>
      <w:r>
        <w:rPr>
          <w:noProof/>
        </w:rPr>
        <w:t>123</w:t>
      </w:r>
      <w:r>
        <w:rPr>
          <w:noProof/>
        </w:rPr>
        <w:fldChar w:fldCharType="end"/>
      </w:r>
    </w:p>
    <w:p w14:paraId="3769E522" w14:textId="785D2344" w:rsidR="004D2AE7" w:rsidRDefault="004D2AE7">
      <w:pPr>
        <w:pStyle w:val="TOC5"/>
        <w:rPr>
          <w:rFonts w:asciiTheme="minorHAnsi" w:eastAsiaTheme="minorEastAsia" w:hAnsiTheme="minorHAnsi" w:cstheme="minorBidi"/>
          <w:noProof/>
          <w:sz w:val="22"/>
          <w:szCs w:val="22"/>
          <w:lang w:eastAsia="en-GB"/>
        </w:rPr>
      </w:pPr>
      <w:r>
        <w:rPr>
          <w:noProof/>
        </w:rPr>
        <w:t>5.9.4.21.1</w:t>
      </w:r>
      <w:r>
        <w:rPr>
          <w:rFonts w:asciiTheme="minorHAnsi" w:eastAsiaTheme="minorEastAsia" w:hAnsiTheme="minorHAnsi" w:cstheme="minorBidi"/>
          <w:noProof/>
          <w:sz w:val="22"/>
          <w:szCs w:val="22"/>
          <w:lang w:eastAsia="en-GB"/>
        </w:rPr>
        <w:tab/>
      </w:r>
      <w:r>
        <w:rPr>
          <w:noProof/>
        </w:rPr>
        <w:t>Type: AssociatedSessionId</w:t>
      </w:r>
      <w:r>
        <w:rPr>
          <w:noProof/>
        </w:rPr>
        <w:tab/>
      </w:r>
      <w:r>
        <w:rPr>
          <w:noProof/>
        </w:rPr>
        <w:fldChar w:fldCharType="begin"/>
      </w:r>
      <w:r>
        <w:rPr>
          <w:noProof/>
        </w:rPr>
        <w:instrText xml:space="preserve"> PAGEREF _Toc136242730 \h </w:instrText>
      </w:r>
      <w:r>
        <w:rPr>
          <w:noProof/>
        </w:rPr>
      </w:r>
      <w:r>
        <w:rPr>
          <w:noProof/>
        </w:rPr>
        <w:fldChar w:fldCharType="separate"/>
      </w:r>
      <w:r>
        <w:rPr>
          <w:noProof/>
        </w:rPr>
        <w:t>123</w:t>
      </w:r>
      <w:r>
        <w:rPr>
          <w:noProof/>
        </w:rPr>
        <w:fldChar w:fldCharType="end"/>
      </w:r>
    </w:p>
    <w:p w14:paraId="748827E8" w14:textId="1F851458" w:rsidR="004D2AE7" w:rsidRDefault="004D2AE7">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r>
      <w:r>
        <w:rPr>
          <w:noProof/>
        </w:rPr>
        <w:instrText xml:space="preserve"> PAGEREF _Toc136242731 \h </w:instrText>
      </w:r>
      <w:r>
        <w:rPr>
          <w:noProof/>
        </w:rPr>
      </w:r>
      <w:r>
        <w:rPr>
          <w:noProof/>
        </w:rPr>
        <w:fldChar w:fldCharType="separate"/>
      </w:r>
      <w:r>
        <w:rPr>
          <w:noProof/>
        </w:rPr>
        <w:t>123</w:t>
      </w:r>
      <w:r>
        <w:rPr>
          <w:noProof/>
        </w:rPr>
        <w:fldChar w:fldCharType="end"/>
      </w:r>
    </w:p>
    <w:p w14:paraId="266FF854" w14:textId="5420468D" w:rsidR="004D2AE7" w:rsidRDefault="004D2AE7">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r>
      <w:r>
        <w:rPr>
          <w:noProof/>
        </w:rPr>
        <w:instrText xml:space="preserve"> PAGEREF _Toc136242732 \h </w:instrText>
      </w:r>
      <w:r>
        <w:rPr>
          <w:noProof/>
        </w:rPr>
      </w:r>
      <w:r>
        <w:rPr>
          <w:noProof/>
        </w:rPr>
        <w:fldChar w:fldCharType="separate"/>
      </w:r>
      <w:r>
        <w:rPr>
          <w:noProof/>
        </w:rPr>
        <w:t>123</w:t>
      </w:r>
      <w:r>
        <w:rPr>
          <w:noProof/>
        </w:rPr>
        <w:fldChar w:fldCharType="end"/>
      </w:r>
    </w:p>
    <w:p w14:paraId="30966A89" w14:textId="0CDD5943" w:rsidR="004D2AE7" w:rsidRDefault="004D2AE7">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Data related to Common Data Types</w:t>
      </w:r>
      <w:r>
        <w:rPr>
          <w:noProof/>
        </w:rPr>
        <w:tab/>
      </w:r>
      <w:r>
        <w:rPr>
          <w:noProof/>
        </w:rPr>
        <w:fldChar w:fldCharType="begin"/>
      </w:r>
      <w:r>
        <w:rPr>
          <w:noProof/>
        </w:rPr>
        <w:instrText xml:space="preserve"> PAGEREF _Toc136242733 \h </w:instrText>
      </w:r>
      <w:r>
        <w:rPr>
          <w:noProof/>
        </w:rPr>
      </w:r>
      <w:r>
        <w:rPr>
          <w:noProof/>
        </w:rPr>
        <w:fldChar w:fldCharType="separate"/>
      </w:r>
      <w:r>
        <w:rPr>
          <w:noProof/>
        </w:rPr>
        <w:t>124</w:t>
      </w:r>
      <w:r>
        <w:rPr>
          <w:noProof/>
        </w:rPr>
        <w:fldChar w:fldCharType="end"/>
      </w:r>
    </w:p>
    <w:p w14:paraId="1581D034" w14:textId="7DCC1C6E" w:rsidR="004D2AE7" w:rsidRDefault="004D2AE7">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r>
      <w:r>
        <w:rPr>
          <w:noProof/>
        </w:rPr>
        <w:instrText xml:space="preserve"> PAGEREF _Toc136242734 \h </w:instrText>
      </w:r>
      <w:r>
        <w:rPr>
          <w:noProof/>
        </w:rPr>
      </w:r>
      <w:r>
        <w:rPr>
          <w:noProof/>
        </w:rPr>
        <w:fldChar w:fldCharType="separate"/>
      </w:r>
      <w:r>
        <w:rPr>
          <w:noProof/>
        </w:rPr>
        <w:t>198</w:t>
      </w:r>
      <w:r>
        <w:rPr>
          <w:noProof/>
        </w:rPr>
        <w:fldChar w:fldCharType="end"/>
      </w:r>
    </w:p>
    <w:p w14:paraId="28B910C9" w14:textId="48182551" w:rsidR="00080512" w:rsidRPr="004D3578" w:rsidRDefault="004D2AE7">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36242428"/>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p>
    <w:p w14:paraId="64BA5176" w14:textId="77777777" w:rsidR="00080512" w:rsidRPr="004D3578" w:rsidRDefault="00080512">
      <w:r w:rsidRPr="004D3578">
        <w:t xml:space="preserve">This Technical </w:t>
      </w:r>
      <w:bookmarkStart w:id="23" w:name="spectype3"/>
      <w:r w:rsidRPr="00E92CBF">
        <w:t>Specification</w:t>
      </w:r>
      <w:bookmarkEnd w:id="23"/>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4" w:name="introduction"/>
      <w:bookmarkStart w:id="25" w:name="_Toc24925762"/>
      <w:bookmarkStart w:id="26" w:name="_Toc24925940"/>
      <w:bookmarkStart w:id="27" w:name="_Toc24926116"/>
      <w:bookmarkStart w:id="28" w:name="_Toc33963969"/>
      <w:bookmarkStart w:id="29" w:name="_Toc33980725"/>
      <w:bookmarkStart w:id="30" w:name="_Toc36462525"/>
      <w:bookmarkStart w:id="31" w:name="_Toc36462721"/>
      <w:bookmarkStart w:id="32" w:name="_Toc43025960"/>
      <w:bookmarkStart w:id="33" w:name="_Toc49763494"/>
      <w:bookmarkStart w:id="34" w:name="_Toc56754190"/>
      <w:bookmarkStart w:id="35" w:name="_Toc88742956"/>
      <w:bookmarkStart w:id="36" w:name="_Toc101253865"/>
      <w:bookmarkStart w:id="37" w:name="_Toc101254304"/>
      <w:bookmarkStart w:id="38" w:name="_Toc104112016"/>
      <w:bookmarkStart w:id="39" w:name="_Toc104192193"/>
      <w:bookmarkStart w:id="40" w:name="_Toc104192753"/>
      <w:bookmarkStart w:id="41" w:name="_Toc133336128"/>
      <w:bookmarkStart w:id="42" w:name="_Toc136242429"/>
      <w:bookmarkEnd w:id="24"/>
      <w:r w:rsidRPr="001D2CEF">
        <w:t>1</w:t>
      </w:r>
      <w:r w:rsidRPr="001D2CEF">
        <w:tab/>
        <w:t>Scope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3" w:name="_Toc24925763"/>
      <w:bookmarkStart w:id="44" w:name="_Toc24925941"/>
      <w:bookmarkStart w:id="45" w:name="_Toc24926117"/>
      <w:bookmarkStart w:id="46" w:name="_Toc33963970"/>
      <w:bookmarkStart w:id="47" w:name="_Toc33980726"/>
      <w:bookmarkStart w:id="48" w:name="_Toc36462526"/>
      <w:bookmarkStart w:id="49" w:name="_Toc36462722"/>
      <w:bookmarkStart w:id="50" w:name="_Toc43025961"/>
      <w:bookmarkStart w:id="51" w:name="_Toc49763495"/>
      <w:bookmarkStart w:id="52" w:name="_Toc56754191"/>
      <w:bookmarkStart w:id="53" w:name="_Toc88742957"/>
      <w:bookmarkStart w:id="54" w:name="_Toc101253866"/>
      <w:bookmarkStart w:id="55" w:name="_Toc101254305"/>
      <w:bookmarkStart w:id="56" w:name="_Toc104112017"/>
      <w:bookmarkStart w:id="57" w:name="_Toc104192194"/>
      <w:bookmarkStart w:id="58" w:name="_Toc104192754"/>
      <w:bookmarkStart w:id="59" w:name="_Toc133336129"/>
      <w:bookmarkStart w:id="60" w:name="_Toc136242430"/>
      <w:r w:rsidRPr="001D2CEF">
        <w:t>2</w:t>
      </w:r>
      <w:r w:rsidRPr="001D2CEF">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61"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61"/>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7777777" w:rsidR="00E92CBF" w:rsidRPr="001D2CEF" w:rsidRDefault="00E92CBF" w:rsidP="00E92CBF">
      <w:pPr>
        <w:pStyle w:val="EX"/>
      </w:pPr>
      <w:r w:rsidRPr="001D2CEF">
        <w:t>[9]</w:t>
      </w:r>
      <w:r w:rsidRPr="001D2CEF">
        <w:tab/>
        <w:t>IETF RFC 7807: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62"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62"/>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732CF8AF" w14:textId="77777777" w:rsidR="00EA0D57" w:rsidRPr="00536CDA" w:rsidRDefault="00EA0D57" w:rsidP="00A21F69">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63" w:name="_Toc24925764"/>
      <w:bookmarkStart w:id="64" w:name="_Toc24925942"/>
      <w:bookmarkStart w:id="65" w:name="_Toc24926118"/>
      <w:bookmarkStart w:id="66" w:name="_Toc33963971"/>
      <w:bookmarkStart w:id="67" w:name="_Toc33980727"/>
      <w:bookmarkStart w:id="68" w:name="_Toc36462527"/>
      <w:bookmarkStart w:id="69" w:name="_Toc36462723"/>
      <w:bookmarkStart w:id="70" w:name="_Toc43025962"/>
      <w:bookmarkStart w:id="71" w:name="_Toc49763496"/>
      <w:bookmarkStart w:id="72" w:name="_Toc56754192"/>
      <w:bookmarkStart w:id="73" w:name="_Toc88742958"/>
      <w:bookmarkStart w:id="74" w:name="_Toc101253867"/>
      <w:bookmarkStart w:id="75" w:name="_Toc101254306"/>
      <w:bookmarkStart w:id="76" w:name="_Toc104112018"/>
      <w:bookmarkStart w:id="77" w:name="_Toc104192195"/>
      <w:bookmarkStart w:id="78" w:name="_Toc104192755"/>
      <w:bookmarkStart w:id="79" w:name="_Toc133336130"/>
      <w:bookmarkStart w:id="80" w:name="_Toc136242431"/>
      <w:r w:rsidRPr="001D2CEF">
        <w:t>3</w:t>
      </w:r>
      <w:r w:rsidRPr="001D2CEF">
        <w:tab/>
        <w:t>Definitions and 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75F1A1A" w14:textId="77777777" w:rsidR="00E92CBF" w:rsidRPr="001D2CEF" w:rsidRDefault="00E92CBF" w:rsidP="00D362EB">
      <w:pPr>
        <w:pStyle w:val="Heading2"/>
      </w:pPr>
      <w:bookmarkStart w:id="81" w:name="_Toc24925765"/>
      <w:bookmarkStart w:id="82" w:name="_Toc24925943"/>
      <w:bookmarkStart w:id="83" w:name="_Toc24926119"/>
      <w:bookmarkStart w:id="84" w:name="_Toc33963972"/>
      <w:bookmarkStart w:id="85" w:name="_Toc33980728"/>
      <w:bookmarkStart w:id="86" w:name="_Toc36462528"/>
      <w:bookmarkStart w:id="87" w:name="_Toc36462724"/>
      <w:bookmarkStart w:id="88" w:name="_Toc43025963"/>
      <w:bookmarkStart w:id="89" w:name="_Toc49763497"/>
      <w:bookmarkStart w:id="90" w:name="_Toc56754193"/>
      <w:bookmarkStart w:id="91" w:name="_Toc88742959"/>
      <w:bookmarkStart w:id="92" w:name="_Toc101253868"/>
      <w:bookmarkStart w:id="93" w:name="_Toc101254307"/>
      <w:bookmarkStart w:id="94" w:name="_Toc104112019"/>
      <w:bookmarkStart w:id="95" w:name="_Toc104192196"/>
      <w:bookmarkStart w:id="96" w:name="_Toc104192756"/>
      <w:bookmarkStart w:id="97" w:name="_Toc133336131"/>
      <w:bookmarkStart w:id="98" w:name="_Toc136242432"/>
      <w:r w:rsidRPr="001D2CEF">
        <w:t>3.1</w:t>
      </w:r>
      <w:r w:rsidRPr="001D2CEF">
        <w:tab/>
        <w:t>Definitions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99" w:name="_Toc24925766"/>
      <w:bookmarkStart w:id="100" w:name="_Toc24925944"/>
      <w:bookmarkStart w:id="101" w:name="_Toc24926120"/>
      <w:bookmarkStart w:id="102" w:name="_Toc33963973"/>
      <w:bookmarkStart w:id="103" w:name="_Toc33980729"/>
      <w:bookmarkStart w:id="104" w:name="_Toc36462529"/>
      <w:bookmarkStart w:id="105" w:name="_Toc36462725"/>
      <w:bookmarkStart w:id="106" w:name="_Toc43025964"/>
      <w:bookmarkStart w:id="107" w:name="_Toc49763498"/>
      <w:bookmarkStart w:id="108" w:name="_Toc56754194"/>
      <w:bookmarkStart w:id="109" w:name="_Toc88742960"/>
      <w:bookmarkStart w:id="110" w:name="_Toc101253869"/>
      <w:bookmarkStart w:id="111" w:name="_Toc101254308"/>
      <w:bookmarkStart w:id="112" w:name="_Toc104112020"/>
      <w:bookmarkStart w:id="113" w:name="_Toc104192197"/>
      <w:bookmarkStart w:id="114" w:name="_Toc104192757"/>
      <w:bookmarkStart w:id="115" w:name="_Toc133336132"/>
      <w:bookmarkStart w:id="116" w:name="_Toc136242433"/>
      <w:r w:rsidRPr="001D2CEF">
        <w:t>3.2</w:t>
      </w:r>
      <w:r w:rsidRPr="001D2CEF">
        <w:tab/>
        <w:t>Abbreviations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5201388" w14:textId="77777777" w:rsidR="00E92CBF" w:rsidRPr="001D2CEF" w:rsidRDefault="00E92CBF" w:rsidP="00E92CBF">
      <w:pPr>
        <w:pStyle w:val="EW"/>
      </w:pPr>
      <w:r w:rsidRPr="001D2CEF">
        <w:t>SBI</w:t>
      </w:r>
      <w:r w:rsidRPr="001D2CEF">
        <w:tab/>
        <w:t>Service Based Interface</w:t>
      </w:r>
    </w:p>
    <w:p w14:paraId="6A9A3041" w14:textId="77777777" w:rsidR="00E92CBF" w:rsidRPr="001D2CEF" w:rsidRDefault="00E92CBF" w:rsidP="00E92CBF">
      <w:pPr>
        <w:pStyle w:val="EW"/>
      </w:pPr>
      <w:r w:rsidRPr="001D2CEF">
        <w:t>SUPI</w:t>
      </w:r>
      <w:r w:rsidRPr="001D2CEF">
        <w:tab/>
        <w:t>Subscription Permanent Identifier</w:t>
      </w:r>
    </w:p>
    <w:p w14:paraId="383A2486" w14:textId="77777777" w:rsidR="00E92CBF" w:rsidRPr="001D2CEF" w:rsidRDefault="00E92CBF" w:rsidP="00D362EB">
      <w:pPr>
        <w:pStyle w:val="Heading1"/>
      </w:pPr>
      <w:bookmarkStart w:id="117" w:name="_Toc24925767"/>
      <w:bookmarkStart w:id="118" w:name="_Toc24925945"/>
      <w:bookmarkStart w:id="119" w:name="_Toc24926121"/>
      <w:bookmarkStart w:id="120" w:name="_Toc33963974"/>
      <w:bookmarkStart w:id="121" w:name="_Toc33980730"/>
      <w:bookmarkStart w:id="122" w:name="_Toc36462530"/>
      <w:bookmarkStart w:id="123" w:name="_Toc36462726"/>
      <w:bookmarkStart w:id="124" w:name="_Toc43025965"/>
      <w:bookmarkStart w:id="125" w:name="_Toc49763499"/>
      <w:bookmarkStart w:id="126" w:name="_Toc56754195"/>
      <w:bookmarkStart w:id="127" w:name="_Toc88742961"/>
      <w:bookmarkStart w:id="128" w:name="_Toc101253870"/>
      <w:bookmarkStart w:id="129" w:name="_Toc101254309"/>
      <w:bookmarkStart w:id="130" w:name="_Toc104112021"/>
      <w:bookmarkStart w:id="131" w:name="_Toc104192198"/>
      <w:bookmarkStart w:id="132" w:name="_Toc104192758"/>
      <w:bookmarkStart w:id="133" w:name="_Toc133336133"/>
      <w:bookmarkStart w:id="134" w:name="_Toc136242434"/>
      <w:r w:rsidRPr="001D2CEF">
        <w:t>4</w:t>
      </w:r>
      <w:r w:rsidRPr="001D2CEF">
        <w:tab/>
        <w:t>Overview</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35" w:name="_Toc24925768"/>
      <w:bookmarkStart w:id="136" w:name="_Toc24925946"/>
      <w:bookmarkStart w:id="137" w:name="_Toc24926122"/>
      <w:bookmarkStart w:id="138" w:name="_Toc33963975"/>
      <w:bookmarkStart w:id="139" w:name="_Toc33980731"/>
      <w:bookmarkStart w:id="140" w:name="_Toc36462531"/>
      <w:bookmarkStart w:id="141" w:name="_Toc36462727"/>
      <w:bookmarkStart w:id="142" w:name="_Toc43025966"/>
      <w:bookmarkStart w:id="143" w:name="_Toc49763500"/>
      <w:bookmarkStart w:id="144" w:name="_Toc56754196"/>
      <w:bookmarkStart w:id="145" w:name="_Toc88742962"/>
      <w:bookmarkStart w:id="146" w:name="_Toc101253871"/>
      <w:bookmarkStart w:id="147" w:name="_Toc101254310"/>
      <w:bookmarkStart w:id="148" w:name="_Toc104112022"/>
      <w:bookmarkStart w:id="149" w:name="_Toc104192199"/>
      <w:bookmarkStart w:id="150" w:name="_Toc104192759"/>
      <w:bookmarkStart w:id="151" w:name="_Toc133336134"/>
      <w:bookmarkStart w:id="152" w:name="_Toc136242435"/>
      <w:r w:rsidRPr="001D2CEF">
        <w:lastRenderedPageBreak/>
        <w:t>5</w:t>
      </w:r>
      <w:r w:rsidRPr="001D2CEF">
        <w:tab/>
        <w:t>Common Data Types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4FA7B91" w14:textId="77777777" w:rsidR="00E92CBF" w:rsidRPr="001D2CEF" w:rsidRDefault="00E92CBF" w:rsidP="00D362EB">
      <w:pPr>
        <w:pStyle w:val="Heading2"/>
      </w:pPr>
      <w:bookmarkStart w:id="153" w:name="_Toc24925769"/>
      <w:bookmarkStart w:id="154" w:name="_Toc24925947"/>
      <w:bookmarkStart w:id="155" w:name="_Toc24926123"/>
      <w:bookmarkStart w:id="156" w:name="_Toc33963976"/>
      <w:bookmarkStart w:id="157" w:name="_Toc33980732"/>
      <w:bookmarkStart w:id="158" w:name="_Toc36462532"/>
      <w:bookmarkStart w:id="159" w:name="_Toc36462728"/>
      <w:bookmarkStart w:id="160" w:name="_Toc43025967"/>
      <w:bookmarkStart w:id="161" w:name="_Toc49763501"/>
      <w:bookmarkStart w:id="162" w:name="_Toc56754197"/>
      <w:bookmarkStart w:id="163" w:name="_Toc88742963"/>
      <w:bookmarkStart w:id="164" w:name="_Toc101253872"/>
      <w:bookmarkStart w:id="165" w:name="_Toc101254311"/>
      <w:bookmarkStart w:id="166" w:name="_Toc104112023"/>
      <w:bookmarkStart w:id="167" w:name="_Toc104192200"/>
      <w:bookmarkStart w:id="168" w:name="_Toc104192760"/>
      <w:bookmarkStart w:id="169" w:name="_Toc133336135"/>
      <w:bookmarkStart w:id="170" w:name="_Toc136242436"/>
      <w:r w:rsidRPr="001D2CEF">
        <w:t>5.1</w:t>
      </w:r>
      <w:r w:rsidRPr="001D2CEF">
        <w:tab/>
        <w:t>Introduction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171" w:name="_Toc24925770"/>
      <w:bookmarkStart w:id="172" w:name="_Toc24925948"/>
      <w:bookmarkStart w:id="173" w:name="_Toc24926124"/>
      <w:bookmarkStart w:id="174" w:name="_Toc33963977"/>
      <w:bookmarkStart w:id="175" w:name="_Toc33980733"/>
      <w:bookmarkStart w:id="176" w:name="_Toc36462533"/>
      <w:bookmarkStart w:id="177" w:name="_Toc36462729"/>
      <w:bookmarkStart w:id="178" w:name="_Toc43025968"/>
      <w:bookmarkStart w:id="179" w:name="_Toc49763502"/>
      <w:bookmarkStart w:id="180" w:name="_Toc56754198"/>
      <w:bookmarkStart w:id="181" w:name="_Toc88742964"/>
      <w:bookmarkStart w:id="182" w:name="_Toc101253873"/>
      <w:bookmarkStart w:id="183" w:name="_Toc101254312"/>
      <w:bookmarkStart w:id="184" w:name="_Toc104112024"/>
      <w:bookmarkStart w:id="185" w:name="_Toc104192201"/>
      <w:bookmarkStart w:id="186" w:name="_Toc104192761"/>
      <w:bookmarkStart w:id="187" w:name="_Toc133336136"/>
      <w:bookmarkStart w:id="188" w:name="_Toc136242437"/>
      <w:r w:rsidRPr="001D2CEF">
        <w:t>5.2</w:t>
      </w:r>
      <w:r w:rsidRPr="001D2CEF">
        <w:tab/>
        <w:t>Data Types for Generic Usage</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3581CD6D" w14:textId="77777777" w:rsidR="00E92CBF" w:rsidRPr="001D2CEF" w:rsidRDefault="00E92CBF" w:rsidP="00D362EB">
      <w:pPr>
        <w:pStyle w:val="Heading3"/>
      </w:pPr>
      <w:bookmarkStart w:id="189" w:name="_Toc24925771"/>
      <w:bookmarkStart w:id="190" w:name="_Toc24925949"/>
      <w:bookmarkStart w:id="191" w:name="_Toc24926125"/>
      <w:bookmarkStart w:id="192" w:name="_Toc33963978"/>
      <w:bookmarkStart w:id="193" w:name="_Toc33980734"/>
      <w:bookmarkStart w:id="194" w:name="_Toc36462534"/>
      <w:bookmarkStart w:id="195" w:name="_Toc36462730"/>
      <w:bookmarkStart w:id="196" w:name="_Toc43025969"/>
      <w:bookmarkStart w:id="197" w:name="_Toc49763503"/>
      <w:bookmarkStart w:id="198" w:name="_Toc56754199"/>
      <w:bookmarkStart w:id="199" w:name="_Toc88742965"/>
      <w:bookmarkStart w:id="200" w:name="_Toc101253874"/>
      <w:bookmarkStart w:id="201" w:name="_Toc101254313"/>
      <w:bookmarkStart w:id="202" w:name="_Toc104112025"/>
      <w:bookmarkStart w:id="203" w:name="_Toc104192202"/>
      <w:bookmarkStart w:id="204" w:name="_Toc104192762"/>
      <w:bookmarkStart w:id="205" w:name="_Toc133336137"/>
      <w:bookmarkStart w:id="206" w:name="_Toc136242438"/>
      <w:r w:rsidRPr="001D2CEF">
        <w:t>5.2.1</w:t>
      </w:r>
      <w:r w:rsidRPr="001D2CEF">
        <w:tab/>
        <w:t>Introduction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07" w:name="_Toc24925772"/>
      <w:bookmarkStart w:id="208" w:name="_Toc24925950"/>
      <w:bookmarkStart w:id="209" w:name="_Toc24926126"/>
      <w:bookmarkStart w:id="210" w:name="_Toc33963979"/>
      <w:bookmarkStart w:id="211" w:name="_Toc33980735"/>
      <w:bookmarkStart w:id="212" w:name="_Toc36462535"/>
      <w:bookmarkStart w:id="213" w:name="_Toc36462731"/>
      <w:bookmarkStart w:id="214" w:name="_Toc43025970"/>
      <w:bookmarkStart w:id="215" w:name="_Toc49763504"/>
      <w:bookmarkStart w:id="216" w:name="_Toc56754200"/>
      <w:bookmarkStart w:id="217" w:name="_Toc88742966"/>
      <w:bookmarkStart w:id="218" w:name="_Toc101253875"/>
      <w:bookmarkStart w:id="219" w:name="_Toc101254314"/>
      <w:bookmarkStart w:id="220" w:name="_Toc104112026"/>
      <w:bookmarkStart w:id="221" w:name="_Toc104192203"/>
      <w:bookmarkStart w:id="222" w:name="_Toc104192763"/>
      <w:bookmarkStart w:id="223" w:name="_Toc133336138"/>
      <w:bookmarkStart w:id="224" w:name="_Toc136242439"/>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25" w:name="_Toc24925773"/>
      <w:bookmarkStart w:id="226" w:name="_Toc24925951"/>
      <w:bookmarkStart w:id="227" w:name="_Toc24926127"/>
      <w:bookmarkStart w:id="228" w:name="_Toc33963980"/>
      <w:bookmarkStart w:id="229" w:name="_Toc33980736"/>
      <w:bookmarkStart w:id="230" w:name="_Toc36462536"/>
      <w:bookmarkStart w:id="231" w:name="_Toc36462732"/>
      <w:bookmarkStart w:id="232" w:name="_Toc43025971"/>
      <w:bookmarkStart w:id="233" w:name="_Toc49763505"/>
      <w:bookmarkStart w:id="234" w:name="_Toc56754201"/>
      <w:bookmarkStart w:id="235" w:name="_Toc88742967"/>
      <w:bookmarkStart w:id="236" w:name="_Toc101253876"/>
      <w:bookmarkStart w:id="237" w:name="_Toc101254315"/>
      <w:bookmarkStart w:id="238" w:name="_Toc104112027"/>
      <w:bookmarkStart w:id="239" w:name="_Toc104192204"/>
      <w:bookmarkStart w:id="240" w:name="_Toc104192764"/>
      <w:bookmarkStart w:id="241" w:name="_Toc133336139"/>
      <w:bookmarkStart w:id="242" w:name="_Toc136242440"/>
      <w:r w:rsidRPr="001D2CEF">
        <w:t>5.2.2</w:t>
      </w:r>
      <w:r w:rsidRPr="001D2CEF">
        <w:tab/>
        <w:t>Simple Data Types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77777777" w:rsidR="00E92CBF" w:rsidRPr="001D2CEF" w:rsidRDefault="00E92CBF" w:rsidP="00AA7DB8">
            <w:pPr>
              <w:pStyle w:val="TAL"/>
            </w:pPr>
            <w:r w:rsidRPr="001D2CEF">
              <w:rPr>
                <w:lang w:eastAsia="zh-CN"/>
              </w:rPr>
              <w:t>String identifying an IPv6 address prefix formatted according to clause 4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51ACDA7" w14:textId="77777777" w:rsidR="00714CAF" w:rsidRPr="001D2CEF" w:rsidRDefault="00714CAF" w:rsidP="00714CAF">
            <w:pPr>
              <w:pStyle w:val="TAL"/>
            </w:pPr>
            <w:r w:rsidRPr="001D2CEF">
              <w:rPr>
                <w:lang w:eastAsia="zh-CN"/>
              </w:rPr>
              <w:t xml:space="preserve">String providing an URI formatted according to IETF RFC 3986 [6]. </w:t>
            </w:r>
          </w:p>
        </w:tc>
      </w:tr>
      <w:tr w:rsidR="00714CAF" w:rsidRPr="001D2CEF" w14:paraId="65EDD1F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0F0C82" w14:paraId="27E8926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77777777"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77777777"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40CEE5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340AFABB"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714CAF" w:rsidRPr="001D2CEF" w:rsidRDefault="00714CAF" w:rsidP="00714CAF">
            <w:pPr>
              <w:pStyle w:val="TAL"/>
            </w:pPr>
            <w:r w:rsidRPr="001D2CEF">
              <w:t>String with format "partial-time" or "full-time" as defined in clause 5.6 of IETF RFC 3339 [10].</w:t>
            </w:r>
          </w:p>
          <w:p w14:paraId="7D62029B" w14:textId="77777777" w:rsidR="00714CAF" w:rsidRPr="001D2CEF" w:rsidRDefault="00714CAF" w:rsidP="00714CAF">
            <w:pPr>
              <w:pStyle w:val="TAL"/>
            </w:pPr>
            <w:r w:rsidRPr="001D2CEF">
              <w:t>Examples: "20:15:00", "20:15:00-08:00" (for 8 hours behind UTC).</w:t>
            </w:r>
          </w:p>
        </w:tc>
      </w:tr>
      <w:tr w:rsidR="00DD1C4B" w:rsidRPr="001D2CEF" w14:paraId="1183E642" w14:textId="77777777" w:rsidTr="003C791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DD1C4B" w:rsidRPr="001D2CEF" w:rsidRDefault="00DD1C4B" w:rsidP="00DD1C4B">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DD1C4B" w:rsidRPr="001D2CEF" w:rsidRDefault="00DD1C4B" w:rsidP="00DD1C4B">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DD1C4B" w:rsidRDefault="00DD1C4B" w:rsidP="00DD1C4B">
            <w:pPr>
              <w:pStyle w:val="TAL"/>
            </w:pPr>
            <w:r>
              <w:t>Empty JSON object: { }</w:t>
            </w:r>
          </w:p>
          <w:p w14:paraId="4C4516AE" w14:textId="77777777" w:rsidR="00DD1C4B" w:rsidRPr="001D2CEF" w:rsidRDefault="00DD1C4B" w:rsidP="00DD1C4B">
            <w:pPr>
              <w:pStyle w:val="TAL"/>
            </w:pPr>
            <w:r>
              <w:t>It is defined with the keyword: "additionalProperties: false".</w:t>
            </w:r>
          </w:p>
        </w:tc>
      </w:tr>
      <w:tr w:rsidR="0065386F" w:rsidRPr="001D2CEF" w14:paraId="5552BDE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65386F" w:rsidRDefault="0065386F" w:rsidP="0065386F">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65386F" w:rsidRPr="00CF1C5A" w:rsidRDefault="0065386F" w:rsidP="00CF1C5A">
            <w:pPr>
              <w:pStyle w:val="TAL"/>
            </w:pPr>
            <w:r w:rsidRPr="00CF1C5A">
              <w:t>Fully Qualified Domain Name</w:t>
            </w:r>
          </w:p>
          <w:p w14:paraId="788397B1" w14:textId="77777777" w:rsidR="0065386F" w:rsidRPr="00EA4BD8" w:rsidRDefault="0065386F" w:rsidP="00EA4BD8">
            <w:pPr>
              <w:pStyle w:val="TAL"/>
            </w:pPr>
          </w:p>
          <w:p w14:paraId="6B5F6206" w14:textId="77777777" w:rsidR="0065386F" w:rsidRPr="003C791D" w:rsidRDefault="0065386F" w:rsidP="00EA4BD8">
            <w:pPr>
              <w:pStyle w:val="TAL"/>
            </w:pPr>
            <w:r w:rsidRPr="003C791D">
              <w:t>Pattern: '^([0-9A-Za-z]([-0-9A-Za-z]{0,61}[0-9A-Za-z])?\.)+[A-Za-z]{2,63}\.?$'</w:t>
            </w:r>
          </w:p>
          <w:p w14:paraId="454082C8" w14:textId="77777777" w:rsidR="0065386F" w:rsidRPr="003C791D" w:rsidRDefault="0065386F" w:rsidP="00D35811">
            <w:pPr>
              <w:pStyle w:val="TAL"/>
            </w:pPr>
          </w:p>
          <w:p w14:paraId="56E5FD35" w14:textId="77777777" w:rsidR="0065386F" w:rsidRPr="003C791D" w:rsidRDefault="0065386F" w:rsidP="006550F5">
            <w:pPr>
              <w:pStyle w:val="TAL"/>
            </w:pPr>
            <w:r w:rsidRPr="003C791D">
              <w:t>minLength: 4</w:t>
            </w:r>
          </w:p>
          <w:p w14:paraId="502FD031" w14:textId="77777777" w:rsidR="0065386F" w:rsidRDefault="0065386F">
            <w:pPr>
              <w:pStyle w:val="TAL"/>
            </w:pPr>
            <w:r w:rsidRPr="003C791D">
              <w:t>maxLength: 253</w:t>
            </w:r>
          </w:p>
        </w:tc>
      </w:tr>
      <w:tr w:rsidR="0065386F" w:rsidRPr="001D2CEF" w14:paraId="2FE351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65386F" w:rsidRDefault="0065386F" w:rsidP="0065386F">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65386F" w:rsidRPr="00D35811" w:rsidRDefault="0065386F" w:rsidP="003C791D">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43" w:name="_Toc24925774"/>
      <w:bookmarkStart w:id="244" w:name="_Toc24925952"/>
      <w:bookmarkStart w:id="245" w:name="_Toc24926128"/>
      <w:bookmarkStart w:id="246" w:name="_Toc33963981"/>
      <w:bookmarkStart w:id="247" w:name="_Toc33980737"/>
      <w:bookmarkStart w:id="248" w:name="_Toc36462537"/>
      <w:bookmarkStart w:id="249" w:name="_Toc36462733"/>
      <w:bookmarkStart w:id="250" w:name="_Toc43025972"/>
      <w:bookmarkStart w:id="251" w:name="_Toc49763506"/>
      <w:bookmarkStart w:id="252" w:name="_Toc56754202"/>
      <w:bookmarkStart w:id="253" w:name="_Toc88742968"/>
      <w:bookmarkStart w:id="254" w:name="_Toc101253877"/>
      <w:bookmarkStart w:id="255" w:name="_Toc101254316"/>
      <w:bookmarkStart w:id="256" w:name="_Toc104112028"/>
      <w:bookmarkStart w:id="257" w:name="_Toc104192205"/>
      <w:bookmarkStart w:id="258" w:name="_Toc104192765"/>
      <w:bookmarkStart w:id="259" w:name="_Toc133336140"/>
      <w:bookmarkStart w:id="260" w:name="_Toc136242441"/>
      <w:r w:rsidRPr="001D2CEF">
        <w:t>5.2.3</w:t>
      </w:r>
      <w:r w:rsidRPr="001D2CEF">
        <w:tab/>
        <w:t>Enumerations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6366F364" w14:textId="77777777" w:rsidR="00E92CBF" w:rsidRPr="001D2CEF" w:rsidRDefault="00E92CBF" w:rsidP="00D362EB">
      <w:pPr>
        <w:pStyle w:val="Heading4"/>
      </w:pPr>
      <w:bookmarkStart w:id="261" w:name="_Toc24925775"/>
      <w:bookmarkStart w:id="262" w:name="_Toc24925953"/>
      <w:bookmarkStart w:id="263" w:name="_Toc24926129"/>
      <w:bookmarkStart w:id="264" w:name="_Toc33963982"/>
      <w:bookmarkStart w:id="265" w:name="_Toc33980738"/>
      <w:bookmarkStart w:id="266" w:name="_Toc36462538"/>
      <w:bookmarkStart w:id="267" w:name="_Toc36462734"/>
      <w:bookmarkStart w:id="268" w:name="_Toc43025973"/>
      <w:bookmarkStart w:id="269" w:name="_Toc49763507"/>
      <w:bookmarkStart w:id="270" w:name="_Toc56754203"/>
      <w:bookmarkStart w:id="271" w:name="_Toc88742969"/>
      <w:bookmarkStart w:id="272" w:name="_Toc101253878"/>
      <w:bookmarkStart w:id="273" w:name="_Toc101254317"/>
      <w:bookmarkStart w:id="274" w:name="_Toc104112029"/>
      <w:bookmarkStart w:id="275" w:name="_Toc104192206"/>
      <w:bookmarkStart w:id="276" w:name="_Toc104192766"/>
      <w:bookmarkStart w:id="277" w:name="_Toc133336141"/>
      <w:bookmarkStart w:id="278" w:name="_Toc136242442"/>
      <w:r w:rsidRPr="001D2CEF">
        <w:t>5.2.3.1</w:t>
      </w:r>
      <w:r w:rsidRPr="001D2CEF">
        <w:tab/>
        <w:t>Enumeration: PatchOperation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79" w:name="_Toc24925776"/>
      <w:bookmarkStart w:id="280" w:name="_Toc24925954"/>
      <w:bookmarkStart w:id="281" w:name="_Toc24926130"/>
      <w:bookmarkStart w:id="282" w:name="_Toc33963983"/>
      <w:bookmarkStart w:id="283" w:name="_Toc33980739"/>
      <w:bookmarkStart w:id="284" w:name="_Toc36462539"/>
      <w:bookmarkStart w:id="285" w:name="_Toc36462735"/>
      <w:bookmarkStart w:id="286" w:name="_Toc43025974"/>
      <w:bookmarkStart w:id="287" w:name="_Toc49763508"/>
      <w:bookmarkStart w:id="288" w:name="_Toc56754204"/>
      <w:bookmarkStart w:id="289" w:name="_Toc88742970"/>
      <w:bookmarkStart w:id="290" w:name="_Toc101253879"/>
      <w:bookmarkStart w:id="291" w:name="_Toc101254318"/>
      <w:bookmarkStart w:id="292" w:name="_Toc104112030"/>
      <w:bookmarkStart w:id="293" w:name="_Toc104192207"/>
      <w:bookmarkStart w:id="294" w:name="_Toc104192767"/>
      <w:bookmarkStart w:id="295" w:name="_Toc133336142"/>
      <w:bookmarkStart w:id="296" w:name="_Toc136242443"/>
      <w:r w:rsidRPr="001D2CEF">
        <w:t>5.2.3.2</w:t>
      </w:r>
      <w:r w:rsidRPr="001D2CEF">
        <w:tab/>
        <w:t>Enumeration: UriScheme</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97" w:name="_Toc24925777"/>
      <w:bookmarkStart w:id="298" w:name="_Toc24925955"/>
      <w:bookmarkStart w:id="299" w:name="_Toc24926131"/>
      <w:bookmarkStart w:id="300" w:name="_Toc33963984"/>
      <w:bookmarkStart w:id="301" w:name="_Toc33980740"/>
      <w:bookmarkStart w:id="302" w:name="_Toc36462540"/>
      <w:bookmarkStart w:id="303" w:name="_Toc36462736"/>
      <w:bookmarkStart w:id="304" w:name="_Toc43025975"/>
      <w:bookmarkStart w:id="305" w:name="_Toc49763509"/>
      <w:bookmarkStart w:id="306" w:name="_Toc56754205"/>
      <w:bookmarkStart w:id="307" w:name="_Toc88742971"/>
      <w:bookmarkStart w:id="308" w:name="_Toc101253880"/>
      <w:bookmarkStart w:id="309" w:name="_Toc101254319"/>
      <w:bookmarkStart w:id="310" w:name="_Toc104112031"/>
      <w:bookmarkStart w:id="311" w:name="_Toc104192208"/>
      <w:bookmarkStart w:id="312" w:name="_Toc104192768"/>
      <w:bookmarkStart w:id="313" w:name="_Toc133336143"/>
      <w:bookmarkStart w:id="314" w:name="_Toc136242444"/>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77777777" w:rsidR="00294097" w:rsidRDefault="00294097" w:rsidP="00294097">
            <w:pPr>
              <w:pStyle w:val="TAL"/>
              <w:rPr>
                <w:lang w:eastAsia="zh-CN"/>
              </w:rPr>
            </w:pPr>
            <w:r>
              <w:rPr>
                <w:lang w:eastAsia="zh-CN"/>
              </w:rPr>
              <w:t>{ "op": "ADD", "path": "/a/b/c", "value": [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15" w:name="_Toc3974156"/>
      <w:bookmarkStart w:id="316" w:name="_Toc24925778"/>
      <w:bookmarkStart w:id="317" w:name="_Toc24925956"/>
      <w:bookmarkStart w:id="318" w:name="_Toc24926132"/>
      <w:bookmarkStart w:id="319" w:name="_Toc33963985"/>
      <w:bookmarkStart w:id="320" w:name="_Toc33980741"/>
      <w:bookmarkStart w:id="321" w:name="_Toc36462541"/>
      <w:bookmarkStart w:id="322" w:name="_Toc36462737"/>
      <w:bookmarkStart w:id="323" w:name="_Toc43025976"/>
      <w:bookmarkStart w:id="324" w:name="_Toc49763510"/>
      <w:bookmarkStart w:id="325" w:name="_Toc56754206"/>
      <w:bookmarkStart w:id="326" w:name="_Toc88742972"/>
      <w:bookmarkStart w:id="327" w:name="_Toc101253881"/>
      <w:bookmarkStart w:id="328" w:name="_Toc101254320"/>
      <w:bookmarkStart w:id="329" w:name="_Toc104112032"/>
      <w:bookmarkStart w:id="330" w:name="_Toc104192209"/>
      <w:bookmarkStart w:id="331" w:name="_Toc104192769"/>
      <w:bookmarkStart w:id="332" w:name="_Toc133336144"/>
      <w:bookmarkStart w:id="333" w:name="_Toc136242445"/>
      <w:r w:rsidRPr="001D2CEF">
        <w:lastRenderedPageBreak/>
        <w:t>5.2.3.</w:t>
      </w:r>
      <w:r w:rsidRPr="001D2CEF">
        <w:rPr>
          <w:lang w:eastAsia="zh-CN"/>
        </w:rPr>
        <w:t>4</w:t>
      </w:r>
      <w:r w:rsidRPr="001D2CEF">
        <w:tab/>
        <w:t xml:space="preserve">Enumeration: </w:t>
      </w:r>
      <w:bookmarkEnd w:id="315"/>
      <w:r w:rsidRPr="001D2CEF">
        <w:rPr>
          <w:rFonts w:hint="eastAsia"/>
          <w:lang w:eastAsia="zh-CN"/>
        </w:rPr>
        <w:t>HttpMethod</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34" w:name="_Toc27592771"/>
      <w:bookmarkStart w:id="335" w:name="_Toc36462542"/>
      <w:bookmarkStart w:id="336" w:name="_Toc36462738"/>
      <w:bookmarkStart w:id="337" w:name="_Toc43025977"/>
      <w:bookmarkStart w:id="338" w:name="_Toc49763511"/>
      <w:bookmarkStart w:id="339" w:name="_Toc56754207"/>
      <w:bookmarkStart w:id="340" w:name="_Toc88742973"/>
      <w:bookmarkStart w:id="341" w:name="_Toc101253882"/>
      <w:bookmarkStart w:id="342" w:name="_Toc101254321"/>
      <w:bookmarkStart w:id="343" w:name="_Toc104112033"/>
      <w:bookmarkStart w:id="344" w:name="_Toc104192210"/>
      <w:bookmarkStart w:id="345" w:name="_Toc104192770"/>
      <w:bookmarkStart w:id="346" w:name="_Toc133336145"/>
      <w:bookmarkStart w:id="347" w:name="_Toc136242446"/>
      <w:r w:rsidRPr="001D2CEF">
        <w:t>5.2.3.5</w:t>
      </w:r>
      <w:r w:rsidRPr="001D2CEF">
        <w:tab/>
        <w:t xml:space="preserve">Enumeration: </w:t>
      </w:r>
      <w:bookmarkEnd w:id="334"/>
      <w:r w:rsidRPr="001D2CEF">
        <w:rPr>
          <w:lang w:eastAsia="zh-CN"/>
        </w:rPr>
        <w:t>NullValue</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48" w:name="_Toc104192771"/>
      <w:bookmarkStart w:id="349" w:name="_Toc133336146"/>
      <w:bookmarkStart w:id="350" w:name="_Toc136242447"/>
      <w:r>
        <w:rPr>
          <w:rFonts w:eastAsia="SimSun"/>
        </w:rPr>
        <w:t>5.2.3.6</w:t>
      </w:r>
      <w:r>
        <w:rPr>
          <w:rFonts w:eastAsia="SimSun"/>
        </w:rPr>
        <w:tab/>
        <w:t xml:space="preserve">Enumeration: </w:t>
      </w:r>
      <w:r>
        <w:rPr>
          <w:rFonts w:eastAsia="Malgun Gothic"/>
        </w:rPr>
        <w:t>MatchingOperator</w:t>
      </w:r>
      <w:bookmarkEnd w:id="348"/>
      <w:bookmarkEnd w:id="349"/>
      <w:bookmarkEnd w:id="350"/>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51" w:name="_Toc24925779"/>
      <w:bookmarkStart w:id="352" w:name="_Toc24925957"/>
      <w:bookmarkStart w:id="353" w:name="_Toc24926133"/>
      <w:bookmarkStart w:id="354" w:name="_Toc33963986"/>
      <w:bookmarkStart w:id="355" w:name="_Toc33980742"/>
      <w:bookmarkStart w:id="356" w:name="_Toc36462543"/>
      <w:bookmarkStart w:id="357" w:name="_Toc36462739"/>
      <w:bookmarkStart w:id="358" w:name="_Toc43025978"/>
      <w:bookmarkStart w:id="359" w:name="_Toc49763512"/>
      <w:bookmarkStart w:id="360" w:name="_Toc56754208"/>
      <w:bookmarkStart w:id="361" w:name="_Toc88742974"/>
      <w:bookmarkStart w:id="362" w:name="_Toc101253883"/>
      <w:bookmarkStart w:id="363" w:name="_Toc101254322"/>
      <w:bookmarkStart w:id="364" w:name="_Toc104112034"/>
      <w:bookmarkStart w:id="365" w:name="_Toc104192211"/>
      <w:bookmarkStart w:id="366" w:name="_Toc104192772"/>
      <w:bookmarkStart w:id="367" w:name="_Toc133336147"/>
      <w:bookmarkStart w:id="368" w:name="_Toc136242448"/>
      <w:r w:rsidRPr="001D2CEF">
        <w:lastRenderedPageBreak/>
        <w:t>5.2.4</w:t>
      </w:r>
      <w:r w:rsidRPr="001D2CEF">
        <w:tab/>
        <w:t>Structured Data Types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4623011F" w14:textId="77777777" w:rsidR="00E92CBF" w:rsidRPr="001D2CEF" w:rsidRDefault="00E92CBF" w:rsidP="00D362EB">
      <w:pPr>
        <w:pStyle w:val="Heading4"/>
      </w:pPr>
      <w:bookmarkStart w:id="369" w:name="_Toc24925780"/>
      <w:bookmarkStart w:id="370" w:name="_Toc24925958"/>
      <w:bookmarkStart w:id="371" w:name="_Toc24926134"/>
      <w:bookmarkStart w:id="372" w:name="_Toc33963987"/>
      <w:bookmarkStart w:id="373" w:name="_Toc33980743"/>
      <w:bookmarkStart w:id="374" w:name="_Toc36462544"/>
      <w:bookmarkStart w:id="375" w:name="_Toc36462740"/>
      <w:bookmarkStart w:id="376" w:name="_Toc43025979"/>
      <w:bookmarkStart w:id="377" w:name="_Toc49763513"/>
      <w:bookmarkStart w:id="378" w:name="_Toc56754209"/>
      <w:bookmarkStart w:id="379" w:name="_Toc88742975"/>
      <w:bookmarkStart w:id="380" w:name="_Toc101253884"/>
      <w:bookmarkStart w:id="381" w:name="_Toc101254323"/>
      <w:bookmarkStart w:id="382" w:name="_Toc104112035"/>
      <w:bookmarkStart w:id="383" w:name="_Toc104192212"/>
      <w:bookmarkStart w:id="384" w:name="_Toc104192773"/>
      <w:bookmarkStart w:id="385" w:name="_Toc133336148"/>
      <w:bookmarkStart w:id="386" w:name="_Toc136242449"/>
      <w:r w:rsidRPr="001D2CEF">
        <w:t>5.2.4.1</w:t>
      </w:r>
      <w:r w:rsidRPr="001D2CEF">
        <w:tab/>
        <w:t>Type: ProblemDetails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77777777"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387" w:name="_Hlk117203490"/>
            <w:r>
              <w:t>supportedApiVersions</w:t>
            </w:r>
            <w:bookmarkEnd w:id="387"/>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3539CC"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77777777" w:rsidR="003539CC" w:rsidRPr="001D2CEF" w:rsidRDefault="003539CC" w:rsidP="003539CC">
            <w:pPr>
              <w:pStyle w:val="TAN"/>
            </w:pPr>
            <w:r w:rsidRPr="001D2CEF">
              <w:t>NOTE 1:</w:t>
            </w:r>
            <w:r w:rsidRPr="001D2CEF">
              <w:tab/>
              <w:t>See IETF RFC 7807 [9] for detailed information and guidance for each attribute, and 3GPP TS 29.501 [2] for guidelines on error handling support by 5GC SBI APIs.</w:t>
            </w:r>
          </w:p>
          <w:p w14:paraId="5EA6E852" w14:textId="77777777" w:rsidR="003539CC" w:rsidRPr="001D2CEF" w:rsidRDefault="003539CC" w:rsidP="003539CC">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88" w:name="_Toc24925781"/>
      <w:bookmarkStart w:id="389" w:name="_Toc24925959"/>
      <w:bookmarkStart w:id="390" w:name="_Toc24926135"/>
      <w:bookmarkStart w:id="391" w:name="_Toc33963988"/>
      <w:bookmarkStart w:id="392" w:name="_Toc33980744"/>
      <w:bookmarkStart w:id="393" w:name="_Toc36462545"/>
      <w:bookmarkStart w:id="394" w:name="_Toc36462741"/>
      <w:bookmarkStart w:id="395" w:name="_Toc43025980"/>
      <w:bookmarkStart w:id="396" w:name="_Toc49763514"/>
      <w:bookmarkStart w:id="397" w:name="_Toc56754210"/>
      <w:bookmarkStart w:id="398" w:name="_Toc88742976"/>
      <w:bookmarkStart w:id="399" w:name="_Toc101253885"/>
      <w:bookmarkStart w:id="400" w:name="_Toc101254324"/>
      <w:bookmarkStart w:id="401" w:name="_Toc104112036"/>
      <w:bookmarkStart w:id="402" w:name="_Toc104192213"/>
      <w:bookmarkStart w:id="403" w:name="_Toc104192774"/>
      <w:bookmarkStart w:id="404" w:name="_Toc133336149"/>
      <w:bookmarkStart w:id="405" w:name="_Toc136242450"/>
      <w:r w:rsidRPr="001D2CEF">
        <w:lastRenderedPageBreak/>
        <w:t>5.2.4.2</w:t>
      </w:r>
      <w:r w:rsidRPr="001D2CEF">
        <w:tab/>
        <w:t>Type: Link</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406" w:name="_Toc24925782"/>
      <w:bookmarkStart w:id="407" w:name="_Toc24925960"/>
      <w:bookmarkStart w:id="408" w:name="_Toc24926136"/>
      <w:bookmarkStart w:id="409" w:name="_Toc33963989"/>
      <w:bookmarkStart w:id="410" w:name="_Toc33980745"/>
      <w:bookmarkStart w:id="411" w:name="_Toc36462546"/>
      <w:bookmarkStart w:id="412" w:name="_Toc36462742"/>
      <w:bookmarkStart w:id="413" w:name="_Toc43025981"/>
      <w:bookmarkStart w:id="414" w:name="_Toc49763515"/>
      <w:bookmarkStart w:id="415" w:name="_Toc56754211"/>
      <w:bookmarkStart w:id="416" w:name="_Toc88742977"/>
      <w:bookmarkStart w:id="417" w:name="_Toc101253886"/>
      <w:bookmarkStart w:id="418" w:name="_Toc101254325"/>
      <w:bookmarkStart w:id="419" w:name="_Toc104112037"/>
      <w:bookmarkStart w:id="420" w:name="_Toc104192214"/>
      <w:bookmarkStart w:id="421" w:name="_Toc104192775"/>
      <w:bookmarkStart w:id="422" w:name="_Toc133336150"/>
      <w:bookmarkStart w:id="423" w:name="_Toc136242451"/>
      <w:r w:rsidRPr="001D2CEF">
        <w:t>5.2.4.3</w:t>
      </w:r>
      <w:r w:rsidRPr="001D2CEF">
        <w:tab/>
        <w:t>Type PatchItem</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424" w:name="_Toc24925783"/>
      <w:bookmarkStart w:id="425" w:name="_Toc24925961"/>
      <w:bookmarkStart w:id="426" w:name="_Toc24926137"/>
      <w:bookmarkStart w:id="427" w:name="_Toc33963990"/>
      <w:bookmarkStart w:id="428" w:name="_Toc33980746"/>
      <w:bookmarkStart w:id="429" w:name="_Toc36462547"/>
      <w:bookmarkStart w:id="430" w:name="_Toc36462743"/>
      <w:bookmarkStart w:id="431" w:name="_Toc43025982"/>
      <w:bookmarkStart w:id="432" w:name="_Toc49763516"/>
      <w:bookmarkStart w:id="433" w:name="_Toc56754212"/>
      <w:bookmarkStart w:id="434" w:name="_Toc88742978"/>
      <w:bookmarkStart w:id="435" w:name="_Toc101253887"/>
      <w:bookmarkStart w:id="436" w:name="_Toc101254326"/>
      <w:bookmarkStart w:id="437" w:name="_Toc104112038"/>
      <w:bookmarkStart w:id="438" w:name="_Toc104192215"/>
      <w:bookmarkStart w:id="439" w:name="_Toc104192776"/>
      <w:bookmarkStart w:id="440" w:name="_Toc133336151"/>
      <w:bookmarkStart w:id="441" w:name="_Toc136242452"/>
      <w:r w:rsidRPr="001D2CEF">
        <w:rPr>
          <w:lang w:val="en-US"/>
        </w:rPr>
        <w:t>5.2.4.4</w:t>
      </w:r>
      <w:r w:rsidRPr="001D2CEF">
        <w:rPr>
          <w:lang w:val="en-US"/>
        </w:rPr>
        <w:tab/>
        <w:t>Type: LinksValueSchema</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442" w:name="_Toc24925784"/>
      <w:bookmarkStart w:id="443" w:name="_Toc24925962"/>
      <w:bookmarkStart w:id="444" w:name="_Toc24926138"/>
      <w:bookmarkStart w:id="445" w:name="_Toc33963991"/>
      <w:bookmarkStart w:id="446" w:name="_Toc33980747"/>
      <w:bookmarkStart w:id="447" w:name="_Toc36462548"/>
      <w:bookmarkStart w:id="448" w:name="_Toc36462744"/>
      <w:bookmarkStart w:id="449" w:name="_Toc43025983"/>
      <w:bookmarkStart w:id="450" w:name="_Toc49763517"/>
      <w:bookmarkStart w:id="451" w:name="_Toc56754213"/>
      <w:bookmarkStart w:id="452" w:name="_Toc88742979"/>
      <w:bookmarkStart w:id="453" w:name="_Toc101253888"/>
      <w:bookmarkStart w:id="454" w:name="_Toc101254327"/>
      <w:bookmarkStart w:id="455" w:name="_Toc104112039"/>
      <w:bookmarkStart w:id="456" w:name="_Toc104192216"/>
      <w:bookmarkStart w:id="457" w:name="_Toc104192777"/>
      <w:bookmarkStart w:id="458" w:name="_Toc133336152"/>
      <w:bookmarkStart w:id="459" w:name="_Toc136242453"/>
      <w:r w:rsidRPr="001D2CEF">
        <w:rPr>
          <w:lang w:val="en-US"/>
        </w:rPr>
        <w:t>5.2.4.5</w:t>
      </w:r>
      <w:r w:rsidRPr="001D2CEF">
        <w:rPr>
          <w:lang w:val="en-US"/>
        </w:rPr>
        <w:tab/>
        <w:t>Type: SelfLink</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460" w:name="_Toc24925785"/>
      <w:bookmarkStart w:id="461" w:name="_Toc24925963"/>
      <w:bookmarkStart w:id="462" w:name="_Toc24926139"/>
      <w:bookmarkStart w:id="463" w:name="_Toc33963992"/>
      <w:bookmarkStart w:id="464" w:name="_Toc33980748"/>
      <w:bookmarkStart w:id="465" w:name="_Toc36462549"/>
      <w:bookmarkStart w:id="466" w:name="_Toc36462745"/>
      <w:bookmarkStart w:id="467" w:name="_Toc43025984"/>
      <w:bookmarkStart w:id="468" w:name="_Toc49763518"/>
      <w:bookmarkStart w:id="469" w:name="_Toc56754214"/>
      <w:bookmarkStart w:id="470" w:name="_Toc88742980"/>
      <w:bookmarkStart w:id="471" w:name="_Toc101253889"/>
      <w:bookmarkStart w:id="472" w:name="_Toc101254328"/>
      <w:bookmarkStart w:id="473" w:name="_Toc104112040"/>
      <w:bookmarkStart w:id="474" w:name="_Toc104192217"/>
      <w:bookmarkStart w:id="475" w:name="_Toc104192778"/>
      <w:bookmarkStart w:id="476" w:name="_Toc133336153"/>
      <w:bookmarkStart w:id="477" w:name="_Toc136242454"/>
      <w:r w:rsidRPr="001D2CEF">
        <w:lastRenderedPageBreak/>
        <w:t>5.2.4.6</w:t>
      </w:r>
      <w:r w:rsidRPr="001D2CEF">
        <w:tab/>
        <w:t>Type: InvalidParam</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38A3D6E5"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7777777"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478" w:name="_Toc24925786"/>
      <w:bookmarkStart w:id="479" w:name="_Toc24925964"/>
      <w:bookmarkStart w:id="480" w:name="_Toc24926140"/>
      <w:bookmarkStart w:id="481" w:name="_Toc33963993"/>
      <w:bookmarkStart w:id="482" w:name="_Toc33980749"/>
      <w:bookmarkStart w:id="483" w:name="_Toc36462550"/>
      <w:bookmarkStart w:id="484" w:name="_Toc36462746"/>
      <w:bookmarkStart w:id="485" w:name="_Toc43025985"/>
      <w:bookmarkStart w:id="486" w:name="_Toc49763519"/>
      <w:bookmarkStart w:id="487" w:name="_Toc56754215"/>
      <w:bookmarkStart w:id="488" w:name="_Toc88742981"/>
      <w:bookmarkStart w:id="489" w:name="_Toc101253890"/>
      <w:bookmarkStart w:id="490" w:name="_Toc101254329"/>
      <w:bookmarkStart w:id="491" w:name="_Toc104112041"/>
      <w:bookmarkStart w:id="492" w:name="_Toc104192218"/>
      <w:bookmarkStart w:id="493" w:name="_Toc104192779"/>
      <w:bookmarkStart w:id="494" w:name="_Toc133336154"/>
      <w:bookmarkStart w:id="495" w:name="_Toc136242455"/>
      <w:r w:rsidRPr="001D2CEF">
        <w:t>5.2.4.7</w:t>
      </w:r>
      <w:r w:rsidRPr="001D2CEF">
        <w:tab/>
        <w:t>Type: LinkRm</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496" w:name="_Toc24925787"/>
      <w:bookmarkStart w:id="497" w:name="_Toc24925965"/>
      <w:bookmarkStart w:id="498" w:name="_Toc24926141"/>
      <w:bookmarkStart w:id="499" w:name="_Toc33963994"/>
      <w:bookmarkStart w:id="500" w:name="_Toc33980750"/>
      <w:bookmarkStart w:id="501" w:name="_Toc36462551"/>
      <w:bookmarkStart w:id="502" w:name="_Toc36462747"/>
      <w:bookmarkStart w:id="503" w:name="_Toc43025986"/>
      <w:bookmarkStart w:id="504" w:name="_Toc49763520"/>
      <w:bookmarkStart w:id="505" w:name="_Toc56754216"/>
      <w:bookmarkStart w:id="506" w:name="_Toc88742982"/>
      <w:bookmarkStart w:id="507" w:name="_Toc101253891"/>
      <w:bookmarkStart w:id="508" w:name="_Toc101254330"/>
      <w:bookmarkStart w:id="509" w:name="_Toc104112042"/>
      <w:bookmarkStart w:id="510" w:name="_Toc104192219"/>
      <w:bookmarkStart w:id="511" w:name="_Toc104192780"/>
      <w:bookmarkStart w:id="512" w:name="_Toc133336155"/>
      <w:bookmarkStart w:id="513" w:name="_Toc136242456"/>
      <w:r w:rsidRPr="001D2CEF">
        <w:lastRenderedPageBreak/>
        <w:t>5.2.4.</w:t>
      </w:r>
      <w:r w:rsidRPr="001D2CEF">
        <w:rPr>
          <w:lang w:eastAsia="zh-CN"/>
        </w:rPr>
        <w:t>8</w:t>
      </w:r>
      <w:r w:rsidRPr="001D2CEF">
        <w:tab/>
        <w:t xml:space="preserve">Type </w:t>
      </w:r>
      <w:r w:rsidRPr="001D2CEF">
        <w:rPr>
          <w:rFonts w:hint="eastAsia"/>
          <w:lang w:eastAsia="zh-CN"/>
        </w:rPr>
        <w:t>ChangeItem</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514" w:name="_Toc24925788"/>
      <w:bookmarkStart w:id="515" w:name="_Toc24925966"/>
      <w:bookmarkStart w:id="516" w:name="_Toc24926142"/>
      <w:bookmarkStart w:id="517" w:name="_Toc33963995"/>
      <w:bookmarkStart w:id="518" w:name="_Toc33980751"/>
      <w:bookmarkStart w:id="519" w:name="_Toc36462552"/>
      <w:bookmarkStart w:id="520" w:name="_Toc36462748"/>
      <w:bookmarkStart w:id="521" w:name="_Toc43025987"/>
      <w:bookmarkStart w:id="522" w:name="_Toc49763521"/>
      <w:bookmarkStart w:id="523" w:name="_Toc56754217"/>
      <w:bookmarkStart w:id="524" w:name="_Toc88742983"/>
      <w:bookmarkStart w:id="525" w:name="_Toc101253892"/>
      <w:bookmarkStart w:id="526" w:name="_Toc101254331"/>
      <w:bookmarkStart w:id="527" w:name="_Toc104112043"/>
      <w:bookmarkStart w:id="528" w:name="_Toc104192220"/>
      <w:bookmarkStart w:id="529" w:name="_Toc104192781"/>
      <w:bookmarkStart w:id="530" w:name="_Toc133336156"/>
      <w:bookmarkStart w:id="531" w:name="_Toc136242457"/>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532" w:name="_Toc24925789"/>
      <w:bookmarkStart w:id="533" w:name="_Toc24925967"/>
      <w:bookmarkStart w:id="534" w:name="_Toc24926143"/>
      <w:bookmarkStart w:id="535" w:name="_Toc33963996"/>
      <w:bookmarkStart w:id="536" w:name="_Toc33980752"/>
      <w:bookmarkStart w:id="537" w:name="_Toc36462553"/>
      <w:bookmarkStart w:id="538" w:name="_Toc36462749"/>
      <w:bookmarkStart w:id="539" w:name="_Toc43025988"/>
      <w:bookmarkStart w:id="540" w:name="_Toc49763522"/>
      <w:bookmarkStart w:id="541" w:name="_Toc56754218"/>
      <w:bookmarkStart w:id="542" w:name="_Toc88742984"/>
      <w:bookmarkStart w:id="543" w:name="_Toc101253893"/>
      <w:bookmarkStart w:id="544" w:name="_Toc101254332"/>
      <w:bookmarkStart w:id="545" w:name="_Toc104112044"/>
      <w:bookmarkStart w:id="546" w:name="_Toc104192221"/>
      <w:bookmarkStart w:id="547" w:name="_Toc104192782"/>
      <w:bookmarkStart w:id="548" w:name="_Toc133336157"/>
      <w:bookmarkStart w:id="549" w:name="_Toc136242458"/>
      <w:r w:rsidRPr="001D2CEF">
        <w:lastRenderedPageBreak/>
        <w:t>5.2.4.</w:t>
      </w:r>
      <w:r w:rsidRPr="001D2CEF">
        <w:rPr>
          <w:lang w:eastAsia="zh-CN"/>
        </w:rPr>
        <w:t>10</w:t>
      </w:r>
      <w:r w:rsidRPr="001D2CEF">
        <w:tab/>
        <w:t xml:space="preserve">Type: </w:t>
      </w:r>
      <w:r w:rsidRPr="001D2CEF">
        <w:rPr>
          <w:rFonts w:hint="eastAsia"/>
          <w:lang w:eastAsia="zh-CN"/>
        </w:rPr>
        <w:t>ComplexQuery</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550" w:name="_Toc24925790"/>
      <w:bookmarkStart w:id="551" w:name="_Toc24925968"/>
      <w:bookmarkStart w:id="552" w:name="_Toc24926144"/>
      <w:bookmarkStart w:id="553" w:name="_Toc33963997"/>
      <w:bookmarkStart w:id="554" w:name="_Toc33980753"/>
      <w:bookmarkStart w:id="555" w:name="_Toc36462554"/>
      <w:bookmarkStart w:id="556" w:name="_Toc36462750"/>
      <w:bookmarkStart w:id="557" w:name="_Toc43025989"/>
      <w:bookmarkStart w:id="558" w:name="_Toc49763523"/>
      <w:bookmarkStart w:id="559" w:name="_Toc56754219"/>
      <w:bookmarkStart w:id="560" w:name="_Toc88742985"/>
      <w:bookmarkStart w:id="561" w:name="_Toc101253894"/>
      <w:bookmarkStart w:id="562" w:name="_Toc101254333"/>
      <w:bookmarkStart w:id="563" w:name="_Toc104112045"/>
      <w:bookmarkStart w:id="564" w:name="_Toc104192222"/>
      <w:bookmarkStart w:id="565" w:name="_Toc104192783"/>
      <w:bookmarkStart w:id="566" w:name="_Toc133336158"/>
      <w:bookmarkStart w:id="567" w:name="_Toc136242459"/>
      <w:r w:rsidRPr="001D2CEF">
        <w:t>5.2.4.</w:t>
      </w:r>
      <w:r w:rsidRPr="001D2CEF">
        <w:rPr>
          <w:lang w:eastAsia="zh-CN"/>
        </w:rPr>
        <w:t>11</w:t>
      </w:r>
      <w:r w:rsidRPr="001D2CEF">
        <w:tab/>
        <w:t xml:space="preserve">Type: </w:t>
      </w:r>
      <w:r w:rsidRPr="001D2CEF">
        <w:rPr>
          <w:rFonts w:hint="eastAsia"/>
          <w:lang w:eastAsia="zh-CN"/>
        </w:rPr>
        <w:t>Cnf</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568" w:name="_Toc24925791"/>
      <w:bookmarkStart w:id="569" w:name="_Toc24925969"/>
      <w:bookmarkStart w:id="570" w:name="_Toc24926145"/>
      <w:bookmarkStart w:id="571" w:name="_Toc33963998"/>
      <w:bookmarkStart w:id="572" w:name="_Toc33980754"/>
      <w:bookmarkStart w:id="573" w:name="_Toc36462555"/>
      <w:bookmarkStart w:id="574" w:name="_Toc36462751"/>
      <w:bookmarkStart w:id="575" w:name="_Toc43025990"/>
      <w:bookmarkStart w:id="576" w:name="_Toc49763524"/>
      <w:bookmarkStart w:id="577" w:name="_Toc56754220"/>
      <w:bookmarkStart w:id="578" w:name="_Toc88742986"/>
      <w:bookmarkStart w:id="579" w:name="_Toc101253895"/>
      <w:bookmarkStart w:id="580" w:name="_Toc101254334"/>
      <w:bookmarkStart w:id="581" w:name="_Toc104112046"/>
      <w:bookmarkStart w:id="582" w:name="_Toc104192223"/>
      <w:bookmarkStart w:id="583" w:name="_Toc104192784"/>
      <w:bookmarkStart w:id="584" w:name="_Toc133336159"/>
      <w:bookmarkStart w:id="585" w:name="_Toc136242460"/>
      <w:r w:rsidRPr="001D2CEF">
        <w:t>5.2.4.</w:t>
      </w:r>
      <w:r w:rsidRPr="001D2CEF">
        <w:rPr>
          <w:lang w:eastAsia="zh-CN"/>
        </w:rPr>
        <w:t>12</w:t>
      </w:r>
      <w:r w:rsidRPr="001D2CEF">
        <w:tab/>
        <w:t xml:space="preserve">Type: </w:t>
      </w:r>
      <w:r w:rsidRPr="001D2CEF">
        <w:rPr>
          <w:rFonts w:hint="eastAsia"/>
          <w:lang w:eastAsia="zh-CN"/>
        </w:rPr>
        <w:t>Dnf</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586" w:name="_Toc24925792"/>
      <w:bookmarkStart w:id="587" w:name="_Toc24925970"/>
      <w:bookmarkStart w:id="588" w:name="_Toc24926146"/>
      <w:bookmarkStart w:id="589" w:name="_Toc33963999"/>
      <w:bookmarkStart w:id="590" w:name="_Toc33980755"/>
      <w:bookmarkStart w:id="591" w:name="_Toc36462556"/>
      <w:bookmarkStart w:id="592" w:name="_Toc36462752"/>
      <w:bookmarkStart w:id="593" w:name="_Toc43025991"/>
      <w:bookmarkStart w:id="594" w:name="_Toc49763525"/>
      <w:bookmarkStart w:id="595" w:name="_Toc56754221"/>
      <w:bookmarkStart w:id="596" w:name="_Toc88742987"/>
      <w:bookmarkStart w:id="597" w:name="_Toc101253896"/>
      <w:bookmarkStart w:id="598" w:name="_Toc101254335"/>
      <w:bookmarkStart w:id="599" w:name="_Toc104112047"/>
      <w:bookmarkStart w:id="600" w:name="_Toc104192224"/>
      <w:bookmarkStart w:id="601" w:name="_Toc104192785"/>
      <w:bookmarkStart w:id="602" w:name="_Toc133336160"/>
      <w:bookmarkStart w:id="603" w:name="_Toc136242461"/>
      <w:r w:rsidRPr="001D2CEF">
        <w:t>5.2.4.</w:t>
      </w:r>
      <w:r w:rsidRPr="001D2CEF">
        <w:rPr>
          <w:lang w:eastAsia="zh-CN"/>
        </w:rPr>
        <w:t>13</w:t>
      </w:r>
      <w:r w:rsidRPr="001D2CEF">
        <w:tab/>
        <w:t xml:space="preserve">Type: </w:t>
      </w:r>
      <w:r w:rsidRPr="001D2CEF">
        <w:rPr>
          <w:rFonts w:hint="eastAsia"/>
          <w:lang w:eastAsia="zh-CN"/>
        </w:rPr>
        <w:t>CnfUnit</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604" w:name="_Toc24925793"/>
      <w:bookmarkStart w:id="605" w:name="_Toc24925971"/>
      <w:bookmarkStart w:id="606" w:name="_Toc24926147"/>
      <w:bookmarkStart w:id="607" w:name="_Toc33964000"/>
      <w:bookmarkStart w:id="608" w:name="_Toc33980756"/>
      <w:bookmarkStart w:id="609" w:name="_Toc36462557"/>
      <w:bookmarkStart w:id="610" w:name="_Toc36462753"/>
      <w:bookmarkStart w:id="611" w:name="_Toc43025992"/>
      <w:bookmarkStart w:id="612" w:name="_Toc49763526"/>
      <w:bookmarkStart w:id="613" w:name="_Toc56754222"/>
      <w:bookmarkStart w:id="614" w:name="_Toc88742988"/>
      <w:bookmarkStart w:id="615" w:name="_Toc101253897"/>
      <w:bookmarkStart w:id="616" w:name="_Toc101254336"/>
      <w:bookmarkStart w:id="617" w:name="_Toc104112048"/>
      <w:bookmarkStart w:id="618" w:name="_Toc104192225"/>
      <w:bookmarkStart w:id="619" w:name="_Toc104192786"/>
      <w:bookmarkStart w:id="620" w:name="_Toc133336161"/>
      <w:bookmarkStart w:id="621" w:name="_Toc136242462"/>
      <w:r w:rsidRPr="001D2CEF">
        <w:t>5.2.4.</w:t>
      </w:r>
      <w:r w:rsidRPr="001D2CEF">
        <w:rPr>
          <w:lang w:eastAsia="zh-CN"/>
        </w:rPr>
        <w:t>14</w:t>
      </w:r>
      <w:r w:rsidRPr="001D2CEF">
        <w:tab/>
        <w:t xml:space="preserve">Type: </w:t>
      </w:r>
      <w:r w:rsidRPr="001D2CEF">
        <w:rPr>
          <w:rFonts w:hint="eastAsia"/>
          <w:lang w:eastAsia="zh-CN"/>
        </w:rPr>
        <w:t>DnfUnit</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622" w:name="_Toc24925794"/>
      <w:bookmarkStart w:id="623" w:name="_Toc24925972"/>
      <w:bookmarkStart w:id="624" w:name="_Toc24926148"/>
      <w:bookmarkStart w:id="625" w:name="_Toc33964001"/>
      <w:bookmarkStart w:id="626" w:name="_Toc33980757"/>
      <w:bookmarkStart w:id="627" w:name="_Toc36462558"/>
      <w:bookmarkStart w:id="628" w:name="_Toc36462754"/>
      <w:bookmarkStart w:id="629" w:name="_Toc43025993"/>
      <w:bookmarkStart w:id="630" w:name="_Toc49763527"/>
      <w:bookmarkStart w:id="631" w:name="_Toc56754223"/>
      <w:bookmarkStart w:id="632" w:name="_Toc88742989"/>
      <w:bookmarkStart w:id="633" w:name="_Toc101253898"/>
      <w:bookmarkStart w:id="634" w:name="_Toc101254337"/>
      <w:bookmarkStart w:id="635" w:name="_Toc104112049"/>
      <w:bookmarkStart w:id="636" w:name="_Toc104192226"/>
      <w:bookmarkStart w:id="637" w:name="_Toc104192787"/>
      <w:bookmarkStart w:id="638" w:name="_Toc133336162"/>
      <w:bookmarkStart w:id="639" w:name="_Toc136242463"/>
      <w:r w:rsidRPr="001D2CEF">
        <w:lastRenderedPageBreak/>
        <w:t>5.2.4.</w:t>
      </w:r>
      <w:r w:rsidRPr="001D2CEF">
        <w:rPr>
          <w:lang w:eastAsia="zh-CN"/>
        </w:rPr>
        <w:t>15</w:t>
      </w:r>
      <w:r w:rsidRPr="001D2CEF">
        <w:tab/>
        <w:t xml:space="preserve">Type: </w:t>
      </w:r>
      <w:r w:rsidRPr="001D2CEF">
        <w:rPr>
          <w:rFonts w:hint="eastAsia"/>
          <w:lang w:eastAsia="zh-CN"/>
        </w:rPr>
        <w:t>Atom</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640" w:name="_Toc24925795"/>
      <w:bookmarkStart w:id="641" w:name="_Toc24925973"/>
      <w:bookmarkStart w:id="642" w:name="_Toc24926149"/>
      <w:bookmarkStart w:id="643" w:name="_Toc33964002"/>
      <w:bookmarkStart w:id="644" w:name="_Toc33980758"/>
      <w:bookmarkStart w:id="645" w:name="_Toc36462559"/>
      <w:bookmarkStart w:id="646" w:name="_Toc36462755"/>
      <w:bookmarkStart w:id="647" w:name="_Toc43025994"/>
      <w:bookmarkStart w:id="648" w:name="_Toc49763528"/>
      <w:bookmarkStart w:id="649" w:name="_Toc56754224"/>
      <w:bookmarkStart w:id="650" w:name="_Toc88742990"/>
      <w:bookmarkStart w:id="651" w:name="_Toc101253899"/>
      <w:bookmarkStart w:id="652" w:name="_Toc101254338"/>
      <w:bookmarkStart w:id="653" w:name="_Toc104112050"/>
      <w:bookmarkStart w:id="654" w:name="_Toc104192227"/>
      <w:bookmarkStart w:id="655" w:name="_Toc104192788"/>
      <w:bookmarkStart w:id="656" w:name="_Toc133336163"/>
      <w:bookmarkStart w:id="657" w:name="_Toc136242464"/>
      <w:r w:rsidRPr="001D2CEF">
        <w:t>5.2.4.</w:t>
      </w:r>
      <w:r w:rsidRPr="001D2CEF">
        <w:rPr>
          <w:lang w:eastAsia="zh-CN"/>
        </w:rPr>
        <w:t>16</w:t>
      </w:r>
      <w:r w:rsidRPr="001D2CEF">
        <w:tab/>
        <w:t>Void</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153E8666" w14:textId="77777777" w:rsidR="00E92CBF" w:rsidRPr="001D2CEF" w:rsidRDefault="00E92CBF" w:rsidP="00D362EB">
      <w:pPr>
        <w:pStyle w:val="Heading4"/>
        <w:rPr>
          <w:lang w:eastAsia="zh-CN"/>
        </w:rPr>
      </w:pPr>
      <w:bookmarkStart w:id="658" w:name="_Toc24925798"/>
      <w:bookmarkStart w:id="659" w:name="_Toc24925974"/>
      <w:bookmarkStart w:id="660" w:name="_Toc24926150"/>
      <w:bookmarkStart w:id="661" w:name="_Toc33964003"/>
      <w:bookmarkStart w:id="662" w:name="_Toc33980759"/>
      <w:bookmarkStart w:id="663" w:name="_Toc36462560"/>
      <w:bookmarkStart w:id="664" w:name="_Toc36462756"/>
      <w:bookmarkStart w:id="665" w:name="_Toc43025995"/>
      <w:bookmarkStart w:id="666" w:name="_Toc49763529"/>
      <w:bookmarkStart w:id="667" w:name="_Toc56754225"/>
      <w:bookmarkStart w:id="668" w:name="_Toc88742991"/>
      <w:bookmarkStart w:id="669" w:name="_Toc101253900"/>
      <w:bookmarkStart w:id="670" w:name="_Toc101254339"/>
      <w:bookmarkStart w:id="671" w:name="_Toc104112051"/>
      <w:bookmarkStart w:id="672" w:name="_Toc104192228"/>
      <w:bookmarkStart w:id="673" w:name="_Toc104192789"/>
      <w:bookmarkStart w:id="674" w:name="_Toc133336164"/>
      <w:bookmarkStart w:id="675" w:name="_Toc136242465"/>
      <w:r w:rsidRPr="001D2CEF">
        <w:t>5.2.4.</w:t>
      </w:r>
      <w:r w:rsidRPr="001D2CEF">
        <w:rPr>
          <w:lang w:eastAsia="zh-CN"/>
        </w:rPr>
        <w:t>17</w:t>
      </w:r>
      <w:r w:rsidRPr="001D2CEF">
        <w:tab/>
        <w:t xml:space="preserve">Type: </w:t>
      </w:r>
      <w:r w:rsidRPr="001D2CEF">
        <w:rPr>
          <w:rFonts w:hint="eastAsia"/>
          <w:lang w:eastAsia="zh-CN"/>
        </w:rPr>
        <w:t>PatchResult</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676" w:name="_Toc24925799"/>
      <w:bookmarkStart w:id="677" w:name="_Toc24925975"/>
      <w:bookmarkStart w:id="678" w:name="_Toc24926151"/>
      <w:bookmarkStart w:id="679" w:name="_Toc33964004"/>
      <w:bookmarkStart w:id="680" w:name="_Toc33980760"/>
      <w:bookmarkStart w:id="681" w:name="_Toc36462561"/>
      <w:bookmarkStart w:id="682" w:name="_Toc36462757"/>
      <w:bookmarkStart w:id="683" w:name="_Toc43025996"/>
      <w:bookmarkStart w:id="684" w:name="_Toc49763530"/>
      <w:bookmarkStart w:id="685" w:name="_Toc56754226"/>
      <w:bookmarkStart w:id="686" w:name="_Toc88742992"/>
      <w:bookmarkStart w:id="687" w:name="_Toc101253901"/>
      <w:bookmarkStart w:id="688" w:name="_Toc101254340"/>
      <w:bookmarkStart w:id="689" w:name="_Toc104112052"/>
      <w:bookmarkStart w:id="690" w:name="_Toc104192229"/>
      <w:bookmarkStart w:id="691" w:name="_Toc104192790"/>
      <w:bookmarkStart w:id="692" w:name="_Toc133336165"/>
      <w:bookmarkStart w:id="693" w:name="_Toc136242466"/>
      <w:r w:rsidRPr="001D2CEF">
        <w:t>5.2.4.</w:t>
      </w:r>
      <w:r w:rsidRPr="001D2CEF">
        <w:rPr>
          <w:lang w:eastAsia="zh-CN"/>
        </w:rPr>
        <w:t>18</w:t>
      </w:r>
      <w:r w:rsidRPr="001D2CEF">
        <w:tab/>
        <w:t xml:space="preserve">Type: </w:t>
      </w:r>
      <w:r w:rsidRPr="001D2CEF">
        <w:rPr>
          <w:rFonts w:hint="eastAsia"/>
          <w:lang w:eastAsia="zh-CN"/>
        </w:rPr>
        <w:t>ReportItem</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7777777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 [failed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694" w:name="_Toc24925796"/>
      <w:bookmarkStart w:id="695" w:name="_Toc24925976"/>
      <w:bookmarkStart w:id="696" w:name="_Toc24926152"/>
      <w:bookmarkStart w:id="697" w:name="_Toc33964005"/>
      <w:bookmarkStart w:id="698" w:name="_Toc33980761"/>
      <w:bookmarkStart w:id="699" w:name="_Toc36462562"/>
      <w:bookmarkStart w:id="700" w:name="_Toc36462758"/>
      <w:bookmarkStart w:id="701" w:name="_Toc43025997"/>
      <w:bookmarkStart w:id="702" w:name="_Toc49763531"/>
      <w:bookmarkStart w:id="703" w:name="_Toc56754227"/>
      <w:bookmarkStart w:id="704" w:name="_Toc88742993"/>
      <w:bookmarkStart w:id="705" w:name="_Toc101253902"/>
      <w:bookmarkStart w:id="706" w:name="_Toc101254341"/>
      <w:bookmarkStart w:id="707" w:name="_Toc104112053"/>
      <w:bookmarkStart w:id="708" w:name="_Toc104192230"/>
      <w:bookmarkStart w:id="709" w:name="_Toc104192791"/>
      <w:bookmarkStart w:id="710" w:name="_Toc133336166"/>
      <w:bookmarkStart w:id="711" w:name="_Toc136242467"/>
      <w:r w:rsidRPr="001D2CEF">
        <w:lastRenderedPageBreak/>
        <w:t>5.2.4.</w:t>
      </w:r>
      <w:r w:rsidRPr="001D2CEF">
        <w:rPr>
          <w:lang w:eastAsia="zh-CN"/>
        </w:rPr>
        <w:t>19</w:t>
      </w:r>
      <w:r w:rsidRPr="001D2CEF">
        <w:tab/>
        <w:t xml:space="preserve">Type: </w:t>
      </w:r>
      <w:r w:rsidRPr="001D2CEF">
        <w:rPr>
          <w:rFonts w:hint="eastAsia"/>
          <w:lang w:eastAsia="zh-CN"/>
        </w:rPr>
        <w:t>HalTemplate</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712" w:name="_Toc24925797"/>
      <w:bookmarkStart w:id="713" w:name="_Toc24925977"/>
      <w:bookmarkStart w:id="714" w:name="_Toc24926153"/>
      <w:bookmarkStart w:id="715" w:name="_Toc33964006"/>
      <w:bookmarkStart w:id="716" w:name="_Toc33980762"/>
      <w:bookmarkStart w:id="717" w:name="_Toc36462563"/>
      <w:bookmarkStart w:id="718" w:name="_Toc36462759"/>
      <w:bookmarkStart w:id="719" w:name="_Toc43025998"/>
      <w:bookmarkStart w:id="720" w:name="_Toc49763532"/>
      <w:bookmarkStart w:id="721" w:name="_Toc56754228"/>
      <w:bookmarkStart w:id="722" w:name="_Toc88742994"/>
      <w:bookmarkStart w:id="723" w:name="_Toc101253903"/>
      <w:bookmarkStart w:id="724" w:name="_Toc101254342"/>
      <w:bookmarkStart w:id="725" w:name="_Toc104112054"/>
      <w:bookmarkStart w:id="726" w:name="_Toc104192231"/>
      <w:bookmarkStart w:id="727" w:name="_Toc104192792"/>
      <w:bookmarkStart w:id="728" w:name="_Toc133336167"/>
      <w:bookmarkStart w:id="729" w:name="_Toc136242468"/>
      <w:r w:rsidRPr="001D2CEF">
        <w:t>5.2.4.</w:t>
      </w:r>
      <w:r w:rsidRPr="001D2CEF">
        <w:rPr>
          <w:lang w:eastAsia="zh-CN"/>
        </w:rPr>
        <w:t>20</w:t>
      </w:r>
      <w:r w:rsidRPr="001D2CEF">
        <w:tab/>
        <w:t>Type:</w:t>
      </w:r>
      <w:r w:rsidRPr="001D2CEF">
        <w:rPr>
          <w:rFonts w:hint="eastAsia"/>
          <w:lang w:eastAsia="zh-CN"/>
        </w:rPr>
        <w:t xml:space="preserve"> Property</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730" w:name="_Toc88742995"/>
      <w:bookmarkStart w:id="731" w:name="_Toc101253904"/>
      <w:bookmarkStart w:id="732" w:name="_Toc101254343"/>
      <w:bookmarkStart w:id="733" w:name="_Toc104112055"/>
      <w:bookmarkStart w:id="734" w:name="_Toc104192232"/>
      <w:bookmarkStart w:id="735" w:name="_Toc104192793"/>
      <w:bookmarkStart w:id="736" w:name="_Toc133336168"/>
      <w:bookmarkStart w:id="737" w:name="_Toc136242469"/>
      <w:r w:rsidRPr="001D2CEF">
        <w:t>5.2.4.</w:t>
      </w:r>
      <w:r>
        <w:t>21</w:t>
      </w:r>
      <w:r w:rsidRPr="001D2CEF">
        <w:tab/>
        <w:t xml:space="preserve">Type: </w:t>
      </w:r>
      <w:r>
        <w:t>RedirectResponse</w:t>
      </w:r>
      <w:bookmarkEnd w:id="730"/>
      <w:bookmarkEnd w:id="731"/>
      <w:bookmarkEnd w:id="732"/>
      <w:bookmarkEnd w:id="733"/>
      <w:bookmarkEnd w:id="734"/>
      <w:bookmarkEnd w:id="735"/>
      <w:bookmarkEnd w:id="736"/>
      <w:bookmarkEnd w:id="737"/>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77777777" w:rsidR="00F51827" w:rsidRDefault="00B44F57" w:rsidP="00F51827">
            <w:pPr>
              <w:pStyle w:val="TAL"/>
            </w:pPr>
            <w:r>
              <w:t>If the redirection is initiated by an SCP towards another SCP, this IE shall be present and set to "SCP_REDIRECTION".</w:t>
            </w:r>
          </w:p>
          <w:p w14:paraId="0524E7A3" w14:textId="77777777" w:rsidR="00B44F57" w:rsidRPr="001D2CEF" w:rsidRDefault="00F51827" w:rsidP="00F51827">
            <w:pPr>
              <w:pStyle w:val="TAL"/>
              <w:rPr>
                <w:rFonts w:cs="Arial"/>
                <w:szCs w:val="18"/>
              </w:rPr>
            </w:pPr>
            <w:r>
              <w:t>If the redirection is initiated by an SEPP towards another SEPP, this IE shall be present and set to "SEPP_REDIRECTION".</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77777777" w:rsidR="00B44F57" w:rsidRPr="001D2CEF" w:rsidRDefault="00B44F57" w:rsidP="009065A2">
            <w:pPr>
              <w:pStyle w:val="TAL"/>
              <w:rPr>
                <w:rFonts w:cs="Arial"/>
                <w:szCs w:val="18"/>
              </w:rPr>
            </w:pPr>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7777777" w:rsidR="00F51827" w:rsidRDefault="00F51827" w:rsidP="00F51827">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738" w:name="_Toc101253905"/>
      <w:bookmarkStart w:id="739" w:name="_Toc101254344"/>
      <w:bookmarkStart w:id="740" w:name="_Toc104112056"/>
      <w:bookmarkStart w:id="741" w:name="_Toc104192233"/>
      <w:bookmarkStart w:id="742" w:name="_Toc104192794"/>
      <w:bookmarkStart w:id="743" w:name="_Toc133336169"/>
      <w:bookmarkStart w:id="744" w:name="_Toc136242470"/>
      <w:r>
        <w:lastRenderedPageBreak/>
        <w:t>5.2.4.22</w:t>
      </w:r>
      <w:r>
        <w:tab/>
        <w:t>Type: TunnelAddress</w:t>
      </w:r>
      <w:bookmarkEnd w:id="738"/>
      <w:bookmarkEnd w:id="739"/>
      <w:bookmarkEnd w:id="740"/>
      <w:bookmarkEnd w:id="741"/>
      <w:bookmarkEnd w:id="742"/>
      <w:bookmarkEnd w:id="743"/>
      <w:bookmarkEnd w:id="744"/>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745" w:name="_Toc104192795"/>
      <w:bookmarkStart w:id="746" w:name="_Toc133336170"/>
      <w:bookmarkStart w:id="747" w:name="_Toc136242471"/>
      <w:r>
        <w:rPr>
          <w:rFonts w:eastAsia="SimSun"/>
        </w:rPr>
        <w:t>5.2.4.2</w:t>
      </w:r>
      <w:r w:rsidR="00887456">
        <w:rPr>
          <w:rFonts w:eastAsia="SimSun"/>
        </w:rPr>
        <w:t>3</w:t>
      </w:r>
      <w:r>
        <w:rPr>
          <w:rFonts w:eastAsia="SimSun"/>
        </w:rPr>
        <w:tab/>
        <w:t>Type: FqdnPatternMatchingRule</w:t>
      </w:r>
      <w:bookmarkEnd w:id="745"/>
      <w:bookmarkEnd w:id="746"/>
      <w:bookmarkEnd w:id="747"/>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748" w:name="_Toc104192796"/>
      <w:bookmarkStart w:id="749" w:name="_Toc133336171"/>
      <w:bookmarkStart w:id="750" w:name="_Toc136242472"/>
      <w:r>
        <w:rPr>
          <w:rFonts w:eastAsia="SimSun"/>
        </w:rPr>
        <w:t>5.2.4.2</w:t>
      </w:r>
      <w:r w:rsidR="00887456">
        <w:rPr>
          <w:rFonts w:eastAsia="SimSun"/>
        </w:rPr>
        <w:t>4</w:t>
      </w:r>
      <w:r>
        <w:rPr>
          <w:rFonts w:eastAsia="SimSun"/>
        </w:rPr>
        <w:tab/>
        <w:t>Type: StringMatchingRule</w:t>
      </w:r>
      <w:bookmarkEnd w:id="748"/>
      <w:bookmarkEnd w:id="749"/>
      <w:bookmarkEnd w:id="750"/>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751" w:name="_Toc104192797"/>
      <w:bookmarkStart w:id="752" w:name="_Toc133336172"/>
      <w:bookmarkStart w:id="753" w:name="_Toc136242473"/>
      <w:r>
        <w:rPr>
          <w:rFonts w:eastAsia="SimSun"/>
        </w:rPr>
        <w:lastRenderedPageBreak/>
        <w:t>5.2.4.2</w:t>
      </w:r>
      <w:r w:rsidR="00887456">
        <w:rPr>
          <w:rFonts w:eastAsia="SimSun"/>
        </w:rPr>
        <w:t>5</w:t>
      </w:r>
      <w:r>
        <w:rPr>
          <w:rFonts w:eastAsia="SimSun"/>
        </w:rPr>
        <w:tab/>
        <w:t>Type: StringMatchingCondition</w:t>
      </w:r>
      <w:bookmarkEnd w:id="751"/>
      <w:bookmarkEnd w:id="752"/>
      <w:bookmarkEnd w:id="753"/>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754" w:name="_Toc24937673"/>
      <w:bookmarkStart w:id="755" w:name="_Toc33962488"/>
      <w:bookmarkStart w:id="756" w:name="_Toc42883250"/>
      <w:bookmarkStart w:id="757" w:name="_Toc49733118"/>
      <w:bookmarkStart w:id="758" w:name="_Toc56690743"/>
      <w:bookmarkStart w:id="759" w:name="_Toc130820776"/>
      <w:bookmarkStart w:id="760" w:name="_Toc133336173"/>
      <w:bookmarkStart w:id="761" w:name="_Toc136242474"/>
      <w:r>
        <w:rPr>
          <w:rFonts w:eastAsia="SimSun"/>
        </w:rPr>
        <w:t>5.2.4.</w:t>
      </w:r>
      <w:r w:rsidR="00347FEC" w:rsidRPr="000F0C82">
        <w:rPr>
          <w:rFonts w:eastAsia="SimSun"/>
          <w:lang/>
        </w:rPr>
        <w:t>26</w:t>
      </w:r>
      <w:r>
        <w:tab/>
        <w:t>Type: Ipv4AddressRange</w:t>
      </w:r>
      <w:bookmarkEnd w:id="754"/>
      <w:bookmarkEnd w:id="755"/>
      <w:bookmarkEnd w:id="756"/>
      <w:bookmarkEnd w:id="757"/>
      <w:bookmarkEnd w:id="758"/>
      <w:bookmarkEnd w:id="759"/>
      <w:bookmarkEnd w:id="760"/>
      <w:bookmarkEnd w:id="761"/>
    </w:p>
    <w:p w14:paraId="1E93FE37" w14:textId="1B9A1C80" w:rsidR="00873DF8" w:rsidRDefault="00873DF8" w:rsidP="00873DF8">
      <w:pPr>
        <w:pStyle w:val="TH"/>
      </w:pPr>
      <w:r>
        <w:rPr>
          <w:noProof/>
        </w:rPr>
        <w:t>Table </w:t>
      </w:r>
      <w:r>
        <w:rPr>
          <w:rFonts w:eastAsia="SimSun"/>
        </w:rPr>
        <w:t>5.2.4.</w:t>
      </w:r>
      <w:r w:rsidR="00347FEC">
        <w:rPr>
          <w:rFonts w:eastAsia="SimSun"/>
          <w:lang/>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762" w:name="_Toc133336174"/>
      <w:bookmarkStart w:id="763" w:name="_Toc136242475"/>
      <w:r>
        <w:rPr>
          <w:rFonts w:eastAsia="SimSun"/>
        </w:rPr>
        <w:t>5.2.4.</w:t>
      </w:r>
      <w:r w:rsidR="00347FEC" w:rsidRPr="000F0C82">
        <w:rPr>
          <w:rFonts w:eastAsia="SimSun"/>
          <w:lang/>
        </w:rPr>
        <w:t>27</w:t>
      </w:r>
      <w:r>
        <w:tab/>
        <w:t>Type: Ipv6AddressRange</w:t>
      </w:r>
      <w:bookmarkEnd w:id="762"/>
      <w:bookmarkEnd w:id="763"/>
    </w:p>
    <w:p w14:paraId="1C59BD1D" w14:textId="347A9471" w:rsidR="00873DF8" w:rsidRDefault="00873DF8" w:rsidP="00873DF8">
      <w:pPr>
        <w:pStyle w:val="TH"/>
      </w:pPr>
      <w:r>
        <w:rPr>
          <w:noProof/>
        </w:rPr>
        <w:t>Table </w:t>
      </w:r>
      <w:r>
        <w:rPr>
          <w:rFonts w:eastAsia="SimSun"/>
        </w:rPr>
        <w:t>5.2.4.</w:t>
      </w:r>
      <w:r w:rsidR="00347FEC">
        <w:rPr>
          <w:rFonts w:eastAsia="SimSun"/>
          <w:lang/>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764" w:name="_Toc133336175"/>
      <w:bookmarkStart w:id="765" w:name="_Toc136242476"/>
      <w:r>
        <w:rPr>
          <w:rFonts w:eastAsia="SimSun"/>
        </w:rPr>
        <w:t>5.2.4.</w:t>
      </w:r>
      <w:r w:rsidR="00347FEC" w:rsidRPr="000F0C82">
        <w:rPr>
          <w:rFonts w:eastAsia="SimSun"/>
          <w:lang/>
        </w:rPr>
        <w:t>28</w:t>
      </w:r>
      <w:r>
        <w:tab/>
        <w:t>Type: Ipv6PrefixRange</w:t>
      </w:r>
      <w:bookmarkEnd w:id="764"/>
      <w:bookmarkEnd w:id="765"/>
    </w:p>
    <w:p w14:paraId="722329BC" w14:textId="552A4514" w:rsidR="00873DF8" w:rsidRDefault="00873DF8" w:rsidP="00873DF8">
      <w:pPr>
        <w:pStyle w:val="TH"/>
      </w:pPr>
      <w:r>
        <w:rPr>
          <w:noProof/>
        </w:rPr>
        <w:t>Table </w:t>
      </w:r>
      <w:r>
        <w:rPr>
          <w:rFonts w:eastAsia="SimSun"/>
        </w:rPr>
        <w:t>5.2.4.</w:t>
      </w:r>
      <w:r w:rsidR="00347FEC">
        <w:rPr>
          <w:rFonts w:eastAsia="SimSun"/>
          <w:lang/>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766" w:name="_Toc24925800"/>
      <w:bookmarkStart w:id="767" w:name="_Toc24925978"/>
      <w:bookmarkStart w:id="768" w:name="_Toc24926154"/>
      <w:bookmarkStart w:id="769" w:name="_Toc33964007"/>
      <w:bookmarkStart w:id="770" w:name="_Toc33980763"/>
      <w:bookmarkStart w:id="771" w:name="_Toc36462564"/>
      <w:bookmarkStart w:id="772" w:name="_Toc36462760"/>
      <w:bookmarkStart w:id="773" w:name="_Toc43025999"/>
      <w:bookmarkStart w:id="774" w:name="_Toc49763533"/>
      <w:bookmarkStart w:id="775" w:name="_Toc56754229"/>
      <w:bookmarkStart w:id="776" w:name="_Toc88742996"/>
      <w:bookmarkStart w:id="777" w:name="_Toc101253906"/>
      <w:bookmarkStart w:id="778" w:name="_Toc101254345"/>
      <w:bookmarkStart w:id="779" w:name="_Toc104112057"/>
      <w:bookmarkStart w:id="780" w:name="_Toc104192234"/>
      <w:bookmarkStart w:id="781" w:name="_Toc104192798"/>
      <w:bookmarkStart w:id="782" w:name="_Toc133336176"/>
      <w:bookmarkStart w:id="783" w:name="_Toc136242477"/>
      <w:r w:rsidRPr="001D2CEF">
        <w:t>5.3</w:t>
      </w:r>
      <w:r w:rsidRPr="001D2CEF">
        <w:tab/>
        <w:t>Data Types related to Subscription, Identification and Numbering</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11A0E818" w14:textId="77777777" w:rsidR="00E92CBF" w:rsidRPr="001D2CEF" w:rsidRDefault="00E92CBF" w:rsidP="00D362EB">
      <w:pPr>
        <w:pStyle w:val="Heading3"/>
      </w:pPr>
      <w:bookmarkStart w:id="784" w:name="_Toc24925801"/>
      <w:bookmarkStart w:id="785" w:name="_Toc24925979"/>
      <w:bookmarkStart w:id="786" w:name="_Toc24926155"/>
      <w:bookmarkStart w:id="787" w:name="_Toc33964008"/>
      <w:bookmarkStart w:id="788" w:name="_Toc33980764"/>
      <w:bookmarkStart w:id="789" w:name="_Toc36462565"/>
      <w:bookmarkStart w:id="790" w:name="_Toc36462761"/>
      <w:bookmarkStart w:id="791" w:name="_Toc43026000"/>
      <w:bookmarkStart w:id="792" w:name="_Toc49763534"/>
      <w:bookmarkStart w:id="793" w:name="_Toc56754230"/>
      <w:bookmarkStart w:id="794" w:name="_Toc88742997"/>
      <w:bookmarkStart w:id="795" w:name="_Toc101253907"/>
      <w:bookmarkStart w:id="796" w:name="_Toc101254346"/>
      <w:bookmarkStart w:id="797" w:name="_Toc104112058"/>
      <w:bookmarkStart w:id="798" w:name="_Toc104192235"/>
      <w:bookmarkStart w:id="799" w:name="_Toc104192799"/>
      <w:bookmarkStart w:id="800" w:name="_Toc133336177"/>
      <w:bookmarkStart w:id="801" w:name="_Toc136242478"/>
      <w:r w:rsidRPr="001D2CEF">
        <w:t>5.3.1</w:t>
      </w:r>
      <w:r w:rsidRPr="001D2CEF">
        <w:tab/>
        <w:t>Introduction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802" w:name="_Toc24925802"/>
      <w:bookmarkStart w:id="803" w:name="_Toc24925980"/>
      <w:bookmarkStart w:id="804" w:name="_Toc24926156"/>
      <w:bookmarkStart w:id="805" w:name="_Toc33964009"/>
      <w:bookmarkStart w:id="806" w:name="_Toc33980765"/>
      <w:bookmarkStart w:id="807" w:name="_Toc36462566"/>
      <w:bookmarkStart w:id="808" w:name="_Toc36462762"/>
      <w:bookmarkStart w:id="809" w:name="_Toc43026001"/>
      <w:bookmarkStart w:id="810" w:name="_Toc49763535"/>
      <w:bookmarkStart w:id="811" w:name="_Toc56754231"/>
      <w:bookmarkStart w:id="812" w:name="_Toc88742998"/>
      <w:bookmarkStart w:id="813" w:name="_Toc101253908"/>
      <w:bookmarkStart w:id="814" w:name="_Toc101254347"/>
      <w:bookmarkStart w:id="815" w:name="_Toc104112059"/>
      <w:bookmarkStart w:id="816" w:name="_Toc104192236"/>
      <w:bookmarkStart w:id="817" w:name="_Toc104192800"/>
      <w:bookmarkStart w:id="818" w:name="_Toc133336178"/>
      <w:bookmarkStart w:id="819" w:name="_Toc136242479"/>
      <w:r w:rsidRPr="001D2CEF">
        <w:lastRenderedPageBreak/>
        <w:t>5.3.2</w:t>
      </w:r>
      <w:r w:rsidRPr="001D2CEF">
        <w:tab/>
        <w:t>Simple Data Types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39C24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7E28932"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0517B18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0F0C82" w14:paraId="796657A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A5473BC"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820" w:name="_PERM_MCCTEMPBM_CRPT84370009___2" w:colFirst="2" w:colLast="2"/>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77777777" w:rsidR="00E92CBF" w:rsidRPr="001D2CEF" w:rsidRDefault="00E92CBF" w:rsidP="00AA7DB8">
            <w:pPr>
              <w:pStyle w:val="B1"/>
              <w:rPr>
                <w:lang w:eastAsia="zh-CN"/>
              </w:rPr>
            </w:pPr>
            <w:bookmarkStart w:id="821"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1D5936D"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821"/>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820"/>
      <w:tr w:rsidR="00E92CBF" w:rsidRPr="001D2CEF" w14:paraId="730288C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822"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823" w:name="_PERM_MCCTEMPBM_CRPT84370011___7"/>
            <w:bookmarkEnd w:id="822"/>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823"/>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77777777" w:rsidR="007D5CE1" w:rsidRDefault="007D5CE1" w:rsidP="007D5CE1">
            <w:pPr>
              <w:pStyle w:val="TAL"/>
            </w:pPr>
            <w:r>
              <w:t xml:space="preserve">Example: </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E92CBF" w:rsidRPr="001D2CEF" w14:paraId="0D5E83EF"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E92CBF" w:rsidRPr="001D2CEF" w:rsidRDefault="00E92CBF" w:rsidP="00AA7DB8">
            <w:pPr>
              <w:pStyle w:val="TAN"/>
              <w:rPr>
                <w:lang w:eastAsia="zh-CN"/>
              </w:rPr>
            </w:pPr>
            <w:r w:rsidRPr="001D2CEF">
              <w:rPr>
                <w:rFonts w:hint="eastAsia"/>
                <w:lang w:eastAsia="zh-CN"/>
              </w:rPr>
              <w:lastRenderedPageBreak/>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824" w:name="_Toc24925803"/>
      <w:bookmarkStart w:id="825" w:name="_Toc24925981"/>
      <w:bookmarkStart w:id="826" w:name="_Toc24926157"/>
      <w:bookmarkStart w:id="827" w:name="_Toc33964010"/>
      <w:bookmarkStart w:id="828" w:name="_Toc33980766"/>
      <w:bookmarkStart w:id="829" w:name="_Toc36462567"/>
      <w:bookmarkStart w:id="830" w:name="_Toc36462763"/>
      <w:bookmarkStart w:id="831" w:name="_Toc43026002"/>
      <w:bookmarkStart w:id="832" w:name="_Toc49763536"/>
      <w:bookmarkStart w:id="833" w:name="_Toc56754232"/>
      <w:bookmarkStart w:id="834" w:name="_Toc88742999"/>
      <w:bookmarkStart w:id="835" w:name="_Toc101253909"/>
      <w:bookmarkStart w:id="836" w:name="_Toc101254348"/>
      <w:bookmarkStart w:id="837" w:name="_Toc104112060"/>
      <w:bookmarkStart w:id="838" w:name="_Toc104192237"/>
      <w:bookmarkStart w:id="839" w:name="_Toc104192801"/>
      <w:bookmarkStart w:id="840" w:name="_Toc133336179"/>
      <w:bookmarkStart w:id="841" w:name="_Toc136242480"/>
      <w:r w:rsidRPr="001D2CEF">
        <w:t>5.3.3</w:t>
      </w:r>
      <w:r w:rsidRPr="001D2CEF">
        <w:tab/>
        <w:t>Enumerations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272FB9EE"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6CFCB4F4" w14:textId="77777777" w:rsidR="00E92CBF" w:rsidRPr="001D2CEF" w:rsidRDefault="00E92CBF" w:rsidP="00D362EB">
      <w:pPr>
        <w:pStyle w:val="Heading3"/>
      </w:pPr>
      <w:bookmarkStart w:id="842" w:name="_Toc24925804"/>
      <w:bookmarkStart w:id="843" w:name="_Toc24925982"/>
      <w:bookmarkStart w:id="844" w:name="_Toc24926158"/>
      <w:bookmarkStart w:id="845" w:name="_Toc33964011"/>
      <w:bookmarkStart w:id="846" w:name="_Toc33980767"/>
      <w:bookmarkStart w:id="847" w:name="_Toc36462568"/>
      <w:bookmarkStart w:id="848" w:name="_Toc36462764"/>
      <w:bookmarkStart w:id="849" w:name="_Toc43026003"/>
      <w:bookmarkStart w:id="850" w:name="_Toc49763537"/>
      <w:bookmarkStart w:id="851" w:name="_Toc56754233"/>
      <w:bookmarkStart w:id="852" w:name="_Toc88743000"/>
      <w:bookmarkStart w:id="853" w:name="_Toc101253910"/>
      <w:bookmarkStart w:id="854" w:name="_Toc101254349"/>
      <w:bookmarkStart w:id="855" w:name="_Toc104112061"/>
      <w:bookmarkStart w:id="856" w:name="_Toc104192238"/>
      <w:bookmarkStart w:id="857" w:name="_Toc104192802"/>
      <w:bookmarkStart w:id="858" w:name="_Toc133336180"/>
      <w:bookmarkStart w:id="859" w:name="_Toc136242481"/>
      <w:r w:rsidRPr="001D2CEF">
        <w:t>5.3.4</w:t>
      </w:r>
      <w:r w:rsidRPr="001D2CEF">
        <w:tab/>
        <w:t>Structured Data Types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35B6D825" w14:textId="77777777" w:rsidR="00E92CBF" w:rsidRPr="001D2CEF" w:rsidRDefault="00E92CBF" w:rsidP="00D362EB">
      <w:pPr>
        <w:pStyle w:val="Heading4"/>
      </w:pPr>
      <w:bookmarkStart w:id="860" w:name="_Toc24925805"/>
      <w:bookmarkStart w:id="861" w:name="_Toc24925983"/>
      <w:bookmarkStart w:id="862" w:name="_Toc24926159"/>
      <w:bookmarkStart w:id="863" w:name="_Toc33964012"/>
      <w:bookmarkStart w:id="864" w:name="_Toc33980768"/>
      <w:bookmarkStart w:id="865" w:name="_Toc36462569"/>
      <w:bookmarkStart w:id="866" w:name="_Toc36462765"/>
      <w:bookmarkStart w:id="867" w:name="_Toc43026004"/>
      <w:bookmarkStart w:id="868" w:name="_Toc49763538"/>
      <w:bookmarkStart w:id="869" w:name="_Toc56754234"/>
      <w:bookmarkStart w:id="870" w:name="_Toc88743001"/>
      <w:bookmarkStart w:id="871" w:name="_Toc101253911"/>
      <w:bookmarkStart w:id="872" w:name="_Toc101254350"/>
      <w:bookmarkStart w:id="873" w:name="_Toc104112062"/>
      <w:bookmarkStart w:id="874" w:name="_Toc104192239"/>
      <w:bookmarkStart w:id="875" w:name="_Toc104192803"/>
      <w:bookmarkStart w:id="876" w:name="_Toc133336181"/>
      <w:bookmarkStart w:id="877" w:name="_Toc136242482"/>
      <w:r w:rsidRPr="001D2CEF">
        <w:t>5.3.4.1</w:t>
      </w:r>
      <w:r w:rsidRPr="001D2CEF">
        <w:tab/>
        <w:t>Type: Guami</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878" w:name="_Toc24925806"/>
      <w:bookmarkStart w:id="879" w:name="_Toc24925984"/>
      <w:bookmarkStart w:id="880" w:name="_Toc24926160"/>
      <w:bookmarkStart w:id="881" w:name="_Toc33964013"/>
      <w:bookmarkStart w:id="882" w:name="_Toc33980769"/>
      <w:bookmarkStart w:id="883" w:name="_Toc36462570"/>
      <w:bookmarkStart w:id="884" w:name="_Toc36462766"/>
      <w:bookmarkStart w:id="885" w:name="_Toc43026005"/>
      <w:bookmarkStart w:id="886" w:name="_Toc49763539"/>
      <w:bookmarkStart w:id="887" w:name="_Toc56754235"/>
      <w:bookmarkStart w:id="888" w:name="_Toc88743002"/>
      <w:bookmarkStart w:id="889" w:name="_Toc101253912"/>
      <w:bookmarkStart w:id="890" w:name="_Toc101254351"/>
      <w:bookmarkStart w:id="891" w:name="_Toc104112063"/>
      <w:bookmarkStart w:id="892" w:name="_Toc104192240"/>
      <w:bookmarkStart w:id="893" w:name="_Toc104192804"/>
      <w:bookmarkStart w:id="894" w:name="_Toc133336182"/>
      <w:bookmarkStart w:id="895" w:name="_Toc136242483"/>
      <w:r w:rsidRPr="001D2CEF">
        <w:t>5.3.4.2</w:t>
      </w:r>
      <w:r w:rsidRPr="001D2CEF">
        <w:tab/>
        <w:t>Type: NetworkId</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896" w:name="_Toc24925807"/>
      <w:bookmarkStart w:id="897" w:name="_Toc24925985"/>
      <w:bookmarkStart w:id="898" w:name="_Toc24926161"/>
      <w:bookmarkStart w:id="899" w:name="_Toc33964014"/>
      <w:bookmarkStart w:id="900" w:name="_Toc33980770"/>
      <w:bookmarkStart w:id="901" w:name="_Toc36462571"/>
      <w:bookmarkStart w:id="902" w:name="_Toc36462767"/>
      <w:bookmarkStart w:id="903" w:name="_Toc43026006"/>
      <w:bookmarkStart w:id="904" w:name="_Toc49763540"/>
      <w:bookmarkStart w:id="905" w:name="_Toc56754236"/>
      <w:bookmarkStart w:id="906" w:name="_Toc88743003"/>
      <w:bookmarkStart w:id="907" w:name="_Toc101253913"/>
      <w:bookmarkStart w:id="908" w:name="_Toc101254352"/>
      <w:bookmarkStart w:id="909" w:name="_Toc104112064"/>
      <w:bookmarkStart w:id="910" w:name="_Toc104192241"/>
      <w:bookmarkStart w:id="911" w:name="_Toc104192805"/>
      <w:bookmarkStart w:id="912" w:name="_Toc133336183"/>
      <w:bookmarkStart w:id="913" w:name="_Toc136242484"/>
      <w:r w:rsidRPr="001D2CEF">
        <w:t>5.3.4.3</w:t>
      </w:r>
      <w:r w:rsidRPr="001D2CEF">
        <w:tab/>
        <w:t>Type: GuamiRm</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914" w:name="_Toc24925808"/>
      <w:bookmarkStart w:id="915" w:name="_Toc24925986"/>
      <w:bookmarkStart w:id="916" w:name="_Toc24926162"/>
      <w:bookmarkStart w:id="917" w:name="_Toc33964015"/>
      <w:bookmarkStart w:id="918" w:name="_Toc33980771"/>
      <w:bookmarkStart w:id="919" w:name="_Toc36462572"/>
      <w:bookmarkStart w:id="920" w:name="_Toc36462768"/>
      <w:bookmarkStart w:id="921" w:name="_Toc43026007"/>
      <w:bookmarkStart w:id="922" w:name="_Toc49763541"/>
      <w:bookmarkStart w:id="923" w:name="_Toc56754237"/>
      <w:bookmarkStart w:id="924" w:name="_Toc88743004"/>
      <w:bookmarkStart w:id="925" w:name="_Toc101253914"/>
      <w:bookmarkStart w:id="926" w:name="_Toc101254353"/>
      <w:bookmarkStart w:id="927" w:name="_Toc104112065"/>
      <w:bookmarkStart w:id="928" w:name="_Toc104192242"/>
      <w:bookmarkStart w:id="929" w:name="_Toc104192806"/>
      <w:bookmarkStart w:id="930" w:name="_Toc133336184"/>
      <w:bookmarkStart w:id="931" w:name="_Toc136242485"/>
      <w:r w:rsidRPr="001D2CEF">
        <w:t>5.4</w:t>
      </w:r>
      <w:r w:rsidRPr="001D2CEF">
        <w:tab/>
        <w:t>Data Types related to 5G Network</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38D737C5" w14:textId="77777777" w:rsidR="00E92CBF" w:rsidRPr="001D2CEF" w:rsidRDefault="00E92CBF" w:rsidP="00D362EB">
      <w:pPr>
        <w:pStyle w:val="Heading3"/>
      </w:pPr>
      <w:bookmarkStart w:id="932" w:name="_Toc24925809"/>
      <w:bookmarkStart w:id="933" w:name="_Toc24925987"/>
      <w:bookmarkStart w:id="934" w:name="_Toc24926163"/>
      <w:bookmarkStart w:id="935" w:name="_Toc33964016"/>
      <w:bookmarkStart w:id="936" w:name="_Toc33980772"/>
      <w:bookmarkStart w:id="937" w:name="_Toc36462573"/>
      <w:bookmarkStart w:id="938" w:name="_Toc36462769"/>
      <w:bookmarkStart w:id="939" w:name="_Toc43026008"/>
      <w:bookmarkStart w:id="940" w:name="_Toc49763542"/>
      <w:bookmarkStart w:id="941" w:name="_Toc56754238"/>
      <w:bookmarkStart w:id="942" w:name="_Toc88743005"/>
      <w:bookmarkStart w:id="943" w:name="_Toc101253915"/>
      <w:bookmarkStart w:id="944" w:name="_Toc101254354"/>
      <w:bookmarkStart w:id="945" w:name="_Toc104112066"/>
      <w:bookmarkStart w:id="946" w:name="_Toc104192243"/>
      <w:bookmarkStart w:id="947" w:name="_Toc104192807"/>
      <w:bookmarkStart w:id="948" w:name="_Toc133336185"/>
      <w:bookmarkStart w:id="949" w:name="_Toc136242486"/>
      <w:r w:rsidRPr="001D2CEF">
        <w:t>5.4.1</w:t>
      </w:r>
      <w:r w:rsidRPr="001D2CEF">
        <w:tab/>
        <w:t>Introduction</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950" w:name="_Toc24925810"/>
      <w:bookmarkStart w:id="951" w:name="_Toc24925988"/>
      <w:bookmarkStart w:id="952" w:name="_Toc24926164"/>
      <w:bookmarkStart w:id="953" w:name="_Toc33964017"/>
      <w:bookmarkStart w:id="954" w:name="_Toc33980773"/>
      <w:bookmarkStart w:id="955" w:name="_Toc36462574"/>
      <w:bookmarkStart w:id="956" w:name="_Toc36462770"/>
      <w:bookmarkStart w:id="957" w:name="_Toc43026009"/>
      <w:bookmarkStart w:id="958" w:name="_Toc49763543"/>
      <w:bookmarkStart w:id="959" w:name="_Toc56754239"/>
      <w:bookmarkStart w:id="960" w:name="_Toc88743006"/>
      <w:bookmarkStart w:id="961" w:name="_Toc101253916"/>
      <w:bookmarkStart w:id="962" w:name="_Toc101254355"/>
      <w:bookmarkStart w:id="963" w:name="_Toc104112067"/>
      <w:bookmarkStart w:id="964" w:name="_Toc104192244"/>
      <w:bookmarkStart w:id="965" w:name="_Toc104192808"/>
      <w:bookmarkStart w:id="966" w:name="_Toc133336186"/>
      <w:bookmarkStart w:id="967" w:name="_Toc136242487"/>
      <w:r w:rsidRPr="001D2CEF">
        <w:t>5.4.2</w:t>
      </w:r>
      <w:r w:rsidRPr="001D2CEF">
        <w:tab/>
        <w:t>Simple Data Types</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0939D7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2AB767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968"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968"/>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969"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969"/>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77777777" w:rsidR="00875C7D" w:rsidRPr="001D2CEF" w:rsidRDefault="00875C7D" w:rsidP="00875C7D">
            <w:pPr>
              <w:pStyle w:val="TAL"/>
              <w:ind w:left="284"/>
              <w:rPr>
                <w:rFonts w:cs="Arial"/>
                <w:szCs w:val="18"/>
              </w:rPr>
            </w:pPr>
            <w:bookmarkStart w:id="970" w:name="_PERM_MCCTEMPBM_CRPT84370016___2"/>
            <w:r w:rsidRPr="001D2CEF">
              <w:rPr>
                <w:rFonts w:cs="Arial"/>
                <w:szCs w:val="18"/>
              </w:rPr>
              <w:t>&lt;MCC&gt; encoded as defined in clause 5.4.2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971" w:name="_MCCTEMPBM_CRPT84370017___2"/>
            <w:bookmarkEnd w:id="970"/>
          </w:p>
          <w:bookmarkEnd w:id="971"/>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029E7F3" w14:textId="77777777" w:rsidR="00875C7D" w:rsidRPr="001D2CEF" w:rsidRDefault="00875C7D" w:rsidP="00875C7D">
            <w:pPr>
              <w:pStyle w:val="TAL"/>
            </w:pPr>
          </w:p>
        </w:tc>
      </w:tr>
      <w:tr w:rsidR="00875C7D" w:rsidRPr="001D2CEF" w14:paraId="373D95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972"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972"/>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77777777" w:rsidR="00875C7D" w:rsidRPr="001D2CEF" w:rsidRDefault="00875C7D" w:rsidP="00875C7D">
            <w:pPr>
              <w:pStyle w:val="TAL"/>
              <w:ind w:left="284"/>
              <w:rPr>
                <w:rFonts w:cs="Arial"/>
                <w:szCs w:val="18"/>
              </w:rPr>
            </w:pPr>
            <w:bookmarkStart w:id="973" w:name="_PERM_MCCTEMPBM_CRPT84370019___2"/>
            <w:r w:rsidRPr="001D2CEF">
              <w:rPr>
                <w:rFonts w:cs="Arial"/>
                <w:szCs w:val="18"/>
              </w:rPr>
              <w:t>&lt;MCC&gt; encoded as defined in clause 5.4.2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973"/>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77777777" w:rsidR="00875C7D" w:rsidRPr="001D2CEF" w:rsidRDefault="00875C7D" w:rsidP="00875C7D">
            <w:pPr>
              <w:pStyle w:val="TAL"/>
            </w:pPr>
          </w:p>
        </w:tc>
      </w:tr>
      <w:tr w:rsidR="00875C7D" w:rsidRPr="001D2CEF" w14:paraId="553D4B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lastRenderedPageBreak/>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77777777" w:rsidR="00875C7D" w:rsidRPr="001D2CEF" w:rsidRDefault="00875C7D" w:rsidP="00875C7D">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974"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974"/>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3AEB3C14" w:rsidR="0059735A" w:rsidRPr="001D2CEF" w:rsidRDefault="0059735A" w:rsidP="002B4BCB">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lastRenderedPageBreak/>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77777777" w:rsidR="00C747B4" w:rsidRDefault="00C747B4" w:rsidP="00C747B4">
            <w:pPr>
              <w:pStyle w:val="TAL"/>
            </w:pPr>
            <w:r>
              <w:t>Relay Service Code to identify a connectivity service provided by the UE-to-Network relay.</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4D2AE7" w14:paraId="4542E0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5B83CD65" w:rsidR="00770351" w:rsidRDefault="00770351" w:rsidP="00770351">
            <w:pPr>
              <w:pStyle w:val="TAL"/>
              <w:rPr>
                <w:lang w:eastAsia="zh-CN"/>
              </w:rPr>
            </w:pPr>
            <w:r>
              <w:rPr>
                <w:lang w:eastAsia="zh-CN"/>
              </w:rPr>
              <w:t xml:space="preserve">A string carrying the CP-PRUK ID of the remote UE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647228" w:rsidRPr="001D2CEF" w14:paraId="313801CC"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9AE7F" w14:textId="77777777" w:rsidR="00647228" w:rsidRPr="001D2CEF" w:rsidRDefault="00647228" w:rsidP="00647228">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975" w:name="_Toc24925811"/>
      <w:bookmarkStart w:id="976" w:name="_Toc24925989"/>
      <w:bookmarkStart w:id="977" w:name="_Toc24926165"/>
      <w:bookmarkStart w:id="978" w:name="_Toc33964018"/>
      <w:bookmarkStart w:id="979" w:name="_Toc33980774"/>
      <w:bookmarkStart w:id="980" w:name="_Toc36462575"/>
      <w:bookmarkStart w:id="981" w:name="_Toc36462771"/>
      <w:bookmarkStart w:id="982" w:name="_Toc43026010"/>
      <w:bookmarkStart w:id="983" w:name="_Toc49763544"/>
      <w:bookmarkStart w:id="984" w:name="_Toc56754240"/>
      <w:bookmarkStart w:id="985" w:name="_Toc88743007"/>
      <w:bookmarkStart w:id="986" w:name="_Toc101253917"/>
      <w:bookmarkStart w:id="987" w:name="_Toc101254356"/>
      <w:bookmarkStart w:id="988" w:name="_Toc104112068"/>
      <w:bookmarkStart w:id="989" w:name="_Toc104192245"/>
      <w:bookmarkStart w:id="990" w:name="_Toc104192809"/>
      <w:bookmarkStart w:id="991" w:name="_Toc133336187"/>
      <w:bookmarkStart w:id="992" w:name="_Toc136242488"/>
      <w:r w:rsidRPr="00F11966">
        <w:t>5.4.3</w:t>
      </w:r>
      <w:r w:rsidRPr="00F11966">
        <w:tab/>
        <w:t>Enumerations</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617D6F02" w14:textId="77777777" w:rsidR="00E92CBF" w:rsidRPr="00F11966" w:rsidRDefault="00E92CBF" w:rsidP="00D362EB">
      <w:pPr>
        <w:pStyle w:val="Heading4"/>
      </w:pPr>
      <w:bookmarkStart w:id="993" w:name="_Toc24925812"/>
      <w:bookmarkStart w:id="994" w:name="_Toc24925990"/>
      <w:bookmarkStart w:id="995" w:name="_Toc24926166"/>
      <w:bookmarkStart w:id="996" w:name="_Toc33964019"/>
      <w:bookmarkStart w:id="997" w:name="_Toc33980775"/>
      <w:bookmarkStart w:id="998" w:name="_Toc36462576"/>
      <w:bookmarkStart w:id="999" w:name="_Toc36462772"/>
      <w:bookmarkStart w:id="1000" w:name="_Toc43026011"/>
      <w:bookmarkStart w:id="1001" w:name="_Toc49763545"/>
      <w:bookmarkStart w:id="1002" w:name="_Toc56754241"/>
      <w:bookmarkStart w:id="1003" w:name="_Toc88743008"/>
      <w:bookmarkStart w:id="1004" w:name="_Toc101253918"/>
      <w:bookmarkStart w:id="1005" w:name="_Toc101254357"/>
      <w:bookmarkStart w:id="1006" w:name="_Toc104112069"/>
      <w:bookmarkStart w:id="1007" w:name="_Toc104192246"/>
      <w:bookmarkStart w:id="1008" w:name="_Toc104192810"/>
      <w:bookmarkStart w:id="1009" w:name="_Toc133336188"/>
      <w:bookmarkStart w:id="1010" w:name="_Toc136242489"/>
      <w:r w:rsidRPr="00F11966">
        <w:t>5.4.3.1</w:t>
      </w:r>
      <w:r w:rsidRPr="00F11966">
        <w:tab/>
        <w:t>Enumeration: AccessType</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011" w:name="_Toc24925813"/>
      <w:bookmarkStart w:id="1012" w:name="_Toc24925991"/>
      <w:bookmarkStart w:id="1013" w:name="_Toc24926167"/>
      <w:bookmarkStart w:id="1014" w:name="_Toc33964020"/>
      <w:bookmarkStart w:id="1015" w:name="_Toc33980776"/>
      <w:bookmarkStart w:id="1016" w:name="_Toc36462577"/>
      <w:bookmarkStart w:id="1017" w:name="_Toc36462773"/>
      <w:bookmarkStart w:id="1018" w:name="_Toc43026012"/>
      <w:bookmarkStart w:id="1019" w:name="_Toc49763546"/>
      <w:bookmarkStart w:id="1020" w:name="_Toc56754242"/>
      <w:bookmarkStart w:id="1021" w:name="_Toc88743009"/>
      <w:bookmarkStart w:id="1022" w:name="_Toc101253919"/>
      <w:bookmarkStart w:id="1023" w:name="_Toc101254358"/>
      <w:bookmarkStart w:id="1024" w:name="_Toc104112070"/>
      <w:bookmarkStart w:id="1025" w:name="_Toc104192247"/>
      <w:bookmarkStart w:id="1026" w:name="_Toc104192811"/>
      <w:bookmarkStart w:id="1027" w:name="_Toc133336189"/>
      <w:bookmarkStart w:id="1028" w:name="_Toc136242490"/>
      <w:r w:rsidRPr="00F11966">
        <w:lastRenderedPageBreak/>
        <w:t>5.4.3.2</w:t>
      </w:r>
      <w:r w:rsidRPr="00F11966">
        <w:tab/>
        <w:t>Enumeration: RatType</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A35AC3" w:rsidRPr="00F11966" w14:paraId="0F275EC8"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A35AC3" w:rsidRPr="00F11966" w:rsidRDefault="00A35AC3" w:rsidP="00A35AC3">
            <w:pPr>
              <w:pStyle w:val="TAN"/>
            </w:pPr>
            <w:r w:rsidRPr="00F11966">
              <w:t>NOTE 1:</w:t>
            </w:r>
            <w:r w:rsidRPr="00F11966">
              <w:tab/>
              <w:t>Virtual shall be used if the N3IWF does not know the access technology used for an untrusted non-3GPP access.</w:t>
            </w:r>
          </w:p>
          <w:p w14:paraId="7F2AAA33" w14:textId="77777777" w:rsidR="00A35AC3" w:rsidRDefault="00A35AC3" w:rsidP="00A35AC3">
            <w:pPr>
              <w:pStyle w:val="TAN"/>
            </w:pPr>
            <w:r w:rsidRPr="00F11966">
              <w:t>NOTE 2:</w:t>
            </w:r>
            <w:r w:rsidRPr="00F11966">
              <w:tab/>
              <w:t>This RAT type value is used only in the Core Network; it shall be used when a Category M UE using E-UTRA has provided a Category M indication to the NG-RAN.</w:t>
            </w:r>
          </w:p>
          <w:p w14:paraId="6F0ADF59" w14:textId="241189E1" w:rsidR="002F130F" w:rsidRPr="00F11966" w:rsidRDefault="002F130F" w:rsidP="00A35AC3">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provided to the NG-RAN</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029" w:name="_Toc24925814"/>
      <w:bookmarkStart w:id="1030" w:name="_Toc24925992"/>
      <w:bookmarkStart w:id="1031" w:name="_Toc24926168"/>
      <w:bookmarkStart w:id="1032" w:name="_Toc33964021"/>
      <w:bookmarkStart w:id="1033" w:name="_Toc33980777"/>
      <w:bookmarkStart w:id="1034" w:name="_Toc36462578"/>
      <w:bookmarkStart w:id="1035" w:name="_Toc36462774"/>
      <w:bookmarkStart w:id="1036" w:name="_Toc43026013"/>
      <w:bookmarkStart w:id="1037" w:name="_Toc49763547"/>
      <w:bookmarkStart w:id="1038" w:name="_Toc56754243"/>
      <w:bookmarkStart w:id="1039" w:name="_Toc88743010"/>
      <w:bookmarkStart w:id="1040" w:name="_Toc101253920"/>
      <w:bookmarkStart w:id="1041" w:name="_Toc101254359"/>
      <w:bookmarkStart w:id="1042" w:name="_Toc104112071"/>
      <w:bookmarkStart w:id="1043" w:name="_Toc104192248"/>
      <w:bookmarkStart w:id="1044" w:name="_Toc104192812"/>
      <w:bookmarkStart w:id="1045" w:name="_Toc133336190"/>
      <w:bookmarkStart w:id="1046" w:name="_Toc136242491"/>
      <w:r w:rsidRPr="00F11966">
        <w:t>5.4.3.3</w:t>
      </w:r>
      <w:r w:rsidRPr="00F11966">
        <w:tab/>
        <w:t>Enumeration: PduSessionType</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77777777" w:rsidR="00E92CBF" w:rsidRPr="00F11966" w:rsidRDefault="00E92CBF" w:rsidP="00AA7DB8">
            <w:pPr>
              <w:pStyle w:val="TAL"/>
            </w:pPr>
            <w:r w:rsidRPr="00F11966">
              <w:t>IPv4v6 (see clause 5.8.2.2.1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047" w:name="_Toc24925815"/>
      <w:bookmarkStart w:id="1048" w:name="_Toc24925993"/>
      <w:bookmarkStart w:id="1049" w:name="_Toc24926169"/>
      <w:bookmarkStart w:id="1050" w:name="_Toc33964022"/>
      <w:bookmarkStart w:id="1051" w:name="_Toc33980778"/>
      <w:bookmarkStart w:id="1052" w:name="_Toc36462579"/>
      <w:bookmarkStart w:id="1053" w:name="_Toc36462775"/>
      <w:bookmarkStart w:id="1054" w:name="_Toc43026014"/>
      <w:bookmarkStart w:id="1055" w:name="_Toc49763548"/>
      <w:bookmarkStart w:id="1056" w:name="_Toc56754244"/>
      <w:bookmarkStart w:id="1057" w:name="_Toc88743011"/>
      <w:bookmarkStart w:id="1058" w:name="_Toc101253921"/>
      <w:bookmarkStart w:id="1059" w:name="_Toc101254360"/>
      <w:bookmarkStart w:id="1060" w:name="_Toc104112072"/>
      <w:bookmarkStart w:id="1061" w:name="_Toc104192249"/>
      <w:bookmarkStart w:id="1062" w:name="_Toc104192813"/>
      <w:bookmarkStart w:id="1063" w:name="_Toc133336191"/>
      <w:bookmarkStart w:id="1064" w:name="_Toc136242492"/>
      <w:r w:rsidRPr="00F11966">
        <w:t>5.4.3.4</w:t>
      </w:r>
      <w:r w:rsidRPr="00F11966">
        <w:tab/>
        <w:t>Enumeration: UpIntegrity</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lastRenderedPageBreak/>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065" w:name="_Toc24925816"/>
      <w:bookmarkStart w:id="1066" w:name="_Toc24925994"/>
      <w:bookmarkStart w:id="1067" w:name="_Toc24926170"/>
      <w:bookmarkStart w:id="1068" w:name="_Toc33964023"/>
      <w:bookmarkStart w:id="1069" w:name="_Toc33980779"/>
      <w:bookmarkStart w:id="1070" w:name="_Toc36462580"/>
      <w:bookmarkStart w:id="1071" w:name="_Toc36462776"/>
      <w:bookmarkStart w:id="1072" w:name="_Toc43026015"/>
      <w:bookmarkStart w:id="1073" w:name="_Toc49763549"/>
      <w:bookmarkStart w:id="1074" w:name="_Toc56754245"/>
      <w:bookmarkStart w:id="1075" w:name="_Toc88743012"/>
      <w:bookmarkStart w:id="1076" w:name="_Toc101253922"/>
      <w:bookmarkStart w:id="1077" w:name="_Toc101254361"/>
      <w:bookmarkStart w:id="1078" w:name="_Toc104112073"/>
      <w:bookmarkStart w:id="1079" w:name="_Toc104192250"/>
      <w:bookmarkStart w:id="1080" w:name="_Toc104192814"/>
      <w:bookmarkStart w:id="1081" w:name="_Toc133336192"/>
      <w:bookmarkStart w:id="1082" w:name="_Toc136242493"/>
      <w:r w:rsidRPr="00F11966">
        <w:t>5.4.3.5</w:t>
      </w:r>
      <w:r w:rsidRPr="00F11966">
        <w:tab/>
        <w:t>Enumeration: UpConfidentiality</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083" w:name="_Toc24925817"/>
      <w:bookmarkStart w:id="1084" w:name="_Toc24925995"/>
      <w:bookmarkStart w:id="1085" w:name="_Toc24926171"/>
      <w:bookmarkStart w:id="1086" w:name="_Toc33964024"/>
      <w:bookmarkStart w:id="1087" w:name="_Toc33980780"/>
      <w:bookmarkStart w:id="1088" w:name="_Toc36462581"/>
      <w:bookmarkStart w:id="1089" w:name="_Toc36462777"/>
      <w:bookmarkStart w:id="1090" w:name="_Toc43026016"/>
      <w:bookmarkStart w:id="1091" w:name="_Toc49763550"/>
      <w:bookmarkStart w:id="1092" w:name="_Toc56754246"/>
      <w:bookmarkStart w:id="1093" w:name="_Toc88743013"/>
      <w:bookmarkStart w:id="1094" w:name="_Toc101253923"/>
      <w:bookmarkStart w:id="1095" w:name="_Toc101254362"/>
      <w:bookmarkStart w:id="1096" w:name="_Toc104112074"/>
      <w:bookmarkStart w:id="1097" w:name="_Toc104192251"/>
      <w:bookmarkStart w:id="1098" w:name="_Toc104192815"/>
      <w:bookmarkStart w:id="1099" w:name="_Toc133336193"/>
      <w:bookmarkStart w:id="1100" w:name="_Toc136242494"/>
      <w:r w:rsidRPr="00F11966">
        <w:t>5.4.3.6</w:t>
      </w:r>
      <w:r w:rsidRPr="00F11966">
        <w:tab/>
        <w:t>Enumeration: SscMode</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101" w:name="_Toc24925818"/>
      <w:bookmarkStart w:id="1102" w:name="_Toc24925996"/>
      <w:bookmarkStart w:id="1103" w:name="_Toc24926172"/>
      <w:bookmarkStart w:id="1104" w:name="_Toc33964025"/>
      <w:bookmarkStart w:id="1105" w:name="_Toc33980781"/>
      <w:bookmarkStart w:id="1106" w:name="_Toc36462582"/>
      <w:bookmarkStart w:id="1107" w:name="_Toc36462778"/>
      <w:bookmarkStart w:id="1108" w:name="_Toc43026017"/>
      <w:bookmarkStart w:id="1109" w:name="_Toc49763551"/>
      <w:bookmarkStart w:id="1110" w:name="_Toc56754247"/>
      <w:bookmarkStart w:id="1111" w:name="_Toc88743014"/>
      <w:bookmarkStart w:id="1112" w:name="_Toc101253924"/>
      <w:bookmarkStart w:id="1113" w:name="_Toc101254363"/>
      <w:bookmarkStart w:id="1114" w:name="_Toc104112075"/>
      <w:bookmarkStart w:id="1115" w:name="_Toc104192252"/>
      <w:bookmarkStart w:id="1116" w:name="_Toc104192816"/>
      <w:bookmarkStart w:id="1117" w:name="_Toc133336194"/>
      <w:bookmarkStart w:id="1118" w:name="_Toc136242495"/>
      <w:r w:rsidRPr="00F11966">
        <w:rPr>
          <w:noProof/>
        </w:rPr>
        <w:t>5.4.3.7</w:t>
      </w:r>
      <w:r w:rsidRPr="00F11966">
        <w:rPr>
          <w:noProof/>
        </w:rPr>
        <w:tab/>
        <w:t>Enumeration: DnaiChangeType</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119" w:name="_Toc24925819"/>
      <w:bookmarkStart w:id="1120" w:name="_Toc24925997"/>
      <w:bookmarkStart w:id="1121" w:name="_Toc24926173"/>
      <w:bookmarkStart w:id="1122" w:name="_Toc33964026"/>
      <w:bookmarkStart w:id="1123" w:name="_Toc33980782"/>
      <w:bookmarkStart w:id="1124" w:name="_Toc36462583"/>
      <w:bookmarkStart w:id="1125" w:name="_Toc36462779"/>
      <w:bookmarkStart w:id="1126" w:name="_Toc43026018"/>
      <w:bookmarkStart w:id="1127" w:name="_Toc49763552"/>
      <w:bookmarkStart w:id="1128" w:name="_Toc56754248"/>
      <w:bookmarkStart w:id="1129" w:name="_Toc88743015"/>
      <w:bookmarkStart w:id="1130" w:name="_Toc101253925"/>
      <w:bookmarkStart w:id="1131" w:name="_Toc101254364"/>
      <w:bookmarkStart w:id="1132" w:name="_Toc104112076"/>
      <w:bookmarkStart w:id="1133" w:name="_Toc104192253"/>
      <w:bookmarkStart w:id="1134" w:name="_Toc104192817"/>
      <w:bookmarkStart w:id="1135" w:name="_Toc133336195"/>
      <w:bookmarkStart w:id="1136" w:name="_Toc136242496"/>
      <w:r w:rsidRPr="00F11966">
        <w:t>5.4.3.8</w:t>
      </w:r>
      <w:r w:rsidRPr="00F11966">
        <w:tab/>
        <w:t>Enumeration: RestrictionType</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137" w:name="_Toc24925820"/>
      <w:bookmarkStart w:id="1138" w:name="_Toc24925998"/>
      <w:bookmarkStart w:id="1139" w:name="_Toc24926174"/>
      <w:bookmarkStart w:id="1140" w:name="_Toc33964027"/>
      <w:bookmarkStart w:id="1141" w:name="_Toc33980783"/>
      <w:bookmarkStart w:id="1142" w:name="_Toc36462584"/>
      <w:bookmarkStart w:id="1143" w:name="_Toc36462780"/>
      <w:bookmarkStart w:id="1144" w:name="_Toc43026019"/>
      <w:bookmarkStart w:id="1145" w:name="_Toc49763553"/>
      <w:bookmarkStart w:id="1146" w:name="_Toc56754249"/>
      <w:bookmarkStart w:id="1147" w:name="_Toc88743016"/>
      <w:bookmarkStart w:id="1148" w:name="_Toc101253926"/>
      <w:bookmarkStart w:id="1149" w:name="_Toc101254365"/>
      <w:bookmarkStart w:id="1150" w:name="_Toc104112077"/>
      <w:bookmarkStart w:id="1151" w:name="_Toc104192254"/>
      <w:bookmarkStart w:id="1152" w:name="_Toc104192818"/>
      <w:bookmarkStart w:id="1153" w:name="_Toc133336196"/>
      <w:bookmarkStart w:id="1154" w:name="_Toc136242497"/>
      <w:r w:rsidRPr="00F11966">
        <w:lastRenderedPageBreak/>
        <w:t>5.4.3.9</w:t>
      </w:r>
      <w:r w:rsidRPr="00F11966">
        <w:tab/>
        <w:t>Enumeration: CoreNetworkType</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155" w:name="_Toc24925821"/>
      <w:bookmarkStart w:id="1156" w:name="_Toc24925999"/>
      <w:bookmarkStart w:id="1157" w:name="_Toc24926175"/>
      <w:bookmarkStart w:id="1158" w:name="_Toc33964028"/>
      <w:bookmarkStart w:id="1159" w:name="_Toc33980784"/>
      <w:bookmarkStart w:id="1160" w:name="_Toc36462585"/>
      <w:bookmarkStart w:id="1161" w:name="_Toc36462781"/>
      <w:bookmarkStart w:id="1162" w:name="_Toc43026020"/>
      <w:bookmarkStart w:id="1163" w:name="_Toc49763554"/>
      <w:bookmarkStart w:id="1164" w:name="_Toc56754250"/>
      <w:bookmarkStart w:id="1165" w:name="_Toc88743017"/>
      <w:bookmarkStart w:id="1166" w:name="_Toc101253927"/>
      <w:bookmarkStart w:id="1167" w:name="_Toc101254366"/>
      <w:bookmarkStart w:id="1168" w:name="_Toc104112078"/>
      <w:bookmarkStart w:id="1169" w:name="_Toc104192255"/>
      <w:bookmarkStart w:id="1170" w:name="_Toc104192819"/>
      <w:bookmarkStart w:id="1171" w:name="_Toc133336197"/>
      <w:bookmarkStart w:id="1172" w:name="_Toc136242498"/>
      <w:r w:rsidRPr="00F11966">
        <w:t>5.4.3.10</w:t>
      </w:r>
      <w:r w:rsidRPr="00F11966">
        <w:tab/>
        <w:t>Enumeration: AccessTypeRm</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173" w:name="_Toc24925822"/>
      <w:bookmarkStart w:id="1174" w:name="_Toc24926000"/>
      <w:bookmarkStart w:id="1175" w:name="_Toc24926176"/>
      <w:bookmarkStart w:id="1176" w:name="_Toc33964029"/>
      <w:bookmarkStart w:id="1177" w:name="_Toc33980785"/>
      <w:bookmarkStart w:id="1178" w:name="_Toc36462586"/>
      <w:bookmarkStart w:id="1179" w:name="_Toc36462782"/>
      <w:bookmarkStart w:id="1180" w:name="_Toc43026021"/>
      <w:bookmarkStart w:id="1181" w:name="_Toc49763555"/>
      <w:bookmarkStart w:id="1182" w:name="_Toc56754251"/>
      <w:bookmarkStart w:id="1183" w:name="_Toc88743018"/>
      <w:bookmarkStart w:id="1184" w:name="_Toc101253928"/>
      <w:bookmarkStart w:id="1185" w:name="_Toc101254367"/>
      <w:bookmarkStart w:id="1186" w:name="_Toc104112079"/>
      <w:bookmarkStart w:id="1187" w:name="_Toc104192256"/>
      <w:bookmarkStart w:id="1188" w:name="_Toc104192820"/>
      <w:bookmarkStart w:id="1189" w:name="_Toc133336198"/>
      <w:bookmarkStart w:id="1190" w:name="_Toc136242499"/>
      <w:r w:rsidRPr="00F11966">
        <w:t>5.4.3.11</w:t>
      </w:r>
      <w:r w:rsidRPr="00F11966">
        <w:tab/>
        <w:t>Enumeration: RatTypeRm</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191" w:name="_Toc24925823"/>
      <w:bookmarkStart w:id="1192" w:name="_Toc24926001"/>
      <w:bookmarkStart w:id="1193" w:name="_Toc24926177"/>
      <w:bookmarkStart w:id="1194" w:name="_Toc33964030"/>
      <w:bookmarkStart w:id="1195" w:name="_Toc33980786"/>
      <w:bookmarkStart w:id="1196" w:name="_Toc36462587"/>
      <w:bookmarkStart w:id="1197" w:name="_Toc36462783"/>
      <w:bookmarkStart w:id="1198" w:name="_Toc43026022"/>
      <w:bookmarkStart w:id="1199" w:name="_Toc49763556"/>
      <w:bookmarkStart w:id="1200" w:name="_Toc56754252"/>
      <w:bookmarkStart w:id="1201" w:name="_Toc88743019"/>
      <w:bookmarkStart w:id="1202" w:name="_Toc101253929"/>
      <w:bookmarkStart w:id="1203" w:name="_Toc101254368"/>
      <w:bookmarkStart w:id="1204" w:name="_Toc104112080"/>
      <w:bookmarkStart w:id="1205" w:name="_Toc104192257"/>
      <w:bookmarkStart w:id="1206" w:name="_Toc104192821"/>
      <w:bookmarkStart w:id="1207" w:name="_Toc133336199"/>
      <w:bookmarkStart w:id="1208" w:name="_Toc136242500"/>
      <w:r w:rsidRPr="00F11966">
        <w:t>5.4.3.12</w:t>
      </w:r>
      <w:r w:rsidRPr="00F11966">
        <w:tab/>
        <w:t>Enumeration: PduSessionTypeRm</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209" w:name="_Toc24925824"/>
      <w:bookmarkStart w:id="1210" w:name="_Toc24926002"/>
      <w:bookmarkStart w:id="1211" w:name="_Toc24926178"/>
      <w:bookmarkStart w:id="1212" w:name="_Toc33964031"/>
      <w:bookmarkStart w:id="1213" w:name="_Toc33980787"/>
      <w:bookmarkStart w:id="1214" w:name="_Toc36462588"/>
      <w:bookmarkStart w:id="1215" w:name="_Toc36462784"/>
      <w:bookmarkStart w:id="1216" w:name="_Toc43026023"/>
      <w:bookmarkStart w:id="1217" w:name="_Toc49763557"/>
      <w:bookmarkStart w:id="1218" w:name="_Toc56754253"/>
      <w:bookmarkStart w:id="1219" w:name="_Toc88743020"/>
      <w:bookmarkStart w:id="1220" w:name="_Toc101253930"/>
      <w:bookmarkStart w:id="1221" w:name="_Toc101254369"/>
      <w:bookmarkStart w:id="1222" w:name="_Toc104112081"/>
      <w:bookmarkStart w:id="1223" w:name="_Toc104192258"/>
      <w:bookmarkStart w:id="1224" w:name="_Toc104192822"/>
      <w:bookmarkStart w:id="1225" w:name="_Toc133336200"/>
      <w:bookmarkStart w:id="1226" w:name="_Toc136242501"/>
      <w:r w:rsidRPr="00F11966">
        <w:t>5.4.3.13</w:t>
      </w:r>
      <w:r w:rsidRPr="00F11966">
        <w:tab/>
        <w:t>Enumeration: UpIntegrityRm</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227" w:name="_Toc24925825"/>
      <w:bookmarkStart w:id="1228" w:name="_Toc24926003"/>
      <w:bookmarkStart w:id="1229" w:name="_Toc24926179"/>
      <w:bookmarkStart w:id="1230" w:name="_Toc33964032"/>
      <w:bookmarkStart w:id="1231" w:name="_Toc33980788"/>
      <w:bookmarkStart w:id="1232" w:name="_Toc36462589"/>
      <w:bookmarkStart w:id="1233" w:name="_Toc36462785"/>
      <w:bookmarkStart w:id="1234" w:name="_Toc43026024"/>
      <w:bookmarkStart w:id="1235" w:name="_Toc49763558"/>
      <w:bookmarkStart w:id="1236" w:name="_Toc56754254"/>
      <w:bookmarkStart w:id="1237" w:name="_Toc88743021"/>
      <w:bookmarkStart w:id="1238" w:name="_Toc101253931"/>
      <w:bookmarkStart w:id="1239" w:name="_Toc101254370"/>
      <w:bookmarkStart w:id="1240" w:name="_Toc104112082"/>
      <w:bookmarkStart w:id="1241" w:name="_Toc104192259"/>
      <w:bookmarkStart w:id="1242" w:name="_Toc104192823"/>
      <w:bookmarkStart w:id="1243" w:name="_Toc133336201"/>
      <w:bookmarkStart w:id="1244" w:name="_Toc136242502"/>
      <w:r w:rsidRPr="00F11966">
        <w:t>5.4.3.14</w:t>
      </w:r>
      <w:r w:rsidRPr="00F11966">
        <w:tab/>
        <w:t>Enumeration: UpConfidentialityRm</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245" w:name="_Toc24925826"/>
      <w:bookmarkStart w:id="1246" w:name="_Toc24926004"/>
      <w:bookmarkStart w:id="1247" w:name="_Toc24926180"/>
      <w:bookmarkStart w:id="1248" w:name="_Toc33964033"/>
      <w:bookmarkStart w:id="1249" w:name="_Toc33980789"/>
      <w:bookmarkStart w:id="1250" w:name="_Toc36462590"/>
      <w:bookmarkStart w:id="1251" w:name="_Toc36462786"/>
      <w:bookmarkStart w:id="1252" w:name="_Toc43026025"/>
      <w:bookmarkStart w:id="1253" w:name="_Toc49763559"/>
      <w:bookmarkStart w:id="1254" w:name="_Toc56754255"/>
      <w:bookmarkStart w:id="1255" w:name="_Toc88743022"/>
      <w:bookmarkStart w:id="1256" w:name="_Toc101253932"/>
      <w:bookmarkStart w:id="1257" w:name="_Toc101254371"/>
      <w:bookmarkStart w:id="1258" w:name="_Toc104112083"/>
      <w:bookmarkStart w:id="1259" w:name="_Toc104192260"/>
      <w:bookmarkStart w:id="1260" w:name="_Toc104192824"/>
      <w:bookmarkStart w:id="1261" w:name="_Toc133336202"/>
      <w:bookmarkStart w:id="1262" w:name="_Toc136242503"/>
      <w:r w:rsidRPr="00F11966">
        <w:t>5.4.3.15</w:t>
      </w:r>
      <w:r w:rsidRPr="00F11966">
        <w:tab/>
        <w:t>Enumeration: SscModeRm</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263" w:name="_Toc24925827"/>
      <w:bookmarkStart w:id="1264" w:name="_Toc24926005"/>
      <w:bookmarkStart w:id="1265" w:name="_Toc24926181"/>
      <w:bookmarkStart w:id="1266" w:name="_Toc33964034"/>
      <w:bookmarkStart w:id="1267" w:name="_Toc33980790"/>
      <w:bookmarkStart w:id="1268" w:name="_Toc36462591"/>
      <w:bookmarkStart w:id="1269" w:name="_Toc36462787"/>
      <w:bookmarkStart w:id="1270" w:name="_Toc43026026"/>
      <w:bookmarkStart w:id="1271" w:name="_Toc49763560"/>
      <w:bookmarkStart w:id="1272" w:name="_Toc56754256"/>
      <w:bookmarkStart w:id="1273" w:name="_Toc88743023"/>
      <w:bookmarkStart w:id="1274" w:name="_Toc101253933"/>
      <w:bookmarkStart w:id="1275" w:name="_Toc101254372"/>
      <w:bookmarkStart w:id="1276" w:name="_Toc104112084"/>
      <w:bookmarkStart w:id="1277" w:name="_Toc104192261"/>
      <w:bookmarkStart w:id="1278" w:name="_Toc104192825"/>
      <w:bookmarkStart w:id="1279" w:name="_Toc133336203"/>
      <w:bookmarkStart w:id="1280" w:name="_Toc136242504"/>
      <w:r w:rsidRPr="00F11966">
        <w:rPr>
          <w:noProof/>
        </w:rPr>
        <w:t>5.4.3.17</w:t>
      </w:r>
      <w:r w:rsidRPr="00F11966">
        <w:rPr>
          <w:noProof/>
        </w:rPr>
        <w:tab/>
        <w:t>Enumeration: DnaiChangeTypeRm</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281" w:name="_Toc24925828"/>
      <w:bookmarkStart w:id="1282" w:name="_Toc24926006"/>
      <w:bookmarkStart w:id="1283" w:name="_Toc24926182"/>
      <w:bookmarkStart w:id="1284" w:name="_Toc33964035"/>
      <w:bookmarkStart w:id="1285" w:name="_Toc33980791"/>
      <w:bookmarkStart w:id="1286" w:name="_Toc36462592"/>
      <w:bookmarkStart w:id="1287" w:name="_Toc36462788"/>
      <w:bookmarkStart w:id="1288" w:name="_Toc43026027"/>
      <w:bookmarkStart w:id="1289" w:name="_Toc49763561"/>
      <w:bookmarkStart w:id="1290" w:name="_Toc56754257"/>
      <w:bookmarkStart w:id="1291" w:name="_Toc88743024"/>
      <w:bookmarkStart w:id="1292" w:name="_Toc101253934"/>
      <w:bookmarkStart w:id="1293" w:name="_Toc101254373"/>
      <w:bookmarkStart w:id="1294" w:name="_Toc104112085"/>
      <w:bookmarkStart w:id="1295" w:name="_Toc104192262"/>
      <w:bookmarkStart w:id="1296" w:name="_Toc104192826"/>
      <w:bookmarkStart w:id="1297" w:name="_Toc133336204"/>
      <w:bookmarkStart w:id="1298" w:name="_Toc136242505"/>
      <w:r w:rsidRPr="00F11966">
        <w:t>5.4.3.18</w:t>
      </w:r>
      <w:r w:rsidRPr="00F11966">
        <w:tab/>
        <w:t>Enumeration: RestrictionTypeRm</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299" w:name="_Toc24925829"/>
      <w:bookmarkStart w:id="1300" w:name="_Toc24926007"/>
      <w:bookmarkStart w:id="1301" w:name="_Toc24926183"/>
      <w:bookmarkStart w:id="1302" w:name="_Toc33964036"/>
      <w:bookmarkStart w:id="1303" w:name="_Toc33980792"/>
      <w:bookmarkStart w:id="1304" w:name="_Toc36462593"/>
      <w:bookmarkStart w:id="1305" w:name="_Toc36462789"/>
      <w:bookmarkStart w:id="1306" w:name="_Toc43026028"/>
      <w:bookmarkStart w:id="1307" w:name="_Toc49763562"/>
      <w:bookmarkStart w:id="1308" w:name="_Toc56754258"/>
      <w:bookmarkStart w:id="1309" w:name="_Toc88743025"/>
      <w:bookmarkStart w:id="1310" w:name="_Toc101253935"/>
      <w:bookmarkStart w:id="1311" w:name="_Toc101254374"/>
      <w:bookmarkStart w:id="1312" w:name="_Toc104112086"/>
      <w:bookmarkStart w:id="1313" w:name="_Toc104192263"/>
      <w:bookmarkStart w:id="1314" w:name="_Toc104192827"/>
      <w:bookmarkStart w:id="1315" w:name="_Toc133336205"/>
      <w:bookmarkStart w:id="1316" w:name="_Toc136242506"/>
      <w:r w:rsidRPr="00F11966">
        <w:t>5.4.3.19</w:t>
      </w:r>
      <w:r w:rsidRPr="00F11966">
        <w:tab/>
        <w:t>Enumeration: CoreNetworkType</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317" w:name="_Toc24925830"/>
      <w:bookmarkStart w:id="1318" w:name="_Toc24926008"/>
      <w:bookmarkStart w:id="1319" w:name="_Toc24926184"/>
      <w:bookmarkStart w:id="1320" w:name="_Toc33964037"/>
      <w:bookmarkStart w:id="1321" w:name="_Toc33980793"/>
      <w:bookmarkStart w:id="1322" w:name="_Toc36462594"/>
      <w:bookmarkStart w:id="1323" w:name="_Toc36462790"/>
      <w:bookmarkStart w:id="1324" w:name="_Toc43026029"/>
      <w:bookmarkStart w:id="1325" w:name="_Toc49763563"/>
      <w:bookmarkStart w:id="1326" w:name="_Toc56754259"/>
      <w:bookmarkStart w:id="1327" w:name="_Toc88743026"/>
      <w:bookmarkStart w:id="1328" w:name="_Toc101253936"/>
      <w:bookmarkStart w:id="1329" w:name="_Toc101254375"/>
      <w:bookmarkStart w:id="1330" w:name="_Toc104112087"/>
      <w:bookmarkStart w:id="1331" w:name="_Toc104192264"/>
      <w:bookmarkStart w:id="1332" w:name="_Toc104192828"/>
      <w:bookmarkStart w:id="1333" w:name="_Toc133336206"/>
      <w:bookmarkStart w:id="1334" w:name="_Toc136242507"/>
      <w:r w:rsidRPr="00F11966">
        <w:lastRenderedPageBreak/>
        <w:t>5.4.3.20</w:t>
      </w:r>
      <w:r w:rsidRPr="00F11966">
        <w:tab/>
        <w:t>Enumeration: PresenceState</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335" w:name="_Toc24925831"/>
      <w:bookmarkStart w:id="1336" w:name="_Toc24926009"/>
      <w:bookmarkStart w:id="1337" w:name="_Toc24926185"/>
      <w:bookmarkStart w:id="1338" w:name="_Toc33964038"/>
      <w:bookmarkStart w:id="1339" w:name="_Toc33980794"/>
      <w:bookmarkStart w:id="1340" w:name="_Toc36462595"/>
      <w:bookmarkStart w:id="1341" w:name="_Toc36462791"/>
      <w:bookmarkStart w:id="1342" w:name="_Toc43026030"/>
      <w:bookmarkStart w:id="1343" w:name="_Toc49763564"/>
      <w:bookmarkStart w:id="1344" w:name="_Toc56754260"/>
      <w:bookmarkStart w:id="1345" w:name="_Toc88743027"/>
      <w:bookmarkStart w:id="1346" w:name="_Toc101253937"/>
      <w:bookmarkStart w:id="1347" w:name="_Toc101254376"/>
      <w:bookmarkStart w:id="1348" w:name="_Toc104112088"/>
      <w:bookmarkStart w:id="1349" w:name="_Toc104192265"/>
      <w:bookmarkStart w:id="1350" w:name="_Toc104192829"/>
      <w:bookmarkStart w:id="1351" w:name="_Toc133336207"/>
      <w:bookmarkStart w:id="1352" w:name="_Toc136242508"/>
      <w:r w:rsidRPr="00F11966">
        <w:t>5.4.3.21</w:t>
      </w:r>
      <w:r w:rsidRPr="00F11966">
        <w:tab/>
        <w:t>Enumeration: StationaryIndication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353" w:name="_Toc24925832"/>
      <w:bookmarkStart w:id="1354" w:name="_Toc24926010"/>
      <w:bookmarkStart w:id="1355" w:name="_Toc24926186"/>
      <w:bookmarkStart w:id="1356" w:name="_Toc33964039"/>
      <w:bookmarkStart w:id="1357" w:name="_Toc33980795"/>
      <w:bookmarkStart w:id="1358" w:name="_Toc36462596"/>
      <w:bookmarkStart w:id="1359" w:name="_Toc36462792"/>
      <w:bookmarkStart w:id="1360" w:name="_Toc43026031"/>
      <w:bookmarkStart w:id="1361" w:name="_Toc49763565"/>
      <w:bookmarkStart w:id="1362" w:name="_Toc56754261"/>
      <w:bookmarkStart w:id="1363" w:name="_Toc88743028"/>
      <w:bookmarkStart w:id="1364" w:name="_Toc101253938"/>
      <w:bookmarkStart w:id="1365" w:name="_Toc101254377"/>
      <w:bookmarkStart w:id="1366" w:name="_Toc104112089"/>
      <w:bookmarkStart w:id="1367" w:name="_Toc104192266"/>
      <w:bookmarkStart w:id="1368" w:name="_Toc104192830"/>
      <w:bookmarkStart w:id="1369" w:name="_Toc133336208"/>
      <w:bookmarkStart w:id="1370" w:name="_Toc136242509"/>
      <w:r w:rsidRPr="00F11966">
        <w:t>5.4.3.22</w:t>
      </w:r>
      <w:r w:rsidRPr="00F11966">
        <w:tab/>
        <w:t>Enumeration: StationaryIndicationRm</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371" w:name="_Toc24925833"/>
      <w:bookmarkStart w:id="1372" w:name="_Toc24926011"/>
      <w:bookmarkStart w:id="1373" w:name="_Toc24926187"/>
      <w:bookmarkStart w:id="1374" w:name="_Toc33964040"/>
      <w:bookmarkStart w:id="1375" w:name="_Toc33980796"/>
      <w:bookmarkStart w:id="1376" w:name="_Toc36462597"/>
      <w:bookmarkStart w:id="1377" w:name="_Toc36462793"/>
      <w:bookmarkStart w:id="1378" w:name="_Toc43026032"/>
      <w:bookmarkStart w:id="1379" w:name="_Toc49763566"/>
      <w:bookmarkStart w:id="1380" w:name="_Toc56754262"/>
      <w:bookmarkStart w:id="1381" w:name="_Toc88743029"/>
      <w:bookmarkStart w:id="1382" w:name="_Toc101253939"/>
      <w:bookmarkStart w:id="1383" w:name="_Toc101254378"/>
      <w:bookmarkStart w:id="1384" w:name="_Toc104112090"/>
      <w:bookmarkStart w:id="1385" w:name="_Toc104192267"/>
      <w:bookmarkStart w:id="1386" w:name="_Toc104192831"/>
      <w:bookmarkStart w:id="1387" w:name="_Toc133336209"/>
      <w:bookmarkStart w:id="1388" w:name="_Toc136242510"/>
      <w:r w:rsidRPr="00F11966">
        <w:t>5.4.3.23</w:t>
      </w:r>
      <w:r w:rsidRPr="00F11966">
        <w:tab/>
        <w:t>Enumeration: ScheduledCommunicationType</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389" w:name="_Toc24925834"/>
      <w:bookmarkStart w:id="1390" w:name="_Toc24926012"/>
      <w:bookmarkStart w:id="1391" w:name="_Toc24926188"/>
      <w:bookmarkStart w:id="1392" w:name="_Toc33964041"/>
      <w:bookmarkStart w:id="1393" w:name="_Toc33980797"/>
      <w:bookmarkStart w:id="1394" w:name="_Toc36462598"/>
      <w:bookmarkStart w:id="1395" w:name="_Toc36462794"/>
      <w:bookmarkStart w:id="1396" w:name="_Toc43026033"/>
      <w:bookmarkStart w:id="1397" w:name="_Toc49763567"/>
      <w:bookmarkStart w:id="1398" w:name="_Toc56754263"/>
      <w:bookmarkStart w:id="1399" w:name="_Toc88743030"/>
      <w:bookmarkStart w:id="1400" w:name="_Toc101253940"/>
      <w:bookmarkStart w:id="1401" w:name="_Toc101254379"/>
      <w:bookmarkStart w:id="1402" w:name="_Toc104112091"/>
      <w:bookmarkStart w:id="1403" w:name="_Toc104192268"/>
      <w:bookmarkStart w:id="1404" w:name="_Toc104192832"/>
      <w:bookmarkStart w:id="1405" w:name="_Toc133336210"/>
      <w:bookmarkStart w:id="1406" w:name="_Toc136242511"/>
      <w:r w:rsidRPr="00F11966">
        <w:t>5.4.3.24</w:t>
      </w:r>
      <w:r w:rsidRPr="00F11966">
        <w:tab/>
        <w:t>Enumeration: ScheduledCommunicationTypeRm</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407" w:name="_Toc24925835"/>
      <w:bookmarkStart w:id="1408" w:name="_Toc24926013"/>
      <w:bookmarkStart w:id="1409" w:name="_Toc24926189"/>
      <w:bookmarkStart w:id="1410" w:name="_Toc33964042"/>
      <w:bookmarkStart w:id="1411" w:name="_Toc33980798"/>
      <w:bookmarkStart w:id="1412" w:name="_Toc36462599"/>
      <w:bookmarkStart w:id="1413" w:name="_Toc36462795"/>
      <w:bookmarkStart w:id="1414" w:name="_Toc43026034"/>
      <w:bookmarkStart w:id="1415" w:name="_Toc49763568"/>
      <w:bookmarkStart w:id="1416" w:name="_Toc56754264"/>
      <w:bookmarkStart w:id="1417" w:name="_Toc88743031"/>
      <w:bookmarkStart w:id="1418" w:name="_Toc101253941"/>
      <w:bookmarkStart w:id="1419" w:name="_Toc101254380"/>
      <w:bookmarkStart w:id="1420" w:name="_Toc104112092"/>
      <w:bookmarkStart w:id="1421" w:name="_Toc104192269"/>
      <w:bookmarkStart w:id="1422" w:name="_Toc104192833"/>
      <w:bookmarkStart w:id="1423" w:name="_Toc133336211"/>
      <w:bookmarkStart w:id="1424" w:name="_Toc136242512"/>
      <w:r w:rsidRPr="00F11966">
        <w:t>5.4.3.25</w:t>
      </w:r>
      <w:r w:rsidRPr="00F11966">
        <w:tab/>
        <w:t>Enumeration: TrafficProfile</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425" w:name="_Toc24925836"/>
      <w:bookmarkStart w:id="1426" w:name="_Toc24926014"/>
      <w:bookmarkStart w:id="1427" w:name="_Toc24926190"/>
      <w:bookmarkStart w:id="1428" w:name="_Toc33964043"/>
      <w:bookmarkStart w:id="1429" w:name="_Toc33980799"/>
      <w:bookmarkStart w:id="1430" w:name="_Toc36462600"/>
      <w:bookmarkStart w:id="1431" w:name="_Toc36462796"/>
      <w:bookmarkStart w:id="1432" w:name="_Toc43026035"/>
      <w:bookmarkStart w:id="1433" w:name="_Toc49763569"/>
      <w:bookmarkStart w:id="1434" w:name="_Toc56754265"/>
      <w:bookmarkStart w:id="1435" w:name="_Toc88743032"/>
      <w:bookmarkStart w:id="1436" w:name="_Toc101253942"/>
      <w:bookmarkStart w:id="1437" w:name="_Toc101254381"/>
      <w:bookmarkStart w:id="1438" w:name="_Toc104112093"/>
      <w:bookmarkStart w:id="1439" w:name="_Toc104192270"/>
      <w:bookmarkStart w:id="1440" w:name="_Toc104192834"/>
      <w:bookmarkStart w:id="1441" w:name="_Toc133336212"/>
      <w:bookmarkStart w:id="1442" w:name="_Toc136242513"/>
      <w:r w:rsidRPr="00F11966">
        <w:lastRenderedPageBreak/>
        <w:t>5.4.3.26</w:t>
      </w:r>
      <w:r w:rsidRPr="00F11966">
        <w:tab/>
        <w:t>Enumeration: TrafficProfileRm</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443" w:name="_Toc33964044"/>
      <w:bookmarkStart w:id="1444" w:name="_Toc33980800"/>
      <w:bookmarkStart w:id="1445" w:name="_Toc36462601"/>
      <w:bookmarkStart w:id="1446" w:name="_Toc36462797"/>
      <w:bookmarkStart w:id="1447" w:name="_Toc43026036"/>
      <w:bookmarkStart w:id="1448" w:name="_Toc49763570"/>
      <w:bookmarkStart w:id="1449" w:name="_Toc56754266"/>
      <w:bookmarkStart w:id="1450" w:name="_Toc88743033"/>
      <w:bookmarkStart w:id="1451" w:name="_Toc101253943"/>
      <w:bookmarkStart w:id="1452" w:name="_Toc101254382"/>
      <w:bookmarkStart w:id="1453" w:name="_Toc104112094"/>
      <w:bookmarkStart w:id="1454" w:name="_Toc104192271"/>
      <w:bookmarkStart w:id="1455" w:name="_Toc104192835"/>
      <w:bookmarkStart w:id="1456" w:name="_Toc133336213"/>
      <w:bookmarkStart w:id="1457" w:name="_Toc136242514"/>
      <w:r w:rsidRPr="00F11966">
        <w:t>5.4.3.27</w:t>
      </w:r>
      <w:r w:rsidRPr="00F11966">
        <w:tab/>
        <w:t>Enumeration: LcsServiceAuth</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458" w:name="_Toc20148658"/>
      <w:bookmarkStart w:id="1459" w:name="_Toc33964045"/>
      <w:bookmarkStart w:id="1460" w:name="_Toc33980801"/>
      <w:bookmarkStart w:id="1461" w:name="_Toc36462602"/>
      <w:bookmarkStart w:id="1462" w:name="_Toc36462798"/>
      <w:bookmarkStart w:id="1463" w:name="_Toc43026037"/>
      <w:bookmarkStart w:id="1464" w:name="_Toc49763571"/>
      <w:bookmarkStart w:id="1465" w:name="_Toc56754267"/>
      <w:bookmarkStart w:id="1466" w:name="_Toc88743034"/>
      <w:bookmarkStart w:id="1467" w:name="_Toc101253944"/>
      <w:bookmarkStart w:id="1468" w:name="_Toc101254383"/>
      <w:bookmarkStart w:id="1469" w:name="_Toc104112095"/>
      <w:bookmarkStart w:id="1470" w:name="_Toc104192272"/>
      <w:bookmarkStart w:id="1471" w:name="_Toc104192836"/>
      <w:bookmarkStart w:id="1472" w:name="_Toc133336214"/>
      <w:bookmarkStart w:id="1473" w:name="_Toc136242515"/>
      <w:r w:rsidRPr="00F11966">
        <w:t>5.4.3.28</w:t>
      </w:r>
      <w:r w:rsidRPr="00F11966">
        <w:tab/>
        <w:t xml:space="preserve">Enumeration: </w:t>
      </w:r>
      <w:bookmarkEnd w:id="1458"/>
      <w:r w:rsidRPr="00F11966">
        <w:t>UeAuth</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474" w:name="_Toc33964046"/>
      <w:bookmarkStart w:id="1475" w:name="_Toc33980802"/>
      <w:bookmarkStart w:id="1476" w:name="_Toc36462603"/>
      <w:bookmarkStart w:id="1477" w:name="_Toc36462799"/>
      <w:bookmarkStart w:id="1478" w:name="_Toc43026038"/>
      <w:bookmarkStart w:id="1479" w:name="_Toc49763572"/>
      <w:bookmarkStart w:id="1480" w:name="_Toc56754268"/>
      <w:bookmarkStart w:id="1481" w:name="_Toc88743035"/>
      <w:bookmarkStart w:id="1482" w:name="_Toc101253945"/>
      <w:bookmarkStart w:id="1483" w:name="_Toc101254384"/>
      <w:bookmarkStart w:id="1484" w:name="_Toc104112096"/>
      <w:bookmarkStart w:id="1485" w:name="_Toc104192273"/>
      <w:bookmarkStart w:id="1486" w:name="_Toc104192837"/>
      <w:bookmarkStart w:id="1487" w:name="_Toc133336215"/>
      <w:bookmarkStart w:id="1488" w:name="_Toc136242516"/>
      <w:r w:rsidRPr="00F11966">
        <w:t>5.4.3.29</w:t>
      </w:r>
      <w:r w:rsidRPr="00F11966">
        <w:tab/>
        <w:t xml:space="preserve">Enumeration: </w:t>
      </w:r>
      <w:r w:rsidRPr="00F11966">
        <w:rPr>
          <w:noProof/>
          <w:lang w:eastAsia="zh-CN"/>
        </w:rPr>
        <w:t>DlDataDeliveryStatus</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489" w:name="_Toc33964047"/>
      <w:bookmarkStart w:id="1490" w:name="_Toc33980803"/>
      <w:bookmarkStart w:id="1491" w:name="_Toc36462604"/>
      <w:bookmarkStart w:id="1492" w:name="_Toc36462800"/>
      <w:bookmarkStart w:id="1493" w:name="_Toc43026039"/>
      <w:bookmarkStart w:id="1494" w:name="_Toc49763573"/>
      <w:bookmarkStart w:id="1495" w:name="_Toc56754269"/>
      <w:bookmarkStart w:id="1496" w:name="_Toc88743036"/>
      <w:bookmarkStart w:id="1497" w:name="_Toc101253946"/>
      <w:bookmarkStart w:id="1498" w:name="_Toc101254385"/>
      <w:bookmarkStart w:id="1499" w:name="_Toc104112097"/>
      <w:bookmarkStart w:id="1500" w:name="_Toc104192274"/>
      <w:bookmarkStart w:id="1501" w:name="_Toc104192838"/>
      <w:bookmarkStart w:id="1502" w:name="_Toc133336216"/>
      <w:bookmarkStart w:id="1503" w:name="_Toc136242517"/>
      <w:r w:rsidRPr="00F11966">
        <w:t>5.4.3.30</w:t>
      </w:r>
      <w:r w:rsidRPr="00F11966">
        <w:tab/>
        <w:t>Enumeration: DlDataDelivery</w:t>
      </w:r>
      <w:r w:rsidRPr="00F11966">
        <w:rPr>
          <w:noProof/>
        </w:rPr>
        <w:t>Status</w:t>
      </w:r>
      <w:r w:rsidRPr="00F11966">
        <w:t>Rm</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504" w:name="_Toc33964049"/>
      <w:bookmarkStart w:id="1505" w:name="_Toc33980804"/>
      <w:bookmarkStart w:id="1506" w:name="_Toc36462605"/>
      <w:bookmarkStart w:id="1507" w:name="_Toc36462801"/>
      <w:bookmarkStart w:id="1508" w:name="_Toc43026040"/>
      <w:bookmarkStart w:id="1509" w:name="_Toc49763574"/>
      <w:bookmarkStart w:id="1510" w:name="_Toc56754270"/>
      <w:bookmarkStart w:id="1511" w:name="_Toc88743037"/>
      <w:bookmarkStart w:id="1512" w:name="_Toc101253947"/>
      <w:bookmarkStart w:id="1513" w:name="_Toc101254386"/>
      <w:bookmarkStart w:id="1514" w:name="_Toc104112098"/>
      <w:bookmarkStart w:id="1515" w:name="_Toc104192275"/>
      <w:bookmarkStart w:id="1516" w:name="_Toc104192839"/>
      <w:bookmarkStart w:id="1517" w:name="_Toc133336217"/>
      <w:bookmarkStart w:id="1518" w:name="_Toc136242518"/>
      <w:r w:rsidRPr="00F11966">
        <w:t>5.4.3.31</w:t>
      </w:r>
      <w:r w:rsidRPr="00F11966">
        <w:tab/>
      </w:r>
      <w:bookmarkEnd w:id="1504"/>
      <w:bookmarkEnd w:id="1505"/>
      <w:bookmarkEnd w:id="1506"/>
      <w:bookmarkEnd w:id="1507"/>
      <w:r w:rsidR="00F445D2" w:rsidRPr="00F11966">
        <w:t>Void</w:t>
      </w:r>
      <w:bookmarkEnd w:id="1508"/>
      <w:bookmarkEnd w:id="1509"/>
      <w:bookmarkEnd w:id="1510"/>
      <w:bookmarkEnd w:id="1511"/>
      <w:bookmarkEnd w:id="1512"/>
      <w:bookmarkEnd w:id="1513"/>
      <w:bookmarkEnd w:id="1514"/>
      <w:bookmarkEnd w:id="1515"/>
      <w:bookmarkEnd w:id="1516"/>
      <w:bookmarkEnd w:id="1517"/>
      <w:bookmarkEnd w:id="1518"/>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519" w:name="_Toc43026041"/>
      <w:bookmarkStart w:id="1520" w:name="_Toc49763575"/>
      <w:bookmarkStart w:id="1521" w:name="_Toc56754271"/>
      <w:bookmarkStart w:id="1522" w:name="_Toc88743038"/>
      <w:bookmarkStart w:id="1523" w:name="_Toc101253948"/>
      <w:bookmarkStart w:id="1524" w:name="_Toc101254387"/>
      <w:bookmarkStart w:id="1525" w:name="_Toc104112099"/>
      <w:bookmarkStart w:id="1526" w:name="_Toc104192276"/>
      <w:bookmarkStart w:id="1527" w:name="_Toc104192840"/>
      <w:bookmarkStart w:id="1528" w:name="_Toc133336218"/>
      <w:bookmarkStart w:id="1529" w:name="_Toc136242519"/>
      <w:r w:rsidRPr="00F11966">
        <w:lastRenderedPageBreak/>
        <w:t>5.4.3.32</w:t>
      </w:r>
      <w:r w:rsidRPr="00F11966">
        <w:tab/>
        <w:t>Enumeration: AuthStatus</w:t>
      </w:r>
      <w:bookmarkEnd w:id="1519"/>
      <w:bookmarkEnd w:id="1520"/>
      <w:bookmarkEnd w:id="1521"/>
      <w:bookmarkEnd w:id="1522"/>
      <w:bookmarkEnd w:id="1523"/>
      <w:bookmarkEnd w:id="1524"/>
      <w:bookmarkEnd w:id="1525"/>
      <w:bookmarkEnd w:id="1526"/>
      <w:bookmarkEnd w:id="1527"/>
      <w:bookmarkEnd w:id="1528"/>
      <w:bookmarkEnd w:id="1529"/>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530" w:name="_Toc27592828"/>
      <w:bookmarkStart w:id="1531" w:name="_Toc43026042"/>
      <w:bookmarkStart w:id="1532" w:name="_Toc49763576"/>
      <w:bookmarkStart w:id="1533" w:name="_Toc56754272"/>
      <w:bookmarkStart w:id="1534" w:name="_Toc88743039"/>
      <w:bookmarkStart w:id="1535" w:name="_Toc101253949"/>
      <w:bookmarkStart w:id="1536" w:name="_Toc101254388"/>
      <w:bookmarkStart w:id="1537" w:name="_Toc104112100"/>
      <w:bookmarkStart w:id="1538" w:name="_Toc104192277"/>
      <w:bookmarkStart w:id="1539" w:name="_Toc104192841"/>
      <w:bookmarkStart w:id="1540" w:name="_Toc133336219"/>
      <w:bookmarkStart w:id="1541" w:name="_Toc136242520"/>
      <w:r w:rsidRPr="00F11966">
        <w:t>5.4.3.33</w:t>
      </w:r>
      <w:r w:rsidRPr="00F11966">
        <w:tab/>
        <w:t xml:space="preserve">Enumeration: </w:t>
      </w:r>
      <w:bookmarkEnd w:id="1530"/>
      <w:r w:rsidRPr="00F11966">
        <w:t>LineType</w:t>
      </w:r>
      <w:bookmarkEnd w:id="1531"/>
      <w:bookmarkEnd w:id="1532"/>
      <w:bookmarkEnd w:id="1533"/>
      <w:bookmarkEnd w:id="1534"/>
      <w:bookmarkEnd w:id="1535"/>
      <w:bookmarkEnd w:id="1536"/>
      <w:bookmarkEnd w:id="1537"/>
      <w:bookmarkEnd w:id="1538"/>
      <w:bookmarkEnd w:id="1539"/>
      <w:bookmarkEnd w:id="1540"/>
      <w:bookmarkEnd w:id="1541"/>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542" w:name="_Toc27592829"/>
      <w:bookmarkStart w:id="1543" w:name="_Toc43026043"/>
      <w:bookmarkStart w:id="1544" w:name="_Toc49763577"/>
      <w:bookmarkStart w:id="1545" w:name="_Toc56754273"/>
      <w:bookmarkStart w:id="1546" w:name="_Toc88743040"/>
      <w:bookmarkStart w:id="1547" w:name="_Toc101253950"/>
      <w:bookmarkStart w:id="1548" w:name="_Toc101254389"/>
      <w:bookmarkStart w:id="1549" w:name="_Toc104112101"/>
      <w:bookmarkStart w:id="1550" w:name="_Toc104192278"/>
      <w:bookmarkStart w:id="1551" w:name="_Toc104192842"/>
      <w:bookmarkStart w:id="1552" w:name="_Toc133336220"/>
      <w:bookmarkStart w:id="1553" w:name="_Toc136242521"/>
      <w:r w:rsidRPr="00F11966">
        <w:t>5.4.3.34</w:t>
      </w:r>
      <w:r w:rsidRPr="00F11966">
        <w:tab/>
        <w:t xml:space="preserve">Enumeration: </w:t>
      </w:r>
      <w:bookmarkEnd w:id="1542"/>
      <w:r w:rsidRPr="00F11966">
        <w:t>LineTypeRm</w:t>
      </w:r>
      <w:bookmarkEnd w:id="1543"/>
      <w:bookmarkEnd w:id="1544"/>
      <w:bookmarkEnd w:id="1545"/>
      <w:bookmarkEnd w:id="1546"/>
      <w:bookmarkEnd w:id="1547"/>
      <w:bookmarkEnd w:id="1548"/>
      <w:bookmarkEnd w:id="1549"/>
      <w:bookmarkEnd w:id="1550"/>
      <w:bookmarkEnd w:id="1551"/>
      <w:bookmarkEnd w:id="1552"/>
      <w:bookmarkEnd w:id="1553"/>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554" w:name="_Toc43026044"/>
      <w:bookmarkStart w:id="1555" w:name="_Toc49763578"/>
      <w:bookmarkStart w:id="1556" w:name="_Toc56754274"/>
      <w:bookmarkStart w:id="1557" w:name="_Toc88743041"/>
      <w:bookmarkStart w:id="1558" w:name="_Toc101253951"/>
      <w:bookmarkStart w:id="1559" w:name="_Toc101254390"/>
      <w:bookmarkStart w:id="1560" w:name="_Toc104112102"/>
      <w:bookmarkStart w:id="1561" w:name="_Toc104192279"/>
      <w:bookmarkStart w:id="1562" w:name="_Toc104192843"/>
      <w:bookmarkStart w:id="1563" w:name="_Toc133336221"/>
      <w:bookmarkStart w:id="1564" w:name="_Toc136242522"/>
      <w:r w:rsidRPr="00F23CD7">
        <w:t>5.4.3.35</w:t>
      </w:r>
      <w:r w:rsidRPr="00F23CD7">
        <w:tab/>
      </w:r>
      <w:r w:rsidR="00863648" w:rsidRPr="00202CB2">
        <w:t>Void</w:t>
      </w:r>
      <w:bookmarkEnd w:id="1554"/>
      <w:bookmarkEnd w:id="1555"/>
      <w:bookmarkEnd w:id="1556"/>
      <w:bookmarkEnd w:id="1557"/>
      <w:bookmarkEnd w:id="1558"/>
      <w:bookmarkEnd w:id="1559"/>
      <w:bookmarkEnd w:id="1560"/>
      <w:bookmarkEnd w:id="1561"/>
      <w:bookmarkEnd w:id="1562"/>
      <w:bookmarkEnd w:id="1563"/>
      <w:bookmarkEnd w:id="1564"/>
    </w:p>
    <w:p w14:paraId="5F5FB74B" w14:textId="77777777" w:rsidR="002922AB" w:rsidRPr="00813CE7" w:rsidRDefault="002922AB" w:rsidP="00D362EB">
      <w:pPr>
        <w:pStyle w:val="Heading4"/>
      </w:pPr>
      <w:bookmarkStart w:id="1565" w:name="_Toc43026045"/>
      <w:bookmarkStart w:id="1566" w:name="_Toc49763579"/>
      <w:bookmarkStart w:id="1567" w:name="_Toc56754275"/>
      <w:bookmarkStart w:id="1568" w:name="_Toc88743042"/>
      <w:bookmarkStart w:id="1569" w:name="_Toc101253952"/>
      <w:bookmarkStart w:id="1570" w:name="_Toc101254391"/>
      <w:bookmarkStart w:id="1571" w:name="_Toc104112103"/>
      <w:bookmarkStart w:id="1572" w:name="_Toc104192280"/>
      <w:bookmarkStart w:id="1573" w:name="_Toc104192844"/>
      <w:bookmarkStart w:id="1574" w:name="_Toc133336222"/>
      <w:bookmarkStart w:id="1575" w:name="_Toc136242523"/>
      <w:r w:rsidRPr="00F23CD7">
        <w:t>5.4.3.36</w:t>
      </w:r>
      <w:r w:rsidRPr="00F23CD7">
        <w:tab/>
      </w:r>
      <w:r w:rsidR="00863648" w:rsidRPr="00202CB2">
        <w:t>Void</w:t>
      </w:r>
      <w:bookmarkEnd w:id="1565"/>
      <w:bookmarkEnd w:id="1566"/>
      <w:bookmarkEnd w:id="1567"/>
      <w:bookmarkEnd w:id="1568"/>
      <w:bookmarkEnd w:id="1569"/>
      <w:bookmarkEnd w:id="1570"/>
      <w:bookmarkEnd w:id="1571"/>
      <w:bookmarkEnd w:id="1572"/>
      <w:bookmarkEnd w:id="1573"/>
      <w:bookmarkEnd w:id="1574"/>
      <w:bookmarkEnd w:id="1575"/>
    </w:p>
    <w:p w14:paraId="76079F32" w14:textId="77777777" w:rsidR="00822329" w:rsidRDefault="00822329" w:rsidP="00D362EB">
      <w:pPr>
        <w:pStyle w:val="Heading4"/>
        <w:rPr>
          <w:noProof/>
        </w:rPr>
      </w:pPr>
      <w:bookmarkStart w:id="1576" w:name="_Toc88743043"/>
      <w:bookmarkStart w:id="1577" w:name="_Toc101253953"/>
      <w:bookmarkStart w:id="1578" w:name="_Toc101254392"/>
      <w:bookmarkStart w:id="1579" w:name="_Toc104112104"/>
      <w:bookmarkStart w:id="1580" w:name="_Toc104192281"/>
      <w:bookmarkStart w:id="1581" w:name="_Toc104192845"/>
      <w:bookmarkStart w:id="1582" w:name="_Toc133336223"/>
      <w:bookmarkStart w:id="1583" w:name="_Toc136242524"/>
      <w:r w:rsidRPr="00F11966">
        <w:t>5.4.3.</w:t>
      </w:r>
      <w:r>
        <w:t>37</w:t>
      </w:r>
      <w:r w:rsidRPr="00F11966">
        <w:tab/>
      </w:r>
      <w:r>
        <w:rPr>
          <w:noProof/>
        </w:rPr>
        <w:t xml:space="preserve">Enumeration: </w:t>
      </w:r>
      <w:r>
        <w:rPr>
          <w:rFonts w:hint="eastAsia"/>
          <w:lang w:eastAsia="zh-CN"/>
        </w:rPr>
        <w:t>N</w:t>
      </w:r>
      <w:r>
        <w:rPr>
          <w:lang w:eastAsia="zh-CN"/>
        </w:rPr>
        <w:t>otificationFlag</w:t>
      </w:r>
      <w:bookmarkEnd w:id="1576"/>
      <w:bookmarkEnd w:id="1577"/>
      <w:bookmarkEnd w:id="1578"/>
      <w:bookmarkEnd w:id="1579"/>
      <w:bookmarkEnd w:id="1580"/>
      <w:bookmarkEnd w:id="1581"/>
      <w:bookmarkEnd w:id="1582"/>
      <w:bookmarkEnd w:id="1583"/>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584" w:name="_Toc88743044"/>
      <w:bookmarkStart w:id="1585" w:name="_Toc101253954"/>
      <w:bookmarkStart w:id="1586" w:name="_Toc101254393"/>
      <w:bookmarkStart w:id="1587" w:name="_Toc104112105"/>
      <w:bookmarkStart w:id="1588" w:name="_Toc104192282"/>
      <w:bookmarkStart w:id="1589" w:name="_Toc104192846"/>
      <w:bookmarkStart w:id="1590" w:name="_Toc133336224"/>
      <w:bookmarkStart w:id="1591" w:name="_Toc136242525"/>
      <w:r w:rsidRPr="00F11966">
        <w:t>5.4.3.</w:t>
      </w:r>
      <w:r>
        <w:t>38</w:t>
      </w:r>
      <w:r w:rsidRPr="00F11966">
        <w:tab/>
        <w:t xml:space="preserve">Enumeration: </w:t>
      </w:r>
      <w:r>
        <w:t>TransportProtocol</w:t>
      </w:r>
      <w:bookmarkEnd w:id="1584"/>
      <w:bookmarkEnd w:id="1585"/>
      <w:bookmarkEnd w:id="1586"/>
      <w:bookmarkEnd w:id="1587"/>
      <w:bookmarkEnd w:id="1588"/>
      <w:bookmarkEnd w:id="1589"/>
      <w:bookmarkEnd w:id="1590"/>
      <w:bookmarkEnd w:id="1591"/>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592" w:name="_Toc88743045"/>
      <w:bookmarkStart w:id="1593" w:name="_Toc101253955"/>
      <w:bookmarkStart w:id="1594" w:name="_Toc101254394"/>
      <w:bookmarkStart w:id="1595" w:name="_Toc104112106"/>
      <w:bookmarkStart w:id="1596" w:name="_Toc104192283"/>
      <w:bookmarkStart w:id="1597" w:name="_Toc104192847"/>
      <w:bookmarkStart w:id="1598" w:name="_Toc133336225"/>
      <w:bookmarkStart w:id="1599" w:name="_Toc136242526"/>
      <w:r w:rsidRPr="00F11966">
        <w:lastRenderedPageBreak/>
        <w:t>5.4.3.</w:t>
      </w:r>
      <w:r w:rsidRPr="00BC0053">
        <w:t>39</w:t>
      </w:r>
      <w:r w:rsidRPr="00F11966">
        <w:tab/>
        <w:t xml:space="preserve">Enumeration: </w:t>
      </w:r>
      <w:r>
        <w:t>SatelliteBackhaulCategory</w:t>
      </w:r>
      <w:bookmarkEnd w:id="1592"/>
      <w:bookmarkEnd w:id="1593"/>
      <w:bookmarkEnd w:id="1594"/>
      <w:bookmarkEnd w:id="1595"/>
      <w:bookmarkEnd w:id="1596"/>
      <w:bookmarkEnd w:id="1597"/>
      <w:bookmarkEnd w:id="1598"/>
      <w:bookmarkEnd w:id="1599"/>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600" w:name="_Toc88743046"/>
      <w:bookmarkStart w:id="1601" w:name="_Toc101253956"/>
      <w:bookmarkStart w:id="1602" w:name="_Toc101254395"/>
      <w:bookmarkStart w:id="1603" w:name="_Toc104112107"/>
      <w:bookmarkStart w:id="1604" w:name="_Toc104192284"/>
      <w:bookmarkStart w:id="1605" w:name="_Toc104192848"/>
      <w:bookmarkStart w:id="1606" w:name="_Toc133336226"/>
      <w:bookmarkStart w:id="1607" w:name="_Toc136242527"/>
      <w:r w:rsidRPr="00F11966">
        <w:t>5.4.3.</w:t>
      </w:r>
      <w:r>
        <w:t>40</w:t>
      </w:r>
      <w:r w:rsidRPr="00F11966">
        <w:tab/>
        <w:t xml:space="preserve">Enumeration: </w:t>
      </w:r>
      <w:r>
        <w:t>SatelliteBackhaulCategoryRm</w:t>
      </w:r>
      <w:bookmarkEnd w:id="1600"/>
      <w:bookmarkEnd w:id="1601"/>
      <w:bookmarkEnd w:id="1602"/>
      <w:bookmarkEnd w:id="1603"/>
      <w:bookmarkEnd w:id="1604"/>
      <w:bookmarkEnd w:id="1605"/>
      <w:bookmarkEnd w:id="1606"/>
      <w:bookmarkEnd w:id="1607"/>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1608" w:name="_Toc25156504"/>
      <w:bookmarkStart w:id="1609" w:name="_Toc34124809"/>
      <w:bookmarkStart w:id="1610" w:name="_Toc43207936"/>
      <w:bookmarkStart w:id="1611" w:name="_Toc49857409"/>
      <w:bookmarkStart w:id="1612" w:name="_Toc56677252"/>
      <w:bookmarkStart w:id="1613" w:name="_Toc56691775"/>
      <w:bookmarkStart w:id="1614" w:name="_Toc56699039"/>
      <w:bookmarkStart w:id="1615" w:name="_Toc89035294"/>
      <w:bookmarkStart w:id="1616" w:name="_Toc89065092"/>
      <w:bookmarkStart w:id="1617" w:name="_Toc89180391"/>
      <w:bookmarkStart w:id="1618" w:name="_Toc97072075"/>
      <w:bookmarkStart w:id="1619" w:name="_Toc120051480"/>
      <w:bookmarkStart w:id="1620" w:name="_Toc122025843"/>
      <w:bookmarkStart w:id="1621" w:name="_Toc133336227"/>
      <w:bookmarkStart w:id="1622" w:name="_Toc136242528"/>
      <w:r w:rsidRPr="00F11966">
        <w:t>5.4.3.</w:t>
      </w:r>
      <w:r>
        <w:t>41</w:t>
      </w:r>
      <w:r w:rsidRPr="003B2883">
        <w:tab/>
        <w:t xml:space="preserve">Enumeration: </w:t>
      </w:r>
      <w:bookmarkStart w:id="1623" w:name="_Hlk125569815"/>
      <w:bookmarkEnd w:id="1608"/>
      <w:bookmarkEnd w:id="1609"/>
      <w:bookmarkEnd w:id="1610"/>
      <w:bookmarkEnd w:id="1611"/>
      <w:bookmarkEnd w:id="1612"/>
      <w:bookmarkEnd w:id="1613"/>
      <w:bookmarkEnd w:id="1614"/>
      <w:bookmarkEnd w:id="1615"/>
      <w:bookmarkEnd w:id="1616"/>
      <w:bookmarkEnd w:id="1617"/>
      <w:bookmarkEnd w:id="1618"/>
      <w:bookmarkEnd w:id="1619"/>
      <w:bookmarkEnd w:id="1620"/>
      <w:r>
        <w:t>BufferedNotifications</w:t>
      </w:r>
      <w:bookmarkEnd w:id="1623"/>
      <w:r>
        <w:t>Action</w:t>
      </w:r>
      <w:bookmarkEnd w:id="1621"/>
      <w:bookmarkEnd w:id="1622"/>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1624" w:name="_Toc133336228"/>
      <w:bookmarkStart w:id="1625" w:name="_Toc136242529"/>
      <w:r w:rsidRPr="00F11966">
        <w:t>5.4.3.</w:t>
      </w:r>
      <w:r>
        <w:t>42</w:t>
      </w:r>
      <w:r w:rsidRPr="003B2883">
        <w:tab/>
        <w:t xml:space="preserve">Enumeration: </w:t>
      </w:r>
      <w:r>
        <w:t>S</w:t>
      </w:r>
      <w:r w:rsidRPr="00A741E3">
        <w:t>ubscriptio</w:t>
      </w:r>
      <w:r>
        <w:t>nAction</w:t>
      </w:r>
      <w:bookmarkEnd w:id="1624"/>
      <w:bookmarkEnd w:id="1625"/>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8E7BA1">
      <w:pPr>
        <w:keepNext/>
        <w:keepLines/>
        <w:spacing w:before="120"/>
        <w:ind w:left="1418" w:hanging="1418"/>
        <w:outlineLvl w:val="3"/>
        <w:rPr>
          <w:rFonts w:ascii="Arial" w:hAnsi="Arial"/>
          <w:sz w:val="24"/>
        </w:rPr>
      </w:pPr>
      <w:r w:rsidRPr="00D16387">
        <w:rPr>
          <w:rFonts w:ascii="Arial" w:hAnsi="Arial"/>
          <w:sz w:val="24"/>
        </w:rPr>
        <w:lastRenderedPageBreak/>
        <w:t>5.4.3.</w:t>
      </w:r>
      <w:r w:rsidR="00894973" w:rsidRPr="000F0C82">
        <w:rPr>
          <w:rFonts w:ascii="Arial" w:hAnsi="Arial"/>
          <w:sz w:val="24"/>
          <w:lang/>
        </w:rPr>
        <w:t>43</w:t>
      </w:r>
      <w:r w:rsidRPr="00D16387">
        <w:rPr>
          <w:rFonts w:ascii="Arial" w:hAnsi="Arial"/>
          <w:sz w:val="24"/>
        </w:rPr>
        <w:tab/>
        <w:t xml:space="preserve">Enumeration: </w:t>
      </w:r>
      <w:bookmarkStart w:id="1626" w:name="_Hlk132825517"/>
      <w:r w:rsidRPr="006D7DC8">
        <w:rPr>
          <w:rFonts w:ascii="Arial" w:hAnsi="Arial"/>
          <w:sz w:val="24"/>
        </w:rPr>
        <w:t>SnssaiStatus</w:t>
      </w:r>
      <w:bookmarkEnd w:id="1626"/>
    </w:p>
    <w:p w14:paraId="4DB70273" w14:textId="0FD0CE0F" w:rsidR="008E7BA1" w:rsidRPr="00D16387" w:rsidRDefault="008E7BA1" w:rsidP="008E7BA1">
      <w:pPr>
        <w:keepNext/>
        <w:keepLines/>
        <w:spacing w:before="60"/>
        <w:jc w:val="center"/>
        <w:rPr>
          <w:rFonts w:ascii="Arial" w:hAnsi="Arial"/>
          <w:b/>
        </w:rPr>
      </w:pPr>
      <w:bookmarkStart w:id="1627" w:name="MCCQCTEMPBM_00000055"/>
      <w:r w:rsidRPr="00D16387">
        <w:rPr>
          <w:rFonts w:ascii="Arial" w:hAnsi="Arial"/>
          <w:b/>
        </w:rPr>
        <w:t>Table 5.4.3.</w:t>
      </w:r>
      <w:r w:rsidR="00894973">
        <w:rPr>
          <w:rFonts w:ascii="Arial" w:hAnsi="Arial"/>
          <w:b/>
          <w:lang/>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1627"/>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1628" w:name="_Hlk132826888"/>
            <w:r w:rsidRPr="00D16387">
              <w:rPr>
                <w:rFonts w:ascii="Arial" w:hAnsi="Arial"/>
                <w:sz w:val="18"/>
              </w:rPr>
              <w:t>AVAILABLE</w:t>
            </w:r>
            <w:bookmarkEnd w:id="1628"/>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77777777" w:rsidR="00DD3687" w:rsidRPr="00017675" w:rsidRDefault="00DD3687" w:rsidP="00E92CBF">
      <w:pPr>
        <w:rPr>
          <w:lang w:val="en-US"/>
        </w:rPr>
      </w:pPr>
    </w:p>
    <w:p w14:paraId="047FC232" w14:textId="77777777" w:rsidR="00E92CBF" w:rsidRPr="00F11966" w:rsidRDefault="00E92CBF" w:rsidP="00D362EB">
      <w:pPr>
        <w:pStyle w:val="Heading3"/>
      </w:pPr>
      <w:bookmarkStart w:id="1629" w:name="_Toc24925837"/>
      <w:bookmarkStart w:id="1630" w:name="_Toc24926015"/>
      <w:bookmarkStart w:id="1631" w:name="_Toc24926191"/>
      <w:bookmarkStart w:id="1632" w:name="_Toc33964051"/>
      <w:bookmarkStart w:id="1633" w:name="_Toc33980805"/>
      <w:bookmarkStart w:id="1634" w:name="_Toc36462606"/>
      <w:bookmarkStart w:id="1635" w:name="_Toc36462802"/>
      <w:bookmarkStart w:id="1636" w:name="_Toc43026046"/>
      <w:bookmarkStart w:id="1637" w:name="_Toc49763580"/>
      <w:bookmarkStart w:id="1638" w:name="_Toc56754276"/>
      <w:bookmarkStart w:id="1639" w:name="_Toc88743047"/>
      <w:bookmarkStart w:id="1640" w:name="_Toc101253957"/>
      <w:bookmarkStart w:id="1641" w:name="_Toc101254396"/>
      <w:bookmarkStart w:id="1642" w:name="_Toc104112108"/>
      <w:bookmarkStart w:id="1643" w:name="_Toc104192285"/>
      <w:bookmarkStart w:id="1644" w:name="_Toc104192849"/>
      <w:bookmarkStart w:id="1645" w:name="_Toc133336229"/>
      <w:bookmarkStart w:id="1646" w:name="_Toc136242530"/>
      <w:r w:rsidRPr="00F11966">
        <w:t>5.4.4</w:t>
      </w:r>
      <w:r w:rsidRPr="00F11966">
        <w:tab/>
        <w:t>Structured Data Types</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3449B4DB" w14:textId="77777777" w:rsidR="00E92CBF" w:rsidRPr="00F11966" w:rsidRDefault="00E92CBF" w:rsidP="00D362EB">
      <w:pPr>
        <w:pStyle w:val="Heading4"/>
      </w:pPr>
      <w:bookmarkStart w:id="1647" w:name="_Toc24925838"/>
      <w:bookmarkStart w:id="1648" w:name="_Toc24926016"/>
      <w:bookmarkStart w:id="1649" w:name="_Toc24926192"/>
      <w:bookmarkStart w:id="1650" w:name="_Toc33964052"/>
      <w:bookmarkStart w:id="1651" w:name="_Toc33980806"/>
      <w:bookmarkStart w:id="1652" w:name="_Toc36462607"/>
      <w:bookmarkStart w:id="1653" w:name="_Toc36462803"/>
      <w:bookmarkStart w:id="1654" w:name="_Toc43026047"/>
      <w:bookmarkStart w:id="1655" w:name="_Toc49763581"/>
      <w:bookmarkStart w:id="1656" w:name="_Toc56754277"/>
      <w:bookmarkStart w:id="1657" w:name="_Toc88743048"/>
      <w:bookmarkStart w:id="1658" w:name="_Toc101253958"/>
      <w:bookmarkStart w:id="1659" w:name="_Toc101254397"/>
      <w:bookmarkStart w:id="1660" w:name="_Toc104112109"/>
      <w:bookmarkStart w:id="1661" w:name="_Toc104192286"/>
      <w:bookmarkStart w:id="1662" w:name="_Toc104192850"/>
      <w:bookmarkStart w:id="1663" w:name="_Toc133336230"/>
      <w:bookmarkStart w:id="1664" w:name="_Toc136242531"/>
      <w:r w:rsidRPr="00F11966">
        <w:t>5.4.4.1</w:t>
      </w:r>
      <w:r w:rsidRPr="00F11966">
        <w:tab/>
        <w:t>Type: SubscribedDefaultQos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1665" w:name="_Toc24925839"/>
      <w:bookmarkStart w:id="1666" w:name="_Toc24926017"/>
      <w:bookmarkStart w:id="1667" w:name="_Toc24926193"/>
      <w:bookmarkStart w:id="1668" w:name="_Toc33964053"/>
      <w:bookmarkStart w:id="1669" w:name="_Toc33980807"/>
      <w:bookmarkStart w:id="1670" w:name="_Toc36462608"/>
      <w:bookmarkStart w:id="1671" w:name="_Toc36462804"/>
      <w:bookmarkStart w:id="1672" w:name="_Toc43026048"/>
      <w:bookmarkStart w:id="1673" w:name="_Toc49763582"/>
      <w:bookmarkStart w:id="1674" w:name="_Toc56754278"/>
      <w:bookmarkStart w:id="1675" w:name="_Toc88743049"/>
      <w:bookmarkStart w:id="1676" w:name="_Toc101253959"/>
      <w:bookmarkStart w:id="1677" w:name="_Toc101254398"/>
      <w:bookmarkStart w:id="1678" w:name="_Toc104112110"/>
      <w:bookmarkStart w:id="1679" w:name="_Toc104192287"/>
      <w:bookmarkStart w:id="1680" w:name="_Toc104192851"/>
      <w:bookmarkStart w:id="1681" w:name="_Toc133336231"/>
      <w:bookmarkStart w:id="1682" w:name="_Toc136242532"/>
      <w:r w:rsidRPr="00F11966">
        <w:t>5.4.4.2</w:t>
      </w:r>
      <w:r w:rsidRPr="00F11966">
        <w:tab/>
        <w:t>Type: Snssai</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lastRenderedPageBreak/>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1683" w:name="_Toc24925840"/>
      <w:bookmarkStart w:id="1684" w:name="_Toc24926018"/>
      <w:bookmarkStart w:id="1685" w:name="_Toc24926194"/>
      <w:bookmarkStart w:id="1686" w:name="_Toc33964054"/>
      <w:bookmarkStart w:id="1687" w:name="_Toc33980808"/>
      <w:bookmarkStart w:id="1688" w:name="_Toc36462609"/>
      <w:bookmarkStart w:id="1689" w:name="_Toc36462805"/>
      <w:bookmarkStart w:id="1690" w:name="_Toc43026049"/>
      <w:bookmarkStart w:id="1691" w:name="_Toc49763583"/>
      <w:bookmarkStart w:id="1692" w:name="_Toc56754279"/>
      <w:bookmarkStart w:id="1693" w:name="_Toc88743050"/>
      <w:bookmarkStart w:id="1694" w:name="_Toc101253960"/>
      <w:bookmarkStart w:id="1695" w:name="_Toc101254399"/>
      <w:bookmarkStart w:id="1696" w:name="_Toc104112111"/>
      <w:bookmarkStart w:id="1697" w:name="_Toc104192288"/>
      <w:bookmarkStart w:id="1698" w:name="_Toc104192852"/>
      <w:bookmarkStart w:id="1699" w:name="_Toc133336232"/>
      <w:bookmarkStart w:id="1700" w:name="_Toc136242533"/>
      <w:r w:rsidRPr="00F11966">
        <w:t>5.4.4.3</w:t>
      </w:r>
      <w:r w:rsidRPr="00F11966">
        <w:tab/>
        <w:t>Type: PlmnId</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1701" w:name="_Toc24925841"/>
      <w:bookmarkStart w:id="1702" w:name="_Toc24926019"/>
      <w:bookmarkStart w:id="1703" w:name="_Toc24926195"/>
      <w:bookmarkStart w:id="1704" w:name="_Toc33964055"/>
      <w:bookmarkStart w:id="1705" w:name="_Toc33980809"/>
      <w:bookmarkStart w:id="1706" w:name="_Toc36462610"/>
      <w:bookmarkStart w:id="1707" w:name="_Toc36462806"/>
      <w:bookmarkStart w:id="1708" w:name="_Toc43026050"/>
      <w:bookmarkStart w:id="1709" w:name="_Toc49763584"/>
      <w:bookmarkStart w:id="1710" w:name="_Toc56754280"/>
      <w:bookmarkStart w:id="1711" w:name="_Toc88743051"/>
      <w:bookmarkStart w:id="1712" w:name="_Toc101253961"/>
      <w:bookmarkStart w:id="1713" w:name="_Toc101254400"/>
      <w:bookmarkStart w:id="1714" w:name="_Toc104112112"/>
      <w:bookmarkStart w:id="1715" w:name="_Toc104192289"/>
      <w:bookmarkStart w:id="1716" w:name="_Toc104192853"/>
      <w:bookmarkStart w:id="1717" w:name="_Toc133336233"/>
      <w:bookmarkStart w:id="1718" w:name="_Toc136242534"/>
      <w:r w:rsidRPr="00F11966">
        <w:t>5.4.4.4</w:t>
      </w:r>
      <w:r w:rsidRPr="00F11966">
        <w:tab/>
        <w:t>Type: Tai</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1719" w:name="_Toc24925842"/>
      <w:bookmarkStart w:id="1720" w:name="_Toc24926020"/>
      <w:bookmarkStart w:id="1721" w:name="_Toc24926196"/>
      <w:bookmarkStart w:id="1722" w:name="_Toc33964056"/>
      <w:bookmarkStart w:id="1723" w:name="_Toc33980810"/>
      <w:bookmarkStart w:id="1724" w:name="_Toc36462611"/>
      <w:bookmarkStart w:id="1725" w:name="_Toc36462807"/>
      <w:bookmarkStart w:id="1726" w:name="_Toc43026051"/>
      <w:bookmarkStart w:id="1727" w:name="_Toc49763585"/>
      <w:bookmarkStart w:id="1728" w:name="_Toc56754281"/>
      <w:bookmarkStart w:id="1729" w:name="_Toc88743052"/>
      <w:bookmarkStart w:id="1730" w:name="_Toc101253962"/>
      <w:bookmarkStart w:id="1731" w:name="_Toc101254401"/>
      <w:bookmarkStart w:id="1732" w:name="_Toc104112113"/>
      <w:bookmarkStart w:id="1733" w:name="_Toc104192290"/>
      <w:bookmarkStart w:id="1734" w:name="_Toc104192854"/>
      <w:bookmarkStart w:id="1735" w:name="_Toc133336234"/>
      <w:bookmarkStart w:id="1736" w:name="_Toc136242535"/>
      <w:r w:rsidRPr="00F11966">
        <w:t>5.4.4.5</w:t>
      </w:r>
      <w:r w:rsidRPr="00F11966">
        <w:tab/>
        <w:t>Type: Ecgi</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1737" w:name="_Toc24925843"/>
      <w:bookmarkStart w:id="1738" w:name="_Toc24926021"/>
      <w:bookmarkStart w:id="1739" w:name="_Toc24926197"/>
      <w:bookmarkStart w:id="1740" w:name="_Toc33964057"/>
      <w:bookmarkStart w:id="1741" w:name="_Toc33980811"/>
      <w:bookmarkStart w:id="1742" w:name="_Toc36462612"/>
      <w:bookmarkStart w:id="1743" w:name="_Toc36462808"/>
      <w:bookmarkStart w:id="1744" w:name="_Toc43026052"/>
      <w:bookmarkStart w:id="1745" w:name="_Toc49763586"/>
      <w:bookmarkStart w:id="1746" w:name="_Toc56754282"/>
      <w:bookmarkStart w:id="1747" w:name="_Toc88743053"/>
      <w:bookmarkStart w:id="1748" w:name="_Toc101253963"/>
      <w:bookmarkStart w:id="1749" w:name="_Toc101254402"/>
      <w:bookmarkStart w:id="1750" w:name="_Toc104112114"/>
      <w:bookmarkStart w:id="1751" w:name="_Toc104192291"/>
      <w:bookmarkStart w:id="1752" w:name="_Toc104192855"/>
      <w:bookmarkStart w:id="1753" w:name="_Toc133336235"/>
      <w:bookmarkStart w:id="1754" w:name="_Toc136242536"/>
      <w:r w:rsidRPr="00F11966">
        <w:lastRenderedPageBreak/>
        <w:t>5.4.4.6</w:t>
      </w:r>
      <w:r w:rsidRPr="00F11966">
        <w:tab/>
        <w:t>Type: Ncgi</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1755" w:name="_Toc24925844"/>
      <w:bookmarkStart w:id="1756" w:name="_Toc24926022"/>
      <w:bookmarkStart w:id="1757" w:name="_Toc24926198"/>
      <w:bookmarkStart w:id="1758" w:name="_Toc33964058"/>
      <w:bookmarkStart w:id="1759" w:name="_Toc33980812"/>
      <w:bookmarkStart w:id="1760" w:name="_Toc36462613"/>
      <w:bookmarkStart w:id="1761" w:name="_Toc36462809"/>
      <w:bookmarkStart w:id="1762" w:name="_Toc43026053"/>
      <w:bookmarkStart w:id="1763" w:name="_Toc49763587"/>
      <w:bookmarkStart w:id="1764" w:name="_Toc56754283"/>
      <w:bookmarkStart w:id="1765" w:name="_Toc88743054"/>
      <w:bookmarkStart w:id="1766" w:name="_Toc101253964"/>
      <w:bookmarkStart w:id="1767" w:name="_Toc101254403"/>
      <w:bookmarkStart w:id="1768" w:name="_Toc104112115"/>
      <w:bookmarkStart w:id="1769" w:name="_Toc104192292"/>
      <w:bookmarkStart w:id="1770" w:name="_Toc104192856"/>
      <w:bookmarkStart w:id="1771" w:name="_Toc133336236"/>
      <w:bookmarkStart w:id="1772" w:name="_Toc136242537"/>
      <w:r w:rsidRPr="00F11966">
        <w:t>5.4.4.7</w:t>
      </w:r>
      <w:r w:rsidRPr="00F11966">
        <w:tab/>
        <w:t>Type: UserLocation</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1773" w:name="_Toc24925845"/>
      <w:bookmarkStart w:id="1774" w:name="_Toc24926023"/>
      <w:bookmarkStart w:id="1775" w:name="_Toc24926199"/>
      <w:bookmarkStart w:id="1776" w:name="_Toc33964059"/>
      <w:bookmarkStart w:id="1777" w:name="_Toc33980813"/>
      <w:bookmarkStart w:id="1778" w:name="_Toc36462614"/>
      <w:bookmarkStart w:id="1779" w:name="_Toc36462810"/>
      <w:bookmarkStart w:id="1780" w:name="_Toc43026054"/>
      <w:bookmarkStart w:id="1781" w:name="_Toc49763588"/>
      <w:bookmarkStart w:id="1782" w:name="_Toc56754284"/>
      <w:bookmarkStart w:id="1783" w:name="_Toc88743055"/>
      <w:bookmarkStart w:id="1784" w:name="_Toc101253965"/>
      <w:bookmarkStart w:id="1785" w:name="_Toc101254404"/>
      <w:bookmarkStart w:id="1786" w:name="_Toc104112116"/>
      <w:bookmarkStart w:id="1787" w:name="_Toc104192293"/>
      <w:bookmarkStart w:id="1788" w:name="_Toc104192857"/>
      <w:bookmarkStart w:id="1789" w:name="_Toc133336237"/>
      <w:bookmarkStart w:id="1790" w:name="_Toc136242538"/>
      <w:r w:rsidRPr="00F11966">
        <w:lastRenderedPageBreak/>
        <w:t>5.4.4.8</w:t>
      </w:r>
      <w:r w:rsidRPr="00F11966">
        <w:tab/>
        <w:t>Type: EutraLocation</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77777777" w:rsidR="00E92CBF" w:rsidRPr="00F11966" w:rsidRDefault="00E92CBF" w:rsidP="00D362EB">
      <w:pPr>
        <w:pStyle w:val="Heading4"/>
      </w:pPr>
      <w:bookmarkStart w:id="1791" w:name="_Toc24925846"/>
      <w:bookmarkStart w:id="1792" w:name="_Toc24926024"/>
      <w:bookmarkStart w:id="1793" w:name="_Toc24926200"/>
      <w:bookmarkStart w:id="1794" w:name="_Toc33964060"/>
      <w:bookmarkStart w:id="1795" w:name="_Toc33980814"/>
      <w:bookmarkStart w:id="1796" w:name="_Toc36462615"/>
      <w:bookmarkStart w:id="1797" w:name="_Toc36462811"/>
      <w:bookmarkStart w:id="1798" w:name="_Toc43026055"/>
      <w:bookmarkStart w:id="1799" w:name="_Toc49763589"/>
      <w:bookmarkStart w:id="1800" w:name="_Toc56754285"/>
      <w:bookmarkStart w:id="1801" w:name="_Toc88743056"/>
      <w:bookmarkStart w:id="1802" w:name="_Toc101253966"/>
      <w:bookmarkStart w:id="1803" w:name="_Toc101254405"/>
      <w:bookmarkStart w:id="1804" w:name="_Toc104112117"/>
      <w:bookmarkStart w:id="1805" w:name="_Toc104192294"/>
      <w:bookmarkStart w:id="1806" w:name="_Toc104192858"/>
      <w:bookmarkStart w:id="1807" w:name="_Toc133336238"/>
      <w:bookmarkStart w:id="1808" w:name="_Toc136242539"/>
      <w:r w:rsidRPr="00F11966">
        <w:lastRenderedPageBreak/>
        <w:t>5.4.4.9</w:t>
      </w:r>
      <w:r w:rsidRPr="00F11966">
        <w:tab/>
        <w:t>Type: NrLocation</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B5C682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594198"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110CB0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1809"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1809"/>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1810" w:name="_Toc24925847"/>
      <w:bookmarkStart w:id="1811" w:name="_Toc24926025"/>
      <w:bookmarkStart w:id="1812" w:name="_Toc24926201"/>
      <w:bookmarkStart w:id="1813" w:name="_Toc33964061"/>
      <w:bookmarkStart w:id="1814" w:name="_Toc33980815"/>
      <w:bookmarkStart w:id="1815" w:name="_Toc36462616"/>
      <w:bookmarkStart w:id="1816" w:name="_Toc36462812"/>
      <w:bookmarkStart w:id="1817" w:name="_Toc43026056"/>
      <w:bookmarkStart w:id="1818" w:name="_Toc49763590"/>
      <w:bookmarkStart w:id="1819" w:name="_Toc56754286"/>
      <w:bookmarkStart w:id="1820" w:name="_Toc88743057"/>
      <w:bookmarkStart w:id="1821" w:name="_Toc101253967"/>
      <w:bookmarkStart w:id="1822" w:name="_Toc101254406"/>
      <w:bookmarkStart w:id="1823" w:name="_Toc104112118"/>
      <w:bookmarkStart w:id="1824" w:name="_Toc104192295"/>
      <w:bookmarkStart w:id="1825" w:name="_Toc104192859"/>
      <w:bookmarkStart w:id="1826" w:name="_Toc133336239"/>
      <w:bookmarkStart w:id="1827" w:name="_Toc136242540"/>
      <w:r w:rsidRPr="00F11966">
        <w:lastRenderedPageBreak/>
        <w:t>5.4.4.10</w:t>
      </w:r>
      <w:r w:rsidRPr="00F11966">
        <w:tab/>
        <w:t>Type: N3gaLocation</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777777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6937E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77777777"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DD3687" w:rsidRPr="00F11966" w14:paraId="594E1F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7777777"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DD3687" w:rsidRPr="00F11966" w14:paraId="7B6F944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lastRenderedPageBreak/>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7777777" w:rsidR="00DD3687" w:rsidRPr="00F11966"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1828" w:name="_Toc24925848"/>
      <w:bookmarkStart w:id="1829" w:name="_Toc24926026"/>
      <w:bookmarkStart w:id="1830" w:name="_Toc24926202"/>
      <w:bookmarkStart w:id="1831" w:name="_Toc33964062"/>
      <w:bookmarkStart w:id="1832" w:name="_Toc33980816"/>
      <w:bookmarkStart w:id="1833" w:name="_Toc36462617"/>
      <w:bookmarkStart w:id="1834" w:name="_Toc36462813"/>
      <w:bookmarkStart w:id="1835" w:name="_Toc43026057"/>
      <w:bookmarkStart w:id="1836" w:name="_Toc49763591"/>
      <w:bookmarkStart w:id="1837" w:name="_Toc56754287"/>
      <w:bookmarkStart w:id="1838" w:name="_Toc88743058"/>
      <w:bookmarkStart w:id="1839" w:name="_Toc101253968"/>
      <w:bookmarkStart w:id="1840" w:name="_Toc101254407"/>
      <w:bookmarkStart w:id="1841" w:name="_Toc104112119"/>
      <w:bookmarkStart w:id="1842" w:name="_Toc104192296"/>
      <w:bookmarkStart w:id="1843" w:name="_Toc104192860"/>
      <w:bookmarkStart w:id="1844" w:name="_Toc133336240"/>
      <w:bookmarkStart w:id="1845" w:name="_Toc136242541"/>
      <w:r w:rsidRPr="00F11966">
        <w:t>5.4.4.11</w:t>
      </w:r>
      <w:r w:rsidRPr="00F11966">
        <w:tab/>
        <w:t>Type: UpSecurity</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1846" w:name="_Toc24925849"/>
      <w:bookmarkStart w:id="1847" w:name="_Toc24926027"/>
      <w:bookmarkStart w:id="1848" w:name="_Toc24926203"/>
      <w:bookmarkStart w:id="1849" w:name="_Toc33964063"/>
      <w:bookmarkStart w:id="1850" w:name="_Toc33980817"/>
      <w:bookmarkStart w:id="1851" w:name="_Toc36462618"/>
      <w:bookmarkStart w:id="1852" w:name="_Toc36462814"/>
      <w:bookmarkStart w:id="1853" w:name="_Toc43026058"/>
      <w:bookmarkStart w:id="1854" w:name="_Toc49763592"/>
      <w:bookmarkStart w:id="1855" w:name="_Toc56754288"/>
      <w:bookmarkStart w:id="1856" w:name="_Toc88743059"/>
      <w:bookmarkStart w:id="1857" w:name="_Toc101253969"/>
      <w:bookmarkStart w:id="1858" w:name="_Toc101254408"/>
      <w:bookmarkStart w:id="1859" w:name="_Toc104112120"/>
      <w:bookmarkStart w:id="1860" w:name="_Toc104192297"/>
      <w:bookmarkStart w:id="1861" w:name="_Toc104192861"/>
      <w:bookmarkStart w:id="1862" w:name="_Toc133336241"/>
      <w:bookmarkStart w:id="1863" w:name="_Toc136242542"/>
      <w:r w:rsidRPr="00F11966">
        <w:t>5.4.4.12</w:t>
      </w:r>
      <w:r w:rsidRPr="00F11966">
        <w:tab/>
        <w:t xml:space="preserve">Type: </w:t>
      </w:r>
      <w:r w:rsidRPr="00F11966">
        <w:rPr>
          <w:lang w:eastAsia="zh-CN"/>
        </w:rPr>
        <w:t>NgApCause</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1864"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1864"/>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1865" w:name="_Toc24925850"/>
      <w:bookmarkStart w:id="1866" w:name="_Toc24926028"/>
      <w:bookmarkStart w:id="1867" w:name="_Toc24926204"/>
      <w:bookmarkStart w:id="1868" w:name="_Toc33964064"/>
      <w:bookmarkStart w:id="1869" w:name="_Toc33980818"/>
      <w:bookmarkStart w:id="1870" w:name="_Toc36462619"/>
      <w:bookmarkStart w:id="1871" w:name="_Toc36462815"/>
      <w:bookmarkStart w:id="1872" w:name="_Toc43026059"/>
      <w:bookmarkStart w:id="1873" w:name="_Toc49763593"/>
      <w:bookmarkStart w:id="1874" w:name="_Toc56754289"/>
      <w:bookmarkStart w:id="1875" w:name="_Toc88743060"/>
      <w:bookmarkStart w:id="1876" w:name="_Toc101253970"/>
      <w:bookmarkStart w:id="1877" w:name="_Toc101254409"/>
      <w:bookmarkStart w:id="1878" w:name="_Toc104112121"/>
      <w:bookmarkStart w:id="1879" w:name="_Toc104192298"/>
      <w:bookmarkStart w:id="1880" w:name="_Toc104192862"/>
      <w:bookmarkStart w:id="1881" w:name="_Toc133336242"/>
      <w:bookmarkStart w:id="1882" w:name="_Toc136242543"/>
      <w:r w:rsidRPr="00F11966">
        <w:lastRenderedPageBreak/>
        <w:t>5.4.4.13</w:t>
      </w:r>
      <w:r w:rsidRPr="00F11966">
        <w:tab/>
        <w:t xml:space="preserve">Type: </w:t>
      </w:r>
      <w:r w:rsidRPr="00F11966">
        <w:rPr>
          <w:noProof/>
        </w:rPr>
        <w:t>BackupAmfInfo</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1883" w:name="_Toc24925851"/>
      <w:bookmarkStart w:id="1884" w:name="_Toc24926029"/>
      <w:bookmarkStart w:id="1885" w:name="_Toc24926205"/>
      <w:bookmarkStart w:id="1886" w:name="_Toc33964065"/>
      <w:bookmarkStart w:id="1887" w:name="_Toc33980819"/>
      <w:bookmarkStart w:id="1888" w:name="_Toc36462620"/>
      <w:bookmarkStart w:id="1889" w:name="_Toc36462816"/>
      <w:bookmarkStart w:id="1890" w:name="_Toc43026060"/>
      <w:bookmarkStart w:id="1891" w:name="_Toc49763594"/>
      <w:bookmarkStart w:id="1892" w:name="_Toc56754290"/>
      <w:bookmarkStart w:id="1893" w:name="_Toc88743061"/>
      <w:bookmarkStart w:id="1894" w:name="_Toc101253971"/>
      <w:bookmarkStart w:id="1895" w:name="_Toc101254410"/>
      <w:bookmarkStart w:id="1896" w:name="_Toc104112122"/>
      <w:bookmarkStart w:id="1897" w:name="_Toc104192299"/>
      <w:bookmarkStart w:id="1898" w:name="_Toc104192863"/>
      <w:bookmarkStart w:id="1899" w:name="_Toc133336243"/>
      <w:bookmarkStart w:id="1900" w:name="_Toc136242544"/>
      <w:r w:rsidRPr="00F11966">
        <w:t>5.4.4.14</w:t>
      </w:r>
      <w:r w:rsidRPr="00F11966">
        <w:tab/>
        <w:t xml:space="preserve">Type: </w:t>
      </w:r>
      <w:r w:rsidRPr="00F11966">
        <w:rPr>
          <w:lang w:eastAsia="zh-CN"/>
        </w:rPr>
        <w:t>RefToBinaryData</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1901" w:name="_Toc24925852"/>
      <w:bookmarkStart w:id="1902" w:name="_Toc24926030"/>
      <w:bookmarkStart w:id="1903" w:name="_Toc24926206"/>
      <w:bookmarkStart w:id="1904" w:name="_Toc33964066"/>
      <w:bookmarkStart w:id="1905" w:name="_Toc33980820"/>
      <w:bookmarkStart w:id="1906" w:name="_Toc36462621"/>
      <w:bookmarkStart w:id="1907" w:name="_Toc36462817"/>
      <w:bookmarkStart w:id="1908" w:name="_Toc43026061"/>
      <w:bookmarkStart w:id="1909" w:name="_Toc49763595"/>
      <w:bookmarkStart w:id="1910" w:name="_Toc56754291"/>
      <w:bookmarkStart w:id="1911" w:name="_Toc88743062"/>
      <w:bookmarkStart w:id="1912" w:name="_Toc101253972"/>
      <w:bookmarkStart w:id="1913" w:name="_Toc101254411"/>
      <w:bookmarkStart w:id="1914" w:name="_Toc104112123"/>
      <w:bookmarkStart w:id="1915" w:name="_Toc104192300"/>
      <w:bookmarkStart w:id="1916" w:name="_Toc104192864"/>
      <w:bookmarkStart w:id="1917" w:name="_Toc133336244"/>
      <w:bookmarkStart w:id="1918" w:name="_Toc136242545"/>
      <w:r w:rsidRPr="00F11966">
        <w:t>5.4.4.15</w:t>
      </w:r>
      <w:r w:rsidRPr="00F11966">
        <w:tab/>
        <w:t>Type RouteToLocation</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1919" w:name="_Toc24925853"/>
      <w:bookmarkStart w:id="1920" w:name="_Toc24926031"/>
      <w:bookmarkStart w:id="1921" w:name="_Toc24926207"/>
      <w:bookmarkStart w:id="1922" w:name="_Toc33964067"/>
      <w:bookmarkStart w:id="1923" w:name="_Toc33980821"/>
      <w:bookmarkStart w:id="1924" w:name="_Toc36462622"/>
      <w:bookmarkStart w:id="1925" w:name="_Toc36462818"/>
      <w:bookmarkStart w:id="1926" w:name="_Toc43026062"/>
      <w:bookmarkStart w:id="1927" w:name="_Toc49763596"/>
      <w:bookmarkStart w:id="1928" w:name="_Toc56754292"/>
      <w:bookmarkStart w:id="1929" w:name="_Toc88743063"/>
      <w:bookmarkStart w:id="1930" w:name="_Toc101253973"/>
      <w:bookmarkStart w:id="1931" w:name="_Toc101254412"/>
      <w:bookmarkStart w:id="1932" w:name="_Toc104112124"/>
      <w:bookmarkStart w:id="1933" w:name="_Toc104192301"/>
      <w:bookmarkStart w:id="1934" w:name="_Toc104192865"/>
      <w:bookmarkStart w:id="1935" w:name="_Toc133336245"/>
      <w:bookmarkStart w:id="1936" w:name="_Toc136242546"/>
      <w:r w:rsidRPr="00F11966">
        <w:t>5.4.4.16</w:t>
      </w:r>
      <w:r w:rsidRPr="00F11966">
        <w:tab/>
        <w:t>Type RouteInformation</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1937" w:name="_Toc24925854"/>
      <w:bookmarkStart w:id="1938" w:name="_Toc24926032"/>
      <w:bookmarkStart w:id="1939" w:name="_Toc24926208"/>
      <w:bookmarkStart w:id="1940" w:name="_Toc33964068"/>
      <w:bookmarkStart w:id="1941" w:name="_Toc33980822"/>
      <w:bookmarkStart w:id="1942" w:name="_Toc36462623"/>
      <w:bookmarkStart w:id="1943" w:name="_Toc36462819"/>
      <w:bookmarkStart w:id="1944" w:name="_Toc43026063"/>
      <w:bookmarkStart w:id="1945" w:name="_Toc49763597"/>
      <w:bookmarkStart w:id="1946" w:name="_Toc56754293"/>
      <w:bookmarkStart w:id="1947" w:name="_Toc88743064"/>
      <w:bookmarkStart w:id="1948" w:name="_Toc101253974"/>
      <w:bookmarkStart w:id="1949" w:name="_Toc101254413"/>
      <w:bookmarkStart w:id="1950" w:name="_Toc104112125"/>
      <w:bookmarkStart w:id="1951" w:name="_Toc104192302"/>
      <w:bookmarkStart w:id="1952" w:name="_Toc104192866"/>
      <w:bookmarkStart w:id="1953" w:name="_Toc133336246"/>
      <w:bookmarkStart w:id="1954" w:name="_Toc136242547"/>
      <w:r w:rsidRPr="00F11966">
        <w:lastRenderedPageBreak/>
        <w:t>5.4.4.17</w:t>
      </w:r>
      <w:r w:rsidRPr="00F11966">
        <w:tab/>
        <w:t>Type: Area</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1955" w:name="_Toc24925855"/>
      <w:bookmarkStart w:id="1956" w:name="_Toc24926033"/>
      <w:bookmarkStart w:id="1957" w:name="_Toc24926209"/>
      <w:bookmarkStart w:id="1958" w:name="_Toc33964069"/>
      <w:bookmarkStart w:id="1959" w:name="_Toc33980823"/>
      <w:bookmarkStart w:id="1960" w:name="_Toc36462624"/>
      <w:bookmarkStart w:id="1961" w:name="_Toc36462820"/>
      <w:bookmarkStart w:id="1962" w:name="_Toc43026064"/>
      <w:bookmarkStart w:id="1963" w:name="_Toc49763598"/>
      <w:bookmarkStart w:id="1964" w:name="_Toc56754294"/>
      <w:bookmarkStart w:id="1965" w:name="_Toc88743065"/>
      <w:bookmarkStart w:id="1966" w:name="_Toc101253975"/>
      <w:bookmarkStart w:id="1967" w:name="_Toc101254414"/>
      <w:bookmarkStart w:id="1968" w:name="_Toc104112126"/>
      <w:bookmarkStart w:id="1969" w:name="_Toc104192303"/>
      <w:bookmarkStart w:id="1970" w:name="_Toc104192867"/>
      <w:bookmarkStart w:id="1971" w:name="_Toc133336247"/>
      <w:bookmarkStart w:id="1972" w:name="_Toc136242548"/>
      <w:r w:rsidRPr="00F11966">
        <w:t>5.4.4.18</w:t>
      </w:r>
      <w:r w:rsidRPr="00F11966">
        <w:tab/>
        <w:t>Type: ServiceAreaRestriction</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1973"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974" w:name="_MCCTEMPBM_CRPT84370048___2"/>
            <w:bookmarkEnd w:id="1973"/>
            <w:bookmarkEnd w:id="1974"/>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1975" w:name="_Toc24925856"/>
      <w:bookmarkStart w:id="1976" w:name="_Toc24926034"/>
      <w:bookmarkStart w:id="1977" w:name="_Toc24926210"/>
      <w:bookmarkStart w:id="1978" w:name="_Toc33964070"/>
      <w:bookmarkStart w:id="1979" w:name="_Toc33980824"/>
      <w:bookmarkStart w:id="1980" w:name="_Toc36462625"/>
      <w:bookmarkStart w:id="1981" w:name="_Toc36462821"/>
      <w:bookmarkStart w:id="1982" w:name="_Toc43026065"/>
      <w:bookmarkStart w:id="1983" w:name="_Toc49763599"/>
      <w:bookmarkStart w:id="1984" w:name="_Toc56754295"/>
      <w:bookmarkStart w:id="1985" w:name="_Toc88743066"/>
      <w:bookmarkStart w:id="1986" w:name="_Toc101253976"/>
      <w:bookmarkStart w:id="1987" w:name="_Toc101254415"/>
      <w:bookmarkStart w:id="1988" w:name="_Toc104112127"/>
      <w:bookmarkStart w:id="1989" w:name="_Toc104192304"/>
      <w:bookmarkStart w:id="1990" w:name="_Toc104192868"/>
      <w:bookmarkStart w:id="1991" w:name="_Toc133336248"/>
      <w:bookmarkStart w:id="1992" w:name="_Toc136242549"/>
      <w:r w:rsidRPr="00F11966">
        <w:t>5.4.4.19</w:t>
      </w:r>
      <w:r w:rsidRPr="00F11966">
        <w:tab/>
        <w:t>Type: PlmnIdRm</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1993" w:name="_Toc24925857"/>
      <w:bookmarkStart w:id="1994" w:name="_Toc24926035"/>
      <w:bookmarkStart w:id="1995" w:name="_Toc24926211"/>
      <w:bookmarkStart w:id="1996" w:name="_Toc33964071"/>
      <w:bookmarkStart w:id="1997" w:name="_Toc33980825"/>
      <w:bookmarkStart w:id="1998" w:name="_Toc36462626"/>
      <w:bookmarkStart w:id="1999" w:name="_Toc36462822"/>
      <w:bookmarkStart w:id="2000" w:name="_Toc43026066"/>
      <w:bookmarkStart w:id="2001" w:name="_Toc49763600"/>
      <w:bookmarkStart w:id="2002" w:name="_Toc56754296"/>
      <w:bookmarkStart w:id="2003" w:name="_Toc88743067"/>
      <w:bookmarkStart w:id="2004" w:name="_Toc101253977"/>
      <w:bookmarkStart w:id="2005" w:name="_Toc101254416"/>
      <w:bookmarkStart w:id="2006" w:name="_Toc104112128"/>
      <w:bookmarkStart w:id="2007" w:name="_Toc104192305"/>
      <w:bookmarkStart w:id="2008" w:name="_Toc104192869"/>
      <w:bookmarkStart w:id="2009" w:name="_Toc133336249"/>
      <w:bookmarkStart w:id="2010" w:name="_Toc136242550"/>
      <w:r w:rsidRPr="00F11966">
        <w:t>5.4.4.20</w:t>
      </w:r>
      <w:r w:rsidRPr="00F11966">
        <w:tab/>
        <w:t>Type: TaiRm</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011" w:name="_Toc24925858"/>
      <w:bookmarkStart w:id="2012" w:name="_Toc24926036"/>
      <w:bookmarkStart w:id="2013" w:name="_Toc24926212"/>
      <w:bookmarkStart w:id="2014" w:name="_Toc33964072"/>
      <w:bookmarkStart w:id="2015" w:name="_Toc33980826"/>
      <w:bookmarkStart w:id="2016" w:name="_Toc36462627"/>
      <w:bookmarkStart w:id="2017" w:name="_Toc36462823"/>
      <w:bookmarkStart w:id="2018" w:name="_Toc43026067"/>
      <w:bookmarkStart w:id="2019" w:name="_Toc49763601"/>
      <w:bookmarkStart w:id="2020" w:name="_Toc56754297"/>
      <w:bookmarkStart w:id="2021" w:name="_Toc88743068"/>
      <w:bookmarkStart w:id="2022" w:name="_Toc101253978"/>
      <w:bookmarkStart w:id="2023" w:name="_Toc101254417"/>
      <w:bookmarkStart w:id="2024" w:name="_Toc104112129"/>
      <w:bookmarkStart w:id="2025" w:name="_Toc104192306"/>
      <w:bookmarkStart w:id="2026" w:name="_Toc104192870"/>
      <w:bookmarkStart w:id="2027" w:name="_Toc133336250"/>
      <w:bookmarkStart w:id="2028" w:name="_Toc136242551"/>
      <w:r w:rsidRPr="00F11966">
        <w:t>5.4.4.21</w:t>
      </w:r>
      <w:r w:rsidRPr="00F11966">
        <w:tab/>
        <w:t>Type: EcgiRm</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029" w:name="_Toc24925859"/>
      <w:bookmarkStart w:id="2030" w:name="_Toc24926037"/>
      <w:bookmarkStart w:id="2031" w:name="_Toc24926213"/>
      <w:bookmarkStart w:id="2032" w:name="_Toc33964073"/>
      <w:bookmarkStart w:id="2033" w:name="_Toc33980827"/>
      <w:bookmarkStart w:id="2034" w:name="_Toc36462628"/>
      <w:bookmarkStart w:id="2035" w:name="_Toc36462824"/>
      <w:bookmarkStart w:id="2036" w:name="_Toc43026068"/>
      <w:bookmarkStart w:id="2037" w:name="_Toc49763602"/>
      <w:bookmarkStart w:id="2038" w:name="_Toc56754298"/>
      <w:bookmarkStart w:id="2039" w:name="_Toc88743069"/>
      <w:bookmarkStart w:id="2040" w:name="_Toc101253979"/>
      <w:bookmarkStart w:id="2041" w:name="_Toc101254418"/>
      <w:bookmarkStart w:id="2042" w:name="_Toc104112130"/>
      <w:bookmarkStart w:id="2043" w:name="_Toc104192307"/>
      <w:bookmarkStart w:id="2044" w:name="_Toc104192871"/>
      <w:bookmarkStart w:id="2045" w:name="_Toc133336251"/>
      <w:bookmarkStart w:id="2046" w:name="_Toc136242552"/>
      <w:r w:rsidRPr="00F11966">
        <w:t>5.4.4.22</w:t>
      </w:r>
      <w:r w:rsidRPr="00F11966">
        <w:tab/>
        <w:t>Type: NcgiRm</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047" w:name="_Toc24925860"/>
      <w:bookmarkStart w:id="2048" w:name="_Toc24926038"/>
      <w:bookmarkStart w:id="2049" w:name="_Toc24926214"/>
      <w:bookmarkStart w:id="2050" w:name="_Toc33964074"/>
      <w:bookmarkStart w:id="2051" w:name="_Toc33980828"/>
      <w:bookmarkStart w:id="2052" w:name="_Toc36462629"/>
      <w:bookmarkStart w:id="2053" w:name="_Toc36462825"/>
      <w:bookmarkStart w:id="2054" w:name="_Toc43026069"/>
      <w:bookmarkStart w:id="2055" w:name="_Toc49763603"/>
      <w:bookmarkStart w:id="2056" w:name="_Toc56754299"/>
      <w:bookmarkStart w:id="2057" w:name="_Toc88743070"/>
      <w:bookmarkStart w:id="2058" w:name="_Toc101253980"/>
      <w:bookmarkStart w:id="2059" w:name="_Toc101254419"/>
      <w:bookmarkStart w:id="2060" w:name="_Toc104112131"/>
      <w:bookmarkStart w:id="2061" w:name="_Toc104192308"/>
      <w:bookmarkStart w:id="2062" w:name="_Toc104192872"/>
      <w:bookmarkStart w:id="2063" w:name="_Toc133336252"/>
      <w:bookmarkStart w:id="2064" w:name="_Toc136242553"/>
      <w:r w:rsidRPr="00F11966">
        <w:t>5.4.4.23</w:t>
      </w:r>
      <w:r w:rsidRPr="00F11966">
        <w:tab/>
        <w:t>Type: EutraLocationRm</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065" w:name="_Toc24925861"/>
      <w:bookmarkStart w:id="2066" w:name="_Toc24926039"/>
      <w:bookmarkStart w:id="2067" w:name="_Toc24926215"/>
      <w:bookmarkStart w:id="2068" w:name="_Toc33964075"/>
      <w:bookmarkStart w:id="2069" w:name="_Toc33980829"/>
      <w:bookmarkStart w:id="2070" w:name="_Toc36462630"/>
      <w:bookmarkStart w:id="2071" w:name="_Toc36462826"/>
      <w:bookmarkStart w:id="2072" w:name="_Toc43026070"/>
      <w:bookmarkStart w:id="2073" w:name="_Toc49763604"/>
      <w:bookmarkStart w:id="2074" w:name="_Toc56754300"/>
      <w:bookmarkStart w:id="2075" w:name="_Toc88743071"/>
      <w:bookmarkStart w:id="2076" w:name="_Toc101253981"/>
      <w:bookmarkStart w:id="2077" w:name="_Toc101254420"/>
      <w:bookmarkStart w:id="2078" w:name="_Toc104112132"/>
      <w:bookmarkStart w:id="2079" w:name="_Toc104192309"/>
      <w:bookmarkStart w:id="2080" w:name="_Toc104192873"/>
      <w:bookmarkStart w:id="2081" w:name="_Toc133336253"/>
      <w:bookmarkStart w:id="2082" w:name="_Toc136242554"/>
      <w:r w:rsidRPr="00F11966">
        <w:lastRenderedPageBreak/>
        <w:t>5.4.4.24</w:t>
      </w:r>
      <w:r w:rsidRPr="00F11966">
        <w:tab/>
        <w:t>Type: NrLocationRm</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083" w:name="_Toc24925862"/>
      <w:bookmarkStart w:id="2084" w:name="_Toc24926040"/>
      <w:bookmarkStart w:id="2085" w:name="_Toc24926216"/>
      <w:bookmarkStart w:id="2086" w:name="_Toc33964076"/>
      <w:bookmarkStart w:id="2087" w:name="_Toc33980830"/>
      <w:bookmarkStart w:id="2088" w:name="_Toc36462631"/>
      <w:bookmarkStart w:id="2089" w:name="_Toc36462827"/>
      <w:bookmarkStart w:id="2090" w:name="_Toc43026071"/>
      <w:bookmarkStart w:id="2091" w:name="_Toc49763605"/>
      <w:bookmarkStart w:id="2092" w:name="_Toc56754301"/>
      <w:bookmarkStart w:id="2093" w:name="_Toc88743072"/>
      <w:bookmarkStart w:id="2094" w:name="_Toc101253982"/>
      <w:bookmarkStart w:id="2095" w:name="_Toc101254421"/>
      <w:bookmarkStart w:id="2096" w:name="_Toc104112133"/>
      <w:bookmarkStart w:id="2097" w:name="_Toc104192310"/>
      <w:bookmarkStart w:id="2098" w:name="_Toc104192874"/>
      <w:bookmarkStart w:id="2099" w:name="_Toc133336254"/>
      <w:bookmarkStart w:id="2100" w:name="_Toc136242555"/>
      <w:r w:rsidRPr="00F11966">
        <w:t>5.4.4.25</w:t>
      </w:r>
      <w:r w:rsidRPr="00F11966">
        <w:tab/>
        <w:t>Type: UpSecurityRm</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101" w:name="_Toc24925863"/>
      <w:bookmarkStart w:id="2102" w:name="_Toc24926041"/>
      <w:bookmarkStart w:id="2103" w:name="_Toc24926217"/>
      <w:bookmarkStart w:id="2104" w:name="_Toc33964077"/>
      <w:bookmarkStart w:id="2105" w:name="_Toc33980831"/>
      <w:bookmarkStart w:id="2106" w:name="_Toc36462632"/>
      <w:bookmarkStart w:id="2107" w:name="_Toc36462828"/>
      <w:bookmarkStart w:id="2108" w:name="_Toc43026072"/>
      <w:bookmarkStart w:id="2109" w:name="_Toc49763606"/>
      <w:bookmarkStart w:id="2110" w:name="_Toc56754302"/>
      <w:bookmarkStart w:id="2111" w:name="_Toc88743073"/>
      <w:bookmarkStart w:id="2112" w:name="_Toc101253983"/>
      <w:bookmarkStart w:id="2113" w:name="_Toc101254422"/>
      <w:bookmarkStart w:id="2114" w:name="_Toc104112134"/>
      <w:bookmarkStart w:id="2115" w:name="_Toc104192311"/>
      <w:bookmarkStart w:id="2116" w:name="_Toc104192875"/>
      <w:bookmarkStart w:id="2117" w:name="_Toc133336255"/>
      <w:bookmarkStart w:id="2118" w:name="_Toc136242556"/>
      <w:r w:rsidRPr="00F11966">
        <w:t>5.4.4.26</w:t>
      </w:r>
      <w:r w:rsidRPr="00F11966">
        <w:tab/>
        <w:t xml:space="preserve">Type: </w:t>
      </w:r>
      <w:r w:rsidRPr="00F11966">
        <w:rPr>
          <w:lang w:eastAsia="zh-CN"/>
        </w:rPr>
        <w:t>RefToBinaryDataRm</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119" w:name="_Toc24925864"/>
      <w:bookmarkStart w:id="2120" w:name="_Toc24926042"/>
      <w:bookmarkStart w:id="2121" w:name="_Toc24926218"/>
      <w:bookmarkStart w:id="2122" w:name="_Toc33964078"/>
      <w:bookmarkStart w:id="2123" w:name="_Toc33980832"/>
      <w:bookmarkStart w:id="2124" w:name="_Toc36462633"/>
      <w:bookmarkStart w:id="2125" w:name="_Toc36462829"/>
      <w:bookmarkStart w:id="2126" w:name="_Toc43026073"/>
      <w:bookmarkStart w:id="2127" w:name="_Toc49763607"/>
      <w:bookmarkStart w:id="2128" w:name="_Toc56754303"/>
      <w:bookmarkStart w:id="2129" w:name="_Toc88743074"/>
      <w:bookmarkStart w:id="2130" w:name="_Toc101253984"/>
      <w:bookmarkStart w:id="2131" w:name="_Toc101254423"/>
      <w:bookmarkStart w:id="2132" w:name="_Toc104112135"/>
      <w:bookmarkStart w:id="2133" w:name="_Toc104192312"/>
      <w:bookmarkStart w:id="2134" w:name="_Toc104192876"/>
      <w:bookmarkStart w:id="2135" w:name="_Toc133336256"/>
      <w:bookmarkStart w:id="2136" w:name="_Toc136242557"/>
      <w:r w:rsidRPr="00F11966">
        <w:lastRenderedPageBreak/>
        <w:t>5.4.4.27</w:t>
      </w:r>
      <w:r w:rsidRPr="00F11966">
        <w:tab/>
        <w:t>Type: PresenceInfo</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137" w:name="_Toc24925865"/>
      <w:bookmarkStart w:id="2138" w:name="_Toc24926043"/>
      <w:bookmarkStart w:id="2139" w:name="_Toc24926219"/>
      <w:bookmarkStart w:id="2140" w:name="_Toc33964079"/>
      <w:bookmarkStart w:id="2141" w:name="_Toc33980833"/>
      <w:bookmarkStart w:id="2142" w:name="_Toc36462634"/>
      <w:bookmarkStart w:id="2143" w:name="_Toc36462830"/>
      <w:bookmarkStart w:id="2144" w:name="_Toc43026074"/>
      <w:bookmarkStart w:id="2145" w:name="_Toc49763608"/>
      <w:bookmarkStart w:id="2146" w:name="_Toc56754304"/>
      <w:bookmarkStart w:id="2147" w:name="_Toc88743075"/>
      <w:bookmarkStart w:id="2148" w:name="_Toc101253985"/>
      <w:bookmarkStart w:id="2149" w:name="_Toc101254424"/>
      <w:bookmarkStart w:id="2150" w:name="_Toc104112136"/>
      <w:bookmarkStart w:id="2151" w:name="_Toc104192313"/>
      <w:bookmarkStart w:id="2152" w:name="_Toc104192877"/>
      <w:bookmarkStart w:id="2153" w:name="_Toc133336257"/>
      <w:bookmarkStart w:id="2154" w:name="_Toc136242558"/>
      <w:r w:rsidRPr="00F11966">
        <w:lastRenderedPageBreak/>
        <w:t>5.4.4.28</w:t>
      </w:r>
      <w:r w:rsidRPr="00F11966">
        <w:tab/>
        <w:t>Type: GlobalRanNodeId</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155" w:name="_Toc24925866"/>
      <w:bookmarkStart w:id="2156" w:name="_Toc24926044"/>
      <w:bookmarkStart w:id="2157" w:name="_Toc24926220"/>
      <w:bookmarkStart w:id="2158" w:name="_Toc33964080"/>
      <w:bookmarkStart w:id="2159" w:name="_Toc33980834"/>
      <w:bookmarkStart w:id="2160" w:name="_Toc36462635"/>
      <w:bookmarkStart w:id="2161" w:name="_Toc36462831"/>
      <w:bookmarkStart w:id="2162" w:name="_Toc43026075"/>
      <w:bookmarkStart w:id="2163" w:name="_Toc49763609"/>
      <w:bookmarkStart w:id="2164" w:name="_Toc56754305"/>
      <w:bookmarkStart w:id="2165" w:name="_Toc88743076"/>
      <w:bookmarkStart w:id="2166" w:name="_Toc101253986"/>
      <w:bookmarkStart w:id="2167" w:name="_Toc101254425"/>
      <w:bookmarkStart w:id="2168" w:name="_Toc104112137"/>
      <w:bookmarkStart w:id="2169" w:name="_Toc104192314"/>
      <w:bookmarkStart w:id="2170" w:name="_Toc104192878"/>
      <w:bookmarkStart w:id="2171" w:name="_Toc133336258"/>
      <w:bookmarkStart w:id="2172" w:name="_Toc136242559"/>
      <w:r w:rsidRPr="00F11966">
        <w:lastRenderedPageBreak/>
        <w:t>5.4.4.29</w:t>
      </w:r>
      <w:r w:rsidRPr="00F11966">
        <w:tab/>
        <w:t>Type: GNbId</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173" w:name="_Toc24925867"/>
      <w:bookmarkStart w:id="2174" w:name="_Toc24926045"/>
      <w:bookmarkStart w:id="2175" w:name="_Toc24926221"/>
      <w:bookmarkStart w:id="2176" w:name="_Toc33964081"/>
      <w:bookmarkStart w:id="2177" w:name="_Toc33980835"/>
      <w:bookmarkStart w:id="2178" w:name="_Toc36462636"/>
      <w:bookmarkStart w:id="2179" w:name="_Toc36462832"/>
      <w:bookmarkStart w:id="2180" w:name="_Toc43026076"/>
      <w:bookmarkStart w:id="2181" w:name="_Toc49763610"/>
      <w:bookmarkStart w:id="2182" w:name="_Toc56754306"/>
      <w:bookmarkStart w:id="2183" w:name="_Toc88743077"/>
      <w:bookmarkStart w:id="2184" w:name="_Toc101253987"/>
      <w:bookmarkStart w:id="2185" w:name="_Toc101254426"/>
      <w:bookmarkStart w:id="2186" w:name="_Toc104112138"/>
      <w:bookmarkStart w:id="2187" w:name="_Toc104192315"/>
      <w:bookmarkStart w:id="2188" w:name="_Toc104192879"/>
      <w:bookmarkStart w:id="2189" w:name="_Toc133336259"/>
      <w:bookmarkStart w:id="2190" w:name="_Toc136242560"/>
      <w:r w:rsidRPr="00F11966">
        <w:t>5.4.4.30</w:t>
      </w:r>
      <w:r w:rsidRPr="00F11966">
        <w:tab/>
        <w:t>Type: PresenceInfoRm</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191" w:name="_Toc24925868"/>
      <w:bookmarkStart w:id="2192" w:name="_Toc24926046"/>
      <w:bookmarkStart w:id="2193" w:name="_Toc24926222"/>
      <w:bookmarkStart w:id="2194" w:name="_Toc33964082"/>
      <w:bookmarkStart w:id="2195" w:name="_Toc33980836"/>
      <w:bookmarkStart w:id="2196" w:name="_Toc36462637"/>
      <w:bookmarkStart w:id="2197" w:name="_Toc36462833"/>
      <w:bookmarkStart w:id="2198" w:name="_Toc43026077"/>
      <w:bookmarkStart w:id="2199" w:name="_Toc49763611"/>
      <w:bookmarkStart w:id="2200" w:name="_Toc56754307"/>
      <w:bookmarkStart w:id="2201" w:name="_Toc88743078"/>
      <w:bookmarkStart w:id="2202" w:name="_Toc101253988"/>
      <w:bookmarkStart w:id="2203" w:name="_Toc101254427"/>
      <w:bookmarkStart w:id="2204" w:name="_Toc104112139"/>
      <w:bookmarkStart w:id="2205" w:name="_Toc104192316"/>
      <w:bookmarkStart w:id="2206" w:name="_Toc104192880"/>
      <w:bookmarkStart w:id="2207" w:name="_Toc133336260"/>
      <w:bookmarkStart w:id="2208" w:name="_Toc136242561"/>
      <w:r w:rsidRPr="00F11966">
        <w:t>5.4.4.</w:t>
      </w:r>
      <w:r w:rsidRPr="00F11966">
        <w:rPr>
          <w:lang w:eastAsia="zh-CN"/>
        </w:rPr>
        <w:t>31</w:t>
      </w:r>
      <w:r w:rsidRPr="00F11966">
        <w:tab/>
      </w:r>
      <w:bookmarkEnd w:id="2191"/>
      <w:bookmarkEnd w:id="2192"/>
      <w:bookmarkEnd w:id="2193"/>
      <w:r w:rsidRPr="00F11966">
        <w:t>Void</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209" w:name="_Toc24925869"/>
      <w:bookmarkStart w:id="2210" w:name="_Toc24926047"/>
      <w:bookmarkStart w:id="2211" w:name="_Toc24926223"/>
      <w:bookmarkStart w:id="2212" w:name="_Toc33964083"/>
      <w:bookmarkStart w:id="2213" w:name="_Toc33980837"/>
      <w:bookmarkStart w:id="2214" w:name="_Toc36462638"/>
      <w:bookmarkStart w:id="2215" w:name="_Toc36462834"/>
      <w:bookmarkStart w:id="2216" w:name="_Toc43026078"/>
      <w:bookmarkStart w:id="2217" w:name="_Toc49763612"/>
      <w:bookmarkStart w:id="2218" w:name="_Toc56754308"/>
      <w:bookmarkStart w:id="2219" w:name="_Toc88743079"/>
      <w:bookmarkStart w:id="2220" w:name="_Toc101253989"/>
      <w:bookmarkStart w:id="2221" w:name="_Toc101254428"/>
      <w:bookmarkStart w:id="2222" w:name="_Toc104112140"/>
      <w:bookmarkStart w:id="2223" w:name="_Toc104192317"/>
      <w:bookmarkStart w:id="2224" w:name="_Toc104192881"/>
      <w:bookmarkStart w:id="2225" w:name="_Toc133336261"/>
      <w:bookmarkStart w:id="2226" w:name="_Toc136242562"/>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3B60DD04"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7433C1" w:rsidRPr="00F11966" w:rsidRDefault="007433C1" w:rsidP="007433C1">
            <w:pPr>
              <w:pStyle w:val="TAL"/>
              <w:rPr>
                <w:rFonts w:cs="Arial"/>
                <w:szCs w:val="18"/>
                <w:lang w:val="en-US" w:eastAsia="zh-CN"/>
              </w:rPr>
            </w:pPr>
          </w:p>
          <w:p w14:paraId="7152114A"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746E33AC"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227" w:name="_Toc24925870"/>
      <w:bookmarkStart w:id="2228" w:name="_Toc24926048"/>
      <w:bookmarkStart w:id="2229" w:name="_Toc24926224"/>
      <w:bookmarkStart w:id="2230" w:name="_Toc33964084"/>
      <w:bookmarkStart w:id="2231" w:name="_Toc33980838"/>
      <w:bookmarkStart w:id="2232" w:name="_Toc36462639"/>
      <w:bookmarkStart w:id="2233" w:name="_Toc36462835"/>
      <w:bookmarkStart w:id="2234" w:name="_Toc43026079"/>
      <w:bookmarkStart w:id="2235" w:name="_Toc49763613"/>
      <w:bookmarkStart w:id="2236" w:name="_Toc56754309"/>
      <w:bookmarkStart w:id="2237" w:name="_Toc88743080"/>
      <w:bookmarkStart w:id="2238" w:name="_Toc101253990"/>
      <w:bookmarkStart w:id="2239" w:name="_Toc101254429"/>
      <w:bookmarkStart w:id="2240" w:name="_Toc104112141"/>
      <w:bookmarkStart w:id="2241" w:name="_Toc104192318"/>
      <w:bookmarkStart w:id="2242" w:name="_Toc104192882"/>
      <w:bookmarkStart w:id="2243" w:name="_Toc133336262"/>
      <w:bookmarkStart w:id="2244" w:name="_Toc136242563"/>
      <w:r w:rsidRPr="00F11966">
        <w:t>5.4.4.33</w:t>
      </w:r>
      <w:r w:rsidRPr="00F11966">
        <w:tab/>
        <w:t>Type: PlmnIdNid</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245" w:name="_Toc24925871"/>
      <w:bookmarkStart w:id="2246" w:name="_Toc24926049"/>
      <w:bookmarkStart w:id="2247" w:name="_Toc24926225"/>
      <w:bookmarkStart w:id="2248" w:name="_Toc33964085"/>
      <w:bookmarkStart w:id="2249" w:name="_Toc33980839"/>
      <w:bookmarkStart w:id="2250" w:name="_Toc36462640"/>
      <w:bookmarkStart w:id="2251" w:name="_Toc36462836"/>
      <w:bookmarkStart w:id="2252" w:name="_Toc43026080"/>
      <w:bookmarkStart w:id="2253" w:name="_Toc49763614"/>
      <w:bookmarkStart w:id="2254" w:name="_Toc56754310"/>
      <w:bookmarkStart w:id="2255" w:name="_Toc88743081"/>
      <w:bookmarkStart w:id="2256" w:name="_Toc101253991"/>
      <w:bookmarkStart w:id="2257" w:name="_Toc101254430"/>
      <w:bookmarkStart w:id="2258" w:name="_Toc104112142"/>
      <w:bookmarkStart w:id="2259" w:name="_Toc104192319"/>
      <w:bookmarkStart w:id="2260" w:name="_Toc104192883"/>
      <w:bookmarkStart w:id="2261" w:name="_Toc133336263"/>
      <w:bookmarkStart w:id="2262" w:name="_Toc136242564"/>
      <w:r w:rsidRPr="00F11966">
        <w:t>5.4.4.34</w:t>
      </w:r>
      <w:r w:rsidRPr="00F11966">
        <w:tab/>
        <w:t>Type: PlmnIdNidRm</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263" w:name="_Toc24925872"/>
      <w:bookmarkStart w:id="2264" w:name="_Toc24926050"/>
      <w:bookmarkStart w:id="2265" w:name="_Toc24926226"/>
      <w:bookmarkStart w:id="2266" w:name="_Toc33964086"/>
      <w:bookmarkStart w:id="2267" w:name="_Toc33980840"/>
      <w:bookmarkStart w:id="2268" w:name="_Toc36462641"/>
      <w:bookmarkStart w:id="2269" w:name="_Toc36462837"/>
      <w:bookmarkStart w:id="2270" w:name="_Toc43026081"/>
      <w:bookmarkStart w:id="2271" w:name="_Toc49763615"/>
      <w:bookmarkStart w:id="2272" w:name="_Toc56754311"/>
      <w:bookmarkStart w:id="2273" w:name="_Toc88743082"/>
      <w:bookmarkStart w:id="2274" w:name="_Toc101253992"/>
      <w:bookmarkStart w:id="2275" w:name="_Toc101254431"/>
      <w:bookmarkStart w:id="2276" w:name="_Toc104112143"/>
      <w:bookmarkStart w:id="2277" w:name="_Toc104192320"/>
      <w:bookmarkStart w:id="2278" w:name="_Toc104192884"/>
      <w:bookmarkStart w:id="2279" w:name="_Toc133336264"/>
      <w:bookmarkStart w:id="2280" w:name="_Toc136242565"/>
      <w:r w:rsidRPr="00F11966">
        <w:lastRenderedPageBreak/>
        <w:t>5.4.4.35</w:t>
      </w:r>
      <w:r w:rsidRPr="00F11966">
        <w:tab/>
        <w:t xml:space="preserve">Type: </w:t>
      </w:r>
      <w:r w:rsidRPr="00F11966">
        <w:rPr>
          <w:noProof/>
          <w:lang w:eastAsia="zh-CN"/>
        </w:rPr>
        <w:t>SmallDataRateStatus</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281" w:name="_Toc24925873"/>
      <w:bookmarkStart w:id="2282" w:name="_Toc24926051"/>
      <w:bookmarkStart w:id="2283" w:name="_Toc24926227"/>
      <w:bookmarkStart w:id="2284" w:name="_Toc33964087"/>
      <w:bookmarkStart w:id="2285" w:name="_Toc33980841"/>
      <w:bookmarkStart w:id="2286" w:name="_Toc36462642"/>
      <w:bookmarkStart w:id="2287" w:name="_Toc36462838"/>
      <w:bookmarkStart w:id="2288" w:name="_Toc43026082"/>
      <w:bookmarkStart w:id="2289" w:name="_Toc49763616"/>
      <w:bookmarkStart w:id="2290" w:name="_Toc56754312"/>
      <w:bookmarkStart w:id="2291" w:name="_Toc88743083"/>
      <w:bookmarkStart w:id="2292" w:name="_Toc101253993"/>
      <w:bookmarkStart w:id="2293" w:name="_Toc101254432"/>
      <w:bookmarkStart w:id="2294" w:name="_Toc104112144"/>
      <w:bookmarkStart w:id="2295" w:name="_Toc104192321"/>
      <w:bookmarkStart w:id="2296" w:name="_Toc104192885"/>
      <w:bookmarkStart w:id="2297" w:name="_Toc133336265"/>
      <w:bookmarkStart w:id="2298" w:name="_Toc136242566"/>
      <w:r w:rsidRPr="00F11966">
        <w:t>5.4.4.36</w:t>
      </w:r>
      <w:r w:rsidRPr="00F11966">
        <w:tab/>
        <w:t>Type: HfcNodeId</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299" w:name="_Toc24925874"/>
      <w:bookmarkStart w:id="2300" w:name="_Toc24926052"/>
      <w:bookmarkStart w:id="2301" w:name="_Toc24926228"/>
      <w:bookmarkStart w:id="2302" w:name="_Toc33964088"/>
      <w:bookmarkStart w:id="2303" w:name="_Toc33980842"/>
      <w:bookmarkStart w:id="2304" w:name="_Toc36462643"/>
      <w:bookmarkStart w:id="2305" w:name="_Toc36462839"/>
      <w:bookmarkStart w:id="2306" w:name="_Toc43026083"/>
      <w:bookmarkStart w:id="2307" w:name="_Toc49763617"/>
      <w:bookmarkStart w:id="2308" w:name="_Toc56754313"/>
      <w:bookmarkStart w:id="2309" w:name="_Toc88743084"/>
      <w:bookmarkStart w:id="2310" w:name="_Toc101253994"/>
      <w:bookmarkStart w:id="2311" w:name="_Toc101254433"/>
      <w:bookmarkStart w:id="2312" w:name="_Toc104112145"/>
      <w:bookmarkStart w:id="2313" w:name="_Toc104192322"/>
      <w:bookmarkStart w:id="2314" w:name="_Toc104192886"/>
      <w:bookmarkStart w:id="2315" w:name="_Toc133336266"/>
      <w:bookmarkStart w:id="2316" w:name="_Toc136242567"/>
      <w:r w:rsidRPr="00F11966">
        <w:t>5.4.4.37</w:t>
      </w:r>
      <w:r w:rsidRPr="00F11966">
        <w:tab/>
        <w:t>Type: HfcNodeIdRm</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317" w:name="_Toc24925875"/>
      <w:bookmarkStart w:id="2318" w:name="_Toc24926053"/>
      <w:bookmarkStart w:id="2319" w:name="_Toc24926229"/>
      <w:bookmarkStart w:id="2320" w:name="_Toc33964089"/>
      <w:bookmarkStart w:id="2321" w:name="_Toc33980843"/>
      <w:bookmarkStart w:id="2322" w:name="_Toc36462644"/>
      <w:bookmarkStart w:id="2323" w:name="_Toc36462840"/>
      <w:bookmarkStart w:id="2324" w:name="_Toc43026084"/>
      <w:bookmarkStart w:id="2325" w:name="_Toc49763618"/>
      <w:bookmarkStart w:id="2326" w:name="_Toc56754314"/>
      <w:bookmarkStart w:id="2327" w:name="_Toc88743085"/>
      <w:bookmarkStart w:id="2328" w:name="_Toc101253995"/>
      <w:bookmarkStart w:id="2329" w:name="_Toc101254434"/>
      <w:bookmarkStart w:id="2330" w:name="_Toc104112146"/>
      <w:bookmarkStart w:id="2331" w:name="_Toc104192323"/>
      <w:bookmarkStart w:id="2332" w:name="_Toc104192887"/>
      <w:bookmarkStart w:id="2333" w:name="_Toc133336267"/>
      <w:bookmarkStart w:id="2334" w:name="_Toc136242568"/>
      <w:r w:rsidRPr="00F11966">
        <w:lastRenderedPageBreak/>
        <w:t>5.4.4.38</w:t>
      </w:r>
      <w:r w:rsidRPr="00F11966">
        <w:tab/>
        <w:t>Type: WirelineArea</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2EA108B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754BCCA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BC29C07"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E92CBF"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335" w:name="_Toc24925876"/>
      <w:bookmarkStart w:id="2336" w:name="_Toc24926054"/>
      <w:bookmarkStart w:id="2337" w:name="_Toc24926230"/>
      <w:bookmarkStart w:id="2338" w:name="_Toc33964090"/>
      <w:bookmarkStart w:id="2339" w:name="_Toc33980844"/>
      <w:bookmarkStart w:id="2340" w:name="_Toc36462645"/>
      <w:bookmarkStart w:id="2341" w:name="_Toc36462841"/>
      <w:bookmarkStart w:id="2342" w:name="_Toc43026085"/>
      <w:bookmarkStart w:id="2343" w:name="_Toc49763619"/>
      <w:bookmarkStart w:id="2344" w:name="_Toc56754315"/>
      <w:bookmarkStart w:id="2345" w:name="_Toc88743086"/>
      <w:bookmarkStart w:id="2346" w:name="_Toc101253996"/>
      <w:bookmarkStart w:id="2347" w:name="_Toc101254435"/>
      <w:bookmarkStart w:id="2348" w:name="_Toc104112147"/>
      <w:bookmarkStart w:id="2349" w:name="_Toc104192324"/>
      <w:bookmarkStart w:id="2350" w:name="_Toc104192888"/>
      <w:bookmarkStart w:id="2351" w:name="_Toc133336268"/>
      <w:bookmarkStart w:id="2352" w:name="_Toc136242569"/>
      <w:r w:rsidRPr="00F11966">
        <w:t>5.4.4.39</w:t>
      </w:r>
      <w:r w:rsidRPr="00F11966">
        <w:tab/>
        <w:t>Type: WirelineServiceAreaRestriction</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353"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353"/>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354" w:name="_MCCTEMPBM_CRPT84370060___2"/>
            <w:bookmarkEnd w:id="2354"/>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355" w:name="_Toc24925877"/>
      <w:bookmarkStart w:id="2356" w:name="_Toc24926055"/>
      <w:bookmarkStart w:id="2357" w:name="_Toc24926231"/>
      <w:bookmarkStart w:id="2358" w:name="_Toc33964091"/>
      <w:bookmarkStart w:id="2359" w:name="_Toc33980845"/>
      <w:bookmarkStart w:id="2360" w:name="_Toc36462646"/>
      <w:bookmarkStart w:id="2361" w:name="_Toc36462842"/>
      <w:bookmarkStart w:id="2362" w:name="_Toc43026086"/>
      <w:bookmarkStart w:id="2363" w:name="_Toc49763620"/>
      <w:bookmarkStart w:id="2364" w:name="_Toc56754316"/>
      <w:bookmarkStart w:id="2365" w:name="_Toc88743087"/>
      <w:bookmarkStart w:id="2366" w:name="_Toc101253997"/>
      <w:bookmarkStart w:id="2367" w:name="_Toc101254436"/>
      <w:bookmarkStart w:id="2368" w:name="_Toc104112148"/>
      <w:bookmarkStart w:id="2369" w:name="_Toc104192325"/>
      <w:bookmarkStart w:id="2370" w:name="_Toc104192889"/>
      <w:bookmarkStart w:id="2371" w:name="_Toc133336269"/>
      <w:bookmarkStart w:id="2372" w:name="_Toc136242570"/>
      <w:r w:rsidRPr="00F11966">
        <w:lastRenderedPageBreak/>
        <w:t>5.4.4.40</w:t>
      </w:r>
      <w:r w:rsidRPr="00F11966">
        <w:tab/>
        <w:t>Type: ApnRateStatus</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373" w:name="_Toc24925878"/>
      <w:bookmarkStart w:id="2374" w:name="_Toc24926056"/>
      <w:bookmarkStart w:id="2375" w:name="_Toc24926232"/>
      <w:bookmarkStart w:id="2376" w:name="_Toc33964092"/>
      <w:bookmarkStart w:id="2377" w:name="_Toc33980846"/>
      <w:bookmarkStart w:id="2378" w:name="_Toc36462647"/>
      <w:bookmarkStart w:id="2379" w:name="_Toc36462843"/>
      <w:bookmarkStart w:id="2380" w:name="_Toc43026087"/>
      <w:bookmarkStart w:id="2381" w:name="_Toc49763621"/>
      <w:bookmarkStart w:id="2382" w:name="_Toc56754317"/>
      <w:bookmarkStart w:id="2383" w:name="_Toc88743088"/>
      <w:bookmarkStart w:id="2384" w:name="_Toc101253998"/>
      <w:bookmarkStart w:id="2385" w:name="_Toc101254437"/>
      <w:bookmarkStart w:id="2386" w:name="_Toc104112149"/>
      <w:bookmarkStart w:id="2387" w:name="_Toc104192326"/>
      <w:bookmarkStart w:id="2388" w:name="_Toc104192890"/>
      <w:bookmarkStart w:id="2389" w:name="_Toc133336270"/>
      <w:bookmarkStart w:id="2390" w:name="_Toc136242571"/>
      <w:r w:rsidRPr="00F11966">
        <w:t>5.4.4.41</w:t>
      </w:r>
      <w:r w:rsidRPr="00F11966">
        <w:tab/>
        <w:t>Type: ScheduledCommunicationTime</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391" w:name="_Toc24925879"/>
      <w:bookmarkStart w:id="2392" w:name="_Toc24926057"/>
      <w:bookmarkStart w:id="2393" w:name="_Toc24926233"/>
      <w:bookmarkStart w:id="2394" w:name="_Toc33964093"/>
      <w:bookmarkStart w:id="2395" w:name="_Toc33980847"/>
      <w:bookmarkStart w:id="2396" w:name="_Toc36462648"/>
      <w:bookmarkStart w:id="2397" w:name="_Toc36462844"/>
      <w:bookmarkStart w:id="2398" w:name="_Toc43026088"/>
      <w:bookmarkStart w:id="2399" w:name="_Toc49763622"/>
      <w:bookmarkStart w:id="2400" w:name="_Toc56754318"/>
      <w:bookmarkStart w:id="2401" w:name="_Toc88743089"/>
      <w:bookmarkStart w:id="2402" w:name="_Toc101253999"/>
      <w:bookmarkStart w:id="2403" w:name="_Toc101254438"/>
      <w:bookmarkStart w:id="2404" w:name="_Toc104112150"/>
      <w:bookmarkStart w:id="2405" w:name="_Toc104192327"/>
      <w:bookmarkStart w:id="2406" w:name="_Toc104192891"/>
      <w:bookmarkStart w:id="2407" w:name="_Toc133336271"/>
      <w:bookmarkStart w:id="2408" w:name="_Toc136242572"/>
      <w:r w:rsidRPr="00F11966">
        <w:t>5.4.4.42</w:t>
      </w:r>
      <w:r w:rsidRPr="00F11966">
        <w:tab/>
        <w:t>Type: ScheduledCommunicationTimeRm</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409" w:name="_Toc24925880"/>
      <w:bookmarkStart w:id="2410" w:name="_Toc24926058"/>
      <w:bookmarkStart w:id="2411" w:name="_Toc24926234"/>
      <w:bookmarkStart w:id="2412" w:name="_Toc33964094"/>
      <w:bookmarkStart w:id="2413" w:name="_Toc33980848"/>
      <w:bookmarkStart w:id="2414" w:name="_Toc36462649"/>
      <w:bookmarkStart w:id="2415" w:name="_Toc36462845"/>
      <w:bookmarkStart w:id="2416" w:name="_Toc43026089"/>
      <w:bookmarkStart w:id="2417" w:name="_Toc49763623"/>
      <w:bookmarkStart w:id="2418" w:name="_Toc56754319"/>
      <w:bookmarkStart w:id="2419" w:name="_Toc88743090"/>
      <w:bookmarkStart w:id="2420" w:name="_Toc101254000"/>
      <w:bookmarkStart w:id="2421" w:name="_Toc101254439"/>
      <w:bookmarkStart w:id="2422" w:name="_Toc104112151"/>
      <w:bookmarkStart w:id="2423" w:name="_Toc104192328"/>
      <w:bookmarkStart w:id="2424" w:name="_Toc104192892"/>
      <w:bookmarkStart w:id="2425" w:name="_Toc133336272"/>
      <w:bookmarkStart w:id="2426" w:name="_Toc136242573"/>
      <w:r w:rsidRPr="00F11966">
        <w:lastRenderedPageBreak/>
        <w:t>5.4.4.43</w:t>
      </w:r>
      <w:r w:rsidRPr="00F11966">
        <w:tab/>
        <w:t>Type: BatteryIndication</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427" w:name="_Toc24925881"/>
      <w:bookmarkStart w:id="2428" w:name="_Toc24926059"/>
      <w:bookmarkStart w:id="2429" w:name="_Toc24926235"/>
      <w:bookmarkStart w:id="2430" w:name="_Toc33964095"/>
      <w:bookmarkStart w:id="2431" w:name="_Toc33980849"/>
      <w:bookmarkStart w:id="2432" w:name="_Toc36462650"/>
      <w:bookmarkStart w:id="2433" w:name="_Toc36462846"/>
      <w:bookmarkStart w:id="2434" w:name="_Toc43026090"/>
      <w:bookmarkStart w:id="2435" w:name="_Toc49763624"/>
      <w:bookmarkStart w:id="2436" w:name="_Toc56754320"/>
      <w:bookmarkStart w:id="2437" w:name="_Toc88743091"/>
      <w:bookmarkStart w:id="2438" w:name="_Toc101254001"/>
      <w:bookmarkStart w:id="2439" w:name="_Toc101254440"/>
      <w:bookmarkStart w:id="2440" w:name="_Toc104112152"/>
      <w:bookmarkStart w:id="2441" w:name="_Toc104192329"/>
      <w:bookmarkStart w:id="2442" w:name="_Toc104192893"/>
      <w:bookmarkStart w:id="2443" w:name="_Toc133336273"/>
      <w:bookmarkStart w:id="2444" w:name="_Toc136242574"/>
      <w:r w:rsidRPr="00F11966">
        <w:t>5.4.4.44</w:t>
      </w:r>
      <w:r w:rsidRPr="00F11966">
        <w:tab/>
        <w:t>Type: BatteryIndicationRm</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445" w:name="_Toc24925882"/>
      <w:bookmarkStart w:id="2446" w:name="_Toc24926060"/>
      <w:bookmarkStart w:id="2447" w:name="_Toc24926236"/>
      <w:bookmarkStart w:id="2448" w:name="_Toc33964096"/>
      <w:bookmarkStart w:id="2449" w:name="_Toc33980850"/>
      <w:bookmarkStart w:id="2450" w:name="_Toc36462651"/>
      <w:bookmarkStart w:id="2451" w:name="_Toc36462847"/>
      <w:bookmarkStart w:id="2452" w:name="_Toc43026091"/>
      <w:bookmarkStart w:id="2453" w:name="_Toc49763625"/>
      <w:bookmarkStart w:id="2454" w:name="_Toc56754321"/>
      <w:bookmarkStart w:id="2455" w:name="_Toc88743092"/>
      <w:bookmarkStart w:id="2456" w:name="_Toc101254002"/>
      <w:bookmarkStart w:id="2457" w:name="_Toc101254441"/>
      <w:bookmarkStart w:id="2458" w:name="_Toc104112153"/>
      <w:bookmarkStart w:id="2459" w:name="_Toc104192330"/>
      <w:bookmarkStart w:id="2460" w:name="_Toc104192894"/>
      <w:bookmarkStart w:id="2461" w:name="_Toc133336274"/>
      <w:bookmarkStart w:id="2462" w:name="_Toc136242575"/>
      <w:r w:rsidRPr="00F11966">
        <w:t>5.4.4.45</w:t>
      </w:r>
      <w:r w:rsidRPr="00F11966">
        <w:tab/>
        <w:t xml:space="preserve">Type: </w:t>
      </w:r>
      <w:r w:rsidRPr="00F11966">
        <w:rPr>
          <w:noProof/>
          <w:lang w:eastAsia="zh-CN"/>
        </w:rPr>
        <w:t>AcsInfo</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77777777" w:rsidR="00E92CBF" w:rsidRPr="00F11966" w:rsidRDefault="00E92CBF" w:rsidP="00AA7DB8">
            <w:pPr>
              <w:pStyle w:val="TAL"/>
            </w:pPr>
            <w:r w:rsidRPr="00F11966">
              <w:t>This IE may contain the IPv6 address of the ACS, see BBF TR-069 [34] or BBF TR-369 [35].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463" w:name="_Toc24925883"/>
      <w:bookmarkStart w:id="2464" w:name="_Toc24926061"/>
      <w:bookmarkStart w:id="2465" w:name="_Toc24926237"/>
      <w:bookmarkStart w:id="2466" w:name="_Toc33964097"/>
      <w:bookmarkStart w:id="2467" w:name="_Toc33980851"/>
      <w:bookmarkStart w:id="2468" w:name="_Toc36462652"/>
      <w:bookmarkStart w:id="2469" w:name="_Toc36462848"/>
      <w:bookmarkStart w:id="2470" w:name="_Toc43026092"/>
      <w:bookmarkStart w:id="2471" w:name="_Toc49763626"/>
      <w:bookmarkStart w:id="2472" w:name="_Toc56754322"/>
      <w:bookmarkStart w:id="2473" w:name="_Toc88743093"/>
      <w:bookmarkStart w:id="2474" w:name="_Toc101254003"/>
      <w:bookmarkStart w:id="2475" w:name="_Toc101254442"/>
      <w:bookmarkStart w:id="2476" w:name="_Toc104112154"/>
      <w:bookmarkStart w:id="2477" w:name="_Toc104192331"/>
      <w:bookmarkStart w:id="2478" w:name="_Toc104192895"/>
      <w:bookmarkStart w:id="2479" w:name="_Toc133336275"/>
      <w:bookmarkStart w:id="2480" w:name="_Toc136242576"/>
      <w:r w:rsidRPr="00F11966">
        <w:t>5.4.4.46</w:t>
      </w:r>
      <w:r w:rsidRPr="00F11966">
        <w:tab/>
        <w:t xml:space="preserve">Type: </w:t>
      </w:r>
      <w:r w:rsidRPr="00F11966">
        <w:rPr>
          <w:noProof/>
          <w:lang w:eastAsia="zh-CN"/>
        </w:rPr>
        <w:t>AcsInfoRm</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481" w:name="_Toc33980852"/>
      <w:bookmarkStart w:id="2482" w:name="_Toc36462653"/>
      <w:bookmarkStart w:id="2483" w:name="_Toc36462849"/>
      <w:bookmarkStart w:id="2484" w:name="_Toc43026093"/>
      <w:bookmarkStart w:id="2485" w:name="_Toc49763627"/>
      <w:bookmarkStart w:id="2486" w:name="_Toc56754323"/>
      <w:bookmarkStart w:id="2487" w:name="_Toc88743094"/>
      <w:bookmarkStart w:id="2488" w:name="_Toc101254004"/>
      <w:bookmarkStart w:id="2489" w:name="_Toc101254443"/>
      <w:bookmarkStart w:id="2490" w:name="_Toc104112155"/>
      <w:bookmarkStart w:id="2491" w:name="_Toc104192332"/>
      <w:bookmarkStart w:id="2492" w:name="_Toc104192896"/>
      <w:bookmarkStart w:id="2493" w:name="_Toc133336276"/>
      <w:bookmarkStart w:id="2494" w:name="_Toc136242577"/>
      <w:r w:rsidRPr="00F11966">
        <w:t>5.4.4.47</w:t>
      </w:r>
      <w:r w:rsidRPr="00F11966">
        <w:tab/>
        <w:t>Type: NrV2xAuth</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495" w:name="_Toc33980853"/>
      <w:bookmarkStart w:id="2496" w:name="_Toc36462654"/>
      <w:bookmarkStart w:id="2497" w:name="_Toc36462850"/>
      <w:bookmarkStart w:id="2498" w:name="_Toc43026094"/>
      <w:bookmarkStart w:id="2499" w:name="_Toc49763628"/>
      <w:bookmarkStart w:id="2500" w:name="_Toc56754324"/>
      <w:bookmarkStart w:id="2501" w:name="_Toc88743095"/>
      <w:bookmarkStart w:id="2502" w:name="_Toc101254005"/>
      <w:bookmarkStart w:id="2503" w:name="_Toc101254444"/>
      <w:bookmarkStart w:id="2504" w:name="_Toc104112156"/>
      <w:bookmarkStart w:id="2505" w:name="_Toc104192333"/>
      <w:bookmarkStart w:id="2506" w:name="_Toc104192897"/>
      <w:bookmarkStart w:id="2507" w:name="_Toc133336277"/>
      <w:bookmarkStart w:id="2508" w:name="_Toc136242578"/>
      <w:r w:rsidRPr="00F11966">
        <w:lastRenderedPageBreak/>
        <w:t>5.4.4.48</w:t>
      </w:r>
      <w:r w:rsidRPr="00F11966">
        <w:tab/>
        <w:t>Type: LteV2xAuth</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509" w:name="_Toc33980854"/>
      <w:bookmarkStart w:id="2510" w:name="_Toc36462655"/>
      <w:bookmarkStart w:id="2511" w:name="_Toc36462851"/>
      <w:bookmarkStart w:id="2512" w:name="_Toc43026095"/>
      <w:bookmarkStart w:id="2513" w:name="_Toc49763629"/>
      <w:bookmarkStart w:id="2514" w:name="_Toc56754325"/>
      <w:bookmarkStart w:id="2515" w:name="_Toc88743096"/>
      <w:bookmarkStart w:id="2516" w:name="_Toc101254006"/>
      <w:bookmarkStart w:id="2517" w:name="_Toc101254445"/>
      <w:bookmarkStart w:id="2518" w:name="_Toc104112157"/>
      <w:bookmarkStart w:id="2519" w:name="_Toc104192334"/>
      <w:bookmarkStart w:id="2520" w:name="_Toc104192898"/>
      <w:bookmarkStart w:id="2521" w:name="_Toc133336278"/>
      <w:bookmarkStart w:id="2522" w:name="_Toc136242579"/>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2523" w:name="_Toc33980855"/>
      <w:bookmarkStart w:id="2524" w:name="_Toc36462656"/>
      <w:bookmarkStart w:id="2525" w:name="_Toc36462852"/>
      <w:bookmarkStart w:id="2526" w:name="_Toc43026096"/>
      <w:bookmarkStart w:id="2527" w:name="_Toc49763630"/>
      <w:bookmarkStart w:id="2528" w:name="_Toc56754326"/>
      <w:bookmarkStart w:id="2529" w:name="_Toc88743097"/>
      <w:bookmarkStart w:id="2530" w:name="_Toc101254007"/>
      <w:bookmarkStart w:id="2531" w:name="_Toc101254446"/>
      <w:bookmarkStart w:id="2532" w:name="_Toc104112158"/>
      <w:bookmarkStart w:id="2533" w:name="_Toc104192335"/>
      <w:bookmarkStart w:id="2534" w:name="_Toc104192899"/>
      <w:bookmarkStart w:id="2535" w:name="_Toc133336279"/>
      <w:bookmarkStart w:id="2536" w:name="_Toc136242580"/>
      <w:r w:rsidRPr="00F11966">
        <w:t>5.4.4.50</w:t>
      </w:r>
      <w:r w:rsidRPr="00F11966">
        <w:tab/>
        <w:t>Type: Pc5QosFlowItem</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2537" w:name="_Toc33980856"/>
      <w:bookmarkStart w:id="2538" w:name="_Toc36462657"/>
      <w:bookmarkStart w:id="2539" w:name="_Toc36462853"/>
      <w:bookmarkStart w:id="2540" w:name="_Toc43026097"/>
      <w:bookmarkStart w:id="2541" w:name="_Toc49763631"/>
      <w:bookmarkStart w:id="2542" w:name="_Toc56754327"/>
      <w:bookmarkStart w:id="2543" w:name="_Toc88743098"/>
      <w:bookmarkStart w:id="2544" w:name="_Toc101254008"/>
      <w:bookmarkStart w:id="2545" w:name="_Toc101254447"/>
      <w:bookmarkStart w:id="2546" w:name="_Toc104112159"/>
      <w:bookmarkStart w:id="2547" w:name="_Toc104192336"/>
      <w:bookmarkStart w:id="2548" w:name="_Toc104192900"/>
      <w:bookmarkStart w:id="2549" w:name="_Toc133336280"/>
      <w:bookmarkStart w:id="2550" w:name="_Toc136242581"/>
      <w:r w:rsidRPr="00F11966">
        <w:t>5.4.4.51</w:t>
      </w:r>
      <w:r w:rsidRPr="00F11966">
        <w:tab/>
        <w:t xml:space="preserve">Type: </w:t>
      </w:r>
      <w:r w:rsidRPr="00F11966">
        <w:rPr>
          <w:rFonts w:eastAsia="Batang" w:cs="Arial"/>
          <w:szCs w:val="18"/>
          <w:lang w:eastAsia="ja-JP"/>
        </w:rPr>
        <w:t>Pc5FlowBitRates</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2551" w:name="_Toc33980857"/>
      <w:bookmarkStart w:id="2552" w:name="_Toc36462658"/>
      <w:bookmarkStart w:id="2553" w:name="_Toc36462854"/>
      <w:bookmarkStart w:id="2554" w:name="_Toc43026098"/>
      <w:bookmarkStart w:id="2555" w:name="_Toc49763632"/>
      <w:bookmarkStart w:id="2556" w:name="_Toc56754328"/>
      <w:bookmarkStart w:id="2557" w:name="_Toc88743099"/>
      <w:bookmarkStart w:id="2558" w:name="_Toc101254009"/>
      <w:bookmarkStart w:id="2559" w:name="_Toc101254448"/>
      <w:bookmarkStart w:id="2560" w:name="_Toc104112160"/>
      <w:bookmarkStart w:id="2561" w:name="_Toc104192337"/>
      <w:bookmarkStart w:id="2562" w:name="_Toc104192901"/>
      <w:bookmarkStart w:id="2563" w:name="_Toc133336281"/>
      <w:bookmarkStart w:id="2564" w:name="_Toc136242582"/>
      <w:r w:rsidRPr="00F11966">
        <w:lastRenderedPageBreak/>
        <w:t>5.4.4.52</w:t>
      </w:r>
      <w:r w:rsidRPr="00F11966">
        <w:tab/>
        <w:t>Type: UtraLocation</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77777777" w:rsidR="00E92CBF" w:rsidRPr="00F11966" w:rsidRDefault="00E92CBF" w:rsidP="00AA7DB8">
            <w:pPr>
              <w:pStyle w:val="TAL"/>
            </w:pPr>
            <w:r w:rsidRPr="00F11966">
              <w:t>0  1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2565" w:name="_Toc33980858"/>
      <w:bookmarkStart w:id="2566" w:name="_Toc36462659"/>
      <w:bookmarkStart w:id="2567" w:name="_Toc36462855"/>
      <w:bookmarkStart w:id="2568" w:name="_Toc43026099"/>
      <w:bookmarkStart w:id="2569" w:name="_Toc49763633"/>
      <w:bookmarkStart w:id="2570" w:name="_Toc56754329"/>
      <w:bookmarkStart w:id="2571" w:name="_Toc88743100"/>
      <w:bookmarkStart w:id="2572" w:name="_Toc101254010"/>
      <w:bookmarkStart w:id="2573" w:name="_Toc101254449"/>
      <w:bookmarkStart w:id="2574" w:name="_Toc104112161"/>
      <w:bookmarkStart w:id="2575" w:name="_Toc104192338"/>
      <w:bookmarkStart w:id="2576" w:name="_Toc104192902"/>
      <w:bookmarkStart w:id="2577" w:name="_Toc133336282"/>
      <w:bookmarkStart w:id="2578" w:name="_Toc136242583"/>
      <w:r w:rsidRPr="00F11966">
        <w:lastRenderedPageBreak/>
        <w:t>5.4.4.53</w:t>
      </w:r>
      <w:r w:rsidRPr="00F11966">
        <w:tab/>
        <w:t>Type: GeraLocation</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77777777" w:rsidR="00E92CBF" w:rsidRPr="00F11966" w:rsidRDefault="00E92CBF" w:rsidP="00AA7DB8">
            <w:pPr>
              <w:pStyle w:val="TAL"/>
              <w:rPr>
                <w:rFonts w:cs="Arial"/>
                <w:szCs w:val="18"/>
              </w:rPr>
            </w:pPr>
            <w:r w:rsidRPr="00F11966">
              <w:rPr>
                <w:rFonts w:cs="Arial"/>
                <w:szCs w:val="18"/>
              </w:rPr>
              <w:t>Location number within the PLMN. See 3GPP TS 23.003 [7], clause 4.5.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7777777" w:rsidR="00E92CBF" w:rsidRPr="00F11966" w:rsidRDefault="00E92CBF" w:rsidP="00AA7DB8">
            <w:pPr>
              <w:pStyle w:val="TAL"/>
              <w:rPr>
                <w:rFonts w:cs="Arial"/>
                <w:szCs w:val="18"/>
              </w:rPr>
            </w:pPr>
            <w:r w:rsidRPr="00F11966">
              <w:rPr>
                <w:rFonts w:cs="Arial"/>
                <w:szCs w:val="18"/>
              </w:rPr>
              <w:t>Cell Global Identification. See 3GPP TS 23.003 [7], clause 4.3.1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67D2CB7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3E7856" w14:textId="77777777" w:rsidR="00884EE9" w:rsidRPr="00F11966" w:rsidRDefault="00884EE9" w:rsidP="00884EE9">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249B469F" w14:textId="77777777" w:rsidR="00884EE9" w:rsidRPr="00F11966" w:rsidRDefault="00884EE9" w:rsidP="00884EE9">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73F11142" w14:textId="77777777" w:rsidR="00884EE9" w:rsidRPr="00F11966" w:rsidRDefault="00884EE9" w:rsidP="00884E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300678" w14:textId="77777777" w:rsidR="00884EE9" w:rsidRPr="00F11966" w:rsidRDefault="00884EE9" w:rsidP="00884EE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4D5E1" w14:textId="77777777" w:rsidR="00884EE9" w:rsidRDefault="00884EE9" w:rsidP="00884EE9">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p w14:paraId="283DD9A1" w14:textId="77777777" w:rsidR="00884EE9" w:rsidRPr="00F11966" w:rsidRDefault="00884EE9" w:rsidP="00884EE9">
            <w:pPr>
              <w:pStyle w:val="TAL"/>
              <w:rPr>
                <w:rFonts w:cs="Arial"/>
                <w:szCs w:val="18"/>
              </w:rPr>
            </w:pPr>
            <w:r>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77777777" w:rsidR="00884EE9" w:rsidRPr="00F11966" w:rsidRDefault="00884EE9" w:rsidP="00884EE9">
            <w:pPr>
              <w:pStyle w:val="TAL"/>
              <w:rPr>
                <w:rFonts w:cs="Arial"/>
                <w:szCs w:val="18"/>
              </w:rPr>
            </w:pPr>
            <w:r w:rsidRPr="00F11966">
              <w:rPr>
                <w:rFonts w:cs="Arial"/>
                <w:szCs w:val="18"/>
              </w:rPr>
              <w:t>Service Area Identifier. See 3GPP TS 23.003 [7], clause 12.5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77777777" w:rsidR="00884EE9" w:rsidRPr="00F11966" w:rsidRDefault="00884EE9" w:rsidP="00884EE9">
            <w:pPr>
              <w:pStyle w:val="TAL"/>
              <w:rPr>
                <w:rFonts w:cs="Arial"/>
                <w:szCs w:val="18"/>
              </w:rPr>
            </w:pPr>
            <w:r w:rsidRPr="00F11966">
              <w:rPr>
                <w:rFonts w:cs="Arial"/>
                <w:szCs w:val="18"/>
              </w:rPr>
              <w:t>Location Area identification. See 3GPP TS 23.003 [7], clause 4.1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884EE9" w:rsidRPr="00F11966" w:rsidRDefault="00884EE9" w:rsidP="00884EE9">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77777777" w:rsidR="00884EE9" w:rsidRPr="00F11966" w:rsidRDefault="00884EE9" w:rsidP="00884EE9">
            <w:pPr>
              <w:pStyle w:val="TAL"/>
              <w:rPr>
                <w:rFonts w:cs="Arial"/>
                <w:szCs w:val="18"/>
              </w:rPr>
            </w:pPr>
            <w:r w:rsidRPr="00F11966">
              <w:rPr>
                <w:rFonts w:cs="Arial"/>
                <w:szCs w:val="18"/>
              </w:rPr>
              <w:t>VLR number. See 3GPP TS 23.003 [7] clause 5.1.</w:t>
            </w:r>
          </w:p>
        </w:tc>
      </w:tr>
      <w:tr w:rsidR="00884EE9"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884EE9" w:rsidRPr="00F11966" w:rsidRDefault="00884EE9" w:rsidP="00884EE9">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77777777" w:rsidR="00884EE9" w:rsidRPr="00F11966" w:rsidRDefault="00884EE9" w:rsidP="00884EE9">
            <w:pPr>
              <w:pStyle w:val="TAL"/>
              <w:rPr>
                <w:rFonts w:cs="Arial"/>
                <w:szCs w:val="18"/>
              </w:rPr>
            </w:pPr>
            <w:r w:rsidRPr="00F11966">
              <w:rPr>
                <w:rFonts w:cs="Arial"/>
                <w:szCs w:val="18"/>
              </w:rPr>
              <w:t>MSC number. See 3GPP TS 23.003 [7] clause 5.1.</w:t>
            </w:r>
          </w:p>
        </w:tc>
      </w:tr>
      <w:tr w:rsidR="00884EE9"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884EE9" w:rsidRPr="00F11966" w:rsidRDefault="00884EE9" w:rsidP="00884EE9">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884EE9" w:rsidRPr="00F11966" w:rsidRDefault="00884EE9" w:rsidP="00884EE9">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77777777" w:rsidR="00884EE9" w:rsidRPr="00F11966" w:rsidRDefault="00884EE9" w:rsidP="00884EE9">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884EE9" w:rsidRPr="00F11966" w:rsidRDefault="00884EE9" w:rsidP="00884EE9">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884EE9" w:rsidRPr="00F11966" w:rsidRDefault="00884EE9" w:rsidP="00884EE9">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884EE9" w:rsidRPr="00F11966" w:rsidRDefault="00884EE9" w:rsidP="00884EE9">
            <w:pPr>
              <w:pStyle w:val="TAL"/>
              <w:rPr>
                <w:rFonts w:cs="Arial"/>
                <w:szCs w:val="18"/>
              </w:rPr>
            </w:pPr>
            <w:r w:rsidRPr="00F11966">
              <w:rPr>
                <w:rFonts w:cs="Arial"/>
                <w:szCs w:val="18"/>
              </w:rPr>
              <w:t>Any other value than "0" indicates that the location information is the last known one.</w:t>
            </w:r>
          </w:p>
          <w:p w14:paraId="55440A0F" w14:textId="77777777" w:rsidR="00884EE9" w:rsidRPr="00F11966" w:rsidRDefault="00884EE9" w:rsidP="00884EE9">
            <w:pPr>
              <w:pStyle w:val="TAL"/>
              <w:rPr>
                <w:rFonts w:cs="Arial"/>
                <w:szCs w:val="18"/>
              </w:rPr>
            </w:pPr>
            <w:r w:rsidRPr="00F11966">
              <w:rPr>
                <w:rFonts w:cs="Arial"/>
                <w:szCs w:val="18"/>
              </w:rPr>
              <w:t xml:space="preserve">See </w:t>
            </w:r>
            <w:r w:rsidRPr="00F11966">
              <w:t>3GPP TS 29.002 [21] clause 17.7.8.</w:t>
            </w:r>
          </w:p>
        </w:tc>
      </w:tr>
      <w:tr w:rsidR="00884EE9"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884EE9" w:rsidRPr="00F11966" w:rsidRDefault="00884EE9" w:rsidP="00884EE9">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884EE9" w:rsidRPr="00F11966" w:rsidRDefault="00884EE9" w:rsidP="00884EE9">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884EE9" w:rsidRPr="00F11966" w:rsidRDefault="00884EE9" w:rsidP="00884EE9">
            <w:pPr>
              <w:pStyle w:val="TAL"/>
              <w:rPr>
                <w:rFonts w:cs="Arial"/>
                <w:szCs w:val="18"/>
              </w:rPr>
            </w:pPr>
            <w:r w:rsidRPr="00F11966">
              <w:rPr>
                <w:rFonts w:cs="Arial"/>
                <w:szCs w:val="18"/>
              </w:rPr>
              <w:t>The value represents the UTC time when the UeLocation information was acquired.</w:t>
            </w:r>
          </w:p>
        </w:tc>
      </w:tr>
      <w:tr w:rsidR="00884EE9"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884EE9" w:rsidRPr="00F11966" w:rsidRDefault="00884EE9" w:rsidP="00884EE9">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884EE9" w:rsidRPr="00F11966" w:rsidRDefault="00884EE9" w:rsidP="00884EE9">
            <w:pPr>
              <w:pStyle w:val="TAL"/>
              <w:rPr>
                <w:rFonts w:cs="Arial"/>
                <w:szCs w:val="18"/>
              </w:rPr>
            </w:pPr>
            <w:r w:rsidRPr="00F11966">
              <w:rPr>
                <w:rFonts w:cs="Arial"/>
                <w:szCs w:val="18"/>
              </w:rPr>
              <w:t>Refer to geographical Information.</w:t>
            </w:r>
          </w:p>
          <w:p w14:paraId="50364CC1" w14:textId="77777777" w:rsidR="00884EE9" w:rsidRPr="00F11966" w:rsidRDefault="00884EE9" w:rsidP="00884EE9">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884EE9" w:rsidRPr="00F11966" w:rsidRDefault="00884EE9" w:rsidP="002366BD">
            <w:pPr>
              <w:pStyle w:val="TAL"/>
              <w:rPr>
                <w:b/>
              </w:rPr>
            </w:pPr>
            <w:r w:rsidRPr="002366BD">
              <w:t>Allowed characters are 0-9 and A-F;</w:t>
            </w:r>
          </w:p>
        </w:tc>
      </w:tr>
      <w:tr w:rsidR="00884EE9"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884EE9" w:rsidRPr="00F11966" w:rsidRDefault="00884EE9" w:rsidP="00884EE9">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884EE9" w:rsidRPr="00F11966" w:rsidRDefault="00884EE9" w:rsidP="00884EE9">
            <w:pPr>
              <w:pStyle w:val="TAL"/>
              <w:rPr>
                <w:rFonts w:cs="Arial"/>
                <w:szCs w:val="18"/>
              </w:rPr>
            </w:pPr>
            <w:r w:rsidRPr="00F11966">
              <w:rPr>
                <w:rFonts w:cs="Arial"/>
                <w:szCs w:val="18"/>
              </w:rPr>
              <w:t>Refers to Calling Geodetic Location.</w:t>
            </w:r>
          </w:p>
          <w:p w14:paraId="74490161" w14:textId="77777777" w:rsidR="00884EE9" w:rsidRPr="00F11966" w:rsidRDefault="00884EE9" w:rsidP="00884EE9">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884EE9" w:rsidRPr="00F11966" w:rsidRDefault="00884EE9" w:rsidP="00884EE9">
            <w:pPr>
              <w:pStyle w:val="TAL"/>
              <w:rPr>
                <w:rFonts w:cs="Arial"/>
                <w:szCs w:val="18"/>
              </w:rPr>
            </w:pPr>
            <w:r w:rsidRPr="00F11966">
              <w:rPr>
                <w:rFonts w:cs="Arial"/>
                <w:szCs w:val="18"/>
              </w:rPr>
              <w:t>Allowed characters are 0-9 and A-F.</w:t>
            </w:r>
          </w:p>
        </w:tc>
      </w:tr>
      <w:tr w:rsidR="00884EE9"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77777777" w:rsidR="00884EE9" w:rsidRPr="00F11966" w:rsidRDefault="00884EE9" w:rsidP="00884EE9">
            <w:pPr>
              <w:pStyle w:val="TAN"/>
              <w:rPr>
                <w:rFonts w:cs="Arial"/>
                <w:szCs w:val="18"/>
                <w:lang w:eastAsia="zh-CN"/>
              </w:rPr>
            </w:pPr>
            <w:r w:rsidRPr="00F11966">
              <w:t xml:space="preserve">NOTE 1: Exactly one of cgi, </w:t>
            </w:r>
            <w:r>
              <w:t xml:space="preserve">rai, </w:t>
            </w:r>
            <w:r w:rsidRPr="00F11966">
              <w:t>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2579" w:name="_Toc33980859"/>
      <w:bookmarkStart w:id="2580" w:name="_Toc36462660"/>
      <w:bookmarkStart w:id="2581" w:name="_Toc36462856"/>
      <w:bookmarkStart w:id="2582" w:name="_Toc43026100"/>
      <w:bookmarkStart w:id="2583" w:name="_Toc49763634"/>
      <w:bookmarkStart w:id="2584" w:name="_Toc56754330"/>
      <w:bookmarkStart w:id="2585" w:name="_Toc88743101"/>
      <w:bookmarkStart w:id="2586" w:name="_Toc101254011"/>
      <w:bookmarkStart w:id="2587" w:name="_Toc101254450"/>
      <w:bookmarkStart w:id="2588" w:name="_Toc104112162"/>
      <w:bookmarkStart w:id="2589" w:name="_Toc104192339"/>
      <w:bookmarkStart w:id="2590" w:name="_Toc104192903"/>
      <w:bookmarkStart w:id="2591" w:name="_Toc133336283"/>
      <w:bookmarkStart w:id="2592" w:name="_Toc136242584"/>
      <w:r w:rsidRPr="00F11966">
        <w:t>5.4.4.54</w:t>
      </w:r>
      <w:r w:rsidRPr="00F11966">
        <w:tab/>
        <w:t>Type: CellGlobalId</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2593" w:name="_Toc33980860"/>
      <w:bookmarkStart w:id="2594" w:name="_Toc36462661"/>
      <w:bookmarkStart w:id="2595" w:name="_Toc36462857"/>
      <w:bookmarkStart w:id="2596" w:name="_Toc43026101"/>
      <w:bookmarkStart w:id="2597" w:name="_Toc49763635"/>
      <w:bookmarkStart w:id="2598" w:name="_Toc56754331"/>
      <w:bookmarkStart w:id="2599" w:name="_Toc88743102"/>
      <w:bookmarkStart w:id="2600" w:name="_Toc101254012"/>
      <w:bookmarkStart w:id="2601" w:name="_Toc101254451"/>
      <w:bookmarkStart w:id="2602" w:name="_Toc104112163"/>
      <w:bookmarkStart w:id="2603" w:name="_Toc104192340"/>
      <w:bookmarkStart w:id="2604" w:name="_Toc104192904"/>
      <w:bookmarkStart w:id="2605" w:name="_Toc133336284"/>
      <w:bookmarkStart w:id="2606" w:name="_Toc136242585"/>
      <w:r w:rsidRPr="00F11966">
        <w:lastRenderedPageBreak/>
        <w:t>5.4.4.55</w:t>
      </w:r>
      <w:r w:rsidRPr="00F11966">
        <w:tab/>
        <w:t>Type: ServiceAreaId</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2607" w:name="_Toc33980861"/>
      <w:bookmarkStart w:id="2608" w:name="_Toc36462662"/>
      <w:bookmarkStart w:id="2609" w:name="_Toc36462858"/>
      <w:bookmarkStart w:id="2610" w:name="_Toc43026102"/>
      <w:bookmarkStart w:id="2611" w:name="_Toc49763636"/>
      <w:bookmarkStart w:id="2612" w:name="_Toc56754332"/>
      <w:bookmarkStart w:id="2613" w:name="_Toc88743103"/>
      <w:bookmarkStart w:id="2614" w:name="_Toc101254013"/>
      <w:bookmarkStart w:id="2615" w:name="_Toc101254452"/>
      <w:bookmarkStart w:id="2616" w:name="_Toc104112164"/>
      <w:bookmarkStart w:id="2617" w:name="_Toc104192341"/>
      <w:bookmarkStart w:id="2618" w:name="_Toc104192905"/>
      <w:bookmarkStart w:id="2619" w:name="_Toc133336285"/>
      <w:bookmarkStart w:id="2620" w:name="_Toc136242586"/>
      <w:r w:rsidRPr="00F11966">
        <w:t>5.4.4.56</w:t>
      </w:r>
      <w:r w:rsidRPr="00F11966">
        <w:tab/>
        <w:t>Type: LocationAreaId</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2621" w:name="_Toc33980862"/>
      <w:bookmarkStart w:id="2622" w:name="_Toc36462663"/>
      <w:bookmarkStart w:id="2623" w:name="_Toc36462859"/>
      <w:bookmarkStart w:id="2624" w:name="_Toc43026103"/>
      <w:bookmarkStart w:id="2625" w:name="_Toc49763637"/>
      <w:bookmarkStart w:id="2626" w:name="_Toc56754333"/>
      <w:bookmarkStart w:id="2627" w:name="_Toc88743104"/>
      <w:bookmarkStart w:id="2628" w:name="_Toc101254014"/>
      <w:bookmarkStart w:id="2629" w:name="_Toc101254453"/>
      <w:bookmarkStart w:id="2630" w:name="_Toc104112165"/>
      <w:bookmarkStart w:id="2631" w:name="_Toc104192342"/>
      <w:bookmarkStart w:id="2632" w:name="_Toc104192906"/>
      <w:bookmarkStart w:id="2633" w:name="_Toc133336286"/>
      <w:bookmarkStart w:id="2634" w:name="_Toc136242587"/>
      <w:r w:rsidRPr="00F11966">
        <w:t>5.4.4.57</w:t>
      </w:r>
      <w:r w:rsidRPr="00F11966">
        <w:tab/>
        <w:t>Type: RoutingAreaId</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2635" w:name="_Toc33980863"/>
      <w:bookmarkStart w:id="2636" w:name="_Toc36462664"/>
      <w:bookmarkStart w:id="2637" w:name="_Toc36462860"/>
      <w:bookmarkStart w:id="2638" w:name="_Toc43026104"/>
      <w:bookmarkStart w:id="2639" w:name="_Toc49763638"/>
      <w:bookmarkStart w:id="2640" w:name="_Toc56754334"/>
      <w:bookmarkStart w:id="2641" w:name="_Toc88743105"/>
      <w:bookmarkStart w:id="2642" w:name="_Toc101254015"/>
      <w:bookmarkStart w:id="2643" w:name="_Toc101254454"/>
      <w:bookmarkStart w:id="2644" w:name="_Toc104112166"/>
      <w:bookmarkStart w:id="2645" w:name="_Toc104192343"/>
      <w:bookmarkStart w:id="2646" w:name="_Toc104192907"/>
      <w:bookmarkStart w:id="2647" w:name="_Toc133336287"/>
      <w:bookmarkStart w:id="2648" w:name="_Toc136242588"/>
      <w:bookmarkStart w:id="2649" w:name="_Toc33964050"/>
      <w:r w:rsidRPr="00F11966">
        <w:t>5.4.4.58</w:t>
      </w:r>
      <w:r w:rsidRPr="00F11966">
        <w:tab/>
        <w:t>Type: DddTrafficDescriptor</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2650" w:name="_Toc33980864"/>
      <w:bookmarkStart w:id="2651" w:name="_Toc36462665"/>
      <w:bookmarkStart w:id="2652" w:name="_Toc36462861"/>
      <w:bookmarkStart w:id="2653" w:name="_Toc43026105"/>
      <w:bookmarkStart w:id="2654" w:name="_Toc49763639"/>
      <w:bookmarkStart w:id="2655" w:name="_Toc56754335"/>
      <w:bookmarkStart w:id="2656" w:name="_Toc88743106"/>
      <w:bookmarkStart w:id="2657" w:name="_Toc101254016"/>
      <w:bookmarkStart w:id="2658" w:name="_Toc101254455"/>
      <w:bookmarkStart w:id="2659" w:name="_Toc104112167"/>
      <w:bookmarkStart w:id="2660" w:name="_Toc104192344"/>
      <w:bookmarkStart w:id="2661" w:name="_Toc104192908"/>
      <w:bookmarkStart w:id="2662" w:name="_Toc133336288"/>
      <w:bookmarkStart w:id="2663" w:name="_Toc136242589"/>
      <w:r w:rsidRPr="00F11966">
        <w:t>5.4.4.59</w:t>
      </w:r>
      <w:r w:rsidRPr="00F11966">
        <w:tab/>
        <w:t xml:space="preserve">Type: </w:t>
      </w:r>
      <w:r w:rsidRPr="00F11966">
        <w:rPr>
          <w:lang w:eastAsia="zh-CN"/>
        </w:rPr>
        <w:t>M</w:t>
      </w:r>
      <w:r w:rsidRPr="00F11966">
        <w:rPr>
          <w:rFonts w:hint="eastAsia"/>
          <w:lang w:eastAsia="zh-CN"/>
        </w:rPr>
        <w:t>oExpDataCounter</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2664" w:name="_Toc43026106"/>
      <w:bookmarkStart w:id="2665" w:name="_Toc49763640"/>
      <w:bookmarkStart w:id="2666" w:name="_Toc56754336"/>
      <w:bookmarkStart w:id="2667" w:name="_Toc88743107"/>
      <w:bookmarkStart w:id="2668" w:name="_Toc101254017"/>
      <w:bookmarkStart w:id="2669" w:name="_Toc101254456"/>
      <w:bookmarkStart w:id="2670" w:name="_Toc104112168"/>
      <w:bookmarkStart w:id="2671" w:name="_Toc104192345"/>
      <w:bookmarkStart w:id="2672" w:name="_Toc104192909"/>
      <w:bookmarkStart w:id="2673" w:name="_Toc133336289"/>
      <w:bookmarkStart w:id="2674" w:name="_Toc136242590"/>
      <w:r w:rsidRPr="00F11966">
        <w:lastRenderedPageBreak/>
        <w:t>5.4.4.60</w:t>
      </w:r>
      <w:r w:rsidRPr="00F11966">
        <w:tab/>
        <w:t xml:space="preserve">Type: </w:t>
      </w:r>
      <w:r w:rsidRPr="00F11966">
        <w:rPr>
          <w:noProof/>
        </w:rPr>
        <w:t>NssaaStatus</w:t>
      </w:r>
      <w:bookmarkEnd w:id="2664"/>
      <w:bookmarkEnd w:id="2665"/>
      <w:bookmarkEnd w:id="2666"/>
      <w:bookmarkEnd w:id="2667"/>
      <w:bookmarkEnd w:id="2668"/>
      <w:bookmarkEnd w:id="2669"/>
      <w:bookmarkEnd w:id="2670"/>
      <w:bookmarkEnd w:id="2671"/>
      <w:bookmarkEnd w:id="2672"/>
      <w:bookmarkEnd w:id="2673"/>
      <w:bookmarkEnd w:id="2674"/>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2675" w:name="_Toc43026107"/>
      <w:bookmarkStart w:id="2676" w:name="_Toc49763641"/>
      <w:bookmarkStart w:id="2677" w:name="_Toc56754337"/>
      <w:bookmarkStart w:id="2678" w:name="_Toc88743108"/>
      <w:bookmarkStart w:id="2679" w:name="_Toc101254018"/>
      <w:bookmarkStart w:id="2680" w:name="_Toc101254457"/>
      <w:bookmarkStart w:id="2681" w:name="_Toc104112169"/>
      <w:bookmarkStart w:id="2682" w:name="_Toc104192346"/>
      <w:bookmarkStart w:id="2683" w:name="_Toc104192910"/>
      <w:bookmarkStart w:id="2684" w:name="_Toc133336290"/>
      <w:bookmarkStart w:id="2685" w:name="_Toc136242591"/>
      <w:r w:rsidRPr="00F11966">
        <w:t>5.4.4.61</w:t>
      </w:r>
      <w:r w:rsidRPr="00F11966">
        <w:tab/>
        <w:t xml:space="preserve">Type: </w:t>
      </w:r>
      <w:r w:rsidRPr="00F11966">
        <w:rPr>
          <w:noProof/>
        </w:rPr>
        <w:t>NssaaStatusRm</w:t>
      </w:r>
      <w:bookmarkEnd w:id="2675"/>
      <w:bookmarkEnd w:id="2676"/>
      <w:bookmarkEnd w:id="2677"/>
      <w:bookmarkEnd w:id="2678"/>
      <w:bookmarkEnd w:id="2679"/>
      <w:bookmarkEnd w:id="2680"/>
      <w:bookmarkEnd w:id="2681"/>
      <w:bookmarkEnd w:id="2682"/>
      <w:bookmarkEnd w:id="2683"/>
      <w:bookmarkEnd w:id="2684"/>
      <w:bookmarkEnd w:id="2685"/>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2686" w:name="_Toc43026108"/>
      <w:bookmarkStart w:id="2687" w:name="_Toc49763642"/>
      <w:bookmarkStart w:id="2688" w:name="_Toc56754338"/>
      <w:bookmarkStart w:id="2689" w:name="_Toc88743109"/>
      <w:bookmarkStart w:id="2690" w:name="_Toc101254019"/>
      <w:bookmarkStart w:id="2691" w:name="_Toc101254458"/>
      <w:bookmarkStart w:id="2692" w:name="_Toc104112170"/>
      <w:bookmarkStart w:id="2693" w:name="_Toc104192347"/>
      <w:bookmarkStart w:id="2694" w:name="_Toc104192911"/>
      <w:bookmarkStart w:id="2695" w:name="_Toc133336291"/>
      <w:bookmarkStart w:id="2696" w:name="_Toc136242592"/>
      <w:bookmarkStart w:id="2697" w:name="_Toc27592875"/>
      <w:r w:rsidRPr="00F11966">
        <w:t>5.4.4.62</w:t>
      </w:r>
      <w:r w:rsidRPr="00F11966">
        <w:tab/>
        <w:t xml:space="preserve">Type: </w:t>
      </w:r>
      <w:r w:rsidRPr="00F11966">
        <w:rPr>
          <w:noProof/>
          <w:lang w:eastAsia="zh-CN"/>
        </w:rPr>
        <w:t>TnapId</w:t>
      </w:r>
      <w:bookmarkEnd w:id="2686"/>
      <w:bookmarkEnd w:id="2687"/>
      <w:bookmarkEnd w:id="2688"/>
      <w:bookmarkEnd w:id="2689"/>
      <w:bookmarkEnd w:id="2690"/>
      <w:bookmarkEnd w:id="2691"/>
      <w:bookmarkEnd w:id="2692"/>
      <w:bookmarkEnd w:id="2693"/>
      <w:bookmarkEnd w:id="2694"/>
      <w:bookmarkEnd w:id="2695"/>
      <w:bookmarkEnd w:id="2696"/>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1B19A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BB5129D"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2698" w:name="_Toc43026109"/>
      <w:bookmarkStart w:id="2699" w:name="_Toc49763643"/>
      <w:bookmarkStart w:id="2700" w:name="_Toc56754339"/>
      <w:bookmarkStart w:id="2701" w:name="_Toc88743110"/>
      <w:bookmarkStart w:id="2702" w:name="_Toc101254020"/>
      <w:bookmarkStart w:id="2703" w:name="_Toc101254459"/>
      <w:bookmarkStart w:id="2704" w:name="_Toc104112171"/>
      <w:bookmarkStart w:id="2705" w:name="_Toc104192348"/>
      <w:bookmarkStart w:id="2706" w:name="_Toc104192912"/>
      <w:bookmarkStart w:id="2707" w:name="_Toc133336292"/>
      <w:bookmarkStart w:id="2708" w:name="_Toc136242593"/>
      <w:r w:rsidRPr="00F11966">
        <w:t>5.4.4.63</w:t>
      </w:r>
      <w:r w:rsidRPr="00F11966">
        <w:tab/>
        <w:t>Type: TnapIdRm</w:t>
      </w:r>
      <w:bookmarkEnd w:id="2698"/>
      <w:bookmarkEnd w:id="2699"/>
      <w:bookmarkEnd w:id="2700"/>
      <w:bookmarkEnd w:id="2701"/>
      <w:bookmarkEnd w:id="2702"/>
      <w:bookmarkEnd w:id="2703"/>
      <w:bookmarkEnd w:id="2704"/>
      <w:bookmarkEnd w:id="2705"/>
      <w:bookmarkEnd w:id="2706"/>
      <w:bookmarkEnd w:id="2707"/>
      <w:bookmarkEnd w:id="2708"/>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2709" w:name="_Toc43026110"/>
      <w:bookmarkStart w:id="2710" w:name="_Toc49763644"/>
      <w:bookmarkStart w:id="2711" w:name="_Toc56754340"/>
      <w:bookmarkStart w:id="2712" w:name="_Toc88743111"/>
      <w:bookmarkStart w:id="2713" w:name="_Toc101254021"/>
      <w:bookmarkStart w:id="2714" w:name="_Toc101254460"/>
      <w:bookmarkStart w:id="2715" w:name="_Toc104112172"/>
      <w:bookmarkStart w:id="2716" w:name="_Toc104192349"/>
      <w:bookmarkStart w:id="2717" w:name="_Toc104192913"/>
      <w:bookmarkStart w:id="2718" w:name="_Toc133336293"/>
      <w:bookmarkStart w:id="2719" w:name="_Toc136242594"/>
      <w:r w:rsidRPr="00F11966">
        <w:lastRenderedPageBreak/>
        <w:t>5.4.4.64</w:t>
      </w:r>
      <w:r w:rsidRPr="00F11966">
        <w:tab/>
        <w:t xml:space="preserve">Type: </w:t>
      </w:r>
      <w:r w:rsidRPr="00F11966">
        <w:rPr>
          <w:noProof/>
          <w:lang w:eastAsia="zh-CN"/>
        </w:rPr>
        <w:t>TwapId</w:t>
      </w:r>
      <w:bookmarkEnd w:id="2709"/>
      <w:bookmarkEnd w:id="2710"/>
      <w:bookmarkEnd w:id="2711"/>
      <w:bookmarkEnd w:id="2712"/>
      <w:bookmarkEnd w:id="2713"/>
      <w:bookmarkEnd w:id="2714"/>
      <w:bookmarkEnd w:id="2715"/>
      <w:bookmarkEnd w:id="2716"/>
      <w:bookmarkEnd w:id="2717"/>
      <w:bookmarkEnd w:id="2718"/>
      <w:bookmarkEnd w:id="2719"/>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2720" w:name="_Toc43026111"/>
      <w:bookmarkStart w:id="2721" w:name="_Toc49763645"/>
      <w:bookmarkStart w:id="2722" w:name="_Toc56754341"/>
      <w:bookmarkStart w:id="2723" w:name="_Toc88743112"/>
      <w:bookmarkStart w:id="2724" w:name="_Toc101254022"/>
      <w:bookmarkStart w:id="2725" w:name="_Toc101254461"/>
      <w:bookmarkStart w:id="2726" w:name="_Toc104112173"/>
      <w:bookmarkStart w:id="2727" w:name="_Toc104192350"/>
      <w:bookmarkStart w:id="2728" w:name="_Toc104192914"/>
      <w:bookmarkStart w:id="2729" w:name="_Toc133336294"/>
      <w:bookmarkStart w:id="2730" w:name="_Toc136242595"/>
      <w:r w:rsidRPr="00F11966">
        <w:t>5.4.4.65</w:t>
      </w:r>
      <w:r w:rsidRPr="00F11966">
        <w:tab/>
        <w:t>Type: TwapIdRm</w:t>
      </w:r>
      <w:bookmarkEnd w:id="2720"/>
      <w:bookmarkEnd w:id="2721"/>
      <w:bookmarkEnd w:id="2722"/>
      <w:bookmarkEnd w:id="2723"/>
      <w:bookmarkEnd w:id="2724"/>
      <w:bookmarkEnd w:id="2725"/>
      <w:bookmarkEnd w:id="2726"/>
      <w:bookmarkEnd w:id="2727"/>
      <w:bookmarkEnd w:id="2728"/>
      <w:bookmarkEnd w:id="2729"/>
      <w:bookmarkEnd w:id="2730"/>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2697"/>
    <w:p w14:paraId="18304B4B" w14:textId="77777777" w:rsidR="00306531" w:rsidRPr="00F11966" w:rsidRDefault="00306531" w:rsidP="00E92CBF"/>
    <w:p w14:paraId="0FC538A4" w14:textId="77777777" w:rsidR="006B7CA9" w:rsidRPr="00F11966" w:rsidRDefault="006B7CA9" w:rsidP="00D362EB">
      <w:pPr>
        <w:pStyle w:val="Heading4"/>
      </w:pPr>
      <w:bookmarkStart w:id="2731" w:name="_Toc4121137"/>
      <w:bookmarkStart w:id="2732" w:name="_Toc33962529"/>
      <w:bookmarkStart w:id="2733" w:name="_Toc43026112"/>
      <w:bookmarkStart w:id="2734" w:name="_Toc49763646"/>
      <w:bookmarkStart w:id="2735" w:name="_Toc56754342"/>
      <w:bookmarkStart w:id="2736" w:name="_Toc88743113"/>
      <w:bookmarkStart w:id="2737" w:name="_Toc101254023"/>
      <w:bookmarkStart w:id="2738" w:name="_Toc101254462"/>
      <w:bookmarkStart w:id="2739" w:name="_Toc104112174"/>
      <w:bookmarkStart w:id="2740" w:name="_Toc104192351"/>
      <w:bookmarkStart w:id="2741" w:name="_Toc104192915"/>
      <w:bookmarkStart w:id="2742" w:name="_Toc133336295"/>
      <w:bookmarkStart w:id="2743" w:name="_Toc136242596"/>
      <w:r w:rsidRPr="00F11966">
        <w:t>5.4.4.66</w:t>
      </w:r>
      <w:r w:rsidRPr="00F11966">
        <w:tab/>
        <w:t xml:space="preserve">Type: </w:t>
      </w:r>
      <w:bookmarkEnd w:id="2731"/>
      <w:bookmarkEnd w:id="2732"/>
      <w:r w:rsidRPr="00F11966">
        <w:t>SnssaiExtension</w:t>
      </w:r>
      <w:bookmarkEnd w:id="2733"/>
      <w:bookmarkEnd w:id="2734"/>
      <w:bookmarkEnd w:id="2735"/>
      <w:bookmarkEnd w:id="2736"/>
      <w:bookmarkEnd w:id="2737"/>
      <w:bookmarkEnd w:id="2738"/>
      <w:bookmarkEnd w:id="2739"/>
      <w:bookmarkEnd w:id="2740"/>
      <w:bookmarkEnd w:id="2741"/>
      <w:bookmarkEnd w:id="2742"/>
      <w:bookmarkEnd w:id="2743"/>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2744" w:name="_Toc24937661"/>
      <w:bookmarkStart w:id="2745" w:name="_Toc33962476"/>
      <w:bookmarkStart w:id="2746" w:name="_Toc43026113"/>
      <w:bookmarkStart w:id="2747" w:name="_Toc49763647"/>
      <w:bookmarkStart w:id="2748" w:name="_Toc56754343"/>
      <w:bookmarkStart w:id="2749" w:name="_Toc88743114"/>
      <w:bookmarkStart w:id="2750" w:name="_Toc101254024"/>
      <w:bookmarkStart w:id="2751" w:name="_Toc101254463"/>
      <w:bookmarkStart w:id="2752" w:name="_Toc104112175"/>
      <w:bookmarkStart w:id="2753" w:name="_Toc104192352"/>
      <w:bookmarkStart w:id="2754" w:name="_Toc104192916"/>
      <w:bookmarkStart w:id="2755" w:name="_Toc133336296"/>
      <w:bookmarkStart w:id="2756" w:name="_Toc136242597"/>
      <w:r w:rsidRPr="00F11966">
        <w:t>5.4.4.67</w:t>
      </w:r>
      <w:r w:rsidRPr="00F11966">
        <w:tab/>
        <w:t>Type: SdRange</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2757" w:name="_Toc56754091"/>
      <w:bookmarkStart w:id="2758" w:name="_Toc58587925"/>
      <w:bookmarkStart w:id="2759" w:name="_Toc88743115"/>
      <w:bookmarkStart w:id="2760" w:name="_Toc101254025"/>
      <w:bookmarkStart w:id="2761" w:name="_Toc101254464"/>
      <w:bookmarkStart w:id="2762" w:name="_Toc104112176"/>
      <w:bookmarkStart w:id="2763" w:name="_Toc104192353"/>
      <w:bookmarkStart w:id="2764" w:name="_Toc104192917"/>
      <w:bookmarkStart w:id="2765" w:name="_Toc133336297"/>
      <w:bookmarkStart w:id="2766" w:name="_Toc136242598"/>
      <w:r w:rsidRPr="00F11966">
        <w:t>5.4.4.</w:t>
      </w:r>
      <w:r>
        <w:rPr>
          <w:lang w:eastAsia="zh-CN"/>
        </w:rPr>
        <w:t>68</w:t>
      </w:r>
      <w:r w:rsidRPr="00F11966">
        <w:tab/>
        <w:t xml:space="preserve">Type: </w:t>
      </w:r>
      <w:bookmarkEnd w:id="2757"/>
      <w:bookmarkEnd w:id="2758"/>
      <w:r w:rsidRPr="004E12F6">
        <w:rPr>
          <w:lang w:eastAsia="zh-CN"/>
        </w:rPr>
        <w:t>ProseServiceAuth</w:t>
      </w:r>
      <w:bookmarkEnd w:id="2759"/>
      <w:bookmarkEnd w:id="2760"/>
      <w:bookmarkEnd w:id="2761"/>
      <w:bookmarkEnd w:id="2762"/>
      <w:bookmarkEnd w:id="2763"/>
      <w:bookmarkEnd w:id="2764"/>
      <w:bookmarkEnd w:id="2765"/>
      <w:bookmarkEnd w:id="2766"/>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132EB9D3" w14:textId="2CC8D17A" w:rsidR="00F2346C" w:rsidRDefault="00F2346C" w:rsidP="000F0C82">
      <w:pPr>
        <w:pStyle w:val="EditorsNote"/>
        <w:rPr>
          <w:lang w:val="en-US" w:eastAsia="zh-CN"/>
        </w:rPr>
      </w:pPr>
      <w:r>
        <w:t xml:space="preserve">Editor's note: The </w:t>
      </w:r>
      <w:r w:rsidRPr="00F2346C">
        <w:t>term</w:t>
      </w:r>
      <w:r>
        <w:t xml:space="preserve"> </w:t>
      </w:r>
      <w:r>
        <w:rPr>
          <w:lang w:eastAsia="zh-CN"/>
        </w:rPr>
        <w:t>proseMultipathTransmissionAuth</w:t>
      </w:r>
      <w:r>
        <w:t xml:space="preserve"> may need to be aligned with stage 2 in the future.</w:t>
      </w:r>
    </w:p>
    <w:p w14:paraId="0540649F" w14:textId="77777777" w:rsidR="00F2346C" w:rsidRDefault="00F2346C" w:rsidP="00B073D8"/>
    <w:p w14:paraId="0E37FE53" w14:textId="77777777" w:rsidR="00484F37" w:rsidRPr="00F11966" w:rsidRDefault="00484F37" w:rsidP="00D362EB">
      <w:pPr>
        <w:pStyle w:val="Heading4"/>
      </w:pPr>
      <w:bookmarkStart w:id="2767" w:name="_Toc88743116"/>
      <w:bookmarkStart w:id="2768" w:name="_Toc101254026"/>
      <w:bookmarkStart w:id="2769" w:name="_Toc101254465"/>
      <w:bookmarkStart w:id="2770" w:name="_Toc104112177"/>
      <w:bookmarkStart w:id="2771" w:name="_Toc104192354"/>
      <w:bookmarkStart w:id="2772" w:name="_Toc104192918"/>
      <w:bookmarkStart w:id="2773" w:name="_Toc133336298"/>
      <w:bookmarkStart w:id="2774" w:name="_Toc136242599"/>
      <w:r w:rsidRPr="00F11966">
        <w:lastRenderedPageBreak/>
        <w:t>5.4.4.</w:t>
      </w:r>
      <w:r>
        <w:t>69</w:t>
      </w:r>
      <w:r w:rsidRPr="00F11966">
        <w:tab/>
        <w:t xml:space="preserve">Type: </w:t>
      </w:r>
      <w:r>
        <w:rPr>
          <w:rFonts w:hint="eastAsia"/>
          <w:lang w:eastAsia="zh-CN"/>
        </w:rPr>
        <w:t>E</w:t>
      </w:r>
      <w:r>
        <w:rPr>
          <w:lang w:eastAsia="zh-CN"/>
        </w:rPr>
        <w:t>csServerAddr</w:t>
      </w:r>
      <w:bookmarkEnd w:id="2767"/>
      <w:bookmarkEnd w:id="2768"/>
      <w:bookmarkEnd w:id="2769"/>
      <w:bookmarkEnd w:id="2770"/>
      <w:bookmarkEnd w:id="2771"/>
      <w:bookmarkEnd w:id="2772"/>
      <w:bookmarkEnd w:id="2773"/>
      <w:bookmarkEnd w:id="2774"/>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2775" w:name="_Toc88743117"/>
      <w:bookmarkStart w:id="2776" w:name="_Toc101254027"/>
      <w:bookmarkStart w:id="2777" w:name="_Toc101254466"/>
      <w:bookmarkStart w:id="2778" w:name="_Toc104112178"/>
      <w:bookmarkStart w:id="2779" w:name="_Toc104192355"/>
      <w:bookmarkStart w:id="2780" w:name="_Toc104192919"/>
      <w:bookmarkStart w:id="2781" w:name="_Toc133336299"/>
      <w:bookmarkStart w:id="2782" w:name="_Toc136242600"/>
      <w:r w:rsidRPr="00F11966">
        <w:t>5.4.4.</w:t>
      </w:r>
      <w:r>
        <w:t>70</w:t>
      </w:r>
      <w:r w:rsidRPr="00F11966">
        <w:tab/>
        <w:t xml:space="preserve">Type: </w:t>
      </w:r>
      <w:r>
        <w:rPr>
          <w:rFonts w:hint="eastAsia"/>
          <w:lang w:eastAsia="zh-CN"/>
        </w:rPr>
        <w:t>E</w:t>
      </w:r>
      <w:r>
        <w:rPr>
          <w:lang w:eastAsia="zh-CN"/>
        </w:rPr>
        <w:t>csServerAddr</w:t>
      </w:r>
      <w:r w:rsidRPr="00F11966">
        <w:t>Rm</w:t>
      </w:r>
      <w:bookmarkEnd w:id="2775"/>
      <w:bookmarkEnd w:id="2776"/>
      <w:bookmarkEnd w:id="2777"/>
      <w:bookmarkEnd w:id="2778"/>
      <w:bookmarkEnd w:id="2779"/>
      <w:bookmarkEnd w:id="2780"/>
      <w:bookmarkEnd w:id="2781"/>
      <w:bookmarkEnd w:id="2782"/>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2783" w:name="_Toc88743118"/>
      <w:bookmarkStart w:id="2784" w:name="_Toc101254028"/>
      <w:bookmarkStart w:id="2785" w:name="_Toc101254467"/>
      <w:bookmarkStart w:id="2786" w:name="_Toc104112179"/>
      <w:bookmarkStart w:id="2787" w:name="_Toc104192356"/>
      <w:bookmarkStart w:id="2788" w:name="_Toc104192920"/>
      <w:bookmarkStart w:id="2789" w:name="_Toc133336300"/>
      <w:bookmarkStart w:id="2790" w:name="_Toc136242601"/>
      <w:r w:rsidRPr="00F11966">
        <w:t>5.4.4.</w:t>
      </w:r>
      <w:r>
        <w:t>71</w:t>
      </w:r>
      <w:r w:rsidRPr="00F11966">
        <w:tab/>
        <w:t xml:space="preserve">Type: </w:t>
      </w:r>
      <w:r>
        <w:rPr>
          <w:lang w:eastAsia="zh-CN"/>
        </w:rPr>
        <w:t>IpAddr</w:t>
      </w:r>
      <w:bookmarkEnd w:id="2783"/>
      <w:bookmarkEnd w:id="2784"/>
      <w:bookmarkEnd w:id="2785"/>
      <w:bookmarkEnd w:id="2786"/>
      <w:bookmarkEnd w:id="2787"/>
      <w:bookmarkEnd w:id="2788"/>
      <w:bookmarkEnd w:id="2789"/>
      <w:bookmarkEnd w:id="2790"/>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2791" w:name="_Toc67731498"/>
      <w:bookmarkStart w:id="2792" w:name="_Toc88743119"/>
      <w:bookmarkStart w:id="2793" w:name="_Toc101254029"/>
      <w:bookmarkStart w:id="2794" w:name="_Toc101254468"/>
      <w:bookmarkStart w:id="2795" w:name="_Toc104112180"/>
      <w:bookmarkStart w:id="2796" w:name="_Toc104192357"/>
      <w:bookmarkStart w:id="2797" w:name="_Toc104192921"/>
      <w:bookmarkStart w:id="2798" w:name="_Toc133336301"/>
      <w:bookmarkStart w:id="2799" w:name="_Toc136242602"/>
      <w:bookmarkStart w:id="2800" w:name="_Toc28013417"/>
      <w:bookmarkStart w:id="2801" w:name="_Toc34222330"/>
      <w:bookmarkStart w:id="2802" w:name="_Toc36040513"/>
      <w:bookmarkStart w:id="2803" w:name="_Toc39134442"/>
      <w:bookmarkStart w:id="2804" w:name="_Toc43283389"/>
      <w:bookmarkStart w:id="2805" w:name="_Toc45134429"/>
      <w:bookmarkStart w:id="2806" w:name="_Toc49931760"/>
      <w:bookmarkStart w:id="2807" w:name="_Toc51763541"/>
      <w:bookmarkStart w:id="2808" w:name="_Toc493774024"/>
      <w:bookmarkStart w:id="2809" w:name="_Toc494194773"/>
      <w:bookmarkStart w:id="2810" w:name="_Toc528159067"/>
      <w:bookmarkStart w:id="2811" w:name="_Toc532198029"/>
      <w:bookmarkStart w:id="2812" w:name="_Toc34123783"/>
      <w:bookmarkStart w:id="2813" w:name="_Toc36038527"/>
      <w:bookmarkStart w:id="2814" w:name="_Toc36038615"/>
      <w:bookmarkStart w:id="2815" w:name="_Toc36038806"/>
      <w:bookmarkStart w:id="2816" w:name="_Toc44680746"/>
      <w:bookmarkStart w:id="2817" w:name="_Toc45133658"/>
      <w:bookmarkStart w:id="2818" w:name="_Toc45133749"/>
      <w:bookmarkStart w:id="2819" w:name="_Toc49417447"/>
      <w:bookmarkStart w:id="2820" w:name="_Toc51762414"/>
      <w:bookmarkStart w:id="2821" w:name="_Toc20408087"/>
      <w:bookmarkStart w:id="2822" w:name="_Toc39068125"/>
      <w:bookmarkStart w:id="2823" w:name="_Toc43273318"/>
      <w:bookmarkStart w:id="2824" w:name="_Toc45134856"/>
      <w:bookmarkStart w:id="2825" w:name="_Toc49939192"/>
      <w:bookmarkStart w:id="2826" w:name="_Toc51764216"/>
      <w:r w:rsidRPr="00F11966">
        <w:lastRenderedPageBreak/>
        <w:t>5.4.4.</w:t>
      </w:r>
      <w:r>
        <w:t>72</w:t>
      </w:r>
      <w:r w:rsidRPr="00F11966">
        <w:tab/>
        <w:t xml:space="preserve">Type: </w:t>
      </w:r>
      <w:bookmarkEnd w:id="2791"/>
      <w:r>
        <w:rPr>
          <w:lang w:eastAsia="zh-CN"/>
        </w:rPr>
        <w:t>SACInfo</w:t>
      </w:r>
      <w:bookmarkEnd w:id="2792"/>
      <w:bookmarkEnd w:id="2793"/>
      <w:bookmarkEnd w:id="2794"/>
      <w:bookmarkEnd w:id="2795"/>
      <w:bookmarkEnd w:id="2796"/>
      <w:bookmarkEnd w:id="2797"/>
      <w:bookmarkEnd w:id="2798"/>
      <w:bookmarkEnd w:id="2799"/>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rPr>
                <w:lang/>
              </w:rPr>
              <w:t>i</w:t>
            </w:r>
            <w:r>
              <w:t>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rPr>
                <w:lang/>
              </w:rPr>
              <w:t>i</w:t>
            </w:r>
            <w:r>
              <w:t>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rPr>
                <w:lang/>
              </w:rP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rPr>
                <w:lang/>
              </w:rP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bl>
    <w:p w14:paraId="05BE4A7A" w14:textId="77777777" w:rsidR="00DD1C4B" w:rsidRPr="00F11966" w:rsidRDefault="00DD1C4B" w:rsidP="00DD1C4B"/>
    <w:p w14:paraId="703BF000" w14:textId="77777777" w:rsidR="00C25820" w:rsidRPr="00F11966" w:rsidRDefault="00C25820" w:rsidP="00D362EB">
      <w:pPr>
        <w:pStyle w:val="Heading4"/>
      </w:pPr>
      <w:bookmarkStart w:id="2827" w:name="_Toc88743120"/>
      <w:bookmarkStart w:id="2828" w:name="_Toc101254030"/>
      <w:bookmarkStart w:id="2829" w:name="_Toc101254469"/>
      <w:bookmarkStart w:id="2830" w:name="_Toc104112181"/>
      <w:bookmarkStart w:id="2831" w:name="_Toc104192358"/>
      <w:bookmarkStart w:id="2832" w:name="_Toc104192922"/>
      <w:bookmarkStart w:id="2833" w:name="_Toc133336302"/>
      <w:bookmarkStart w:id="2834" w:name="_Toc136242603"/>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r w:rsidRPr="00F11966">
        <w:lastRenderedPageBreak/>
        <w:t>5.4.4.</w:t>
      </w:r>
      <w:r>
        <w:t>73</w:t>
      </w:r>
      <w:r w:rsidRPr="00F11966">
        <w:tab/>
        <w:t xml:space="preserve">Type: </w:t>
      </w:r>
      <w:r>
        <w:rPr>
          <w:lang w:eastAsia="zh-CN"/>
        </w:rPr>
        <w:t>SACEventStatus</w:t>
      </w:r>
      <w:bookmarkEnd w:id="2827"/>
      <w:bookmarkEnd w:id="2828"/>
      <w:bookmarkEnd w:id="2829"/>
      <w:bookmarkEnd w:id="2830"/>
      <w:bookmarkEnd w:id="2831"/>
      <w:bookmarkEnd w:id="2832"/>
      <w:bookmarkEnd w:id="2833"/>
      <w:bookmarkEnd w:id="2834"/>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2835" w:name="_Toc88743121"/>
      <w:bookmarkStart w:id="2836" w:name="_Toc101254031"/>
      <w:bookmarkStart w:id="2837" w:name="_Toc101254470"/>
      <w:bookmarkStart w:id="2838" w:name="_Toc104112182"/>
      <w:bookmarkStart w:id="2839" w:name="_Toc104192359"/>
      <w:bookmarkStart w:id="2840" w:name="_Toc104192923"/>
      <w:bookmarkStart w:id="2841" w:name="_Toc133336303"/>
      <w:bookmarkStart w:id="2842" w:name="_Toc136242604"/>
      <w:r w:rsidRPr="00F11966">
        <w:t>5.4.4.</w:t>
      </w:r>
      <w:r>
        <w:t>74</w:t>
      </w:r>
      <w:r w:rsidRPr="00F11966">
        <w:tab/>
        <w:t xml:space="preserve">Type: </w:t>
      </w:r>
      <w:r>
        <w:rPr>
          <w:rFonts w:eastAsia="Malgun Gothic"/>
        </w:rPr>
        <w:t>SpatialValidityCond</w:t>
      </w:r>
      <w:bookmarkEnd w:id="2835"/>
      <w:bookmarkEnd w:id="2836"/>
      <w:bookmarkEnd w:id="2837"/>
      <w:bookmarkEnd w:id="2838"/>
      <w:bookmarkEnd w:id="2839"/>
      <w:bookmarkEnd w:id="2840"/>
      <w:bookmarkEnd w:id="2841"/>
      <w:bookmarkEnd w:id="2842"/>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2843" w:name="_Toc88743122"/>
      <w:bookmarkStart w:id="2844" w:name="_Toc101254032"/>
      <w:bookmarkStart w:id="2845" w:name="_Toc101254471"/>
      <w:bookmarkStart w:id="2846" w:name="_Toc104112183"/>
      <w:bookmarkStart w:id="2847" w:name="_Toc104192360"/>
      <w:bookmarkStart w:id="2848" w:name="_Toc104192924"/>
      <w:bookmarkStart w:id="2849" w:name="_Toc133336304"/>
      <w:bookmarkStart w:id="2850" w:name="_Toc136242605"/>
      <w:r w:rsidRPr="00F11966">
        <w:t>5.4.4.</w:t>
      </w:r>
      <w:r>
        <w:t>75</w:t>
      </w:r>
      <w:r w:rsidRPr="00F11966">
        <w:tab/>
        <w:t xml:space="preserve">Type: </w:t>
      </w:r>
      <w:r>
        <w:rPr>
          <w:rFonts w:eastAsia="Malgun Gothic"/>
        </w:rPr>
        <w:t>SpatialValidityCond</w:t>
      </w:r>
      <w:r w:rsidRPr="00F11966">
        <w:t>Rm</w:t>
      </w:r>
      <w:bookmarkEnd w:id="2843"/>
      <w:bookmarkEnd w:id="2844"/>
      <w:bookmarkEnd w:id="2845"/>
      <w:bookmarkEnd w:id="2846"/>
      <w:bookmarkEnd w:id="2847"/>
      <w:bookmarkEnd w:id="2848"/>
      <w:bookmarkEnd w:id="2849"/>
      <w:bookmarkEnd w:id="2850"/>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2851" w:name="_Toc88743123"/>
      <w:bookmarkStart w:id="2852" w:name="_Toc101254033"/>
      <w:bookmarkStart w:id="2853" w:name="_Toc101254472"/>
      <w:bookmarkStart w:id="2854" w:name="_Toc104112184"/>
      <w:bookmarkStart w:id="2855" w:name="_Toc104192361"/>
      <w:bookmarkStart w:id="2856" w:name="_Toc104192925"/>
      <w:bookmarkStart w:id="2857" w:name="_Toc133336305"/>
      <w:bookmarkStart w:id="2858" w:name="_Toc136242606"/>
      <w:r w:rsidRPr="00F11966">
        <w:t>5.4.4.</w:t>
      </w:r>
      <w:r>
        <w:t>76</w:t>
      </w:r>
      <w:r w:rsidRPr="00F11966">
        <w:tab/>
      </w:r>
      <w:bookmarkStart w:id="2859" w:name="_Toc24937703"/>
      <w:bookmarkStart w:id="2860" w:name="_Toc33962518"/>
      <w:bookmarkStart w:id="2861" w:name="_Toc42883280"/>
      <w:bookmarkStart w:id="2862" w:name="_Toc49733148"/>
      <w:bookmarkStart w:id="2863" w:name="_Toc56690773"/>
      <w:bookmarkStart w:id="2864" w:name="_Toc80997822"/>
      <w:r>
        <w:t xml:space="preserve">Type: </w:t>
      </w:r>
      <w:r w:rsidR="00525A8F">
        <w:rPr>
          <w:lang w:eastAsia="zh-CN"/>
        </w:rPr>
        <w:t>ServerAddressingInfo</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2865" w:name="_Toc88743124"/>
      <w:bookmarkStart w:id="2866" w:name="_Toc101254034"/>
      <w:bookmarkStart w:id="2867" w:name="_Toc101254473"/>
      <w:bookmarkStart w:id="2868" w:name="_Toc104112185"/>
      <w:bookmarkStart w:id="2869" w:name="_Toc104192362"/>
      <w:bookmarkStart w:id="2870" w:name="_Toc104192926"/>
      <w:bookmarkStart w:id="2871" w:name="_Toc133336306"/>
      <w:bookmarkStart w:id="2872" w:name="_Toc136242607"/>
      <w:r>
        <w:lastRenderedPageBreak/>
        <w:t>5.4.4.77</w:t>
      </w:r>
      <w:r>
        <w:tab/>
        <w:t>Type PcfUeCallbackInfo</w:t>
      </w:r>
      <w:bookmarkEnd w:id="2865"/>
      <w:bookmarkEnd w:id="2866"/>
      <w:bookmarkEnd w:id="2867"/>
      <w:bookmarkEnd w:id="2868"/>
      <w:bookmarkEnd w:id="2869"/>
      <w:bookmarkEnd w:id="2870"/>
      <w:bookmarkEnd w:id="2871"/>
      <w:bookmarkEnd w:id="2872"/>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2873" w:name="_Toc88743125"/>
      <w:bookmarkStart w:id="2874" w:name="_Toc101254035"/>
      <w:bookmarkStart w:id="2875" w:name="_Toc101254474"/>
      <w:bookmarkStart w:id="2876" w:name="_Toc104112186"/>
      <w:bookmarkStart w:id="2877" w:name="_Toc104192363"/>
      <w:bookmarkStart w:id="2878" w:name="_Toc104192927"/>
      <w:bookmarkStart w:id="2879" w:name="_Toc133336307"/>
      <w:bookmarkStart w:id="2880" w:name="_Toc136242608"/>
      <w:r>
        <w:rPr>
          <w:noProof/>
        </w:rPr>
        <w:t>5.4.4.78</w:t>
      </w:r>
      <w:r>
        <w:rPr>
          <w:noProof/>
        </w:rPr>
        <w:tab/>
        <w:t>Type PduSessionInfo</w:t>
      </w:r>
      <w:bookmarkEnd w:id="2873"/>
      <w:bookmarkEnd w:id="2874"/>
      <w:bookmarkEnd w:id="2875"/>
      <w:bookmarkEnd w:id="2876"/>
      <w:bookmarkEnd w:id="2877"/>
      <w:bookmarkEnd w:id="2878"/>
      <w:bookmarkEnd w:id="2879"/>
      <w:bookmarkEnd w:id="2880"/>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2881" w:name="_Toc28013390"/>
      <w:bookmarkStart w:id="2882" w:name="_Toc36040146"/>
      <w:bookmarkStart w:id="2883" w:name="_Toc44692763"/>
      <w:bookmarkStart w:id="2884" w:name="_Toc45134224"/>
      <w:bookmarkStart w:id="2885" w:name="_Toc49607288"/>
      <w:bookmarkStart w:id="2886" w:name="_Toc51763260"/>
      <w:bookmarkStart w:id="2887" w:name="_Toc58850158"/>
      <w:bookmarkStart w:id="2888" w:name="_Toc59018538"/>
      <w:bookmarkStart w:id="2889" w:name="_Toc68169544"/>
      <w:bookmarkStart w:id="2890" w:name="_Toc82747091"/>
      <w:bookmarkStart w:id="2891" w:name="_Toc88743126"/>
      <w:bookmarkStart w:id="2892" w:name="_Toc101254036"/>
      <w:bookmarkStart w:id="2893" w:name="_Toc101254475"/>
      <w:bookmarkStart w:id="2894" w:name="_Toc104112187"/>
      <w:bookmarkStart w:id="2895" w:name="_Toc104192364"/>
      <w:bookmarkStart w:id="2896" w:name="_Toc104192928"/>
      <w:bookmarkStart w:id="2897" w:name="_Toc133336308"/>
      <w:bookmarkStart w:id="2898" w:name="_Toc136242609"/>
      <w:r>
        <w:rPr>
          <w:noProof/>
        </w:rPr>
        <w:t>5.4.4.79</w:t>
      </w:r>
      <w:r>
        <w:rPr>
          <w:noProof/>
        </w:rPr>
        <w:tab/>
        <w:t>Type EasIpReplacementInfo</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2899" w:name="_Toc88743127"/>
      <w:bookmarkStart w:id="2900" w:name="_Toc101254037"/>
      <w:bookmarkStart w:id="2901" w:name="_Toc101254476"/>
      <w:bookmarkStart w:id="2902" w:name="_Toc104112188"/>
      <w:bookmarkStart w:id="2903" w:name="_Toc104192365"/>
      <w:bookmarkStart w:id="2904" w:name="_Toc104192929"/>
      <w:bookmarkStart w:id="2905" w:name="_Toc133336309"/>
      <w:bookmarkStart w:id="2906" w:name="_Toc136242610"/>
      <w:r>
        <w:rPr>
          <w:noProof/>
        </w:rPr>
        <w:t>5.4.4.80</w:t>
      </w:r>
      <w:r>
        <w:rPr>
          <w:noProof/>
        </w:rPr>
        <w:tab/>
        <w:t>Type EasServerAddress</w:t>
      </w:r>
      <w:bookmarkEnd w:id="2899"/>
      <w:bookmarkEnd w:id="2900"/>
      <w:bookmarkEnd w:id="2901"/>
      <w:bookmarkEnd w:id="2902"/>
      <w:bookmarkEnd w:id="2903"/>
      <w:bookmarkEnd w:id="2904"/>
      <w:bookmarkEnd w:id="2905"/>
      <w:bookmarkEnd w:id="2906"/>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2907" w:name="_Toc101254038"/>
      <w:bookmarkStart w:id="2908" w:name="_Toc101254477"/>
      <w:bookmarkStart w:id="2909" w:name="_Toc104112189"/>
      <w:bookmarkStart w:id="2910" w:name="_Toc104192366"/>
      <w:bookmarkStart w:id="2911" w:name="_Toc104192930"/>
      <w:bookmarkStart w:id="2912" w:name="_Toc133336310"/>
      <w:bookmarkStart w:id="2913" w:name="_Toc136242611"/>
      <w:r>
        <w:rPr>
          <w:noProof/>
        </w:rPr>
        <w:lastRenderedPageBreak/>
        <w:t>5.4.4.81</w:t>
      </w:r>
      <w:r>
        <w:rPr>
          <w:noProof/>
        </w:rPr>
        <w:tab/>
        <w:t>Type RoamingRestrictions</w:t>
      </w:r>
      <w:bookmarkEnd w:id="2907"/>
      <w:bookmarkEnd w:id="2908"/>
      <w:bookmarkEnd w:id="2909"/>
      <w:bookmarkEnd w:id="2910"/>
      <w:bookmarkEnd w:id="2911"/>
      <w:bookmarkEnd w:id="2912"/>
      <w:bookmarkEnd w:id="2913"/>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2914" w:name="_Toc133336311"/>
      <w:bookmarkStart w:id="2915" w:name="_Toc136242612"/>
      <w:bookmarkStart w:id="2916" w:name="_Hlk107213646"/>
      <w:r w:rsidRPr="00F11966">
        <w:t>5.</w:t>
      </w:r>
      <w:r>
        <w:t>4</w:t>
      </w:r>
      <w:r w:rsidRPr="00F11966">
        <w:t>.4.</w:t>
      </w:r>
      <w:r>
        <w:t>82</w:t>
      </w:r>
      <w:r w:rsidRPr="00F11966">
        <w:tab/>
        <w:t xml:space="preserve">Type: </w:t>
      </w:r>
      <w:r>
        <w:t>GeoServiceArea</w:t>
      </w:r>
      <w:bookmarkEnd w:id="2914"/>
      <w:bookmarkEnd w:id="2915"/>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2917" w:name="_Toc133336312"/>
      <w:bookmarkStart w:id="2918" w:name="_Toc136242613"/>
      <w:bookmarkEnd w:id="2916"/>
      <w:r w:rsidRPr="00F11966">
        <w:t>5.4.4.</w:t>
      </w:r>
      <w:r>
        <w:t>83</w:t>
      </w:r>
      <w:r w:rsidRPr="00F11966">
        <w:tab/>
        <w:t xml:space="preserve">Type: </w:t>
      </w:r>
      <w:r>
        <w:t>MutingExceptionInstructions</w:t>
      </w:r>
      <w:bookmarkEnd w:id="2917"/>
      <w:bookmarkEnd w:id="2918"/>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2919" w:name="_Toc133336313"/>
      <w:bookmarkStart w:id="2920" w:name="_Toc136242614"/>
      <w:r w:rsidRPr="00F11966">
        <w:t>5.</w:t>
      </w:r>
      <w:r>
        <w:t>4</w:t>
      </w:r>
      <w:r w:rsidRPr="00F11966">
        <w:t>.4.</w:t>
      </w:r>
      <w:r>
        <w:t>84</w:t>
      </w:r>
      <w:r w:rsidRPr="00F11966">
        <w:tab/>
        <w:t xml:space="preserve">Type: </w:t>
      </w:r>
      <w:r>
        <w:t>MutingNotificationsSettings</w:t>
      </w:r>
      <w:bookmarkEnd w:id="2919"/>
      <w:bookmarkEnd w:id="2920"/>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2921" w:name="_Toc133336314"/>
      <w:bookmarkStart w:id="2922" w:name="_Toc136242615"/>
      <w:r w:rsidRPr="00F11966">
        <w:lastRenderedPageBreak/>
        <w:t>5.</w:t>
      </w:r>
      <w:r>
        <w:t>4</w:t>
      </w:r>
      <w:r w:rsidRPr="00F11966">
        <w:t>.4.</w:t>
      </w:r>
      <w:r w:rsidR="00347FEC">
        <w:rPr>
          <w:lang/>
        </w:rPr>
        <w:t>85</w:t>
      </w:r>
      <w:r w:rsidRPr="00F11966">
        <w:tab/>
        <w:t xml:space="preserve">Type: </w:t>
      </w:r>
      <w:r>
        <w:t>VplmnOffloadingInfo</w:t>
      </w:r>
      <w:bookmarkEnd w:id="2921"/>
      <w:bookmarkEnd w:id="2922"/>
    </w:p>
    <w:p w14:paraId="2B011D4B" w14:textId="7DCC0167" w:rsidR="005A1D5B" w:rsidRPr="00F11966" w:rsidRDefault="005A1D5B" w:rsidP="005A1D5B">
      <w:pPr>
        <w:pStyle w:val="TH"/>
      </w:pPr>
      <w:r w:rsidRPr="00F11966">
        <w:rPr>
          <w:noProof/>
        </w:rPr>
        <w:t>Table </w:t>
      </w:r>
      <w:r w:rsidRPr="00F11966">
        <w:t>5.</w:t>
      </w:r>
      <w:r>
        <w:t>4</w:t>
      </w:r>
      <w:r w:rsidRPr="00F11966">
        <w:t>.4.</w:t>
      </w:r>
      <w:r w:rsidR="00347FEC">
        <w:rPr>
          <w:lang/>
        </w:rPr>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347FEC"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347FEC" w:rsidRPr="00F11966" w:rsidRDefault="00347FEC" w:rsidP="004C1768">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347FEC" w:rsidRPr="00F11966" w:rsidRDefault="00347FEC" w:rsidP="004C1768">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347FEC" w:rsidRDefault="00347FEC" w:rsidP="004C176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347FEC" w:rsidRDefault="00347FEC" w:rsidP="004C176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77777777" w:rsidR="00347FEC" w:rsidRPr="00F11966" w:rsidRDefault="00347FEC" w:rsidP="004C1768">
            <w:pPr>
              <w:pStyle w:val="TAL"/>
              <w:rPr>
                <w:rFonts w:cs="Arial"/>
                <w:szCs w:val="18"/>
              </w:rPr>
            </w:pPr>
            <w:r>
              <w:rPr>
                <w:rFonts w:cs="Arial"/>
                <w:szCs w:val="18"/>
              </w:rPr>
              <w:t>List of ranges of IPv4 addresses allowed to be routed to the local part of DN in the VPLMN</w:t>
            </w:r>
          </w:p>
        </w:tc>
      </w:tr>
      <w:tr w:rsidR="00347FEC"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347FEC" w:rsidRDefault="00347FEC" w:rsidP="004C1768">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347FEC" w:rsidRDefault="00347FEC" w:rsidP="004C1768">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347FEC" w:rsidRDefault="00347FEC" w:rsidP="004C176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77777777" w:rsidR="00347FEC" w:rsidRDefault="00347FEC" w:rsidP="004C1768">
            <w:pPr>
              <w:pStyle w:val="TAL"/>
              <w:rPr>
                <w:rFonts w:cs="Arial"/>
                <w:szCs w:val="18"/>
              </w:rPr>
            </w:pPr>
            <w:r>
              <w:rPr>
                <w:rFonts w:cs="Arial"/>
                <w:szCs w:val="18"/>
              </w:rPr>
              <w:t>List of ranges of IPv4 addresses</w:t>
            </w:r>
            <w:r>
              <w:rPr>
                <w:lang w:eastAsia="zh-CN"/>
              </w:rPr>
              <w:t xml:space="preserve"> </w:t>
            </w:r>
            <w:r>
              <w:rPr>
                <w:rFonts w:cs="Arial"/>
                <w:szCs w:val="18"/>
              </w:rPr>
              <w:t xml:space="preserve">allowed to be routed to the local part of DN in the VPLMN, whereby each range of IPv4 addresses corresponds to the IPv4 addresses of an IPv4 subnet defined by an </w:t>
            </w:r>
            <w:r>
              <w:rPr>
                <w:lang w:eastAsia="zh-CN"/>
              </w:rPr>
              <w:t>IPv4 address and subnet mask.</w:t>
            </w:r>
          </w:p>
        </w:tc>
      </w:tr>
      <w:tr w:rsidR="00347FEC"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77777777" w:rsidR="00347FEC" w:rsidRDefault="00347FEC" w:rsidP="004C1768">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347FEC" w:rsidRDefault="00347FEC" w:rsidP="004C1768">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347FEC" w:rsidRDefault="00347FEC" w:rsidP="004C176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77777777" w:rsidR="00347FEC" w:rsidRDefault="00347FEC" w:rsidP="004C1768">
            <w:pPr>
              <w:pStyle w:val="TAL"/>
              <w:rPr>
                <w:rFonts w:cs="Arial"/>
                <w:szCs w:val="18"/>
              </w:rPr>
            </w:pPr>
            <w:r>
              <w:rPr>
                <w:rFonts w:cs="Arial"/>
                <w:szCs w:val="18"/>
              </w:rPr>
              <w:t>List of ranges of IPv6 addresses allowed to be routed to the local part of DN in the VPLMN</w:t>
            </w:r>
          </w:p>
        </w:tc>
      </w:tr>
      <w:tr w:rsidR="00347FEC"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347FEC" w:rsidRPr="00F11966" w:rsidRDefault="00347FEC" w:rsidP="004C1768">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347FEC" w:rsidRPr="00F11966" w:rsidRDefault="00347FEC" w:rsidP="004C1768">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347FEC" w:rsidRDefault="00347FEC" w:rsidP="004C176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347FEC" w:rsidRDefault="00347FEC" w:rsidP="004C176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7777777" w:rsidR="00347FEC" w:rsidRPr="00F11966" w:rsidRDefault="00347FEC" w:rsidP="004C1768">
            <w:pPr>
              <w:pStyle w:val="TAL"/>
              <w:rPr>
                <w:rFonts w:cs="Arial"/>
                <w:szCs w:val="18"/>
              </w:rPr>
            </w:pPr>
            <w:r>
              <w:rPr>
                <w:rFonts w:cs="Arial"/>
                <w:szCs w:val="18"/>
              </w:rPr>
              <w:t>List of ranges of IPv6 prefixes allowed to be routed to the local part of DN in the VPLMN</w:t>
            </w:r>
          </w:p>
        </w:tc>
      </w:tr>
      <w:tr w:rsidR="00347FEC"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347FEC" w:rsidRPr="00F11966" w:rsidRDefault="00347FEC" w:rsidP="004C1768">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347FEC" w:rsidRPr="00F11966" w:rsidRDefault="00347FEC" w:rsidP="004C1768">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347FEC" w:rsidRPr="00F11966"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347FEC" w:rsidRPr="00F11966" w:rsidRDefault="00347FEC" w:rsidP="004C176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77777777" w:rsidR="00347FEC" w:rsidRPr="00F11966" w:rsidRDefault="00347FEC" w:rsidP="004C1768">
            <w:pPr>
              <w:pStyle w:val="TAL"/>
              <w:rPr>
                <w:rFonts w:cs="Arial"/>
                <w:szCs w:val="18"/>
              </w:rPr>
            </w:pPr>
            <w:r>
              <w:t xml:space="preserve">List of FQDNs </w:t>
            </w:r>
            <w:r>
              <w:rPr>
                <w:rFonts w:cs="Arial"/>
                <w:szCs w:val="18"/>
              </w:rPr>
              <w:t>allowed to be routed to the local part of DN in the VPLMN</w:t>
            </w:r>
          </w:p>
        </w:tc>
      </w:tr>
      <w:tr w:rsidR="00347FEC"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347FEC" w:rsidRDefault="00347FEC" w:rsidP="004C1768">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347FEC" w:rsidRDefault="00347FEC" w:rsidP="004C1768">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347FEC" w:rsidRDefault="00347FEC" w:rsidP="004C176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77777777" w:rsidR="00347FEC" w:rsidRDefault="00347FEC" w:rsidP="004C1768">
            <w:pPr>
              <w:pStyle w:val="TAL"/>
            </w:pPr>
            <w:r>
              <w:t>List of FQDN patterns</w:t>
            </w:r>
            <w:r>
              <w:rPr>
                <w:rFonts w:cs="Arial"/>
                <w:szCs w:val="18"/>
              </w:rPr>
              <w:t xml:space="preserve"> of FQDNs allowed to be routed to the local part of DN in the VPLMN</w:t>
            </w:r>
          </w:p>
        </w:tc>
      </w:tr>
      <w:tr w:rsidR="00347FEC" w:rsidRPr="00F11966" w14:paraId="4D555FB8"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CF291D6" w14:textId="77777777" w:rsidR="00347FEC" w:rsidRDefault="00347FEC" w:rsidP="004C1768">
            <w:pPr>
              <w:pStyle w:val="TAL"/>
            </w:pPr>
            <w:r>
              <w:t>sessionAmbr</w:t>
            </w:r>
          </w:p>
        </w:tc>
        <w:tc>
          <w:tcPr>
            <w:tcW w:w="1559" w:type="dxa"/>
            <w:tcBorders>
              <w:top w:val="single" w:sz="4" w:space="0" w:color="auto"/>
              <w:left w:val="single" w:sz="4" w:space="0" w:color="auto"/>
              <w:bottom w:val="single" w:sz="4" w:space="0" w:color="auto"/>
              <w:right w:val="single" w:sz="4" w:space="0" w:color="auto"/>
            </w:tcBorders>
          </w:tcPr>
          <w:p w14:paraId="30D1B488" w14:textId="77777777" w:rsidR="00347FEC" w:rsidRDefault="00347FEC" w:rsidP="004C1768">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78078D8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CEA414"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797A4B" w14:textId="77777777" w:rsidR="00347FEC" w:rsidRDefault="00347FEC" w:rsidP="004C1768">
            <w:pPr>
              <w:pStyle w:val="TAL"/>
            </w:pPr>
            <w:r>
              <w:t>Authorized Session AMBR for Offloading, i.e. UL/DL Aggregate Maximum Bit Rate for the Non-GBR QoS Flows of the PDU Session authorized for offloading to the local part of DN in VPLMN.</w:t>
            </w:r>
          </w:p>
        </w:tc>
      </w:tr>
      <w:tr w:rsidR="00347FEC"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77777777" w:rsidR="00347FEC" w:rsidRDefault="00347FEC" w:rsidP="004C1768">
            <w:pPr>
              <w:pStyle w:val="TAN"/>
            </w:pPr>
            <w:r>
              <w:t>NOTE:</w:t>
            </w:r>
            <w:r>
              <w:tab/>
              <w:t xml:space="preserve">If none of the ipv4AddressRanges, ipv4AddrMasks, Ipv6AddressRanges, ipv6PrefixRanges, fqdnList and fqdnPatterns IEs is present, all the traffic of the PDU session is </w:t>
            </w:r>
            <w:r>
              <w:rPr>
                <w:rFonts w:cs="Arial"/>
                <w:szCs w:val="18"/>
              </w:rPr>
              <w:t xml:space="preserve">allowed to be routed to the local part of DN in the VPLMN.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2923" w:name="_Toc136242616"/>
      <w:bookmarkStart w:id="2924" w:name="_Toc42953841"/>
      <w:bookmarkStart w:id="2925" w:name="_Toc43463158"/>
      <w:bookmarkStart w:id="2926" w:name="_Toc49847770"/>
      <w:bookmarkStart w:id="2927" w:name="_Toc56497899"/>
      <w:r w:rsidRPr="00F11966">
        <w:t>5.4.4.</w:t>
      </w:r>
      <w:r>
        <w:rPr>
          <w:lang/>
        </w:rPr>
        <w:t>86</w:t>
      </w:r>
      <w:r w:rsidRPr="00F11966">
        <w:tab/>
        <w:t xml:space="preserve">Type: </w:t>
      </w:r>
      <w:r>
        <w:t>PartiallyAllowed</w:t>
      </w:r>
      <w:r w:rsidRPr="00F11966">
        <w:t>Snssai</w:t>
      </w:r>
      <w:bookmarkEnd w:id="2923"/>
    </w:p>
    <w:p w14:paraId="152D575D" w14:textId="7F8202A8" w:rsidR="00CE5E86" w:rsidRPr="00F11966" w:rsidRDefault="00CE5E86" w:rsidP="00CE5E86">
      <w:pPr>
        <w:pStyle w:val="TH"/>
      </w:pPr>
      <w:r w:rsidRPr="00F11966">
        <w:rPr>
          <w:noProof/>
        </w:rPr>
        <w:t>Table </w:t>
      </w:r>
      <w:r w:rsidRPr="00F11966">
        <w:t>5.4.4.</w:t>
      </w:r>
      <w:r>
        <w:rPr>
          <w:lang/>
        </w:rP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2928" w:name="_Toc136242617"/>
      <w:bookmarkEnd w:id="2924"/>
      <w:bookmarkEnd w:id="2925"/>
      <w:bookmarkEnd w:id="2926"/>
      <w:bookmarkEnd w:id="2927"/>
      <w:r w:rsidRPr="00F11966">
        <w:t>5.</w:t>
      </w:r>
      <w:r>
        <w:t>4</w:t>
      </w:r>
      <w:r w:rsidRPr="00F11966">
        <w:t>.4.</w:t>
      </w:r>
      <w:r>
        <w:rPr>
          <w:lang/>
        </w:rPr>
        <w:t>87</w:t>
      </w:r>
      <w:r w:rsidRPr="00F11966">
        <w:tab/>
        <w:t xml:space="preserve">Type: </w:t>
      </w:r>
      <w:r>
        <w:rPr>
          <w:lang w:eastAsia="zh-CN"/>
        </w:rPr>
        <w:t>V</w:t>
      </w:r>
      <w:r w:rsidRPr="00BE5D3F">
        <w:t>ar</w:t>
      </w:r>
      <w:r>
        <w:t>R</w:t>
      </w:r>
      <w:r w:rsidRPr="005B1EEB">
        <w:t>ep</w:t>
      </w:r>
      <w:r>
        <w:t>Period</w:t>
      </w:r>
      <w:bookmarkEnd w:id="2928"/>
    </w:p>
    <w:p w14:paraId="7E05E62F" w14:textId="7B333FFD" w:rsidR="008E1393" w:rsidRPr="00F11966" w:rsidRDefault="008E1393" w:rsidP="008E1393">
      <w:pPr>
        <w:pStyle w:val="TH"/>
      </w:pPr>
      <w:r w:rsidRPr="00F11966">
        <w:rPr>
          <w:noProof/>
        </w:rPr>
        <w:t>Table </w:t>
      </w:r>
      <w:r w:rsidRPr="00F11966">
        <w:t>5.</w:t>
      </w:r>
      <w:r>
        <w:t>4</w:t>
      </w:r>
      <w:r w:rsidRPr="00F11966">
        <w:t>.4.</w:t>
      </w:r>
      <w:r>
        <w:rPr>
          <w:lang/>
        </w:rP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2929" w:name="_Toc136242618"/>
      <w:r>
        <w:lastRenderedPageBreak/>
        <w:t>5.4.4.</w:t>
      </w:r>
      <w:r w:rsidR="00D43F9F">
        <w:rPr>
          <w:lang w:eastAsia="zh-CN"/>
        </w:rPr>
        <w:t>88</w:t>
      </w:r>
      <w:r>
        <w:tab/>
        <w:t>Type: RangingSlPosAuth</w:t>
      </w:r>
      <w:bookmarkEnd w:id="2929"/>
    </w:p>
    <w:p w14:paraId="3A9EAF90" w14:textId="34907BBE" w:rsidR="007D5CE1" w:rsidRDefault="007D5CE1" w:rsidP="007D5CE1">
      <w:pPr>
        <w:pStyle w:val="TH"/>
      </w:pPr>
      <w:r>
        <w:rPr>
          <w:noProof/>
        </w:rPr>
        <w:t>Table </w:t>
      </w:r>
      <w:r>
        <w:t>5.4.4.</w:t>
      </w:r>
      <w:r w:rsidR="00D43F9F">
        <w:rPr>
          <w:lang/>
        </w:rPr>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77777777" w:rsidR="007D5CE1" w:rsidRDefault="007D5CE1" w:rsidP="001C6666">
            <w:pPr>
              <w:pStyle w:val="TAL"/>
              <w:rPr>
                <w:lang w:eastAsia="zh-CN"/>
              </w:rPr>
            </w:pPr>
            <w:r>
              <w:t>rgSlPos</w:t>
            </w:r>
            <w:r>
              <w:rPr>
                <w:lang w:eastAsia="zh-CN"/>
              </w:rPr>
              <w:t>TargetAuth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rPr>
              <w:t>Target UE</w:t>
            </w:r>
            <w:r>
              <w:rPr>
                <w:lang w:eastAsia="zh-CN"/>
              </w:rPr>
              <w:t>.</w:t>
            </w:r>
          </w:p>
        </w:tc>
      </w:tr>
      <w:tr w:rsidR="007D5CE1" w14:paraId="396FD2C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4E0AE91E" w14:textId="77777777" w:rsidR="007D5CE1" w:rsidRDefault="007D5CE1" w:rsidP="001C6666">
            <w:pPr>
              <w:pStyle w:val="TAL"/>
              <w:rPr>
                <w:lang w:eastAsia="zh-CN"/>
              </w:rPr>
            </w:pPr>
            <w:r>
              <w:t>rgSlPosS</w:t>
            </w:r>
            <w:r>
              <w:rPr>
                <w:lang w:eastAsia="zh-CN"/>
              </w:rPr>
              <w:t>lRefAuth</w:t>
            </w:r>
          </w:p>
        </w:tc>
        <w:tc>
          <w:tcPr>
            <w:tcW w:w="1559" w:type="dxa"/>
            <w:tcBorders>
              <w:top w:val="single" w:sz="4" w:space="0" w:color="auto"/>
              <w:left w:val="single" w:sz="4" w:space="0" w:color="auto"/>
              <w:bottom w:val="single" w:sz="4" w:space="0" w:color="auto"/>
              <w:right w:val="single" w:sz="4" w:space="0" w:color="auto"/>
            </w:tcBorders>
            <w:hideMark/>
          </w:tcPr>
          <w:p w14:paraId="139E0708"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0807D4C"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5399B6"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E3CB16F"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rPr>
              <w:t>SL Reference UE</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bl>
    <w:p w14:paraId="4E1E4326" w14:textId="77777777" w:rsidR="007D5CE1" w:rsidRDefault="007D5CE1" w:rsidP="007D5CE1"/>
    <w:p w14:paraId="7A02F6DF" w14:textId="77777777" w:rsidR="007D5CE1" w:rsidRDefault="007D5CE1" w:rsidP="007D5CE1">
      <w:pPr>
        <w:pStyle w:val="EditorsNote"/>
        <w:rPr>
          <w:lang w:eastAsia="zh-CN"/>
        </w:rPr>
      </w:pPr>
      <w:bookmarkStart w:id="2930" w:name="_Toc130814371"/>
      <w:bookmarkStart w:id="2931" w:name="_Toc74944766"/>
      <w:r>
        <w:rPr>
          <w:lang w:eastAsia="zh-CN"/>
        </w:rPr>
        <w:t>Editor's note:</w:t>
      </w:r>
      <w:r>
        <w:rPr>
          <w:lang w:eastAsia="zh-CN"/>
        </w:rPr>
        <w:tab/>
        <w:t xml:space="preserve">it’s </w:t>
      </w:r>
      <w:r w:rsidRPr="00DC1AE5">
        <w:rPr>
          <w:lang w:eastAsia="zh-CN"/>
        </w:rPr>
        <w:t>FFS if subscription for acting as Assistant UE is needed</w:t>
      </w:r>
      <w:r>
        <w:rPr>
          <w:lang w:eastAsia="zh-CN"/>
        </w:rPr>
        <w:t>.</w:t>
      </w:r>
    </w:p>
    <w:bookmarkEnd w:id="2930"/>
    <w:bookmarkEnd w:id="2931"/>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2932" w:name="_Toc510696643"/>
      <w:bookmarkStart w:id="2933" w:name="_Toc43026114"/>
      <w:bookmarkStart w:id="2934" w:name="_Toc49763648"/>
      <w:bookmarkStart w:id="2935" w:name="_Toc56754344"/>
      <w:bookmarkStart w:id="2936" w:name="_Toc88743128"/>
      <w:bookmarkStart w:id="2937" w:name="_Toc101254039"/>
      <w:bookmarkStart w:id="2938" w:name="_Toc101254478"/>
      <w:bookmarkStart w:id="2939" w:name="_Toc104112190"/>
      <w:bookmarkStart w:id="2940" w:name="_Toc104192367"/>
      <w:bookmarkStart w:id="2941" w:name="_Toc104192931"/>
      <w:bookmarkStart w:id="2942" w:name="_Toc133336315"/>
      <w:bookmarkStart w:id="2943" w:name="_Toc136242619"/>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2932"/>
      <w:bookmarkEnd w:id="2933"/>
      <w:bookmarkEnd w:id="2934"/>
      <w:bookmarkEnd w:id="2935"/>
      <w:bookmarkEnd w:id="2936"/>
      <w:bookmarkEnd w:id="2937"/>
      <w:bookmarkEnd w:id="2938"/>
      <w:bookmarkEnd w:id="2939"/>
      <w:bookmarkEnd w:id="2940"/>
      <w:bookmarkEnd w:id="2941"/>
      <w:bookmarkEnd w:id="2942"/>
      <w:bookmarkEnd w:id="2943"/>
    </w:p>
    <w:p w14:paraId="19ECCB9C" w14:textId="77777777" w:rsidR="00577C3C" w:rsidRPr="00F11966" w:rsidRDefault="00577C3C" w:rsidP="00D362EB">
      <w:pPr>
        <w:pStyle w:val="Heading4"/>
      </w:pPr>
      <w:bookmarkStart w:id="2944" w:name="_Toc510696644"/>
      <w:bookmarkStart w:id="2945" w:name="_Toc43026115"/>
      <w:bookmarkStart w:id="2946" w:name="_Toc49763649"/>
      <w:bookmarkStart w:id="2947" w:name="_Toc56754345"/>
      <w:bookmarkStart w:id="2948" w:name="_Toc88743129"/>
      <w:bookmarkStart w:id="2949" w:name="_Toc101254040"/>
      <w:bookmarkStart w:id="2950" w:name="_Toc101254479"/>
      <w:bookmarkStart w:id="2951" w:name="_Toc104112191"/>
      <w:bookmarkStart w:id="2952" w:name="_Toc104192368"/>
      <w:bookmarkStart w:id="2953" w:name="_Toc104192932"/>
      <w:bookmarkStart w:id="2954" w:name="_Toc133336316"/>
      <w:bookmarkStart w:id="2955" w:name="_Toc136242620"/>
      <w:r w:rsidRPr="00F11966">
        <w:t>5.4.5.1</w:t>
      </w:r>
      <w:r w:rsidRPr="00F11966">
        <w:tab/>
        <w:t xml:space="preserve">Type: </w:t>
      </w:r>
      <w:bookmarkEnd w:id="2944"/>
      <w:r w:rsidRPr="00F11966">
        <w:t>ExtSnssai</w:t>
      </w:r>
      <w:bookmarkEnd w:id="2945"/>
      <w:bookmarkEnd w:id="2946"/>
      <w:bookmarkEnd w:id="2947"/>
      <w:bookmarkEnd w:id="2948"/>
      <w:bookmarkEnd w:id="2949"/>
      <w:bookmarkEnd w:id="2950"/>
      <w:bookmarkEnd w:id="2951"/>
      <w:bookmarkEnd w:id="2952"/>
      <w:bookmarkEnd w:id="2953"/>
      <w:bookmarkEnd w:id="2954"/>
      <w:bookmarkEnd w:id="2955"/>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8E7BA1">
      <w:pPr>
        <w:keepNext/>
        <w:keepLines/>
        <w:spacing w:before="120"/>
        <w:ind w:left="1418" w:hanging="1418"/>
        <w:outlineLvl w:val="3"/>
        <w:rPr>
          <w:rFonts w:ascii="Arial" w:hAnsi="Arial"/>
          <w:sz w:val="24"/>
        </w:rPr>
      </w:pPr>
      <w:r w:rsidRPr="00E729A7">
        <w:rPr>
          <w:rFonts w:ascii="Arial" w:hAnsi="Arial"/>
          <w:sz w:val="24"/>
        </w:rPr>
        <w:t>5.4.5.</w:t>
      </w:r>
      <w:r w:rsidR="00960252">
        <w:rPr>
          <w:rFonts w:ascii="Arial" w:hAnsi="Arial"/>
          <w:sz w:val="24"/>
          <w:lang/>
        </w:rPr>
        <w:t>2</w:t>
      </w:r>
      <w:r w:rsidRPr="00E729A7">
        <w:rPr>
          <w:rFonts w:ascii="Arial" w:hAnsi="Arial"/>
          <w:sz w:val="24"/>
        </w:rPr>
        <w:tab/>
        <w:t xml:space="preserve">Type: </w:t>
      </w:r>
      <w:bookmarkStart w:id="2956" w:name="_Hlk132827030"/>
      <w:r w:rsidRPr="00DE2688">
        <w:rPr>
          <w:rFonts w:ascii="Arial" w:hAnsi="Arial"/>
          <w:sz w:val="24"/>
        </w:rPr>
        <w:t>SnssaiReplaceInfo</w:t>
      </w:r>
      <w:bookmarkEnd w:id="2956"/>
    </w:p>
    <w:p w14:paraId="7C4A575C" w14:textId="5AFCEA67" w:rsidR="008E7BA1" w:rsidRPr="00E729A7" w:rsidRDefault="008E7BA1" w:rsidP="008E7BA1">
      <w:pPr>
        <w:pStyle w:val="TH"/>
      </w:pPr>
      <w:r>
        <w:t>Table 5.4.5.</w:t>
      </w:r>
      <w:r w:rsidR="00960252">
        <w:rPr>
          <w:lang/>
        </w:rPr>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2957" w:name="_Hlk131615738"/>
            <w:r>
              <w:t>snssai</w:t>
            </w:r>
            <w:bookmarkEnd w:id="2957"/>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77777777" w:rsidR="008E7BA1"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5CC76F" w14:textId="77777777" w:rsidR="008E7BA1"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5BE3DC" w14:textId="77777777" w:rsidR="008E7BA1" w:rsidRPr="00D64B18" w:rsidRDefault="008E7BA1" w:rsidP="009114AC">
            <w:pPr>
              <w:pStyle w:val="TAL"/>
              <w:rPr>
                <w:noProof/>
                <w:lang w:eastAsia="zh-CN"/>
              </w:rPr>
            </w:pPr>
            <w:r>
              <w:rPr>
                <w:noProof/>
              </w:rPr>
              <w:t xml:space="preserve">Indicates the availability status </w:t>
            </w:r>
            <w:r w:rsidRPr="00447C46">
              <w:rPr>
                <w:noProof/>
              </w:rPr>
              <w:t>of the S-NSSAI indicated in the snssai IE</w:t>
            </w:r>
            <w:r>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77777777" w:rsidR="008E7BA1" w:rsidRDefault="008E7BA1" w:rsidP="009114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E673AF" w14:textId="77777777" w:rsidR="008E7BA1" w:rsidRPr="00447C46" w:rsidRDefault="008E7BA1" w:rsidP="009114AC">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p>
          <w:p w14:paraId="54F0F29D" w14:textId="77777777" w:rsidR="008E7BA1" w:rsidRPr="00D64B18" w:rsidRDefault="008E7BA1" w:rsidP="009114AC">
            <w:pPr>
              <w:pStyle w:val="TAL"/>
              <w:rPr>
                <w:noProof/>
                <w:lang w:eastAsia="zh-CN"/>
              </w:rPr>
            </w:pPr>
            <w:r w:rsidRPr="00447C46">
              <w:rPr>
                <w:bCs/>
                <w:noProof/>
              </w:rPr>
              <w:t xml:space="preserve">This IE may </w:t>
            </w:r>
            <w:r w:rsidRPr="00447C46">
              <w:rPr>
                <w:noProof/>
              </w:rPr>
              <w:t>only be present if the status</w:t>
            </w:r>
            <w:r w:rsidRPr="00447C46">
              <w:t xml:space="preserve"> IE is set to </w:t>
            </w:r>
            <w:r w:rsidRPr="00447C46">
              <w:rPr>
                <w:noProof/>
              </w:rPr>
              <w:t>"UNAVAILABLE".</w:t>
            </w:r>
          </w:p>
        </w:tc>
      </w:tr>
    </w:tbl>
    <w:p w14:paraId="021DE6CA" w14:textId="77777777" w:rsidR="008E7BA1" w:rsidRDefault="008E7BA1" w:rsidP="008E7BA1">
      <w:pPr>
        <w:rPr>
          <w:noProof/>
        </w:rPr>
      </w:pPr>
    </w:p>
    <w:p w14:paraId="502B812A" w14:textId="77777777" w:rsidR="008E7BA1" w:rsidRPr="00D16387" w:rsidRDefault="008E7BA1" w:rsidP="008E7BA1">
      <w:pPr>
        <w:pStyle w:val="EditorsNote"/>
        <w:rPr>
          <w:noProof/>
        </w:rPr>
      </w:pPr>
      <w:r>
        <w:rPr>
          <w:noProof/>
        </w:rPr>
        <w:t>Editor's Note:</w:t>
      </w:r>
      <w:r>
        <w:rPr>
          <w:noProof/>
        </w:rPr>
        <w:tab/>
        <w:t>The definition of altSnssai data type is FFS for roaming scenarios.</w:t>
      </w:r>
    </w:p>
    <w:p w14:paraId="36771CC5" w14:textId="77777777" w:rsidR="00577C3C" w:rsidRPr="00F11966" w:rsidRDefault="00577C3C" w:rsidP="00E92CBF"/>
    <w:p w14:paraId="12977947" w14:textId="77777777" w:rsidR="00E92CBF" w:rsidRPr="00F11966" w:rsidRDefault="00E92CBF" w:rsidP="00D362EB">
      <w:pPr>
        <w:pStyle w:val="Heading2"/>
      </w:pPr>
      <w:bookmarkStart w:id="2958" w:name="_Toc24925884"/>
      <w:bookmarkStart w:id="2959" w:name="_Toc24926062"/>
      <w:bookmarkStart w:id="2960" w:name="_Toc24926238"/>
      <w:bookmarkStart w:id="2961" w:name="_Toc33964098"/>
      <w:bookmarkStart w:id="2962" w:name="_Toc33980865"/>
      <w:bookmarkStart w:id="2963" w:name="_Toc36462666"/>
      <w:bookmarkStart w:id="2964" w:name="_Toc36462862"/>
      <w:bookmarkStart w:id="2965" w:name="_Toc43026116"/>
      <w:bookmarkStart w:id="2966" w:name="_Toc49763650"/>
      <w:bookmarkStart w:id="2967" w:name="_Toc56754346"/>
      <w:bookmarkStart w:id="2968" w:name="_Toc88743130"/>
      <w:bookmarkStart w:id="2969" w:name="_Toc101254041"/>
      <w:bookmarkStart w:id="2970" w:name="_Toc101254480"/>
      <w:bookmarkStart w:id="2971" w:name="_Toc104112192"/>
      <w:bookmarkStart w:id="2972" w:name="_Toc104192369"/>
      <w:bookmarkStart w:id="2973" w:name="_Toc104192933"/>
      <w:bookmarkStart w:id="2974" w:name="_Toc133336317"/>
      <w:bookmarkStart w:id="2975" w:name="_Toc136242621"/>
      <w:r w:rsidRPr="00F11966">
        <w:lastRenderedPageBreak/>
        <w:t>5.5</w:t>
      </w:r>
      <w:r w:rsidRPr="00F11966">
        <w:tab/>
        <w:t>Data Types related to 5G QoS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581445C0" w14:textId="77777777" w:rsidR="00E92CBF" w:rsidRPr="00F11966" w:rsidRDefault="00E92CBF" w:rsidP="00D362EB">
      <w:pPr>
        <w:pStyle w:val="Heading3"/>
      </w:pPr>
      <w:bookmarkStart w:id="2976" w:name="_Toc24925885"/>
      <w:bookmarkStart w:id="2977" w:name="_Toc24926063"/>
      <w:bookmarkStart w:id="2978" w:name="_Toc24926239"/>
      <w:bookmarkStart w:id="2979" w:name="_Toc33964099"/>
      <w:bookmarkStart w:id="2980" w:name="_Toc33980866"/>
      <w:bookmarkStart w:id="2981" w:name="_Toc36462667"/>
      <w:bookmarkStart w:id="2982" w:name="_Toc36462863"/>
      <w:bookmarkStart w:id="2983" w:name="_Toc43026117"/>
      <w:bookmarkStart w:id="2984" w:name="_Toc49763651"/>
      <w:bookmarkStart w:id="2985" w:name="_Toc56754347"/>
      <w:bookmarkStart w:id="2986" w:name="_Toc88743131"/>
      <w:bookmarkStart w:id="2987" w:name="_Toc101254042"/>
      <w:bookmarkStart w:id="2988" w:name="_Toc101254481"/>
      <w:bookmarkStart w:id="2989" w:name="_Toc104112193"/>
      <w:bookmarkStart w:id="2990" w:name="_Toc104192370"/>
      <w:bookmarkStart w:id="2991" w:name="_Toc104192934"/>
      <w:bookmarkStart w:id="2992" w:name="_Toc133336318"/>
      <w:bookmarkStart w:id="2993" w:name="_Toc136242622"/>
      <w:r w:rsidRPr="00F11966">
        <w:t>5.5.1</w:t>
      </w:r>
      <w:r w:rsidRPr="00F11966">
        <w:tab/>
        <w:t>Introduction</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2994" w:name="_Toc24925886"/>
      <w:bookmarkStart w:id="2995" w:name="_Toc24926064"/>
      <w:bookmarkStart w:id="2996" w:name="_Toc24926240"/>
      <w:bookmarkStart w:id="2997" w:name="_Toc33964100"/>
      <w:bookmarkStart w:id="2998" w:name="_Toc33980867"/>
      <w:bookmarkStart w:id="2999" w:name="_Toc36462668"/>
      <w:bookmarkStart w:id="3000" w:name="_Toc36462864"/>
      <w:bookmarkStart w:id="3001" w:name="_Toc43026118"/>
      <w:bookmarkStart w:id="3002" w:name="_Toc49763652"/>
      <w:bookmarkStart w:id="3003" w:name="_Toc56754348"/>
      <w:bookmarkStart w:id="3004" w:name="_Toc88743132"/>
      <w:bookmarkStart w:id="3005" w:name="_Toc101254043"/>
      <w:bookmarkStart w:id="3006" w:name="_Toc101254482"/>
      <w:bookmarkStart w:id="3007" w:name="_Toc104112194"/>
      <w:bookmarkStart w:id="3008" w:name="_Toc104192371"/>
      <w:bookmarkStart w:id="3009" w:name="_Toc104192935"/>
      <w:bookmarkStart w:id="3010" w:name="_Toc133336319"/>
      <w:bookmarkStart w:id="3011" w:name="_Toc136242623"/>
      <w:r w:rsidRPr="00F11966">
        <w:t>5.5.2</w:t>
      </w:r>
      <w:r w:rsidRPr="00F11966">
        <w:tab/>
        <w:t>Simple Data Types</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F11966" w:rsidRDefault="00637EE2" w:rsidP="009114AC">
            <w:pPr>
              <w:pStyle w:val="TAL"/>
            </w:pPr>
            <w:bookmarkStart w:id="3012" w:name="_Hlk133331522"/>
            <w:r w:rsidRPr="00230756">
              <w:rPr>
                <w:color w:val="C00000"/>
              </w:rPr>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F11966" w:rsidRDefault="00637EE2" w:rsidP="009114AC">
            <w:pPr>
              <w:pStyle w:val="TAL"/>
            </w:pPr>
            <w:r w:rsidRPr="00230756">
              <w:rPr>
                <w:color w:val="C00000"/>
              </w:rPr>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230756" w:rsidRDefault="00637EE2" w:rsidP="009114AC">
            <w:pPr>
              <w:pStyle w:val="TAL"/>
              <w:rPr>
                <w:color w:val="C00000"/>
                <w:lang w:eastAsia="zh-CN"/>
              </w:rPr>
            </w:pPr>
            <w:r w:rsidRPr="00230756">
              <w:rPr>
                <w:color w:val="C00000"/>
                <w:lang w:eastAsia="zh-CN"/>
              </w:rPr>
              <w:t xml:space="preserve">String representing a </w:t>
            </w:r>
            <w:r>
              <w:rPr>
                <w:color w:val="C00000"/>
                <w:lang w:eastAsia="zh-CN"/>
              </w:rPr>
              <w:t>packet</w:t>
            </w:r>
            <w:r w:rsidRPr="00230756">
              <w:rPr>
                <w:color w:val="C00000"/>
                <w:lang w:eastAsia="zh-CN"/>
              </w:rPr>
              <w:t xml:space="preserve"> rate</w:t>
            </w:r>
            <w:r>
              <w:rPr>
                <w:color w:val="C00000"/>
                <w:lang w:eastAsia="zh-CN"/>
              </w:rPr>
              <w:t>, i.e. packets per second,</w:t>
            </w:r>
            <w:r w:rsidRPr="00230756">
              <w:rPr>
                <w:color w:val="C00000"/>
                <w:lang w:eastAsia="zh-CN"/>
              </w:rPr>
              <w:t xml:space="preserve"> that shall be formatted as follows:</w:t>
            </w:r>
          </w:p>
          <w:p w14:paraId="7F065EFF" w14:textId="77777777" w:rsidR="00637EE2" w:rsidRPr="00230756" w:rsidRDefault="00637EE2" w:rsidP="009114AC">
            <w:pPr>
              <w:pStyle w:val="TAL"/>
              <w:rPr>
                <w:color w:val="C00000"/>
                <w:lang w:eastAsia="zh-CN"/>
              </w:rPr>
            </w:pPr>
          </w:p>
          <w:p w14:paraId="3277556C" w14:textId="77777777" w:rsidR="00637EE2" w:rsidRPr="00230756" w:rsidRDefault="00637EE2" w:rsidP="009114AC">
            <w:pPr>
              <w:pStyle w:val="TAL"/>
              <w:rPr>
                <w:color w:val="C00000"/>
              </w:rPr>
            </w:pPr>
            <w:r w:rsidRPr="00230756">
              <w:rPr>
                <w:color w:val="C00000"/>
              </w:rPr>
              <w:t>Pattern: '^\d+(\.\d+)? (pps|</w:t>
            </w:r>
            <w:r>
              <w:rPr>
                <w:color w:val="C00000"/>
              </w:rPr>
              <w:t>k</w:t>
            </w:r>
            <w:r w:rsidRPr="00230756">
              <w:rPr>
                <w:color w:val="C00000"/>
              </w:rPr>
              <w:t>pps|Mpps|Gpps|Tpps)$'</w:t>
            </w:r>
          </w:p>
          <w:p w14:paraId="2714E295" w14:textId="77777777" w:rsidR="00637EE2" w:rsidRPr="00230756" w:rsidRDefault="00637EE2" w:rsidP="009114AC">
            <w:pPr>
              <w:pStyle w:val="TAL"/>
              <w:rPr>
                <w:color w:val="C00000"/>
              </w:rPr>
            </w:pPr>
          </w:p>
          <w:p w14:paraId="67453981" w14:textId="77777777" w:rsidR="00637EE2" w:rsidRPr="00230756" w:rsidRDefault="00637EE2" w:rsidP="009114AC">
            <w:pPr>
              <w:rPr>
                <w:color w:val="C00000"/>
              </w:rPr>
            </w:pPr>
            <w:r w:rsidRPr="00230756">
              <w:rPr>
                <w:rFonts w:ascii="Arial" w:hAnsi="Arial"/>
                <w:color w:val="C00000"/>
                <w:sz w:val="18"/>
              </w:rPr>
              <w:t>(NOTE)</w:t>
            </w:r>
          </w:p>
          <w:p w14:paraId="65BBFFB9" w14:textId="77777777" w:rsidR="00637EE2" w:rsidRPr="00230756" w:rsidRDefault="00637EE2" w:rsidP="009114AC">
            <w:pPr>
              <w:pStyle w:val="TAL"/>
              <w:rPr>
                <w:color w:val="C00000"/>
              </w:rPr>
            </w:pPr>
            <w:r w:rsidRPr="00230756">
              <w:rPr>
                <w:color w:val="C00000"/>
              </w:rPr>
              <w:t>Examples:</w:t>
            </w:r>
          </w:p>
          <w:p w14:paraId="784E51B1" w14:textId="77777777" w:rsidR="00637EE2" w:rsidRDefault="00637EE2" w:rsidP="009114AC">
            <w:pPr>
              <w:pStyle w:val="TAL"/>
              <w:rPr>
                <w:color w:val="C00000"/>
              </w:rPr>
            </w:pPr>
            <w:r w:rsidRPr="00230756">
              <w:rPr>
                <w:color w:val="C00000"/>
              </w:rPr>
              <w:t xml:space="preserve">"125 Mpps", "0.125 Gpps", "125000 </w:t>
            </w:r>
            <w:r>
              <w:rPr>
                <w:color w:val="C00000"/>
              </w:rPr>
              <w:t>k</w:t>
            </w:r>
            <w:r w:rsidRPr="00230756">
              <w:rPr>
                <w:color w:val="C00000"/>
              </w:rPr>
              <w:t>pps"</w:t>
            </w:r>
          </w:p>
          <w:p w14:paraId="6FA0EC4F" w14:textId="77777777" w:rsidR="00637EE2" w:rsidRPr="00F11966" w:rsidRDefault="00637EE2" w:rsidP="009114AC">
            <w:pPr>
              <w:pStyle w:val="TAL"/>
            </w:pPr>
          </w:p>
        </w:tc>
      </w:tr>
      <w:bookmarkEnd w:id="3012"/>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F11966" w:rsidRDefault="00637EE2" w:rsidP="009114AC">
            <w:pPr>
              <w:pStyle w:val="TAL"/>
            </w:pPr>
            <w:r w:rsidRPr="00230756">
              <w:rPr>
                <w:color w:val="C00000"/>
              </w:rPr>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F11966" w:rsidRDefault="00637EE2" w:rsidP="009114AC">
            <w:pPr>
              <w:pStyle w:val="TAL"/>
            </w:pPr>
            <w:r w:rsidRPr="00230756">
              <w:rPr>
                <w:color w:val="C00000"/>
              </w:rPr>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Default="00637EE2" w:rsidP="009114AC">
            <w:pPr>
              <w:pStyle w:val="TAL"/>
              <w:rPr>
                <w:color w:val="C00000"/>
              </w:rPr>
            </w:pPr>
            <w:r w:rsidRPr="00230756">
              <w:rPr>
                <w:color w:val="C00000"/>
              </w:rPr>
              <w:t>This data type is defined in the same way as the "</w:t>
            </w:r>
            <w:r>
              <w:rPr>
                <w:color w:val="C00000"/>
              </w:rPr>
              <w:t>Packet</w:t>
            </w:r>
            <w:r w:rsidRPr="00230756">
              <w:rPr>
                <w:color w:val="C00000"/>
              </w:rPr>
              <w:t>Rate" data type, but with the OpenAPI "nullable: true" property.</w:t>
            </w:r>
          </w:p>
          <w:p w14:paraId="0E722FFD" w14:textId="77777777" w:rsidR="00637EE2" w:rsidRPr="00F11966"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F11966" w:rsidRDefault="00637EE2" w:rsidP="009114AC">
            <w:pPr>
              <w:pStyle w:val="TAL"/>
            </w:pPr>
            <w:r>
              <w:rPr>
                <w:color w:val="C00000"/>
              </w:rPr>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F11966" w:rsidRDefault="00637EE2" w:rsidP="009114AC">
            <w:pPr>
              <w:pStyle w:val="TAL"/>
            </w:pPr>
            <w:r w:rsidRPr="00230756">
              <w:rPr>
                <w:color w:val="C00000"/>
              </w:rPr>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230756" w:rsidRDefault="00637EE2" w:rsidP="009114AC">
            <w:pPr>
              <w:pStyle w:val="TAL"/>
              <w:rPr>
                <w:color w:val="C00000"/>
                <w:lang w:eastAsia="zh-CN"/>
              </w:rPr>
            </w:pPr>
            <w:r w:rsidRPr="00230756">
              <w:rPr>
                <w:color w:val="C00000"/>
                <w:lang w:eastAsia="zh-CN"/>
              </w:rPr>
              <w:t xml:space="preserve">String representing a </w:t>
            </w:r>
            <w:r>
              <w:rPr>
                <w:color w:val="C00000"/>
                <w:lang w:eastAsia="zh-CN"/>
              </w:rPr>
              <w:t xml:space="preserve">traffic volume measured in bytes </w:t>
            </w:r>
            <w:r w:rsidRPr="00230756">
              <w:rPr>
                <w:color w:val="C00000"/>
                <w:lang w:eastAsia="zh-CN"/>
              </w:rPr>
              <w:t>that shall be formatted as follows:</w:t>
            </w:r>
          </w:p>
          <w:p w14:paraId="4159EF6E" w14:textId="77777777" w:rsidR="00637EE2" w:rsidRPr="00230756" w:rsidRDefault="00637EE2" w:rsidP="009114AC">
            <w:pPr>
              <w:pStyle w:val="TAL"/>
              <w:rPr>
                <w:color w:val="C00000"/>
                <w:lang w:eastAsia="zh-CN"/>
              </w:rPr>
            </w:pPr>
          </w:p>
          <w:p w14:paraId="32432F05" w14:textId="77777777" w:rsidR="00637EE2" w:rsidRPr="000F0C82" w:rsidRDefault="00637EE2" w:rsidP="009114AC">
            <w:pPr>
              <w:pStyle w:val="TAL"/>
              <w:rPr>
                <w:color w:val="C00000"/>
                <w:lang w:val="sv-SE"/>
              </w:rPr>
            </w:pPr>
            <w:r w:rsidRPr="000F0C82">
              <w:rPr>
                <w:color w:val="C00000"/>
                <w:lang w:val="sv-SE"/>
              </w:rPr>
              <w:t>Pattern: '^\d+(\.\d+)? (</w:t>
            </w:r>
            <w:r>
              <w:rPr>
                <w:color w:val="C00000"/>
                <w:lang w:val="sv-SE"/>
              </w:rPr>
              <w:t>B</w:t>
            </w:r>
            <w:r w:rsidRPr="000F0C82">
              <w:rPr>
                <w:color w:val="C00000"/>
                <w:lang w:val="sv-SE"/>
              </w:rPr>
              <w:t>|</w:t>
            </w:r>
            <w:r>
              <w:rPr>
                <w:color w:val="C00000"/>
                <w:lang w:val="sv-SE"/>
              </w:rPr>
              <w:t>kB</w:t>
            </w:r>
            <w:r w:rsidRPr="000F0C82">
              <w:rPr>
                <w:color w:val="C00000"/>
                <w:lang w:val="sv-SE"/>
              </w:rPr>
              <w:t>|M</w:t>
            </w:r>
            <w:r>
              <w:rPr>
                <w:color w:val="C00000"/>
                <w:lang w:val="sv-SE"/>
              </w:rPr>
              <w:t>B</w:t>
            </w:r>
            <w:r w:rsidRPr="000F0C82">
              <w:rPr>
                <w:color w:val="C00000"/>
                <w:lang w:val="sv-SE"/>
              </w:rPr>
              <w:t>|G</w:t>
            </w:r>
            <w:r>
              <w:rPr>
                <w:color w:val="C00000"/>
                <w:lang w:val="sv-SE"/>
              </w:rPr>
              <w:t>B</w:t>
            </w:r>
            <w:r w:rsidRPr="000F0C82">
              <w:rPr>
                <w:color w:val="C00000"/>
                <w:lang w:val="sv-SE"/>
              </w:rPr>
              <w:t>|T</w:t>
            </w:r>
            <w:r>
              <w:rPr>
                <w:color w:val="C00000"/>
                <w:lang w:val="sv-SE"/>
              </w:rPr>
              <w:t>B</w:t>
            </w:r>
            <w:r w:rsidRPr="000F0C82">
              <w:rPr>
                <w:color w:val="C00000"/>
                <w:lang w:val="sv-SE"/>
              </w:rPr>
              <w:t>)$'</w:t>
            </w:r>
          </w:p>
          <w:p w14:paraId="566FB2E0" w14:textId="77777777" w:rsidR="00637EE2" w:rsidRPr="000F0C82" w:rsidRDefault="00637EE2" w:rsidP="009114AC">
            <w:pPr>
              <w:pStyle w:val="TAL"/>
              <w:rPr>
                <w:color w:val="C00000"/>
                <w:lang w:val="sv-SE"/>
              </w:rPr>
            </w:pPr>
          </w:p>
          <w:p w14:paraId="162E0FF9" w14:textId="77777777" w:rsidR="00637EE2" w:rsidRPr="00230756" w:rsidRDefault="00637EE2" w:rsidP="009114AC">
            <w:pPr>
              <w:rPr>
                <w:color w:val="C00000"/>
              </w:rPr>
            </w:pPr>
            <w:r w:rsidRPr="00230756">
              <w:rPr>
                <w:rFonts w:ascii="Arial" w:hAnsi="Arial"/>
                <w:color w:val="C00000"/>
                <w:sz w:val="18"/>
              </w:rPr>
              <w:t>(NOTE)</w:t>
            </w:r>
          </w:p>
          <w:p w14:paraId="002779B6" w14:textId="77777777" w:rsidR="00637EE2" w:rsidRPr="00230756" w:rsidRDefault="00637EE2" w:rsidP="009114AC">
            <w:pPr>
              <w:pStyle w:val="TAL"/>
              <w:rPr>
                <w:color w:val="C00000"/>
              </w:rPr>
            </w:pPr>
            <w:r w:rsidRPr="00230756">
              <w:rPr>
                <w:color w:val="C00000"/>
              </w:rPr>
              <w:t>Examples:</w:t>
            </w:r>
          </w:p>
          <w:p w14:paraId="0574DBB7" w14:textId="77777777" w:rsidR="00637EE2" w:rsidRDefault="00637EE2" w:rsidP="009114AC">
            <w:pPr>
              <w:pStyle w:val="TAL"/>
              <w:rPr>
                <w:color w:val="C00000"/>
              </w:rPr>
            </w:pPr>
            <w:r w:rsidRPr="00230756">
              <w:rPr>
                <w:color w:val="C00000"/>
              </w:rPr>
              <w:t>"125 M</w:t>
            </w:r>
            <w:r>
              <w:rPr>
                <w:color w:val="C00000"/>
              </w:rPr>
              <w:t>B</w:t>
            </w:r>
            <w:r w:rsidRPr="00230756">
              <w:rPr>
                <w:color w:val="C00000"/>
              </w:rPr>
              <w:t>", "0.125 G</w:t>
            </w:r>
            <w:r>
              <w:rPr>
                <w:color w:val="C00000"/>
              </w:rPr>
              <w:t>B</w:t>
            </w:r>
            <w:r w:rsidRPr="00230756">
              <w:rPr>
                <w:color w:val="C00000"/>
              </w:rPr>
              <w:t xml:space="preserve">", "125000 </w:t>
            </w:r>
            <w:r>
              <w:rPr>
                <w:color w:val="C00000"/>
              </w:rPr>
              <w:t>kB</w:t>
            </w:r>
            <w:r w:rsidRPr="00230756">
              <w:rPr>
                <w:color w:val="C00000"/>
              </w:rPr>
              <w:t>"</w:t>
            </w:r>
          </w:p>
          <w:p w14:paraId="6F1DAF7B" w14:textId="77777777" w:rsidR="00637EE2" w:rsidRPr="00F11966"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F11966" w:rsidRDefault="00637EE2" w:rsidP="009114AC">
            <w:pPr>
              <w:pStyle w:val="TAL"/>
            </w:pPr>
            <w:r>
              <w:rPr>
                <w:color w:val="C00000"/>
              </w:rPr>
              <w:t>TrafficVolume</w:t>
            </w:r>
            <w:r w:rsidRPr="00230756">
              <w:rPr>
                <w:color w:val="C00000"/>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F11966" w:rsidRDefault="00637EE2" w:rsidP="009114AC">
            <w:pPr>
              <w:pStyle w:val="TAL"/>
            </w:pPr>
            <w:r w:rsidRPr="00230756">
              <w:rPr>
                <w:color w:val="C00000"/>
              </w:rPr>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Default="00637EE2" w:rsidP="009114AC">
            <w:pPr>
              <w:pStyle w:val="TAL"/>
              <w:rPr>
                <w:color w:val="C00000"/>
              </w:rPr>
            </w:pPr>
            <w:r w:rsidRPr="00230756">
              <w:rPr>
                <w:color w:val="C00000"/>
              </w:rPr>
              <w:t>This data type is defined in the same way as the "</w:t>
            </w:r>
            <w:r>
              <w:rPr>
                <w:color w:val="C00000"/>
              </w:rPr>
              <w:t>TrafficVolume</w:t>
            </w:r>
            <w:r w:rsidRPr="00230756">
              <w:rPr>
                <w:color w:val="C00000"/>
              </w:rPr>
              <w:t>" data type, but with the OpenAPI "nullable: true" property.</w:t>
            </w:r>
          </w:p>
          <w:p w14:paraId="63796FB8" w14:textId="77777777" w:rsidR="00637EE2" w:rsidRPr="00F11966"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rPr>
                <w:lang/>
              </w:rP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rPr>
                <w:lang/>
              </w:rP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rPr>
                <w:lang/>
              </w:rP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rPr>
                <w:lang/>
              </w:rP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rPr>
                <w:lang/>
              </w:rP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rPr>
                <w:lang/>
              </w:rP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rPr>
                <w:lang/>
              </w:rP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rPr>
                <w:lang/>
              </w:rP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rPr>
                <w:lang/>
              </w:rP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rPr>
                <w:lang/>
              </w:rP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rPr>
                <w:lang/>
              </w:rP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rPr>
                <w:lang/>
              </w:rP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77777777"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 [3], i.e. base64-encoded characters, representing the </w:t>
            </w:r>
            <w:r>
              <w:rPr>
                <w:rFonts w:cs="Arial"/>
                <w:szCs w:val="18"/>
              </w:rPr>
              <w:t>Metadata.</w:t>
            </w:r>
          </w:p>
          <w:p w14:paraId="34A29FCE" w14:textId="77777777" w:rsidR="009F3089" w:rsidRPr="00F11966" w:rsidRDefault="009F3089" w:rsidP="009F3089">
            <w:pPr>
              <w:pStyle w:val="TAL"/>
            </w:pPr>
          </w:p>
        </w:tc>
      </w:tr>
      <w:tr w:rsidR="00B37B14" w14:paraId="6AB9FA99"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45B2CA" w14:textId="77777777" w:rsidR="00B37B14" w:rsidRDefault="00B37B14" w:rsidP="009114AC">
            <w:pPr>
              <w:pStyle w:val="TAL"/>
            </w:pPr>
            <w:r>
              <w:rPr>
                <w:lang w:eastAsia="zh-CN"/>
              </w:rPr>
              <w:lastRenderedPageBreak/>
              <w:t>PduSetDelay</w:t>
            </w:r>
            <w:r w:rsidRPr="000200AA">
              <w:rPr>
                <w:lang w:eastAsia="zh-CN"/>
              </w:rPr>
              <w:t>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8A902" w14:textId="071748C0" w:rsidR="00B37B14" w:rsidRDefault="001B2A8C" w:rsidP="009114AC">
            <w:pPr>
              <w:pStyle w:val="TAL"/>
            </w:pPr>
            <w:r>
              <w:rPr>
                <w:lang/>
              </w:rPr>
              <w:t>i</w:t>
            </w:r>
            <w:r w:rsidR="00B37B14" w:rsidRPr="00F11966">
              <w:t>nteger</w:t>
            </w:r>
          </w:p>
        </w:tc>
        <w:tc>
          <w:tcPr>
            <w:tcW w:w="2951" w:type="pct"/>
            <w:tcBorders>
              <w:top w:val="single" w:sz="4" w:space="0" w:color="auto"/>
              <w:left w:val="nil"/>
              <w:bottom w:val="single" w:sz="4" w:space="0" w:color="auto"/>
              <w:right w:val="single" w:sz="8" w:space="0" w:color="auto"/>
            </w:tcBorders>
          </w:tcPr>
          <w:p w14:paraId="77A858FC" w14:textId="77777777" w:rsidR="00B37B14" w:rsidRPr="00F11966" w:rsidRDefault="00B37B14" w:rsidP="009114AC">
            <w:pPr>
              <w:pStyle w:val="TAL"/>
            </w:pPr>
            <w:r w:rsidRPr="00F11966">
              <w:rPr>
                <w:lang w:eastAsia="zh-CN"/>
              </w:rPr>
              <w:t xml:space="preserve">Unsigned integer </w:t>
            </w:r>
            <w:r w:rsidRPr="00F11966">
              <w:t xml:space="preserve">indicating </w:t>
            </w:r>
            <w:r>
              <w:rPr>
                <w:lang w:eastAsia="zh-CN"/>
              </w:rPr>
              <w:t xml:space="preserve">PDU Set Delay </w:t>
            </w:r>
            <w:r w:rsidRPr="000200AA">
              <w:rPr>
                <w:lang w:eastAsia="zh-CN"/>
              </w:rPr>
              <w:t>Budget</w:t>
            </w:r>
            <w:r>
              <w:rPr>
                <w:lang w:eastAsia="zh-CN"/>
              </w:rPr>
              <w:t xml:space="preserve"> (PSDB)</w:t>
            </w:r>
            <w:r w:rsidRPr="00F11966">
              <w:rPr>
                <w:lang w:eastAsia="zh-CN"/>
              </w:rPr>
              <w:t xml:space="preserve"> (</w:t>
            </w:r>
            <w:r>
              <w:t>see clause</w:t>
            </w:r>
            <w:r w:rsidRPr="00F11966">
              <w:t> </w:t>
            </w:r>
            <w:r w:rsidRPr="000200AA">
              <w:rPr>
                <w:rFonts w:hint="eastAsia"/>
                <w:lang w:eastAsia="zh-CN"/>
              </w:rPr>
              <w:t>5</w:t>
            </w:r>
            <w:r w:rsidRPr="000200AA">
              <w:rPr>
                <w:lang w:eastAsia="zh-CN"/>
              </w:rPr>
              <w:t>.7.</w:t>
            </w:r>
            <w:r>
              <w:rPr>
                <w:lang w:eastAsia="zh-CN"/>
              </w:rPr>
              <w:t>7</w:t>
            </w:r>
            <w:r w:rsidRPr="000200AA">
              <w:rPr>
                <w:lang w:eastAsia="zh-CN"/>
              </w:rPr>
              <w:t>.2</w:t>
            </w:r>
            <w:r w:rsidRPr="00F11966">
              <w:t xml:space="preserve"> </w:t>
            </w:r>
            <w:r>
              <w:rPr>
                <w:lang w:eastAsia="zh-CN"/>
              </w:rPr>
              <w:t>of 3GPP TS 23.501 [8])</w:t>
            </w:r>
            <w:r w:rsidRPr="00F11966">
              <w:rPr>
                <w:lang w:eastAsia="zh-CN"/>
              </w:rPr>
              <w:t xml:space="preserve">, </w:t>
            </w:r>
            <w:r w:rsidRPr="00F11966">
              <w:t xml:space="preserve">expressed in </w:t>
            </w:r>
            <w:r>
              <w:t xml:space="preserve">0.01 </w:t>
            </w:r>
            <w:r w:rsidRPr="00F11966">
              <w:t>milliseconds.</w:t>
            </w:r>
          </w:p>
          <w:p w14:paraId="106AC2A5" w14:textId="77777777" w:rsidR="00B37B14" w:rsidRDefault="00B37B14" w:rsidP="009114AC">
            <w:pPr>
              <w:pStyle w:val="TAL"/>
              <w:rPr>
                <w:noProof/>
              </w:rPr>
            </w:pPr>
            <w:r w:rsidRPr="00F11966">
              <w:t>Minimum = 1.</w:t>
            </w:r>
          </w:p>
        </w:tc>
      </w:tr>
      <w:tr w:rsidR="00B37B14" w14:paraId="59F08863"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CFA46F" w14:textId="77777777" w:rsidR="00B37B14" w:rsidRDefault="00B37B14" w:rsidP="009114AC">
            <w:pPr>
              <w:pStyle w:val="TAL"/>
            </w:pPr>
            <w:r>
              <w:rPr>
                <w:lang w:eastAsia="zh-CN"/>
              </w:rPr>
              <w:t>PduSetDelay</w:t>
            </w:r>
            <w:r w:rsidRPr="000200AA">
              <w:rPr>
                <w:lang w:eastAsia="zh-CN"/>
              </w:rPr>
              <w:t>Budget</w:t>
            </w:r>
            <w:r>
              <w:rPr>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E422E5" w14:textId="317689AF" w:rsidR="00B37B14" w:rsidRDefault="001B2A8C" w:rsidP="009114AC">
            <w:pPr>
              <w:pStyle w:val="TAL"/>
            </w:pPr>
            <w:r>
              <w:rPr>
                <w:lang/>
              </w:rPr>
              <w:t>i</w:t>
            </w:r>
            <w:r w:rsidR="00B37B14" w:rsidRPr="00F11966">
              <w:t>nteger</w:t>
            </w:r>
          </w:p>
        </w:tc>
        <w:tc>
          <w:tcPr>
            <w:tcW w:w="2951" w:type="pct"/>
            <w:tcBorders>
              <w:top w:val="single" w:sz="4" w:space="0" w:color="auto"/>
              <w:left w:val="nil"/>
              <w:bottom w:val="single" w:sz="4" w:space="0" w:color="auto"/>
              <w:right w:val="single" w:sz="8" w:space="0" w:color="auto"/>
            </w:tcBorders>
          </w:tcPr>
          <w:p w14:paraId="361B8CAD" w14:textId="77777777" w:rsidR="00B37B14" w:rsidRDefault="00B37B14" w:rsidP="009114AC">
            <w:pPr>
              <w:pStyle w:val="TAL"/>
              <w:rPr>
                <w:noProof/>
              </w:rPr>
            </w:pPr>
            <w:r w:rsidRPr="00F11966">
              <w:t>This data type is defined in the same way as the "</w:t>
            </w:r>
            <w:r>
              <w:rPr>
                <w:lang w:eastAsia="zh-CN"/>
              </w:rPr>
              <w:t>PduSetDelay</w:t>
            </w:r>
            <w:r w:rsidRPr="000200AA">
              <w:rPr>
                <w:lang w:eastAsia="zh-CN"/>
              </w:rPr>
              <w:t>Budget</w:t>
            </w:r>
            <w:r w:rsidRPr="00F11966">
              <w:t>" data type, but with the OpenAPI "nullable: true" property.</w:t>
            </w:r>
          </w:p>
        </w:tc>
      </w:tr>
      <w:tr w:rsidR="00B37B14" w14:paraId="79DED141"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AD1900" w14:textId="77777777" w:rsidR="00B37B14" w:rsidRDefault="00B37B14" w:rsidP="009114AC">
            <w:pPr>
              <w:pStyle w:val="TAL"/>
            </w:pPr>
            <w:r>
              <w:rPr>
                <w:lang w:eastAsia="zh-CN"/>
              </w:rPr>
              <w:t>PduSetErr</w:t>
            </w:r>
            <w:r w:rsidRPr="000200AA">
              <w:rPr>
                <w:lang w:eastAsia="zh-CN"/>
              </w:rPr>
              <w: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A50970" w14:textId="77777777" w:rsidR="00B37B14" w:rsidRDefault="00B37B14" w:rsidP="009114AC">
            <w:pPr>
              <w:pStyle w:val="TAL"/>
            </w:pPr>
            <w:r w:rsidRPr="00F11966">
              <w:t>string</w:t>
            </w:r>
          </w:p>
        </w:tc>
        <w:tc>
          <w:tcPr>
            <w:tcW w:w="2951" w:type="pct"/>
            <w:tcBorders>
              <w:top w:val="single" w:sz="4" w:space="0" w:color="auto"/>
              <w:left w:val="nil"/>
              <w:bottom w:val="single" w:sz="4" w:space="0" w:color="auto"/>
              <w:right w:val="single" w:sz="8" w:space="0" w:color="auto"/>
            </w:tcBorders>
          </w:tcPr>
          <w:p w14:paraId="6867F204" w14:textId="77777777" w:rsidR="00B37B14" w:rsidRPr="00F11966" w:rsidRDefault="00B37B14" w:rsidP="009114AC">
            <w:pPr>
              <w:pStyle w:val="TAL"/>
            </w:pPr>
            <w:r w:rsidRPr="00F11966">
              <w:rPr>
                <w:lang w:eastAsia="zh-CN"/>
              </w:rPr>
              <w:t xml:space="preserve">String representing </w:t>
            </w:r>
            <w:r>
              <w:rPr>
                <w:lang w:eastAsia="zh-CN"/>
              </w:rPr>
              <w:t xml:space="preserve">PDU Set Error </w:t>
            </w:r>
            <w:r w:rsidRPr="000200AA">
              <w:rPr>
                <w:lang w:eastAsia="zh-CN"/>
              </w:rPr>
              <w:t>Rate</w:t>
            </w:r>
            <w:r w:rsidRPr="00F11966">
              <w:rPr>
                <w:lang w:eastAsia="zh-CN"/>
              </w:rPr>
              <w:t xml:space="preserve"> </w:t>
            </w:r>
            <w:r>
              <w:rPr>
                <w:lang w:eastAsia="zh-CN"/>
              </w:rPr>
              <w:t xml:space="preserve">(PSER) </w:t>
            </w:r>
            <w:r w:rsidRPr="00F11966">
              <w:t>(see clause </w:t>
            </w:r>
            <w:r w:rsidRPr="000200AA">
              <w:rPr>
                <w:rFonts w:hint="eastAsia"/>
                <w:lang w:eastAsia="zh-CN"/>
              </w:rPr>
              <w:t>5</w:t>
            </w:r>
            <w:r w:rsidRPr="000200AA">
              <w:rPr>
                <w:lang w:eastAsia="zh-CN"/>
              </w:rPr>
              <w:t>.7.</w:t>
            </w:r>
            <w:r>
              <w:rPr>
                <w:lang w:eastAsia="zh-CN"/>
              </w:rPr>
              <w:t>7</w:t>
            </w:r>
            <w:r w:rsidRPr="000200AA">
              <w:rPr>
                <w:lang w:eastAsia="zh-CN"/>
              </w:rPr>
              <w:t>.3</w:t>
            </w:r>
            <w:r w:rsidRPr="00F11966">
              <w:t xml:space="preserve">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6BC659B" w14:textId="77777777" w:rsidR="00B37B14" w:rsidRPr="00F11966" w:rsidRDefault="00B37B14" w:rsidP="009114AC">
            <w:pPr>
              <w:pStyle w:val="TAL"/>
            </w:pPr>
            <w:r w:rsidRPr="002366BD">
              <w:t>Pattern: '^([0-9]E-[0-9])$'</w:t>
            </w:r>
          </w:p>
          <w:p w14:paraId="3492E990" w14:textId="77777777" w:rsidR="00B37B14" w:rsidRPr="00F11966" w:rsidRDefault="00B37B14" w:rsidP="009114AC">
            <w:pPr>
              <w:pStyle w:val="TAL"/>
            </w:pPr>
          </w:p>
          <w:p w14:paraId="031715B4" w14:textId="77777777" w:rsidR="00B37B14" w:rsidRPr="00F11966" w:rsidRDefault="00B37B14" w:rsidP="009114AC">
            <w:pPr>
              <w:pStyle w:val="TAL"/>
              <w:rPr>
                <w:lang w:eastAsia="zh-CN"/>
              </w:rPr>
            </w:pPr>
            <w:r w:rsidRPr="00F11966">
              <w:rPr>
                <w:lang w:eastAsia="zh-CN"/>
              </w:rPr>
              <w:t>Examples:</w:t>
            </w:r>
          </w:p>
          <w:p w14:paraId="27A84C72" w14:textId="77777777" w:rsidR="00B37B14" w:rsidRPr="00F11966" w:rsidRDefault="00B37B14" w:rsidP="009114AC">
            <w:pPr>
              <w:pStyle w:val="TAL"/>
              <w:rPr>
                <w:lang w:eastAsia="zh-CN"/>
              </w:rPr>
            </w:pPr>
            <w:r>
              <w:rPr>
                <w:lang w:eastAsia="zh-CN"/>
              </w:rPr>
              <w:t>PDU Set</w:t>
            </w:r>
            <w:r w:rsidRPr="00F11966">
              <w:rPr>
                <w:lang w:eastAsia="zh-CN"/>
              </w:rPr>
              <w:t xml:space="preserve"> Error Rate 4x10</w:t>
            </w:r>
            <w:r w:rsidRPr="00F11966">
              <w:rPr>
                <w:vertAlign w:val="superscript"/>
                <w:lang w:eastAsia="zh-CN"/>
              </w:rPr>
              <w:t xml:space="preserve">-6 </w:t>
            </w:r>
            <w:r w:rsidRPr="00F11966">
              <w:rPr>
                <w:lang w:eastAsia="zh-CN"/>
              </w:rPr>
              <w:t>shall be encoded as "4E-6".</w:t>
            </w:r>
          </w:p>
          <w:p w14:paraId="7E8971C7" w14:textId="77777777" w:rsidR="00B37B14" w:rsidRDefault="00B37B14" w:rsidP="009114AC">
            <w:pPr>
              <w:pStyle w:val="TAL"/>
              <w:rPr>
                <w:noProof/>
              </w:rPr>
            </w:pPr>
            <w:r>
              <w:rPr>
                <w:lang w:eastAsia="zh-CN"/>
              </w:rPr>
              <w:t>PDU Set</w:t>
            </w:r>
            <w:r w:rsidRPr="00F11966">
              <w:rPr>
                <w:lang w:eastAsia="zh-CN"/>
              </w:rPr>
              <w:t xml:space="preserve"> Error Rate 10</w:t>
            </w:r>
            <w:r w:rsidRPr="00F11966">
              <w:rPr>
                <w:vertAlign w:val="superscript"/>
                <w:lang w:eastAsia="zh-CN"/>
              </w:rPr>
              <w:t xml:space="preserve">-2 </w:t>
            </w:r>
            <w:r w:rsidRPr="00F11966">
              <w:rPr>
                <w:lang w:eastAsia="zh-CN"/>
              </w:rPr>
              <w:t>shall be encoded as "1E-2".</w:t>
            </w:r>
          </w:p>
        </w:tc>
      </w:tr>
      <w:tr w:rsidR="00B37B14" w14:paraId="68CAA04F"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0EB574" w14:textId="77777777" w:rsidR="00B37B14" w:rsidRDefault="00B37B14" w:rsidP="009114AC">
            <w:pPr>
              <w:pStyle w:val="TAL"/>
            </w:pPr>
            <w:r>
              <w:rPr>
                <w:lang w:eastAsia="zh-CN"/>
              </w:rPr>
              <w:t>PduSetErr</w:t>
            </w:r>
            <w:r w:rsidRPr="000200AA">
              <w:rPr>
                <w:lang w:eastAsia="zh-CN"/>
              </w:rPr>
              <w:t>Rate</w:t>
            </w:r>
            <w:r w:rsidRPr="00F11966">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54134E" w14:textId="77777777" w:rsidR="00B37B14" w:rsidRDefault="00B37B14" w:rsidP="009114AC">
            <w:pPr>
              <w:pStyle w:val="TAL"/>
            </w:pPr>
            <w:r w:rsidRPr="00F11966">
              <w:t>string</w:t>
            </w:r>
          </w:p>
        </w:tc>
        <w:tc>
          <w:tcPr>
            <w:tcW w:w="2951" w:type="pct"/>
            <w:tcBorders>
              <w:top w:val="single" w:sz="4" w:space="0" w:color="auto"/>
              <w:left w:val="nil"/>
              <w:bottom w:val="single" w:sz="4" w:space="0" w:color="auto"/>
              <w:right w:val="single" w:sz="8" w:space="0" w:color="auto"/>
            </w:tcBorders>
          </w:tcPr>
          <w:p w14:paraId="7B759463" w14:textId="77777777" w:rsidR="00B37B14" w:rsidRDefault="00B37B14" w:rsidP="009114AC">
            <w:pPr>
              <w:pStyle w:val="TAL"/>
              <w:rPr>
                <w:noProof/>
              </w:rPr>
            </w:pPr>
            <w:r w:rsidRPr="00F11966">
              <w:t>This data type is defined in the same way as the "</w:t>
            </w:r>
            <w:r>
              <w:rPr>
                <w:lang w:eastAsia="zh-CN"/>
              </w:rPr>
              <w:t>PduSetErr</w:t>
            </w:r>
            <w:r w:rsidRPr="000200AA">
              <w:rPr>
                <w:lang w:eastAsia="zh-CN"/>
              </w:rPr>
              <w:t>Rate</w:t>
            </w:r>
            <w:r w:rsidRPr="00F11966">
              <w:t>" data type, but with the OpenAPI "nullable: true" property.</w:t>
            </w: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013" w:name="_Toc24925887"/>
      <w:bookmarkStart w:id="3014" w:name="_Toc24926065"/>
      <w:bookmarkStart w:id="3015" w:name="_Toc24926241"/>
      <w:bookmarkStart w:id="3016" w:name="_Toc33964101"/>
      <w:bookmarkStart w:id="3017" w:name="_Toc33980868"/>
      <w:bookmarkStart w:id="3018" w:name="_Toc36462669"/>
      <w:bookmarkStart w:id="3019" w:name="_Toc36462865"/>
      <w:bookmarkStart w:id="3020" w:name="_Toc43026119"/>
      <w:bookmarkStart w:id="3021" w:name="_Toc49763653"/>
      <w:bookmarkStart w:id="3022" w:name="_Toc56754349"/>
      <w:bookmarkStart w:id="3023" w:name="_Toc88743133"/>
      <w:bookmarkStart w:id="3024" w:name="_Toc101254044"/>
      <w:bookmarkStart w:id="3025" w:name="_Toc101254483"/>
      <w:bookmarkStart w:id="3026" w:name="_Toc104112195"/>
      <w:bookmarkStart w:id="3027" w:name="_Toc104192372"/>
      <w:bookmarkStart w:id="3028" w:name="_Toc104192936"/>
      <w:bookmarkStart w:id="3029" w:name="_Toc133336320"/>
      <w:bookmarkStart w:id="3030" w:name="_Toc136242624"/>
      <w:r w:rsidRPr="00F11966">
        <w:t>5.5.3</w:t>
      </w:r>
      <w:r w:rsidRPr="00F11966">
        <w:tab/>
        <w:t>Enumerations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340FC3AC" w14:textId="77777777" w:rsidR="00E92CBF" w:rsidRPr="00F11966" w:rsidRDefault="00E92CBF" w:rsidP="00D362EB">
      <w:pPr>
        <w:pStyle w:val="Heading4"/>
      </w:pPr>
      <w:bookmarkStart w:id="3031" w:name="_Toc24925888"/>
      <w:bookmarkStart w:id="3032" w:name="_Toc24926066"/>
      <w:bookmarkStart w:id="3033" w:name="_Toc24926242"/>
      <w:bookmarkStart w:id="3034" w:name="_Toc33964102"/>
      <w:bookmarkStart w:id="3035" w:name="_Toc33980869"/>
      <w:bookmarkStart w:id="3036" w:name="_Toc36462670"/>
      <w:bookmarkStart w:id="3037" w:name="_Toc36462866"/>
      <w:bookmarkStart w:id="3038" w:name="_Toc43026120"/>
      <w:bookmarkStart w:id="3039" w:name="_Toc49763654"/>
      <w:bookmarkStart w:id="3040" w:name="_Toc56754350"/>
      <w:bookmarkStart w:id="3041" w:name="_Toc88743134"/>
      <w:bookmarkStart w:id="3042" w:name="_Toc101254045"/>
      <w:bookmarkStart w:id="3043" w:name="_Toc101254484"/>
      <w:bookmarkStart w:id="3044" w:name="_Toc104112196"/>
      <w:bookmarkStart w:id="3045" w:name="_Toc104192373"/>
      <w:bookmarkStart w:id="3046" w:name="_Toc104192937"/>
      <w:bookmarkStart w:id="3047" w:name="_Toc133336321"/>
      <w:bookmarkStart w:id="3048" w:name="_Toc136242625"/>
      <w:r w:rsidRPr="00F11966">
        <w:t>5.5.3.1</w:t>
      </w:r>
      <w:r w:rsidRPr="00F11966">
        <w:tab/>
        <w:t>Enumeration: PreemptionCapability</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049" w:name="_Toc24925889"/>
      <w:bookmarkStart w:id="3050" w:name="_Toc24926067"/>
      <w:bookmarkStart w:id="3051" w:name="_Toc24926243"/>
      <w:bookmarkStart w:id="3052" w:name="_Toc33964103"/>
      <w:bookmarkStart w:id="3053" w:name="_Toc33980870"/>
      <w:bookmarkStart w:id="3054" w:name="_Toc36462671"/>
      <w:bookmarkStart w:id="3055" w:name="_Toc36462867"/>
      <w:bookmarkStart w:id="3056" w:name="_Toc43026121"/>
      <w:bookmarkStart w:id="3057" w:name="_Toc49763655"/>
      <w:bookmarkStart w:id="3058" w:name="_Toc56754351"/>
      <w:bookmarkStart w:id="3059" w:name="_Toc88743135"/>
      <w:bookmarkStart w:id="3060" w:name="_Toc101254046"/>
      <w:bookmarkStart w:id="3061" w:name="_Toc101254485"/>
      <w:bookmarkStart w:id="3062" w:name="_Toc104112197"/>
      <w:bookmarkStart w:id="3063" w:name="_Toc104192374"/>
      <w:bookmarkStart w:id="3064" w:name="_Toc104192938"/>
      <w:bookmarkStart w:id="3065" w:name="_Toc133336322"/>
      <w:bookmarkStart w:id="3066" w:name="_Toc136242626"/>
      <w:r w:rsidRPr="00F11966">
        <w:t>5.5.3.2</w:t>
      </w:r>
      <w:r w:rsidRPr="00F11966">
        <w:tab/>
        <w:t>Enumeration: PreemptionVulnerability</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067" w:name="_Toc24925890"/>
      <w:bookmarkStart w:id="3068" w:name="_Toc24926068"/>
      <w:bookmarkStart w:id="3069" w:name="_Toc24926244"/>
      <w:bookmarkStart w:id="3070" w:name="_Toc33964104"/>
      <w:bookmarkStart w:id="3071" w:name="_Toc33980871"/>
      <w:bookmarkStart w:id="3072" w:name="_Toc36462672"/>
      <w:bookmarkStart w:id="3073" w:name="_Toc36462868"/>
      <w:bookmarkStart w:id="3074" w:name="_Toc43026122"/>
      <w:bookmarkStart w:id="3075" w:name="_Toc49763656"/>
      <w:bookmarkStart w:id="3076" w:name="_Toc56754352"/>
      <w:bookmarkStart w:id="3077" w:name="_Toc88743136"/>
      <w:bookmarkStart w:id="3078" w:name="_Toc101254047"/>
      <w:bookmarkStart w:id="3079" w:name="_Toc101254486"/>
      <w:bookmarkStart w:id="3080" w:name="_Toc104112198"/>
      <w:bookmarkStart w:id="3081" w:name="_Toc104192375"/>
      <w:bookmarkStart w:id="3082" w:name="_Toc104192939"/>
      <w:bookmarkStart w:id="3083" w:name="_Toc133336323"/>
      <w:bookmarkStart w:id="3084" w:name="_Toc136242627"/>
      <w:r w:rsidRPr="00F11966">
        <w:t>5.5.3.3</w:t>
      </w:r>
      <w:r w:rsidRPr="00F11966">
        <w:tab/>
        <w:t>Enumeration: ReflectiveQosAttribute</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lastRenderedPageBreak/>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085" w:name="_Toc24925891"/>
      <w:bookmarkStart w:id="3086" w:name="_Toc24926069"/>
      <w:bookmarkStart w:id="3087" w:name="_Toc24926245"/>
      <w:bookmarkStart w:id="3088" w:name="_Toc33964105"/>
      <w:bookmarkStart w:id="3089" w:name="_Toc33980872"/>
      <w:bookmarkStart w:id="3090" w:name="_Toc36462673"/>
      <w:bookmarkStart w:id="3091" w:name="_Toc36462869"/>
      <w:bookmarkStart w:id="3092" w:name="_Toc43026123"/>
      <w:bookmarkStart w:id="3093" w:name="_Toc49763657"/>
      <w:bookmarkStart w:id="3094" w:name="_Toc56754353"/>
      <w:bookmarkStart w:id="3095" w:name="_Toc88743137"/>
      <w:bookmarkStart w:id="3096" w:name="_Toc101254048"/>
      <w:bookmarkStart w:id="3097" w:name="_Toc101254487"/>
      <w:bookmarkStart w:id="3098" w:name="_Toc104112199"/>
      <w:bookmarkStart w:id="3099" w:name="_Toc104192376"/>
      <w:bookmarkStart w:id="3100" w:name="_Toc104192940"/>
      <w:bookmarkStart w:id="3101" w:name="_Toc133336324"/>
      <w:bookmarkStart w:id="3102" w:name="_Toc136242628"/>
      <w:r w:rsidRPr="00F11966">
        <w:t>5.5.3.4</w:t>
      </w:r>
      <w:r w:rsidRPr="00F11966">
        <w:tab/>
        <w:t>Void</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103" w:name="_Toc24925892"/>
      <w:bookmarkStart w:id="3104" w:name="_Toc24926070"/>
      <w:bookmarkStart w:id="3105" w:name="_Toc24926246"/>
      <w:bookmarkStart w:id="3106" w:name="_Toc33964106"/>
      <w:bookmarkStart w:id="3107" w:name="_Toc33980873"/>
      <w:bookmarkStart w:id="3108" w:name="_Toc36462674"/>
      <w:bookmarkStart w:id="3109" w:name="_Toc36462870"/>
      <w:bookmarkStart w:id="3110" w:name="_Toc43026124"/>
      <w:bookmarkStart w:id="3111" w:name="_Toc49763658"/>
      <w:bookmarkStart w:id="3112" w:name="_Toc56754354"/>
      <w:bookmarkStart w:id="3113" w:name="_Toc88743138"/>
      <w:bookmarkStart w:id="3114" w:name="_Toc101254049"/>
      <w:bookmarkStart w:id="3115" w:name="_Toc101254488"/>
      <w:bookmarkStart w:id="3116" w:name="_Toc104112200"/>
      <w:bookmarkStart w:id="3117" w:name="_Toc104192377"/>
      <w:bookmarkStart w:id="3118" w:name="_Toc104192941"/>
      <w:bookmarkStart w:id="3119" w:name="_Toc133336325"/>
      <w:bookmarkStart w:id="3120" w:name="_Toc136242629"/>
      <w:r w:rsidRPr="00F11966">
        <w:t>5.5.3.5</w:t>
      </w:r>
      <w:r w:rsidRPr="00F11966">
        <w:tab/>
        <w:t>Enumeration: NotificationControl</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121" w:name="_Toc24925893"/>
      <w:bookmarkStart w:id="3122" w:name="_Toc24926071"/>
      <w:bookmarkStart w:id="3123" w:name="_Toc24926247"/>
      <w:bookmarkStart w:id="3124" w:name="_Toc33964107"/>
      <w:bookmarkStart w:id="3125" w:name="_Toc33980874"/>
      <w:bookmarkStart w:id="3126" w:name="_Toc36462675"/>
      <w:bookmarkStart w:id="3127" w:name="_Toc36462871"/>
      <w:bookmarkStart w:id="3128" w:name="_Toc43026125"/>
      <w:bookmarkStart w:id="3129" w:name="_Toc49763659"/>
      <w:bookmarkStart w:id="3130" w:name="_Toc56754355"/>
      <w:bookmarkStart w:id="3131" w:name="_Toc88743139"/>
      <w:bookmarkStart w:id="3132" w:name="_Toc101254050"/>
      <w:bookmarkStart w:id="3133" w:name="_Toc101254489"/>
      <w:bookmarkStart w:id="3134" w:name="_Toc104112201"/>
      <w:bookmarkStart w:id="3135" w:name="_Toc104192378"/>
      <w:bookmarkStart w:id="3136" w:name="_Toc104192942"/>
      <w:bookmarkStart w:id="3137" w:name="_Toc133336326"/>
      <w:bookmarkStart w:id="3138" w:name="_Toc136242630"/>
      <w:r w:rsidRPr="00F11966">
        <w:t>5.5.3.6</w:t>
      </w:r>
      <w:r w:rsidRPr="00F11966">
        <w:tab/>
        <w:t>Enumeration: QosResourceType</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3139" w:name="_Toc24925894"/>
      <w:bookmarkStart w:id="3140" w:name="_Toc24926072"/>
      <w:bookmarkStart w:id="3141" w:name="_Toc24926248"/>
      <w:bookmarkStart w:id="3142" w:name="_Toc33964108"/>
      <w:bookmarkStart w:id="3143" w:name="_Toc33980875"/>
      <w:bookmarkStart w:id="3144" w:name="_Toc36462676"/>
      <w:bookmarkStart w:id="3145" w:name="_Toc36462872"/>
      <w:bookmarkStart w:id="3146" w:name="_Toc43026126"/>
      <w:bookmarkStart w:id="3147" w:name="_Toc49763660"/>
      <w:bookmarkStart w:id="3148" w:name="_Toc56754356"/>
      <w:bookmarkStart w:id="3149" w:name="_Toc88743140"/>
      <w:bookmarkStart w:id="3150" w:name="_Toc101254051"/>
      <w:bookmarkStart w:id="3151" w:name="_Toc101254490"/>
      <w:bookmarkStart w:id="3152" w:name="_Toc104112202"/>
      <w:bookmarkStart w:id="3153" w:name="_Toc104192379"/>
      <w:bookmarkStart w:id="3154" w:name="_Toc104192943"/>
      <w:bookmarkStart w:id="3155" w:name="_Toc133336327"/>
      <w:bookmarkStart w:id="3156" w:name="_Toc136242631"/>
      <w:r w:rsidRPr="00F11966">
        <w:t>5.5.3.7</w:t>
      </w:r>
      <w:r w:rsidRPr="00F11966">
        <w:tab/>
        <w:t>Enumeration: PreemptionCapabilityRm</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3157" w:name="_Toc24925895"/>
      <w:bookmarkStart w:id="3158" w:name="_Toc24926073"/>
      <w:bookmarkStart w:id="3159" w:name="_Toc24926249"/>
      <w:bookmarkStart w:id="3160" w:name="_Toc33964109"/>
      <w:bookmarkStart w:id="3161" w:name="_Toc33980876"/>
      <w:bookmarkStart w:id="3162" w:name="_Toc36462677"/>
      <w:bookmarkStart w:id="3163" w:name="_Toc36462873"/>
      <w:bookmarkStart w:id="3164" w:name="_Toc43026127"/>
      <w:bookmarkStart w:id="3165" w:name="_Toc49763661"/>
      <w:bookmarkStart w:id="3166" w:name="_Toc56754357"/>
      <w:bookmarkStart w:id="3167" w:name="_Toc88743141"/>
      <w:bookmarkStart w:id="3168" w:name="_Toc101254052"/>
      <w:bookmarkStart w:id="3169" w:name="_Toc101254491"/>
      <w:bookmarkStart w:id="3170" w:name="_Toc104112203"/>
      <w:bookmarkStart w:id="3171" w:name="_Toc104192380"/>
      <w:bookmarkStart w:id="3172" w:name="_Toc104192944"/>
      <w:bookmarkStart w:id="3173" w:name="_Toc133336328"/>
      <w:bookmarkStart w:id="3174" w:name="_Toc136242632"/>
      <w:r w:rsidRPr="00F11966">
        <w:t>5.5.3.8</w:t>
      </w:r>
      <w:r w:rsidRPr="00F11966">
        <w:tab/>
        <w:t>Enumeration: PreemptionVulnerabilityRm</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3175" w:name="_Toc24925896"/>
      <w:bookmarkStart w:id="3176" w:name="_Toc24926074"/>
      <w:bookmarkStart w:id="3177" w:name="_Toc24926250"/>
      <w:bookmarkStart w:id="3178" w:name="_Toc33964110"/>
      <w:bookmarkStart w:id="3179" w:name="_Toc33980877"/>
      <w:bookmarkStart w:id="3180" w:name="_Toc36462678"/>
      <w:bookmarkStart w:id="3181" w:name="_Toc36462874"/>
      <w:bookmarkStart w:id="3182" w:name="_Toc43026128"/>
      <w:bookmarkStart w:id="3183" w:name="_Toc49763662"/>
      <w:bookmarkStart w:id="3184" w:name="_Toc56754358"/>
      <w:bookmarkStart w:id="3185" w:name="_Toc88743142"/>
      <w:bookmarkStart w:id="3186" w:name="_Toc101254053"/>
      <w:bookmarkStart w:id="3187" w:name="_Toc101254492"/>
      <w:bookmarkStart w:id="3188" w:name="_Toc104112204"/>
      <w:bookmarkStart w:id="3189" w:name="_Toc104192381"/>
      <w:bookmarkStart w:id="3190" w:name="_Toc104192945"/>
      <w:bookmarkStart w:id="3191" w:name="_Toc133336329"/>
      <w:bookmarkStart w:id="3192" w:name="_Toc136242633"/>
      <w:r w:rsidRPr="00F11966">
        <w:t>5.5.3.9</w:t>
      </w:r>
      <w:r w:rsidRPr="00F11966">
        <w:tab/>
        <w:t>Enumeration: ReflectiveQosAttributeRm</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3193" w:name="_Toc24925897"/>
      <w:bookmarkStart w:id="3194" w:name="_Toc24926075"/>
      <w:bookmarkStart w:id="3195" w:name="_Toc24926251"/>
      <w:bookmarkStart w:id="3196" w:name="_Toc33964111"/>
      <w:bookmarkStart w:id="3197" w:name="_Toc33980878"/>
      <w:bookmarkStart w:id="3198" w:name="_Toc36462679"/>
      <w:bookmarkStart w:id="3199" w:name="_Toc36462875"/>
      <w:bookmarkStart w:id="3200" w:name="_Toc43026129"/>
      <w:bookmarkStart w:id="3201" w:name="_Toc49763663"/>
      <w:bookmarkStart w:id="3202" w:name="_Toc56754359"/>
      <w:bookmarkStart w:id="3203" w:name="_Toc88743143"/>
      <w:bookmarkStart w:id="3204" w:name="_Toc101254054"/>
      <w:bookmarkStart w:id="3205" w:name="_Toc101254493"/>
      <w:bookmarkStart w:id="3206" w:name="_Toc104112205"/>
      <w:bookmarkStart w:id="3207" w:name="_Toc104192382"/>
      <w:bookmarkStart w:id="3208" w:name="_Toc104192946"/>
      <w:bookmarkStart w:id="3209" w:name="_Toc133336330"/>
      <w:bookmarkStart w:id="3210" w:name="_Toc136242634"/>
      <w:r w:rsidRPr="00F11966">
        <w:t>5.5.3.10</w:t>
      </w:r>
      <w:r w:rsidRPr="00F11966">
        <w:tab/>
        <w:t>Enumeration: NotificationControlRm</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3211" w:name="_Toc24925898"/>
      <w:bookmarkStart w:id="3212" w:name="_Toc24926076"/>
      <w:bookmarkStart w:id="3213" w:name="_Toc24926252"/>
      <w:bookmarkStart w:id="3214" w:name="_Toc33964112"/>
      <w:bookmarkStart w:id="3215" w:name="_Toc33980879"/>
      <w:bookmarkStart w:id="3216" w:name="_Toc36462680"/>
      <w:bookmarkStart w:id="3217" w:name="_Toc36462876"/>
      <w:bookmarkStart w:id="3218" w:name="_Toc43026130"/>
      <w:bookmarkStart w:id="3219" w:name="_Toc49763664"/>
      <w:bookmarkStart w:id="3220" w:name="_Toc56754360"/>
      <w:bookmarkStart w:id="3221" w:name="_Toc88743144"/>
      <w:bookmarkStart w:id="3222" w:name="_Toc101254055"/>
      <w:bookmarkStart w:id="3223" w:name="_Toc101254494"/>
      <w:bookmarkStart w:id="3224" w:name="_Toc104112206"/>
      <w:bookmarkStart w:id="3225" w:name="_Toc104192383"/>
      <w:bookmarkStart w:id="3226" w:name="_Toc104192947"/>
      <w:bookmarkStart w:id="3227" w:name="_Toc133336331"/>
      <w:bookmarkStart w:id="3228" w:name="_Toc136242635"/>
      <w:r w:rsidRPr="00F11966">
        <w:lastRenderedPageBreak/>
        <w:t>5.5.3.11</w:t>
      </w:r>
      <w:r w:rsidRPr="00F11966">
        <w:tab/>
        <w:t>Enumeration: QosResourceTypeRm</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3229" w:name="_Toc24925899"/>
      <w:bookmarkStart w:id="3230" w:name="_Toc24926077"/>
      <w:bookmarkStart w:id="3231" w:name="_Toc24926253"/>
      <w:bookmarkStart w:id="3232" w:name="_Toc33964113"/>
      <w:bookmarkStart w:id="3233" w:name="_Toc33980880"/>
      <w:bookmarkStart w:id="3234" w:name="_Toc36462681"/>
      <w:bookmarkStart w:id="3235" w:name="_Toc36462877"/>
      <w:bookmarkStart w:id="3236" w:name="_Toc43026131"/>
      <w:bookmarkStart w:id="3237" w:name="_Toc49763665"/>
      <w:bookmarkStart w:id="3238" w:name="_Toc56754361"/>
      <w:bookmarkStart w:id="3239" w:name="_Toc88743145"/>
      <w:bookmarkStart w:id="3240" w:name="_Toc101254056"/>
      <w:bookmarkStart w:id="3241" w:name="_Toc101254495"/>
      <w:bookmarkStart w:id="3242" w:name="_Toc104112207"/>
      <w:bookmarkStart w:id="3243" w:name="_Toc104192384"/>
      <w:bookmarkStart w:id="3244" w:name="_Toc104192948"/>
      <w:bookmarkStart w:id="3245" w:name="_Toc133336332"/>
      <w:bookmarkStart w:id="3246" w:name="_Toc136242636"/>
      <w:r w:rsidRPr="00F11966">
        <w:t>5.5.3.12</w:t>
      </w:r>
      <w:r w:rsidRPr="00F11966">
        <w:tab/>
        <w:t>Enumeration: AdditionalQosFlowInfo</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6B593AB2"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3247" w:name="_Toc58588106"/>
      <w:bookmarkStart w:id="3248" w:name="_Toc88743146"/>
      <w:bookmarkStart w:id="3249" w:name="_Toc101254057"/>
      <w:bookmarkStart w:id="3250" w:name="_Toc101254496"/>
      <w:bookmarkStart w:id="3251" w:name="_Toc104112208"/>
      <w:bookmarkStart w:id="3252" w:name="_Toc104192385"/>
      <w:bookmarkStart w:id="3253" w:name="_Toc104192949"/>
      <w:bookmarkStart w:id="3254" w:name="_Toc133336333"/>
      <w:bookmarkStart w:id="3255" w:name="_Toc136242637"/>
      <w:r w:rsidRPr="00F11966">
        <w:t>5.5.3.</w:t>
      </w:r>
      <w:r>
        <w:t>13</w:t>
      </w:r>
      <w:r w:rsidRPr="00F11966">
        <w:tab/>
        <w:t xml:space="preserve">Enumeration: </w:t>
      </w:r>
      <w:bookmarkEnd w:id="3247"/>
      <w:r>
        <w:t>PartitioningCriteria</w:t>
      </w:r>
      <w:bookmarkEnd w:id="3248"/>
      <w:bookmarkEnd w:id="3249"/>
      <w:bookmarkEnd w:id="3250"/>
      <w:bookmarkEnd w:id="3251"/>
      <w:bookmarkEnd w:id="3252"/>
      <w:bookmarkEnd w:id="3253"/>
      <w:bookmarkEnd w:id="3254"/>
      <w:bookmarkEnd w:id="3255"/>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256" w:name="_Toc88743147"/>
      <w:bookmarkStart w:id="3257" w:name="_Toc101254058"/>
      <w:bookmarkStart w:id="3258" w:name="_Toc101254497"/>
      <w:bookmarkStart w:id="3259" w:name="_Toc104112209"/>
      <w:bookmarkStart w:id="3260" w:name="_Toc104192386"/>
      <w:bookmarkStart w:id="3261" w:name="_Toc104192950"/>
      <w:bookmarkStart w:id="3262" w:name="_Toc133336334"/>
      <w:bookmarkStart w:id="3263" w:name="_Toc136242638"/>
      <w:r w:rsidRPr="00F11966">
        <w:t>5.5.3.</w:t>
      </w:r>
      <w:r>
        <w:t>14</w:t>
      </w:r>
      <w:r w:rsidRPr="00F11966">
        <w:tab/>
        <w:t>Enumeration:</w:t>
      </w:r>
      <w:r>
        <w:t xml:space="preserve"> PartitioningCriteria</w:t>
      </w:r>
      <w:r w:rsidRPr="00F11966">
        <w:t>Rm</w:t>
      </w:r>
      <w:bookmarkEnd w:id="3256"/>
      <w:bookmarkEnd w:id="3257"/>
      <w:bookmarkEnd w:id="3258"/>
      <w:bookmarkEnd w:id="3259"/>
      <w:bookmarkEnd w:id="3260"/>
      <w:bookmarkEnd w:id="3261"/>
      <w:bookmarkEnd w:id="3262"/>
      <w:bookmarkEnd w:id="3263"/>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77777777" w:rsidR="008936C7" w:rsidRPr="00F11966" w:rsidRDefault="008936C7" w:rsidP="00E92CBF">
      <w:pPr>
        <w:rPr>
          <w:lang w:val="en-US"/>
        </w:rPr>
      </w:pPr>
    </w:p>
    <w:p w14:paraId="2A1EE46B" w14:textId="77777777" w:rsidR="00E92CBF" w:rsidRPr="00F11966" w:rsidRDefault="00E92CBF" w:rsidP="00D362EB">
      <w:pPr>
        <w:pStyle w:val="Heading3"/>
      </w:pPr>
      <w:bookmarkStart w:id="3264" w:name="_Toc24925900"/>
      <w:bookmarkStart w:id="3265" w:name="_Toc24926078"/>
      <w:bookmarkStart w:id="3266" w:name="_Toc24926254"/>
      <w:bookmarkStart w:id="3267" w:name="_Toc33964114"/>
      <w:bookmarkStart w:id="3268" w:name="_Toc33980881"/>
      <w:bookmarkStart w:id="3269" w:name="_Toc36462682"/>
      <w:bookmarkStart w:id="3270" w:name="_Toc36462878"/>
      <w:bookmarkStart w:id="3271" w:name="_Toc43026132"/>
      <w:bookmarkStart w:id="3272" w:name="_Toc49763666"/>
      <w:bookmarkStart w:id="3273" w:name="_Toc56754362"/>
      <w:bookmarkStart w:id="3274" w:name="_Toc88743148"/>
      <w:bookmarkStart w:id="3275" w:name="_Toc101254059"/>
      <w:bookmarkStart w:id="3276" w:name="_Toc101254498"/>
      <w:bookmarkStart w:id="3277" w:name="_Toc104112210"/>
      <w:bookmarkStart w:id="3278" w:name="_Toc104192387"/>
      <w:bookmarkStart w:id="3279" w:name="_Toc104192951"/>
      <w:bookmarkStart w:id="3280" w:name="_Toc133336335"/>
      <w:bookmarkStart w:id="3281" w:name="_Toc136242639"/>
      <w:r w:rsidRPr="00F11966">
        <w:t>5.5.4</w:t>
      </w:r>
      <w:r w:rsidRPr="00F11966">
        <w:tab/>
        <w:t>Structured Data Types</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7E2D98F6" w14:textId="77777777" w:rsidR="00E92CBF" w:rsidRPr="00F11966" w:rsidRDefault="00E92CBF" w:rsidP="00D362EB">
      <w:pPr>
        <w:pStyle w:val="Heading4"/>
      </w:pPr>
      <w:bookmarkStart w:id="3282" w:name="_Toc24925901"/>
      <w:bookmarkStart w:id="3283" w:name="_Toc24926079"/>
      <w:bookmarkStart w:id="3284" w:name="_Toc24926255"/>
      <w:bookmarkStart w:id="3285" w:name="_Toc33964115"/>
      <w:bookmarkStart w:id="3286" w:name="_Toc33980882"/>
      <w:bookmarkStart w:id="3287" w:name="_Toc36462683"/>
      <w:bookmarkStart w:id="3288" w:name="_Toc36462879"/>
      <w:bookmarkStart w:id="3289" w:name="_Toc43026133"/>
      <w:bookmarkStart w:id="3290" w:name="_Toc49763667"/>
      <w:bookmarkStart w:id="3291" w:name="_Toc56754363"/>
      <w:bookmarkStart w:id="3292" w:name="_Toc88743149"/>
      <w:bookmarkStart w:id="3293" w:name="_Toc101254060"/>
      <w:bookmarkStart w:id="3294" w:name="_Toc101254499"/>
      <w:bookmarkStart w:id="3295" w:name="_Toc104112211"/>
      <w:bookmarkStart w:id="3296" w:name="_Toc104192388"/>
      <w:bookmarkStart w:id="3297" w:name="_Toc104192952"/>
      <w:bookmarkStart w:id="3298" w:name="_Toc133336336"/>
      <w:bookmarkStart w:id="3299" w:name="_Toc136242640"/>
      <w:r w:rsidRPr="00F11966">
        <w:t>5.5.4.1</w:t>
      </w:r>
      <w:r w:rsidRPr="00F11966">
        <w:tab/>
        <w:t>Type: Arp</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300" w:name="_Toc24925902"/>
      <w:bookmarkStart w:id="3301" w:name="_Toc24926080"/>
      <w:bookmarkStart w:id="3302" w:name="_Toc24926256"/>
      <w:bookmarkStart w:id="3303" w:name="_Toc33964116"/>
      <w:bookmarkStart w:id="3304" w:name="_Toc33980883"/>
      <w:bookmarkStart w:id="3305" w:name="_Toc36462684"/>
      <w:bookmarkStart w:id="3306" w:name="_Toc36462880"/>
      <w:bookmarkStart w:id="3307" w:name="_Toc43026134"/>
      <w:bookmarkStart w:id="3308" w:name="_Toc49763668"/>
      <w:bookmarkStart w:id="3309" w:name="_Toc56754364"/>
      <w:bookmarkStart w:id="3310" w:name="_Toc88743150"/>
      <w:bookmarkStart w:id="3311" w:name="_Toc101254061"/>
      <w:bookmarkStart w:id="3312" w:name="_Toc101254500"/>
      <w:bookmarkStart w:id="3313" w:name="_Toc104112212"/>
      <w:bookmarkStart w:id="3314" w:name="_Toc104192389"/>
      <w:bookmarkStart w:id="3315" w:name="_Toc104192953"/>
      <w:bookmarkStart w:id="3316" w:name="_Toc133336337"/>
      <w:bookmarkStart w:id="3317" w:name="_Toc136242641"/>
      <w:r w:rsidRPr="00F11966">
        <w:lastRenderedPageBreak/>
        <w:t>5.5.4.2</w:t>
      </w:r>
      <w:r w:rsidRPr="00F11966">
        <w:tab/>
        <w:t>Type: Ambr</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3318" w:name="_Toc24925903"/>
      <w:bookmarkStart w:id="3319" w:name="_Toc24926081"/>
      <w:bookmarkStart w:id="3320" w:name="_Toc24926257"/>
      <w:bookmarkStart w:id="3321" w:name="_Toc33964117"/>
      <w:bookmarkStart w:id="3322" w:name="_Toc33980884"/>
      <w:bookmarkStart w:id="3323" w:name="_Toc36462685"/>
      <w:bookmarkStart w:id="3324" w:name="_Toc36462881"/>
      <w:bookmarkStart w:id="3325" w:name="_Toc43026135"/>
      <w:bookmarkStart w:id="3326" w:name="_Toc49763669"/>
      <w:bookmarkStart w:id="3327" w:name="_Toc56754365"/>
      <w:bookmarkStart w:id="3328" w:name="_Toc88743151"/>
      <w:bookmarkStart w:id="3329" w:name="_Toc101254062"/>
      <w:bookmarkStart w:id="3330" w:name="_Toc101254501"/>
      <w:bookmarkStart w:id="3331" w:name="_Toc104112213"/>
      <w:bookmarkStart w:id="3332" w:name="_Toc104192390"/>
      <w:bookmarkStart w:id="3333" w:name="_Toc104192954"/>
      <w:bookmarkStart w:id="3334" w:name="_Toc133336338"/>
      <w:bookmarkStart w:id="3335" w:name="_Toc136242642"/>
      <w:r w:rsidRPr="00F11966">
        <w:t>5.5.4.3</w:t>
      </w:r>
      <w:r w:rsidRPr="00F11966">
        <w:tab/>
        <w:t>Type: Dynamic5Qi</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3336" w:name="_Toc24925904"/>
      <w:bookmarkStart w:id="3337" w:name="_Toc24926082"/>
      <w:bookmarkStart w:id="3338" w:name="_Toc24926258"/>
      <w:bookmarkStart w:id="3339" w:name="_Toc33964118"/>
      <w:bookmarkStart w:id="3340" w:name="_Toc33980885"/>
      <w:bookmarkStart w:id="3341" w:name="_Toc36462686"/>
      <w:bookmarkStart w:id="3342" w:name="_Toc36462882"/>
      <w:bookmarkStart w:id="3343" w:name="_Toc43026136"/>
      <w:bookmarkStart w:id="3344" w:name="_Toc49763670"/>
      <w:bookmarkStart w:id="3345" w:name="_Toc56754366"/>
      <w:bookmarkStart w:id="3346" w:name="_Toc88743152"/>
      <w:bookmarkStart w:id="3347" w:name="_Toc101254063"/>
      <w:bookmarkStart w:id="3348" w:name="_Toc101254502"/>
      <w:bookmarkStart w:id="3349" w:name="_Toc104112214"/>
      <w:bookmarkStart w:id="3350" w:name="_Toc104192391"/>
      <w:bookmarkStart w:id="3351" w:name="_Toc104192955"/>
      <w:bookmarkStart w:id="3352" w:name="_Toc133336339"/>
      <w:bookmarkStart w:id="3353" w:name="_Toc136242643"/>
      <w:r w:rsidRPr="00F11966">
        <w:lastRenderedPageBreak/>
        <w:t>5.5.4.4</w:t>
      </w:r>
      <w:r w:rsidRPr="00F11966">
        <w:tab/>
        <w:t>Type: NonDynamic5Qi</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3354" w:name="_Toc24925905"/>
      <w:bookmarkStart w:id="3355" w:name="_Toc24926083"/>
      <w:bookmarkStart w:id="3356" w:name="_Toc24926259"/>
      <w:bookmarkStart w:id="3357" w:name="_Toc33964119"/>
      <w:bookmarkStart w:id="3358" w:name="_Toc33980886"/>
      <w:bookmarkStart w:id="3359" w:name="_Toc36462687"/>
      <w:bookmarkStart w:id="3360" w:name="_Toc36462883"/>
      <w:bookmarkStart w:id="3361" w:name="_Toc43026137"/>
      <w:bookmarkStart w:id="3362" w:name="_Toc49763671"/>
      <w:bookmarkStart w:id="3363" w:name="_Toc56754367"/>
      <w:bookmarkStart w:id="3364" w:name="_Toc88743153"/>
      <w:bookmarkStart w:id="3365" w:name="_Toc101254064"/>
      <w:bookmarkStart w:id="3366" w:name="_Toc101254503"/>
      <w:bookmarkStart w:id="3367" w:name="_Toc104112215"/>
      <w:bookmarkStart w:id="3368" w:name="_Toc104192392"/>
      <w:bookmarkStart w:id="3369" w:name="_Toc104192956"/>
      <w:bookmarkStart w:id="3370" w:name="_Toc133336340"/>
      <w:bookmarkStart w:id="3371" w:name="_Toc136242644"/>
      <w:r w:rsidRPr="00F11966">
        <w:t>5.5.4.5</w:t>
      </w:r>
      <w:r w:rsidRPr="00F11966">
        <w:tab/>
        <w:t>Type: ArpRm</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3372" w:name="_Toc24925906"/>
      <w:bookmarkStart w:id="3373" w:name="_Toc24926084"/>
      <w:bookmarkStart w:id="3374" w:name="_Toc24926260"/>
      <w:bookmarkStart w:id="3375" w:name="_Toc33964120"/>
      <w:bookmarkStart w:id="3376" w:name="_Toc33980887"/>
      <w:bookmarkStart w:id="3377" w:name="_Toc36462688"/>
      <w:bookmarkStart w:id="3378" w:name="_Toc36462884"/>
      <w:bookmarkStart w:id="3379" w:name="_Toc43026138"/>
      <w:bookmarkStart w:id="3380" w:name="_Toc49763672"/>
      <w:bookmarkStart w:id="3381" w:name="_Toc56754368"/>
      <w:bookmarkStart w:id="3382" w:name="_Toc88743154"/>
      <w:bookmarkStart w:id="3383" w:name="_Toc101254065"/>
      <w:bookmarkStart w:id="3384" w:name="_Toc101254504"/>
      <w:bookmarkStart w:id="3385" w:name="_Toc104112216"/>
      <w:bookmarkStart w:id="3386" w:name="_Toc104192393"/>
      <w:bookmarkStart w:id="3387" w:name="_Toc104192957"/>
      <w:bookmarkStart w:id="3388" w:name="_Toc133336341"/>
      <w:bookmarkStart w:id="3389" w:name="_Toc136242645"/>
      <w:r w:rsidRPr="00F11966">
        <w:t>5.5.4.6</w:t>
      </w:r>
      <w:r w:rsidRPr="00F11966">
        <w:tab/>
        <w:t>Type: AmbrRm</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3390" w:name="_Toc24925907"/>
      <w:bookmarkStart w:id="3391" w:name="_Toc24926085"/>
      <w:bookmarkStart w:id="3392" w:name="_Toc24926261"/>
      <w:bookmarkStart w:id="3393" w:name="_Toc33964121"/>
      <w:bookmarkStart w:id="3394" w:name="_Toc33980888"/>
      <w:bookmarkStart w:id="3395" w:name="_Toc36462689"/>
      <w:bookmarkStart w:id="3396" w:name="_Toc36462885"/>
      <w:bookmarkStart w:id="3397" w:name="_Toc43026139"/>
      <w:bookmarkStart w:id="3398" w:name="_Toc49763673"/>
      <w:bookmarkStart w:id="3399" w:name="_Toc56754369"/>
      <w:bookmarkStart w:id="3400" w:name="_Toc88743155"/>
      <w:bookmarkStart w:id="3401" w:name="_Toc101254066"/>
      <w:bookmarkStart w:id="3402" w:name="_Toc101254505"/>
      <w:bookmarkStart w:id="3403" w:name="_Toc104112217"/>
      <w:bookmarkStart w:id="3404" w:name="_Toc104192394"/>
      <w:bookmarkStart w:id="3405" w:name="_Toc104192958"/>
      <w:bookmarkStart w:id="3406" w:name="_Toc133336342"/>
      <w:bookmarkStart w:id="3407" w:name="_Toc136242646"/>
      <w:r w:rsidRPr="00F11966">
        <w:t>5.5.4.7</w:t>
      </w:r>
      <w:r w:rsidRPr="00F11966">
        <w:tab/>
      </w:r>
      <w:bookmarkEnd w:id="3390"/>
      <w:bookmarkEnd w:id="3391"/>
      <w:bookmarkEnd w:id="3392"/>
      <w:bookmarkEnd w:id="3393"/>
      <w:bookmarkEnd w:id="3394"/>
      <w:bookmarkEnd w:id="3395"/>
      <w:bookmarkEnd w:id="3396"/>
      <w:r w:rsidR="002424D1" w:rsidRPr="00F11966">
        <w:t>Void</w:t>
      </w:r>
      <w:bookmarkEnd w:id="3397"/>
      <w:bookmarkEnd w:id="3398"/>
      <w:bookmarkEnd w:id="3399"/>
      <w:bookmarkEnd w:id="3400"/>
      <w:bookmarkEnd w:id="3401"/>
      <w:bookmarkEnd w:id="3402"/>
      <w:bookmarkEnd w:id="3403"/>
      <w:bookmarkEnd w:id="3404"/>
      <w:bookmarkEnd w:id="3405"/>
      <w:bookmarkEnd w:id="3406"/>
      <w:bookmarkEnd w:id="3407"/>
    </w:p>
    <w:p w14:paraId="490F3F42" w14:textId="77777777" w:rsidR="00E92CBF" w:rsidRPr="00F11966" w:rsidRDefault="00E92CBF" w:rsidP="00E92CBF"/>
    <w:p w14:paraId="68FAA203" w14:textId="77777777" w:rsidR="00E92CBF" w:rsidRPr="00F11966" w:rsidRDefault="00E92CBF" w:rsidP="00D362EB">
      <w:pPr>
        <w:pStyle w:val="Heading4"/>
      </w:pPr>
      <w:bookmarkStart w:id="3408" w:name="_Toc24925908"/>
      <w:bookmarkStart w:id="3409" w:name="_Toc24926086"/>
      <w:bookmarkStart w:id="3410" w:name="_Toc24926262"/>
      <w:bookmarkStart w:id="3411" w:name="_Toc33964122"/>
      <w:bookmarkStart w:id="3412" w:name="_Toc33980889"/>
      <w:bookmarkStart w:id="3413" w:name="_Toc36462690"/>
      <w:bookmarkStart w:id="3414" w:name="_Toc36462886"/>
      <w:bookmarkStart w:id="3415" w:name="_Toc43026140"/>
      <w:bookmarkStart w:id="3416" w:name="_Toc49763674"/>
      <w:bookmarkStart w:id="3417" w:name="_Toc56754370"/>
      <w:bookmarkStart w:id="3418" w:name="_Toc88743156"/>
      <w:bookmarkStart w:id="3419" w:name="_Toc101254067"/>
      <w:bookmarkStart w:id="3420" w:name="_Toc101254506"/>
      <w:bookmarkStart w:id="3421" w:name="_Toc104112218"/>
      <w:bookmarkStart w:id="3422" w:name="_Toc104192395"/>
      <w:bookmarkStart w:id="3423" w:name="_Toc104192959"/>
      <w:bookmarkStart w:id="3424" w:name="_Toc133336343"/>
      <w:bookmarkStart w:id="3425" w:name="_Toc136242647"/>
      <w:r w:rsidRPr="00F11966">
        <w:lastRenderedPageBreak/>
        <w:t>5.5.4.8</w:t>
      </w:r>
      <w:r w:rsidRPr="00F11966">
        <w:tab/>
      </w:r>
      <w:bookmarkEnd w:id="3408"/>
      <w:bookmarkEnd w:id="3409"/>
      <w:bookmarkEnd w:id="3410"/>
      <w:bookmarkEnd w:id="3411"/>
      <w:bookmarkEnd w:id="3412"/>
      <w:bookmarkEnd w:id="3413"/>
      <w:bookmarkEnd w:id="3414"/>
      <w:r w:rsidR="002424D1" w:rsidRPr="00F11966">
        <w:t>Void</w:t>
      </w:r>
      <w:bookmarkEnd w:id="3415"/>
      <w:bookmarkEnd w:id="3416"/>
      <w:bookmarkEnd w:id="3417"/>
      <w:bookmarkEnd w:id="3418"/>
      <w:bookmarkEnd w:id="3419"/>
      <w:bookmarkEnd w:id="3420"/>
      <w:bookmarkEnd w:id="3421"/>
      <w:bookmarkEnd w:id="3422"/>
      <w:bookmarkEnd w:id="3423"/>
      <w:bookmarkEnd w:id="3424"/>
      <w:bookmarkEnd w:id="3425"/>
    </w:p>
    <w:p w14:paraId="72264187" w14:textId="77777777" w:rsidR="00DD1C4B" w:rsidRPr="00F11966" w:rsidRDefault="00DD1C4B" w:rsidP="00D362EB">
      <w:pPr>
        <w:pStyle w:val="Heading4"/>
      </w:pPr>
      <w:bookmarkStart w:id="3426" w:name="_Toc88743157"/>
      <w:bookmarkStart w:id="3427" w:name="_Toc101254068"/>
      <w:bookmarkStart w:id="3428" w:name="_Toc101254507"/>
      <w:bookmarkStart w:id="3429" w:name="_Toc104112219"/>
      <w:bookmarkStart w:id="3430" w:name="_Toc104192396"/>
      <w:bookmarkStart w:id="3431" w:name="_Toc104192960"/>
      <w:bookmarkStart w:id="3432" w:name="_Toc133336344"/>
      <w:bookmarkStart w:id="3433" w:name="_Toc136242648"/>
      <w:r w:rsidRPr="00F11966">
        <w:t>5.5.4.</w:t>
      </w:r>
      <w:r>
        <w:t>9</w:t>
      </w:r>
      <w:r w:rsidRPr="00F11966">
        <w:tab/>
        <w:t xml:space="preserve">Type: </w:t>
      </w:r>
      <w:r>
        <w:t>SliceMbr</w:t>
      </w:r>
      <w:bookmarkEnd w:id="3426"/>
      <w:bookmarkEnd w:id="3427"/>
      <w:bookmarkEnd w:id="3428"/>
      <w:bookmarkEnd w:id="3429"/>
      <w:bookmarkEnd w:id="3430"/>
      <w:bookmarkEnd w:id="3431"/>
      <w:bookmarkEnd w:id="3432"/>
      <w:bookmarkEnd w:id="3433"/>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3434" w:name="_Toc101254069"/>
      <w:bookmarkStart w:id="3435" w:name="_Toc101254508"/>
      <w:bookmarkStart w:id="3436" w:name="_Toc104112220"/>
      <w:bookmarkStart w:id="3437" w:name="_Toc104192397"/>
      <w:bookmarkStart w:id="3438" w:name="_Toc104192961"/>
      <w:bookmarkStart w:id="3439" w:name="_Toc133336345"/>
      <w:bookmarkStart w:id="3440" w:name="_Toc136242649"/>
      <w:r w:rsidRPr="002366BD">
        <w:rPr>
          <w:rFonts w:eastAsia="DengXian"/>
        </w:rPr>
        <w:t>5.5.4.10</w:t>
      </w:r>
      <w:r w:rsidRPr="002366BD">
        <w:rPr>
          <w:rFonts w:eastAsia="DengXian"/>
        </w:rPr>
        <w:tab/>
        <w:t>Type: SliceMbrRm</w:t>
      </w:r>
      <w:bookmarkEnd w:id="3434"/>
      <w:bookmarkEnd w:id="3435"/>
      <w:bookmarkEnd w:id="3436"/>
      <w:bookmarkEnd w:id="3437"/>
      <w:bookmarkEnd w:id="3438"/>
      <w:bookmarkEnd w:id="3439"/>
      <w:bookmarkEnd w:id="3440"/>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3441" w:name="_Toc67731584"/>
    </w:p>
    <w:p w14:paraId="0A4EF70B" w14:textId="68E5A933" w:rsidR="00E04318" w:rsidRPr="00F11966" w:rsidRDefault="00E04318" w:rsidP="00E04318">
      <w:pPr>
        <w:pStyle w:val="Heading4"/>
      </w:pPr>
      <w:bookmarkStart w:id="3442" w:name="_Toc122095838"/>
      <w:bookmarkStart w:id="3443" w:name="_Toc133336346"/>
      <w:bookmarkStart w:id="3444" w:name="_Toc136242650"/>
      <w:bookmarkEnd w:id="3441"/>
      <w:r w:rsidRPr="00F11966">
        <w:t>5.5.4.</w:t>
      </w:r>
      <w:r w:rsidR="00347FEC" w:rsidRPr="000F0C82">
        <w:rPr>
          <w:lang/>
        </w:rPr>
        <w:t>11</w:t>
      </w:r>
      <w:r w:rsidRPr="00F11966">
        <w:tab/>
        <w:t xml:space="preserve">Type: </w:t>
      </w:r>
      <w:bookmarkEnd w:id="3442"/>
      <w:r>
        <w:rPr>
          <w:rFonts w:hint="eastAsia"/>
          <w:lang w:eastAsia="zh-CN"/>
        </w:rPr>
        <w:t>P</w:t>
      </w:r>
      <w:r>
        <w:rPr>
          <w:lang w:eastAsia="zh-CN"/>
        </w:rPr>
        <w:t>duSetQosPara</w:t>
      </w:r>
      <w:bookmarkEnd w:id="3443"/>
      <w:bookmarkEnd w:id="3444"/>
    </w:p>
    <w:p w14:paraId="12680D95" w14:textId="110002BA" w:rsidR="00E04318" w:rsidRPr="00F11966" w:rsidRDefault="00E04318" w:rsidP="00E04318">
      <w:pPr>
        <w:pStyle w:val="TH"/>
        <w:rPr>
          <w:noProof/>
        </w:rPr>
      </w:pPr>
      <w:r w:rsidRPr="00F11966">
        <w:rPr>
          <w:noProof/>
        </w:rPr>
        <w:t>Table 5.5.4.</w:t>
      </w:r>
      <w:r w:rsidR="00347FEC">
        <w:rPr>
          <w:noProof/>
          <w:lang/>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77777777" w:rsidR="00E04318" w:rsidRPr="00F11966" w:rsidRDefault="00E04318" w:rsidP="009114AC">
            <w:pPr>
              <w:pStyle w:val="TAL"/>
              <w:rPr>
                <w:noProof/>
                <w:lang w:eastAsia="zh-CN"/>
              </w:rPr>
            </w:pPr>
            <w:r>
              <w:rPr>
                <w:lang w:eastAsia="zh-CN"/>
              </w:rPr>
              <w:t>PduSetDelay</w:t>
            </w:r>
            <w:r w:rsidRPr="000200AA">
              <w:rPr>
                <w:lang w:eastAsia="zh-CN"/>
              </w:rPr>
              <w:t>Budget</w:t>
            </w:r>
          </w:p>
        </w:tc>
        <w:tc>
          <w:tcPr>
            <w:tcW w:w="450" w:type="dxa"/>
            <w:tcBorders>
              <w:top w:val="single" w:sz="4" w:space="0" w:color="auto"/>
              <w:left w:val="single" w:sz="4" w:space="0" w:color="auto"/>
              <w:bottom w:val="single" w:sz="4" w:space="0" w:color="auto"/>
              <w:right w:val="single" w:sz="4" w:space="0" w:color="auto"/>
            </w:tcBorders>
          </w:tcPr>
          <w:p w14:paraId="4872DF1A" w14:textId="77777777" w:rsidR="00E04318" w:rsidRPr="00F11966" w:rsidRDefault="00E04318" w:rsidP="009114AC">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77777777"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Pr>
                <w:lang w:eastAsia="zh-CN"/>
              </w:rPr>
              <w:t>.</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77777777" w:rsidR="00E04318" w:rsidRPr="00F11966" w:rsidRDefault="00E04318" w:rsidP="009114AC">
            <w:pPr>
              <w:pStyle w:val="TAL"/>
              <w:rPr>
                <w:noProof/>
                <w:lang w:eastAsia="zh-CN"/>
              </w:rPr>
            </w:pPr>
            <w:r>
              <w:rPr>
                <w:lang w:eastAsia="zh-CN"/>
              </w:rPr>
              <w:t>PduSetErr</w:t>
            </w:r>
            <w:r w:rsidRPr="000200AA">
              <w:rPr>
                <w:lang w:eastAsia="zh-CN"/>
              </w:rPr>
              <w:t>Rate</w:t>
            </w:r>
          </w:p>
        </w:tc>
        <w:tc>
          <w:tcPr>
            <w:tcW w:w="450" w:type="dxa"/>
            <w:tcBorders>
              <w:top w:val="single" w:sz="4" w:space="0" w:color="auto"/>
              <w:left w:val="single" w:sz="4" w:space="0" w:color="auto"/>
              <w:bottom w:val="single" w:sz="4" w:space="0" w:color="auto"/>
              <w:right w:val="single" w:sz="4" w:space="0" w:color="auto"/>
            </w:tcBorders>
          </w:tcPr>
          <w:p w14:paraId="6FD867AA" w14:textId="77777777" w:rsidR="00E04318" w:rsidRPr="00F11966" w:rsidRDefault="00E04318" w:rsidP="009114AC">
            <w:pPr>
              <w:pStyle w:val="TAC"/>
              <w:rPr>
                <w:noProof/>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77777777"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Pr>
                <w:lang w:eastAsia="zh-CN"/>
              </w:rPr>
              <w:t>.</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77777777" w:rsidR="00E04318" w:rsidRPr="00F11966" w:rsidRDefault="00E04318" w:rsidP="009114AC">
            <w:pPr>
              <w:pStyle w:val="TAL"/>
              <w:rPr>
                <w:noProof/>
              </w:rPr>
            </w:pPr>
            <w:r>
              <w:rPr>
                <w:lang w:eastAsia="zh-CN"/>
              </w:rPr>
              <w:t>FFS</w:t>
            </w:r>
          </w:p>
        </w:tc>
        <w:tc>
          <w:tcPr>
            <w:tcW w:w="450" w:type="dxa"/>
            <w:tcBorders>
              <w:top w:val="single" w:sz="4" w:space="0" w:color="auto"/>
              <w:left w:val="single" w:sz="4" w:space="0" w:color="auto"/>
              <w:bottom w:val="single" w:sz="4" w:space="0" w:color="auto"/>
              <w:right w:val="single" w:sz="4" w:space="0" w:color="auto"/>
            </w:tcBorders>
          </w:tcPr>
          <w:p w14:paraId="2273579B" w14:textId="77777777" w:rsidR="00E04318" w:rsidRPr="00F11966" w:rsidRDefault="00E04318" w:rsidP="009114AC">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77777777"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bl>
    <w:p w14:paraId="1ADB3011" w14:textId="77777777" w:rsidR="00E04318" w:rsidRDefault="00E04318" w:rsidP="00E04318"/>
    <w:p w14:paraId="65CFB9B1" w14:textId="46F12732" w:rsidR="00E04318" w:rsidRDefault="00E04318" w:rsidP="00E04318">
      <w:pPr>
        <w:pStyle w:val="EditorsNote"/>
        <w:rPr>
          <w:lang w:val="en-US" w:eastAsia="zh-CN"/>
        </w:rPr>
      </w:pPr>
      <w:r w:rsidRPr="000200AA">
        <w:rPr>
          <w:lang w:val="en-US" w:eastAsia="zh-CN"/>
        </w:rPr>
        <w:t>Editor</w:t>
      </w:r>
      <w:r>
        <w:rPr>
          <w:lang w:val="en-US" w:eastAsia="zh-CN"/>
        </w:rPr>
        <w:t>'</w:t>
      </w:r>
      <w:r w:rsidRPr="000200AA">
        <w:rPr>
          <w:lang w:val="en-US" w:eastAsia="zh-CN"/>
        </w:rPr>
        <w:t>s N</w:t>
      </w:r>
      <w:r>
        <w:rPr>
          <w:lang w:val="en-US" w:eastAsia="zh-CN"/>
        </w:rPr>
        <w:t>ote</w:t>
      </w:r>
      <w:r w:rsidRPr="000200AA">
        <w:rPr>
          <w:lang w:val="en-US" w:eastAsia="zh-CN"/>
        </w:rPr>
        <w:t xml:space="preserve">: </w:t>
      </w:r>
      <w:r>
        <w:rPr>
          <w:lang w:val="en-US" w:eastAsia="zh-CN"/>
        </w:rPr>
        <w:t xml:space="preserve">The data type of </w:t>
      </w:r>
      <w:r w:rsidRPr="00043011">
        <w:rPr>
          <w:lang w:val="en-US" w:eastAsia="zh-CN"/>
        </w:rPr>
        <w:t>"</w:t>
      </w:r>
      <w:r w:rsidRPr="00043011">
        <w:rPr>
          <w:rFonts w:hint="eastAsia"/>
          <w:lang w:val="en-US" w:eastAsia="zh-CN"/>
        </w:rPr>
        <w:t>p</w:t>
      </w:r>
      <w:r w:rsidRPr="00043011">
        <w:rPr>
          <w:lang w:val="en-US" w:eastAsia="zh-CN"/>
        </w:rPr>
        <w:t>duSetHandl</w:t>
      </w:r>
      <w:r>
        <w:rPr>
          <w:lang w:val="en-US" w:eastAsia="zh-CN"/>
        </w:rPr>
        <w:t>ing</w:t>
      </w:r>
      <w:r w:rsidRPr="00043011">
        <w:rPr>
          <w:lang w:val="en-US" w:eastAsia="zh-CN"/>
        </w:rPr>
        <w:t xml:space="preserve">Info" attribute </w:t>
      </w:r>
      <w:r w:rsidRPr="000200AA">
        <w:rPr>
          <w:lang w:val="en-US" w:eastAsia="zh-CN"/>
        </w:rPr>
        <w:t>is FFS</w:t>
      </w:r>
      <w:r>
        <w:rPr>
          <w:lang w:val="en-US" w:eastAsia="zh-CN"/>
        </w:rPr>
        <w:t xml:space="preserve">, and </w:t>
      </w:r>
      <w:r w:rsidRPr="00043011">
        <w:rPr>
          <w:lang w:val="en-US" w:eastAsia="zh-CN"/>
        </w:rPr>
        <w:t>the definition of these new data types need further checking and alignment with RAN3</w:t>
      </w:r>
      <w:r w:rsidRPr="000200AA">
        <w:rPr>
          <w:lang w:val="en-US" w:eastAsia="zh-CN"/>
        </w:rPr>
        <w:t>.</w:t>
      </w:r>
    </w:p>
    <w:p w14:paraId="39FE9437" w14:textId="4F85F33F" w:rsidR="000D4B2B" w:rsidRDefault="000D4B2B" w:rsidP="000D4B2B">
      <w:pPr>
        <w:pStyle w:val="Heading4"/>
      </w:pPr>
      <w:bookmarkStart w:id="3445" w:name="_Toc133336347"/>
      <w:bookmarkStart w:id="3446" w:name="_Toc136242651"/>
      <w:r w:rsidRPr="00F11966">
        <w:t>5.5.4.</w:t>
      </w:r>
      <w:r w:rsidR="00347FEC" w:rsidRPr="000F0C82">
        <w:rPr>
          <w:lang/>
        </w:rPr>
        <w:t>12</w:t>
      </w:r>
      <w:r w:rsidRPr="00F11966">
        <w:tab/>
        <w:t xml:space="preserve">Type: </w:t>
      </w:r>
      <w:r>
        <w:rPr>
          <w:rFonts w:hint="eastAsia"/>
        </w:rPr>
        <w:t>P</w:t>
      </w:r>
      <w:r>
        <w:t>duSetQosParaRm</w:t>
      </w:r>
      <w:bookmarkEnd w:id="3445"/>
      <w:bookmarkEnd w:id="3446"/>
    </w:p>
    <w:p w14:paraId="7688DFDD" w14:textId="77777777" w:rsidR="000D4B2B" w:rsidRPr="007D2662" w:rsidRDefault="000D4B2B" w:rsidP="000D4B2B">
      <w:r w:rsidRPr="00F11966">
        <w:t>This data type is defined in the same way as the "</w:t>
      </w:r>
      <w:r>
        <w:rPr>
          <w:rFonts w:hint="eastAsia"/>
          <w:lang w:eastAsia="zh-CN"/>
        </w:rPr>
        <w:t>P</w:t>
      </w:r>
      <w:r>
        <w:rPr>
          <w:lang w:eastAsia="zh-CN"/>
        </w:rPr>
        <w:t>duSetQosPara</w:t>
      </w:r>
      <w:r w:rsidRPr="00F11966">
        <w:t>" data type, but with the OpenAPI "nullable: true" property.</w:t>
      </w:r>
    </w:p>
    <w:p w14:paraId="4C411B23" w14:textId="77777777" w:rsidR="00E92CBF" w:rsidRPr="00F11966" w:rsidRDefault="00E92CBF" w:rsidP="00D362EB">
      <w:pPr>
        <w:pStyle w:val="Heading2"/>
      </w:pPr>
      <w:bookmarkStart w:id="3447" w:name="_Toc24925909"/>
      <w:bookmarkStart w:id="3448" w:name="_Toc24926087"/>
      <w:bookmarkStart w:id="3449" w:name="_Toc24926263"/>
      <w:bookmarkStart w:id="3450" w:name="_Toc33964123"/>
      <w:bookmarkStart w:id="3451" w:name="_Toc33980890"/>
      <w:bookmarkStart w:id="3452" w:name="_Toc36462691"/>
      <w:bookmarkStart w:id="3453" w:name="_Toc36462887"/>
      <w:bookmarkStart w:id="3454" w:name="_Toc43026141"/>
      <w:bookmarkStart w:id="3455" w:name="_Toc49763675"/>
      <w:bookmarkStart w:id="3456" w:name="_Toc56754371"/>
      <w:bookmarkStart w:id="3457" w:name="_Toc88743158"/>
      <w:bookmarkStart w:id="3458" w:name="_Toc101254070"/>
      <w:bookmarkStart w:id="3459" w:name="_Toc101254509"/>
      <w:bookmarkStart w:id="3460" w:name="_Toc104112221"/>
      <w:bookmarkStart w:id="3461" w:name="_Toc104192398"/>
      <w:bookmarkStart w:id="3462" w:name="_Toc104192962"/>
      <w:bookmarkStart w:id="3463" w:name="_Toc133336348"/>
      <w:bookmarkStart w:id="3464" w:name="_Toc136242652"/>
      <w:r w:rsidRPr="00F11966">
        <w:t>5.6</w:t>
      </w:r>
      <w:r w:rsidRPr="00F11966">
        <w:tab/>
        <w:t>Data Types related to 5G Trace</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p>
    <w:p w14:paraId="78BAFE67" w14:textId="77777777" w:rsidR="00E92CBF" w:rsidRPr="00F11966" w:rsidRDefault="00E92CBF" w:rsidP="00D362EB">
      <w:pPr>
        <w:pStyle w:val="Heading3"/>
      </w:pPr>
      <w:bookmarkStart w:id="3465" w:name="_Toc24925910"/>
      <w:bookmarkStart w:id="3466" w:name="_Toc24926088"/>
      <w:bookmarkStart w:id="3467" w:name="_Toc24926264"/>
      <w:bookmarkStart w:id="3468" w:name="_Toc33964124"/>
      <w:bookmarkStart w:id="3469" w:name="_Toc33980891"/>
      <w:bookmarkStart w:id="3470" w:name="_Toc36462692"/>
      <w:bookmarkStart w:id="3471" w:name="_Toc36462888"/>
      <w:bookmarkStart w:id="3472" w:name="_Toc43026142"/>
      <w:bookmarkStart w:id="3473" w:name="_Toc49763676"/>
      <w:bookmarkStart w:id="3474" w:name="_Toc56754372"/>
      <w:bookmarkStart w:id="3475" w:name="_Toc88743159"/>
      <w:bookmarkStart w:id="3476" w:name="_Toc101254071"/>
      <w:bookmarkStart w:id="3477" w:name="_Toc101254510"/>
      <w:bookmarkStart w:id="3478" w:name="_Toc104112222"/>
      <w:bookmarkStart w:id="3479" w:name="_Toc104192399"/>
      <w:bookmarkStart w:id="3480" w:name="_Toc104192963"/>
      <w:bookmarkStart w:id="3481" w:name="_Toc133336349"/>
      <w:bookmarkStart w:id="3482" w:name="_Toc136242653"/>
      <w:r w:rsidRPr="00F11966">
        <w:t>5.6.1</w:t>
      </w:r>
      <w:r w:rsidRPr="00F11966">
        <w:tab/>
        <w:t>Introduction</w:t>
      </w:r>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3483" w:name="_Toc24925911"/>
      <w:bookmarkStart w:id="3484" w:name="_Toc24926089"/>
      <w:bookmarkStart w:id="3485" w:name="_Toc24926265"/>
      <w:bookmarkStart w:id="3486" w:name="_Toc33964125"/>
      <w:bookmarkStart w:id="3487" w:name="_Toc33980892"/>
      <w:bookmarkStart w:id="3488" w:name="_Toc36462693"/>
      <w:bookmarkStart w:id="3489" w:name="_Toc36462889"/>
      <w:bookmarkStart w:id="3490" w:name="_Toc43026143"/>
      <w:bookmarkStart w:id="3491" w:name="_Toc49763677"/>
      <w:bookmarkStart w:id="3492" w:name="_Toc56754373"/>
      <w:bookmarkStart w:id="3493" w:name="_Toc88743160"/>
      <w:bookmarkStart w:id="3494" w:name="_Toc101254072"/>
      <w:bookmarkStart w:id="3495" w:name="_Toc101254511"/>
      <w:bookmarkStart w:id="3496" w:name="_Toc104112223"/>
      <w:bookmarkStart w:id="3497" w:name="_Toc104192400"/>
      <w:bookmarkStart w:id="3498" w:name="_Toc104192964"/>
      <w:bookmarkStart w:id="3499" w:name="_Toc133336350"/>
      <w:bookmarkStart w:id="3500" w:name="_Toc136242654"/>
      <w:r w:rsidRPr="00F11966">
        <w:t>5.6.2</w:t>
      </w:r>
      <w:r w:rsidRPr="00F11966">
        <w:tab/>
        <w:t>Simple Data Types</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3501" w:name="_Toc24925912"/>
      <w:bookmarkStart w:id="3502" w:name="_Toc24926090"/>
      <w:bookmarkStart w:id="3503" w:name="_Toc24926266"/>
      <w:bookmarkStart w:id="3504" w:name="_Toc33964126"/>
      <w:bookmarkStart w:id="3505" w:name="_Toc33980893"/>
      <w:bookmarkStart w:id="3506" w:name="_Toc36462694"/>
      <w:bookmarkStart w:id="3507" w:name="_Toc36462890"/>
      <w:bookmarkStart w:id="3508" w:name="_Toc43026144"/>
      <w:bookmarkStart w:id="3509" w:name="_Toc49763678"/>
      <w:bookmarkStart w:id="3510" w:name="_Toc56754374"/>
      <w:bookmarkStart w:id="3511" w:name="_Toc88743161"/>
      <w:bookmarkStart w:id="3512" w:name="_Toc101254073"/>
      <w:bookmarkStart w:id="3513" w:name="_Toc101254512"/>
      <w:bookmarkStart w:id="3514" w:name="_Toc104112224"/>
      <w:bookmarkStart w:id="3515" w:name="_Toc104192401"/>
      <w:bookmarkStart w:id="3516" w:name="_Toc104192965"/>
      <w:bookmarkStart w:id="3517" w:name="_Toc133336351"/>
      <w:bookmarkStart w:id="3518" w:name="_Toc136242655"/>
      <w:r w:rsidRPr="00F11966">
        <w:t>5.6.3</w:t>
      </w:r>
      <w:r w:rsidRPr="00F11966">
        <w:tab/>
        <w:t>Enumerations</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p>
    <w:p w14:paraId="4F44ACEF" w14:textId="77777777" w:rsidR="00E92CBF" w:rsidRPr="00F11966" w:rsidRDefault="00E92CBF" w:rsidP="00D362EB">
      <w:pPr>
        <w:pStyle w:val="Heading4"/>
      </w:pPr>
      <w:bookmarkStart w:id="3519" w:name="_Toc24925913"/>
      <w:bookmarkStart w:id="3520" w:name="_Toc24926091"/>
      <w:bookmarkStart w:id="3521" w:name="_Toc24926267"/>
      <w:bookmarkStart w:id="3522" w:name="_Toc33964127"/>
      <w:bookmarkStart w:id="3523" w:name="_Toc33980894"/>
      <w:bookmarkStart w:id="3524" w:name="_Toc36462695"/>
      <w:bookmarkStart w:id="3525" w:name="_Toc36462891"/>
      <w:bookmarkStart w:id="3526" w:name="_Toc43026145"/>
      <w:bookmarkStart w:id="3527" w:name="_Toc49763679"/>
      <w:bookmarkStart w:id="3528" w:name="_Toc56754375"/>
      <w:bookmarkStart w:id="3529" w:name="_Toc88743162"/>
      <w:bookmarkStart w:id="3530" w:name="_Toc101254074"/>
      <w:bookmarkStart w:id="3531" w:name="_Toc101254513"/>
      <w:bookmarkStart w:id="3532" w:name="_Toc104112225"/>
      <w:bookmarkStart w:id="3533" w:name="_Toc104192402"/>
      <w:bookmarkStart w:id="3534" w:name="_Toc104192966"/>
      <w:bookmarkStart w:id="3535" w:name="_Toc133336352"/>
      <w:bookmarkStart w:id="3536" w:name="_Toc136242656"/>
      <w:r w:rsidRPr="00F11966">
        <w:t>5.6.3.1</w:t>
      </w:r>
      <w:r w:rsidRPr="00F11966">
        <w:tab/>
        <w:t>Enumeration: TraceDepth</w:t>
      </w:r>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3537" w:name="_Toc24925914"/>
      <w:bookmarkStart w:id="3538" w:name="_Toc24926092"/>
      <w:bookmarkStart w:id="3539" w:name="_Toc24926268"/>
      <w:bookmarkStart w:id="3540" w:name="_Toc33964128"/>
      <w:bookmarkStart w:id="3541" w:name="_Toc33980895"/>
      <w:bookmarkStart w:id="3542" w:name="_Toc36462696"/>
      <w:bookmarkStart w:id="3543" w:name="_Toc36462892"/>
      <w:bookmarkStart w:id="3544" w:name="_Toc43026146"/>
      <w:bookmarkStart w:id="3545" w:name="_Toc49763680"/>
      <w:bookmarkStart w:id="3546" w:name="_Toc56754376"/>
      <w:bookmarkStart w:id="3547" w:name="_Toc88743163"/>
      <w:bookmarkStart w:id="3548" w:name="_Toc101254075"/>
      <w:bookmarkStart w:id="3549" w:name="_Toc101254514"/>
      <w:bookmarkStart w:id="3550" w:name="_Toc104112226"/>
      <w:bookmarkStart w:id="3551" w:name="_Toc104192403"/>
      <w:bookmarkStart w:id="3552" w:name="_Toc104192967"/>
      <w:bookmarkStart w:id="3553" w:name="_Toc133336353"/>
      <w:bookmarkStart w:id="3554" w:name="_Toc136242657"/>
      <w:r w:rsidRPr="00F11966">
        <w:t>5.6.3.2</w:t>
      </w:r>
      <w:r w:rsidRPr="00F11966">
        <w:tab/>
        <w:t>Enumeration: TraceDepthRm</w:t>
      </w:r>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3555" w:name="_Toc27592906"/>
      <w:bookmarkStart w:id="3556" w:name="_Toc43026147"/>
      <w:bookmarkStart w:id="3557" w:name="_Toc49763681"/>
      <w:bookmarkStart w:id="3558" w:name="_Toc56754377"/>
      <w:bookmarkStart w:id="3559" w:name="_Toc88743164"/>
      <w:bookmarkStart w:id="3560" w:name="_Toc101254076"/>
      <w:bookmarkStart w:id="3561" w:name="_Toc101254515"/>
      <w:bookmarkStart w:id="3562" w:name="_Toc104112227"/>
      <w:bookmarkStart w:id="3563" w:name="_Toc104192404"/>
      <w:bookmarkStart w:id="3564" w:name="_Toc104192968"/>
      <w:bookmarkStart w:id="3565" w:name="_Toc133336354"/>
      <w:bookmarkStart w:id="3566" w:name="_Toc136242658"/>
      <w:r w:rsidRPr="00F11966">
        <w:t>5.6.3.3</w:t>
      </w:r>
      <w:r w:rsidRPr="00F11966">
        <w:tab/>
        <w:t xml:space="preserve">Enumeration: </w:t>
      </w:r>
      <w:bookmarkEnd w:id="3555"/>
      <w:r w:rsidRPr="00F11966">
        <w:rPr>
          <w:lang w:eastAsia="zh-CN"/>
        </w:rPr>
        <w:t>JobType</w:t>
      </w:r>
      <w:bookmarkEnd w:id="3556"/>
      <w:bookmarkEnd w:id="3557"/>
      <w:bookmarkEnd w:id="3558"/>
      <w:bookmarkEnd w:id="3559"/>
      <w:bookmarkEnd w:id="3560"/>
      <w:bookmarkEnd w:id="3561"/>
      <w:bookmarkEnd w:id="3562"/>
      <w:bookmarkEnd w:id="3563"/>
      <w:bookmarkEnd w:id="3564"/>
      <w:bookmarkEnd w:id="3565"/>
      <w:bookmarkEnd w:id="3566"/>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0DFB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122D07E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827FB"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282B3" w14:textId="77777777" w:rsidR="002933AC" w:rsidRPr="00F11966" w:rsidRDefault="002933AC" w:rsidP="002933AC">
            <w:pPr>
              <w:pStyle w:val="TAL"/>
            </w:pPr>
            <w:r w:rsidRPr="00F11966">
              <w:t>RLF reports only</w:t>
            </w:r>
          </w:p>
        </w:tc>
      </w:tr>
      <w:tr w:rsidR="002933AC" w:rsidRPr="00F11966" w14:paraId="24DB575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54B49"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620F6" w14:textId="77777777" w:rsidR="002933AC" w:rsidRPr="00F11966" w:rsidRDefault="002933AC" w:rsidP="002933AC">
            <w:pPr>
              <w:pStyle w:val="TAL"/>
            </w:pPr>
            <w:r w:rsidRPr="00F11966">
              <w:t>RCEF reports only</w:t>
            </w:r>
          </w:p>
        </w:tc>
      </w:tr>
      <w:tr w:rsidR="002933AC" w:rsidRPr="00F11966" w14:paraId="4DDEF80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3567" w:name="_Toc43026148"/>
      <w:bookmarkStart w:id="3568" w:name="_Toc49763682"/>
      <w:bookmarkStart w:id="3569" w:name="_Toc56754378"/>
      <w:bookmarkStart w:id="3570" w:name="_Toc88743165"/>
      <w:bookmarkStart w:id="3571" w:name="_Toc101254077"/>
      <w:bookmarkStart w:id="3572" w:name="_Toc101254516"/>
      <w:bookmarkStart w:id="3573" w:name="_Toc104112228"/>
      <w:bookmarkStart w:id="3574" w:name="_Toc104192405"/>
      <w:bookmarkStart w:id="3575" w:name="_Toc104192969"/>
      <w:bookmarkStart w:id="3576" w:name="_Toc133336355"/>
      <w:bookmarkStart w:id="3577" w:name="_Toc136242659"/>
      <w:r w:rsidRPr="00F11966">
        <w:t>5.6.3.4</w:t>
      </w:r>
      <w:r w:rsidRPr="00F11966">
        <w:tab/>
        <w:t xml:space="preserve">Enumeration: </w:t>
      </w:r>
      <w:r w:rsidRPr="00F11966">
        <w:rPr>
          <w:rFonts w:hint="eastAsia"/>
          <w:lang w:eastAsia="zh-CN"/>
        </w:rPr>
        <w:t>ReportTypeMdt</w:t>
      </w:r>
      <w:bookmarkEnd w:id="3567"/>
      <w:bookmarkEnd w:id="3568"/>
      <w:bookmarkEnd w:id="3569"/>
      <w:bookmarkEnd w:id="3570"/>
      <w:bookmarkEnd w:id="3571"/>
      <w:bookmarkEnd w:id="3572"/>
      <w:bookmarkEnd w:id="3573"/>
      <w:bookmarkEnd w:id="3574"/>
      <w:bookmarkEnd w:id="3575"/>
      <w:bookmarkEnd w:id="3576"/>
      <w:bookmarkEnd w:id="3577"/>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lastRenderedPageBreak/>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3578" w:name="_Toc43026149"/>
      <w:bookmarkStart w:id="3579" w:name="_Toc49763683"/>
      <w:bookmarkStart w:id="3580" w:name="_Toc56754379"/>
      <w:bookmarkStart w:id="3581" w:name="_Toc88743166"/>
      <w:bookmarkStart w:id="3582" w:name="_Toc101254078"/>
      <w:bookmarkStart w:id="3583" w:name="_Toc101254517"/>
      <w:bookmarkStart w:id="3584" w:name="_Toc104112229"/>
      <w:bookmarkStart w:id="3585" w:name="_Toc104192406"/>
      <w:bookmarkStart w:id="3586" w:name="_Toc104192970"/>
      <w:bookmarkStart w:id="3587" w:name="_Toc133336356"/>
      <w:bookmarkStart w:id="3588" w:name="_Toc136242660"/>
      <w:r w:rsidRPr="00F11966">
        <w:t>5.6.3.5</w:t>
      </w:r>
      <w:r w:rsidRPr="00F11966">
        <w:tab/>
        <w:t>Enumeration: MeasurementLteForMdt</w:t>
      </w:r>
      <w:bookmarkEnd w:id="3578"/>
      <w:bookmarkEnd w:id="3579"/>
      <w:bookmarkEnd w:id="3580"/>
      <w:bookmarkEnd w:id="3581"/>
      <w:bookmarkEnd w:id="3582"/>
      <w:bookmarkEnd w:id="3583"/>
      <w:bookmarkEnd w:id="3584"/>
      <w:bookmarkEnd w:id="3585"/>
      <w:bookmarkEnd w:id="3586"/>
      <w:bookmarkEnd w:id="3587"/>
      <w:bookmarkEnd w:id="3588"/>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3589" w:name="_Toc43026150"/>
      <w:bookmarkStart w:id="3590" w:name="_Toc49763684"/>
      <w:bookmarkStart w:id="3591" w:name="_Toc56754380"/>
      <w:bookmarkStart w:id="3592" w:name="_Toc88743167"/>
      <w:bookmarkStart w:id="3593" w:name="_Toc101254079"/>
      <w:bookmarkStart w:id="3594" w:name="_Toc101254518"/>
      <w:bookmarkStart w:id="3595" w:name="_Toc104112230"/>
      <w:bookmarkStart w:id="3596" w:name="_Toc104192407"/>
      <w:bookmarkStart w:id="3597" w:name="_Toc104192971"/>
      <w:bookmarkStart w:id="3598" w:name="_Toc133336357"/>
      <w:bookmarkStart w:id="3599" w:name="_Toc136242661"/>
      <w:r w:rsidRPr="00F11966">
        <w:t>5.6.3.6</w:t>
      </w:r>
      <w:r w:rsidRPr="00F11966">
        <w:tab/>
        <w:t>Enumeration: MeasurementNrForMdt</w:t>
      </w:r>
      <w:bookmarkEnd w:id="3589"/>
      <w:bookmarkEnd w:id="3590"/>
      <w:bookmarkEnd w:id="3591"/>
      <w:bookmarkEnd w:id="3592"/>
      <w:bookmarkEnd w:id="3593"/>
      <w:bookmarkEnd w:id="3594"/>
      <w:bookmarkEnd w:id="3595"/>
      <w:bookmarkEnd w:id="3596"/>
      <w:bookmarkEnd w:id="3597"/>
      <w:bookmarkEnd w:id="3598"/>
      <w:bookmarkEnd w:id="3599"/>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3600" w:name="_Toc43026151"/>
      <w:bookmarkStart w:id="3601" w:name="_Toc49763685"/>
      <w:bookmarkStart w:id="3602" w:name="_Toc56754381"/>
      <w:bookmarkStart w:id="3603" w:name="_Toc88743168"/>
      <w:bookmarkStart w:id="3604" w:name="_Toc101254080"/>
      <w:bookmarkStart w:id="3605" w:name="_Toc101254519"/>
      <w:bookmarkStart w:id="3606" w:name="_Toc104112231"/>
      <w:bookmarkStart w:id="3607" w:name="_Toc104192408"/>
      <w:bookmarkStart w:id="3608" w:name="_Toc104192972"/>
      <w:bookmarkStart w:id="3609" w:name="_Toc133336358"/>
      <w:bookmarkStart w:id="3610" w:name="_Toc136242662"/>
      <w:r w:rsidRPr="00F11966">
        <w:t>5.6.3.7</w:t>
      </w:r>
      <w:r w:rsidRPr="00F11966">
        <w:tab/>
        <w:t xml:space="preserve">Enumeration: </w:t>
      </w:r>
      <w:r w:rsidRPr="00F11966">
        <w:rPr>
          <w:lang w:eastAsia="zh-CN"/>
        </w:rPr>
        <w:t>SensorMeasurement</w:t>
      </w:r>
      <w:bookmarkEnd w:id="3600"/>
      <w:bookmarkEnd w:id="3601"/>
      <w:bookmarkEnd w:id="3602"/>
      <w:bookmarkEnd w:id="3603"/>
      <w:bookmarkEnd w:id="3604"/>
      <w:bookmarkEnd w:id="3605"/>
      <w:bookmarkEnd w:id="3606"/>
      <w:bookmarkEnd w:id="3607"/>
      <w:bookmarkEnd w:id="3608"/>
      <w:bookmarkEnd w:id="3609"/>
      <w:bookmarkEnd w:id="3610"/>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lastRenderedPageBreak/>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3611" w:name="_Toc43026152"/>
      <w:bookmarkStart w:id="3612" w:name="_Toc49763686"/>
      <w:bookmarkStart w:id="3613" w:name="_Toc56754382"/>
      <w:bookmarkStart w:id="3614" w:name="_Toc88743169"/>
      <w:bookmarkStart w:id="3615" w:name="_Toc101254081"/>
      <w:bookmarkStart w:id="3616" w:name="_Toc101254520"/>
      <w:bookmarkStart w:id="3617" w:name="_Toc104112232"/>
      <w:bookmarkStart w:id="3618" w:name="_Toc104192409"/>
      <w:bookmarkStart w:id="3619" w:name="_Toc104192973"/>
      <w:bookmarkStart w:id="3620" w:name="_Toc133336359"/>
      <w:bookmarkStart w:id="3621" w:name="_Toc136242663"/>
      <w:r w:rsidRPr="00F11966">
        <w:t>5.6.3.8</w:t>
      </w:r>
      <w:r w:rsidRPr="00F11966">
        <w:tab/>
        <w:t>Enumeration: ReportingTrigger</w:t>
      </w:r>
      <w:bookmarkEnd w:id="3611"/>
      <w:bookmarkEnd w:id="3612"/>
      <w:bookmarkEnd w:id="3613"/>
      <w:bookmarkEnd w:id="3614"/>
      <w:bookmarkEnd w:id="3615"/>
      <w:bookmarkEnd w:id="3616"/>
      <w:bookmarkEnd w:id="3617"/>
      <w:bookmarkEnd w:id="3618"/>
      <w:bookmarkEnd w:id="3619"/>
      <w:bookmarkEnd w:id="3620"/>
      <w:bookmarkEnd w:id="3621"/>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3622" w:name="_Toc43026153"/>
      <w:bookmarkStart w:id="3623" w:name="_Toc49763687"/>
      <w:bookmarkStart w:id="3624" w:name="_Toc56754383"/>
      <w:bookmarkStart w:id="3625" w:name="_Toc88743170"/>
      <w:bookmarkStart w:id="3626" w:name="_Toc101254082"/>
      <w:bookmarkStart w:id="3627" w:name="_Toc101254521"/>
      <w:bookmarkStart w:id="3628" w:name="_Toc104112233"/>
      <w:bookmarkStart w:id="3629" w:name="_Toc104192410"/>
      <w:bookmarkStart w:id="3630" w:name="_Toc104192974"/>
      <w:bookmarkStart w:id="3631" w:name="_Toc133336360"/>
      <w:bookmarkStart w:id="3632" w:name="_Toc136242664"/>
      <w:r w:rsidRPr="00F11966">
        <w:t>5.6.3.9</w:t>
      </w:r>
      <w:r w:rsidRPr="00F11966">
        <w:tab/>
        <w:t>Enumeration: ReportIntervalMdt</w:t>
      </w:r>
      <w:bookmarkEnd w:id="3622"/>
      <w:bookmarkEnd w:id="3623"/>
      <w:bookmarkEnd w:id="3624"/>
      <w:bookmarkEnd w:id="3625"/>
      <w:bookmarkEnd w:id="3626"/>
      <w:bookmarkEnd w:id="3627"/>
      <w:bookmarkEnd w:id="3628"/>
      <w:bookmarkEnd w:id="3629"/>
      <w:bookmarkEnd w:id="3630"/>
      <w:bookmarkEnd w:id="3631"/>
      <w:bookmarkEnd w:id="3632"/>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3633" w:name="_Toc43026154"/>
      <w:bookmarkStart w:id="3634" w:name="_Toc49763688"/>
      <w:bookmarkStart w:id="3635" w:name="_Toc56754384"/>
      <w:bookmarkStart w:id="3636" w:name="_Toc88743171"/>
      <w:bookmarkStart w:id="3637" w:name="_Toc101254083"/>
      <w:bookmarkStart w:id="3638" w:name="_Toc101254522"/>
      <w:bookmarkStart w:id="3639" w:name="_Toc104112234"/>
      <w:bookmarkStart w:id="3640" w:name="_Toc104192411"/>
      <w:bookmarkStart w:id="3641" w:name="_Toc104192975"/>
      <w:bookmarkStart w:id="3642" w:name="_Toc133336361"/>
      <w:bookmarkStart w:id="3643" w:name="_Toc136242665"/>
      <w:r w:rsidRPr="00F11966">
        <w:t>5.6.3.10</w:t>
      </w:r>
      <w:r w:rsidRPr="00F11966">
        <w:tab/>
        <w:t>Enumeration: ReportAmountMdt</w:t>
      </w:r>
      <w:bookmarkEnd w:id="3633"/>
      <w:bookmarkEnd w:id="3634"/>
      <w:bookmarkEnd w:id="3635"/>
      <w:bookmarkEnd w:id="3636"/>
      <w:bookmarkEnd w:id="3637"/>
      <w:bookmarkEnd w:id="3638"/>
      <w:bookmarkEnd w:id="3639"/>
      <w:bookmarkEnd w:id="3640"/>
      <w:bookmarkEnd w:id="3641"/>
      <w:bookmarkEnd w:id="3642"/>
      <w:bookmarkEnd w:id="3643"/>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lastRenderedPageBreak/>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3644" w:name="_Toc43026155"/>
      <w:bookmarkStart w:id="3645" w:name="_Toc49763689"/>
      <w:bookmarkStart w:id="3646" w:name="_Toc56754385"/>
      <w:bookmarkStart w:id="3647" w:name="_Toc88743172"/>
      <w:bookmarkStart w:id="3648" w:name="_Toc101254084"/>
      <w:bookmarkStart w:id="3649" w:name="_Toc101254523"/>
      <w:bookmarkStart w:id="3650" w:name="_Toc104112235"/>
      <w:bookmarkStart w:id="3651" w:name="_Toc104192412"/>
      <w:bookmarkStart w:id="3652" w:name="_Toc104192976"/>
      <w:bookmarkStart w:id="3653" w:name="_Toc133336362"/>
      <w:bookmarkStart w:id="3654" w:name="_Toc136242666"/>
      <w:r w:rsidRPr="00F11966">
        <w:t>5.6.3.11</w:t>
      </w:r>
      <w:r w:rsidRPr="00F11966">
        <w:tab/>
        <w:t>Enumeration: E</w:t>
      </w:r>
      <w:r w:rsidRPr="00F11966">
        <w:rPr>
          <w:lang w:eastAsia="zh-CN"/>
        </w:rPr>
        <w:t>ventForMdt</w:t>
      </w:r>
      <w:bookmarkEnd w:id="3644"/>
      <w:bookmarkEnd w:id="3645"/>
      <w:bookmarkEnd w:id="3646"/>
      <w:bookmarkEnd w:id="3647"/>
      <w:bookmarkEnd w:id="3648"/>
      <w:bookmarkEnd w:id="3649"/>
      <w:bookmarkEnd w:id="3650"/>
      <w:bookmarkEnd w:id="3651"/>
      <w:bookmarkEnd w:id="3652"/>
      <w:bookmarkEnd w:id="3653"/>
      <w:bookmarkEnd w:id="3654"/>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3655" w:name="_Toc43026156"/>
      <w:bookmarkStart w:id="3656" w:name="_Toc49763690"/>
      <w:bookmarkStart w:id="3657" w:name="_Toc56754386"/>
      <w:bookmarkStart w:id="3658" w:name="_Toc88743173"/>
      <w:bookmarkStart w:id="3659" w:name="_Toc101254085"/>
      <w:bookmarkStart w:id="3660" w:name="_Toc101254524"/>
      <w:bookmarkStart w:id="3661" w:name="_Toc104112236"/>
      <w:bookmarkStart w:id="3662" w:name="_Toc104192413"/>
      <w:bookmarkStart w:id="3663" w:name="_Toc104192977"/>
      <w:bookmarkStart w:id="3664" w:name="_Toc133336363"/>
      <w:bookmarkStart w:id="3665" w:name="_Toc136242667"/>
      <w:r w:rsidRPr="00F11966">
        <w:t>5.6.3.12</w:t>
      </w:r>
      <w:r w:rsidRPr="00F11966">
        <w:tab/>
        <w:t>Enumeration: LoggingIntervalMdt</w:t>
      </w:r>
      <w:bookmarkEnd w:id="3655"/>
      <w:bookmarkEnd w:id="3656"/>
      <w:bookmarkEnd w:id="3657"/>
      <w:bookmarkEnd w:id="3658"/>
      <w:bookmarkEnd w:id="3659"/>
      <w:bookmarkEnd w:id="3660"/>
      <w:bookmarkEnd w:id="3661"/>
      <w:bookmarkEnd w:id="3662"/>
      <w:bookmarkEnd w:id="3663"/>
      <w:bookmarkEnd w:id="3664"/>
      <w:bookmarkEnd w:id="3665"/>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3666" w:name="_Toc43026157"/>
      <w:bookmarkStart w:id="3667" w:name="_Toc49763691"/>
      <w:bookmarkStart w:id="3668" w:name="_Toc56754387"/>
      <w:bookmarkStart w:id="3669" w:name="_Toc88743174"/>
      <w:bookmarkStart w:id="3670" w:name="_Toc101254086"/>
      <w:bookmarkStart w:id="3671" w:name="_Toc101254525"/>
      <w:bookmarkStart w:id="3672" w:name="_Toc104112237"/>
      <w:bookmarkStart w:id="3673" w:name="_Toc104192414"/>
      <w:bookmarkStart w:id="3674" w:name="_Toc104192978"/>
      <w:bookmarkStart w:id="3675" w:name="_Toc133336364"/>
      <w:bookmarkStart w:id="3676" w:name="_Toc136242668"/>
      <w:r w:rsidRPr="00F11966">
        <w:t>5.6.3.13</w:t>
      </w:r>
      <w:r w:rsidRPr="00F11966">
        <w:tab/>
        <w:t>Enumeration: LoggingDurationMdt</w:t>
      </w:r>
      <w:bookmarkEnd w:id="3666"/>
      <w:bookmarkEnd w:id="3667"/>
      <w:bookmarkEnd w:id="3668"/>
      <w:bookmarkEnd w:id="3669"/>
      <w:bookmarkEnd w:id="3670"/>
      <w:bookmarkEnd w:id="3671"/>
      <w:bookmarkEnd w:id="3672"/>
      <w:bookmarkEnd w:id="3673"/>
      <w:bookmarkEnd w:id="3674"/>
      <w:bookmarkEnd w:id="3675"/>
      <w:bookmarkEnd w:id="3676"/>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3677" w:name="_Toc43026158"/>
      <w:bookmarkStart w:id="3678" w:name="_Toc49763692"/>
      <w:bookmarkStart w:id="3679" w:name="_Toc56754388"/>
      <w:bookmarkStart w:id="3680" w:name="_Toc88743175"/>
      <w:bookmarkStart w:id="3681" w:name="_Toc101254087"/>
      <w:bookmarkStart w:id="3682" w:name="_Toc101254526"/>
      <w:bookmarkStart w:id="3683" w:name="_Toc104112238"/>
      <w:bookmarkStart w:id="3684" w:name="_Toc104192415"/>
      <w:bookmarkStart w:id="3685" w:name="_Toc104192979"/>
      <w:bookmarkStart w:id="3686" w:name="_Toc133336365"/>
      <w:bookmarkStart w:id="3687" w:name="_Toc136242669"/>
      <w:r w:rsidRPr="00F11966">
        <w:lastRenderedPageBreak/>
        <w:t>5.6.3.14</w:t>
      </w:r>
      <w:r w:rsidRPr="00F11966">
        <w:tab/>
        <w:t>Enumeration: PositioningMethodMdt</w:t>
      </w:r>
      <w:bookmarkEnd w:id="3677"/>
      <w:bookmarkEnd w:id="3678"/>
      <w:bookmarkEnd w:id="3679"/>
      <w:bookmarkEnd w:id="3680"/>
      <w:bookmarkEnd w:id="3681"/>
      <w:bookmarkEnd w:id="3682"/>
      <w:bookmarkEnd w:id="3683"/>
      <w:bookmarkEnd w:id="3684"/>
      <w:bookmarkEnd w:id="3685"/>
      <w:bookmarkEnd w:id="3686"/>
      <w:bookmarkEnd w:id="3687"/>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3688" w:name="_Toc43026159"/>
      <w:bookmarkStart w:id="3689" w:name="_Toc49763693"/>
      <w:bookmarkStart w:id="3690" w:name="_Toc56754389"/>
      <w:bookmarkStart w:id="3691" w:name="_Toc88743176"/>
      <w:bookmarkStart w:id="3692" w:name="_Toc101254088"/>
      <w:bookmarkStart w:id="3693" w:name="_Toc101254527"/>
      <w:bookmarkStart w:id="3694" w:name="_Toc104112239"/>
      <w:bookmarkStart w:id="3695" w:name="_Toc104192416"/>
      <w:bookmarkStart w:id="3696" w:name="_Toc104192980"/>
      <w:bookmarkStart w:id="3697" w:name="_Toc133336366"/>
      <w:bookmarkStart w:id="3698" w:name="_Toc136242670"/>
      <w:r w:rsidRPr="00F11966">
        <w:t>5.6.3.15</w:t>
      </w:r>
      <w:r w:rsidRPr="00F11966">
        <w:tab/>
        <w:t>Enumeration: CollectionPeriodRmmLteMdt</w:t>
      </w:r>
      <w:bookmarkEnd w:id="3688"/>
      <w:bookmarkEnd w:id="3689"/>
      <w:bookmarkEnd w:id="3690"/>
      <w:bookmarkEnd w:id="3691"/>
      <w:bookmarkEnd w:id="3692"/>
      <w:bookmarkEnd w:id="3693"/>
      <w:bookmarkEnd w:id="3694"/>
      <w:bookmarkEnd w:id="3695"/>
      <w:bookmarkEnd w:id="3696"/>
      <w:bookmarkEnd w:id="3697"/>
      <w:bookmarkEnd w:id="3698"/>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3699" w:name="_Toc43026160"/>
      <w:bookmarkStart w:id="3700" w:name="_Toc49763694"/>
      <w:bookmarkStart w:id="3701" w:name="_Toc56754390"/>
      <w:bookmarkStart w:id="3702" w:name="_Toc88743177"/>
      <w:bookmarkStart w:id="3703" w:name="_Toc101254089"/>
      <w:bookmarkStart w:id="3704" w:name="_Toc101254528"/>
      <w:bookmarkStart w:id="3705" w:name="_Toc104112240"/>
      <w:bookmarkStart w:id="3706" w:name="_Toc104192417"/>
      <w:bookmarkStart w:id="3707" w:name="_Toc104192981"/>
      <w:bookmarkStart w:id="3708" w:name="_Toc133336367"/>
      <w:bookmarkStart w:id="3709" w:name="_Toc136242671"/>
      <w:r w:rsidRPr="00F11966">
        <w:t>5.6.3.16</w:t>
      </w:r>
      <w:r w:rsidRPr="00F11966">
        <w:tab/>
        <w:t>Enumeration: MeasurementPeriodLteMdt</w:t>
      </w:r>
      <w:bookmarkEnd w:id="3699"/>
      <w:bookmarkEnd w:id="3700"/>
      <w:bookmarkEnd w:id="3701"/>
      <w:bookmarkEnd w:id="3702"/>
      <w:bookmarkEnd w:id="3703"/>
      <w:bookmarkEnd w:id="3704"/>
      <w:bookmarkEnd w:id="3705"/>
      <w:bookmarkEnd w:id="3706"/>
      <w:bookmarkEnd w:id="3707"/>
      <w:bookmarkEnd w:id="3708"/>
      <w:bookmarkEnd w:id="3709"/>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3710" w:name="_Toc56754391"/>
      <w:bookmarkStart w:id="3711" w:name="_Toc88743178"/>
      <w:bookmarkStart w:id="3712" w:name="_Toc101254090"/>
      <w:bookmarkStart w:id="3713" w:name="_Toc101254529"/>
      <w:bookmarkStart w:id="3714" w:name="_Toc104112241"/>
      <w:bookmarkStart w:id="3715" w:name="_Toc104192418"/>
      <w:bookmarkStart w:id="3716" w:name="_Toc104192982"/>
      <w:bookmarkStart w:id="3717" w:name="_Toc133336368"/>
      <w:bookmarkStart w:id="3718" w:name="_Toc136242672"/>
      <w:r w:rsidRPr="00F11966">
        <w:t>5.6.3.</w:t>
      </w:r>
      <w:r>
        <w:t>17</w:t>
      </w:r>
      <w:r w:rsidRPr="00F11966">
        <w:tab/>
        <w:t>Enumeration: ReportInterval</w:t>
      </w:r>
      <w:r>
        <w:t>Nr</w:t>
      </w:r>
      <w:r w:rsidRPr="00F11966">
        <w:t>Mdt</w:t>
      </w:r>
      <w:bookmarkEnd w:id="3710"/>
      <w:bookmarkEnd w:id="3711"/>
      <w:bookmarkEnd w:id="3712"/>
      <w:bookmarkEnd w:id="3713"/>
      <w:bookmarkEnd w:id="3714"/>
      <w:bookmarkEnd w:id="3715"/>
      <w:bookmarkEnd w:id="3716"/>
      <w:bookmarkEnd w:id="3717"/>
      <w:bookmarkEnd w:id="3718"/>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lastRenderedPageBreak/>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3719" w:name="_Toc56754392"/>
      <w:bookmarkStart w:id="3720" w:name="_Toc88743179"/>
      <w:bookmarkStart w:id="3721" w:name="_Toc101254091"/>
      <w:bookmarkStart w:id="3722" w:name="_Toc101254530"/>
      <w:bookmarkStart w:id="3723" w:name="_Toc104112242"/>
      <w:bookmarkStart w:id="3724" w:name="_Toc104192419"/>
      <w:bookmarkStart w:id="3725" w:name="_Toc104192983"/>
      <w:bookmarkStart w:id="3726" w:name="_Toc133336369"/>
      <w:bookmarkStart w:id="3727" w:name="_Toc136242673"/>
      <w:r w:rsidRPr="00F11966">
        <w:t>5.6.3.</w:t>
      </w:r>
      <w:r>
        <w:t>18</w:t>
      </w:r>
      <w:r w:rsidRPr="00F11966">
        <w:tab/>
        <w:t>Enumeration: LoggingInterval</w:t>
      </w:r>
      <w:r>
        <w:t>Nr</w:t>
      </w:r>
      <w:r w:rsidRPr="00F11966">
        <w:t>Mdt</w:t>
      </w:r>
      <w:bookmarkEnd w:id="3719"/>
      <w:bookmarkEnd w:id="3720"/>
      <w:bookmarkEnd w:id="3721"/>
      <w:bookmarkEnd w:id="3722"/>
      <w:bookmarkEnd w:id="3723"/>
      <w:bookmarkEnd w:id="3724"/>
      <w:bookmarkEnd w:id="3725"/>
      <w:bookmarkEnd w:id="3726"/>
      <w:bookmarkEnd w:id="3727"/>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3728" w:name="_Toc56754393"/>
      <w:bookmarkStart w:id="3729" w:name="_Toc88743180"/>
      <w:bookmarkStart w:id="3730" w:name="_Toc101254092"/>
      <w:bookmarkStart w:id="3731" w:name="_Toc101254531"/>
      <w:bookmarkStart w:id="3732" w:name="_Toc104112243"/>
      <w:bookmarkStart w:id="3733" w:name="_Toc104192420"/>
      <w:bookmarkStart w:id="3734" w:name="_Toc104192984"/>
      <w:bookmarkStart w:id="3735" w:name="_Toc133336370"/>
      <w:bookmarkStart w:id="3736" w:name="_Toc136242674"/>
      <w:r w:rsidRPr="00F11966">
        <w:t>5.6.3.</w:t>
      </w:r>
      <w:r>
        <w:t>19</w:t>
      </w:r>
      <w:r w:rsidRPr="00F11966">
        <w:tab/>
        <w:t>Enumeration: CollectionPeriodRmm</w:t>
      </w:r>
      <w:r>
        <w:t>Nr</w:t>
      </w:r>
      <w:r w:rsidRPr="00F11966">
        <w:t>Mdt</w:t>
      </w:r>
      <w:bookmarkEnd w:id="3728"/>
      <w:bookmarkEnd w:id="3729"/>
      <w:bookmarkEnd w:id="3730"/>
      <w:bookmarkEnd w:id="3731"/>
      <w:bookmarkEnd w:id="3732"/>
      <w:bookmarkEnd w:id="3733"/>
      <w:bookmarkEnd w:id="3734"/>
      <w:bookmarkEnd w:id="3735"/>
      <w:bookmarkEnd w:id="3736"/>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3737" w:name="_Toc56754394"/>
      <w:bookmarkStart w:id="3738" w:name="_Toc88743181"/>
      <w:bookmarkStart w:id="3739" w:name="_Toc101254093"/>
      <w:bookmarkStart w:id="3740" w:name="_Toc101254532"/>
      <w:bookmarkStart w:id="3741" w:name="_Toc104112244"/>
      <w:bookmarkStart w:id="3742" w:name="_Toc104192421"/>
      <w:bookmarkStart w:id="3743" w:name="_Toc104192985"/>
      <w:bookmarkStart w:id="3744" w:name="_Toc133336371"/>
      <w:bookmarkStart w:id="3745" w:name="_Toc136242675"/>
      <w:r w:rsidRPr="00F11966">
        <w:lastRenderedPageBreak/>
        <w:t>5.6.3.</w:t>
      </w:r>
      <w:r>
        <w:t>20</w:t>
      </w:r>
      <w:r w:rsidRPr="00F11966">
        <w:tab/>
        <w:t>Enumeration: LoggingDuration</w:t>
      </w:r>
      <w:r>
        <w:t>Nr</w:t>
      </w:r>
      <w:r w:rsidRPr="00F11966">
        <w:t>Mdt</w:t>
      </w:r>
      <w:bookmarkEnd w:id="3737"/>
      <w:bookmarkEnd w:id="3738"/>
      <w:bookmarkEnd w:id="3739"/>
      <w:bookmarkEnd w:id="3740"/>
      <w:bookmarkEnd w:id="3741"/>
      <w:bookmarkEnd w:id="3742"/>
      <w:bookmarkEnd w:id="3743"/>
      <w:bookmarkEnd w:id="3744"/>
      <w:bookmarkEnd w:id="3745"/>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5D100DB2" w14:textId="77777777" w:rsidR="002933AC" w:rsidRPr="00F11966" w:rsidRDefault="002933AC" w:rsidP="00E92CBF">
      <w:pPr>
        <w:rPr>
          <w:lang w:val="en-US"/>
        </w:rPr>
      </w:pPr>
    </w:p>
    <w:p w14:paraId="4BEA577B" w14:textId="77777777" w:rsidR="00E92CBF" w:rsidRPr="00F11966" w:rsidRDefault="00E92CBF" w:rsidP="00D362EB">
      <w:pPr>
        <w:pStyle w:val="Heading3"/>
      </w:pPr>
      <w:bookmarkStart w:id="3746" w:name="_Toc24925915"/>
      <w:bookmarkStart w:id="3747" w:name="_Toc24926093"/>
      <w:bookmarkStart w:id="3748" w:name="_Toc24926269"/>
      <w:bookmarkStart w:id="3749" w:name="_Toc33964129"/>
      <w:bookmarkStart w:id="3750" w:name="_Toc33980896"/>
      <w:bookmarkStart w:id="3751" w:name="_Toc36462697"/>
      <w:bookmarkStart w:id="3752" w:name="_Toc36462893"/>
      <w:bookmarkStart w:id="3753" w:name="_Toc43026161"/>
      <w:bookmarkStart w:id="3754" w:name="_Toc49763695"/>
      <w:bookmarkStart w:id="3755" w:name="_Toc56754395"/>
      <w:bookmarkStart w:id="3756" w:name="_Toc88743182"/>
      <w:bookmarkStart w:id="3757" w:name="_Toc101254094"/>
      <w:bookmarkStart w:id="3758" w:name="_Toc101254533"/>
      <w:bookmarkStart w:id="3759" w:name="_Toc104112245"/>
      <w:bookmarkStart w:id="3760" w:name="_Toc104192422"/>
      <w:bookmarkStart w:id="3761" w:name="_Toc104192986"/>
      <w:bookmarkStart w:id="3762" w:name="_Toc133336372"/>
      <w:bookmarkStart w:id="3763" w:name="_Toc136242676"/>
      <w:r w:rsidRPr="00F11966">
        <w:lastRenderedPageBreak/>
        <w:t>5.6.4</w:t>
      </w:r>
      <w:r w:rsidRPr="00F11966">
        <w:tab/>
        <w:t>Structured Data Types</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p>
    <w:p w14:paraId="782AE026" w14:textId="77777777" w:rsidR="00E92CBF" w:rsidRPr="00F11966" w:rsidRDefault="00E92CBF" w:rsidP="00D362EB">
      <w:pPr>
        <w:pStyle w:val="Heading4"/>
      </w:pPr>
      <w:bookmarkStart w:id="3764" w:name="_Toc24925916"/>
      <w:bookmarkStart w:id="3765" w:name="_Toc24926094"/>
      <w:bookmarkStart w:id="3766" w:name="_Toc24926270"/>
      <w:bookmarkStart w:id="3767" w:name="_Toc33964130"/>
      <w:bookmarkStart w:id="3768" w:name="_Toc33980897"/>
      <w:bookmarkStart w:id="3769" w:name="_Toc36462698"/>
      <w:bookmarkStart w:id="3770" w:name="_Toc36462894"/>
      <w:bookmarkStart w:id="3771" w:name="_Toc43026162"/>
      <w:bookmarkStart w:id="3772" w:name="_Toc49763696"/>
      <w:bookmarkStart w:id="3773" w:name="_Toc56754396"/>
      <w:bookmarkStart w:id="3774" w:name="_Toc88743183"/>
      <w:bookmarkStart w:id="3775" w:name="_Toc101254095"/>
      <w:bookmarkStart w:id="3776" w:name="_Toc101254534"/>
      <w:bookmarkStart w:id="3777" w:name="_Toc104112246"/>
      <w:bookmarkStart w:id="3778" w:name="_Toc104192423"/>
      <w:bookmarkStart w:id="3779" w:name="_Toc104192987"/>
      <w:bookmarkStart w:id="3780" w:name="_Toc133336373"/>
      <w:bookmarkStart w:id="3781" w:name="_Toc136242677"/>
      <w:r w:rsidRPr="00F11966">
        <w:t>5.6.4.1</w:t>
      </w:r>
      <w:r w:rsidRPr="00F11966">
        <w:tab/>
        <w:t>Type: TraceData</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E92CBF" w:rsidRPr="00F11966" w:rsidRDefault="00E92CBF" w:rsidP="00AA7DB8">
            <w:pPr>
              <w:pStyle w:val="TAL"/>
              <w:rPr>
                <w:noProof/>
              </w:rPr>
            </w:pPr>
          </w:p>
          <w:p w14:paraId="54D196FB"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E92CBF" w:rsidRPr="00F11966" w:rsidRDefault="00E92CBF" w:rsidP="00AA7DB8">
            <w:pPr>
              <w:pStyle w:val="TAL"/>
              <w:rPr>
                <w:noProof/>
              </w:rPr>
            </w:pPr>
          </w:p>
          <w:p w14:paraId="3B64B5CE"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E92CBF" w:rsidRPr="00F11966" w:rsidRDefault="00E92CBF" w:rsidP="00AA7DB8">
            <w:pPr>
              <w:pStyle w:val="TAL"/>
              <w:rPr>
                <w:noProof/>
              </w:rPr>
            </w:pPr>
          </w:p>
          <w:p w14:paraId="7D569BAA"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E92CBF" w:rsidRPr="00F11966" w:rsidRDefault="00E92CBF" w:rsidP="00AA7DB8">
            <w:pPr>
              <w:pStyle w:val="TAL"/>
              <w:rPr>
                <w:noProof/>
              </w:rPr>
            </w:pPr>
          </w:p>
          <w:p w14:paraId="2B29075B" w14:textId="77777777" w:rsidR="00E92CBF" w:rsidRPr="00F11966" w:rsidRDefault="00E92CBF" w:rsidP="00AA7DB8">
            <w:pPr>
              <w:pStyle w:val="TAL"/>
              <w:rPr>
                <w:noProof/>
              </w:rPr>
            </w:pPr>
            <w:r w:rsidRPr="00F11966">
              <w:rPr>
                <w:noProof/>
              </w:rPr>
              <w:t>Pattern: '^[A-Fa-f0-9]+$'</w:t>
            </w:r>
          </w:p>
          <w:p w14:paraId="600BFF81" w14:textId="77777777" w:rsidR="00E92CBF" w:rsidRPr="00F11966" w:rsidRDefault="00E92CBF" w:rsidP="00AA7DB8">
            <w:pPr>
              <w:pStyle w:val="TAL"/>
              <w:rPr>
                <w:noProof/>
              </w:rPr>
            </w:pP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3782" w:name="_Toc43026163"/>
      <w:bookmarkStart w:id="3783" w:name="_Toc49763697"/>
      <w:bookmarkStart w:id="3784" w:name="_Toc56754397"/>
      <w:bookmarkStart w:id="3785" w:name="_Toc88743184"/>
      <w:bookmarkStart w:id="3786" w:name="_Toc101254096"/>
      <w:bookmarkStart w:id="3787" w:name="_Toc101254535"/>
      <w:bookmarkStart w:id="3788" w:name="_Toc104112247"/>
      <w:bookmarkStart w:id="3789" w:name="_Toc104192424"/>
      <w:bookmarkStart w:id="3790" w:name="_Toc104192988"/>
      <w:bookmarkStart w:id="3791" w:name="_Toc133336374"/>
      <w:bookmarkStart w:id="3792" w:name="_Toc136242678"/>
      <w:r w:rsidRPr="00F11966">
        <w:lastRenderedPageBreak/>
        <w:t>5.6.4.2</w:t>
      </w:r>
      <w:r w:rsidRPr="00F11966">
        <w:tab/>
        <w:t>Type: MdtConfiguration</w:t>
      </w:r>
      <w:bookmarkEnd w:id="3782"/>
      <w:bookmarkEnd w:id="3783"/>
      <w:bookmarkEnd w:id="3784"/>
      <w:bookmarkEnd w:id="3785"/>
      <w:bookmarkEnd w:id="3786"/>
      <w:bookmarkEnd w:id="3787"/>
      <w:bookmarkEnd w:id="3788"/>
      <w:bookmarkEnd w:id="3789"/>
      <w:bookmarkEnd w:id="3790"/>
      <w:bookmarkEnd w:id="3791"/>
      <w:bookmarkEnd w:id="3792"/>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6CB5A"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1199AA8"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A7350BD"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1E94E0B2"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CDE8DCF" w14:textId="77777777" w:rsidR="00BE7AB2" w:rsidRPr="00F11966" w:rsidRDefault="00BE7AB2" w:rsidP="00BE7AB2">
            <w:pPr>
              <w:pStyle w:val="TAL"/>
            </w:pPr>
            <w:r w:rsidRPr="00F11966">
              <w:t>When present, it shall indicate the positioning method that shall be used for the MDT job.</w:t>
            </w:r>
          </w:p>
          <w:p w14:paraId="60F336C2"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2F080612" w14:textId="77777777" w:rsidR="005D5795" w:rsidRDefault="005D5795" w:rsidP="005D5795">
            <w:pPr>
              <w:pStyle w:val="TAL"/>
            </w:pPr>
          </w:p>
          <w:p w14:paraId="61DD9EBA" w14:textId="77777777" w:rsidR="005D5795" w:rsidRDefault="005D5795" w:rsidP="005D5795">
            <w:pPr>
              <w:pStyle w:val="TAL"/>
            </w:pPr>
            <w:r>
              <w:t>When present, it shall indicate a list of the additional positioning methods that shall be used for the MDT job.</w:t>
            </w:r>
          </w:p>
          <w:p w14:paraId="0E1F3CA2" w14:textId="77777777" w:rsidR="005D5795" w:rsidRDefault="005D5795" w:rsidP="005D5795">
            <w:pPr>
              <w:pStyle w:val="TAL"/>
            </w:pPr>
          </w:p>
          <w:p w14:paraId="5F65DE61"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5D5795" w:rsidRPr="00F11966" w:rsidRDefault="005D5795" w:rsidP="005D5795">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7085DE9E" w14:textId="77777777" w:rsidR="005D5795" w:rsidRDefault="005D5795" w:rsidP="005D5795">
            <w:pPr>
              <w:pStyle w:val="TAL"/>
              <w:rPr>
                <w:noProof/>
                <w:lang w:eastAsia="zh-CN"/>
              </w:rPr>
            </w:pPr>
          </w:p>
          <w:p w14:paraId="5ABA3ACC"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5D5795" w:rsidRPr="00F11966" w:rsidRDefault="005D5795" w:rsidP="005D5795">
            <w:pPr>
              <w:pStyle w:val="TAL"/>
              <w:rPr>
                <w:noProof/>
                <w:lang w:eastAsia="zh-CN"/>
              </w:rPr>
            </w:pPr>
            <w:r w:rsidRPr="00F11966">
              <w:t>Maximum of 16 PLMNs can be contained.</w:t>
            </w:r>
          </w:p>
        </w:tc>
      </w:tr>
      <w:tr w:rsidR="005D5795"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5D5795" w:rsidRPr="00F11966" w:rsidRDefault="005D5795" w:rsidP="005D5795">
            <w:pPr>
              <w:pStyle w:val="TAL"/>
            </w:pPr>
            <w:r w:rsidRPr="00F11966">
              <w:t>Maximum of 8 MBSFN area(s) can be contained.</w:t>
            </w:r>
          </w:p>
          <w:p w14:paraId="233F3A12"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3793" w:name="_Toc43026164"/>
      <w:bookmarkStart w:id="3794" w:name="_Toc49763698"/>
      <w:bookmarkStart w:id="3795" w:name="_Toc56754398"/>
      <w:bookmarkStart w:id="3796" w:name="_Toc88743185"/>
      <w:bookmarkStart w:id="3797" w:name="_Toc101254097"/>
      <w:bookmarkStart w:id="3798" w:name="_Toc101254536"/>
      <w:bookmarkStart w:id="3799" w:name="_Toc104112248"/>
      <w:bookmarkStart w:id="3800" w:name="_Toc104192425"/>
      <w:bookmarkStart w:id="3801" w:name="_Toc104192989"/>
      <w:bookmarkStart w:id="3802" w:name="_Toc133336375"/>
      <w:bookmarkStart w:id="3803" w:name="_Toc136242679"/>
      <w:r w:rsidRPr="00F11966">
        <w:t>5.6.4.3</w:t>
      </w:r>
      <w:r w:rsidRPr="00F11966">
        <w:tab/>
        <w:t>Type: AreaScope</w:t>
      </w:r>
      <w:bookmarkEnd w:id="3793"/>
      <w:bookmarkEnd w:id="3794"/>
      <w:bookmarkEnd w:id="3795"/>
      <w:bookmarkEnd w:id="3796"/>
      <w:bookmarkEnd w:id="3797"/>
      <w:bookmarkEnd w:id="3798"/>
      <w:bookmarkEnd w:id="3799"/>
      <w:bookmarkEnd w:id="3800"/>
      <w:bookmarkEnd w:id="3801"/>
      <w:bookmarkEnd w:id="3802"/>
      <w:bookmarkEnd w:id="3803"/>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3804" w:name="_Toc43026165"/>
      <w:bookmarkStart w:id="3805" w:name="_Toc49763699"/>
      <w:bookmarkStart w:id="3806" w:name="_Toc56754399"/>
      <w:bookmarkStart w:id="3807" w:name="_Toc88743186"/>
      <w:bookmarkStart w:id="3808" w:name="_Toc101254098"/>
      <w:bookmarkStart w:id="3809" w:name="_Toc101254537"/>
      <w:bookmarkStart w:id="3810" w:name="_Toc104112249"/>
      <w:bookmarkStart w:id="3811" w:name="_Toc104192426"/>
      <w:bookmarkStart w:id="3812" w:name="_Toc104192990"/>
      <w:bookmarkStart w:id="3813" w:name="_Toc133336376"/>
      <w:bookmarkStart w:id="3814" w:name="_Toc136242680"/>
      <w:r w:rsidRPr="00F11966">
        <w:lastRenderedPageBreak/>
        <w:t>5.6.4.</w:t>
      </w:r>
      <w:r w:rsidR="00E574B8" w:rsidRPr="00F11966">
        <w:t>4</w:t>
      </w:r>
      <w:r w:rsidRPr="00F11966">
        <w:tab/>
        <w:t xml:space="preserve">Type: </w:t>
      </w:r>
      <w:r w:rsidRPr="00F11966">
        <w:rPr>
          <w:lang w:eastAsia="zh-CN"/>
        </w:rPr>
        <w:t>TacInfo</w:t>
      </w:r>
      <w:bookmarkEnd w:id="3804"/>
      <w:bookmarkEnd w:id="3805"/>
      <w:bookmarkEnd w:id="3806"/>
      <w:bookmarkEnd w:id="3807"/>
      <w:bookmarkEnd w:id="3808"/>
      <w:bookmarkEnd w:id="3809"/>
      <w:bookmarkEnd w:id="3810"/>
      <w:bookmarkEnd w:id="3811"/>
      <w:bookmarkEnd w:id="3812"/>
      <w:bookmarkEnd w:id="3813"/>
      <w:bookmarkEnd w:id="3814"/>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3815" w:name="_Toc43026166"/>
      <w:bookmarkStart w:id="3816" w:name="_Toc49763700"/>
      <w:bookmarkStart w:id="3817" w:name="_Toc56754400"/>
      <w:bookmarkStart w:id="3818" w:name="_Toc88743187"/>
      <w:bookmarkStart w:id="3819" w:name="_Toc101254099"/>
      <w:bookmarkStart w:id="3820" w:name="_Toc101254538"/>
      <w:bookmarkStart w:id="3821" w:name="_Toc104112250"/>
      <w:bookmarkStart w:id="3822" w:name="_Toc104192427"/>
      <w:bookmarkStart w:id="3823" w:name="_Toc104192991"/>
      <w:bookmarkStart w:id="3824" w:name="_Toc133336377"/>
      <w:bookmarkStart w:id="3825" w:name="_Toc136242681"/>
      <w:r w:rsidRPr="00F11966">
        <w:t>5.6.4.</w:t>
      </w:r>
      <w:r w:rsidR="00E574B8" w:rsidRPr="00F11966">
        <w:t>5</w:t>
      </w:r>
      <w:r w:rsidRPr="00F11966">
        <w:tab/>
        <w:t>Type: MbsfnArea</w:t>
      </w:r>
      <w:bookmarkEnd w:id="3815"/>
      <w:bookmarkEnd w:id="3816"/>
      <w:bookmarkEnd w:id="3817"/>
      <w:bookmarkEnd w:id="3818"/>
      <w:bookmarkEnd w:id="3819"/>
      <w:bookmarkEnd w:id="3820"/>
      <w:bookmarkEnd w:id="3821"/>
      <w:bookmarkEnd w:id="3822"/>
      <w:bookmarkEnd w:id="3823"/>
      <w:bookmarkEnd w:id="3824"/>
      <w:bookmarkEnd w:id="3825"/>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3826" w:name="_Toc56754401"/>
      <w:bookmarkStart w:id="3827" w:name="_Toc88743188"/>
      <w:bookmarkStart w:id="3828" w:name="_Toc101254100"/>
      <w:bookmarkStart w:id="3829" w:name="_Toc101254539"/>
      <w:bookmarkStart w:id="3830" w:name="_Toc104112251"/>
      <w:bookmarkStart w:id="3831" w:name="_Toc104192428"/>
      <w:bookmarkStart w:id="3832" w:name="_Toc104192992"/>
      <w:bookmarkStart w:id="3833" w:name="_Toc133336378"/>
      <w:bookmarkStart w:id="3834" w:name="_Toc136242682"/>
      <w:r w:rsidRPr="00F11966">
        <w:t>5.6.4.</w:t>
      </w:r>
      <w:r>
        <w:t>6</w:t>
      </w:r>
      <w:r w:rsidRPr="00F11966">
        <w:tab/>
        <w:t xml:space="preserve">Type: </w:t>
      </w:r>
      <w:r>
        <w:t>InterFreqTargetInfo</w:t>
      </w:r>
      <w:bookmarkEnd w:id="3826"/>
      <w:bookmarkEnd w:id="3827"/>
      <w:bookmarkEnd w:id="3828"/>
      <w:bookmarkEnd w:id="3829"/>
      <w:bookmarkEnd w:id="3830"/>
      <w:bookmarkEnd w:id="3831"/>
      <w:bookmarkEnd w:id="3832"/>
      <w:bookmarkEnd w:id="3833"/>
      <w:bookmarkEnd w:id="3834"/>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7EE4C5E5" w14:textId="77777777" w:rsidR="002933AC" w:rsidRPr="00F11966" w:rsidRDefault="002933AC" w:rsidP="00E92CBF">
      <w:pPr>
        <w:rPr>
          <w:lang w:val="en-US"/>
        </w:rPr>
      </w:pPr>
    </w:p>
    <w:p w14:paraId="2988D62F" w14:textId="77777777" w:rsidR="00E92CBF" w:rsidRPr="00F11966" w:rsidRDefault="00E92CBF" w:rsidP="00D362EB">
      <w:pPr>
        <w:pStyle w:val="Heading2"/>
      </w:pPr>
      <w:bookmarkStart w:id="3835" w:name="_Toc24925917"/>
      <w:bookmarkStart w:id="3836" w:name="_Toc24926095"/>
      <w:bookmarkStart w:id="3837" w:name="_Toc24926271"/>
      <w:bookmarkStart w:id="3838" w:name="_Toc33964131"/>
      <w:bookmarkStart w:id="3839" w:name="_Toc33980898"/>
      <w:bookmarkStart w:id="3840" w:name="_Toc36462699"/>
      <w:bookmarkStart w:id="3841" w:name="_Toc36462895"/>
      <w:bookmarkStart w:id="3842" w:name="_Toc43026167"/>
      <w:bookmarkStart w:id="3843" w:name="_Toc49763701"/>
      <w:bookmarkStart w:id="3844" w:name="_Toc56754402"/>
      <w:bookmarkStart w:id="3845" w:name="_Toc88743189"/>
      <w:bookmarkStart w:id="3846" w:name="_Toc101254101"/>
      <w:bookmarkStart w:id="3847" w:name="_Toc101254540"/>
      <w:bookmarkStart w:id="3848" w:name="_Toc104112252"/>
      <w:bookmarkStart w:id="3849" w:name="_Toc104192429"/>
      <w:bookmarkStart w:id="3850" w:name="_Toc104192993"/>
      <w:bookmarkStart w:id="3851" w:name="_Toc133336379"/>
      <w:bookmarkStart w:id="3852" w:name="_Toc136242683"/>
      <w:r w:rsidRPr="00F11966">
        <w:t>5.7</w:t>
      </w:r>
      <w:r w:rsidRPr="00F11966">
        <w:tab/>
        <w:t>Data Types related to 5G Operator Determined Barring</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018D8373" w14:textId="77777777" w:rsidR="00E92CBF" w:rsidRPr="00F11966" w:rsidRDefault="00E92CBF" w:rsidP="00D362EB">
      <w:pPr>
        <w:pStyle w:val="Heading3"/>
      </w:pPr>
      <w:bookmarkStart w:id="3853" w:name="_Toc24925918"/>
      <w:bookmarkStart w:id="3854" w:name="_Toc24926096"/>
      <w:bookmarkStart w:id="3855" w:name="_Toc24926272"/>
      <w:bookmarkStart w:id="3856" w:name="_Toc33964132"/>
      <w:bookmarkStart w:id="3857" w:name="_Toc33980899"/>
      <w:bookmarkStart w:id="3858" w:name="_Toc36462700"/>
      <w:bookmarkStart w:id="3859" w:name="_Toc36462896"/>
      <w:bookmarkStart w:id="3860" w:name="_Toc43026168"/>
      <w:bookmarkStart w:id="3861" w:name="_Toc49763702"/>
      <w:bookmarkStart w:id="3862" w:name="_Toc56754403"/>
      <w:bookmarkStart w:id="3863" w:name="_Toc88743190"/>
      <w:bookmarkStart w:id="3864" w:name="_Toc101254102"/>
      <w:bookmarkStart w:id="3865" w:name="_Toc101254541"/>
      <w:bookmarkStart w:id="3866" w:name="_Toc104112253"/>
      <w:bookmarkStart w:id="3867" w:name="_Toc104192430"/>
      <w:bookmarkStart w:id="3868" w:name="_Toc104192994"/>
      <w:bookmarkStart w:id="3869" w:name="_Toc133336380"/>
      <w:bookmarkStart w:id="3870" w:name="_Toc136242684"/>
      <w:r w:rsidRPr="00F11966">
        <w:t>5.7.1</w:t>
      </w:r>
      <w:r w:rsidRPr="00F11966">
        <w:tab/>
        <w:t>Introduction</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3871" w:name="_Toc24925919"/>
      <w:bookmarkStart w:id="3872" w:name="_Toc24926097"/>
      <w:bookmarkStart w:id="3873" w:name="_Toc24926273"/>
      <w:bookmarkStart w:id="3874" w:name="_Toc33964133"/>
      <w:bookmarkStart w:id="3875" w:name="_Toc33980900"/>
      <w:bookmarkStart w:id="3876" w:name="_Toc36462701"/>
      <w:bookmarkStart w:id="3877" w:name="_Toc36462897"/>
      <w:bookmarkStart w:id="3878" w:name="_Toc43026169"/>
      <w:bookmarkStart w:id="3879" w:name="_Toc49763703"/>
      <w:bookmarkStart w:id="3880" w:name="_Toc56754404"/>
      <w:bookmarkStart w:id="3881" w:name="_Toc88743191"/>
      <w:bookmarkStart w:id="3882" w:name="_Toc101254103"/>
      <w:bookmarkStart w:id="3883" w:name="_Toc101254542"/>
      <w:bookmarkStart w:id="3884" w:name="_Toc104112254"/>
      <w:bookmarkStart w:id="3885" w:name="_Toc104192431"/>
      <w:bookmarkStart w:id="3886" w:name="_Toc104192995"/>
      <w:bookmarkStart w:id="3887" w:name="_Toc133336381"/>
      <w:bookmarkStart w:id="3888" w:name="_Toc136242685"/>
      <w:r w:rsidRPr="00F11966">
        <w:t>5.7.2</w:t>
      </w:r>
      <w:r w:rsidRPr="00F11966">
        <w:tab/>
        <w:t>Simple Data Types</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3889" w:name="MCCQCTEMPBM_00000058"/>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3889"/>
    </w:tbl>
    <w:p w14:paraId="13C89453" w14:textId="77777777" w:rsidR="00E92CBF" w:rsidRPr="00F11966" w:rsidRDefault="00E92CBF" w:rsidP="00E92CBF"/>
    <w:p w14:paraId="10EEEE9A" w14:textId="77777777" w:rsidR="00E92CBF" w:rsidRPr="00F11966" w:rsidRDefault="00E92CBF" w:rsidP="00D362EB">
      <w:pPr>
        <w:pStyle w:val="Heading3"/>
      </w:pPr>
      <w:bookmarkStart w:id="3890" w:name="_Toc24925920"/>
      <w:bookmarkStart w:id="3891" w:name="_Toc24926098"/>
      <w:bookmarkStart w:id="3892" w:name="_Toc24926274"/>
      <w:bookmarkStart w:id="3893" w:name="_Toc33964134"/>
      <w:bookmarkStart w:id="3894" w:name="_Toc33980901"/>
      <w:bookmarkStart w:id="3895" w:name="_Toc36462702"/>
      <w:bookmarkStart w:id="3896" w:name="_Toc36462898"/>
      <w:bookmarkStart w:id="3897" w:name="_Toc43026170"/>
      <w:bookmarkStart w:id="3898" w:name="_Toc49763704"/>
      <w:bookmarkStart w:id="3899" w:name="_Toc56754405"/>
      <w:bookmarkStart w:id="3900" w:name="_Toc88743192"/>
      <w:bookmarkStart w:id="3901" w:name="_Toc101254104"/>
      <w:bookmarkStart w:id="3902" w:name="_Toc101254543"/>
      <w:bookmarkStart w:id="3903" w:name="_Toc104112255"/>
      <w:bookmarkStart w:id="3904" w:name="_Toc104192432"/>
      <w:bookmarkStart w:id="3905" w:name="_Toc104192996"/>
      <w:bookmarkStart w:id="3906" w:name="_Toc133336382"/>
      <w:bookmarkStart w:id="3907" w:name="_Toc136242686"/>
      <w:r w:rsidRPr="00F11966">
        <w:lastRenderedPageBreak/>
        <w:t>5.7.3</w:t>
      </w:r>
      <w:r w:rsidRPr="00F11966">
        <w:tab/>
        <w:t>Enumerations</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14:paraId="39443122" w14:textId="77777777" w:rsidR="00E92CBF" w:rsidRPr="00F11966" w:rsidRDefault="00E92CBF" w:rsidP="00D362EB">
      <w:pPr>
        <w:pStyle w:val="Heading4"/>
      </w:pPr>
      <w:bookmarkStart w:id="3908" w:name="_Toc24925921"/>
      <w:bookmarkStart w:id="3909" w:name="_Toc24926099"/>
      <w:bookmarkStart w:id="3910" w:name="_Toc24926275"/>
      <w:bookmarkStart w:id="3911" w:name="_Toc33964135"/>
      <w:bookmarkStart w:id="3912" w:name="_Toc33980902"/>
      <w:bookmarkStart w:id="3913" w:name="_Toc36462703"/>
      <w:bookmarkStart w:id="3914" w:name="_Toc36462899"/>
      <w:bookmarkStart w:id="3915" w:name="_Toc43026171"/>
      <w:bookmarkStart w:id="3916" w:name="_Toc49763705"/>
      <w:bookmarkStart w:id="3917" w:name="_Toc56754406"/>
      <w:bookmarkStart w:id="3918" w:name="_Toc88743193"/>
      <w:bookmarkStart w:id="3919" w:name="_Toc101254105"/>
      <w:bookmarkStart w:id="3920" w:name="_Toc101254544"/>
      <w:bookmarkStart w:id="3921" w:name="_Toc104112256"/>
      <w:bookmarkStart w:id="3922" w:name="_Toc104192433"/>
      <w:bookmarkStart w:id="3923" w:name="_Toc104192997"/>
      <w:bookmarkStart w:id="3924" w:name="_Toc133336383"/>
      <w:bookmarkStart w:id="3925" w:name="_Toc136242687"/>
      <w:r w:rsidRPr="00F11966">
        <w:t>5.7.3.1</w:t>
      </w:r>
      <w:r w:rsidRPr="00F11966">
        <w:tab/>
        <w:t xml:space="preserve">Enumeration: </w:t>
      </w:r>
      <w:r w:rsidRPr="00F11966">
        <w:rPr>
          <w:lang w:val="en-US"/>
        </w:rPr>
        <w:t>RoamingOdb</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3926" w:name="_Toc24925922"/>
      <w:bookmarkStart w:id="3927" w:name="_Toc24926100"/>
      <w:bookmarkStart w:id="3928" w:name="_Toc24926276"/>
      <w:bookmarkStart w:id="3929" w:name="_Toc33964136"/>
      <w:bookmarkStart w:id="3930" w:name="_Toc33980903"/>
      <w:bookmarkStart w:id="3931" w:name="_Toc36462704"/>
      <w:bookmarkStart w:id="3932" w:name="_Toc36462900"/>
      <w:bookmarkStart w:id="3933" w:name="_Toc43026172"/>
      <w:bookmarkStart w:id="3934" w:name="_Toc49763706"/>
      <w:bookmarkStart w:id="3935" w:name="_Toc56754407"/>
      <w:bookmarkStart w:id="3936" w:name="_Toc88743194"/>
      <w:bookmarkStart w:id="3937" w:name="_Toc101254106"/>
      <w:bookmarkStart w:id="3938" w:name="_Toc101254545"/>
      <w:bookmarkStart w:id="3939" w:name="_Toc104112257"/>
      <w:bookmarkStart w:id="3940" w:name="_Toc104192434"/>
      <w:bookmarkStart w:id="3941" w:name="_Toc104192998"/>
      <w:bookmarkStart w:id="3942" w:name="_Toc133336384"/>
      <w:bookmarkStart w:id="3943" w:name="_Toc136242688"/>
      <w:r w:rsidRPr="00F11966">
        <w:t>5.7.3.2</w:t>
      </w:r>
      <w:r w:rsidRPr="00F11966">
        <w:tab/>
        <w:t xml:space="preserve">Enumeration: </w:t>
      </w:r>
      <w:r w:rsidRPr="00F11966">
        <w:rPr>
          <w:lang w:val="en-US"/>
        </w:rPr>
        <w:t>OdbPacketServices</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3944" w:name="_Toc24925923"/>
      <w:bookmarkStart w:id="3945" w:name="_Toc24926101"/>
      <w:bookmarkStart w:id="3946" w:name="_Toc24926277"/>
      <w:bookmarkStart w:id="3947" w:name="_Toc33964137"/>
      <w:bookmarkStart w:id="3948" w:name="_Toc33980904"/>
      <w:bookmarkStart w:id="3949" w:name="_Toc36462705"/>
      <w:bookmarkStart w:id="3950" w:name="_Toc36462901"/>
      <w:bookmarkStart w:id="3951" w:name="_Toc43026173"/>
      <w:bookmarkStart w:id="3952" w:name="_Toc49763707"/>
      <w:bookmarkStart w:id="3953" w:name="_Toc56754408"/>
      <w:bookmarkStart w:id="3954" w:name="_Toc88743195"/>
      <w:bookmarkStart w:id="3955" w:name="_Toc101254107"/>
      <w:bookmarkStart w:id="3956" w:name="_Toc101254546"/>
      <w:bookmarkStart w:id="3957" w:name="_Toc104112258"/>
      <w:bookmarkStart w:id="3958" w:name="_Toc104192435"/>
      <w:bookmarkStart w:id="3959" w:name="_Toc104192999"/>
      <w:bookmarkStart w:id="3960" w:name="_Toc133336385"/>
      <w:bookmarkStart w:id="3961" w:name="_Toc136242689"/>
      <w:r w:rsidRPr="00F11966">
        <w:t>5.7.4</w:t>
      </w:r>
      <w:r w:rsidRPr="00F11966">
        <w:tab/>
        <w:t>Structured Data Types</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p>
    <w:p w14:paraId="0731CBDE" w14:textId="77777777" w:rsidR="00E92CBF" w:rsidRPr="00F11966" w:rsidRDefault="00E92CBF" w:rsidP="00D362EB">
      <w:pPr>
        <w:pStyle w:val="Heading4"/>
      </w:pPr>
      <w:bookmarkStart w:id="3962" w:name="_Toc24925924"/>
      <w:bookmarkStart w:id="3963" w:name="_Toc24926102"/>
      <w:bookmarkStart w:id="3964" w:name="_Toc24926278"/>
      <w:bookmarkStart w:id="3965" w:name="_Toc33964138"/>
      <w:bookmarkStart w:id="3966" w:name="_Toc33980905"/>
      <w:bookmarkStart w:id="3967" w:name="_Toc36462706"/>
      <w:bookmarkStart w:id="3968" w:name="_Toc36462902"/>
      <w:bookmarkStart w:id="3969" w:name="_Toc43026174"/>
      <w:bookmarkStart w:id="3970" w:name="_Toc49763708"/>
      <w:bookmarkStart w:id="3971" w:name="_Toc56754409"/>
      <w:bookmarkStart w:id="3972" w:name="_Toc88743196"/>
      <w:bookmarkStart w:id="3973" w:name="_Toc101254108"/>
      <w:bookmarkStart w:id="3974" w:name="_Toc101254547"/>
      <w:bookmarkStart w:id="3975" w:name="_Toc104112259"/>
      <w:bookmarkStart w:id="3976" w:name="_Toc104192436"/>
      <w:bookmarkStart w:id="3977" w:name="_Toc104193000"/>
      <w:bookmarkStart w:id="3978" w:name="_Toc133336386"/>
      <w:bookmarkStart w:id="3979" w:name="_Toc136242690"/>
      <w:r w:rsidRPr="00F11966">
        <w:t>5.7.4.1</w:t>
      </w:r>
      <w:r w:rsidRPr="00F11966">
        <w:tab/>
        <w:t xml:space="preserve">Type: </w:t>
      </w:r>
      <w:r w:rsidRPr="00F11966">
        <w:rPr>
          <w:lang w:val="en-US"/>
        </w:rPr>
        <w:t>OdbData</w:t>
      </w:r>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3980" w:name="_Toc24925925"/>
      <w:bookmarkStart w:id="3981" w:name="_Toc24926103"/>
      <w:bookmarkStart w:id="3982" w:name="_Toc24926279"/>
      <w:bookmarkStart w:id="3983" w:name="_Toc33964139"/>
      <w:bookmarkStart w:id="3984" w:name="_Toc33980906"/>
      <w:bookmarkStart w:id="3985" w:name="_Toc36462707"/>
      <w:bookmarkStart w:id="3986" w:name="_Toc36462903"/>
      <w:bookmarkStart w:id="3987" w:name="_Toc43026175"/>
      <w:bookmarkStart w:id="3988" w:name="_Toc49763709"/>
      <w:bookmarkStart w:id="3989" w:name="_Toc56754410"/>
      <w:bookmarkStart w:id="3990" w:name="_Toc88743197"/>
      <w:bookmarkStart w:id="3991" w:name="_Toc101254109"/>
      <w:bookmarkStart w:id="3992" w:name="_Toc101254548"/>
      <w:bookmarkStart w:id="3993" w:name="_Toc104112260"/>
      <w:bookmarkStart w:id="3994" w:name="_Toc104192437"/>
      <w:bookmarkStart w:id="3995" w:name="_Toc104193001"/>
      <w:bookmarkStart w:id="3996" w:name="_Toc133336387"/>
      <w:bookmarkStart w:id="3997" w:name="_Toc136242691"/>
      <w:r w:rsidRPr="00F11966">
        <w:t>5.8</w:t>
      </w:r>
      <w:r w:rsidRPr="00F11966">
        <w:tab/>
        <w:t>Data Types related to Charging</w:t>
      </w:r>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380B4FA6" w14:textId="77777777" w:rsidR="00E92CBF" w:rsidRPr="00F11966" w:rsidRDefault="00E92CBF" w:rsidP="00D362EB">
      <w:pPr>
        <w:pStyle w:val="Heading3"/>
      </w:pPr>
      <w:bookmarkStart w:id="3998" w:name="_Toc24925926"/>
      <w:bookmarkStart w:id="3999" w:name="_Toc24926104"/>
      <w:bookmarkStart w:id="4000" w:name="_Toc24926280"/>
      <w:bookmarkStart w:id="4001" w:name="_Toc33964140"/>
      <w:bookmarkStart w:id="4002" w:name="_Toc33980907"/>
      <w:bookmarkStart w:id="4003" w:name="_Toc36462708"/>
      <w:bookmarkStart w:id="4004" w:name="_Toc36462904"/>
      <w:bookmarkStart w:id="4005" w:name="_Toc43026176"/>
      <w:bookmarkStart w:id="4006" w:name="_Toc49763710"/>
      <w:bookmarkStart w:id="4007" w:name="_Toc56754411"/>
      <w:bookmarkStart w:id="4008" w:name="_Toc88743198"/>
      <w:bookmarkStart w:id="4009" w:name="_Toc101254110"/>
      <w:bookmarkStart w:id="4010" w:name="_Toc101254549"/>
      <w:bookmarkStart w:id="4011" w:name="_Toc104112261"/>
      <w:bookmarkStart w:id="4012" w:name="_Toc104192438"/>
      <w:bookmarkStart w:id="4013" w:name="_Toc104193002"/>
      <w:bookmarkStart w:id="4014" w:name="_Toc133336388"/>
      <w:bookmarkStart w:id="4015" w:name="_Toc136242692"/>
      <w:r w:rsidRPr="00F11966">
        <w:t>5.8.1</w:t>
      </w:r>
      <w:r w:rsidRPr="00F11966">
        <w:tab/>
        <w:t>Introduction</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4016" w:name="_Toc24925927"/>
      <w:bookmarkStart w:id="4017" w:name="_Toc24926105"/>
      <w:bookmarkStart w:id="4018" w:name="_Toc24926281"/>
      <w:bookmarkStart w:id="4019" w:name="_Toc33964141"/>
      <w:bookmarkStart w:id="4020" w:name="_Toc33980908"/>
      <w:bookmarkStart w:id="4021" w:name="_Toc36462709"/>
      <w:bookmarkStart w:id="4022" w:name="_Toc36462905"/>
      <w:bookmarkStart w:id="4023" w:name="_Toc43026177"/>
      <w:bookmarkStart w:id="4024" w:name="_Toc49763711"/>
      <w:bookmarkStart w:id="4025" w:name="_Toc56754412"/>
      <w:bookmarkStart w:id="4026" w:name="_Toc88743199"/>
      <w:bookmarkStart w:id="4027" w:name="_Toc101254111"/>
      <w:bookmarkStart w:id="4028" w:name="_Toc101254550"/>
      <w:bookmarkStart w:id="4029" w:name="_Toc104112262"/>
      <w:bookmarkStart w:id="4030" w:name="_Toc104192439"/>
      <w:bookmarkStart w:id="4031" w:name="_Toc104193003"/>
      <w:bookmarkStart w:id="4032" w:name="_Toc133336389"/>
      <w:bookmarkStart w:id="4033" w:name="_Toc136242693"/>
      <w:r w:rsidRPr="00F11966">
        <w:t>5.8.2</w:t>
      </w:r>
      <w:r w:rsidRPr="00F11966">
        <w:tab/>
        <w:t>Simple Data Types</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lastRenderedPageBreak/>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E92CBF"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E92CBF" w:rsidRPr="00F11966" w:rsidRDefault="00E92CBF" w:rsidP="00AA7DB8">
            <w:pPr>
              <w:pStyle w:val="TAL"/>
              <w:rPr>
                <w:lang w:eastAsia="zh-CN"/>
              </w:rPr>
            </w:pPr>
            <w:r w:rsidRPr="00F11966">
              <w:rPr>
                <w:lang w:eastAsia="zh-CN"/>
              </w:rPr>
              <w:t>Identifier of a Service</w:t>
            </w:r>
          </w:p>
        </w:tc>
      </w:tr>
      <w:tr w:rsidR="00705EE8"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67456C7C" w:rsidR="00705EE8" w:rsidRPr="00F11966" w:rsidRDefault="00705EE8" w:rsidP="00E26B1B">
            <w:pPr>
              <w:pStyle w:val="TAN"/>
              <w:rPr>
                <w:lang w:eastAsia="zh-CN"/>
              </w:rPr>
            </w:pPr>
            <w:r>
              <w:rPr>
                <w:lang w:eastAsia="zh-CN"/>
              </w:rPr>
              <w:t>N</w:t>
            </w:r>
            <w:r w:rsidRPr="00E26B1B">
              <w:t>OTE:</w:t>
            </w:r>
            <w:r w:rsidRPr="00E26B1B">
              <w:tab/>
              <w:t>This data type is deprecated and shall not be used by any new API definition. To secure the uniqueness of the charging identifier, "string" type shall be used for attributes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4034" w:name="_Toc24925928"/>
      <w:bookmarkStart w:id="4035" w:name="_Toc24926106"/>
      <w:bookmarkStart w:id="4036" w:name="_Toc24926282"/>
      <w:bookmarkStart w:id="4037" w:name="_Toc33964142"/>
      <w:bookmarkStart w:id="4038" w:name="_Toc33980909"/>
      <w:bookmarkStart w:id="4039" w:name="_Toc36462710"/>
      <w:bookmarkStart w:id="4040" w:name="_Toc36462906"/>
      <w:bookmarkStart w:id="4041" w:name="_Toc43026178"/>
      <w:bookmarkStart w:id="4042" w:name="_Toc49763712"/>
      <w:bookmarkStart w:id="4043" w:name="_Toc56754413"/>
      <w:bookmarkStart w:id="4044" w:name="_Toc88743200"/>
      <w:bookmarkStart w:id="4045" w:name="_Toc101254112"/>
      <w:bookmarkStart w:id="4046" w:name="_Toc101254551"/>
      <w:bookmarkStart w:id="4047" w:name="_Toc104112263"/>
      <w:bookmarkStart w:id="4048" w:name="_Toc104192440"/>
      <w:bookmarkStart w:id="4049" w:name="_Toc104193004"/>
      <w:bookmarkStart w:id="4050" w:name="_Toc133336390"/>
      <w:bookmarkStart w:id="4051" w:name="_Toc136242694"/>
      <w:r w:rsidRPr="00F11966">
        <w:t>5.8.3</w:t>
      </w:r>
      <w:r w:rsidRPr="00F11966">
        <w:tab/>
        <w:t>Enumerations</w:t>
      </w:r>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7E6A5A00" w14:textId="77777777" w:rsidR="00E92CBF" w:rsidRPr="00F11966" w:rsidRDefault="00E92CBF" w:rsidP="00D362EB">
      <w:pPr>
        <w:pStyle w:val="Heading3"/>
      </w:pPr>
      <w:bookmarkStart w:id="4052" w:name="_Toc24925929"/>
      <w:bookmarkStart w:id="4053" w:name="_Toc24926107"/>
      <w:bookmarkStart w:id="4054" w:name="_Toc24926283"/>
      <w:bookmarkStart w:id="4055" w:name="_Toc33964143"/>
      <w:bookmarkStart w:id="4056" w:name="_Toc33980910"/>
      <w:bookmarkStart w:id="4057" w:name="_Toc36462711"/>
      <w:bookmarkStart w:id="4058" w:name="_Toc36462907"/>
      <w:bookmarkStart w:id="4059" w:name="_Toc43026179"/>
      <w:bookmarkStart w:id="4060" w:name="_Toc49763713"/>
      <w:bookmarkStart w:id="4061" w:name="_Toc56754414"/>
      <w:bookmarkStart w:id="4062" w:name="_Toc88743201"/>
      <w:bookmarkStart w:id="4063" w:name="_Toc101254113"/>
      <w:bookmarkStart w:id="4064" w:name="_Toc101254552"/>
      <w:bookmarkStart w:id="4065" w:name="_Toc104112264"/>
      <w:bookmarkStart w:id="4066" w:name="_Toc104192441"/>
      <w:bookmarkStart w:id="4067" w:name="_Toc104193005"/>
      <w:bookmarkStart w:id="4068" w:name="_Toc133336391"/>
      <w:bookmarkStart w:id="4069" w:name="_Toc136242695"/>
      <w:r w:rsidRPr="00F11966">
        <w:t>5.8.4</w:t>
      </w:r>
      <w:r w:rsidRPr="00F11966">
        <w:tab/>
        <w:t>Structured Data Types</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p>
    <w:p w14:paraId="510BB62C" w14:textId="77777777" w:rsidR="00E92CBF" w:rsidRPr="00F11966" w:rsidRDefault="00E92CBF" w:rsidP="00D362EB">
      <w:pPr>
        <w:pStyle w:val="Heading4"/>
      </w:pPr>
      <w:bookmarkStart w:id="4070" w:name="_Toc24925930"/>
      <w:bookmarkStart w:id="4071" w:name="_Toc24926108"/>
      <w:bookmarkStart w:id="4072" w:name="_Toc24926284"/>
      <w:bookmarkStart w:id="4073" w:name="_Toc33964144"/>
      <w:bookmarkStart w:id="4074" w:name="_Toc33980911"/>
      <w:bookmarkStart w:id="4075" w:name="_Toc36462712"/>
      <w:bookmarkStart w:id="4076" w:name="_Toc36462908"/>
      <w:bookmarkStart w:id="4077" w:name="_Toc43026180"/>
      <w:bookmarkStart w:id="4078" w:name="_Toc49763714"/>
      <w:bookmarkStart w:id="4079" w:name="_Toc56754415"/>
      <w:bookmarkStart w:id="4080" w:name="_Toc88743202"/>
      <w:bookmarkStart w:id="4081" w:name="_Toc101254114"/>
      <w:bookmarkStart w:id="4082" w:name="_Toc101254553"/>
      <w:bookmarkStart w:id="4083" w:name="_Toc104112265"/>
      <w:bookmarkStart w:id="4084" w:name="_Toc104192442"/>
      <w:bookmarkStart w:id="4085" w:name="_Toc104193006"/>
      <w:bookmarkStart w:id="4086" w:name="_Toc133336392"/>
      <w:bookmarkStart w:id="4087" w:name="_Toc136242696"/>
      <w:r w:rsidRPr="00F11966">
        <w:t>5.8.4.1</w:t>
      </w:r>
      <w:r w:rsidRPr="00F11966">
        <w:tab/>
        <w:t>Type: SecondaryRatUsageReport</w:t>
      </w:r>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4088" w:name="_Toc24925931"/>
      <w:bookmarkStart w:id="4089" w:name="_Toc24926109"/>
      <w:bookmarkStart w:id="4090" w:name="_Toc24926285"/>
      <w:bookmarkStart w:id="4091" w:name="_Toc33964145"/>
      <w:bookmarkStart w:id="4092" w:name="_Toc33980912"/>
      <w:bookmarkStart w:id="4093" w:name="_Toc36462713"/>
      <w:bookmarkStart w:id="4094" w:name="_Toc36462909"/>
      <w:bookmarkStart w:id="4095" w:name="_Toc43026181"/>
      <w:bookmarkStart w:id="4096" w:name="_Toc49763715"/>
      <w:bookmarkStart w:id="4097" w:name="_Toc56754416"/>
      <w:bookmarkStart w:id="4098" w:name="_Toc88743203"/>
      <w:bookmarkStart w:id="4099" w:name="_Toc101254115"/>
      <w:bookmarkStart w:id="4100" w:name="_Toc101254554"/>
      <w:bookmarkStart w:id="4101" w:name="_Toc104112266"/>
      <w:bookmarkStart w:id="4102" w:name="_Toc104192443"/>
      <w:bookmarkStart w:id="4103" w:name="_Toc104193007"/>
      <w:bookmarkStart w:id="4104" w:name="_Toc133336393"/>
      <w:bookmarkStart w:id="4105" w:name="_Toc136242697"/>
      <w:r w:rsidRPr="00F11966">
        <w:t>5.8.4.2</w:t>
      </w:r>
      <w:r w:rsidRPr="00F11966">
        <w:tab/>
        <w:t>Type: QoSFlowUsageReport</w:t>
      </w:r>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4106" w:name="_Toc24925932"/>
      <w:bookmarkStart w:id="4107" w:name="_Toc24926110"/>
      <w:bookmarkStart w:id="4108" w:name="_Toc24926286"/>
      <w:bookmarkStart w:id="4109" w:name="_Toc33964146"/>
      <w:bookmarkStart w:id="4110" w:name="_Toc33980913"/>
      <w:bookmarkStart w:id="4111" w:name="_Toc36462714"/>
      <w:bookmarkStart w:id="4112" w:name="_Toc36462910"/>
      <w:bookmarkStart w:id="4113" w:name="_Toc43026182"/>
      <w:bookmarkStart w:id="4114" w:name="_Toc49763716"/>
      <w:bookmarkStart w:id="4115" w:name="_Toc56754417"/>
      <w:bookmarkStart w:id="4116" w:name="_Toc88743204"/>
      <w:bookmarkStart w:id="4117" w:name="_Toc101254116"/>
      <w:bookmarkStart w:id="4118" w:name="_Toc101254555"/>
      <w:bookmarkStart w:id="4119" w:name="_Toc104112267"/>
      <w:bookmarkStart w:id="4120" w:name="_Toc104192444"/>
      <w:bookmarkStart w:id="4121" w:name="_Toc104193008"/>
      <w:bookmarkStart w:id="4122" w:name="_Toc133336394"/>
      <w:bookmarkStart w:id="4123" w:name="_Toc136242698"/>
      <w:r w:rsidRPr="00F11966">
        <w:t>5.8.4.3</w:t>
      </w:r>
      <w:r w:rsidRPr="00F11966">
        <w:tab/>
        <w:t>Type: SecondaryRatUsageInfo</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4124" w:name="_Toc24925933"/>
      <w:bookmarkStart w:id="4125" w:name="_Toc24926111"/>
      <w:bookmarkStart w:id="4126" w:name="_Toc24926287"/>
      <w:bookmarkStart w:id="4127" w:name="_Toc33964147"/>
      <w:bookmarkStart w:id="4128" w:name="_Toc33980914"/>
      <w:bookmarkStart w:id="4129" w:name="_Toc36462715"/>
      <w:bookmarkStart w:id="4130" w:name="_Toc36462911"/>
      <w:bookmarkStart w:id="4131" w:name="_Toc43026183"/>
      <w:bookmarkStart w:id="4132" w:name="_Toc49763717"/>
      <w:bookmarkStart w:id="4133" w:name="_Toc56754418"/>
      <w:bookmarkStart w:id="4134" w:name="_Toc88743205"/>
      <w:bookmarkStart w:id="4135" w:name="_Toc101254117"/>
      <w:bookmarkStart w:id="4136" w:name="_Toc101254556"/>
      <w:bookmarkStart w:id="4137" w:name="_Toc104112268"/>
      <w:bookmarkStart w:id="4138" w:name="_Toc104192445"/>
      <w:bookmarkStart w:id="4139" w:name="_Toc104193009"/>
      <w:bookmarkStart w:id="4140" w:name="_Toc133336395"/>
      <w:bookmarkStart w:id="4141" w:name="_Toc136242699"/>
      <w:r w:rsidRPr="00F11966">
        <w:lastRenderedPageBreak/>
        <w:t>5.8.4.4</w:t>
      </w:r>
      <w:r w:rsidRPr="00F11966">
        <w:tab/>
        <w:t>Type: VolumeTimedReport</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4142" w:name="_Toc88743206"/>
      <w:bookmarkStart w:id="4143" w:name="_Toc101254118"/>
      <w:bookmarkStart w:id="4144" w:name="_Toc101254557"/>
      <w:bookmarkStart w:id="4145" w:name="_Toc104112269"/>
      <w:bookmarkStart w:id="4146" w:name="_Toc104192446"/>
      <w:bookmarkStart w:id="4147" w:name="_Toc104193010"/>
      <w:bookmarkStart w:id="4148" w:name="_Toc133336396"/>
      <w:bookmarkStart w:id="4149" w:name="_Toc136242700"/>
      <w:bookmarkStart w:id="4150" w:name="_Toc24937542"/>
      <w:bookmarkStart w:id="4151" w:name="_Toc33962357"/>
      <w:bookmarkStart w:id="4152" w:name="_Toc42883119"/>
      <w:bookmarkStart w:id="4153" w:name="_Toc49732987"/>
      <w:bookmarkStart w:id="4154" w:name="_Toc56690608"/>
      <w:bookmarkStart w:id="4155" w:name="_Toc74948771"/>
      <w:bookmarkStart w:id="4156" w:name="_Toc25073758"/>
      <w:bookmarkStart w:id="4157" w:name="_Toc34062923"/>
      <w:bookmarkStart w:id="4158" w:name="_Toc43119891"/>
      <w:bookmarkStart w:id="4159" w:name="_Toc49767943"/>
      <w:bookmarkStart w:id="4160" w:name="_Toc56434116"/>
      <w:bookmarkStart w:id="4161" w:name="_Toc74941563"/>
      <w:r w:rsidRPr="00F11966">
        <w:t>5.</w:t>
      </w:r>
      <w:r>
        <w:t>9</w:t>
      </w:r>
      <w:r w:rsidRPr="00F11966">
        <w:tab/>
        <w:t xml:space="preserve">Data Types related to </w:t>
      </w:r>
      <w:r>
        <w:t>MBS</w:t>
      </w:r>
      <w:bookmarkEnd w:id="4142"/>
      <w:bookmarkEnd w:id="4143"/>
      <w:bookmarkEnd w:id="4144"/>
      <w:bookmarkEnd w:id="4145"/>
      <w:bookmarkEnd w:id="4146"/>
      <w:bookmarkEnd w:id="4147"/>
      <w:bookmarkEnd w:id="4148"/>
      <w:bookmarkEnd w:id="4149"/>
    </w:p>
    <w:p w14:paraId="7087EDCD" w14:textId="77777777" w:rsidR="00A6395C" w:rsidRPr="00F11966" w:rsidRDefault="00A6395C" w:rsidP="00D362EB">
      <w:pPr>
        <w:pStyle w:val="Heading3"/>
      </w:pPr>
      <w:bookmarkStart w:id="4162" w:name="_Toc88743207"/>
      <w:bookmarkStart w:id="4163" w:name="_Toc101254119"/>
      <w:bookmarkStart w:id="4164" w:name="_Toc101254558"/>
      <w:bookmarkStart w:id="4165" w:name="_Toc104112270"/>
      <w:bookmarkStart w:id="4166" w:name="_Toc104192447"/>
      <w:bookmarkStart w:id="4167" w:name="_Toc104193011"/>
      <w:bookmarkStart w:id="4168" w:name="_Toc133336397"/>
      <w:bookmarkStart w:id="4169" w:name="_Toc136242701"/>
      <w:r w:rsidRPr="00F11966">
        <w:t>5.</w:t>
      </w:r>
      <w:r>
        <w:t>9</w:t>
      </w:r>
      <w:r w:rsidRPr="00F11966">
        <w:t>.1</w:t>
      </w:r>
      <w:r w:rsidRPr="00F11966">
        <w:tab/>
        <w:t>Introduction</w:t>
      </w:r>
      <w:bookmarkEnd w:id="4162"/>
      <w:bookmarkEnd w:id="4163"/>
      <w:bookmarkEnd w:id="4164"/>
      <w:bookmarkEnd w:id="4165"/>
      <w:bookmarkEnd w:id="4166"/>
      <w:bookmarkEnd w:id="4167"/>
      <w:bookmarkEnd w:id="4168"/>
      <w:bookmarkEnd w:id="4169"/>
    </w:p>
    <w:p w14:paraId="29BAD07A" w14:textId="77777777" w:rsidR="00A6395C" w:rsidRDefault="00A6395C" w:rsidP="00A6395C">
      <w:r w:rsidRPr="00F11966">
        <w:t xml:space="preserve">This clause defines common data types related to </w:t>
      </w:r>
      <w:r>
        <w:t>MBS</w:t>
      </w:r>
      <w:r w:rsidRPr="00F11966">
        <w:t>.</w:t>
      </w:r>
    </w:p>
    <w:p w14:paraId="7EDCADA9" w14:textId="77777777" w:rsidR="00A6395C" w:rsidRPr="00F11966" w:rsidRDefault="00A6395C" w:rsidP="00D362EB">
      <w:pPr>
        <w:pStyle w:val="Heading3"/>
      </w:pPr>
      <w:bookmarkStart w:id="4170" w:name="_Toc88743208"/>
      <w:bookmarkStart w:id="4171" w:name="_Toc101254120"/>
      <w:bookmarkStart w:id="4172" w:name="_Toc101254559"/>
      <w:bookmarkStart w:id="4173" w:name="_Toc104112271"/>
      <w:bookmarkStart w:id="4174" w:name="_Toc104192448"/>
      <w:bookmarkStart w:id="4175" w:name="_Toc104193012"/>
      <w:bookmarkStart w:id="4176" w:name="_Toc133336398"/>
      <w:bookmarkStart w:id="4177" w:name="_Toc136242702"/>
      <w:r w:rsidRPr="00F11966">
        <w:t>5.</w:t>
      </w:r>
      <w:r>
        <w:t>9</w:t>
      </w:r>
      <w:r w:rsidRPr="00F11966">
        <w:t>.2</w:t>
      </w:r>
      <w:r w:rsidRPr="00F11966">
        <w:tab/>
        <w:t>Simple Data Types</w:t>
      </w:r>
      <w:bookmarkEnd w:id="4170"/>
      <w:bookmarkEnd w:id="4171"/>
      <w:bookmarkEnd w:id="4172"/>
      <w:bookmarkEnd w:id="4173"/>
      <w:bookmarkEnd w:id="4174"/>
      <w:bookmarkEnd w:id="4175"/>
      <w:bookmarkEnd w:id="4176"/>
      <w:bookmarkEnd w:id="4177"/>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A6395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A639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C606B" w:rsidRPr="00F11966" w14:paraId="1A5C2B06" w14:textId="77777777" w:rsidTr="00A639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C606B" w:rsidRDefault="002C606B" w:rsidP="002C606B">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C606B" w:rsidRDefault="002C606B" w:rsidP="002C606B">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C606B" w:rsidRDefault="002C606B" w:rsidP="002C606B">
            <w:pPr>
              <w:pStyle w:val="TAL"/>
              <w:rPr>
                <w:rFonts w:cs="Arial"/>
                <w:szCs w:val="18"/>
              </w:rPr>
            </w:pPr>
            <w:r>
              <w:rPr>
                <w:rFonts w:cs="Arial"/>
                <w:szCs w:val="18"/>
              </w:rPr>
              <w:t>MBS Frequency Selection Area ID, for a broadcast MBS session</w:t>
            </w:r>
          </w:p>
          <w:p w14:paraId="72BAC78B" w14:textId="77777777" w:rsidR="002C606B" w:rsidRDefault="002C606B" w:rsidP="002C606B">
            <w:pPr>
              <w:pStyle w:val="TAL"/>
              <w:rPr>
                <w:rFonts w:cs="Arial"/>
                <w:szCs w:val="18"/>
              </w:rPr>
            </w:pPr>
          </w:p>
          <w:p w14:paraId="0286246C" w14:textId="77777777" w:rsidR="002C606B" w:rsidRDefault="002C606B" w:rsidP="002C606B">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C606B" w:rsidRDefault="002C606B" w:rsidP="002C606B">
            <w:pPr>
              <w:pStyle w:val="TAL"/>
              <w:rPr>
                <w:rFonts w:cs="Arial"/>
                <w:szCs w:val="18"/>
              </w:rPr>
            </w:pPr>
          </w:p>
          <w:p w14:paraId="1F716646" w14:textId="77777777" w:rsidR="002C606B" w:rsidRDefault="002C606B" w:rsidP="002C606B">
            <w:pPr>
              <w:pStyle w:val="TAL"/>
              <w:rPr>
                <w:rFonts w:cs="Arial"/>
                <w:szCs w:val="18"/>
              </w:rPr>
            </w:pPr>
            <w:r>
              <w:rPr>
                <w:lang w:eastAsia="zh-CN"/>
              </w:rPr>
              <w:t xml:space="preserve">Pattern: </w:t>
            </w:r>
            <w:r>
              <w:rPr>
                <w:rFonts w:cs="Arial"/>
                <w:szCs w:val="18"/>
              </w:rPr>
              <w:t>'^[A-Fa-f0-9]{6}$'</w:t>
            </w:r>
          </w:p>
          <w:p w14:paraId="1468FA6F" w14:textId="77777777" w:rsidR="002C606B" w:rsidRDefault="002C606B" w:rsidP="002C606B">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4178" w:name="_Toc88743209"/>
      <w:bookmarkStart w:id="4179" w:name="_Toc101254121"/>
      <w:bookmarkStart w:id="4180" w:name="_Toc101254560"/>
      <w:bookmarkStart w:id="4181" w:name="_Toc104112272"/>
      <w:bookmarkStart w:id="4182" w:name="_Toc104192449"/>
      <w:bookmarkStart w:id="4183" w:name="_Toc104193013"/>
      <w:bookmarkStart w:id="4184" w:name="_Toc133336399"/>
      <w:bookmarkStart w:id="4185" w:name="_Toc136242703"/>
      <w:r w:rsidRPr="00F11966">
        <w:t>5.</w:t>
      </w:r>
      <w:r>
        <w:t>9</w:t>
      </w:r>
      <w:r w:rsidRPr="00F11966">
        <w:t>.3</w:t>
      </w:r>
      <w:r w:rsidRPr="00F11966">
        <w:tab/>
        <w:t>Enumerations</w:t>
      </w:r>
      <w:bookmarkEnd w:id="4178"/>
      <w:bookmarkEnd w:id="4179"/>
      <w:bookmarkEnd w:id="4180"/>
      <w:bookmarkEnd w:id="4181"/>
      <w:bookmarkEnd w:id="4182"/>
      <w:bookmarkEnd w:id="4183"/>
      <w:bookmarkEnd w:id="4184"/>
      <w:bookmarkEnd w:id="4185"/>
    </w:p>
    <w:p w14:paraId="461AE751" w14:textId="77777777" w:rsidR="00BC4506" w:rsidRPr="00BC662F" w:rsidRDefault="00BC4506" w:rsidP="00D362EB">
      <w:pPr>
        <w:pStyle w:val="Heading4"/>
      </w:pPr>
      <w:bookmarkStart w:id="4186" w:name="_Toc88743210"/>
      <w:bookmarkStart w:id="4187" w:name="_Toc101254122"/>
      <w:bookmarkStart w:id="4188" w:name="_Toc101254561"/>
      <w:bookmarkStart w:id="4189" w:name="_Toc104112273"/>
      <w:bookmarkStart w:id="4190" w:name="_Toc104192450"/>
      <w:bookmarkStart w:id="4191" w:name="_Toc104193014"/>
      <w:bookmarkStart w:id="4192" w:name="_Toc133336400"/>
      <w:bookmarkStart w:id="4193" w:name="_Toc136242704"/>
      <w:r>
        <w:t>5.9.3.1</w:t>
      </w:r>
      <w:r w:rsidRPr="00BC662F">
        <w:tab/>
        <w:t xml:space="preserve">Enumeration: </w:t>
      </w:r>
      <w:r>
        <w:t>MbsServiceType</w:t>
      </w:r>
      <w:bookmarkEnd w:id="4186"/>
      <w:bookmarkEnd w:id="4187"/>
      <w:bookmarkEnd w:id="4188"/>
      <w:bookmarkEnd w:id="4189"/>
      <w:bookmarkEnd w:id="4190"/>
      <w:bookmarkEnd w:id="4191"/>
      <w:bookmarkEnd w:id="4192"/>
      <w:bookmarkEnd w:id="4193"/>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4194" w:name="_Toc88743211"/>
      <w:bookmarkStart w:id="4195" w:name="_Toc101254123"/>
      <w:bookmarkStart w:id="4196" w:name="_Toc101254562"/>
      <w:bookmarkStart w:id="4197" w:name="_Toc104112274"/>
      <w:bookmarkStart w:id="4198" w:name="_Toc104192451"/>
      <w:bookmarkStart w:id="4199" w:name="_Toc104193015"/>
      <w:bookmarkStart w:id="4200" w:name="_Toc133336401"/>
      <w:bookmarkStart w:id="4201" w:name="_Toc136242705"/>
      <w:r>
        <w:lastRenderedPageBreak/>
        <w:t>5.9.3.</w:t>
      </w:r>
      <w:r w:rsidR="009F327B">
        <w:t>2</w:t>
      </w:r>
      <w:r w:rsidRPr="00BC662F">
        <w:tab/>
        <w:t xml:space="preserve">Enumeration: </w:t>
      </w:r>
      <w:r>
        <w:t>MbsSessionActivityStatus</w:t>
      </w:r>
      <w:bookmarkEnd w:id="4194"/>
      <w:bookmarkEnd w:id="4195"/>
      <w:bookmarkEnd w:id="4196"/>
      <w:bookmarkEnd w:id="4197"/>
      <w:bookmarkEnd w:id="4198"/>
      <w:bookmarkEnd w:id="4199"/>
      <w:bookmarkEnd w:id="4200"/>
      <w:bookmarkEnd w:id="4201"/>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4202" w:name="_Toc101254124"/>
      <w:bookmarkStart w:id="4203" w:name="_Toc101254563"/>
      <w:bookmarkStart w:id="4204" w:name="_Toc104112275"/>
      <w:bookmarkStart w:id="4205" w:name="_Toc104192452"/>
      <w:bookmarkStart w:id="4206" w:name="_Toc104193016"/>
      <w:bookmarkStart w:id="4207" w:name="_Toc133336402"/>
      <w:bookmarkStart w:id="4208" w:name="_Toc136242706"/>
      <w:r>
        <w:t>5.9.3.3</w:t>
      </w:r>
      <w:r>
        <w:tab/>
      </w:r>
      <w:r w:rsidRPr="00052626">
        <w:t>Enumeration</w:t>
      </w:r>
      <w:r>
        <w:t>: MbsSessionEventType</w:t>
      </w:r>
      <w:bookmarkEnd w:id="4202"/>
      <w:bookmarkEnd w:id="4203"/>
      <w:bookmarkEnd w:id="4204"/>
      <w:bookmarkEnd w:id="4205"/>
      <w:bookmarkEnd w:id="4206"/>
      <w:bookmarkEnd w:id="4207"/>
      <w:bookmarkEnd w:id="4208"/>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4209" w:name="_Toc101254125"/>
      <w:bookmarkStart w:id="4210" w:name="_Toc101254564"/>
      <w:bookmarkStart w:id="4211" w:name="_Toc104112276"/>
      <w:bookmarkStart w:id="4212" w:name="_Toc104192453"/>
      <w:bookmarkStart w:id="4213" w:name="_Toc104193017"/>
      <w:bookmarkStart w:id="4214" w:name="_Toc133336403"/>
      <w:bookmarkStart w:id="4215" w:name="_Toc136242707"/>
      <w:r>
        <w:t>5.9.3.4</w:t>
      </w:r>
      <w:r>
        <w:tab/>
      </w:r>
      <w:r w:rsidRPr="00052626">
        <w:t>Enumeration</w:t>
      </w:r>
      <w:r>
        <w:t>: BroadcastDeliveryStatus</w:t>
      </w:r>
      <w:bookmarkEnd w:id="4209"/>
      <w:bookmarkEnd w:id="4210"/>
      <w:bookmarkEnd w:id="4211"/>
      <w:bookmarkEnd w:id="4212"/>
      <w:bookmarkEnd w:id="4213"/>
      <w:bookmarkEnd w:id="4214"/>
      <w:bookmarkEnd w:id="4215"/>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7777777" w:rsidR="00473065" w:rsidRPr="00BC4506" w:rsidRDefault="00473065" w:rsidP="00BC0053"/>
    <w:p w14:paraId="43A74F60" w14:textId="77777777" w:rsidR="00A6395C" w:rsidRPr="00F11966" w:rsidRDefault="00A6395C" w:rsidP="00D362EB">
      <w:pPr>
        <w:pStyle w:val="Heading3"/>
      </w:pPr>
      <w:bookmarkStart w:id="4216" w:name="_Toc88743212"/>
      <w:bookmarkStart w:id="4217" w:name="_Toc101254126"/>
      <w:bookmarkStart w:id="4218" w:name="_Toc101254565"/>
      <w:bookmarkStart w:id="4219" w:name="_Toc104112277"/>
      <w:bookmarkStart w:id="4220" w:name="_Toc104192454"/>
      <w:bookmarkStart w:id="4221" w:name="_Toc104193018"/>
      <w:bookmarkStart w:id="4222" w:name="_Toc133336404"/>
      <w:bookmarkStart w:id="4223" w:name="_Toc136242708"/>
      <w:r w:rsidRPr="00F11966">
        <w:t>5.</w:t>
      </w:r>
      <w:r>
        <w:t>9</w:t>
      </w:r>
      <w:r w:rsidRPr="00F11966">
        <w:t>.4</w:t>
      </w:r>
      <w:r w:rsidRPr="00F11966">
        <w:tab/>
        <w:t>Structured Data Types</w:t>
      </w:r>
      <w:bookmarkEnd w:id="4216"/>
      <w:bookmarkEnd w:id="4217"/>
      <w:bookmarkEnd w:id="4218"/>
      <w:bookmarkEnd w:id="4219"/>
      <w:bookmarkEnd w:id="4220"/>
      <w:bookmarkEnd w:id="4221"/>
      <w:bookmarkEnd w:id="4222"/>
      <w:bookmarkEnd w:id="4223"/>
    </w:p>
    <w:p w14:paraId="049CDEEF" w14:textId="77777777" w:rsidR="00A6395C" w:rsidRPr="00F11966" w:rsidRDefault="00A6395C" w:rsidP="00D362EB">
      <w:pPr>
        <w:pStyle w:val="Heading4"/>
      </w:pPr>
      <w:bookmarkStart w:id="4224" w:name="_Toc88743213"/>
      <w:bookmarkStart w:id="4225" w:name="_Toc101254127"/>
      <w:bookmarkStart w:id="4226" w:name="_Toc101254566"/>
      <w:bookmarkStart w:id="4227" w:name="_Toc104112278"/>
      <w:bookmarkStart w:id="4228" w:name="_Toc104192455"/>
      <w:bookmarkStart w:id="4229" w:name="_Toc104193019"/>
      <w:bookmarkStart w:id="4230" w:name="_Toc133336405"/>
      <w:bookmarkStart w:id="4231" w:name="_Toc136242709"/>
      <w:r w:rsidRPr="00F11966">
        <w:t>5.</w:t>
      </w:r>
      <w:r>
        <w:t>9</w:t>
      </w:r>
      <w:r w:rsidRPr="00F11966">
        <w:t>.4.</w:t>
      </w:r>
      <w:r>
        <w:t>1</w:t>
      </w:r>
      <w:r w:rsidRPr="00F11966">
        <w:tab/>
        <w:t xml:space="preserve">Type: </w:t>
      </w:r>
      <w:r>
        <w:t>MbsSessionId</w:t>
      </w:r>
      <w:bookmarkEnd w:id="4224"/>
      <w:bookmarkEnd w:id="4225"/>
      <w:bookmarkEnd w:id="4226"/>
      <w:bookmarkEnd w:id="4227"/>
      <w:bookmarkEnd w:id="4228"/>
      <w:bookmarkEnd w:id="4229"/>
      <w:bookmarkEnd w:id="4230"/>
      <w:bookmarkEnd w:id="4231"/>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4232" w:name="_Toc88743214"/>
      <w:bookmarkStart w:id="4233" w:name="_Toc101254128"/>
      <w:bookmarkStart w:id="4234" w:name="_Toc101254567"/>
      <w:bookmarkStart w:id="4235" w:name="_Toc104112279"/>
      <w:bookmarkStart w:id="4236" w:name="_Toc104192456"/>
      <w:bookmarkStart w:id="4237" w:name="_Toc104193020"/>
      <w:bookmarkStart w:id="4238" w:name="_Toc133336406"/>
      <w:bookmarkStart w:id="4239" w:name="_Toc136242710"/>
      <w:r w:rsidRPr="00F11966">
        <w:lastRenderedPageBreak/>
        <w:t>5.</w:t>
      </w:r>
      <w:r w:rsidR="009F327B">
        <w:t>9</w:t>
      </w:r>
      <w:r w:rsidRPr="00F11966">
        <w:t>.4.</w:t>
      </w:r>
      <w:r>
        <w:t>2</w:t>
      </w:r>
      <w:r w:rsidRPr="00F11966">
        <w:tab/>
        <w:t xml:space="preserve">Type: </w:t>
      </w:r>
      <w:r>
        <w:t>Tmgi</w:t>
      </w:r>
      <w:bookmarkEnd w:id="4232"/>
      <w:bookmarkEnd w:id="4233"/>
      <w:bookmarkEnd w:id="4234"/>
      <w:bookmarkEnd w:id="4235"/>
      <w:bookmarkEnd w:id="4236"/>
      <w:bookmarkEnd w:id="4237"/>
      <w:bookmarkEnd w:id="4238"/>
      <w:bookmarkEnd w:id="4239"/>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4240" w:name="_Toc88743215"/>
      <w:bookmarkStart w:id="4241" w:name="_Toc101254129"/>
      <w:bookmarkStart w:id="4242" w:name="_Toc101254568"/>
      <w:bookmarkStart w:id="4243" w:name="_Toc104112280"/>
      <w:bookmarkStart w:id="4244" w:name="_Toc104192457"/>
      <w:bookmarkStart w:id="4245" w:name="_Toc104193021"/>
      <w:bookmarkStart w:id="4246" w:name="_Toc133336407"/>
      <w:bookmarkStart w:id="4247" w:name="_Toc136242711"/>
      <w:r w:rsidRPr="00F11966">
        <w:t>5.</w:t>
      </w:r>
      <w:r>
        <w:t>9</w:t>
      </w:r>
      <w:r w:rsidRPr="00F11966">
        <w:t>.4.</w:t>
      </w:r>
      <w:r>
        <w:t>3</w:t>
      </w:r>
      <w:r w:rsidRPr="00F11966">
        <w:tab/>
        <w:t xml:space="preserve">Type: </w:t>
      </w:r>
      <w:r>
        <w:t>Ssm</w:t>
      </w:r>
      <w:bookmarkEnd w:id="4240"/>
      <w:bookmarkEnd w:id="4241"/>
      <w:bookmarkEnd w:id="4242"/>
      <w:bookmarkEnd w:id="4243"/>
      <w:bookmarkEnd w:id="4244"/>
      <w:bookmarkEnd w:id="4245"/>
      <w:bookmarkEnd w:id="4246"/>
      <w:bookmarkEnd w:id="4247"/>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4248" w:name="_Toc88743216"/>
      <w:bookmarkStart w:id="4249" w:name="_Toc101254130"/>
      <w:bookmarkStart w:id="4250" w:name="_Toc101254569"/>
      <w:bookmarkStart w:id="4251" w:name="_Toc104112281"/>
      <w:bookmarkStart w:id="4252" w:name="_Toc104192458"/>
      <w:bookmarkStart w:id="4253" w:name="_Toc104193022"/>
      <w:bookmarkStart w:id="4254" w:name="_Toc133336408"/>
      <w:bookmarkStart w:id="4255" w:name="_Toc136242712"/>
      <w:r w:rsidRPr="00F11966">
        <w:t>5.</w:t>
      </w:r>
      <w:r>
        <w:t>9</w:t>
      </w:r>
      <w:r w:rsidRPr="00F11966">
        <w:t>.4.</w:t>
      </w:r>
      <w:r>
        <w:t>4</w:t>
      </w:r>
      <w:r w:rsidRPr="00F11966">
        <w:tab/>
        <w:t xml:space="preserve">Type: </w:t>
      </w:r>
      <w:r>
        <w:t>MbsServiceArea</w:t>
      </w:r>
      <w:bookmarkEnd w:id="4248"/>
      <w:bookmarkEnd w:id="4249"/>
      <w:bookmarkEnd w:id="4250"/>
      <w:bookmarkEnd w:id="4251"/>
      <w:bookmarkEnd w:id="4252"/>
      <w:bookmarkEnd w:id="4253"/>
      <w:bookmarkEnd w:id="4254"/>
      <w:bookmarkEnd w:id="4255"/>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4150"/>
      <w:bookmarkEnd w:id="4151"/>
      <w:bookmarkEnd w:id="4152"/>
      <w:bookmarkEnd w:id="4153"/>
      <w:bookmarkEnd w:id="4154"/>
      <w:bookmarkEnd w:id="4155"/>
      <w:bookmarkEnd w:id="4156"/>
      <w:bookmarkEnd w:id="4157"/>
      <w:bookmarkEnd w:id="4158"/>
      <w:bookmarkEnd w:id="4159"/>
      <w:bookmarkEnd w:id="4160"/>
      <w:bookmarkEnd w:id="4161"/>
    </w:tbl>
    <w:p w14:paraId="677DC313" w14:textId="77777777" w:rsidR="00E92CBF" w:rsidRDefault="00E92CBF" w:rsidP="00E92CBF"/>
    <w:p w14:paraId="5EB19F05" w14:textId="77777777" w:rsidR="00EA453B" w:rsidRPr="00F11966" w:rsidRDefault="00EA453B" w:rsidP="00D362EB">
      <w:pPr>
        <w:pStyle w:val="Heading4"/>
      </w:pPr>
      <w:bookmarkStart w:id="4256" w:name="_Toc88743217"/>
      <w:bookmarkStart w:id="4257" w:name="_Toc101254131"/>
      <w:bookmarkStart w:id="4258" w:name="_Toc101254570"/>
      <w:bookmarkStart w:id="4259" w:name="_Toc104112282"/>
      <w:bookmarkStart w:id="4260" w:name="_Toc104192459"/>
      <w:bookmarkStart w:id="4261" w:name="_Toc104193023"/>
      <w:bookmarkStart w:id="4262" w:name="_Toc133336409"/>
      <w:bookmarkStart w:id="4263" w:name="_Toc136242713"/>
      <w:r w:rsidRPr="00F11966">
        <w:t>5.</w:t>
      </w:r>
      <w:r>
        <w:t>9</w:t>
      </w:r>
      <w:r w:rsidRPr="00F11966">
        <w:t>.4.</w:t>
      </w:r>
      <w:r>
        <w:t>5</w:t>
      </w:r>
      <w:r w:rsidRPr="00F11966">
        <w:tab/>
        <w:t xml:space="preserve">Type: </w:t>
      </w:r>
      <w:r>
        <w:t>NcgiTai</w:t>
      </w:r>
      <w:bookmarkEnd w:id="4256"/>
      <w:bookmarkEnd w:id="4257"/>
      <w:bookmarkEnd w:id="4258"/>
      <w:bookmarkEnd w:id="4259"/>
      <w:bookmarkEnd w:id="4260"/>
      <w:bookmarkEnd w:id="4261"/>
      <w:bookmarkEnd w:id="4262"/>
      <w:bookmarkEnd w:id="4263"/>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4264" w:name="_Toc88743218"/>
      <w:bookmarkStart w:id="4265" w:name="_Toc101254132"/>
      <w:bookmarkStart w:id="4266" w:name="_Toc101254571"/>
      <w:bookmarkStart w:id="4267" w:name="_Toc104112283"/>
      <w:bookmarkStart w:id="4268" w:name="_Toc104192460"/>
      <w:bookmarkStart w:id="4269" w:name="_Toc104193024"/>
      <w:bookmarkStart w:id="4270" w:name="_Toc133336410"/>
      <w:bookmarkStart w:id="4271" w:name="_Toc136242714"/>
      <w:r w:rsidRPr="00F11966">
        <w:lastRenderedPageBreak/>
        <w:t>5.</w:t>
      </w:r>
      <w:r>
        <w:t>9</w:t>
      </w:r>
      <w:r w:rsidRPr="00F11966">
        <w:t>.4.</w:t>
      </w:r>
      <w:r>
        <w:t>6</w:t>
      </w:r>
      <w:r w:rsidRPr="00F11966">
        <w:tab/>
        <w:t xml:space="preserve">Type: </w:t>
      </w:r>
      <w:r>
        <w:t>MbsSession</w:t>
      </w:r>
      <w:bookmarkEnd w:id="4264"/>
      <w:bookmarkEnd w:id="4265"/>
      <w:bookmarkEnd w:id="4266"/>
      <w:bookmarkEnd w:id="4267"/>
      <w:bookmarkEnd w:id="4268"/>
      <w:bookmarkEnd w:id="4269"/>
      <w:bookmarkEnd w:id="4270"/>
      <w:bookmarkEnd w:id="4271"/>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4506" w:rsidRPr="00F11966" w14:paraId="0A4649D5"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1559"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5"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1559"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4272"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4272"/>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5"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1559"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1559"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5"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1559"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1559"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1559"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4273"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4273"/>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1559"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5"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1559"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1559"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53A177E0"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w:t>
            </w:r>
            <w:r>
              <w:rPr>
                <w:rFonts w:cs="Arial"/>
                <w:szCs w:val="18"/>
              </w:rPr>
              <w:t xml:space="preserve">and Nmb10 </w:t>
            </w:r>
            <w:r w:rsidRPr="00F11966">
              <w:rPr>
                <w:rFonts w:cs="Arial"/>
                <w:szCs w:val="18"/>
              </w:rPr>
              <w:t>interface</w:t>
            </w:r>
            <w:r>
              <w:rPr>
                <w:rFonts w:cs="Arial"/>
                <w:szCs w:val="18"/>
              </w:rPr>
              <w:t>s;</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FB32AE" w:rsidRPr="00F11966" w14:paraId="34AC6CF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0A4636C" w14:textId="77777777" w:rsidR="00FB32AE" w:rsidRPr="00F11966" w:rsidRDefault="00FB32AE" w:rsidP="00FB32AE">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D86E39A" w14:textId="77777777" w:rsidR="00FB32AE" w:rsidRPr="00F11966" w:rsidRDefault="00FB32AE" w:rsidP="00FB32A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D65BB7"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97FCF"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8D349" w14:textId="0A609085" w:rsidR="00FB32AE" w:rsidRDefault="00C43B88" w:rsidP="00FB32AE">
            <w:pPr>
              <w:pStyle w:val="TAL"/>
              <w:rPr>
                <w:rFonts w:cs="Arial"/>
                <w:szCs w:val="18"/>
              </w:rPr>
            </w:pPr>
            <w:r>
              <w:rPr>
                <w:rFonts w:cs="Arial"/>
                <w:szCs w:val="18"/>
              </w:rPr>
              <w:t xml:space="preserve">Represents the </w:t>
            </w:r>
            <w:r w:rsidR="00FB32AE">
              <w:rPr>
                <w:rFonts w:cs="Arial"/>
                <w:szCs w:val="18"/>
              </w:rPr>
              <w:t>DNN</w:t>
            </w:r>
          </w:p>
          <w:p w14:paraId="11CE5C02" w14:textId="77777777" w:rsidR="00FB32AE" w:rsidRPr="00F11966" w:rsidRDefault="00FB32AE" w:rsidP="00FB32AE">
            <w:pPr>
              <w:pStyle w:val="TAL"/>
              <w:rPr>
                <w:rFonts w:cs="Arial"/>
                <w:szCs w:val="18"/>
              </w:rPr>
            </w:pPr>
            <w:r>
              <w:rPr>
                <w:rFonts w:cs="Arial"/>
                <w:szCs w:val="18"/>
              </w:rPr>
              <w:t>Write-Only: true</w:t>
            </w:r>
          </w:p>
        </w:tc>
      </w:tr>
      <w:tr w:rsidR="00FB32AE" w:rsidRPr="00F11966" w14:paraId="3E15DAE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5DC9745" w14:textId="77777777" w:rsidR="00FB32AE" w:rsidRPr="00F11966" w:rsidRDefault="00FB32AE" w:rsidP="00FB32A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0AA4089D" w14:textId="77777777" w:rsidR="00FB32AE" w:rsidRPr="00F11966" w:rsidRDefault="00FB32AE" w:rsidP="00FB32A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EB1AA5"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9FAD7"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C8EE35" w14:textId="359504FA" w:rsidR="00FB32AE" w:rsidRDefault="00C43B88" w:rsidP="00FB32AE">
            <w:pPr>
              <w:pStyle w:val="TAL"/>
              <w:rPr>
                <w:rFonts w:cs="Arial"/>
                <w:szCs w:val="18"/>
              </w:rPr>
            </w:pPr>
            <w:r>
              <w:rPr>
                <w:rFonts w:cs="Arial"/>
                <w:szCs w:val="18"/>
              </w:rPr>
              <w:t xml:space="preserve">Represents the </w:t>
            </w:r>
            <w:r w:rsidR="00FB32AE">
              <w:rPr>
                <w:rFonts w:cs="Arial"/>
                <w:szCs w:val="18"/>
              </w:rPr>
              <w:t>S-NSSAI</w:t>
            </w:r>
          </w:p>
          <w:p w14:paraId="5E675ADE" w14:textId="77777777" w:rsidR="00FB32AE" w:rsidRPr="00F11966" w:rsidRDefault="00FB32AE" w:rsidP="00FB32AE">
            <w:pPr>
              <w:pStyle w:val="TAL"/>
              <w:rPr>
                <w:rFonts w:cs="Arial"/>
                <w:szCs w:val="18"/>
              </w:rPr>
            </w:pPr>
            <w:r>
              <w:rPr>
                <w:rFonts w:cs="Arial"/>
                <w:szCs w:val="18"/>
              </w:rPr>
              <w:t>Write-Only: true</w:t>
            </w:r>
          </w:p>
        </w:tc>
      </w:tr>
      <w:tr w:rsidR="00FB32AE" w:rsidRPr="00F11966" w14:paraId="368F49E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77BAB1B" w14:textId="77777777" w:rsidR="00FB32AE" w:rsidRPr="00F11966" w:rsidRDefault="00FB32AE" w:rsidP="00FB32AE">
            <w:pPr>
              <w:pStyle w:val="TAL"/>
            </w:pPr>
            <w:r>
              <w:t>activationTime</w:t>
            </w:r>
          </w:p>
        </w:tc>
        <w:tc>
          <w:tcPr>
            <w:tcW w:w="1559" w:type="dxa"/>
            <w:tcBorders>
              <w:top w:val="single" w:sz="4" w:space="0" w:color="auto"/>
              <w:left w:val="single" w:sz="4" w:space="0" w:color="auto"/>
              <w:bottom w:val="single" w:sz="4" w:space="0" w:color="auto"/>
              <w:right w:val="single" w:sz="4" w:space="0" w:color="auto"/>
            </w:tcBorders>
          </w:tcPr>
          <w:p w14:paraId="0E6006D3" w14:textId="77777777" w:rsidR="00FB32AE" w:rsidRPr="00F11966" w:rsidRDefault="00FB32AE" w:rsidP="00FB32A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4F2823B"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7AC00A"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BC139B" w14:textId="1746BBFB" w:rsidR="002339A7" w:rsidRDefault="00C43B88" w:rsidP="00FB32AE">
            <w:pPr>
              <w:pStyle w:val="TAL"/>
              <w:rPr>
                <w:rFonts w:cs="Arial"/>
                <w:szCs w:val="18"/>
              </w:rPr>
            </w:pPr>
            <w:r>
              <w:rPr>
                <w:rFonts w:cs="Arial"/>
                <w:szCs w:val="18"/>
              </w:rPr>
              <w:t xml:space="preserve">Represents the </w:t>
            </w:r>
            <w:r w:rsidR="00FB32AE">
              <w:rPr>
                <w:rFonts w:cs="Arial"/>
                <w:szCs w:val="18"/>
              </w:rPr>
              <w:t xml:space="preserve">MBS session </w:t>
            </w:r>
            <w:r w:rsidR="002339A7">
              <w:rPr>
                <w:rFonts w:cs="Arial"/>
                <w:szCs w:val="18"/>
              </w:rPr>
              <w:t xml:space="preserve">start </w:t>
            </w:r>
            <w:r w:rsidR="00FB32AE">
              <w:rPr>
                <w:rFonts w:cs="Arial"/>
                <w:szCs w:val="18"/>
              </w:rPr>
              <w:t>time</w:t>
            </w:r>
            <w:r w:rsidR="002339A7">
              <w:rPr>
                <w:rFonts w:cs="Arial"/>
                <w:szCs w:val="18"/>
              </w:rPr>
              <w:t>.</w:t>
            </w:r>
          </w:p>
          <w:p w14:paraId="1E2618BA" w14:textId="2DBB33B9" w:rsidR="00FB32AE" w:rsidRPr="00F11966" w:rsidRDefault="002339A7" w:rsidP="00FB32AE">
            <w:pPr>
              <w:pStyle w:val="TAL"/>
              <w:rPr>
                <w:rFonts w:cs="Arial"/>
                <w:szCs w:val="18"/>
              </w:rPr>
            </w:pPr>
            <w:r>
              <w:t>This attribute is deprecated and replaced by the "startTime" attribute.</w:t>
            </w:r>
          </w:p>
        </w:tc>
      </w:tr>
      <w:tr w:rsidR="002339A7" w:rsidRPr="00F11966" w14:paraId="21216DE9"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C8F92C9" w14:textId="2F2447F0" w:rsidR="002339A7" w:rsidRDefault="002339A7" w:rsidP="002339A7">
            <w:pPr>
              <w:pStyle w:val="TAL"/>
            </w:pPr>
            <w:r>
              <w:t>startTime</w:t>
            </w:r>
          </w:p>
        </w:tc>
        <w:tc>
          <w:tcPr>
            <w:tcW w:w="1559" w:type="dxa"/>
            <w:tcBorders>
              <w:top w:val="single" w:sz="4" w:space="0" w:color="auto"/>
              <w:left w:val="single" w:sz="4" w:space="0" w:color="auto"/>
              <w:bottom w:val="single" w:sz="4" w:space="0" w:color="auto"/>
              <w:right w:val="single" w:sz="4" w:space="0" w:color="auto"/>
            </w:tcBorders>
          </w:tcPr>
          <w:p w14:paraId="6AFF00C2" w14:textId="1DE88C98" w:rsidR="002339A7"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CD0737" w14:textId="7D6664DA"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9AA2D1" w14:textId="5C3803E4" w:rsidR="002339A7"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523F5" w14:textId="4D95A735" w:rsidR="002339A7" w:rsidRDefault="002339A7" w:rsidP="002339A7">
            <w:pPr>
              <w:pStyle w:val="TAL"/>
              <w:rPr>
                <w:rFonts w:cs="Arial"/>
                <w:szCs w:val="18"/>
              </w:rPr>
            </w:pPr>
            <w:r>
              <w:rPr>
                <w:rFonts w:cs="Arial"/>
                <w:szCs w:val="18"/>
              </w:rPr>
              <w:t>Represents the MBS session start time.</w:t>
            </w:r>
          </w:p>
        </w:tc>
      </w:tr>
      <w:tr w:rsidR="002339A7" w:rsidRPr="00F11966" w14:paraId="43CFDA2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213BEF9" w14:textId="77777777" w:rsidR="002339A7" w:rsidRPr="00F11966" w:rsidRDefault="002339A7" w:rsidP="002339A7">
            <w:pPr>
              <w:pStyle w:val="TAL"/>
            </w:pPr>
            <w:r>
              <w:t>terminationTime</w:t>
            </w:r>
          </w:p>
        </w:tc>
        <w:tc>
          <w:tcPr>
            <w:tcW w:w="1559" w:type="dxa"/>
            <w:tcBorders>
              <w:top w:val="single" w:sz="4" w:space="0" w:color="auto"/>
              <w:left w:val="single" w:sz="4" w:space="0" w:color="auto"/>
              <w:bottom w:val="single" w:sz="4" w:space="0" w:color="auto"/>
              <w:right w:val="single" w:sz="4" w:space="0" w:color="auto"/>
            </w:tcBorders>
          </w:tcPr>
          <w:p w14:paraId="3A9220F0" w14:textId="77777777" w:rsidR="002339A7" w:rsidRPr="00F11966"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3065FCC"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5C8F5"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4B5384" w14:textId="7B95690A" w:rsidR="002339A7" w:rsidRPr="00F11966" w:rsidRDefault="002339A7" w:rsidP="002339A7">
            <w:pPr>
              <w:pStyle w:val="TAL"/>
              <w:rPr>
                <w:rFonts w:cs="Arial"/>
                <w:szCs w:val="18"/>
              </w:rPr>
            </w:pPr>
            <w:r>
              <w:rPr>
                <w:rFonts w:cs="Arial"/>
                <w:szCs w:val="18"/>
              </w:rPr>
              <w:t>Represents the MBS session termination time.</w:t>
            </w:r>
          </w:p>
        </w:tc>
      </w:tr>
      <w:tr w:rsidR="002339A7" w:rsidRPr="00F11966" w14:paraId="06EDFAD0"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7F1C77E" w14:textId="4BDC9466" w:rsidR="002339A7" w:rsidRPr="00F11966" w:rsidRDefault="002339A7" w:rsidP="002339A7">
            <w:pPr>
              <w:pStyle w:val="TAL"/>
            </w:pPr>
            <w:r>
              <w:t>mbsServInfo</w:t>
            </w:r>
          </w:p>
        </w:tc>
        <w:tc>
          <w:tcPr>
            <w:tcW w:w="1559" w:type="dxa"/>
            <w:tcBorders>
              <w:top w:val="single" w:sz="4" w:space="0" w:color="auto"/>
              <w:left w:val="single" w:sz="4" w:space="0" w:color="auto"/>
              <w:bottom w:val="single" w:sz="4" w:space="0" w:color="auto"/>
              <w:right w:val="single" w:sz="4" w:space="0" w:color="auto"/>
            </w:tcBorders>
          </w:tcPr>
          <w:p w14:paraId="317EE9C4" w14:textId="6835DB21" w:rsidR="002339A7" w:rsidRPr="00F11966" w:rsidRDefault="002339A7" w:rsidP="002339A7">
            <w:pPr>
              <w:pStyle w:val="TAL"/>
            </w:pPr>
            <w:r>
              <w:t>MbsServiceInfo</w:t>
            </w:r>
          </w:p>
        </w:tc>
        <w:tc>
          <w:tcPr>
            <w:tcW w:w="425" w:type="dxa"/>
            <w:tcBorders>
              <w:top w:val="single" w:sz="4" w:space="0" w:color="auto"/>
              <w:left w:val="single" w:sz="4" w:space="0" w:color="auto"/>
              <w:bottom w:val="single" w:sz="4" w:space="0" w:color="auto"/>
              <w:right w:val="single" w:sz="4" w:space="0" w:color="auto"/>
            </w:tcBorders>
          </w:tcPr>
          <w:p w14:paraId="6CDAD87F"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B0673D" w14:textId="5B78E5A3"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756699" w14:textId="7524652A" w:rsidR="002339A7" w:rsidRPr="00F11966" w:rsidRDefault="002339A7" w:rsidP="002339A7">
            <w:pPr>
              <w:pStyle w:val="TAL"/>
              <w:rPr>
                <w:rFonts w:cs="Arial"/>
                <w:szCs w:val="18"/>
              </w:rPr>
            </w:pPr>
            <w:r>
              <w:rPr>
                <w:rFonts w:cs="Arial"/>
                <w:szCs w:val="18"/>
              </w:rPr>
              <w:t>Contains the MBS Service Information for the MBS session.</w:t>
            </w:r>
          </w:p>
        </w:tc>
      </w:tr>
      <w:tr w:rsidR="002339A7" w:rsidRPr="00F11966" w14:paraId="71032CD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2BBC15F" w14:textId="6A440E7A" w:rsidR="002339A7" w:rsidRPr="00F11966" w:rsidRDefault="002339A7" w:rsidP="002339A7">
            <w:pPr>
              <w:pStyle w:val="TAL"/>
            </w:pPr>
            <w:r>
              <w:t>mbsSessionSubsc</w:t>
            </w:r>
          </w:p>
        </w:tc>
        <w:tc>
          <w:tcPr>
            <w:tcW w:w="1559" w:type="dxa"/>
            <w:tcBorders>
              <w:top w:val="single" w:sz="4" w:space="0" w:color="auto"/>
              <w:left w:val="single" w:sz="4" w:space="0" w:color="auto"/>
              <w:bottom w:val="single" w:sz="4" w:space="0" w:color="auto"/>
              <w:right w:val="single" w:sz="4" w:space="0" w:color="auto"/>
            </w:tcBorders>
          </w:tcPr>
          <w:p w14:paraId="27F6421D" w14:textId="4FEC413A" w:rsidR="002339A7" w:rsidRPr="00F11966" w:rsidRDefault="002339A7" w:rsidP="002339A7">
            <w:pPr>
              <w:pStyle w:val="TAL"/>
            </w:pPr>
            <w:r>
              <w:t>MbsSessionSubscription</w:t>
            </w:r>
          </w:p>
        </w:tc>
        <w:tc>
          <w:tcPr>
            <w:tcW w:w="425" w:type="dxa"/>
            <w:tcBorders>
              <w:top w:val="single" w:sz="4" w:space="0" w:color="auto"/>
              <w:left w:val="single" w:sz="4" w:space="0" w:color="auto"/>
              <w:bottom w:val="single" w:sz="4" w:space="0" w:color="auto"/>
              <w:right w:val="single" w:sz="4" w:space="0" w:color="auto"/>
            </w:tcBorders>
          </w:tcPr>
          <w:p w14:paraId="2D531BE4"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61CCFF"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02444E" w14:textId="719C2F66" w:rsidR="002339A7" w:rsidRPr="00F11966" w:rsidRDefault="002339A7" w:rsidP="002339A7">
            <w:pPr>
              <w:pStyle w:val="TAL"/>
              <w:rPr>
                <w:rFonts w:cs="Arial"/>
                <w:szCs w:val="18"/>
              </w:rPr>
            </w:pPr>
            <w:r>
              <w:rPr>
                <w:rFonts w:cs="Arial"/>
                <w:szCs w:val="18"/>
              </w:rPr>
              <w:t>Contains the parameters to request the creation of a subscription to one or more MBS session status event(s).</w:t>
            </w:r>
          </w:p>
        </w:tc>
      </w:tr>
      <w:tr w:rsidR="002339A7" w:rsidRPr="00F11966" w14:paraId="666BCDA8"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1DD13E5" w14:textId="77777777" w:rsidR="002339A7" w:rsidRPr="00F11966" w:rsidRDefault="002339A7" w:rsidP="002339A7">
            <w:pPr>
              <w:pStyle w:val="TAL"/>
            </w:pPr>
            <w:r>
              <w:t>activityStatus</w:t>
            </w:r>
          </w:p>
        </w:tc>
        <w:tc>
          <w:tcPr>
            <w:tcW w:w="1559" w:type="dxa"/>
            <w:tcBorders>
              <w:top w:val="single" w:sz="4" w:space="0" w:color="auto"/>
              <w:left w:val="single" w:sz="4" w:space="0" w:color="auto"/>
              <w:bottom w:val="single" w:sz="4" w:space="0" w:color="auto"/>
              <w:right w:val="single" w:sz="4" w:space="0" w:color="auto"/>
            </w:tcBorders>
          </w:tcPr>
          <w:p w14:paraId="39510A8A" w14:textId="77777777" w:rsidR="002339A7" w:rsidRPr="00F11966" w:rsidRDefault="002339A7" w:rsidP="002339A7">
            <w:pPr>
              <w:pStyle w:val="TAL"/>
            </w:pPr>
            <w:r>
              <w:t>MbsSessionActivityStatus</w:t>
            </w:r>
          </w:p>
        </w:tc>
        <w:tc>
          <w:tcPr>
            <w:tcW w:w="425" w:type="dxa"/>
            <w:tcBorders>
              <w:top w:val="single" w:sz="4" w:space="0" w:color="auto"/>
              <w:left w:val="single" w:sz="4" w:space="0" w:color="auto"/>
              <w:bottom w:val="single" w:sz="4" w:space="0" w:color="auto"/>
              <w:right w:val="single" w:sz="4" w:space="0" w:color="auto"/>
            </w:tcBorders>
          </w:tcPr>
          <w:p w14:paraId="750E1B82"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24017"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1818E" w14:textId="4886E85C" w:rsidR="002339A7" w:rsidRDefault="002339A7" w:rsidP="002339A7">
            <w:pPr>
              <w:pStyle w:val="TAL"/>
              <w:rPr>
                <w:rFonts w:cs="Arial"/>
                <w:szCs w:val="18"/>
              </w:rPr>
            </w:pPr>
            <w:r>
              <w:rPr>
                <w:rFonts w:cs="Arial"/>
                <w:szCs w:val="18"/>
              </w:rPr>
              <w:t>Contains the session activity status (active or inactive).</w:t>
            </w:r>
          </w:p>
          <w:p w14:paraId="77F3FE32" w14:textId="3CFD527F" w:rsidR="002339A7" w:rsidRPr="00F11966" w:rsidRDefault="002339A7" w:rsidP="002339A7">
            <w:pPr>
              <w:pStyle w:val="TAL"/>
              <w:rPr>
                <w:rFonts w:cs="Arial"/>
                <w:szCs w:val="18"/>
              </w:rPr>
            </w:pPr>
            <w:r>
              <w:rPr>
                <w:rFonts w:cs="Arial"/>
                <w:szCs w:val="18"/>
              </w:rPr>
              <w:t>This IE may be provided if the "serviceType" attribute indicates a multicast MBS session.</w:t>
            </w:r>
          </w:p>
        </w:tc>
      </w:tr>
      <w:tr w:rsidR="002339A7" w:rsidRPr="00F11966" w14:paraId="303D0B49"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0BD8BDC" w14:textId="77777777" w:rsidR="002339A7" w:rsidRPr="00F11966" w:rsidRDefault="002339A7" w:rsidP="002339A7">
            <w:pPr>
              <w:pStyle w:val="TAL"/>
            </w:pPr>
            <w:r>
              <w:t>anyUeInd</w:t>
            </w:r>
          </w:p>
        </w:tc>
        <w:tc>
          <w:tcPr>
            <w:tcW w:w="1559" w:type="dxa"/>
            <w:tcBorders>
              <w:top w:val="single" w:sz="4" w:space="0" w:color="auto"/>
              <w:left w:val="single" w:sz="4" w:space="0" w:color="auto"/>
              <w:bottom w:val="single" w:sz="4" w:space="0" w:color="auto"/>
              <w:right w:val="single" w:sz="4" w:space="0" w:color="auto"/>
            </w:tcBorders>
          </w:tcPr>
          <w:p w14:paraId="12AB4AFF" w14:textId="0FA64548" w:rsidR="002339A7" w:rsidRPr="00F11966" w:rsidRDefault="002339A7" w:rsidP="002339A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068C478"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461366"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6307CC" w14:textId="77777777" w:rsidR="002339A7" w:rsidRDefault="002339A7" w:rsidP="002339A7">
            <w:pPr>
              <w:pStyle w:val="TAL"/>
              <w:rPr>
                <w:rFonts w:cs="Arial"/>
                <w:szCs w:val="18"/>
              </w:rPr>
            </w:pPr>
            <w:r>
              <w:rPr>
                <w:rFonts w:cs="Arial"/>
                <w:szCs w:val="18"/>
              </w:rPr>
              <w:t>Indication that any UE may join the MBS session.</w:t>
            </w:r>
          </w:p>
          <w:p w14:paraId="0F2EEB7D" w14:textId="1AB7DDBA" w:rsidR="002339A7" w:rsidRDefault="002339A7" w:rsidP="002339A7">
            <w:pPr>
              <w:pStyle w:val="TAL"/>
              <w:rPr>
                <w:rFonts w:cs="Arial"/>
                <w:szCs w:val="18"/>
              </w:rPr>
            </w:pPr>
            <w:r>
              <w:rPr>
                <w:rFonts w:cs="Arial"/>
                <w:szCs w:val="18"/>
              </w:rPr>
              <w:t>This IE may be provided if the "serviceType" attribute indicates a multicast MBS session.</w:t>
            </w:r>
          </w:p>
          <w:p w14:paraId="160CCDBD" w14:textId="77777777" w:rsidR="002339A7" w:rsidRDefault="002339A7" w:rsidP="002339A7">
            <w:pPr>
              <w:pStyle w:val="TAL"/>
              <w:rPr>
                <w:rFonts w:cs="Arial"/>
                <w:szCs w:val="18"/>
              </w:rPr>
            </w:pPr>
            <w:r>
              <w:rPr>
                <w:rFonts w:cs="Arial"/>
                <w:szCs w:val="18"/>
              </w:rPr>
              <w:t>When present, it shall be set as follows:</w:t>
            </w:r>
          </w:p>
          <w:p w14:paraId="043D8F66" w14:textId="77777777" w:rsidR="002339A7" w:rsidRDefault="002339A7" w:rsidP="002339A7">
            <w:pPr>
              <w:pStyle w:val="B1"/>
              <w:tabs>
                <w:tab w:val="num" w:pos="644"/>
              </w:tabs>
              <w:ind w:left="644" w:hanging="360"/>
              <w:rPr>
                <w:rFonts w:ascii="Arial" w:hAnsi="Arial" w:cs="Arial"/>
                <w:sz w:val="18"/>
                <w:szCs w:val="18"/>
                <w:lang w:eastAsia="zh-CN"/>
              </w:rPr>
            </w:pPr>
            <w:bookmarkStart w:id="4274" w:name="_PERM_MCCTEMPBM_CRPT84370122___2"/>
            <w:r>
              <w:rPr>
                <w:rFonts w:ascii="Arial" w:hAnsi="Arial" w:cs="Arial"/>
                <w:sz w:val="18"/>
                <w:szCs w:val="18"/>
                <w:lang w:eastAsia="zh-CN"/>
              </w:rPr>
              <w:t>- true: any UE may join the MBS session</w:t>
            </w:r>
          </w:p>
          <w:bookmarkEnd w:id="4274"/>
          <w:p w14:paraId="48B2F753" w14:textId="30ECA950" w:rsidR="002339A7" w:rsidRPr="004E17F7" w:rsidRDefault="002339A7" w:rsidP="004E17F7">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2339A7" w:rsidRPr="00F11966" w:rsidRDefault="002339A7" w:rsidP="002339A7">
            <w:pPr>
              <w:pStyle w:val="TAL"/>
              <w:rPr>
                <w:rFonts w:cs="Arial"/>
                <w:szCs w:val="18"/>
              </w:rPr>
            </w:pPr>
            <w:r>
              <w:rPr>
                <w:rFonts w:cs="Arial"/>
                <w:szCs w:val="18"/>
              </w:rPr>
              <w:t>Write-Only: true</w:t>
            </w:r>
          </w:p>
        </w:tc>
      </w:tr>
      <w:tr w:rsidR="002339A7" w:rsidRPr="00F11966" w14:paraId="1BBC50C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D0BD8FA" w14:textId="242D24B5" w:rsidR="002339A7" w:rsidRDefault="002339A7" w:rsidP="002339A7">
            <w:pPr>
              <w:pStyle w:val="TAL"/>
            </w:pPr>
            <w:r>
              <w:lastRenderedPageBreak/>
              <w:t>mbsFsaIdList</w:t>
            </w:r>
          </w:p>
        </w:tc>
        <w:tc>
          <w:tcPr>
            <w:tcW w:w="1559" w:type="dxa"/>
            <w:tcBorders>
              <w:top w:val="single" w:sz="4" w:space="0" w:color="auto"/>
              <w:left w:val="single" w:sz="4" w:space="0" w:color="auto"/>
              <w:bottom w:val="single" w:sz="4" w:space="0" w:color="auto"/>
              <w:right w:val="single" w:sz="4" w:space="0" w:color="auto"/>
            </w:tcBorders>
          </w:tcPr>
          <w:p w14:paraId="0A8FCF2F" w14:textId="72E6026D" w:rsidR="002339A7" w:rsidRDefault="002339A7" w:rsidP="002339A7">
            <w:pPr>
              <w:pStyle w:val="TAL"/>
            </w:pPr>
            <w:r>
              <w:t>array(MbsFsaId)</w:t>
            </w:r>
          </w:p>
        </w:tc>
        <w:tc>
          <w:tcPr>
            <w:tcW w:w="425" w:type="dxa"/>
            <w:tcBorders>
              <w:top w:val="single" w:sz="4" w:space="0" w:color="auto"/>
              <w:left w:val="single" w:sz="4" w:space="0" w:color="auto"/>
              <w:bottom w:val="single" w:sz="4" w:space="0" w:color="auto"/>
              <w:right w:val="single" w:sz="4" w:space="0" w:color="auto"/>
            </w:tcBorders>
          </w:tcPr>
          <w:p w14:paraId="4A0BE1D1" w14:textId="7CF80528"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E2DB0E" w14:textId="51EACF95" w:rsidR="002339A7" w:rsidRDefault="002339A7" w:rsidP="002339A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9794F06" w14:textId="02282846" w:rsidR="002339A7" w:rsidRDefault="002339A7" w:rsidP="002339A7">
            <w:pPr>
              <w:pStyle w:val="TAL"/>
              <w:rPr>
                <w:rFonts w:cs="Arial"/>
                <w:szCs w:val="18"/>
              </w:rPr>
            </w:pPr>
            <w:r>
              <w:rPr>
                <w:rFonts w:cs="Arial"/>
                <w:szCs w:val="18"/>
              </w:rPr>
              <w:t>List of MBS Frequency Selection Area Identifiers, for a broadcast MBS session.</w:t>
            </w:r>
          </w:p>
          <w:p w14:paraId="1DD97A70" w14:textId="77777777" w:rsidR="002339A7" w:rsidRDefault="002339A7" w:rsidP="002339A7">
            <w:pPr>
              <w:pStyle w:val="TAL"/>
              <w:rPr>
                <w:rFonts w:cs="Arial"/>
                <w:szCs w:val="18"/>
              </w:rPr>
            </w:pPr>
          </w:p>
          <w:p w14:paraId="4DFA708B" w14:textId="5E707FF9" w:rsidR="002339A7" w:rsidRDefault="002339A7" w:rsidP="002339A7">
            <w:pPr>
              <w:pStyle w:val="TAL"/>
              <w:rPr>
                <w:rFonts w:cs="Arial"/>
                <w:szCs w:val="18"/>
              </w:rPr>
            </w:pPr>
            <w:r>
              <w:rPr>
                <w:rFonts w:cs="Arial"/>
                <w:szCs w:val="18"/>
              </w:rPr>
              <w:t>This attribute may be present if the "serviceType" attribute indicates a broadcast MBS session.</w:t>
            </w:r>
          </w:p>
        </w:tc>
      </w:tr>
      <w:tr w:rsidR="0092133F" w:rsidRPr="00F11966" w14:paraId="4890E095"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8BF5DDF" w14:textId="6BD03673" w:rsidR="0092133F" w:rsidRDefault="0092133F" w:rsidP="0092133F">
            <w:pPr>
              <w:pStyle w:val="TAL"/>
            </w:pPr>
            <w:r>
              <w:t>associatedSessionId</w:t>
            </w:r>
          </w:p>
        </w:tc>
        <w:tc>
          <w:tcPr>
            <w:tcW w:w="1559" w:type="dxa"/>
            <w:tcBorders>
              <w:top w:val="single" w:sz="4" w:space="0" w:color="auto"/>
              <w:left w:val="single" w:sz="4" w:space="0" w:color="auto"/>
              <w:bottom w:val="single" w:sz="4" w:space="0" w:color="auto"/>
              <w:right w:val="single" w:sz="4" w:space="0" w:color="auto"/>
            </w:tcBorders>
          </w:tcPr>
          <w:p w14:paraId="50810F0D" w14:textId="2DC5D124" w:rsidR="0092133F" w:rsidRDefault="0092133F" w:rsidP="0092133F">
            <w:pPr>
              <w:pStyle w:val="TAL"/>
            </w:pPr>
            <w:r>
              <w:t>AssociatedSessionId</w:t>
            </w:r>
          </w:p>
        </w:tc>
        <w:tc>
          <w:tcPr>
            <w:tcW w:w="425" w:type="dxa"/>
            <w:tcBorders>
              <w:top w:val="single" w:sz="4" w:space="0" w:color="auto"/>
              <w:left w:val="single" w:sz="4" w:space="0" w:color="auto"/>
              <w:bottom w:val="single" w:sz="4" w:space="0" w:color="auto"/>
              <w:right w:val="single" w:sz="4" w:space="0" w:color="auto"/>
            </w:tcBorders>
          </w:tcPr>
          <w:p w14:paraId="022B33CD" w14:textId="18F52A1F" w:rsidR="0092133F" w:rsidRDefault="0092133F" w:rsidP="009213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EFD4A" w14:textId="105DAB26" w:rsidR="0092133F" w:rsidRDefault="0092133F" w:rsidP="009213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F7D41C" w14:textId="747B9A02" w:rsidR="0092133F" w:rsidRDefault="0092133F" w:rsidP="0092133F">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92133F" w:rsidRPr="00F11966" w14:paraId="1F21131B" w14:textId="77777777" w:rsidTr="004328A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E7DBCE2" w14:textId="715275F7" w:rsidR="0092133F" w:rsidRDefault="0092133F" w:rsidP="0092133F">
            <w:pPr>
              <w:pStyle w:val="TAN"/>
            </w:pPr>
            <w:r>
              <w:t>NOTE 1:</w:t>
            </w:r>
            <w:r>
              <w:tab/>
              <w:t>At least one of the mbsSessionId IE and tmgiAllocReq IE shall be present. Both may be present if the mbsSessionId IE does not contain a TMGI (i.e. if it only contains a SSM).</w:t>
            </w:r>
          </w:p>
          <w:p w14:paraId="30E6BE58" w14:textId="19EFD7DD" w:rsidR="0092133F" w:rsidRPr="00F11966" w:rsidRDefault="0092133F" w:rsidP="0092133F">
            <w:pPr>
              <w:pStyle w:val="TAN"/>
              <w:rPr>
                <w:rFonts w:cs="Arial"/>
                <w:szCs w:val="18"/>
              </w:rPr>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4275" w:name="_Toc101254133"/>
      <w:bookmarkStart w:id="4276" w:name="_Toc101254572"/>
      <w:bookmarkStart w:id="4277" w:name="_Toc104112284"/>
      <w:bookmarkStart w:id="4278" w:name="_Toc104192461"/>
      <w:bookmarkStart w:id="4279" w:name="_Toc104193025"/>
      <w:bookmarkStart w:id="4280" w:name="_Toc133336411"/>
      <w:bookmarkStart w:id="4281" w:name="_Toc136242715"/>
      <w:r>
        <w:lastRenderedPageBreak/>
        <w:t>5.9.4.7</w:t>
      </w:r>
      <w:r>
        <w:tab/>
        <w:t>Type: MbsSessionSubscription</w:t>
      </w:r>
      <w:bookmarkEnd w:id="4275"/>
      <w:bookmarkEnd w:id="4276"/>
      <w:bookmarkEnd w:id="4277"/>
      <w:bookmarkEnd w:id="4278"/>
      <w:bookmarkEnd w:id="4279"/>
      <w:bookmarkEnd w:id="4280"/>
      <w:bookmarkEnd w:id="4281"/>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4282" w:name="_Toc101254134"/>
      <w:bookmarkStart w:id="4283" w:name="_Toc101254573"/>
      <w:bookmarkStart w:id="4284" w:name="_Toc104112285"/>
      <w:bookmarkStart w:id="4285" w:name="_Toc104192462"/>
      <w:bookmarkStart w:id="4286" w:name="_Toc104193026"/>
      <w:bookmarkStart w:id="4287" w:name="_Toc133336412"/>
      <w:bookmarkStart w:id="4288" w:name="_Toc136242716"/>
      <w:r>
        <w:t>5.9.4.8</w:t>
      </w:r>
      <w:r>
        <w:tab/>
        <w:t>Type: MbsSessionEventReportList</w:t>
      </w:r>
      <w:bookmarkEnd w:id="4282"/>
      <w:bookmarkEnd w:id="4283"/>
      <w:bookmarkEnd w:id="4284"/>
      <w:bookmarkEnd w:id="4285"/>
      <w:bookmarkEnd w:id="4286"/>
      <w:bookmarkEnd w:id="4287"/>
      <w:bookmarkEnd w:id="4288"/>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4289" w:name="_Toc101254135"/>
      <w:bookmarkStart w:id="4290" w:name="_Toc101254574"/>
      <w:bookmarkStart w:id="4291" w:name="_Toc104112286"/>
      <w:bookmarkStart w:id="4292" w:name="_Toc104192463"/>
      <w:bookmarkStart w:id="4293" w:name="_Toc104193027"/>
      <w:bookmarkStart w:id="4294" w:name="_Toc133336413"/>
      <w:bookmarkStart w:id="4295" w:name="_Toc136242717"/>
      <w:r>
        <w:lastRenderedPageBreak/>
        <w:t>5.9.4.9</w:t>
      </w:r>
      <w:r>
        <w:tab/>
        <w:t>Type: MbsSessionEvent</w:t>
      </w:r>
      <w:bookmarkEnd w:id="4289"/>
      <w:bookmarkEnd w:id="4290"/>
      <w:bookmarkEnd w:id="4291"/>
      <w:bookmarkEnd w:id="4292"/>
      <w:bookmarkEnd w:id="4293"/>
      <w:bookmarkEnd w:id="4294"/>
      <w:bookmarkEnd w:id="4295"/>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4296" w:name="_Toc101254136"/>
      <w:bookmarkStart w:id="4297" w:name="_Toc101254575"/>
      <w:bookmarkStart w:id="4298" w:name="_Toc104112287"/>
      <w:bookmarkStart w:id="4299" w:name="_Toc104192464"/>
      <w:bookmarkStart w:id="4300" w:name="_Toc104193028"/>
      <w:bookmarkStart w:id="4301" w:name="_Toc133336414"/>
      <w:bookmarkStart w:id="4302" w:name="_Toc136242718"/>
      <w:r>
        <w:t>5.9.4.10</w:t>
      </w:r>
      <w:r>
        <w:tab/>
        <w:t>Type: MbsSessionEventReport</w:t>
      </w:r>
      <w:bookmarkEnd w:id="4296"/>
      <w:bookmarkEnd w:id="4297"/>
      <w:bookmarkEnd w:id="4298"/>
      <w:bookmarkEnd w:id="4299"/>
      <w:bookmarkEnd w:id="4300"/>
      <w:bookmarkEnd w:id="4301"/>
      <w:bookmarkEnd w:id="4302"/>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4303" w:name="_Toc101254137"/>
      <w:bookmarkStart w:id="4304" w:name="_Toc101254576"/>
      <w:bookmarkStart w:id="4305" w:name="_Toc104112288"/>
      <w:bookmarkStart w:id="4306" w:name="_Toc104192465"/>
      <w:bookmarkStart w:id="4307" w:name="_Toc104193029"/>
      <w:bookmarkStart w:id="4308" w:name="_Toc133336415"/>
      <w:bookmarkStart w:id="4309" w:name="_Toc136242719"/>
      <w:r w:rsidRPr="00F11966">
        <w:t>5.</w:t>
      </w:r>
      <w:r>
        <w:t>9</w:t>
      </w:r>
      <w:r w:rsidRPr="00F11966">
        <w:t>.4.</w:t>
      </w:r>
      <w:r>
        <w:t>11</w:t>
      </w:r>
      <w:r w:rsidRPr="00F11966">
        <w:tab/>
        <w:t xml:space="preserve">Type: </w:t>
      </w:r>
      <w:r>
        <w:t>ExternalMbsServiceArea</w:t>
      </w:r>
      <w:bookmarkEnd w:id="4303"/>
      <w:bookmarkEnd w:id="4304"/>
      <w:bookmarkEnd w:id="4305"/>
      <w:bookmarkEnd w:id="4306"/>
      <w:bookmarkEnd w:id="4307"/>
      <w:bookmarkEnd w:id="4308"/>
      <w:bookmarkEnd w:id="4309"/>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4310" w:name="_Toc101254580"/>
      <w:bookmarkStart w:id="4311" w:name="_Toc104112292"/>
      <w:bookmarkStart w:id="4312" w:name="_Toc104192466"/>
      <w:bookmarkStart w:id="4313" w:name="_Toc104193030"/>
      <w:bookmarkStart w:id="4314" w:name="_Toc133336416"/>
      <w:bookmarkStart w:id="4315" w:name="_Toc136242720"/>
      <w:r w:rsidRPr="00B9255A">
        <w:t>5.9.4.</w:t>
      </w:r>
      <w:r>
        <w:t>1</w:t>
      </w:r>
      <w:r w:rsidR="00D855F9">
        <w:t>2</w:t>
      </w:r>
      <w:r w:rsidRPr="00B9255A">
        <w:tab/>
        <w:t>Type: MbsSe</w:t>
      </w:r>
      <w:r>
        <w:t>curityContext</w:t>
      </w:r>
      <w:bookmarkEnd w:id="4310"/>
      <w:bookmarkEnd w:id="4311"/>
      <w:bookmarkEnd w:id="4312"/>
      <w:bookmarkEnd w:id="4313"/>
      <w:bookmarkEnd w:id="4314"/>
      <w:bookmarkEnd w:id="4315"/>
    </w:p>
    <w:p w14:paraId="00642AAC" w14:textId="48FE68B4" w:rsidR="0075592C" w:rsidRPr="00B9255A" w:rsidRDefault="0075592C" w:rsidP="0075592C">
      <w:pPr>
        <w:keepNext/>
        <w:keepLines/>
        <w:spacing w:before="60"/>
        <w:jc w:val="center"/>
        <w:rPr>
          <w:rFonts w:ascii="Arial" w:hAnsi="Arial"/>
          <w:b/>
        </w:rPr>
      </w:pPr>
      <w:bookmarkStart w:id="4316" w:name="MCCQCTEMPBM_00000056"/>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4316"/>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3038A25" w:rsidR="0075592C" w:rsidRPr="00B9255A" w:rsidRDefault="0075592C" w:rsidP="00E26B1B">
      <w:pPr>
        <w:pStyle w:val="Heading4"/>
      </w:pPr>
      <w:bookmarkStart w:id="4317" w:name="_Toc101254581"/>
      <w:bookmarkStart w:id="4318" w:name="_Toc104112293"/>
      <w:bookmarkStart w:id="4319" w:name="_Toc104192467"/>
      <w:bookmarkStart w:id="4320" w:name="_Toc104193031"/>
      <w:bookmarkStart w:id="4321" w:name="_Toc133336417"/>
      <w:bookmarkStart w:id="4322" w:name="_Toc136242721"/>
      <w:r w:rsidRPr="00B9255A">
        <w:lastRenderedPageBreak/>
        <w:t>5.9.4.</w:t>
      </w:r>
      <w:r>
        <w:t>1</w:t>
      </w:r>
      <w:r w:rsidR="00D855F9">
        <w:t>3</w:t>
      </w:r>
      <w:r w:rsidRPr="00B9255A">
        <w:tab/>
        <w:t>Type: Mbs</w:t>
      </w:r>
      <w:r>
        <w:t>KeyInfo</w:t>
      </w:r>
      <w:bookmarkEnd w:id="4317"/>
      <w:bookmarkEnd w:id="4318"/>
      <w:bookmarkEnd w:id="4319"/>
      <w:bookmarkEnd w:id="4320"/>
      <w:bookmarkEnd w:id="4321"/>
      <w:bookmarkEnd w:id="4322"/>
    </w:p>
    <w:p w14:paraId="412DB000" w14:textId="19D79598" w:rsidR="0075592C" w:rsidRPr="00B9255A" w:rsidRDefault="0075592C" w:rsidP="0075592C">
      <w:pPr>
        <w:keepNext/>
        <w:keepLines/>
        <w:spacing w:before="60"/>
        <w:jc w:val="center"/>
        <w:rPr>
          <w:rFonts w:ascii="Arial" w:hAnsi="Arial"/>
          <w:b/>
        </w:rPr>
      </w:pPr>
      <w:bookmarkStart w:id="4323" w:name="MCCQCTEMPBM_00000057"/>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4323"/>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77777777"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OpenAPI Specification [3],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77777777"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77777777"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 [3],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0F814468" w:rsidR="00A21F69" w:rsidRDefault="00A21F69" w:rsidP="00A21F69">
            <w:pPr>
              <w:pStyle w:val="TAL"/>
              <w:rPr>
                <w:rFonts w:cs="Arial"/>
                <w:szCs w:val="18"/>
              </w:rPr>
            </w:pPr>
            <w:r>
              <w:rPr>
                <w:rFonts w:cs="Arial"/>
                <w:szCs w:val="18"/>
              </w:rPr>
              <w:t>MSK Lifetime as defined in 3GPP TS 33.501  [4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77777777"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77777777"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4324" w:name="_Toc101254141"/>
      <w:bookmarkStart w:id="4325" w:name="_Toc101254582"/>
      <w:bookmarkStart w:id="4326" w:name="_Toc104112294"/>
      <w:bookmarkStart w:id="4327" w:name="_Toc104192468"/>
      <w:bookmarkStart w:id="4328" w:name="_Toc104193032"/>
      <w:bookmarkStart w:id="4329" w:name="_Toc133336418"/>
      <w:bookmarkStart w:id="4330" w:name="_Toc136242722"/>
      <w:r>
        <w:t>5.9.4.1</w:t>
      </w:r>
      <w:r w:rsidR="00D855F9">
        <w:t>4</w:t>
      </w:r>
      <w:r>
        <w:tab/>
        <w:t>Type: IngressTunAddrInfo</w:t>
      </w:r>
      <w:bookmarkEnd w:id="4324"/>
      <w:bookmarkEnd w:id="4325"/>
      <w:bookmarkEnd w:id="4326"/>
      <w:bookmarkEnd w:id="4327"/>
      <w:bookmarkEnd w:id="4328"/>
      <w:bookmarkEnd w:id="4329"/>
      <w:bookmarkEnd w:id="4330"/>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4331" w:name="_Toc97025568"/>
      <w:bookmarkStart w:id="4332" w:name="_Toc101254142"/>
      <w:bookmarkStart w:id="4333" w:name="_Toc101254583"/>
      <w:bookmarkStart w:id="4334" w:name="_Toc104112295"/>
      <w:bookmarkStart w:id="4335" w:name="_Toc104192469"/>
      <w:bookmarkStart w:id="4336" w:name="_Toc104193033"/>
      <w:bookmarkStart w:id="4337" w:name="_Toc133336419"/>
      <w:bookmarkStart w:id="4338" w:name="_Toc136242723"/>
      <w:r w:rsidRPr="00F11966">
        <w:lastRenderedPageBreak/>
        <w:t>5.</w:t>
      </w:r>
      <w:r>
        <w:t>9</w:t>
      </w:r>
      <w:r w:rsidRPr="00F11966">
        <w:t>.4.</w:t>
      </w:r>
      <w:r>
        <w:t>1</w:t>
      </w:r>
      <w:r w:rsidR="00D855F9">
        <w:t>5</w:t>
      </w:r>
      <w:r w:rsidRPr="00F11966">
        <w:tab/>
        <w:t xml:space="preserve">Type: </w:t>
      </w:r>
      <w:r>
        <w:t>MbsServiceArea</w:t>
      </w:r>
      <w:bookmarkEnd w:id="4331"/>
      <w:r>
        <w:t>Info</w:t>
      </w:r>
      <w:bookmarkEnd w:id="4332"/>
      <w:bookmarkEnd w:id="4333"/>
      <w:bookmarkEnd w:id="4334"/>
      <w:bookmarkEnd w:id="4335"/>
      <w:bookmarkEnd w:id="4336"/>
      <w:bookmarkEnd w:id="4337"/>
      <w:bookmarkEnd w:id="4338"/>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4339" w:name="_Toc133336420"/>
      <w:bookmarkStart w:id="4340" w:name="_Toc136242724"/>
      <w:r w:rsidRPr="00F11966">
        <w:t>5.</w:t>
      </w:r>
      <w:r>
        <w:t>9</w:t>
      </w:r>
      <w:r w:rsidRPr="00F11966">
        <w:t>.4.</w:t>
      </w:r>
      <w:r w:rsidRPr="0079055A">
        <w:t>16</w:t>
      </w:r>
      <w:r w:rsidRPr="00F11966">
        <w:tab/>
        <w:t xml:space="preserve">Type: </w:t>
      </w:r>
      <w:r>
        <w:t>MbsServiceInfo</w:t>
      </w:r>
      <w:bookmarkEnd w:id="4339"/>
      <w:bookmarkEnd w:id="4340"/>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77777777" w:rsidR="00C60DAA" w:rsidRDefault="00C60DAA" w:rsidP="00C60DAA">
            <w:pPr>
              <w:pStyle w:val="TAL"/>
              <w:rPr>
                <w:rFonts w:cs="Arial"/>
                <w:szCs w:val="18"/>
              </w:rPr>
            </w:pPr>
            <w:r>
              <w:rPr>
                <w:rFonts w:cs="Arial"/>
                <w:szCs w:val="18"/>
              </w:rPr>
              <w:t xml:space="preserve">The key of the map is the </w:t>
            </w:r>
            <w:r>
              <w:t xml:space="preserve">"medCompN" </w:t>
            </w:r>
            <w:r>
              <w:rPr>
                <w:rFonts w:cs="Arial"/>
                <w:szCs w:val="18"/>
              </w:rPr>
              <w:t>attribute of the corresponding MbsMediaComRm data structure provided as a map entry</w:t>
            </w:r>
            <w:r>
              <w:t>.</w:t>
            </w:r>
          </w:p>
        </w:tc>
      </w:tr>
      <w:tr w:rsidR="00C60DAA" w:rsidRPr="00F11966" w14:paraId="3F06313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4341" w:name="_Toc133336421"/>
      <w:bookmarkStart w:id="4342" w:name="_Toc136242725"/>
      <w:r w:rsidRPr="00F11966">
        <w:t>5.</w:t>
      </w:r>
      <w:r>
        <w:t>9</w:t>
      </w:r>
      <w:r w:rsidRPr="00F11966">
        <w:t>.4.</w:t>
      </w:r>
      <w:r w:rsidRPr="0079055A">
        <w:t>17</w:t>
      </w:r>
      <w:r w:rsidRPr="00F11966">
        <w:tab/>
        <w:t xml:space="preserve">Type: </w:t>
      </w:r>
      <w:r>
        <w:t>MbsMediaComp</w:t>
      </w:r>
      <w:bookmarkEnd w:id="4341"/>
      <w:bookmarkEnd w:id="4342"/>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4343" w:name="_Toc133336422"/>
      <w:bookmarkStart w:id="4344" w:name="_Toc136242726"/>
      <w:r w:rsidRPr="00F11966">
        <w:t>5.</w:t>
      </w:r>
      <w:r>
        <w:t>9</w:t>
      </w:r>
      <w:r w:rsidRPr="00F11966">
        <w:t>.4.</w:t>
      </w:r>
      <w:r w:rsidRPr="0079055A">
        <w:t>18</w:t>
      </w:r>
      <w:r w:rsidRPr="00F11966">
        <w:tab/>
        <w:t xml:space="preserve">Type: </w:t>
      </w:r>
      <w:r>
        <w:t>MbsMediaCompRm</w:t>
      </w:r>
      <w:bookmarkEnd w:id="4343"/>
      <w:bookmarkEnd w:id="4344"/>
    </w:p>
    <w:p w14:paraId="012AC356" w14:textId="77777777" w:rsidR="00C60DAA" w:rsidRDefault="00C60DAA" w:rsidP="00C60DAA">
      <w:r>
        <w:t>This data type is defined in the same way as the MediaComponent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4345" w:name="_Toc133336423"/>
      <w:bookmarkStart w:id="4346" w:name="_Toc136242727"/>
      <w:r w:rsidRPr="00F11966">
        <w:lastRenderedPageBreak/>
        <w:t>5.</w:t>
      </w:r>
      <w:r>
        <w:t>9</w:t>
      </w:r>
      <w:r w:rsidRPr="00F11966">
        <w:t>.4.</w:t>
      </w:r>
      <w:r w:rsidRPr="0079055A">
        <w:t>19</w:t>
      </w:r>
      <w:r w:rsidRPr="00F11966">
        <w:tab/>
        <w:t xml:space="preserve">Type: </w:t>
      </w:r>
      <w:r>
        <w:t>MbsQoSReq</w:t>
      </w:r>
      <w:bookmarkEnd w:id="4345"/>
      <w:bookmarkEnd w:id="4346"/>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77777777" w:rsidR="00C60DAA" w:rsidRDefault="00C60DAA" w:rsidP="00C60DAA">
            <w:pPr>
              <w:pStyle w:val="TAC"/>
            </w:pPr>
            <w:r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4347" w:name="_Toc133336424"/>
      <w:bookmarkStart w:id="4348" w:name="_Toc136242728"/>
      <w:r w:rsidRPr="00F11966">
        <w:t>5.</w:t>
      </w:r>
      <w:r>
        <w:t>9</w:t>
      </w:r>
      <w:r w:rsidRPr="00F11966">
        <w:t>.4.</w:t>
      </w:r>
      <w:r w:rsidRPr="0079055A">
        <w:t>20</w:t>
      </w:r>
      <w:r w:rsidRPr="00F11966">
        <w:tab/>
        <w:t xml:space="preserve">Type: </w:t>
      </w:r>
      <w:r>
        <w:t>MbsMediaInfo</w:t>
      </w:r>
      <w:bookmarkEnd w:id="4347"/>
      <w:bookmarkEnd w:id="4348"/>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92133F">
      <w:pPr>
        <w:pStyle w:val="Heading4"/>
      </w:pPr>
      <w:bookmarkStart w:id="4349" w:name="_Toc85877131"/>
      <w:bookmarkStart w:id="4350" w:name="_Toc88681586"/>
      <w:bookmarkStart w:id="4351" w:name="_Toc89678273"/>
      <w:bookmarkStart w:id="4352" w:name="_Toc98501364"/>
      <w:bookmarkStart w:id="4353" w:name="_Toc106634653"/>
      <w:bookmarkStart w:id="4354" w:name="_Toc114825432"/>
      <w:bookmarkStart w:id="4355" w:name="_Toc122089462"/>
      <w:bookmarkStart w:id="4356" w:name="_Toc133336425"/>
      <w:bookmarkStart w:id="4357" w:name="_Toc136242729"/>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4349"/>
      <w:bookmarkEnd w:id="4350"/>
      <w:bookmarkEnd w:id="4351"/>
      <w:bookmarkEnd w:id="4352"/>
      <w:bookmarkEnd w:id="4353"/>
      <w:bookmarkEnd w:id="4354"/>
      <w:bookmarkEnd w:id="4355"/>
      <w:bookmarkEnd w:id="4356"/>
      <w:bookmarkEnd w:id="4357"/>
    </w:p>
    <w:p w14:paraId="2B4D9046" w14:textId="2EABC9F1" w:rsidR="0092133F" w:rsidRPr="00052626" w:rsidRDefault="0092133F" w:rsidP="0092133F">
      <w:pPr>
        <w:pStyle w:val="Heading5"/>
      </w:pPr>
      <w:bookmarkStart w:id="4358" w:name="_Toc133336426"/>
      <w:bookmarkStart w:id="4359" w:name="_Toc136242730"/>
      <w:r>
        <w:t>5</w:t>
      </w:r>
      <w:r w:rsidRPr="00052626">
        <w:t>.</w:t>
      </w:r>
      <w:r>
        <w:t>9</w:t>
      </w:r>
      <w:r w:rsidRPr="00052626">
        <w:t>.</w:t>
      </w:r>
      <w:r>
        <w:t>4</w:t>
      </w:r>
      <w:r w:rsidRPr="00052626">
        <w:t>.</w:t>
      </w:r>
      <w:r>
        <w:t>21</w:t>
      </w:r>
      <w:r w:rsidRPr="00052626">
        <w:t>.</w:t>
      </w:r>
      <w:r>
        <w:t>1</w:t>
      </w:r>
      <w:r w:rsidRPr="00052626">
        <w:tab/>
        <w:t xml:space="preserve">Type: </w:t>
      </w:r>
      <w:r>
        <w:t>AssociatedSessionId</w:t>
      </w:r>
      <w:bookmarkEnd w:id="4358"/>
      <w:bookmarkEnd w:id="4359"/>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7777777" w:rsidR="0092133F" w:rsidRDefault="0092133F"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4360" w:name="_Toc36462716"/>
      <w:bookmarkStart w:id="4361" w:name="_Toc36462912"/>
      <w:bookmarkStart w:id="4362" w:name="_Toc133336427"/>
      <w:bookmarkStart w:id="4363" w:name="_Toc136242731"/>
      <w:r w:rsidRPr="00F11966">
        <w:t>Annex A (normative):</w:t>
      </w:r>
      <w:r w:rsidRPr="00F11966">
        <w:br/>
        <w:t>OpenAPI specification</w:t>
      </w:r>
      <w:bookmarkEnd w:id="4360"/>
      <w:bookmarkEnd w:id="4361"/>
      <w:bookmarkEnd w:id="4362"/>
      <w:bookmarkEnd w:id="4363"/>
    </w:p>
    <w:p w14:paraId="52A11D61" w14:textId="77777777" w:rsidR="00E92CBF" w:rsidRPr="00F11966" w:rsidRDefault="00E92CBF" w:rsidP="00E26B1B">
      <w:pPr>
        <w:pStyle w:val="Heading1"/>
      </w:pPr>
      <w:bookmarkStart w:id="4364" w:name="_Toc24925934"/>
      <w:bookmarkStart w:id="4365" w:name="_Toc24926112"/>
      <w:bookmarkStart w:id="4366" w:name="_Toc24926288"/>
      <w:bookmarkStart w:id="4367" w:name="_Toc33964148"/>
      <w:bookmarkStart w:id="4368" w:name="_Toc33980915"/>
      <w:bookmarkStart w:id="4369" w:name="_Toc36462717"/>
      <w:bookmarkStart w:id="4370" w:name="_Toc36462913"/>
      <w:bookmarkStart w:id="4371" w:name="_Toc43026184"/>
      <w:bookmarkStart w:id="4372" w:name="_Toc49763718"/>
      <w:bookmarkStart w:id="4373" w:name="_Toc56754419"/>
      <w:bookmarkStart w:id="4374" w:name="_Toc88743219"/>
      <w:bookmarkStart w:id="4375" w:name="_Toc101254143"/>
      <w:bookmarkStart w:id="4376" w:name="_Toc101254584"/>
      <w:bookmarkStart w:id="4377" w:name="_Toc104112296"/>
      <w:bookmarkStart w:id="4378" w:name="_Toc104192470"/>
      <w:bookmarkStart w:id="4379" w:name="_Toc104193034"/>
      <w:bookmarkStart w:id="4380" w:name="_Toc133336428"/>
      <w:bookmarkStart w:id="4381" w:name="_Toc136242732"/>
      <w:r w:rsidRPr="00F11966">
        <w:t>A.1</w:t>
      </w:r>
      <w:r w:rsidRPr="00F11966">
        <w:tab/>
        <w:t>General</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lastRenderedPageBreak/>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4382" w:name="_Toc24925935"/>
      <w:bookmarkStart w:id="4383" w:name="_Toc24926113"/>
      <w:bookmarkStart w:id="4384" w:name="_Toc24926289"/>
      <w:bookmarkStart w:id="4385" w:name="_Toc33964149"/>
      <w:bookmarkStart w:id="4386" w:name="_Toc33980916"/>
      <w:bookmarkStart w:id="4387" w:name="_Toc36462718"/>
      <w:bookmarkStart w:id="4388" w:name="_Toc36462914"/>
      <w:bookmarkStart w:id="4389" w:name="_Toc43026185"/>
      <w:bookmarkStart w:id="4390" w:name="_Toc49763719"/>
      <w:bookmarkStart w:id="4391" w:name="_Toc56754420"/>
      <w:bookmarkStart w:id="4392" w:name="_Toc88743220"/>
      <w:bookmarkStart w:id="4393" w:name="_Toc101254144"/>
      <w:bookmarkStart w:id="4394" w:name="_Toc101254585"/>
      <w:bookmarkStart w:id="4395" w:name="_Toc104112297"/>
      <w:bookmarkStart w:id="4396" w:name="_Toc104192471"/>
      <w:bookmarkStart w:id="4397" w:name="_Toc104193035"/>
      <w:bookmarkStart w:id="4398" w:name="_Toc133336429"/>
      <w:bookmarkStart w:id="4399" w:name="_Toc136242733"/>
      <w:r w:rsidRPr="00F11966">
        <w:t>A.2</w:t>
      </w:r>
      <w:r w:rsidRPr="00F11966">
        <w:tab/>
        <w:t>Data related to Common Data Types</w:t>
      </w:r>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p>
    <w:p w14:paraId="55DB8F8A" w14:textId="77777777" w:rsidR="002069F8" w:rsidRPr="00F11966" w:rsidRDefault="002069F8" w:rsidP="002069F8">
      <w:pPr>
        <w:pStyle w:val="PL"/>
        <w:rPr>
          <w:lang w:val="en-US"/>
        </w:rPr>
      </w:pPr>
      <w:bookmarkStart w:id="4400"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6C5EA185" w:rsidR="002069F8" w:rsidRDefault="002069F8" w:rsidP="002069F8">
      <w:pPr>
        <w:pStyle w:val="PL"/>
        <w:rPr>
          <w:lang w:val="en-US"/>
        </w:rPr>
      </w:pPr>
      <w:r w:rsidRPr="00F11966">
        <w:rPr>
          <w:lang w:val="en-US"/>
        </w:rPr>
        <w:t xml:space="preserve">  version: '1.</w:t>
      </w:r>
      <w:r w:rsidR="00F966AA">
        <w:rPr>
          <w:lang w:val="en-US"/>
        </w:rPr>
        <w:t>5</w:t>
      </w:r>
      <w:r>
        <w:rPr>
          <w:lang w:val="en-US"/>
        </w:rPr>
        <w:t>.0</w:t>
      </w:r>
      <w:r w:rsidR="008723FA">
        <w:rPr>
          <w:lang w:val="en-US"/>
        </w:rPr>
        <w:t>-alpha.</w:t>
      </w:r>
      <w:r w:rsidR="00123A1A">
        <w:rPr>
          <w:lang/>
        </w:rPr>
        <w:t>3</w:t>
      </w:r>
      <w:r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205A8282" w:rsidR="002069F8" w:rsidRPr="00F11966" w:rsidRDefault="002069F8" w:rsidP="002069F8">
      <w:pPr>
        <w:pStyle w:val="PL"/>
      </w:pPr>
      <w:r w:rsidRPr="00F11966">
        <w:t xml:space="preserve">    © 202</w:t>
      </w:r>
      <w:r w:rsidR="00390ECE">
        <w:t>3</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05675199"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367479">
        <w:rPr>
          <w:lang/>
        </w:rPr>
        <w:t>2</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4400"/>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CD756CC" w14:textId="43CCB044" w:rsidR="002069F8" w:rsidRDefault="002069F8" w:rsidP="002069F8">
      <w:pPr>
        <w:pStyle w:val="PL"/>
        <w:rPr>
          <w:lang w:val="en-US"/>
        </w:rPr>
      </w:pPr>
      <w:r w:rsidRPr="00F11966">
        <w:t xml:space="preserve">      description: </w:t>
      </w:r>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lastRenderedPageBreak/>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lastRenderedPageBreak/>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lastRenderedPageBreak/>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72B11DBC" w14:textId="77777777" w:rsidR="002069F8" w:rsidRDefault="002069F8" w:rsidP="002069F8">
      <w:pPr>
        <w:pStyle w:val="PL"/>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017675">
        <w:t>pattern: '^(imsi-[0-9]{5,15}|nai-.+|msisdn-[0-9]{5,15}|extid-[^@]+@[^@]+|gci-.+|gli-.+|.+)$'</w:t>
      </w:r>
    </w:p>
    <w:p w14:paraId="52FEF6B1" w14:textId="77777777" w:rsidR="002069F8" w:rsidRPr="00F11966" w:rsidRDefault="002069F8" w:rsidP="002069F8">
      <w:pPr>
        <w:pStyle w:val="PL"/>
        <w:rPr>
          <w:lang w:val="en-US"/>
        </w:rPr>
      </w:pPr>
      <w:r w:rsidRPr="00017675">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lastRenderedPageBreak/>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134F85A8" w:rsidR="0001701A" w:rsidRDefault="0001701A" w:rsidP="002069F8">
      <w:pPr>
        <w:pStyle w:val="PL"/>
      </w:pPr>
      <w:r>
        <w:t xml:space="preserve">       </w:t>
      </w:r>
      <w:r w:rsidR="002069F8" w:rsidRPr="00F11966">
        <w:t xml:space="preserve"> and the subsequent weekdays </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lastRenderedPageBreak/>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01E9EFAE" w14:textId="77777777" w:rsidR="00C037AB" w:rsidRDefault="00C037AB" w:rsidP="002069F8">
      <w:pPr>
        <w:pStyle w:val="PL"/>
        <w:rPr>
          <w:lang w:val="en-US"/>
        </w:rPr>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lastRenderedPageBreak/>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lastRenderedPageBreak/>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lastRenderedPageBreak/>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lastRenderedPageBreak/>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lastRenderedPageBreak/>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7777777"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77777777"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77777777"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7777777" w:rsidR="00761268" w:rsidRDefault="00761268" w:rsidP="00761268">
      <w:pPr>
        <w:pStyle w:val="PL"/>
      </w:pPr>
      <w:r>
        <w:t xml:space="preserve">           </w:t>
      </w:r>
      <w:r w:rsidR="002069F8" w:rsidRPr="001D2CEF">
        <w:t xml:space="preserve"> It shall be coded as string in which the labels are separated by dots </w:t>
      </w:r>
    </w:p>
    <w:p w14:paraId="0DB4D4BB" w14:textId="3CB9E236"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lastRenderedPageBreak/>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8264187" w14:textId="5599A853" w:rsidR="002069F8"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lastRenderedPageBreak/>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6688A75" w14:textId="77777777"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2CC20824" w14:textId="77777777" w:rsidR="002069F8" w:rsidRDefault="002069F8" w:rsidP="002069F8">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4235F176"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lastRenderedPageBreak/>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lastRenderedPageBreak/>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lastRenderedPageBreak/>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lastRenderedPageBreak/>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60E557F0" w14:textId="77777777" w:rsidR="002C606B" w:rsidRDefault="002C606B" w:rsidP="002C606B">
      <w:pPr>
        <w:pStyle w:val="PL"/>
      </w:pPr>
      <w:r>
        <w:t xml:space="preserve">        </w:t>
      </w:r>
      <w:r w:rsidRPr="00BD4CA2">
        <w:t>Relay Service Code to identify a connectivity service provided by the UE-to-Network relay.</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3B257F12" w14:textId="1BAD9F71" w:rsidR="00770351" w:rsidRDefault="00E66C80" w:rsidP="00E66C80">
      <w:pPr>
        <w:pStyle w:val="PL"/>
      </w:pPr>
      <w:r>
        <w:t xml:space="preserve">        </w:t>
      </w:r>
      <w:r w:rsidR="00770351">
        <w:rPr>
          <w:lang w:eastAsia="zh-CN"/>
        </w:rPr>
        <w:t xml:space="preserve">A string carrying the CP-PRUK ID of the remote UE. </w:t>
      </w:r>
      <w:r w:rsidRPr="00843747">
        <w:t xml:space="preserve">The </w:t>
      </w:r>
      <w:r w:rsidR="00770351">
        <w:t>CP-</w:t>
      </w:r>
      <w:r w:rsidR="00770351" w:rsidRPr="00843747">
        <w:t xml:space="preserve">PRUK </w:t>
      </w:r>
      <w:r w:rsidRPr="00843747">
        <w:t xml:space="preserve">ID is </w:t>
      </w:r>
      <w:r w:rsidR="00770351">
        <w:t xml:space="preserve">a </w:t>
      </w:r>
      <w:r w:rsidRPr="00843747">
        <w:t>string in NAI</w:t>
      </w:r>
    </w:p>
    <w:p w14:paraId="4004F224" w14:textId="6ECA6C91" w:rsidR="00E66C80" w:rsidRDefault="00770351" w:rsidP="00E66C80">
      <w:pPr>
        <w:pStyle w:val="PL"/>
      </w:pPr>
      <w:r>
        <w:t xml:space="preserve">       </w:t>
      </w:r>
      <w:r w:rsidR="00E66C80" w:rsidRPr="00843747">
        <w:t xml:space="preserve"> format as specified in clause</w:t>
      </w:r>
      <w:r w:rsidR="00E66C80">
        <w:t xml:space="preserve"> </w:t>
      </w:r>
      <w:r w:rsidR="00E66C80" w:rsidRPr="00843747">
        <w:t>28.7.</w:t>
      </w:r>
      <w:r w:rsidR="0079055A">
        <w:t>1</w:t>
      </w:r>
      <w:r>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lastRenderedPageBreak/>
        <w:t xml:space="preserve">            - NR_OTHER_SAT</w:t>
      </w:r>
    </w:p>
    <w:p w14:paraId="64298916" w14:textId="77777777" w:rsidR="002069F8" w:rsidRPr="00174ABD" w:rsidRDefault="002069F8" w:rsidP="002069F8">
      <w:pPr>
        <w:pStyle w:val="PL"/>
        <w:rPr>
          <w:lang w:val="en-US" w:eastAsia="zh-CN"/>
        </w:rPr>
      </w:pPr>
      <w:r w:rsidRPr="00174ABD">
        <w:rPr>
          <w:lang w:val="en-US" w:eastAsia="zh-CN"/>
        </w:rPr>
        <w:t xml:space="preserve">            - NR_</w:t>
      </w:r>
      <w:r w:rsidRPr="00174ABD">
        <w:rPr>
          <w:rFonts w:hint="eastAsia"/>
          <w:lang w:val="en-US" w:eastAsia="zh-CN"/>
        </w:rPr>
        <w:t>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lastRenderedPageBreak/>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0AF276A" w14:textId="77777777" w:rsidR="002069F8" w:rsidRDefault="002069F8" w:rsidP="002069F8">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r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lastRenderedPageBreak/>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lastRenderedPageBreak/>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lastRenderedPageBreak/>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lastRenderedPageBreak/>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lastRenderedPageBreak/>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lastRenderedPageBreak/>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lastRenderedPageBreak/>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44362AC7" w14:textId="77777777" w:rsidR="002069F8" w:rsidRPr="00F11966" w:rsidRDefault="002069F8" w:rsidP="002069F8">
      <w:pPr>
        <w:pStyle w:val="PL"/>
        <w:rPr>
          <w:lang w:val="en-US"/>
        </w:rPr>
      </w:pPr>
      <w:r w:rsidRPr="00F11966">
        <w:rPr>
          <w:lang w:val="en-US"/>
        </w:rPr>
        <w:t xml:space="preserve">      required:</w:t>
      </w:r>
    </w:p>
    <w:p w14:paraId="6D13E9DC" w14:textId="77777777" w:rsidR="002069F8" w:rsidRPr="00F11966" w:rsidRDefault="002069F8" w:rsidP="002069F8">
      <w:pPr>
        <w:pStyle w:val="PL"/>
        <w:rPr>
          <w:lang w:val="en-US"/>
        </w:rPr>
      </w:pPr>
      <w:r w:rsidRPr="00F11966">
        <w:rPr>
          <w:lang w:val="en-US"/>
        </w:rPr>
        <w:t xml:space="preserve">        - tai</w:t>
      </w:r>
    </w:p>
    <w:p w14:paraId="2FFF8765" w14:textId="77777777" w:rsidR="002069F8" w:rsidRDefault="002069F8" w:rsidP="002069F8">
      <w:pPr>
        <w:pStyle w:val="PL"/>
        <w:rPr>
          <w:lang w:val="en-US"/>
        </w:rPr>
      </w:pP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lastRenderedPageBreak/>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lastRenderedPageBreak/>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lastRenderedPageBreak/>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lastRenderedPageBreak/>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lastRenderedPageBreak/>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01083D" w14:textId="77777777" w:rsidR="00991540" w:rsidRDefault="002069F8" w:rsidP="002069F8">
      <w:pPr>
        <w:pStyle w:val="PL"/>
      </w:pPr>
      <w:r>
        <w:t xml:space="preserve">            </w:t>
      </w:r>
      <w:r w:rsidRPr="00F11966">
        <w:rPr>
          <w:rFonts w:cs="Arial" w:hint="eastAsia"/>
          <w:szCs w:val="18"/>
          <w:lang w:eastAsia="zh-CN"/>
        </w:rPr>
        <w:t xml:space="preserve">Indicates the ATSSS-LL capability to support procedures related to </w:t>
      </w:r>
      <w:r w:rsidRPr="00F11966">
        <w:t>Access Traffic</w:t>
      </w:r>
    </w:p>
    <w:p w14:paraId="2772165E" w14:textId="2002B5A3" w:rsidR="002069F8" w:rsidRDefault="00991540" w:rsidP="002069F8">
      <w:pPr>
        <w:pStyle w:val="PL"/>
        <w:rPr>
          <w:lang w:eastAsia="zh-CN"/>
        </w:rPr>
      </w:pPr>
      <w:r>
        <w:t xml:space="preserve">           </w:t>
      </w:r>
      <w:r w:rsidR="002069F8" w:rsidRPr="00F11966">
        <w:t xml:space="preserve"> Steering, Switching, Splitting</w:t>
      </w:r>
      <w:r w:rsidR="002069F8" w:rsidRPr="00F11966">
        <w:rPr>
          <w:rFonts w:hint="eastAsia"/>
          <w:lang w:eastAsia="zh-CN"/>
        </w:rPr>
        <w:t xml:space="preserve"> (s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lastRenderedPageBreak/>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E274FAD"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35286E26" w14:textId="77777777" w:rsidR="002069F8" w:rsidRDefault="002069F8" w:rsidP="002069F8">
      <w:pPr>
        <w:pStyle w:val="PL"/>
      </w:pPr>
      <w:r>
        <w:t xml:space="preserve">           </w:t>
      </w:r>
      <w:r w:rsidRPr="00F11966">
        <w:t xml:space="preserve"> Switching, Splitting</w:t>
      </w:r>
      <w:r w:rsidRPr="00F11966">
        <w:rPr>
          <w:rFonts w:hint="eastAsia"/>
          <w:lang w:eastAsia="zh-CN"/>
        </w:rPr>
        <w:t xml:space="preserve"> (see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lastRenderedPageBreak/>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F1928C9" w14:textId="77777777" w:rsidR="00991540" w:rsidRDefault="00991540" w:rsidP="00991540">
      <w:pPr>
        <w:pStyle w:val="PL"/>
      </w:pPr>
      <w:r>
        <w:t xml:space="preserve">        </w:t>
      </w:r>
      <w:r w:rsidR="002069F8" w:rsidRPr="00F11966">
        <w:t>One and only one of the "globLineIds", "hfcNIds", "areaCodeB" and "areaCodeC" attributes</w:t>
      </w:r>
    </w:p>
    <w:p w14:paraId="62034587" w14:textId="00CB3633" w:rsidR="002069F8" w:rsidRDefault="00991540" w:rsidP="00991540">
      <w:pPr>
        <w:pStyle w:val="PL"/>
      </w:pPr>
      <w:r>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lastRenderedPageBreak/>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lastRenderedPageBreak/>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2E9A5B0F" w14:textId="77777777" w:rsidR="002069F8" w:rsidRPr="00F11966" w:rsidRDefault="002069F8" w:rsidP="002069F8">
      <w:pPr>
        <w:pStyle w:val="PL"/>
        <w:rPr>
          <w:lang w:val="en-US"/>
        </w:rPr>
      </w:pPr>
      <w:r w:rsidRPr="00F11966">
        <w:rPr>
          <w:lang w:val="en-US"/>
        </w:rPr>
        <w:t xml:space="preserve">        - required:</w:t>
      </w:r>
    </w:p>
    <w:p w14:paraId="72A40CA3" w14:textId="77777777" w:rsidR="002069F8" w:rsidRPr="00F11966" w:rsidRDefault="002069F8" w:rsidP="002069F8">
      <w:pPr>
        <w:pStyle w:val="PL"/>
        <w:rPr>
          <w:lang w:val="en-US"/>
        </w:rPr>
      </w:pPr>
      <w:r w:rsidRPr="00F11966">
        <w:rPr>
          <w:lang w:val="en-US"/>
        </w:rPr>
        <w:t xml:space="preserve">          - rai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5E2E0FB8" w14:textId="77777777" w:rsidR="002069F8" w:rsidRDefault="002069F8" w:rsidP="002069F8">
      <w:pPr>
        <w:pStyle w:val="PL"/>
        <w:rPr>
          <w:lang w:val="en-US"/>
        </w:rPr>
      </w:pPr>
      <w:r>
        <w:rPr>
          <w:lang w:val="en-US"/>
        </w:rPr>
        <w:t xml:space="preserve">        rai:</w:t>
      </w:r>
    </w:p>
    <w:p w14:paraId="281DE262" w14:textId="77777777" w:rsidR="002069F8" w:rsidRPr="00F11966" w:rsidRDefault="002069F8" w:rsidP="002069F8">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lastRenderedPageBreak/>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lastRenderedPageBreak/>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lastRenderedPageBreak/>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lastRenderedPageBreak/>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lastRenderedPageBreak/>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lastRenderedPageBreak/>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300E714" w:rsidR="005543B3" w:rsidRDefault="005543B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3C22F936" w14:textId="77777777" w:rsidR="002952B1" w:rsidRDefault="002952B1" w:rsidP="002952B1">
      <w:pPr>
        <w:pStyle w:val="PL"/>
      </w:pPr>
      <w:r>
        <w:t xml:space="preserve">      type: object</w:t>
      </w:r>
    </w:p>
    <w:p w14:paraId="24BF6A48" w14:textId="77777777" w:rsidR="002952B1" w:rsidRDefault="002952B1" w:rsidP="002952B1">
      <w:pPr>
        <w:pStyle w:val="PL"/>
      </w:pPr>
      <w:r>
        <w:t xml:space="preserve">      properties:</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77777777" w:rsidR="002952B1" w:rsidRDefault="002952B1" w:rsidP="002952B1">
      <w:pPr>
        <w:pStyle w:val="PL"/>
      </w:pPr>
      <w:r>
        <w:t xml:space="preserve">        Ipv6AddressRanges: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503C955C" w14:textId="77777777" w:rsidR="002952B1" w:rsidRDefault="002952B1" w:rsidP="002952B1">
      <w:pPr>
        <w:pStyle w:val="PL"/>
      </w:pPr>
      <w:r>
        <w:t xml:space="preserve">        sessionAmbr:</w:t>
      </w:r>
    </w:p>
    <w:p w14:paraId="3F3ABDD1" w14:textId="77777777" w:rsidR="002952B1" w:rsidRDefault="002952B1" w:rsidP="002952B1">
      <w:pPr>
        <w:pStyle w:val="PL"/>
      </w:pPr>
      <w:r>
        <w:t xml:space="preserve">          $ref: '#/components/schemas/Ambr'</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rPr>
          <w:lang/>
        </w:rPr>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lastRenderedPageBreak/>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77777777" w:rsidR="007D5CE1" w:rsidRDefault="007D5CE1" w:rsidP="007D5CE1">
      <w:pPr>
        <w:pStyle w:val="PL"/>
        <w:rPr>
          <w:rFonts w:cs="Arial"/>
          <w:lang w:eastAsia="ja-JP"/>
        </w:rPr>
      </w:pPr>
      <w:r>
        <w:t xml:space="preserve">        rgSlPos</w:t>
      </w:r>
      <w:r>
        <w:rPr>
          <w:lang w:eastAsia="zh-CN"/>
        </w:rPr>
        <w:t>TargetAuth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5F140BE8" w14:textId="77777777" w:rsidR="007D5CE1" w:rsidRDefault="007D5CE1" w:rsidP="007D5CE1">
      <w:pPr>
        <w:pStyle w:val="PL"/>
        <w:rPr>
          <w:rFonts w:cs="Arial"/>
          <w:lang w:eastAsia="ja-JP"/>
        </w:rPr>
      </w:pPr>
      <w:r>
        <w:t xml:space="preserve">        rgSlPosS</w:t>
      </w:r>
      <w:r>
        <w:rPr>
          <w:lang w:eastAsia="zh-CN"/>
        </w:rPr>
        <w:t>lRefAuth</w:t>
      </w:r>
      <w:r>
        <w:rPr>
          <w:rFonts w:cs="Arial"/>
          <w:lang w:eastAsia="ja-JP"/>
        </w:rPr>
        <w:t>:</w:t>
      </w:r>
    </w:p>
    <w:p w14:paraId="1F19AF8E"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144F9717" w14:textId="77777777" w:rsidR="007D5CE1" w:rsidRDefault="007D5CE1" w:rsidP="007D5CE1">
      <w:pPr>
        <w:pStyle w:val="PL"/>
        <w:rPr>
          <w:lang w:val="en-US"/>
        </w:rPr>
      </w:pPr>
    </w:p>
    <w:p w14:paraId="00E1573D" w14:textId="77777777" w:rsidR="007D5CE1" w:rsidRDefault="007D5CE1" w:rsidP="008E1393">
      <w:pPr>
        <w:pStyle w:val="PL"/>
        <w:rPr>
          <w:lang w:val="en-US"/>
        </w:rPr>
      </w:pPr>
    </w:p>
    <w:p w14:paraId="68048A74" w14:textId="32D8D811"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77777777"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optionally an alternative S-NSSAI.</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Pr>
          <w:rFonts w:ascii="Courier New" w:hAnsi="Courier New"/>
          <w:sz w:val="16"/>
        </w:rPr>
        <w:t>status</w:t>
      </w: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lastRenderedPageBreak/>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CB538C0" w14:textId="3E38E887" w:rsidR="002069F8"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DB30FA" w:rsidRDefault="007250F2" w:rsidP="007250F2">
      <w:pPr>
        <w:pStyle w:val="PL"/>
      </w:pPr>
      <w:r w:rsidRPr="00DB30FA">
        <w:t xml:space="preserve">      pattern: '^\d+(\.\d+)? (</w:t>
      </w:r>
      <w:r w:rsidRPr="0040214C">
        <w:t>B</w:t>
      </w:r>
      <w:r w:rsidRPr="00DB30FA">
        <w:t>|</w:t>
      </w:r>
      <w:r w:rsidRPr="0040214C">
        <w:t>kB</w:t>
      </w:r>
      <w:r w:rsidRPr="00DB30FA">
        <w:t>|M</w:t>
      </w:r>
      <w:r w:rsidRPr="0040214C">
        <w:t>B</w:t>
      </w:r>
      <w:r w:rsidRPr="00DB30FA">
        <w:t>|G</w:t>
      </w:r>
      <w:r w:rsidRPr="0040214C">
        <w:t>B</w:t>
      </w:r>
      <w:r w:rsidRPr="00DB30FA">
        <w:t>|T</w:t>
      </w:r>
      <w:r w:rsidRPr="0040214C">
        <w:t>B</w:t>
      </w:r>
      <w:r w:rsidRPr="00DB30FA">
        <w:t>)$'</w:t>
      </w:r>
    </w:p>
    <w:p w14:paraId="66BE2A80" w14:textId="77777777" w:rsidR="007250F2" w:rsidRDefault="007250F2" w:rsidP="007250F2">
      <w:pPr>
        <w:pStyle w:val="PL"/>
      </w:pPr>
      <w:r w:rsidRPr="0040214C">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F11966" w:rsidRDefault="007250F2" w:rsidP="007250F2">
      <w:pPr>
        <w:pStyle w:val="PL"/>
      </w:pPr>
      <w:r w:rsidRPr="00F11966">
        <w:t xml:space="preserve">      pattern: '^\d+(\.\d+)? (</w:t>
      </w:r>
      <w:r w:rsidRPr="0040214C">
        <w:t>B|kB|MB|GB|TB</w:t>
      </w:r>
      <w:r w:rsidRPr="00F11966">
        <w:t>)$'</w:t>
      </w:r>
    </w:p>
    <w:p w14:paraId="3BA44DEB" w14:textId="77777777" w:rsidR="007250F2" w:rsidRPr="00F11966" w:rsidRDefault="007250F2" w:rsidP="007250F2">
      <w:pPr>
        <w:pStyle w:val="PL"/>
        <w:rPr>
          <w:lang w:val="en-US"/>
        </w:rPr>
      </w:pPr>
      <w:r w:rsidRPr="00F11966">
        <w:rPr>
          <w:lang w:val="en-US"/>
        </w:rPr>
        <w:t xml:space="preserve">      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lastRenderedPageBreak/>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F11966" w:rsidRDefault="002069F8" w:rsidP="002069F8">
      <w:pPr>
        <w:pStyle w:val="PL"/>
      </w:pPr>
      <w:r w:rsidRPr="00F11966">
        <w:t xml:space="preserve">      pattern: '^([0-9]E-[0-9])$'</w:t>
      </w:r>
    </w:p>
    <w:p w14:paraId="062A8E5B" w14:textId="77777777" w:rsidR="002069F8" w:rsidRDefault="002069F8" w:rsidP="002069F8">
      <w:pPr>
        <w:pStyle w:val="PL"/>
        <w:rPr>
          <w:lang w:val="en-US"/>
        </w:rPr>
      </w:pPr>
      <w:r>
        <w:rPr>
          <w:lang w:val="en-US"/>
        </w:rPr>
        <w:t xml:space="preserve">      description: &gt;</w:t>
      </w:r>
    </w:p>
    <w:p w14:paraId="7BE1E07A" w14:textId="77777777" w:rsidR="0035433E" w:rsidRDefault="002069F8" w:rsidP="002069F8">
      <w:pPr>
        <w:pStyle w:val="PL"/>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572A64ED" w14:textId="77777777" w:rsidR="002069F8" w:rsidRDefault="002069F8" w:rsidP="002069F8">
      <w:pPr>
        <w:pStyle w:val="PL"/>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r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lastRenderedPageBreak/>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1234203C" w14:textId="77777777" w:rsidR="007D2AD7" w:rsidRPr="00F11966" w:rsidRDefault="007D2AD7" w:rsidP="007D2AD7">
      <w:pPr>
        <w:pStyle w:val="PL"/>
      </w:pPr>
      <w:r w:rsidRPr="00F11966">
        <w:t xml:space="preserve">    </w:t>
      </w:r>
      <w:bookmarkStart w:id="4401" w:name="_Hlk133333378"/>
      <w:r>
        <w:rPr>
          <w:lang w:eastAsia="zh-CN"/>
        </w:rPr>
        <w:t>PduSetDelay</w:t>
      </w:r>
      <w:r w:rsidRPr="000200AA">
        <w:rPr>
          <w:lang w:eastAsia="zh-CN"/>
        </w:rPr>
        <w:t>Budget</w:t>
      </w:r>
      <w:r w:rsidRPr="00F11966">
        <w:t>:</w:t>
      </w:r>
    </w:p>
    <w:p w14:paraId="74C54701" w14:textId="77777777" w:rsidR="007D2AD7" w:rsidRPr="00F11966" w:rsidRDefault="007D2AD7" w:rsidP="007D2AD7">
      <w:pPr>
        <w:pStyle w:val="PL"/>
      </w:pPr>
      <w:r w:rsidRPr="00F11966">
        <w:t xml:space="preserve">      type: integer</w:t>
      </w:r>
    </w:p>
    <w:p w14:paraId="4F41EDD2" w14:textId="77777777" w:rsidR="007D2AD7" w:rsidRPr="00F11966" w:rsidRDefault="007D2AD7" w:rsidP="007D2AD7">
      <w:pPr>
        <w:pStyle w:val="PL"/>
      </w:pPr>
      <w:r w:rsidRPr="00F11966">
        <w:t xml:space="preserve">      minimum: 1</w:t>
      </w:r>
    </w:p>
    <w:p w14:paraId="2F4D5FE4" w14:textId="77777777" w:rsidR="007D2AD7" w:rsidRDefault="007D2AD7" w:rsidP="007D2AD7">
      <w:pPr>
        <w:pStyle w:val="PL"/>
      </w:pPr>
      <w:r>
        <w:rPr>
          <w:lang w:val="en-US"/>
        </w:rPr>
        <w:t xml:space="preserve">      description: </w:t>
      </w:r>
      <w:r>
        <w:t>&gt;</w:t>
      </w:r>
    </w:p>
    <w:p w14:paraId="4664760F" w14:textId="77777777" w:rsidR="007D2AD7" w:rsidRDefault="007D2AD7" w:rsidP="007D2AD7">
      <w:pPr>
        <w:pStyle w:val="PL"/>
        <w:rPr>
          <w:lang w:eastAsia="zh-CN"/>
        </w:rPr>
      </w:pPr>
      <w:r>
        <w:t xml:space="preserve">        </w:t>
      </w:r>
      <w:r w:rsidRPr="00463937">
        <w:rPr>
          <w:lang w:eastAsia="zh-CN"/>
        </w:rPr>
        <w:t>Unsigned integer indicating PDU Set Delay Budget (PSDB) (see clause 5.7.</w:t>
      </w:r>
      <w:r>
        <w:rPr>
          <w:lang w:eastAsia="zh-CN"/>
        </w:rPr>
        <w:t>7</w:t>
      </w:r>
      <w:r w:rsidRPr="00463937">
        <w:rPr>
          <w:lang w:eastAsia="zh-CN"/>
        </w:rPr>
        <w:t>.2 of 3GPP</w:t>
      </w:r>
    </w:p>
    <w:p w14:paraId="1711FB30" w14:textId="77777777" w:rsidR="007D2AD7" w:rsidRDefault="007D2AD7" w:rsidP="007D2AD7">
      <w:pPr>
        <w:pStyle w:val="PL"/>
      </w:pPr>
      <w:r>
        <w:t xml:space="preserve">       </w:t>
      </w:r>
      <w:r w:rsidRPr="00463937">
        <w:rPr>
          <w:lang w:eastAsia="zh-CN"/>
        </w:rPr>
        <w:t xml:space="preserve"> TS</w:t>
      </w:r>
      <w:r>
        <w:rPr>
          <w:lang w:eastAsia="zh-CN"/>
        </w:rPr>
        <w:t xml:space="preserve"> 23.501), expressed in 0.01 milliseconds</w:t>
      </w:r>
      <w:r>
        <w:t>.</w:t>
      </w:r>
    </w:p>
    <w:p w14:paraId="27DE1CD5" w14:textId="77777777" w:rsidR="007D2AD7" w:rsidRPr="00847967" w:rsidRDefault="007D2AD7" w:rsidP="007D2AD7">
      <w:pPr>
        <w:pStyle w:val="PL"/>
        <w:rPr>
          <w:lang w:val="en-US"/>
        </w:rPr>
      </w:pPr>
    </w:p>
    <w:p w14:paraId="0F04DA4B" w14:textId="77777777" w:rsidR="007D2AD7" w:rsidRPr="00F11966" w:rsidRDefault="007D2AD7" w:rsidP="007D2AD7">
      <w:pPr>
        <w:pStyle w:val="PL"/>
      </w:pPr>
      <w:r w:rsidRPr="00F11966">
        <w:t xml:space="preserve">    </w:t>
      </w:r>
      <w:r>
        <w:rPr>
          <w:lang w:eastAsia="zh-CN"/>
        </w:rPr>
        <w:t>PduSetDelay</w:t>
      </w:r>
      <w:r w:rsidRPr="000200AA">
        <w:rPr>
          <w:lang w:eastAsia="zh-CN"/>
        </w:rPr>
        <w:t>Budget</w:t>
      </w:r>
      <w:r>
        <w:rPr>
          <w:lang w:eastAsia="zh-CN"/>
        </w:rPr>
        <w:t>Rm</w:t>
      </w:r>
      <w:r w:rsidRPr="00F11966">
        <w:t>:</w:t>
      </w:r>
    </w:p>
    <w:p w14:paraId="48372A97" w14:textId="77777777" w:rsidR="007D2AD7" w:rsidRPr="00F11966" w:rsidRDefault="007D2AD7" w:rsidP="007D2AD7">
      <w:pPr>
        <w:pStyle w:val="PL"/>
      </w:pPr>
      <w:r w:rsidRPr="00F11966">
        <w:t xml:space="preserve">      type: integer</w:t>
      </w:r>
    </w:p>
    <w:p w14:paraId="0769B74E" w14:textId="77777777" w:rsidR="007D2AD7" w:rsidRPr="00F11966" w:rsidRDefault="007D2AD7" w:rsidP="007D2AD7">
      <w:pPr>
        <w:pStyle w:val="PL"/>
      </w:pPr>
      <w:r w:rsidRPr="00F11966">
        <w:t xml:space="preserve">      minimum: 1</w:t>
      </w:r>
    </w:p>
    <w:p w14:paraId="7DA9D3A5" w14:textId="77777777" w:rsidR="007D2AD7" w:rsidRPr="00F11966" w:rsidRDefault="007D2AD7" w:rsidP="007D2AD7">
      <w:pPr>
        <w:pStyle w:val="PL"/>
        <w:rPr>
          <w:lang w:val="en-US"/>
        </w:rPr>
      </w:pPr>
      <w:r w:rsidRPr="00F11966">
        <w:rPr>
          <w:lang w:val="en-US"/>
        </w:rPr>
        <w:t xml:space="preserve">      nullable: true</w:t>
      </w:r>
    </w:p>
    <w:p w14:paraId="77295680" w14:textId="77777777" w:rsidR="007D2AD7" w:rsidRDefault="007D2AD7" w:rsidP="007D2AD7">
      <w:pPr>
        <w:pStyle w:val="PL"/>
      </w:pPr>
      <w:r>
        <w:rPr>
          <w:lang w:val="en-US"/>
        </w:rPr>
        <w:t xml:space="preserve">      description: </w:t>
      </w:r>
      <w:r>
        <w:t>&gt;</w:t>
      </w:r>
    </w:p>
    <w:p w14:paraId="07E86C8E" w14:textId="77777777" w:rsidR="007D2AD7" w:rsidRDefault="007D2AD7" w:rsidP="007D2AD7">
      <w:pPr>
        <w:pStyle w:val="PL"/>
      </w:pPr>
      <w:r>
        <w:t xml:space="preserve">        </w:t>
      </w:r>
      <w:r w:rsidRPr="00F11966">
        <w:t xml:space="preserve">This data type is defined in the same way as the </w:t>
      </w:r>
      <w:r>
        <w:t>'</w:t>
      </w:r>
      <w:r>
        <w:rPr>
          <w:lang w:eastAsia="zh-CN"/>
        </w:rPr>
        <w:t>PduSetDelay</w:t>
      </w:r>
      <w:r w:rsidRPr="000200AA">
        <w:rPr>
          <w:lang w:eastAsia="zh-CN"/>
        </w:rPr>
        <w:t>Budget</w:t>
      </w:r>
      <w:r>
        <w:t>'</w:t>
      </w:r>
      <w:r w:rsidRPr="00F11966">
        <w:t xml:space="preserve"> data type, but with</w:t>
      </w:r>
    </w:p>
    <w:p w14:paraId="7A994765" w14:textId="77777777" w:rsidR="007D2AD7" w:rsidRDefault="007D2AD7" w:rsidP="007D2AD7">
      <w:pPr>
        <w:pStyle w:val="PL"/>
      </w:pPr>
      <w:r>
        <w:t xml:space="preserve">       </w:t>
      </w:r>
      <w:r w:rsidRPr="00F11966">
        <w:t xml:space="preserve"> the OpenAPI </w:t>
      </w:r>
      <w:r>
        <w:t>'nullable:</w:t>
      </w:r>
      <w:r w:rsidRPr="00F11966">
        <w:t xml:space="preserve"> true</w:t>
      </w:r>
      <w:r>
        <w:t>'</w:t>
      </w:r>
      <w:r w:rsidRPr="00F11966">
        <w:t xml:space="preserve"> property</w:t>
      </w:r>
      <w:r>
        <w:t>.</w:t>
      </w:r>
    </w:p>
    <w:p w14:paraId="6554D64A" w14:textId="77777777" w:rsidR="007D2AD7" w:rsidRDefault="007D2AD7" w:rsidP="007D2AD7">
      <w:pPr>
        <w:pStyle w:val="PL"/>
      </w:pPr>
    </w:p>
    <w:p w14:paraId="02ADC49B" w14:textId="77777777" w:rsidR="007D2AD7" w:rsidRPr="009114AC" w:rsidRDefault="007D2AD7" w:rsidP="007D2AD7">
      <w:pPr>
        <w:pStyle w:val="PL"/>
        <w:rPr>
          <w:lang w:val="de-DE"/>
        </w:rPr>
      </w:pPr>
      <w:r w:rsidRPr="00F11966">
        <w:t xml:space="preserve">    </w:t>
      </w:r>
      <w:r w:rsidRPr="009114AC">
        <w:rPr>
          <w:lang w:val="de-DE" w:eastAsia="zh-CN"/>
        </w:rPr>
        <w:t>PduSetErrRate</w:t>
      </w:r>
      <w:r w:rsidRPr="009114AC">
        <w:rPr>
          <w:lang w:val="de-DE"/>
        </w:rPr>
        <w:t>:</w:t>
      </w:r>
    </w:p>
    <w:p w14:paraId="5F5C1B1D" w14:textId="77777777" w:rsidR="007D2AD7" w:rsidRPr="009114AC" w:rsidRDefault="007D2AD7" w:rsidP="007D2AD7">
      <w:pPr>
        <w:pStyle w:val="PL"/>
        <w:rPr>
          <w:lang w:val="de-DE"/>
        </w:rPr>
      </w:pPr>
      <w:r w:rsidRPr="009114AC">
        <w:rPr>
          <w:lang w:val="de-DE"/>
        </w:rPr>
        <w:t xml:space="preserve">      type: string</w:t>
      </w:r>
    </w:p>
    <w:p w14:paraId="6B891934" w14:textId="77777777" w:rsidR="007D2AD7" w:rsidRPr="009114AC" w:rsidRDefault="007D2AD7" w:rsidP="007D2AD7">
      <w:pPr>
        <w:pStyle w:val="PL"/>
        <w:rPr>
          <w:lang w:val="de-DE"/>
        </w:rPr>
      </w:pPr>
      <w:r w:rsidRPr="009114AC">
        <w:rPr>
          <w:lang w:val="de-DE"/>
        </w:rPr>
        <w:t xml:space="preserve">      pattern: '^([0-9]E-[0-9])$'</w:t>
      </w:r>
    </w:p>
    <w:p w14:paraId="0598BF6E" w14:textId="77777777" w:rsidR="007D2AD7" w:rsidRDefault="007D2AD7" w:rsidP="007D2AD7">
      <w:pPr>
        <w:pStyle w:val="PL"/>
        <w:rPr>
          <w:lang w:val="en-US"/>
        </w:rPr>
      </w:pPr>
      <w:r w:rsidRPr="009114AC">
        <w:rPr>
          <w:lang w:val="de-DE"/>
        </w:rPr>
        <w:t xml:space="preserve">      </w:t>
      </w:r>
      <w:r>
        <w:rPr>
          <w:lang w:val="en-US"/>
        </w:rPr>
        <w:t>description: &gt;</w:t>
      </w:r>
    </w:p>
    <w:p w14:paraId="4FF482DA" w14:textId="77777777" w:rsidR="007D2AD7" w:rsidRDefault="007D2AD7" w:rsidP="007D2AD7">
      <w:pPr>
        <w:pStyle w:val="PL"/>
        <w:rPr>
          <w:szCs w:val="22"/>
        </w:rPr>
      </w:pPr>
      <w:r>
        <w:rPr>
          <w:lang w:val="en-US"/>
        </w:rPr>
        <w:t xml:space="preserve">        </w:t>
      </w:r>
      <w:r w:rsidRPr="00F11966">
        <w:rPr>
          <w:lang w:eastAsia="zh-CN"/>
        </w:rPr>
        <w:t xml:space="preserve">String representing </w:t>
      </w:r>
      <w:r>
        <w:rPr>
          <w:lang w:eastAsia="zh-CN"/>
        </w:rPr>
        <w:t xml:space="preserve">PDU Set Error </w:t>
      </w:r>
      <w:r w:rsidRPr="000200AA">
        <w:rPr>
          <w:lang w:eastAsia="zh-CN"/>
        </w:rPr>
        <w:t>Rate</w:t>
      </w:r>
      <w:r w:rsidRPr="00F11966">
        <w:rPr>
          <w:lang w:eastAsia="zh-CN"/>
        </w:rPr>
        <w:t xml:space="preserve"> </w:t>
      </w:r>
      <w:r>
        <w:rPr>
          <w:lang w:eastAsia="zh-CN"/>
        </w:rPr>
        <w:t xml:space="preserve">(PSER) </w:t>
      </w:r>
      <w:r>
        <w:t xml:space="preserve">(see clause </w:t>
      </w:r>
      <w:r w:rsidRPr="000200AA">
        <w:rPr>
          <w:rFonts w:hint="eastAsia"/>
          <w:lang w:eastAsia="zh-CN"/>
        </w:rPr>
        <w:t>5</w:t>
      </w:r>
      <w:r w:rsidRPr="000200AA">
        <w:rPr>
          <w:lang w:eastAsia="zh-CN"/>
        </w:rPr>
        <w:t>.7.</w:t>
      </w:r>
      <w:r>
        <w:rPr>
          <w:lang w:eastAsia="zh-CN"/>
        </w:rPr>
        <w:t>7</w:t>
      </w:r>
      <w:r w:rsidRPr="000200AA">
        <w:rPr>
          <w:lang w:eastAsia="zh-CN"/>
        </w:rPr>
        <w:t>.3</w:t>
      </w:r>
      <w:r>
        <w:t xml:space="preserve"> 3GPP TS </w:t>
      </w:r>
      <w:r w:rsidRPr="00F11966">
        <w:t>23.501 [8])</w:t>
      </w:r>
      <w:r w:rsidRPr="00F11966">
        <w:rPr>
          <w:szCs w:val="22"/>
        </w:rPr>
        <w:t xml:space="preserve"> where</w:t>
      </w:r>
    </w:p>
    <w:p w14:paraId="724CBF42" w14:textId="77777777" w:rsidR="007D2AD7" w:rsidRPr="00EE5FCF" w:rsidRDefault="007D2AD7" w:rsidP="007D2AD7">
      <w:pPr>
        <w:pStyle w:val="PL"/>
        <w:rPr>
          <w:i/>
          <w:szCs w:val="22"/>
        </w:rPr>
      </w:pPr>
      <w:r w:rsidRPr="00F11966">
        <w:rPr>
          <w:szCs w:val="22"/>
        </w:rPr>
        <w:t xml:space="preserve"> </w:t>
      </w:r>
      <w:r>
        <w:rPr>
          <w:lang w:val="en-US"/>
        </w:rPr>
        <w:t xml:space="preserve">       </w:t>
      </w:r>
      <w:r w:rsidRPr="00F11966">
        <w:rPr>
          <w:szCs w:val="22"/>
        </w:rPr>
        <w:t xml:space="preserve">the scalar and the </w:t>
      </w:r>
      <w:r w:rsidRPr="00F11966">
        <w:rPr>
          <w:i/>
          <w:szCs w:val="22"/>
        </w:rPr>
        <w:t>exponent k are each encoded as</w:t>
      </w:r>
      <w:r>
        <w:rPr>
          <w:rFonts w:hint="eastAsia"/>
          <w:i/>
          <w:szCs w:val="22"/>
          <w:lang w:eastAsia="zh-CN"/>
        </w:rPr>
        <w:t xml:space="preserve"> </w:t>
      </w:r>
      <w:r w:rsidRPr="00F11966">
        <w:rPr>
          <w:i/>
          <w:szCs w:val="22"/>
        </w:rPr>
        <w:t>one decimal digit</w:t>
      </w:r>
      <w:r>
        <w:rPr>
          <w:i/>
          <w:szCs w:val="22"/>
        </w:rPr>
        <w:t>.</w:t>
      </w:r>
    </w:p>
    <w:p w14:paraId="05522D8F" w14:textId="77777777" w:rsidR="007D2AD7" w:rsidRPr="00847967" w:rsidRDefault="007D2AD7" w:rsidP="007D2AD7">
      <w:pPr>
        <w:pStyle w:val="PL"/>
        <w:rPr>
          <w:lang w:val="en-US"/>
        </w:rPr>
      </w:pPr>
    </w:p>
    <w:p w14:paraId="3CAA6DB0" w14:textId="77777777" w:rsidR="007D2AD7" w:rsidRPr="00F11966" w:rsidRDefault="007D2AD7" w:rsidP="007D2AD7">
      <w:pPr>
        <w:pStyle w:val="PL"/>
      </w:pPr>
      <w:r w:rsidRPr="00F11966">
        <w:t xml:space="preserve">    </w:t>
      </w:r>
      <w:r>
        <w:rPr>
          <w:lang w:eastAsia="zh-CN"/>
        </w:rPr>
        <w:t>PduSetErr</w:t>
      </w:r>
      <w:r w:rsidRPr="000200AA">
        <w:rPr>
          <w:lang w:eastAsia="zh-CN"/>
        </w:rPr>
        <w:t>Rate</w:t>
      </w:r>
      <w:r w:rsidRPr="00F11966">
        <w:t>Rm:</w:t>
      </w:r>
    </w:p>
    <w:p w14:paraId="713ECF41" w14:textId="77777777" w:rsidR="007D2AD7" w:rsidRPr="00202CB2" w:rsidRDefault="007D2AD7" w:rsidP="007D2AD7">
      <w:pPr>
        <w:pStyle w:val="PL"/>
        <w:rPr>
          <w:lang w:val="en-US"/>
        </w:rPr>
      </w:pPr>
      <w:r w:rsidRPr="00F11966">
        <w:t xml:space="preserve">      </w:t>
      </w:r>
      <w:r w:rsidRPr="00202CB2">
        <w:rPr>
          <w:lang w:val="en-US"/>
        </w:rPr>
        <w:t>type: string</w:t>
      </w:r>
    </w:p>
    <w:p w14:paraId="11A1D40C" w14:textId="77777777" w:rsidR="007D2AD7" w:rsidRPr="009114AC" w:rsidRDefault="007D2AD7" w:rsidP="007D2AD7">
      <w:pPr>
        <w:pStyle w:val="PL"/>
      </w:pPr>
      <w:r w:rsidRPr="00202CB2">
        <w:rPr>
          <w:lang w:val="en-US"/>
        </w:rPr>
        <w:t xml:space="preserve">      </w:t>
      </w:r>
      <w:r w:rsidRPr="009114AC">
        <w:t>pattern: '^([0-9]E-[0-9])$'</w:t>
      </w:r>
    </w:p>
    <w:p w14:paraId="08508556" w14:textId="77777777" w:rsidR="007D2AD7" w:rsidRPr="009114AC" w:rsidRDefault="007D2AD7" w:rsidP="007D2AD7">
      <w:pPr>
        <w:pStyle w:val="PL"/>
      </w:pPr>
      <w:r w:rsidRPr="009114AC">
        <w:t xml:space="preserve">      nullable: true</w:t>
      </w:r>
    </w:p>
    <w:p w14:paraId="1417F7D5" w14:textId="77777777" w:rsidR="007D2AD7" w:rsidRDefault="007D2AD7" w:rsidP="007D2AD7">
      <w:pPr>
        <w:pStyle w:val="PL"/>
      </w:pPr>
      <w:r w:rsidRPr="009114AC">
        <w:t xml:space="preserve">      </w:t>
      </w:r>
      <w:r>
        <w:rPr>
          <w:lang w:val="en-US"/>
        </w:rPr>
        <w:t xml:space="preserve">description: </w:t>
      </w:r>
      <w:r>
        <w:t>&gt;</w:t>
      </w:r>
    </w:p>
    <w:p w14:paraId="768B53B5" w14:textId="77777777" w:rsidR="007D2AD7" w:rsidRDefault="007D2AD7" w:rsidP="007D2AD7">
      <w:pPr>
        <w:pStyle w:val="PL"/>
      </w:pPr>
      <w:r>
        <w:t xml:space="preserve">        </w:t>
      </w:r>
      <w:r w:rsidRPr="00F11966">
        <w:t xml:space="preserve">This data type is defined in the same way as the </w:t>
      </w:r>
      <w:r>
        <w:t>'</w:t>
      </w:r>
      <w:r>
        <w:rPr>
          <w:lang w:eastAsia="zh-CN"/>
        </w:rPr>
        <w:t>PduSetErr</w:t>
      </w:r>
      <w:r w:rsidRPr="000200AA">
        <w:rPr>
          <w:lang w:eastAsia="zh-CN"/>
        </w:rPr>
        <w:t>Rate</w:t>
      </w:r>
      <w:r>
        <w:t>'</w:t>
      </w:r>
      <w:r w:rsidRPr="00F11966">
        <w:t xml:space="preserve"> data type, but with the</w:t>
      </w:r>
    </w:p>
    <w:p w14:paraId="5A1742D5" w14:textId="77777777" w:rsidR="007D2AD7" w:rsidRDefault="007D2AD7" w:rsidP="007D2AD7">
      <w:pPr>
        <w:pStyle w:val="PL"/>
      </w:pPr>
      <w:r>
        <w:t xml:space="preserve">       </w:t>
      </w:r>
      <w:r w:rsidRPr="00F11966">
        <w:t xml:space="preserve"> OpenAPI </w:t>
      </w:r>
      <w:r>
        <w:t>'nullable:</w:t>
      </w:r>
      <w:r w:rsidRPr="00F11966">
        <w:t xml:space="preserve"> true</w:t>
      </w:r>
      <w:r>
        <w:t>'</w:t>
      </w:r>
      <w:r w:rsidRPr="00F11966">
        <w:t xml:space="preserve"> property.</w:t>
      </w:r>
    </w:p>
    <w:bookmarkEnd w:id="4401"/>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lastRenderedPageBreak/>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lastRenderedPageBreak/>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37A83637" w14:textId="77777777"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lastRenderedPageBreak/>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77777777" w:rsidR="004D029D" w:rsidRDefault="004D029D" w:rsidP="004D029D">
      <w:pPr>
        <w:pStyle w:val="PL"/>
      </w:pPr>
      <w:r>
        <w:rPr>
          <w:rFonts w:cs="Courier New"/>
          <w:szCs w:val="16"/>
        </w:rPr>
        <w:t xml:space="preserve">          $ref: '#/components/schemas/</w:t>
      </w:r>
      <w:r>
        <w:rPr>
          <w:lang w:eastAsia="zh-CN"/>
        </w:rPr>
        <w:t>PduSetDelay</w:t>
      </w:r>
      <w:r w:rsidRPr="000200AA">
        <w:rPr>
          <w:lang w:eastAsia="zh-CN"/>
        </w:rPr>
        <w:t>Budget</w:t>
      </w:r>
      <w:r>
        <w:rPr>
          <w:rFonts w:cs="Courier New"/>
          <w:szCs w:val="16"/>
        </w:rPr>
        <w:t>'</w:t>
      </w:r>
    </w:p>
    <w:p w14:paraId="4DB8D033" w14:textId="77777777" w:rsidR="004D029D" w:rsidRDefault="004D029D" w:rsidP="004D029D">
      <w:pPr>
        <w:pStyle w:val="PL"/>
      </w:pPr>
      <w:r>
        <w:t xml:space="preserve">        pduSetErrRate:</w:t>
      </w:r>
    </w:p>
    <w:p w14:paraId="4618120A" w14:textId="77777777" w:rsidR="004D029D" w:rsidRDefault="004D029D" w:rsidP="004D029D">
      <w:pPr>
        <w:pStyle w:val="PL"/>
        <w:rPr>
          <w:rFonts w:cs="Courier New"/>
          <w:szCs w:val="16"/>
        </w:rPr>
      </w:pPr>
      <w:r>
        <w:rPr>
          <w:rFonts w:cs="Courier New"/>
          <w:szCs w:val="16"/>
        </w:rPr>
        <w:t xml:space="preserve">          $ref: '#/components/schemas/</w:t>
      </w:r>
      <w:r>
        <w:rPr>
          <w:lang w:eastAsia="zh-CN"/>
        </w:rPr>
        <w:t>PduSetErr</w:t>
      </w:r>
      <w:r w:rsidRPr="000200AA">
        <w:rPr>
          <w:lang w:eastAsia="zh-CN"/>
        </w:rPr>
        <w:t>Rate</w:t>
      </w:r>
      <w:r>
        <w:rPr>
          <w:rFonts w:cs="Courier New"/>
          <w:szCs w:val="16"/>
        </w:rPr>
        <w:t>'</w:t>
      </w:r>
    </w:p>
    <w:p w14:paraId="2478E2F3" w14:textId="77777777" w:rsidR="004D029D" w:rsidRDefault="004D029D" w:rsidP="004D029D">
      <w:pPr>
        <w:pStyle w:val="PL"/>
      </w:pPr>
      <w:r>
        <w:lastRenderedPageBreak/>
        <w:t xml:space="preserve">        </w:t>
      </w:r>
      <w:r>
        <w:rPr>
          <w:rFonts w:hint="eastAsia"/>
          <w:lang w:eastAsia="zh-CN"/>
        </w:rPr>
        <w:t>p</w:t>
      </w:r>
      <w:r>
        <w:rPr>
          <w:lang w:eastAsia="zh-CN"/>
        </w:rPr>
        <w:t>duSetHandlingInfo</w:t>
      </w:r>
      <w:r>
        <w:t>:</w:t>
      </w:r>
    </w:p>
    <w:p w14:paraId="4CA74B89" w14:textId="77777777" w:rsidR="004D029D" w:rsidRDefault="004D029D" w:rsidP="004D029D">
      <w:pPr>
        <w:pStyle w:val="PL"/>
        <w:rPr>
          <w:lang w:eastAsia="zh-CN"/>
        </w:rPr>
      </w:pPr>
      <w:r>
        <w:rPr>
          <w:lang w:eastAsia="zh-CN"/>
        </w:rPr>
        <w:t xml:space="preserve">          type: string</w:t>
      </w:r>
    </w:p>
    <w:p w14:paraId="490996A5" w14:textId="77777777" w:rsidR="004D029D" w:rsidRPr="00B014D6" w:rsidRDefault="004D029D" w:rsidP="004D029D">
      <w:pPr>
        <w:pStyle w:val="PL"/>
        <w:rPr>
          <w:lang w:eastAsia="zh-CN"/>
        </w:rPr>
      </w:pPr>
      <w:r w:rsidRPr="00B014D6">
        <w:rPr>
          <w:lang w:eastAsia="zh-CN"/>
        </w:rPr>
        <w:t># The data type of "pduSetHandl</w:t>
      </w:r>
      <w:r>
        <w:rPr>
          <w:lang w:eastAsia="zh-CN"/>
        </w:rPr>
        <w:t>ing</w:t>
      </w:r>
      <w:r w:rsidRPr="00B014D6">
        <w:rPr>
          <w:lang w:eastAsia="zh-CN"/>
        </w:rPr>
        <w:t>Info" attribute is FFS</w:t>
      </w:r>
    </w:p>
    <w:p w14:paraId="0FE5038C" w14:textId="77777777" w:rsidR="004D029D" w:rsidRPr="00B014D6" w:rsidRDefault="004D029D" w:rsidP="004D029D">
      <w:pPr>
        <w:pStyle w:val="PL"/>
        <w:rPr>
          <w:lang w:val="en-US" w:eastAsia="zh-CN"/>
        </w:rPr>
      </w:pP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7777777"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361F72DF" w14:textId="77777777" w:rsidR="004D029D" w:rsidRPr="00003E09" w:rsidRDefault="004D029D" w:rsidP="004D029D">
      <w:pPr>
        <w:pStyle w:val="PL"/>
        <w:rPr>
          <w:rFonts w:eastAsia="DengXian"/>
          <w:lang w:val="en-US"/>
        </w:rPr>
      </w:pPr>
      <w:r w:rsidRPr="002366BD">
        <w:rPr>
          <w:rFonts w:eastAsia="DengXian"/>
        </w:rPr>
        <w:t xml:space="preserve">      anyOf:</w:t>
      </w:r>
    </w:p>
    <w:p w14:paraId="6F86A2EF" w14:textId="77777777" w:rsidR="004D029D" w:rsidRPr="00003E09" w:rsidRDefault="004D029D" w:rsidP="004D029D">
      <w:pPr>
        <w:pStyle w:val="PL"/>
        <w:rPr>
          <w:rFonts w:eastAsia="DengXian"/>
          <w:lang w:val="en-US"/>
        </w:rPr>
      </w:pPr>
      <w:r w:rsidRPr="002366BD">
        <w:rPr>
          <w:rFonts w:eastAsia="DengXian"/>
        </w:rPr>
        <w:t xml:space="preserve">        - $ref: '#/components/schemas/</w:t>
      </w:r>
      <w:r>
        <w:rPr>
          <w:rFonts w:hint="eastAsia"/>
          <w:lang w:eastAsia="zh-CN"/>
        </w:rPr>
        <w:t>P</w:t>
      </w:r>
      <w:r>
        <w:rPr>
          <w:lang w:eastAsia="zh-CN"/>
        </w:rPr>
        <w:t>duSetQosPara</w:t>
      </w:r>
      <w:r w:rsidRPr="002366BD">
        <w:rPr>
          <w:rFonts w:eastAsia="DengXian"/>
        </w:rPr>
        <w:t>'</w:t>
      </w:r>
    </w:p>
    <w:p w14:paraId="1B25A76F" w14:textId="77777777" w:rsidR="004D029D" w:rsidRDefault="004D029D" w:rsidP="004D029D">
      <w:pPr>
        <w:pStyle w:val="PL"/>
        <w:rPr>
          <w:rFonts w:eastAsia="DengXian"/>
        </w:rPr>
      </w:pPr>
      <w:r w:rsidRPr="002366BD">
        <w:rPr>
          <w:rFonts w:eastAsia="DengXian"/>
        </w:rPr>
        <w:t xml:space="preserve">        - $ref: '#/components/schemas/NullValue'</w:t>
      </w:r>
    </w:p>
    <w:p w14:paraId="624423F8" w14:textId="77777777" w:rsidR="002069F8" w:rsidRPr="00F11966" w:rsidRDefault="002069F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77777777" w:rsidR="002069F8" w:rsidRPr="00F11966" w:rsidRDefault="002069F8" w:rsidP="002069F8">
      <w:pPr>
        <w:pStyle w:val="PL"/>
        <w:rPr>
          <w:lang w:val="en-US"/>
        </w:rPr>
      </w:pPr>
      <w:r w:rsidRPr="00F11966">
        <w:rPr>
          <w:lang w:val="en-US"/>
        </w:rPr>
        <w:t>#</w:t>
      </w: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221460BD" w14:textId="77777777"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77777777" w:rsidR="002069F8" w:rsidRPr="00F11966" w:rsidRDefault="002069F8" w:rsidP="002069F8">
      <w:pPr>
        <w:pStyle w:val="PL"/>
        <w:rPr>
          <w:lang w:val="en-US"/>
        </w:rPr>
      </w:pPr>
      <w:r w:rsidRPr="00F11966">
        <w:rPr>
          <w:lang w:val="en-US"/>
        </w:rPr>
        <w:t>#</w:t>
      </w: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1A1AC61C" w14:textId="77777777" w:rsidR="00D15C75" w:rsidRDefault="002069F8" w:rsidP="002069F8">
      <w:pPr>
        <w:pStyle w:val="PL"/>
      </w:pPr>
      <w:r>
        <w:rPr>
          <w:lang w:val="en-US"/>
        </w:rPr>
        <w:t xml:space="preserve">        </w:t>
      </w:r>
      <w:r w:rsidRPr="00F11966">
        <w:t>The enumeration TraceDepth defines how detailed information should be recorded in the trace.</w:t>
      </w:r>
    </w:p>
    <w:p w14:paraId="0641492C" w14:textId="29581729" w:rsidR="00D15C75" w:rsidRDefault="00D15C75"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 xml:space="preserve">. </w:t>
      </w:r>
      <w:r w:rsidR="002069F8" w:rsidRPr="00F11966">
        <w:t>It shall comply with the</w:t>
      </w:r>
    </w:p>
    <w:p w14:paraId="0A83B187" w14:textId="601F7F69" w:rsidR="002069F8" w:rsidRDefault="00D15C75" w:rsidP="002069F8">
      <w:pPr>
        <w:pStyle w:val="PL"/>
        <w:rPr>
          <w:lang w:val="en-US"/>
        </w:rPr>
      </w:pPr>
      <w:r>
        <w:t xml:space="preserve">       </w:t>
      </w:r>
      <w:r w:rsidR="002069F8" w:rsidRPr="00F11966">
        <w:t xml:space="preserve"> provisions defined in table</w:t>
      </w:r>
      <w:r w:rsidR="002069F8">
        <w:t xml:space="preserve"> </w:t>
      </w:r>
      <w:r w:rsidR="002069F8" w:rsidRPr="00F11966">
        <w:t>5.6.3.1-1</w:t>
      </w:r>
    </w:p>
    <w:p w14:paraId="793E4A20" w14:textId="777777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5447C1E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RLF_REPORTS_ONLY</w:t>
      </w:r>
    </w:p>
    <w:p w14:paraId="5FE61484" w14:textId="77777777" w:rsidR="002069F8" w:rsidRPr="00F11966" w:rsidRDefault="002069F8" w:rsidP="002069F8">
      <w:pPr>
        <w:pStyle w:val="PL"/>
      </w:pPr>
      <w:r w:rsidRPr="00F11966">
        <w:rPr>
          <w:rFonts w:eastAsia="SimSun"/>
          <w:lang w:val="en-US"/>
        </w:rPr>
        <w:t xml:space="preserve">            - </w:t>
      </w:r>
      <w:r w:rsidRPr="00F11966">
        <w:t>RCEF_REPORTS_ONLY</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91D526E" w14:textId="7A6D7CAA"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DE3297E" w14:textId="68FB646C" w:rsidR="002069F8" w:rsidRDefault="003056C1" w:rsidP="002069F8">
      <w:pPr>
        <w:pStyle w:val="PL"/>
      </w:pPr>
      <w:r>
        <w:t xml:space="preserve">       </w:t>
      </w:r>
      <w:r w:rsidR="002069F8" w:rsidRPr="00F11966">
        <w:t xml:space="preserve">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0F486984" w14:textId="77777777" w:rsidR="003056C1" w:rsidRDefault="002069F8" w:rsidP="002069F8">
      <w:pPr>
        <w:pStyle w:val="PL"/>
        <w:rPr>
          <w:rFonts w:cs="Arial"/>
          <w:szCs w:val="18"/>
        </w:rPr>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p>
    <w:p w14:paraId="0EE9BAC4" w14:textId="2370C50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114F1687" w14:textId="444C1DB9" w:rsidR="002069F8" w:rsidRDefault="003056C1" w:rsidP="002069F8">
      <w:pPr>
        <w:pStyle w:val="PL"/>
      </w:pPr>
      <w:r>
        <w:t xml:space="preserve">       </w:t>
      </w:r>
      <w:r w:rsidR="002069F8" w:rsidRPr="00F11966">
        <w:t xml:space="preserve">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lastRenderedPageBreak/>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6761E4EF" w14:textId="59804787" w:rsidR="003056C1" w:rsidRDefault="003056C1" w:rsidP="002069F8">
      <w:pPr>
        <w:pStyle w:val="PL"/>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w:t>
      </w:r>
    </w:p>
    <w:p w14:paraId="5551842A" w14:textId="48224DAA" w:rsidR="002069F8" w:rsidRDefault="003056C1" w:rsidP="002069F8">
      <w:pPr>
        <w:pStyle w:val="PL"/>
      </w:pPr>
      <w:r>
        <w:t xml:space="preserve">       </w:t>
      </w:r>
      <w:r w:rsidR="002069F8" w:rsidRPr="00F11966">
        <w:t xml:space="preserve">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670A410E" w14:textId="77777777" w:rsidR="003056C1"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 trace. </w:t>
      </w:r>
    </w:p>
    <w:p w14:paraId="5DF6459A" w14:textId="567DE289" w:rsidR="003056C1" w:rsidRDefault="003056C1" w:rsidP="002069F8">
      <w:pPr>
        <w:pStyle w:val="PL"/>
      </w:pPr>
      <w: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6CF05A3C" w14:textId="6336C2B3" w:rsidR="002069F8" w:rsidRDefault="003056C1" w:rsidP="002069F8">
      <w:pPr>
        <w:pStyle w:val="PL"/>
        <w:rPr>
          <w:lang w:val="en-US"/>
        </w:rPr>
      </w:pPr>
      <w:r>
        <w:t xml:space="preserve">       </w:t>
      </w:r>
      <w:r w:rsidR="002069F8" w:rsidRPr="00F11966">
        <w:t xml:space="preserv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lastRenderedPageBreak/>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1E7DA20D" w14:textId="77777777" w:rsidR="002069F8"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w:t>
      </w:r>
    </w:p>
    <w:p w14:paraId="54BE9148" w14:textId="77777777" w:rsidR="002069F8" w:rsidRDefault="002069F8" w:rsidP="002069F8">
      <w:pPr>
        <w:pStyle w:val="PL"/>
        <w:rPr>
          <w:lang w:val="en-US"/>
        </w:rPr>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EEB7250"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77777777" w:rsidR="002069F8" w:rsidRPr="00F11966" w:rsidRDefault="002069F8" w:rsidP="002069F8">
      <w:pPr>
        <w:pStyle w:val="PL"/>
        <w:rPr>
          <w:lang w:val="en-US"/>
        </w:rPr>
      </w:pPr>
      <w:r w:rsidRPr="00F11966">
        <w:rPr>
          <w:lang w:val="en-US"/>
        </w:rPr>
        <w:t>#</w:t>
      </w: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798D25A0" w14:textId="77777777" w:rsidR="003056C1"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w:t>
      </w:r>
    </w:p>
    <w:p w14:paraId="3AF8BF48" w14:textId="0490802E" w:rsidR="003056C1" w:rsidRDefault="003056C1" w:rsidP="002069F8">
      <w:pPr>
        <w:pStyle w:val="PL"/>
        <w:rPr>
          <w:lang w:eastAsia="zh-CN"/>
        </w:rPr>
      </w:pPr>
      <w:r>
        <w:t xml:space="preserve">           </w:t>
      </w:r>
      <w:r w:rsidR="002069F8" w:rsidRPr="00F11966">
        <w:t xml:space="preserve"> MNC and Trace ID as follows:</w:t>
      </w:r>
      <w:r w:rsidR="002069F8">
        <w:t xml:space="preserve"> </w:t>
      </w:r>
      <w:r>
        <w:t>'</w:t>
      </w:r>
      <w:r w:rsidR="002069F8" w:rsidRPr="00F11966">
        <w:t>MCC</w:t>
      </w:r>
      <w:r>
        <w:t>'</w:t>
      </w:r>
      <w:r w:rsidR="002069F8" w:rsidRPr="00F11966">
        <w:t>&lt;MNC</w:t>
      </w:r>
      <w:r>
        <w:t>'</w:t>
      </w:r>
      <w:r w:rsidR="002069F8" w:rsidRPr="00F11966">
        <w:t>-</w:t>
      </w:r>
      <w:r>
        <w:t>'</w:t>
      </w:r>
      <w:r w:rsidR="002069F8" w:rsidRPr="00F11966">
        <w:rPr>
          <w:rFonts w:hint="eastAsia"/>
          <w:lang w:eastAsia="zh-CN"/>
        </w:rPr>
        <w:t>Trace ID</w:t>
      </w:r>
      <w:r>
        <w:rPr>
          <w:lang w:eastAsia="zh-CN"/>
        </w:rPr>
        <w:t>'</w:t>
      </w:r>
      <w:r w:rsidR="002069F8" w:rsidRPr="00F11966">
        <w:t>The Trace ID shall be encoded as a 3 octet string</w:t>
      </w:r>
      <w:r w:rsidR="002069F8" w:rsidRPr="00F11966">
        <w:rPr>
          <w:lang w:eastAsia="zh-CN"/>
        </w:rPr>
        <w:t xml:space="preserve"> in hexadecimal</w:t>
      </w:r>
    </w:p>
    <w:p w14:paraId="70B8FDEA" w14:textId="5A8AAC8D" w:rsidR="008655DB" w:rsidRDefault="003056C1"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 take a value of "0" to "9",</w:t>
      </w:r>
    </w:p>
    <w:p w14:paraId="6D9B2960" w14:textId="7252BB3B" w:rsidR="002069F8" w:rsidRDefault="008655DB" w:rsidP="002069F8">
      <w:pPr>
        <w:pStyle w:val="PL"/>
        <w:rPr>
          <w:lang w:eastAsia="zh-CN"/>
        </w:rPr>
      </w:pPr>
      <w:r>
        <w:rPr>
          <w:lang w:eastAsia="zh-CN"/>
        </w:rPr>
        <w:t xml:space="preserve">           </w:t>
      </w:r>
      <w:r w:rsidR="002069F8" w:rsidRPr="00F11966">
        <w:rPr>
          <w:lang w:eastAsia="zh-CN"/>
        </w:rPr>
        <w:t xml:space="preserve"> "a" to "f" or "A" to "F" and shall represent 4 bits.</w:t>
      </w:r>
    </w:p>
    <w:p w14:paraId="6AE5B447" w14:textId="77777777" w:rsidR="008655DB" w:rsidRDefault="002069F8" w:rsidP="002069F8">
      <w:pPr>
        <w:pStyle w:val="PL"/>
        <w:rPr>
          <w:lang w:eastAsia="zh-CN"/>
        </w:rPr>
      </w:pPr>
      <w:r>
        <w:rPr>
          <w:lang w:eastAsia="zh-CN"/>
        </w:rPr>
        <w:lastRenderedPageBreak/>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 Trace ID</w:t>
      </w:r>
    </w:p>
    <w:p w14:paraId="6F5AA369" w14:textId="504F5269" w:rsidR="008655DB" w:rsidRDefault="008655DB" w:rsidP="002069F8">
      <w:pPr>
        <w:pStyle w:val="PL"/>
        <w:rPr>
          <w:lang w:eastAsia="zh-CN"/>
        </w:rPr>
      </w:pPr>
      <w:r>
        <w:rPr>
          <w:lang w:eastAsia="zh-CN"/>
        </w:rPr>
        <w:t xml:space="preserve">           </w:t>
      </w:r>
      <w:r w:rsidR="002069F8" w:rsidRPr="00F11966">
        <w:rPr>
          <w:lang w:eastAsia="zh-CN"/>
        </w:rPr>
        <w:t xml:space="preserve"> shall appear first </w:t>
      </w:r>
      <w:r w:rsidR="002069F8">
        <w:rPr>
          <w:lang w:eastAsia="zh-CN"/>
        </w:rPr>
        <w:t xml:space="preserve"> </w:t>
      </w:r>
      <w:r w:rsidR="002069F8" w:rsidRPr="00F11966">
        <w:rPr>
          <w:lang w:eastAsia="zh-CN"/>
        </w:rPr>
        <w:t>in the string, and the character representing the 4 least significant</w:t>
      </w:r>
    </w:p>
    <w:p w14:paraId="33326E0A" w14:textId="2E37B3F4" w:rsidR="002069F8" w:rsidRDefault="008655DB" w:rsidP="002069F8">
      <w:pPr>
        <w:pStyle w:val="PL"/>
        <w:rPr>
          <w:lang w:eastAsia="zh-CN"/>
        </w:rPr>
      </w:pPr>
      <w:r>
        <w:rPr>
          <w:lang w:eastAsia="zh-CN"/>
        </w:rPr>
        <w:t xml:space="preserve">           </w:t>
      </w:r>
      <w:r w:rsidR="002069F8" w:rsidRPr="00F11966">
        <w:rPr>
          <w:lang w:eastAsia="zh-CN"/>
        </w:rPr>
        <w:t xml:space="preserve">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29FF5DA1" w14:textId="77777777" w:rsidR="008655DB" w:rsidRDefault="002069F8" w:rsidP="002069F8">
      <w:pPr>
        <w:pStyle w:val="PL"/>
        <w:rPr>
          <w:lang w:eastAsia="zh-CN"/>
        </w:rPr>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3C237E52" w14:textId="548050B8" w:rsidR="002069F8" w:rsidRDefault="008655DB" w:rsidP="002069F8">
      <w:pPr>
        <w:pStyle w:val="PL"/>
        <w:rPr>
          <w:lang w:eastAsia="zh-CN"/>
        </w:rPr>
      </w:pPr>
      <w:r>
        <w:rPr>
          <w:lang w:eastAsia="zh-CN"/>
        </w:rPr>
        <w:t xml:space="preserve">           </w:t>
      </w:r>
      <w:r w:rsidR="002069F8" w:rsidRPr="00F11966">
        <w:rPr>
          <w:lang w:eastAsia="zh-CN"/>
        </w:rPr>
        <w:t xml:space="preserve"> hexadecimal representation.</w:t>
      </w:r>
    </w:p>
    <w:p w14:paraId="59A581B4" w14:textId="77777777" w:rsidR="008655DB" w:rsidRDefault="002069F8" w:rsidP="002069F8">
      <w:pPr>
        <w:pStyle w:val="PL"/>
        <w:rPr>
          <w:lang w:eastAsia="zh-CN"/>
        </w:rPr>
      </w:pPr>
      <w:r>
        <w:rPr>
          <w:lang w:eastAsia="zh-CN"/>
        </w:rPr>
        <w:t xml:space="preserve">           </w:t>
      </w:r>
      <w:r w:rsidRPr="00F11966">
        <w:rPr>
          <w:lang w:eastAsia="zh-CN"/>
        </w:rPr>
        <w:t xml:space="preserve"> Each character in the string shall take a value of "0" to "9", "a" to "f" or "A" to "F"</w:t>
      </w:r>
    </w:p>
    <w:p w14:paraId="38B1DCAB" w14:textId="33CF5BF4" w:rsidR="002069F8" w:rsidRDefault="008655DB" w:rsidP="002069F8">
      <w:pPr>
        <w:pStyle w:val="PL"/>
        <w:rPr>
          <w:lang w:eastAsia="zh-CN"/>
        </w:rPr>
      </w:pPr>
      <w:r>
        <w:rPr>
          <w:lang w:eastAsia="zh-CN"/>
        </w:rPr>
        <w:t xml:space="preserve">           </w:t>
      </w:r>
      <w:r w:rsidR="002069F8" w:rsidRPr="00F11966">
        <w:rPr>
          <w:lang w:eastAsia="zh-CN"/>
        </w:rPr>
        <w:t xml:space="preserve"> and shall represent 4 bits.</w:t>
      </w:r>
    </w:p>
    <w:p w14:paraId="06CD3094" w14:textId="77777777" w:rsidR="008655DB"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53A3AFC2" w14:textId="0083C134" w:rsidR="008655DB" w:rsidRDefault="008655DB" w:rsidP="002069F8">
      <w:pPr>
        <w:pStyle w:val="PL"/>
        <w:rPr>
          <w:lang w:eastAsia="zh-CN"/>
        </w:rPr>
      </w:pPr>
      <w:r>
        <w:rPr>
          <w:lang w:eastAsia="zh-CN"/>
        </w:rPr>
        <w:t xml:space="preserve">           </w:t>
      </w:r>
      <w:r w:rsidR="002069F8" w:rsidRPr="00F11966">
        <w:rPr>
          <w:lang w:eastAsia="zh-CN"/>
        </w:rPr>
        <w:t xml:space="preserve"> first in the string, and the character representing the</w:t>
      </w:r>
    </w:p>
    <w:p w14:paraId="3507609B" w14:textId="1EEFDDA9" w:rsidR="008655DB" w:rsidRDefault="008655DB" w:rsidP="002069F8">
      <w:pPr>
        <w:pStyle w:val="PL"/>
      </w:pPr>
      <w:r>
        <w:rPr>
          <w:lang w:eastAsia="zh-CN"/>
        </w:rPr>
        <w:t xml:space="preserve">           </w:t>
      </w:r>
      <w:r w:rsidR="002069F8" w:rsidRPr="00F11966">
        <w:rPr>
          <w:lang w:eastAsia="zh-CN"/>
        </w:rPr>
        <w:t xml:space="preserve"> 4 least significant bit shall appear last in the string.</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77777777"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660B5B25" w14:textId="77777777" w:rsidR="008655DB"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4BFA85BD" w14:textId="1F7132DD" w:rsidR="008655DB" w:rsidRDefault="008655DB" w:rsidP="002069F8">
      <w:pPr>
        <w:pStyle w:val="PL"/>
        <w:rPr>
          <w:lang w:eastAsia="zh-CN"/>
        </w:rPr>
      </w:pPr>
      <w:r>
        <w:rPr>
          <w:lang w:eastAsia="zh-CN"/>
        </w:rPr>
        <w:t xml:space="preserve">           </w:t>
      </w:r>
      <w:r w:rsidR="002069F8" w:rsidRPr="00F11966">
        <w:rPr>
          <w:lang w:eastAsia="zh-CN"/>
        </w:rPr>
        <w:t xml:space="preserve"> first in the string, and the character representing the 4 least significant bit shall</w:t>
      </w:r>
    </w:p>
    <w:p w14:paraId="4F44CAE2" w14:textId="6D6EFE6F" w:rsidR="002069F8" w:rsidRDefault="008655DB" w:rsidP="002069F8">
      <w:pPr>
        <w:pStyle w:val="PL"/>
        <w:rPr>
          <w:lang w:val="en-US"/>
        </w:rPr>
      </w:pPr>
      <w:r>
        <w:rPr>
          <w:lang w:eastAsia="zh-CN"/>
        </w:rPr>
        <w:t xml:space="preserve">           </w:t>
      </w:r>
      <w:r w:rsidR="002069F8" w:rsidRPr="00F11966">
        <w:rPr>
          <w:lang w:eastAsia="zh-CN"/>
        </w:rPr>
        <w:t xml:space="preserve"> appear last in the string.</w:t>
      </w:r>
      <w:r w:rsidR="002069F8">
        <w:rPr>
          <w:lang w:eastAsia="zh-CN"/>
        </w:rPr>
        <w:t xml:space="preserve"> </w:t>
      </w:r>
      <w:r w:rsidR="002069F8" w:rsidRPr="00F11966">
        <w:t>Octets shall be coded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77777777"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77777777"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 or combined Immediate MDT</w:t>
      </w:r>
    </w:p>
    <w:p w14:paraId="61A3CB28" w14:textId="3D2304D7" w:rsidR="00B230D3" w:rsidRDefault="00B230D3" w:rsidP="002069F8">
      <w:pPr>
        <w:pStyle w:val="PL"/>
        <w:rPr>
          <w:lang w:eastAsia="zh-CN"/>
        </w:rPr>
      </w:pPr>
      <w:r>
        <w:rPr>
          <w:lang w:eastAsia="zh-CN"/>
        </w:rPr>
        <w:t xml:space="preserve">           </w:t>
      </w:r>
      <w:r w:rsidR="002069F8" w:rsidRPr="00F11966">
        <w:rPr>
          <w:lang w:eastAsia="zh-CN"/>
        </w:rPr>
        <w:t xml:space="preserve"> and Trace</w:t>
      </w:r>
      <w:r w:rsidR="002069F8">
        <w:rPr>
          <w:lang w:eastAsia="zh-CN"/>
        </w:rPr>
        <w:t xml:space="preserve"> in NR</w:t>
      </w:r>
      <w:r w:rsidR="002069F8" w:rsidRPr="00F11966">
        <w:rPr>
          <w:lang w:eastAsia="zh-CN"/>
        </w:rPr>
        <w:t>.</w:t>
      </w:r>
      <w:r>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7DEBE9DD" w14:textId="63238077" w:rsidR="00B230D3" w:rsidRDefault="00B230D3" w:rsidP="002069F8">
      <w:pPr>
        <w:pStyle w:val="PL"/>
        <w:rPr>
          <w:lang w:eastAsia="zh-CN"/>
        </w:rPr>
      </w:pPr>
      <w:r>
        <w:t xml:space="preserve">           </w:t>
      </w:r>
      <w:r w:rsidR="002069F8" w:rsidRPr="00F11966">
        <w:t xml:space="preserve"> configured for Immediate MDT or combined Immediate MDT and Trace</w:t>
      </w:r>
      <w:r w:rsidR="002069F8">
        <w:t xml:space="preserve"> in NR</w:t>
      </w:r>
      <w:r w:rsidR="002069F8" w:rsidRPr="00F11966">
        <w:t>.</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77777777" w:rsidR="00B230D3" w:rsidRPr="00F11966" w:rsidRDefault="00B230D3"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lastRenderedPageBreak/>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77777777" w:rsidR="002069F8" w:rsidRPr="00F11966" w:rsidRDefault="002069F8"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FA8E5F4" w14:textId="77777777" w:rsidR="002069F8" w:rsidRDefault="002069F8" w:rsidP="002069F8">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lastRenderedPageBreak/>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7FD6B051" w14:textId="77777777" w:rsidR="002C606B" w:rsidRDefault="002C606B" w:rsidP="002C606B">
      <w:pPr>
        <w:pStyle w:val="PL"/>
        <w:rPr>
          <w:lang w:val="en-US"/>
        </w:rPr>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lastRenderedPageBreak/>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lastRenderedPageBreak/>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lastRenderedPageBreak/>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52F6E462" w14:textId="053E4ACB" w:rsidR="006A3FBC" w:rsidRPr="008C2C3D"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w:t>
      </w:r>
      <w:r w:rsidRPr="00823E66">
        <w:t>bsSe</w:t>
      </w:r>
      <w:r>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lastRenderedPageBreak/>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16D308E3" w14:textId="77777777" w:rsidR="00C60DAA" w:rsidRPr="00052626" w:rsidRDefault="00C60DAA" w:rsidP="00C60DAA">
      <w:pPr>
        <w:pStyle w:val="PL"/>
      </w:pPr>
      <w:r w:rsidRPr="00052626">
        <w:t xml:space="preserve">        </w:t>
      </w:r>
      <w:r>
        <w:t>mbsMediaComps</w:t>
      </w:r>
      <w:r w:rsidRPr="00052626">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bookmarkStart w:id="4402" w:name="MCCQCTEMPBM_00000040"/>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4402"/>
      <w:r w:rsidRPr="003107D3">
        <w:t>TS29514_Npcf_PolicyAuthorization</w:t>
      </w:r>
      <w:r>
        <w:t>.yaml</w:t>
      </w:r>
      <w:bookmarkStart w:id="4403" w:name="MCCQCTEMPBM_00000041"/>
      <w:r>
        <w:rPr>
          <w:rFonts w:cs="Courier New"/>
          <w:szCs w:val="16"/>
        </w:rPr>
        <w:t>#/components/schemas/FlowDescription'</w:t>
      </w:r>
    </w:p>
    <w:bookmarkEnd w:id="4403"/>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4404" w:name="MCCQCTEMPBM_00000042"/>
      <w:r>
        <w:rPr>
          <w:rFonts w:cs="Courier New"/>
          <w:szCs w:val="16"/>
        </w:rPr>
        <w:t xml:space="preserve">        </w:t>
      </w:r>
      <w:bookmarkEnd w:id="4404"/>
      <w:r>
        <w:t>mbsMediaInfo</w:t>
      </w:r>
      <w:bookmarkStart w:id="4405" w:name="MCCQCTEMPBM_00000043"/>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4405"/>
      <w:r>
        <w:t>MbsMediaInfo</w:t>
      </w:r>
      <w:bookmarkStart w:id="4406" w:name="MCCQCTEMPBM_00000044"/>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4406"/>
      <w:r>
        <w:rPr>
          <w:lang w:eastAsia="zh-CN"/>
        </w:rPr>
        <w:t>qosRef</w:t>
      </w:r>
      <w:bookmarkStart w:id="4407" w:name="MCCQCTEMPBM_00000045"/>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4407"/>
      <w:r>
        <w:rPr>
          <w:lang w:eastAsia="zh-CN"/>
        </w:rPr>
        <w:t>mbsQoSReq</w:t>
      </w:r>
      <w:bookmarkStart w:id="4408" w:name="MCCQCTEMPBM_00000046"/>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4408"/>
      <w:r>
        <w:rPr>
          <w:lang w:eastAsia="zh-CN"/>
        </w:rPr>
        <w:t>MbsQoSReq</w:t>
      </w:r>
      <w:bookmarkStart w:id="4409" w:name="MCCQCTEMPBM_00000047"/>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4409"/>
      <w:r>
        <w:t>mbsM</w:t>
      </w:r>
      <w:r w:rsidRPr="00DD1B2F">
        <w:t>edComp</w:t>
      </w:r>
      <w:r>
        <w:t>Num</w:t>
      </w:r>
      <w:bookmarkStart w:id="4410" w:name="MCCQCTEMPBM_00000048"/>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4410"/>
      <w:r>
        <w:t>MbsMediaComp</w:t>
      </w:r>
      <w:bookmarkStart w:id="4411" w:name="MCCQCTEMPBM_00000049"/>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4411"/>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4412" w:name="MCCQCTEMPBM_00000050"/>
    </w:p>
    <w:bookmarkEnd w:id="4412"/>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4413" w:name="MCCQCTEMPBM_00000051"/>
      <w:r>
        <w:rPr>
          <w:rFonts w:cs="Courier New"/>
          <w:szCs w:val="16"/>
        </w:rPr>
        <w:t xml:space="preserve">        </w:t>
      </w:r>
      <w:bookmarkEnd w:id="4413"/>
      <w:r>
        <w:t>maxReqMbsBwDl</w:t>
      </w:r>
      <w:bookmarkStart w:id="4414" w:name="MCCQCTEMPBM_00000052"/>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4414"/>
      <w:r>
        <w:t>minReqMbsBwDl</w:t>
      </w:r>
      <w:bookmarkStart w:id="4415" w:name="MCCQCTEMPBM_00000053"/>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lastRenderedPageBreak/>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4415"/>
      <w:r w:rsidRPr="00052626">
        <w:t>'</w:t>
      </w:r>
      <w:r w:rsidRPr="003107D3">
        <w:t>TS29514_Npcf_PolicyAuthorization</w:t>
      </w:r>
      <w:r>
        <w:t>.yaml</w:t>
      </w:r>
      <w:r w:rsidRPr="00052626">
        <w:t>#/components/schemas/</w:t>
      </w:r>
      <w:bookmarkStart w:id="4416" w:name="MCCQCTEMPBM_00000054"/>
      <w:r>
        <w:rPr>
          <w:rFonts w:cs="Courier New"/>
          <w:szCs w:val="16"/>
        </w:rPr>
        <w:t>CodecData'</w:t>
      </w:r>
    </w:p>
    <w:bookmarkEnd w:id="4416"/>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77777777" w:rsidR="0092133F" w:rsidRPr="00736A97" w:rsidRDefault="0092133F" w:rsidP="002069F8">
      <w:pPr>
        <w:pStyle w:val="PL"/>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75D2A797" w14:textId="77777777" w:rsidR="002069F8" w:rsidRPr="0025293F" w:rsidRDefault="002069F8" w:rsidP="002069F8">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lastRenderedPageBreak/>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77777777" w:rsidR="002069F8" w:rsidRPr="00F11966" w:rsidRDefault="002069F8" w:rsidP="002069F8">
      <w:pPr>
        <w:pStyle w:val="PL"/>
      </w:pPr>
      <w:r w:rsidRPr="00F11966">
        <w:t xml:space="preserve">      description: Payload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lastRenderedPageBreak/>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4417" w:name="_Toc36462719"/>
      <w:bookmarkStart w:id="4418" w:name="_Toc36462915"/>
      <w:bookmarkStart w:id="4419" w:name="_Toc133336430"/>
      <w:bookmarkStart w:id="4420" w:name="_Toc136242734"/>
      <w:bookmarkStart w:id="4421" w:name="historyclause"/>
      <w:r w:rsidRPr="00F11966">
        <w:lastRenderedPageBreak/>
        <w:t>Annex B (informative):</w:t>
      </w:r>
      <w:r w:rsidRPr="00F11966">
        <w:br/>
        <w:t>Change history</w:t>
      </w:r>
      <w:bookmarkEnd w:id="4417"/>
      <w:bookmarkEnd w:id="4418"/>
      <w:bookmarkEnd w:id="4419"/>
      <w:bookmarkEnd w:id="4420"/>
    </w:p>
    <w:bookmarkEnd w:id="4421"/>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E26B1B">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E26B1B">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E26B1B">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E26B1B">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E26B1B">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E26B1B">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E26B1B">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E26B1B">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E26B1B">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E26B1B">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E26B1B">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E26B1B">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E26B1B">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E26B1B">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E26B1B">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E26B1B">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E26B1B">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E26B1B">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E26B1B">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E26B1B">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E26B1B">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E26B1B">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E26B1B">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E26B1B">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E26B1B">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E26B1B">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E26B1B">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E26B1B">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E26B1B">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E26B1B">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E26B1B">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E26B1B">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E26B1B">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E26B1B">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E26B1B">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E26B1B">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E26B1B">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E26B1B">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E26B1B">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E26B1B">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E26B1B">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E26B1B">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E26B1B">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E26B1B">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E26B1B">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E26B1B">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E26B1B">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E26B1B">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E26B1B">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E26B1B">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E26B1B">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E26B1B">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E26B1B">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E26B1B">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E26B1B">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E26B1B">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E26B1B">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E26B1B">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E26B1B">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E26B1B">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E26B1B">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E26B1B">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E26B1B">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E26B1B">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E26B1B">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E26B1B">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E26B1B">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E26B1B">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E26B1B">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E26B1B">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E26B1B">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E26B1B">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E26B1B">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E26B1B">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E26B1B">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E26B1B">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E26B1B">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E26B1B">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77777777" w:rsidR="00E92CBF" w:rsidRPr="00F11966" w:rsidRDefault="00E92CBF" w:rsidP="00AA7DB8">
            <w:pPr>
              <w:pStyle w:val="TAL"/>
              <w:rPr>
                <w:rFonts w:cs="Arial"/>
                <w:sz w:val="16"/>
                <w:szCs w:val="16"/>
              </w:rPr>
            </w:pPr>
            <w:r w:rsidRPr="00F11966">
              <w:t>3GPP TS 29.571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E26B1B">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E26B1B">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E26B1B">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E26B1B">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00000"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E26B1B">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E26B1B">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E26B1B">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E26B1B">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E26B1B">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E26B1B">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E26B1B">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E26B1B">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77777777" w:rsidR="00E92CBF" w:rsidRPr="00F11966" w:rsidRDefault="00E92CBF" w:rsidP="00AA7DB8">
            <w:pPr>
              <w:pStyle w:val="TAL"/>
            </w:pPr>
            <w:r w:rsidRPr="00F11966">
              <w:t>3GPP TS 29.571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E26B1B">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E26B1B">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E26B1B">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E26B1B">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E26B1B">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E26B1B">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00000"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E26B1B">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E26B1B">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E26B1B">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E26B1B">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E26B1B">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E26B1B">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E26B1B">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E26B1B">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E26B1B">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E26B1B">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E26B1B">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77777777" w:rsidR="00E92CBF" w:rsidRPr="00F11966" w:rsidRDefault="00E92CBF" w:rsidP="00AA7DB8">
            <w:pPr>
              <w:pStyle w:val="TAL"/>
              <w:rPr>
                <w:noProof/>
                <w:lang w:eastAsia="zh-CN"/>
              </w:rPr>
            </w:pPr>
            <w:r w:rsidRPr="00F11966">
              <w:rPr>
                <w:noProof/>
              </w:rPr>
              <w:t>3GPP TS 29.571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E26B1B">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E26B1B">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E26B1B">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E26B1B">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E26B1B">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E26B1B">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E26B1B">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E26B1B">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E26B1B">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E26B1B">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E26B1B">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E26B1B">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E26B1B">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E26B1B">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E26B1B">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E26B1B">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E26B1B">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E26B1B">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E26B1B">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E26B1B">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E26B1B">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E26B1B">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E26B1B">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E26B1B">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E26B1B">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E26B1B">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E26B1B">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E26B1B">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E26B1B">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E26B1B">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E26B1B">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E26B1B">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E26B1B">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E26B1B">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E26B1B">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E26B1B">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E26B1B">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E26B1B">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E26B1B">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E26B1B">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E26B1B">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E26B1B">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E26B1B">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E26B1B">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E26B1B">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E26B1B">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E26B1B">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E26B1B">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E26B1B">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E26B1B">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E26B1B">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E26B1B">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E26B1B">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E26B1B">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E26B1B">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E26B1B">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E26B1B">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E26B1B">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E26B1B">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E26B1B">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E26B1B">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E26B1B">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E26B1B">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E26B1B">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E26B1B">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E26B1B">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E26B1B">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E26B1B">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E26B1B">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E26B1B">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E26B1B">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E26B1B">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E26B1B">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E26B1B">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E26B1B">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E26B1B">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E26B1B">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E26B1B">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E26B1B">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E26B1B">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E26B1B">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E26B1B">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00000"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E26B1B">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E26B1B">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E26B1B">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00000"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E26B1B">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E26B1B">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E26B1B">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E26B1B">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00000"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E26B1B">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00000"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E26B1B">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E26B1B">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E26B1B">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E26B1B">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E26B1B">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E26B1B">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E26B1B">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E26B1B">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E26B1B">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E26B1B">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E26B1B">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E26B1B">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E26B1B">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E26B1B">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E26B1B">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E26B1B">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E26B1B">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E26B1B">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E26B1B">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E26B1B">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E26B1B">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E26B1B">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00000"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E26B1B">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E26B1B">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E26B1B">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00000"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E26B1B">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E26B1B">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E26B1B">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E26B1B">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E26B1B">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E26B1B">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E26B1B">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E26B1B">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E26B1B">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E26B1B">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E26B1B">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E26B1B">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E26B1B">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E26B1B">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E26B1B">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E26B1B">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E26B1B">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E26B1B">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E26B1B">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00000"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E26B1B">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E26B1B">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E26B1B">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E26B1B">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E26B1B">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E26B1B">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E26B1B">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E26B1B">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E26B1B">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E26B1B">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E26B1B">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E26B1B">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E26B1B">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E26B1B">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E26B1B">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00000"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E26B1B">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E26B1B">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6A3FBC">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6A3FBC">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6A3FBC">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6A3FBC">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6A3FBC">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6A3FBC">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E26B1B">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00000"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6A3FBC">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6A3FBC">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6A3FBC">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00000"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6A3FBC">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6A3FBC">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6A3FBC">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6A3FBC">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00000"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E26B1B">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E26B1B">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E26B1B">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E26B1B">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00000"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E26B1B">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E26B1B">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00000"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E26B1B">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E26B1B">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00000"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E26B1B">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00000"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E26B1B">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E26B1B">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E26B1B">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E26B1B">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000000"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E26B1B">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E26B1B">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E62D0E">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000000"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E26B1B">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E26B1B">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E26B1B">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E26B1B">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E26B1B">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E26B1B">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E26B1B">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E26B1B">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E26B1B">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E26B1B">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E26B1B">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E26B1B">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E26B1B">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E26B1B">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000000"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E26B1B">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lang/>
              </w:rPr>
              <w:t>CT</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lang/>
              </w:rPr>
            </w:pPr>
            <w:r w:rsidRPr="00936DAD">
              <w:t>C</w:t>
            </w:r>
            <w:r>
              <w:rPr>
                <w:lang/>
              </w:rPr>
              <w:t>P</w:t>
            </w:r>
            <w:r w:rsidRPr="00936DAD">
              <w:t>-231</w:t>
            </w:r>
            <w:r w:rsidR="00837F07">
              <w:rPr>
                <w:lang/>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lang/>
              </w:rPr>
            </w:pPr>
            <w:r>
              <w:rPr>
                <w:rFonts w:cs="Arial"/>
                <w:sz w:val="16"/>
                <w:szCs w:val="16"/>
                <w:lang/>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lang/>
              </w:rPr>
              <w:t>CT</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lang/>
              </w:rPr>
            </w:pPr>
            <w:r w:rsidRPr="00936DAD">
              <w:t>C</w:t>
            </w:r>
            <w:r>
              <w:rPr>
                <w:lang/>
              </w:rPr>
              <w:t>P</w:t>
            </w:r>
            <w:r w:rsidRPr="00936DAD">
              <w:t>-231</w:t>
            </w:r>
            <w:r w:rsidR="00837F07">
              <w:rPr>
                <w:lang/>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lang/>
              </w:rPr>
            </w:pPr>
            <w:r>
              <w:rPr>
                <w:rFonts w:cs="Arial"/>
                <w:sz w:val="16"/>
                <w:szCs w:val="16"/>
                <w:lang/>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lang/>
              </w:rPr>
              <w:t>CT</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lang/>
              </w:rPr>
            </w:pPr>
            <w:r w:rsidRPr="00936DAD">
              <w:t>C</w:t>
            </w:r>
            <w:r>
              <w:rPr>
                <w:lang/>
              </w:rPr>
              <w:t>P</w:t>
            </w:r>
            <w:r w:rsidRPr="00936DAD">
              <w:t>-231</w:t>
            </w:r>
            <w:r w:rsidR="00837F07">
              <w:rPr>
                <w:lang/>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lang/>
              </w:rPr>
            </w:pPr>
            <w:r>
              <w:rPr>
                <w:rFonts w:cs="Arial"/>
                <w:sz w:val="16"/>
                <w:szCs w:val="16"/>
                <w:lang/>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lang/>
              </w:rPr>
            </w:pP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lang/>
              </w:rPr>
              <w:t>CT</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lang/>
              </w:rPr>
            </w:pPr>
            <w:r w:rsidRPr="00936DAD">
              <w:t>C</w:t>
            </w:r>
            <w:r>
              <w:rPr>
                <w:lang/>
              </w:rPr>
              <w:t>P</w:t>
            </w:r>
            <w:r w:rsidRPr="00936DAD">
              <w:t>-231</w:t>
            </w:r>
            <w:r w:rsidR="00837F07">
              <w:rPr>
                <w:lang/>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lang/>
              </w:rPr>
            </w:pPr>
            <w:r>
              <w:rPr>
                <w:rFonts w:cs="Arial"/>
                <w:sz w:val="16"/>
                <w:szCs w:val="16"/>
                <w:lang/>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lang/>
              </w:rPr>
            </w:pPr>
            <w:r>
              <w:rPr>
                <w:rFonts w:cs="Arial"/>
                <w:sz w:val="16"/>
                <w:szCs w:val="16"/>
                <w:lang/>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lang/>
              </w:rPr>
              <w:t>CT</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lang/>
              </w:rPr>
            </w:pPr>
            <w:r w:rsidRPr="00936DAD">
              <w:t>C</w:t>
            </w:r>
            <w:r>
              <w:rPr>
                <w:lang/>
              </w:rPr>
              <w:t>P</w:t>
            </w:r>
            <w:r w:rsidRPr="00936DAD">
              <w:t>-231</w:t>
            </w:r>
            <w:r w:rsidR="00837F07">
              <w:rPr>
                <w:lang/>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lang/>
              </w:rPr>
            </w:pPr>
            <w:r>
              <w:rPr>
                <w:rFonts w:cs="Arial"/>
                <w:sz w:val="16"/>
                <w:szCs w:val="16"/>
                <w:lang/>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lang/>
              </w:rPr>
            </w:pPr>
            <w:r>
              <w:rPr>
                <w:rFonts w:cs="Arial"/>
                <w:sz w:val="16"/>
                <w:szCs w:val="16"/>
                <w:lang/>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lang/>
              </w:rPr>
              <w:t>CT</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lang/>
              </w:rPr>
            </w:pPr>
            <w:r w:rsidRPr="00936DAD">
              <w:t>C</w:t>
            </w:r>
            <w:r>
              <w:rPr>
                <w:lang/>
              </w:rPr>
              <w:t>P</w:t>
            </w:r>
            <w:r w:rsidRPr="00936DAD">
              <w:t>-231</w:t>
            </w:r>
            <w:r w:rsidR="00837F07">
              <w:rPr>
                <w:lang/>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lang/>
              </w:rPr>
            </w:pPr>
            <w:r>
              <w:rPr>
                <w:rFonts w:cs="Arial"/>
                <w:sz w:val="16"/>
                <w:szCs w:val="16"/>
                <w:lang/>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lang/>
              </w:rPr>
            </w:pP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lang/>
              </w:rPr>
              <w:t>CT</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lang/>
              </w:rPr>
            </w:pPr>
            <w:r w:rsidRPr="00936DAD">
              <w:t>C</w:t>
            </w:r>
            <w:r>
              <w:rPr>
                <w:lang/>
              </w:rPr>
              <w:t>P</w:t>
            </w:r>
            <w:r w:rsidRPr="00936DAD">
              <w:t>-231</w:t>
            </w:r>
            <w:r w:rsidR="00837F07">
              <w:rPr>
                <w:lang/>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lang/>
              </w:rPr>
            </w:pPr>
            <w:r>
              <w:rPr>
                <w:rFonts w:cs="Arial"/>
                <w:sz w:val="16"/>
                <w:szCs w:val="16"/>
                <w:lang/>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lang/>
              </w:rPr>
            </w:pPr>
            <w:r>
              <w:rPr>
                <w:rFonts w:cs="Arial"/>
                <w:sz w:val="16"/>
                <w:szCs w:val="16"/>
                <w:lang/>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lang/>
              </w:rPr>
              <w:t>CT</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lang/>
              </w:rPr>
            </w:pPr>
            <w:r w:rsidRPr="00936DAD">
              <w:t>C</w:t>
            </w:r>
            <w:r>
              <w:rPr>
                <w:lang/>
              </w:rPr>
              <w:t>P</w:t>
            </w:r>
            <w:r w:rsidRPr="00936DAD">
              <w:t>-231</w:t>
            </w:r>
            <w:r w:rsidR="00837F07">
              <w:rPr>
                <w:lang/>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lang/>
              </w:rPr>
            </w:pPr>
            <w:r>
              <w:rPr>
                <w:rFonts w:cs="Arial"/>
                <w:sz w:val="16"/>
                <w:szCs w:val="16"/>
                <w:lang/>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lang/>
              </w:rPr>
            </w:pP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lang/>
              </w:rPr>
            </w:pPr>
            <w:r>
              <w:rPr>
                <w:sz w:val="16"/>
                <w:szCs w:val="16"/>
                <w:lang/>
              </w:rPr>
              <w:t>CT</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rPr>
                <w:lang/>
              </w:rPr>
            </w:pPr>
            <w:r w:rsidRPr="00936DAD">
              <w:t>C</w:t>
            </w:r>
            <w:r>
              <w:rPr>
                <w:lang/>
              </w:rPr>
              <w:t>P</w:t>
            </w:r>
            <w:r w:rsidRPr="00936DAD">
              <w:t>-231</w:t>
            </w:r>
            <w:r w:rsidR="00837F07">
              <w:rPr>
                <w:lang/>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lang/>
              </w:rPr>
            </w:pPr>
            <w:r>
              <w:rPr>
                <w:rFonts w:cs="Arial"/>
                <w:sz w:val="16"/>
                <w:szCs w:val="16"/>
                <w:lang/>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lang/>
              </w:rPr>
            </w:pP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lang/>
              </w:rPr>
            </w:pPr>
            <w:r>
              <w:rPr>
                <w:sz w:val="16"/>
                <w:szCs w:val="16"/>
                <w:lang/>
              </w:rPr>
              <w:t>CT</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rPr>
                <w:lang/>
              </w:rPr>
            </w:pPr>
            <w:r w:rsidRPr="00936DAD">
              <w:t>C</w:t>
            </w:r>
            <w:r>
              <w:rPr>
                <w:lang/>
              </w:rPr>
              <w:t>P</w:t>
            </w:r>
            <w:r w:rsidRPr="00936DAD">
              <w:t>-231</w:t>
            </w:r>
            <w:r w:rsidR="00837F07">
              <w:rPr>
                <w:lang/>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lang/>
              </w:rPr>
            </w:pPr>
            <w:r>
              <w:rPr>
                <w:rFonts w:cs="Arial"/>
                <w:sz w:val="16"/>
                <w:szCs w:val="16"/>
                <w:lang/>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lang/>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lang/>
              </w:rPr>
            </w:pPr>
            <w:r>
              <w:rPr>
                <w:sz w:val="16"/>
                <w:szCs w:val="16"/>
                <w:lang/>
              </w:rPr>
              <w:t>CT</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rPr>
                <w:lang/>
              </w:rPr>
            </w:pPr>
            <w:r w:rsidRPr="00936DAD">
              <w:t>C</w:t>
            </w:r>
            <w:r>
              <w:rPr>
                <w:lang/>
              </w:rPr>
              <w:t>P</w:t>
            </w:r>
            <w:r w:rsidRPr="00936DAD">
              <w:t>-231</w:t>
            </w:r>
            <w:r w:rsidR="00837F07">
              <w:rPr>
                <w:lang/>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lang/>
              </w:rPr>
            </w:pPr>
            <w:r>
              <w:rPr>
                <w:rFonts w:cs="Arial"/>
                <w:sz w:val="16"/>
                <w:szCs w:val="16"/>
                <w:lang/>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lang/>
              </w:rPr>
            </w:pPr>
            <w:r>
              <w:rPr>
                <w:rFonts w:cs="Arial"/>
                <w:sz w:val="16"/>
                <w:szCs w:val="16"/>
                <w:lang/>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lang/>
              </w:rPr>
            </w:pPr>
            <w:r>
              <w:rPr>
                <w:sz w:val="16"/>
                <w:szCs w:val="16"/>
                <w:lang/>
              </w:rPr>
              <w:t>CT</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rPr>
                <w:lang/>
              </w:rPr>
            </w:pPr>
            <w:r w:rsidRPr="00936DAD">
              <w:t>C</w:t>
            </w:r>
            <w:r>
              <w:rPr>
                <w:lang/>
              </w:rPr>
              <w:t>P</w:t>
            </w:r>
            <w:r w:rsidRPr="00936DAD">
              <w:t>-231</w:t>
            </w:r>
            <w:r w:rsidR="00837F07">
              <w:rPr>
                <w:lang/>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lang/>
              </w:rPr>
            </w:pPr>
            <w:r>
              <w:rPr>
                <w:rFonts w:cs="Arial"/>
                <w:sz w:val="16"/>
                <w:szCs w:val="16"/>
                <w:lang/>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lang/>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lang/>
              </w:rPr>
            </w:pPr>
            <w:r>
              <w:rPr>
                <w:sz w:val="16"/>
                <w:szCs w:val="16"/>
                <w:lang/>
              </w:rPr>
              <w:t>CT</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rPr>
                <w:lang/>
              </w:rPr>
            </w:pPr>
            <w:r w:rsidRPr="00936DAD">
              <w:t>C</w:t>
            </w:r>
            <w:r>
              <w:rPr>
                <w:lang/>
              </w:rPr>
              <w:t>P</w:t>
            </w:r>
            <w:r w:rsidRPr="00936DAD">
              <w:t>-231</w:t>
            </w:r>
            <w:r w:rsidR="00837F07">
              <w:rPr>
                <w:lang/>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lang/>
              </w:rPr>
            </w:pPr>
            <w:r>
              <w:rPr>
                <w:rFonts w:cs="Arial"/>
                <w:sz w:val="16"/>
                <w:szCs w:val="16"/>
                <w:lang/>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lang/>
              </w:rPr>
            </w:pPr>
            <w:r>
              <w:rPr>
                <w:rFonts w:cs="Arial"/>
                <w:sz w:val="16"/>
                <w:szCs w:val="16"/>
                <w:lang/>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lang/>
              </w:rPr>
            </w:pPr>
            <w:r>
              <w:rPr>
                <w:sz w:val="16"/>
                <w:szCs w:val="16"/>
                <w:lang/>
              </w:rPr>
              <w:t>CT</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rPr>
                <w:lang/>
              </w:rPr>
            </w:pPr>
            <w:r w:rsidRPr="00936DAD">
              <w:t>C</w:t>
            </w:r>
            <w:r>
              <w:rPr>
                <w:lang/>
              </w:rPr>
              <w:t>P</w:t>
            </w:r>
            <w:r w:rsidRPr="00936DAD">
              <w:t>-231</w:t>
            </w:r>
            <w:r w:rsidR="00837F07">
              <w:rPr>
                <w:lang/>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lang/>
              </w:rPr>
            </w:pPr>
            <w:r>
              <w:rPr>
                <w:rFonts w:cs="Arial"/>
                <w:sz w:val="16"/>
                <w:szCs w:val="16"/>
                <w:lang/>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lang/>
              </w:rPr>
            </w:pPr>
            <w:r>
              <w:rPr>
                <w:rFonts w:cs="Arial"/>
                <w:sz w:val="16"/>
                <w:szCs w:val="16"/>
                <w:lang/>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C403D3">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lang/>
              </w:rPr>
            </w:pPr>
            <w:r>
              <w:rPr>
                <w:sz w:val="16"/>
                <w:szCs w:val="16"/>
                <w:lang/>
              </w:rPr>
              <w:t>CT</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rPr>
                <w:lang/>
              </w:rPr>
            </w:pPr>
            <w:r>
              <w:rPr>
                <w:sz w:val="16"/>
                <w:szCs w:val="16"/>
              </w:rPr>
              <w:t>CP-23</w:t>
            </w:r>
            <w:r>
              <w:rPr>
                <w:sz w:val="16"/>
                <w:szCs w:val="16"/>
                <w:lang/>
              </w:rPr>
              <w:t>1</w:t>
            </w:r>
            <w:r>
              <w:rPr>
                <w:sz w:val="16"/>
                <w:szCs w:val="16"/>
              </w:rPr>
              <w:t>07</w:t>
            </w:r>
            <w:r>
              <w:rPr>
                <w:sz w:val="16"/>
                <w:szCs w:val="16"/>
                <w:lang/>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lang/>
              </w:rPr>
            </w:pPr>
            <w:r>
              <w:rPr>
                <w:rFonts w:cs="Arial"/>
                <w:sz w:val="16"/>
                <w:szCs w:val="16"/>
              </w:rPr>
              <w:t>04</w:t>
            </w:r>
            <w:r w:rsidR="00837F07">
              <w:rPr>
                <w:rFonts w:cs="Arial"/>
                <w:sz w:val="16"/>
                <w:szCs w:val="16"/>
                <w:lang/>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lang/>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lang/>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lang/>
              </w:rPr>
              <w:t>2</w:t>
            </w:r>
            <w:r>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4D9FD" w14:textId="77777777" w:rsidR="00357D4D" w:rsidRDefault="00357D4D">
      <w:r>
        <w:separator/>
      </w:r>
    </w:p>
  </w:endnote>
  <w:endnote w:type="continuationSeparator" w:id="0">
    <w:p w14:paraId="244036FF" w14:textId="77777777" w:rsidR="00357D4D" w:rsidRDefault="00357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1C6666" w:rsidRDefault="001C666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6AF8D" w14:textId="77777777" w:rsidR="00357D4D" w:rsidRDefault="00357D4D">
      <w:r>
        <w:separator/>
      </w:r>
    </w:p>
  </w:footnote>
  <w:footnote w:type="continuationSeparator" w:id="0">
    <w:p w14:paraId="4E44BDF7" w14:textId="77777777" w:rsidR="00357D4D" w:rsidRDefault="00357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25D248D3" w:rsidR="001C6666" w:rsidRDefault="001C66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21CE">
      <w:rPr>
        <w:rFonts w:ascii="Arial" w:hAnsi="Arial" w:cs="Arial"/>
        <w:b/>
        <w:noProof/>
        <w:sz w:val="18"/>
        <w:szCs w:val="18"/>
      </w:rPr>
      <w:t>3GPP TS 29.571 V18.2.0 (2023-06)</w:t>
    </w:r>
    <w:r>
      <w:rPr>
        <w:rFonts w:ascii="Arial" w:hAnsi="Arial" w:cs="Arial"/>
        <w:b/>
        <w:sz w:val="18"/>
        <w:szCs w:val="18"/>
      </w:rPr>
      <w:fldChar w:fldCharType="end"/>
    </w:r>
  </w:p>
  <w:p w14:paraId="079C65ED" w14:textId="77777777" w:rsidR="001C6666" w:rsidRDefault="001C66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395A817C" w:rsidR="001C6666" w:rsidRDefault="001C66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21CE">
      <w:rPr>
        <w:rFonts w:ascii="Arial" w:hAnsi="Arial" w:cs="Arial"/>
        <w:b/>
        <w:noProof/>
        <w:sz w:val="18"/>
        <w:szCs w:val="18"/>
      </w:rPr>
      <w:t>Release 18</w:t>
    </w:r>
    <w:r>
      <w:rPr>
        <w:rFonts w:ascii="Arial" w:hAnsi="Arial" w:cs="Arial"/>
        <w:b/>
        <w:sz w:val="18"/>
        <w:szCs w:val="18"/>
      </w:rPr>
      <w:fldChar w:fldCharType="end"/>
    </w:r>
  </w:p>
  <w:p w14:paraId="6C8C7F56" w14:textId="77777777" w:rsidR="001C6666" w:rsidRDefault="001C66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54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78483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5064417">
    <w:abstractNumId w:val="11"/>
  </w:num>
  <w:num w:numId="4" w16cid:durableId="1800223896">
    <w:abstractNumId w:val="15"/>
  </w:num>
  <w:num w:numId="5" w16cid:durableId="230580444">
    <w:abstractNumId w:val="14"/>
  </w:num>
  <w:num w:numId="6" w16cid:durableId="500967572">
    <w:abstractNumId w:val="8"/>
  </w:num>
  <w:num w:numId="7" w16cid:durableId="2049181322">
    <w:abstractNumId w:val="16"/>
  </w:num>
  <w:num w:numId="8" w16cid:durableId="45106549">
    <w:abstractNumId w:val="12"/>
  </w:num>
  <w:num w:numId="9" w16cid:durableId="399983465">
    <w:abstractNumId w:val="13"/>
  </w:num>
  <w:num w:numId="10" w16cid:durableId="315691341">
    <w:abstractNumId w:val="9"/>
  </w:num>
  <w:num w:numId="11" w16cid:durableId="631910698">
    <w:abstractNumId w:val="7"/>
  </w:num>
  <w:num w:numId="12" w16cid:durableId="523834449">
    <w:abstractNumId w:val="6"/>
  </w:num>
  <w:num w:numId="13" w16cid:durableId="592855220">
    <w:abstractNumId w:val="5"/>
  </w:num>
  <w:num w:numId="14" w16cid:durableId="714623070">
    <w:abstractNumId w:val="4"/>
  </w:num>
  <w:num w:numId="15" w16cid:durableId="2088385249">
    <w:abstractNumId w:val="3"/>
  </w:num>
  <w:num w:numId="16" w16cid:durableId="1292781498">
    <w:abstractNumId w:val="2"/>
  </w:num>
  <w:num w:numId="17" w16cid:durableId="1631982508">
    <w:abstractNumId w:val="1"/>
  </w:num>
  <w:num w:numId="18" w16cid:durableId="171798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EA1"/>
    <w:rsid w:val="000375A6"/>
    <w:rsid w:val="00037FF3"/>
    <w:rsid w:val="00040095"/>
    <w:rsid w:val="00050A21"/>
    <w:rsid w:val="00051834"/>
    <w:rsid w:val="00054A22"/>
    <w:rsid w:val="00055D85"/>
    <w:rsid w:val="00056422"/>
    <w:rsid w:val="00057110"/>
    <w:rsid w:val="00061FC6"/>
    <w:rsid w:val="00062023"/>
    <w:rsid w:val="0006204C"/>
    <w:rsid w:val="000647B4"/>
    <w:rsid w:val="000655A6"/>
    <w:rsid w:val="00066A23"/>
    <w:rsid w:val="00067DD2"/>
    <w:rsid w:val="00073C79"/>
    <w:rsid w:val="00074939"/>
    <w:rsid w:val="0008038B"/>
    <w:rsid w:val="00080512"/>
    <w:rsid w:val="0008336E"/>
    <w:rsid w:val="0008791B"/>
    <w:rsid w:val="00087A88"/>
    <w:rsid w:val="00093DF8"/>
    <w:rsid w:val="000A2ABC"/>
    <w:rsid w:val="000A2FD4"/>
    <w:rsid w:val="000A4669"/>
    <w:rsid w:val="000A63B4"/>
    <w:rsid w:val="000B1968"/>
    <w:rsid w:val="000C137B"/>
    <w:rsid w:val="000C398A"/>
    <w:rsid w:val="000C47C3"/>
    <w:rsid w:val="000C5160"/>
    <w:rsid w:val="000D0A7E"/>
    <w:rsid w:val="000D22F8"/>
    <w:rsid w:val="000D3826"/>
    <w:rsid w:val="000D3A9F"/>
    <w:rsid w:val="000D4B2B"/>
    <w:rsid w:val="000D58AB"/>
    <w:rsid w:val="000D6447"/>
    <w:rsid w:val="000E0F66"/>
    <w:rsid w:val="000E21CE"/>
    <w:rsid w:val="000E2670"/>
    <w:rsid w:val="000E643D"/>
    <w:rsid w:val="000E6511"/>
    <w:rsid w:val="000E7A91"/>
    <w:rsid w:val="000F0C82"/>
    <w:rsid w:val="000F3448"/>
    <w:rsid w:val="000F53F4"/>
    <w:rsid w:val="000F651B"/>
    <w:rsid w:val="001160C3"/>
    <w:rsid w:val="00116BDE"/>
    <w:rsid w:val="0011748C"/>
    <w:rsid w:val="0011783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63A9"/>
    <w:rsid w:val="00170E49"/>
    <w:rsid w:val="00176E87"/>
    <w:rsid w:val="00177307"/>
    <w:rsid w:val="00183513"/>
    <w:rsid w:val="00184255"/>
    <w:rsid w:val="00186722"/>
    <w:rsid w:val="00192133"/>
    <w:rsid w:val="00193B2E"/>
    <w:rsid w:val="00195151"/>
    <w:rsid w:val="001A087E"/>
    <w:rsid w:val="001A23EF"/>
    <w:rsid w:val="001A24A9"/>
    <w:rsid w:val="001A2DD0"/>
    <w:rsid w:val="001A48E0"/>
    <w:rsid w:val="001A4C42"/>
    <w:rsid w:val="001A4F76"/>
    <w:rsid w:val="001A7420"/>
    <w:rsid w:val="001B2A8C"/>
    <w:rsid w:val="001B5159"/>
    <w:rsid w:val="001B6637"/>
    <w:rsid w:val="001B7BB3"/>
    <w:rsid w:val="001C04E0"/>
    <w:rsid w:val="001C21C3"/>
    <w:rsid w:val="001C401B"/>
    <w:rsid w:val="001C607A"/>
    <w:rsid w:val="001C6666"/>
    <w:rsid w:val="001D02C2"/>
    <w:rsid w:val="001D07C4"/>
    <w:rsid w:val="001D0E8A"/>
    <w:rsid w:val="001D39DE"/>
    <w:rsid w:val="001D66EA"/>
    <w:rsid w:val="001D672E"/>
    <w:rsid w:val="001E01D8"/>
    <w:rsid w:val="001E1009"/>
    <w:rsid w:val="001E2917"/>
    <w:rsid w:val="001F0C1D"/>
    <w:rsid w:val="001F1132"/>
    <w:rsid w:val="001F168B"/>
    <w:rsid w:val="001F283E"/>
    <w:rsid w:val="001F35F0"/>
    <w:rsid w:val="0020011A"/>
    <w:rsid w:val="00202BC7"/>
    <w:rsid w:val="00202CB2"/>
    <w:rsid w:val="002069F8"/>
    <w:rsid w:val="00206FA1"/>
    <w:rsid w:val="00211CA7"/>
    <w:rsid w:val="00212CC9"/>
    <w:rsid w:val="002163ED"/>
    <w:rsid w:val="00217A5A"/>
    <w:rsid w:val="00221072"/>
    <w:rsid w:val="002260A1"/>
    <w:rsid w:val="00227276"/>
    <w:rsid w:val="002339A7"/>
    <w:rsid w:val="00233D95"/>
    <w:rsid w:val="002347A2"/>
    <w:rsid w:val="002366BD"/>
    <w:rsid w:val="002400F0"/>
    <w:rsid w:val="002424D1"/>
    <w:rsid w:val="00242D0D"/>
    <w:rsid w:val="00244CDD"/>
    <w:rsid w:val="00245B85"/>
    <w:rsid w:val="002512A7"/>
    <w:rsid w:val="002539D5"/>
    <w:rsid w:val="00257019"/>
    <w:rsid w:val="00260336"/>
    <w:rsid w:val="0026159E"/>
    <w:rsid w:val="002627F6"/>
    <w:rsid w:val="00263CBC"/>
    <w:rsid w:val="00267431"/>
    <w:rsid w:val="002675F0"/>
    <w:rsid w:val="00270D95"/>
    <w:rsid w:val="00271B36"/>
    <w:rsid w:val="00273585"/>
    <w:rsid w:val="002749C6"/>
    <w:rsid w:val="002922AB"/>
    <w:rsid w:val="00292D6D"/>
    <w:rsid w:val="002933AC"/>
    <w:rsid w:val="0029348A"/>
    <w:rsid w:val="00293A4E"/>
    <w:rsid w:val="00294097"/>
    <w:rsid w:val="00294525"/>
    <w:rsid w:val="002952B1"/>
    <w:rsid w:val="00296BAC"/>
    <w:rsid w:val="002A0E2A"/>
    <w:rsid w:val="002B4BCB"/>
    <w:rsid w:val="002B6339"/>
    <w:rsid w:val="002B6FE6"/>
    <w:rsid w:val="002B71D4"/>
    <w:rsid w:val="002C4EAF"/>
    <w:rsid w:val="002C548F"/>
    <w:rsid w:val="002C5B6C"/>
    <w:rsid w:val="002C606B"/>
    <w:rsid w:val="002D42DF"/>
    <w:rsid w:val="002D61F3"/>
    <w:rsid w:val="002E00EE"/>
    <w:rsid w:val="002E1E0F"/>
    <w:rsid w:val="002E520E"/>
    <w:rsid w:val="002E6C4F"/>
    <w:rsid w:val="002F130F"/>
    <w:rsid w:val="002F2126"/>
    <w:rsid w:val="002F2193"/>
    <w:rsid w:val="002F3A06"/>
    <w:rsid w:val="003026B9"/>
    <w:rsid w:val="00302E08"/>
    <w:rsid w:val="0030493F"/>
    <w:rsid w:val="00305247"/>
    <w:rsid w:val="003055A3"/>
    <w:rsid w:val="003056C1"/>
    <w:rsid w:val="00305BAC"/>
    <w:rsid w:val="00305DFA"/>
    <w:rsid w:val="00306531"/>
    <w:rsid w:val="003130C1"/>
    <w:rsid w:val="0031465C"/>
    <w:rsid w:val="003172DC"/>
    <w:rsid w:val="00320334"/>
    <w:rsid w:val="00321DDA"/>
    <w:rsid w:val="00323713"/>
    <w:rsid w:val="0032508D"/>
    <w:rsid w:val="003271DA"/>
    <w:rsid w:val="00332ED3"/>
    <w:rsid w:val="003429AE"/>
    <w:rsid w:val="00347641"/>
    <w:rsid w:val="00347FEC"/>
    <w:rsid w:val="003539CC"/>
    <w:rsid w:val="0035433E"/>
    <w:rsid w:val="0035462D"/>
    <w:rsid w:val="00355351"/>
    <w:rsid w:val="00355EC7"/>
    <w:rsid w:val="00357D4D"/>
    <w:rsid w:val="00367479"/>
    <w:rsid w:val="00367FF9"/>
    <w:rsid w:val="00374557"/>
    <w:rsid w:val="003751D1"/>
    <w:rsid w:val="003765B8"/>
    <w:rsid w:val="00376875"/>
    <w:rsid w:val="00377124"/>
    <w:rsid w:val="00377900"/>
    <w:rsid w:val="00383476"/>
    <w:rsid w:val="00387C31"/>
    <w:rsid w:val="00390ECE"/>
    <w:rsid w:val="00392626"/>
    <w:rsid w:val="00393726"/>
    <w:rsid w:val="00396841"/>
    <w:rsid w:val="00397548"/>
    <w:rsid w:val="003976A8"/>
    <w:rsid w:val="003A21D9"/>
    <w:rsid w:val="003B31DE"/>
    <w:rsid w:val="003B51D0"/>
    <w:rsid w:val="003B662D"/>
    <w:rsid w:val="003B6D05"/>
    <w:rsid w:val="003C3971"/>
    <w:rsid w:val="003C60BD"/>
    <w:rsid w:val="003C768D"/>
    <w:rsid w:val="003C791D"/>
    <w:rsid w:val="003D00A0"/>
    <w:rsid w:val="003D1516"/>
    <w:rsid w:val="003D2288"/>
    <w:rsid w:val="003D2B82"/>
    <w:rsid w:val="003D4DFC"/>
    <w:rsid w:val="003E1749"/>
    <w:rsid w:val="003E6516"/>
    <w:rsid w:val="003F1FAF"/>
    <w:rsid w:val="003F23AE"/>
    <w:rsid w:val="003F55F2"/>
    <w:rsid w:val="00400663"/>
    <w:rsid w:val="00400977"/>
    <w:rsid w:val="00401A7D"/>
    <w:rsid w:val="004113BA"/>
    <w:rsid w:val="00412252"/>
    <w:rsid w:val="00416554"/>
    <w:rsid w:val="00423334"/>
    <w:rsid w:val="004241A5"/>
    <w:rsid w:val="004261AA"/>
    <w:rsid w:val="00430013"/>
    <w:rsid w:val="004328AB"/>
    <w:rsid w:val="004345EC"/>
    <w:rsid w:val="0044648B"/>
    <w:rsid w:val="00450B9B"/>
    <w:rsid w:val="00452929"/>
    <w:rsid w:val="00453337"/>
    <w:rsid w:val="00460008"/>
    <w:rsid w:val="0046212D"/>
    <w:rsid w:val="00462CE6"/>
    <w:rsid w:val="00462D60"/>
    <w:rsid w:val="00465515"/>
    <w:rsid w:val="004657A8"/>
    <w:rsid w:val="004677BE"/>
    <w:rsid w:val="00471D87"/>
    <w:rsid w:val="00473065"/>
    <w:rsid w:val="004837EC"/>
    <w:rsid w:val="00484F37"/>
    <w:rsid w:val="00486996"/>
    <w:rsid w:val="00486C50"/>
    <w:rsid w:val="00494D3A"/>
    <w:rsid w:val="004A3DB0"/>
    <w:rsid w:val="004A4865"/>
    <w:rsid w:val="004A7B9A"/>
    <w:rsid w:val="004B29C0"/>
    <w:rsid w:val="004B3488"/>
    <w:rsid w:val="004B39EB"/>
    <w:rsid w:val="004B4278"/>
    <w:rsid w:val="004C1768"/>
    <w:rsid w:val="004C3280"/>
    <w:rsid w:val="004C7450"/>
    <w:rsid w:val="004D029D"/>
    <w:rsid w:val="004D2A34"/>
    <w:rsid w:val="004D2AE7"/>
    <w:rsid w:val="004D3578"/>
    <w:rsid w:val="004D363D"/>
    <w:rsid w:val="004E17F7"/>
    <w:rsid w:val="004E213A"/>
    <w:rsid w:val="004E3E95"/>
    <w:rsid w:val="004E5DA2"/>
    <w:rsid w:val="004F0988"/>
    <w:rsid w:val="004F21D1"/>
    <w:rsid w:val="004F3340"/>
    <w:rsid w:val="004F3634"/>
    <w:rsid w:val="0050037E"/>
    <w:rsid w:val="00501BED"/>
    <w:rsid w:val="00506A69"/>
    <w:rsid w:val="005232DF"/>
    <w:rsid w:val="00525638"/>
    <w:rsid w:val="00525A8F"/>
    <w:rsid w:val="00532ED7"/>
    <w:rsid w:val="0053388B"/>
    <w:rsid w:val="00533C2C"/>
    <w:rsid w:val="00534E59"/>
    <w:rsid w:val="0053520B"/>
    <w:rsid w:val="00535773"/>
    <w:rsid w:val="0053618A"/>
    <w:rsid w:val="005367BC"/>
    <w:rsid w:val="00536CDA"/>
    <w:rsid w:val="00543E6C"/>
    <w:rsid w:val="0054577B"/>
    <w:rsid w:val="005543B3"/>
    <w:rsid w:val="00565087"/>
    <w:rsid w:val="00575F4C"/>
    <w:rsid w:val="00576823"/>
    <w:rsid w:val="00577C3C"/>
    <w:rsid w:val="0059735A"/>
    <w:rsid w:val="00597B11"/>
    <w:rsid w:val="005A1D5B"/>
    <w:rsid w:val="005A468B"/>
    <w:rsid w:val="005A7EEF"/>
    <w:rsid w:val="005B1A77"/>
    <w:rsid w:val="005B2479"/>
    <w:rsid w:val="005C7973"/>
    <w:rsid w:val="005C7D0E"/>
    <w:rsid w:val="005D2E01"/>
    <w:rsid w:val="005D4112"/>
    <w:rsid w:val="005D5795"/>
    <w:rsid w:val="005D750A"/>
    <w:rsid w:val="005D7526"/>
    <w:rsid w:val="005E08CC"/>
    <w:rsid w:val="005E4BB2"/>
    <w:rsid w:val="005F005C"/>
    <w:rsid w:val="005F106F"/>
    <w:rsid w:val="005F1B7E"/>
    <w:rsid w:val="005F3A0A"/>
    <w:rsid w:val="005F5496"/>
    <w:rsid w:val="005F726D"/>
    <w:rsid w:val="00602AEA"/>
    <w:rsid w:val="00604B01"/>
    <w:rsid w:val="006057FF"/>
    <w:rsid w:val="00610218"/>
    <w:rsid w:val="0061166D"/>
    <w:rsid w:val="00614FDF"/>
    <w:rsid w:val="00615F32"/>
    <w:rsid w:val="006215C7"/>
    <w:rsid w:val="00625F5A"/>
    <w:rsid w:val="006261CF"/>
    <w:rsid w:val="0062666E"/>
    <w:rsid w:val="00630022"/>
    <w:rsid w:val="0063051B"/>
    <w:rsid w:val="00631D24"/>
    <w:rsid w:val="0063543D"/>
    <w:rsid w:val="0063720C"/>
    <w:rsid w:val="00637EE2"/>
    <w:rsid w:val="00642166"/>
    <w:rsid w:val="00647114"/>
    <w:rsid w:val="00647228"/>
    <w:rsid w:val="006512CE"/>
    <w:rsid w:val="00651C3E"/>
    <w:rsid w:val="0065357A"/>
    <w:rsid w:val="0065386F"/>
    <w:rsid w:val="006550F5"/>
    <w:rsid w:val="00655A72"/>
    <w:rsid w:val="00665D18"/>
    <w:rsid w:val="00667883"/>
    <w:rsid w:val="00673672"/>
    <w:rsid w:val="00677CF9"/>
    <w:rsid w:val="00681CC3"/>
    <w:rsid w:val="00681E70"/>
    <w:rsid w:val="00682301"/>
    <w:rsid w:val="00695528"/>
    <w:rsid w:val="00696528"/>
    <w:rsid w:val="006A323F"/>
    <w:rsid w:val="006A3FBC"/>
    <w:rsid w:val="006B020F"/>
    <w:rsid w:val="006B2E9A"/>
    <w:rsid w:val="006B30D0"/>
    <w:rsid w:val="006B4B4A"/>
    <w:rsid w:val="006B7CA9"/>
    <w:rsid w:val="006C03B5"/>
    <w:rsid w:val="006C3D95"/>
    <w:rsid w:val="006C7B88"/>
    <w:rsid w:val="006D0578"/>
    <w:rsid w:val="006D4741"/>
    <w:rsid w:val="006E1E0D"/>
    <w:rsid w:val="006E2A02"/>
    <w:rsid w:val="006E5165"/>
    <w:rsid w:val="006E5C86"/>
    <w:rsid w:val="006F04DC"/>
    <w:rsid w:val="006F41D5"/>
    <w:rsid w:val="006F4A59"/>
    <w:rsid w:val="00701116"/>
    <w:rsid w:val="007021A9"/>
    <w:rsid w:val="00704C79"/>
    <w:rsid w:val="00705EE8"/>
    <w:rsid w:val="00713C44"/>
    <w:rsid w:val="00713EB9"/>
    <w:rsid w:val="00714CAF"/>
    <w:rsid w:val="00715EF2"/>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5592C"/>
    <w:rsid w:val="00761268"/>
    <w:rsid w:val="00770351"/>
    <w:rsid w:val="0077202D"/>
    <w:rsid w:val="00774DA4"/>
    <w:rsid w:val="00781476"/>
    <w:rsid w:val="00781F0F"/>
    <w:rsid w:val="00782100"/>
    <w:rsid w:val="00784D96"/>
    <w:rsid w:val="00790304"/>
    <w:rsid w:val="0079055A"/>
    <w:rsid w:val="00795E1C"/>
    <w:rsid w:val="00796002"/>
    <w:rsid w:val="00797123"/>
    <w:rsid w:val="007977C3"/>
    <w:rsid w:val="007A5DF0"/>
    <w:rsid w:val="007B1610"/>
    <w:rsid w:val="007B2C3D"/>
    <w:rsid w:val="007B449D"/>
    <w:rsid w:val="007B600E"/>
    <w:rsid w:val="007C019B"/>
    <w:rsid w:val="007C4A40"/>
    <w:rsid w:val="007C4EF5"/>
    <w:rsid w:val="007D19E7"/>
    <w:rsid w:val="007D2AD7"/>
    <w:rsid w:val="007D5CE1"/>
    <w:rsid w:val="007D6A75"/>
    <w:rsid w:val="007D7CF6"/>
    <w:rsid w:val="007E5AD4"/>
    <w:rsid w:val="007E6D61"/>
    <w:rsid w:val="007F0F4A"/>
    <w:rsid w:val="007F10EB"/>
    <w:rsid w:val="007F41D9"/>
    <w:rsid w:val="007F648B"/>
    <w:rsid w:val="0080152C"/>
    <w:rsid w:val="008028A4"/>
    <w:rsid w:val="00802CC6"/>
    <w:rsid w:val="00804D45"/>
    <w:rsid w:val="008067A0"/>
    <w:rsid w:val="00807ED9"/>
    <w:rsid w:val="00810A0F"/>
    <w:rsid w:val="00812D41"/>
    <w:rsid w:val="00813CE7"/>
    <w:rsid w:val="0081405B"/>
    <w:rsid w:val="00814C49"/>
    <w:rsid w:val="00816A7E"/>
    <w:rsid w:val="0081718C"/>
    <w:rsid w:val="00821617"/>
    <w:rsid w:val="00822329"/>
    <w:rsid w:val="00822B03"/>
    <w:rsid w:val="008241D3"/>
    <w:rsid w:val="008276BB"/>
    <w:rsid w:val="00830747"/>
    <w:rsid w:val="00830B90"/>
    <w:rsid w:val="00830F42"/>
    <w:rsid w:val="0083297F"/>
    <w:rsid w:val="00836EB2"/>
    <w:rsid w:val="00837F07"/>
    <w:rsid w:val="00840A13"/>
    <w:rsid w:val="00847967"/>
    <w:rsid w:val="00850C1D"/>
    <w:rsid w:val="008519B8"/>
    <w:rsid w:val="00851A13"/>
    <w:rsid w:val="0085233F"/>
    <w:rsid w:val="00852CE2"/>
    <w:rsid w:val="00855404"/>
    <w:rsid w:val="008556CF"/>
    <w:rsid w:val="0085643A"/>
    <w:rsid w:val="00862139"/>
    <w:rsid w:val="0086290D"/>
    <w:rsid w:val="00863648"/>
    <w:rsid w:val="00864038"/>
    <w:rsid w:val="008655DB"/>
    <w:rsid w:val="00866782"/>
    <w:rsid w:val="008679A6"/>
    <w:rsid w:val="0087099C"/>
    <w:rsid w:val="008723FA"/>
    <w:rsid w:val="008727C8"/>
    <w:rsid w:val="00873DF8"/>
    <w:rsid w:val="00875C7D"/>
    <w:rsid w:val="008764C5"/>
    <w:rsid w:val="008768CA"/>
    <w:rsid w:val="00881A34"/>
    <w:rsid w:val="00884EE9"/>
    <w:rsid w:val="00887456"/>
    <w:rsid w:val="0089194E"/>
    <w:rsid w:val="008936C7"/>
    <w:rsid w:val="00894973"/>
    <w:rsid w:val="008A1F08"/>
    <w:rsid w:val="008A7BEB"/>
    <w:rsid w:val="008B319F"/>
    <w:rsid w:val="008B44F2"/>
    <w:rsid w:val="008B676E"/>
    <w:rsid w:val="008C1177"/>
    <w:rsid w:val="008C1EA3"/>
    <w:rsid w:val="008C261A"/>
    <w:rsid w:val="008C384C"/>
    <w:rsid w:val="008C4009"/>
    <w:rsid w:val="008C55FD"/>
    <w:rsid w:val="008C7019"/>
    <w:rsid w:val="008D1162"/>
    <w:rsid w:val="008D6935"/>
    <w:rsid w:val="008D7C01"/>
    <w:rsid w:val="008E1393"/>
    <w:rsid w:val="008E2EDA"/>
    <w:rsid w:val="008E47CE"/>
    <w:rsid w:val="008E4D29"/>
    <w:rsid w:val="008E4D78"/>
    <w:rsid w:val="008E7BA1"/>
    <w:rsid w:val="008F5ED1"/>
    <w:rsid w:val="008F70CA"/>
    <w:rsid w:val="0090228F"/>
    <w:rsid w:val="0090271F"/>
    <w:rsid w:val="00902E23"/>
    <w:rsid w:val="009065A2"/>
    <w:rsid w:val="00907CCD"/>
    <w:rsid w:val="009114AC"/>
    <w:rsid w:val="009114D7"/>
    <w:rsid w:val="00912A3B"/>
    <w:rsid w:val="0091348E"/>
    <w:rsid w:val="00917CCB"/>
    <w:rsid w:val="0092133F"/>
    <w:rsid w:val="00922200"/>
    <w:rsid w:val="009278CF"/>
    <w:rsid w:val="009302AC"/>
    <w:rsid w:val="00930922"/>
    <w:rsid w:val="00932249"/>
    <w:rsid w:val="009347D5"/>
    <w:rsid w:val="00935F37"/>
    <w:rsid w:val="00936319"/>
    <w:rsid w:val="00940609"/>
    <w:rsid w:val="0094102C"/>
    <w:rsid w:val="00941C13"/>
    <w:rsid w:val="00942EC2"/>
    <w:rsid w:val="00960252"/>
    <w:rsid w:val="009611EA"/>
    <w:rsid w:val="0096223A"/>
    <w:rsid w:val="00962B9F"/>
    <w:rsid w:val="00965108"/>
    <w:rsid w:val="00965514"/>
    <w:rsid w:val="00966018"/>
    <w:rsid w:val="009663F0"/>
    <w:rsid w:val="00966A46"/>
    <w:rsid w:val="00967705"/>
    <w:rsid w:val="0097454E"/>
    <w:rsid w:val="00975077"/>
    <w:rsid w:val="009913FC"/>
    <w:rsid w:val="00991540"/>
    <w:rsid w:val="009A0814"/>
    <w:rsid w:val="009A1A57"/>
    <w:rsid w:val="009A1D33"/>
    <w:rsid w:val="009A3F85"/>
    <w:rsid w:val="009A67D3"/>
    <w:rsid w:val="009B2EFF"/>
    <w:rsid w:val="009B30E1"/>
    <w:rsid w:val="009B4ECD"/>
    <w:rsid w:val="009B581F"/>
    <w:rsid w:val="009C0F5F"/>
    <w:rsid w:val="009C138F"/>
    <w:rsid w:val="009C19A1"/>
    <w:rsid w:val="009C2F99"/>
    <w:rsid w:val="009C4C75"/>
    <w:rsid w:val="009D1EC8"/>
    <w:rsid w:val="009D3F88"/>
    <w:rsid w:val="009D4536"/>
    <w:rsid w:val="009D6C5C"/>
    <w:rsid w:val="009D7AF1"/>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10B3B"/>
    <w:rsid w:val="00A10DA2"/>
    <w:rsid w:val="00A10F02"/>
    <w:rsid w:val="00A155DA"/>
    <w:rsid w:val="00A164B4"/>
    <w:rsid w:val="00A20FE3"/>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1119"/>
    <w:rsid w:val="00A6395C"/>
    <w:rsid w:val="00A6571F"/>
    <w:rsid w:val="00A673D7"/>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23BD"/>
    <w:rsid w:val="00AC4C48"/>
    <w:rsid w:val="00AC4CDA"/>
    <w:rsid w:val="00AC52A5"/>
    <w:rsid w:val="00AC6BC6"/>
    <w:rsid w:val="00AD4A23"/>
    <w:rsid w:val="00AD5563"/>
    <w:rsid w:val="00AE0A7E"/>
    <w:rsid w:val="00AE4E7A"/>
    <w:rsid w:val="00AE5211"/>
    <w:rsid w:val="00AE6348"/>
    <w:rsid w:val="00AE65CB"/>
    <w:rsid w:val="00AE65E2"/>
    <w:rsid w:val="00AF2C95"/>
    <w:rsid w:val="00AF48EB"/>
    <w:rsid w:val="00AF6AB2"/>
    <w:rsid w:val="00B073D8"/>
    <w:rsid w:val="00B106F9"/>
    <w:rsid w:val="00B14A27"/>
    <w:rsid w:val="00B15449"/>
    <w:rsid w:val="00B15F13"/>
    <w:rsid w:val="00B21613"/>
    <w:rsid w:val="00B230D3"/>
    <w:rsid w:val="00B23D9D"/>
    <w:rsid w:val="00B27297"/>
    <w:rsid w:val="00B316B4"/>
    <w:rsid w:val="00B335F0"/>
    <w:rsid w:val="00B37B14"/>
    <w:rsid w:val="00B43470"/>
    <w:rsid w:val="00B44F57"/>
    <w:rsid w:val="00B45BDC"/>
    <w:rsid w:val="00B464D8"/>
    <w:rsid w:val="00B47AAA"/>
    <w:rsid w:val="00B55D24"/>
    <w:rsid w:val="00B571D7"/>
    <w:rsid w:val="00B60EA3"/>
    <w:rsid w:val="00B6220F"/>
    <w:rsid w:val="00B65FE1"/>
    <w:rsid w:val="00B66434"/>
    <w:rsid w:val="00B66715"/>
    <w:rsid w:val="00B702D6"/>
    <w:rsid w:val="00B724D5"/>
    <w:rsid w:val="00B72A6A"/>
    <w:rsid w:val="00B72D42"/>
    <w:rsid w:val="00B7408C"/>
    <w:rsid w:val="00B74296"/>
    <w:rsid w:val="00B762A9"/>
    <w:rsid w:val="00B762D0"/>
    <w:rsid w:val="00B81A39"/>
    <w:rsid w:val="00B84A56"/>
    <w:rsid w:val="00B8720F"/>
    <w:rsid w:val="00B916D5"/>
    <w:rsid w:val="00B917F5"/>
    <w:rsid w:val="00B91FD6"/>
    <w:rsid w:val="00B9269B"/>
    <w:rsid w:val="00B93086"/>
    <w:rsid w:val="00B94755"/>
    <w:rsid w:val="00BA18A5"/>
    <w:rsid w:val="00BA19ED"/>
    <w:rsid w:val="00BA4821"/>
    <w:rsid w:val="00BA4B8D"/>
    <w:rsid w:val="00BA5673"/>
    <w:rsid w:val="00BA6760"/>
    <w:rsid w:val="00BA6B55"/>
    <w:rsid w:val="00BB21DF"/>
    <w:rsid w:val="00BB7CC5"/>
    <w:rsid w:val="00BC0053"/>
    <w:rsid w:val="00BC0B5F"/>
    <w:rsid w:val="00BC0F7D"/>
    <w:rsid w:val="00BC4506"/>
    <w:rsid w:val="00BC690D"/>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670C"/>
    <w:rsid w:val="00BF7497"/>
    <w:rsid w:val="00C002FF"/>
    <w:rsid w:val="00C037AB"/>
    <w:rsid w:val="00C074DD"/>
    <w:rsid w:val="00C11087"/>
    <w:rsid w:val="00C1496A"/>
    <w:rsid w:val="00C1616F"/>
    <w:rsid w:val="00C1644E"/>
    <w:rsid w:val="00C17243"/>
    <w:rsid w:val="00C23D97"/>
    <w:rsid w:val="00C25820"/>
    <w:rsid w:val="00C33079"/>
    <w:rsid w:val="00C35CE3"/>
    <w:rsid w:val="00C403D3"/>
    <w:rsid w:val="00C404DB"/>
    <w:rsid w:val="00C421A2"/>
    <w:rsid w:val="00C43B88"/>
    <w:rsid w:val="00C45141"/>
    <w:rsid w:val="00C45231"/>
    <w:rsid w:val="00C51FEB"/>
    <w:rsid w:val="00C60369"/>
    <w:rsid w:val="00C60DAA"/>
    <w:rsid w:val="00C65BB8"/>
    <w:rsid w:val="00C70C35"/>
    <w:rsid w:val="00C72833"/>
    <w:rsid w:val="00C747B4"/>
    <w:rsid w:val="00C80F1D"/>
    <w:rsid w:val="00C8214B"/>
    <w:rsid w:val="00C82D8C"/>
    <w:rsid w:val="00C830F1"/>
    <w:rsid w:val="00C90534"/>
    <w:rsid w:val="00C90A64"/>
    <w:rsid w:val="00C91CF5"/>
    <w:rsid w:val="00C93A76"/>
    <w:rsid w:val="00C93F40"/>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F1C5A"/>
    <w:rsid w:val="00D01A1B"/>
    <w:rsid w:val="00D02A23"/>
    <w:rsid w:val="00D02B3C"/>
    <w:rsid w:val="00D0784B"/>
    <w:rsid w:val="00D13BC0"/>
    <w:rsid w:val="00D13C27"/>
    <w:rsid w:val="00D13F4A"/>
    <w:rsid w:val="00D15C75"/>
    <w:rsid w:val="00D17B01"/>
    <w:rsid w:val="00D17B55"/>
    <w:rsid w:val="00D2035C"/>
    <w:rsid w:val="00D21061"/>
    <w:rsid w:val="00D2497F"/>
    <w:rsid w:val="00D25856"/>
    <w:rsid w:val="00D27FA8"/>
    <w:rsid w:val="00D31FFB"/>
    <w:rsid w:val="00D35213"/>
    <w:rsid w:val="00D35811"/>
    <w:rsid w:val="00D362EB"/>
    <w:rsid w:val="00D43F9F"/>
    <w:rsid w:val="00D453E4"/>
    <w:rsid w:val="00D46085"/>
    <w:rsid w:val="00D46C2A"/>
    <w:rsid w:val="00D473BF"/>
    <w:rsid w:val="00D507A4"/>
    <w:rsid w:val="00D52BBD"/>
    <w:rsid w:val="00D57972"/>
    <w:rsid w:val="00D579E7"/>
    <w:rsid w:val="00D61954"/>
    <w:rsid w:val="00D633FD"/>
    <w:rsid w:val="00D6740C"/>
    <w:rsid w:val="00D675A9"/>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CCF"/>
    <w:rsid w:val="00DD74A5"/>
    <w:rsid w:val="00DE2A2B"/>
    <w:rsid w:val="00DF2B1F"/>
    <w:rsid w:val="00DF62CD"/>
    <w:rsid w:val="00E04318"/>
    <w:rsid w:val="00E11E7F"/>
    <w:rsid w:val="00E1560D"/>
    <w:rsid w:val="00E15811"/>
    <w:rsid w:val="00E16509"/>
    <w:rsid w:val="00E17371"/>
    <w:rsid w:val="00E245D6"/>
    <w:rsid w:val="00E24D16"/>
    <w:rsid w:val="00E26B1B"/>
    <w:rsid w:val="00E27CD0"/>
    <w:rsid w:val="00E325A5"/>
    <w:rsid w:val="00E32A35"/>
    <w:rsid w:val="00E36604"/>
    <w:rsid w:val="00E37D3A"/>
    <w:rsid w:val="00E42ED1"/>
    <w:rsid w:val="00E44582"/>
    <w:rsid w:val="00E5048F"/>
    <w:rsid w:val="00E530F3"/>
    <w:rsid w:val="00E5402F"/>
    <w:rsid w:val="00E574B8"/>
    <w:rsid w:val="00E614DB"/>
    <w:rsid w:val="00E62AA4"/>
    <w:rsid w:val="00E62D0E"/>
    <w:rsid w:val="00E66C80"/>
    <w:rsid w:val="00E77645"/>
    <w:rsid w:val="00E81878"/>
    <w:rsid w:val="00E818E9"/>
    <w:rsid w:val="00E90687"/>
    <w:rsid w:val="00E908CE"/>
    <w:rsid w:val="00E92CBF"/>
    <w:rsid w:val="00E94E09"/>
    <w:rsid w:val="00EA0B2C"/>
    <w:rsid w:val="00EA0D57"/>
    <w:rsid w:val="00EA15B0"/>
    <w:rsid w:val="00EA387C"/>
    <w:rsid w:val="00EA3990"/>
    <w:rsid w:val="00EA453B"/>
    <w:rsid w:val="00EA4BD8"/>
    <w:rsid w:val="00EA5EA7"/>
    <w:rsid w:val="00EC06D3"/>
    <w:rsid w:val="00EC093A"/>
    <w:rsid w:val="00EC31C5"/>
    <w:rsid w:val="00EC4A25"/>
    <w:rsid w:val="00EC6768"/>
    <w:rsid w:val="00EE24CF"/>
    <w:rsid w:val="00F01470"/>
    <w:rsid w:val="00F01F9D"/>
    <w:rsid w:val="00F025A2"/>
    <w:rsid w:val="00F04712"/>
    <w:rsid w:val="00F04D31"/>
    <w:rsid w:val="00F11966"/>
    <w:rsid w:val="00F13360"/>
    <w:rsid w:val="00F22EC7"/>
    <w:rsid w:val="00F23085"/>
    <w:rsid w:val="00F2346C"/>
    <w:rsid w:val="00F23CD7"/>
    <w:rsid w:val="00F31A19"/>
    <w:rsid w:val="00F325C8"/>
    <w:rsid w:val="00F34324"/>
    <w:rsid w:val="00F436EC"/>
    <w:rsid w:val="00F445D2"/>
    <w:rsid w:val="00F50FE4"/>
    <w:rsid w:val="00F51827"/>
    <w:rsid w:val="00F600FB"/>
    <w:rsid w:val="00F653B8"/>
    <w:rsid w:val="00F748B0"/>
    <w:rsid w:val="00F77DE2"/>
    <w:rsid w:val="00F85F14"/>
    <w:rsid w:val="00F9008D"/>
    <w:rsid w:val="00F95D92"/>
    <w:rsid w:val="00F966AA"/>
    <w:rsid w:val="00F9771E"/>
    <w:rsid w:val="00FA0420"/>
    <w:rsid w:val="00FA069B"/>
    <w:rsid w:val="00FA1266"/>
    <w:rsid w:val="00FA257D"/>
    <w:rsid w:val="00FA3F06"/>
    <w:rsid w:val="00FB2ED1"/>
    <w:rsid w:val="00FB32AE"/>
    <w:rsid w:val="00FB3F4C"/>
    <w:rsid w:val="00FB4073"/>
    <w:rsid w:val="00FB5FC5"/>
    <w:rsid w:val="00FC0D1B"/>
    <w:rsid w:val="00FC1151"/>
    <w:rsid w:val="00FC1192"/>
    <w:rsid w:val="00FC23C0"/>
    <w:rsid w:val="00FC53E7"/>
    <w:rsid w:val="00FD0EEB"/>
    <w:rsid w:val="00FD100E"/>
    <w:rsid w:val="00FD231E"/>
    <w:rsid w:val="00FD4119"/>
    <w:rsid w:val="00FD5EC8"/>
    <w:rsid w:val="00FD7294"/>
    <w:rsid w:val="00FD7E54"/>
    <w:rsid w:val="00FE2AD4"/>
    <w:rsid w:val="00FE2BA7"/>
    <w:rsid w:val="00FE7966"/>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4F6EC-0AD1-4600-A9A7-85424E357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66916</Words>
  <Characters>381422</Characters>
  <Application>Microsoft Office Word</Application>
  <DocSecurity>0</DocSecurity>
  <Lines>3178</Lines>
  <Paragraphs>894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447444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29.338_CR0043_(Rel-18)_eSMS_SBI</cp:lastModifiedBy>
  <cp:revision>5</cp:revision>
  <cp:lastPrinted>2019-02-25T14:05:00Z</cp:lastPrinted>
  <dcterms:created xsi:type="dcterms:W3CDTF">2023-06-01T10:51:00Z</dcterms:created>
  <dcterms:modified xsi:type="dcterms:W3CDTF">2023-06-23T09:17:00Z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(3)45OnvCv3s35M1dzm0eOo6tSO3KscJyIaI6zbJZHySABTfMJBHMmLKJ9yh4Nzl73i3f9dRVze
uW7ebWsAFKNtbQKf0VCB3ImnqNvLbNgwJqtWF5lKE4mBmVMgi4MHaiiEOwtX6wgbIzrGDmFw
1X3q13Eu+szKbwGFZJkCDuIHtutl5n2fJFQUQUQ5JCypQYUAmf01eHwHzyrNLHDGFRq52aaH
5nPifTGzM2ZL6bAkJ7</vt:lpwstr>
  </property>
  <property fmtid="{D5CDD505-2E9C-101B-9397-08002B2CF9AE}" pid="3" name="_2015_ms_pID_7253431">
    <vt:lpwstr>rJ0KXFdNCk5xCb9n2hDzZqz6jLz4qsq77veP1U9bQ5x2LUK95cqVut
j8CDkR2LcxHu2N3o1A5sFoPw/2WJrZxMV/B6GGSGUuk5628jCw0b4SkIoMz75Qc3mE8mJqM7
N01tJvHdUX7sEO1j9MpLhdR2//bhNfNZIe7oxI5sstqBgMHYLP0HZFGfytCi8MGz5TiirfYC
8IdBeFF29gpWh6+8yZ0zgpdKS2QGYhRO8C27</vt:lpwstr>
  </property>
  <property fmtid="{D5CDD505-2E9C-101B-9397-08002B2CF9AE}" pid="4" name="_2015_ms_pID_7253432">
    <vt:lpwstr>0A==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1685439354</vt:lpwstr>
  </property>
</Properties>
</file>