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C3B084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9F24A8">
              <w:t>1</w:t>
            </w:r>
            <w:r w:rsidR="00C10561" w:rsidRPr="001710F8">
              <w:t>.0</w:t>
            </w:r>
            <w:r w:rsidRPr="001710F8">
              <w:t xml:space="preserve"> </w:t>
            </w:r>
            <w:r w:rsidRPr="001710F8">
              <w:rPr>
                <w:sz w:val="32"/>
              </w:rPr>
              <w:t>(</w:t>
            </w:r>
            <w:r w:rsidR="00C10561" w:rsidRPr="001710F8">
              <w:rPr>
                <w:sz w:val="32"/>
              </w:rPr>
              <w:t>202</w:t>
            </w:r>
            <w:r w:rsidR="00056045">
              <w:rPr>
                <w:sz w:val="32"/>
              </w:rPr>
              <w:t>3</w:t>
            </w:r>
            <w:r w:rsidR="00C10561" w:rsidRPr="001710F8">
              <w:rPr>
                <w:sz w:val="32"/>
              </w:rPr>
              <w:t>-</w:t>
            </w:r>
            <w:r w:rsidR="009F24A8">
              <w:rPr>
                <w:sz w:val="32"/>
              </w:rPr>
              <w:t>0</w:t>
            </w:r>
            <w:r w:rsidR="007C1D13">
              <w:rPr>
                <w:sz w:val="32"/>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44A5AFE"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2F1629">
              <w:rPr>
                <w:noProof/>
                <w:sz w:val="18"/>
              </w:rPr>
              <w:t>3</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5098D3E0" w14:textId="6D00024C" w:rsidR="00EA02A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A02A0">
        <w:rPr>
          <w:noProof/>
        </w:rPr>
        <w:t>Foreword</w:t>
      </w:r>
      <w:r w:rsidR="00EA02A0">
        <w:rPr>
          <w:noProof/>
        </w:rPr>
        <w:tab/>
      </w:r>
      <w:r w:rsidR="00EA02A0">
        <w:rPr>
          <w:noProof/>
        </w:rPr>
        <w:fldChar w:fldCharType="begin" w:fldLock="1"/>
      </w:r>
      <w:r w:rsidR="00EA02A0">
        <w:rPr>
          <w:noProof/>
        </w:rPr>
        <w:instrText xml:space="preserve"> PAGEREF _Toc138411149 \h </w:instrText>
      </w:r>
      <w:r w:rsidR="00EA02A0">
        <w:rPr>
          <w:noProof/>
        </w:rPr>
      </w:r>
      <w:r w:rsidR="00EA02A0">
        <w:rPr>
          <w:noProof/>
        </w:rPr>
        <w:fldChar w:fldCharType="separate"/>
      </w:r>
      <w:r w:rsidR="00EA02A0">
        <w:rPr>
          <w:noProof/>
        </w:rPr>
        <w:t>5</w:t>
      </w:r>
      <w:r w:rsidR="00EA02A0">
        <w:rPr>
          <w:noProof/>
        </w:rPr>
        <w:fldChar w:fldCharType="end"/>
      </w:r>
    </w:p>
    <w:p w14:paraId="120505EE" w14:textId="224FD4DC" w:rsidR="00EA02A0" w:rsidRDefault="00EA02A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_Toc138411150 \h </w:instrText>
      </w:r>
      <w:r>
        <w:rPr>
          <w:noProof/>
        </w:rPr>
      </w:r>
      <w:r>
        <w:rPr>
          <w:noProof/>
        </w:rPr>
        <w:fldChar w:fldCharType="separate"/>
      </w:r>
      <w:r>
        <w:rPr>
          <w:noProof/>
        </w:rPr>
        <w:t>6</w:t>
      </w:r>
      <w:r>
        <w:rPr>
          <w:noProof/>
        </w:rPr>
        <w:fldChar w:fldCharType="end"/>
      </w:r>
    </w:p>
    <w:p w14:paraId="65C12EDC" w14:textId="497703FE" w:rsidR="00EA02A0" w:rsidRDefault="00EA02A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_Toc138411151 \h </w:instrText>
      </w:r>
      <w:r>
        <w:rPr>
          <w:noProof/>
        </w:rPr>
      </w:r>
      <w:r>
        <w:rPr>
          <w:noProof/>
        </w:rPr>
        <w:fldChar w:fldCharType="separate"/>
      </w:r>
      <w:r>
        <w:rPr>
          <w:noProof/>
        </w:rPr>
        <w:t>6</w:t>
      </w:r>
      <w:r>
        <w:rPr>
          <w:noProof/>
        </w:rPr>
        <w:fldChar w:fldCharType="end"/>
      </w:r>
    </w:p>
    <w:p w14:paraId="3F2F9EFD" w14:textId="6712F2D3" w:rsidR="00EA02A0" w:rsidRDefault="00EA02A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_Toc138411152 \h </w:instrText>
      </w:r>
      <w:r>
        <w:rPr>
          <w:noProof/>
        </w:rPr>
      </w:r>
      <w:r>
        <w:rPr>
          <w:noProof/>
        </w:rPr>
        <w:fldChar w:fldCharType="separate"/>
      </w:r>
      <w:r>
        <w:rPr>
          <w:noProof/>
        </w:rPr>
        <w:t>7</w:t>
      </w:r>
      <w:r>
        <w:rPr>
          <w:noProof/>
        </w:rPr>
        <w:fldChar w:fldCharType="end"/>
      </w:r>
    </w:p>
    <w:p w14:paraId="20F32D6C" w14:textId="7B869C22" w:rsidR="00EA02A0" w:rsidRDefault="00EA02A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_Toc138411153 \h </w:instrText>
      </w:r>
      <w:r>
        <w:rPr>
          <w:noProof/>
        </w:rPr>
      </w:r>
      <w:r>
        <w:rPr>
          <w:noProof/>
        </w:rPr>
        <w:fldChar w:fldCharType="separate"/>
      </w:r>
      <w:r>
        <w:rPr>
          <w:noProof/>
        </w:rPr>
        <w:t>7</w:t>
      </w:r>
      <w:r>
        <w:rPr>
          <w:noProof/>
        </w:rPr>
        <w:fldChar w:fldCharType="end"/>
      </w:r>
    </w:p>
    <w:p w14:paraId="2C225616" w14:textId="1B1336E8" w:rsidR="00EA02A0" w:rsidRDefault="00EA02A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_Toc138411154 \h </w:instrText>
      </w:r>
      <w:r>
        <w:rPr>
          <w:noProof/>
        </w:rPr>
      </w:r>
      <w:r>
        <w:rPr>
          <w:noProof/>
        </w:rPr>
        <w:fldChar w:fldCharType="separate"/>
      </w:r>
      <w:r>
        <w:rPr>
          <w:noProof/>
        </w:rPr>
        <w:t>7</w:t>
      </w:r>
      <w:r>
        <w:rPr>
          <w:noProof/>
        </w:rPr>
        <w:fldChar w:fldCharType="end"/>
      </w:r>
    </w:p>
    <w:p w14:paraId="3C4D5944" w14:textId="19B461F8" w:rsidR="00EA02A0" w:rsidRDefault="00EA02A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_Toc138411155 \h </w:instrText>
      </w:r>
      <w:r>
        <w:rPr>
          <w:noProof/>
        </w:rPr>
      </w:r>
      <w:r>
        <w:rPr>
          <w:noProof/>
        </w:rPr>
        <w:fldChar w:fldCharType="separate"/>
      </w:r>
      <w:r>
        <w:rPr>
          <w:noProof/>
        </w:rPr>
        <w:t>7</w:t>
      </w:r>
      <w:r>
        <w:rPr>
          <w:noProof/>
        </w:rPr>
        <w:fldChar w:fldCharType="end"/>
      </w:r>
    </w:p>
    <w:p w14:paraId="7E666648" w14:textId="2CC2EB4D" w:rsidR="00EA02A0" w:rsidRDefault="00EA02A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_Toc138411156 \h </w:instrText>
      </w:r>
      <w:r>
        <w:rPr>
          <w:noProof/>
        </w:rPr>
      </w:r>
      <w:r>
        <w:rPr>
          <w:noProof/>
        </w:rPr>
        <w:fldChar w:fldCharType="separate"/>
      </w:r>
      <w:r>
        <w:rPr>
          <w:noProof/>
        </w:rPr>
        <w:t>8</w:t>
      </w:r>
      <w:r>
        <w:rPr>
          <w:noProof/>
        </w:rPr>
        <w:fldChar w:fldCharType="end"/>
      </w:r>
    </w:p>
    <w:p w14:paraId="396EDD88" w14:textId="41F63408" w:rsidR="00EA02A0" w:rsidRDefault="00EA02A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_Toc138411157 \h </w:instrText>
      </w:r>
      <w:r>
        <w:rPr>
          <w:noProof/>
        </w:rPr>
      </w:r>
      <w:r>
        <w:rPr>
          <w:noProof/>
        </w:rPr>
        <w:fldChar w:fldCharType="separate"/>
      </w:r>
      <w:r>
        <w:rPr>
          <w:noProof/>
        </w:rPr>
        <w:t>8</w:t>
      </w:r>
      <w:r>
        <w:rPr>
          <w:noProof/>
        </w:rPr>
        <w:fldChar w:fldCharType="end"/>
      </w:r>
    </w:p>
    <w:p w14:paraId="6D356A2B" w14:textId="70674215" w:rsidR="00EA02A0" w:rsidRDefault="00EA02A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UPF</w:t>
      </w:r>
      <w:r>
        <w:rPr>
          <w:noProof/>
        </w:rPr>
        <w:tab/>
      </w:r>
      <w:r>
        <w:rPr>
          <w:noProof/>
        </w:rPr>
        <w:fldChar w:fldCharType="begin" w:fldLock="1"/>
      </w:r>
      <w:r>
        <w:rPr>
          <w:noProof/>
        </w:rPr>
        <w:instrText xml:space="preserve"> PAGEREF _Toc138411158 \h </w:instrText>
      </w:r>
      <w:r>
        <w:rPr>
          <w:noProof/>
        </w:rPr>
      </w:r>
      <w:r>
        <w:rPr>
          <w:noProof/>
        </w:rPr>
        <w:fldChar w:fldCharType="separate"/>
      </w:r>
      <w:r>
        <w:rPr>
          <w:noProof/>
        </w:rPr>
        <w:t>8</w:t>
      </w:r>
      <w:r>
        <w:rPr>
          <w:noProof/>
        </w:rPr>
        <w:fldChar w:fldCharType="end"/>
      </w:r>
    </w:p>
    <w:p w14:paraId="3536E391" w14:textId="3619D44F" w:rsidR="00EA02A0" w:rsidRDefault="00EA02A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_Toc138411159 \h </w:instrText>
      </w:r>
      <w:r>
        <w:rPr>
          <w:noProof/>
        </w:rPr>
      </w:r>
      <w:r>
        <w:rPr>
          <w:noProof/>
        </w:rPr>
        <w:fldChar w:fldCharType="separate"/>
      </w:r>
      <w:r>
        <w:rPr>
          <w:noProof/>
        </w:rPr>
        <w:t>8</w:t>
      </w:r>
      <w:r>
        <w:rPr>
          <w:noProof/>
        </w:rPr>
        <w:fldChar w:fldCharType="end"/>
      </w:r>
    </w:p>
    <w:p w14:paraId="15C4F38A" w14:textId="537BCB30" w:rsidR="00EA02A0" w:rsidRDefault="00EA02A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Nupf_EventExposure Service</w:t>
      </w:r>
      <w:r>
        <w:rPr>
          <w:noProof/>
        </w:rPr>
        <w:tab/>
      </w:r>
      <w:r>
        <w:rPr>
          <w:noProof/>
        </w:rPr>
        <w:fldChar w:fldCharType="begin" w:fldLock="1"/>
      </w:r>
      <w:r>
        <w:rPr>
          <w:noProof/>
        </w:rPr>
        <w:instrText xml:space="preserve"> PAGEREF _Toc138411160 \h </w:instrText>
      </w:r>
      <w:r>
        <w:rPr>
          <w:noProof/>
        </w:rPr>
      </w:r>
      <w:r>
        <w:rPr>
          <w:noProof/>
        </w:rPr>
        <w:fldChar w:fldCharType="separate"/>
      </w:r>
      <w:r>
        <w:rPr>
          <w:noProof/>
        </w:rPr>
        <w:t>9</w:t>
      </w:r>
      <w:r>
        <w:rPr>
          <w:noProof/>
        </w:rPr>
        <w:fldChar w:fldCharType="end"/>
      </w:r>
    </w:p>
    <w:p w14:paraId="3FBFC202" w14:textId="3B1C486C" w:rsidR="00EA02A0" w:rsidRDefault="00EA02A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_Toc138411161 \h </w:instrText>
      </w:r>
      <w:r>
        <w:rPr>
          <w:noProof/>
        </w:rPr>
      </w:r>
      <w:r>
        <w:rPr>
          <w:noProof/>
        </w:rPr>
        <w:fldChar w:fldCharType="separate"/>
      </w:r>
      <w:r>
        <w:rPr>
          <w:noProof/>
        </w:rPr>
        <w:t>9</w:t>
      </w:r>
      <w:r>
        <w:rPr>
          <w:noProof/>
        </w:rPr>
        <w:fldChar w:fldCharType="end"/>
      </w:r>
    </w:p>
    <w:p w14:paraId="3A82AE81" w14:textId="5B01B0BB" w:rsidR="00EA02A0" w:rsidRDefault="00EA02A0">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Service operations</w:t>
      </w:r>
      <w:r>
        <w:rPr>
          <w:noProof/>
        </w:rPr>
        <w:tab/>
      </w:r>
      <w:r>
        <w:rPr>
          <w:noProof/>
        </w:rPr>
        <w:fldChar w:fldCharType="begin" w:fldLock="1"/>
      </w:r>
      <w:r>
        <w:rPr>
          <w:noProof/>
        </w:rPr>
        <w:instrText xml:space="preserve"> PAGEREF _Toc138411162 \h </w:instrText>
      </w:r>
      <w:r>
        <w:rPr>
          <w:noProof/>
        </w:rPr>
      </w:r>
      <w:r>
        <w:rPr>
          <w:noProof/>
        </w:rPr>
        <w:fldChar w:fldCharType="separate"/>
      </w:r>
      <w:r>
        <w:rPr>
          <w:noProof/>
        </w:rPr>
        <w:t>9</w:t>
      </w:r>
      <w:r>
        <w:rPr>
          <w:noProof/>
        </w:rPr>
        <w:fldChar w:fldCharType="end"/>
      </w:r>
    </w:p>
    <w:p w14:paraId="426D544B" w14:textId="5B43A90C" w:rsidR="00EA02A0" w:rsidRDefault="00EA02A0">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lang w:eastAsia="zh-CN"/>
        </w:rPr>
        <w:t>Subscription to UPF events</w:t>
      </w:r>
      <w:r>
        <w:rPr>
          <w:noProof/>
        </w:rPr>
        <w:tab/>
      </w:r>
      <w:r>
        <w:rPr>
          <w:noProof/>
        </w:rPr>
        <w:fldChar w:fldCharType="begin" w:fldLock="1"/>
      </w:r>
      <w:r>
        <w:rPr>
          <w:noProof/>
        </w:rPr>
        <w:instrText xml:space="preserve"> PAGEREF _Toc138411163 \h </w:instrText>
      </w:r>
      <w:r>
        <w:rPr>
          <w:noProof/>
        </w:rPr>
      </w:r>
      <w:r>
        <w:rPr>
          <w:noProof/>
        </w:rPr>
        <w:fldChar w:fldCharType="separate"/>
      </w:r>
      <w:r>
        <w:rPr>
          <w:noProof/>
        </w:rPr>
        <w:t>9</w:t>
      </w:r>
      <w:r>
        <w:rPr>
          <w:noProof/>
        </w:rPr>
        <w:fldChar w:fldCharType="end"/>
      </w:r>
    </w:p>
    <w:p w14:paraId="77479B62" w14:textId="5C951BEA" w:rsidR="00EA02A0" w:rsidRDefault="00EA02A0">
      <w:pPr>
        <w:pStyle w:val="TOC4"/>
        <w:rPr>
          <w:rFonts w:asciiTheme="minorHAnsi" w:eastAsiaTheme="minorEastAsia" w:hAnsiTheme="minorHAnsi" w:cstheme="minorBidi"/>
          <w:noProof/>
          <w:sz w:val="22"/>
          <w:szCs w:val="22"/>
          <w:lang w:eastAsia="en-GB"/>
        </w:rPr>
      </w:pPr>
      <w:r>
        <w:rPr>
          <w:noProof/>
          <w:lang w:eastAsia="zh-CN"/>
        </w:rPr>
        <w:t>5.2.1.3</w:t>
      </w:r>
      <w:r>
        <w:rPr>
          <w:rFonts w:asciiTheme="minorHAnsi" w:eastAsiaTheme="minorEastAsia" w:hAnsiTheme="minorHAnsi" w:cstheme="minorBidi"/>
          <w:noProof/>
          <w:sz w:val="22"/>
          <w:szCs w:val="22"/>
          <w:lang w:eastAsia="en-GB"/>
        </w:rPr>
        <w:tab/>
      </w:r>
      <w:r>
        <w:rPr>
          <w:noProof/>
          <w:lang w:eastAsia="zh-CN"/>
        </w:rPr>
        <w:t>UPF events supported by the Nupf_EventExposure service</w:t>
      </w:r>
      <w:r>
        <w:rPr>
          <w:noProof/>
        </w:rPr>
        <w:tab/>
      </w:r>
      <w:r>
        <w:rPr>
          <w:noProof/>
        </w:rPr>
        <w:fldChar w:fldCharType="begin" w:fldLock="1"/>
      </w:r>
      <w:r>
        <w:rPr>
          <w:noProof/>
        </w:rPr>
        <w:instrText xml:space="preserve"> PAGEREF _Toc138411164 \h </w:instrText>
      </w:r>
      <w:r>
        <w:rPr>
          <w:noProof/>
        </w:rPr>
      </w:r>
      <w:r>
        <w:rPr>
          <w:noProof/>
        </w:rPr>
        <w:fldChar w:fldCharType="separate"/>
      </w:r>
      <w:r>
        <w:rPr>
          <w:noProof/>
        </w:rPr>
        <w:t>10</w:t>
      </w:r>
      <w:r>
        <w:rPr>
          <w:noProof/>
        </w:rPr>
        <w:fldChar w:fldCharType="end"/>
      </w:r>
    </w:p>
    <w:p w14:paraId="1120EC26" w14:textId="535AC922" w:rsidR="00EA02A0" w:rsidRDefault="00EA02A0">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_Toc138411165 \h </w:instrText>
      </w:r>
      <w:r>
        <w:rPr>
          <w:noProof/>
        </w:rPr>
      </w:r>
      <w:r>
        <w:rPr>
          <w:noProof/>
        </w:rPr>
        <w:fldChar w:fldCharType="separate"/>
      </w:r>
      <w:r>
        <w:rPr>
          <w:noProof/>
        </w:rPr>
        <w:t>10</w:t>
      </w:r>
      <w:r>
        <w:rPr>
          <w:noProof/>
        </w:rPr>
        <w:fldChar w:fldCharType="end"/>
      </w:r>
    </w:p>
    <w:p w14:paraId="371036DC" w14:textId="32AD75AF" w:rsidR="00EA02A0" w:rsidRDefault="00EA02A0">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QoS Monitoring</w:t>
      </w:r>
      <w:r>
        <w:rPr>
          <w:noProof/>
        </w:rPr>
        <w:tab/>
      </w:r>
      <w:r>
        <w:rPr>
          <w:noProof/>
        </w:rPr>
        <w:fldChar w:fldCharType="begin" w:fldLock="1"/>
      </w:r>
      <w:r>
        <w:rPr>
          <w:noProof/>
        </w:rPr>
        <w:instrText xml:space="preserve"> PAGEREF _Toc138411166 \h </w:instrText>
      </w:r>
      <w:r>
        <w:rPr>
          <w:noProof/>
        </w:rPr>
      </w:r>
      <w:r>
        <w:rPr>
          <w:noProof/>
        </w:rPr>
        <w:fldChar w:fldCharType="separate"/>
      </w:r>
      <w:r>
        <w:rPr>
          <w:noProof/>
        </w:rPr>
        <w:t>11</w:t>
      </w:r>
      <w:r>
        <w:rPr>
          <w:noProof/>
        </w:rPr>
        <w:fldChar w:fldCharType="end"/>
      </w:r>
    </w:p>
    <w:p w14:paraId="04157396" w14:textId="0A60E8B3" w:rsidR="00EA02A0" w:rsidRDefault="00EA02A0">
      <w:pPr>
        <w:pStyle w:val="TOC5"/>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User Data Usage Measures</w:t>
      </w:r>
      <w:r>
        <w:rPr>
          <w:noProof/>
        </w:rPr>
        <w:tab/>
      </w:r>
      <w:r>
        <w:rPr>
          <w:noProof/>
        </w:rPr>
        <w:fldChar w:fldCharType="begin" w:fldLock="1"/>
      </w:r>
      <w:r>
        <w:rPr>
          <w:noProof/>
        </w:rPr>
        <w:instrText xml:space="preserve"> PAGEREF _Toc138411167 \h </w:instrText>
      </w:r>
      <w:r>
        <w:rPr>
          <w:noProof/>
        </w:rPr>
      </w:r>
      <w:r>
        <w:rPr>
          <w:noProof/>
        </w:rPr>
        <w:fldChar w:fldCharType="separate"/>
      </w:r>
      <w:r>
        <w:rPr>
          <w:noProof/>
        </w:rPr>
        <w:t>11</w:t>
      </w:r>
      <w:r>
        <w:rPr>
          <w:noProof/>
        </w:rPr>
        <w:fldChar w:fldCharType="end"/>
      </w:r>
    </w:p>
    <w:p w14:paraId="45FFF6EB" w14:textId="4C31AD17" w:rsidR="00EA02A0" w:rsidRDefault="00EA02A0">
      <w:pPr>
        <w:pStyle w:val="TOC5"/>
        <w:rPr>
          <w:rFonts w:asciiTheme="minorHAnsi" w:eastAsiaTheme="minorEastAsia" w:hAnsiTheme="minorHAnsi" w:cstheme="minorBidi"/>
          <w:noProof/>
          <w:sz w:val="22"/>
          <w:szCs w:val="22"/>
          <w:lang w:eastAsia="en-GB"/>
        </w:rPr>
      </w:pPr>
      <w:r>
        <w:rPr>
          <w:noProof/>
        </w:rPr>
        <w:t>5.2.1.3.4</w:t>
      </w:r>
      <w:r>
        <w:rPr>
          <w:rFonts w:asciiTheme="minorHAnsi" w:eastAsiaTheme="minorEastAsia" w:hAnsiTheme="minorHAnsi" w:cstheme="minorBidi"/>
          <w:noProof/>
          <w:sz w:val="22"/>
          <w:szCs w:val="22"/>
          <w:lang w:eastAsia="en-GB"/>
        </w:rPr>
        <w:tab/>
      </w:r>
      <w:r>
        <w:rPr>
          <w:noProof/>
        </w:rPr>
        <w:t>User Data Usage Trends</w:t>
      </w:r>
      <w:r>
        <w:rPr>
          <w:noProof/>
        </w:rPr>
        <w:tab/>
      </w:r>
      <w:r>
        <w:rPr>
          <w:noProof/>
        </w:rPr>
        <w:fldChar w:fldCharType="begin" w:fldLock="1"/>
      </w:r>
      <w:r>
        <w:rPr>
          <w:noProof/>
        </w:rPr>
        <w:instrText xml:space="preserve"> PAGEREF _Toc138411168 \h </w:instrText>
      </w:r>
      <w:r>
        <w:rPr>
          <w:noProof/>
        </w:rPr>
      </w:r>
      <w:r>
        <w:rPr>
          <w:noProof/>
        </w:rPr>
        <w:fldChar w:fldCharType="separate"/>
      </w:r>
      <w:r>
        <w:rPr>
          <w:noProof/>
        </w:rPr>
        <w:t>12</w:t>
      </w:r>
      <w:r>
        <w:rPr>
          <w:noProof/>
        </w:rPr>
        <w:fldChar w:fldCharType="end"/>
      </w:r>
    </w:p>
    <w:p w14:paraId="07B05C68" w14:textId="4238BDB4" w:rsidR="00EA02A0" w:rsidRDefault="00EA02A0">
      <w:pPr>
        <w:pStyle w:val="TOC5"/>
        <w:rPr>
          <w:rFonts w:asciiTheme="minorHAnsi" w:eastAsiaTheme="minorEastAsia" w:hAnsiTheme="minorHAnsi" w:cstheme="minorBidi"/>
          <w:noProof/>
          <w:sz w:val="22"/>
          <w:szCs w:val="22"/>
          <w:lang w:eastAsia="en-GB"/>
        </w:rPr>
      </w:pPr>
      <w:r>
        <w:rPr>
          <w:noProof/>
        </w:rPr>
        <w:t>5.2.1.3.5</w:t>
      </w:r>
      <w:r>
        <w:rPr>
          <w:rFonts w:asciiTheme="minorHAnsi" w:eastAsiaTheme="minorEastAsia" w:hAnsiTheme="minorHAnsi" w:cstheme="minorBidi"/>
          <w:noProof/>
          <w:sz w:val="22"/>
          <w:szCs w:val="22"/>
          <w:lang w:eastAsia="en-GB"/>
        </w:rPr>
        <w:tab/>
      </w:r>
      <w:r>
        <w:rPr>
          <w:noProof/>
        </w:rPr>
        <w:t>TSC Management Information</w:t>
      </w:r>
      <w:r>
        <w:rPr>
          <w:noProof/>
        </w:rPr>
        <w:tab/>
      </w:r>
      <w:r>
        <w:rPr>
          <w:noProof/>
        </w:rPr>
        <w:fldChar w:fldCharType="begin" w:fldLock="1"/>
      </w:r>
      <w:r>
        <w:rPr>
          <w:noProof/>
        </w:rPr>
        <w:instrText xml:space="preserve"> PAGEREF _Toc138411169 \h </w:instrText>
      </w:r>
      <w:r>
        <w:rPr>
          <w:noProof/>
        </w:rPr>
      </w:r>
      <w:r>
        <w:rPr>
          <w:noProof/>
        </w:rPr>
        <w:fldChar w:fldCharType="separate"/>
      </w:r>
      <w:r>
        <w:rPr>
          <w:noProof/>
        </w:rPr>
        <w:t>12</w:t>
      </w:r>
      <w:r>
        <w:rPr>
          <w:noProof/>
        </w:rPr>
        <w:fldChar w:fldCharType="end"/>
      </w:r>
    </w:p>
    <w:p w14:paraId="13D5BCC1" w14:textId="6A5EBFD8" w:rsidR="00EA02A0" w:rsidRDefault="00EA02A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_Toc138411170 \h </w:instrText>
      </w:r>
      <w:r>
        <w:rPr>
          <w:noProof/>
        </w:rPr>
      </w:r>
      <w:r>
        <w:rPr>
          <w:noProof/>
        </w:rPr>
        <w:fldChar w:fldCharType="separate"/>
      </w:r>
      <w:r>
        <w:rPr>
          <w:noProof/>
        </w:rPr>
        <w:t>12</w:t>
      </w:r>
      <w:r>
        <w:rPr>
          <w:noProof/>
        </w:rPr>
        <w:fldChar w:fldCharType="end"/>
      </w:r>
    </w:p>
    <w:p w14:paraId="09B6E9B8" w14:textId="10768C27" w:rsidR="00EA02A0" w:rsidRDefault="00EA02A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_Toc138411171 \h </w:instrText>
      </w:r>
      <w:r>
        <w:rPr>
          <w:noProof/>
        </w:rPr>
      </w:r>
      <w:r>
        <w:rPr>
          <w:noProof/>
        </w:rPr>
        <w:fldChar w:fldCharType="separate"/>
      </w:r>
      <w:r>
        <w:rPr>
          <w:noProof/>
        </w:rPr>
        <w:t>12</w:t>
      </w:r>
      <w:r>
        <w:rPr>
          <w:noProof/>
        </w:rPr>
        <w:fldChar w:fldCharType="end"/>
      </w:r>
    </w:p>
    <w:p w14:paraId="4930F4C3" w14:textId="3DE5F18F" w:rsidR="00EA02A0" w:rsidRDefault="00EA02A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_Toc138411172 \h </w:instrText>
      </w:r>
      <w:r>
        <w:rPr>
          <w:noProof/>
        </w:rPr>
      </w:r>
      <w:r>
        <w:rPr>
          <w:noProof/>
        </w:rPr>
        <w:fldChar w:fldCharType="separate"/>
      </w:r>
      <w:r>
        <w:rPr>
          <w:noProof/>
        </w:rPr>
        <w:t>13</w:t>
      </w:r>
      <w:r>
        <w:rPr>
          <w:noProof/>
        </w:rPr>
        <w:fldChar w:fldCharType="end"/>
      </w:r>
    </w:p>
    <w:p w14:paraId="762AAA2A" w14:textId="2E03140F" w:rsidR="00EA02A0" w:rsidRDefault="00EA02A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_Toc138411173 \h </w:instrText>
      </w:r>
      <w:r>
        <w:rPr>
          <w:noProof/>
        </w:rPr>
      </w:r>
      <w:r>
        <w:rPr>
          <w:noProof/>
        </w:rPr>
        <w:fldChar w:fldCharType="separate"/>
      </w:r>
      <w:r>
        <w:rPr>
          <w:noProof/>
        </w:rPr>
        <w:t>13</w:t>
      </w:r>
      <w:r>
        <w:rPr>
          <w:noProof/>
        </w:rPr>
        <w:fldChar w:fldCharType="end"/>
      </w:r>
    </w:p>
    <w:p w14:paraId="5DCEF87B" w14:textId="32B425D2" w:rsidR="00EA02A0" w:rsidRDefault="00EA02A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_Toc138411174 \h </w:instrText>
      </w:r>
      <w:r>
        <w:rPr>
          <w:noProof/>
        </w:rPr>
      </w:r>
      <w:r>
        <w:rPr>
          <w:noProof/>
        </w:rPr>
        <w:fldChar w:fldCharType="separate"/>
      </w:r>
      <w:r>
        <w:rPr>
          <w:noProof/>
        </w:rPr>
        <w:t>13</w:t>
      </w:r>
      <w:r>
        <w:rPr>
          <w:noProof/>
        </w:rPr>
        <w:fldChar w:fldCharType="end"/>
      </w:r>
    </w:p>
    <w:p w14:paraId="681F5DD3" w14:textId="0B3602DA" w:rsidR="00EA02A0" w:rsidRDefault="00EA02A0">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_Toc138411175 \h </w:instrText>
      </w:r>
      <w:r>
        <w:rPr>
          <w:noProof/>
        </w:rPr>
      </w:r>
      <w:r>
        <w:rPr>
          <w:noProof/>
        </w:rPr>
        <w:fldChar w:fldCharType="separate"/>
      </w:r>
      <w:r>
        <w:rPr>
          <w:noProof/>
        </w:rPr>
        <w:t>14</w:t>
      </w:r>
      <w:r>
        <w:rPr>
          <w:noProof/>
        </w:rPr>
        <w:fldChar w:fldCharType="end"/>
      </w:r>
    </w:p>
    <w:p w14:paraId="165F4B03" w14:textId="6C71A913" w:rsidR="00EA02A0" w:rsidRDefault="00EA02A0">
      <w:pPr>
        <w:pStyle w:val="TOC4"/>
        <w:rPr>
          <w:rFonts w:asciiTheme="minorHAnsi" w:eastAsiaTheme="minorEastAsia" w:hAnsiTheme="minorHAnsi" w:cstheme="minorBidi"/>
          <w:noProof/>
          <w:sz w:val="22"/>
          <w:szCs w:val="22"/>
          <w:lang w:eastAsia="en-GB"/>
        </w:rPr>
      </w:pPr>
      <w:r>
        <w:rPr>
          <w:noProof/>
        </w:rPr>
        <w:t>5.2.2.2A</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_Toc138411176 \h </w:instrText>
      </w:r>
      <w:r>
        <w:rPr>
          <w:noProof/>
        </w:rPr>
      </w:r>
      <w:r>
        <w:rPr>
          <w:noProof/>
        </w:rPr>
        <w:fldChar w:fldCharType="separate"/>
      </w:r>
      <w:r>
        <w:rPr>
          <w:noProof/>
        </w:rPr>
        <w:t>15</w:t>
      </w:r>
      <w:r>
        <w:rPr>
          <w:noProof/>
        </w:rPr>
        <w:fldChar w:fldCharType="end"/>
      </w:r>
    </w:p>
    <w:p w14:paraId="60CD6005" w14:textId="3B19A78C" w:rsidR="00EA02A0" w:rsidRDefault="00EA02A0">
      <w:pPr>
        <w:pStyle w:val="TOC5"/>
        <w:rPr>
          <w:rFonts w:asciiTheme="minorHAnsi" w:eastAsiaTheme="minorEastAsia" w:hAnsiTheme="minorHAnsi" w:cstheme="minorBidi"/>
          <w:noProof/>
          <w:sz w:val="22"/>
          <w:szCs w:val="22"/>
          <w:lang w:eastAsia="en-GB"/>
        </w:rPr>
      </w:pPr>
      <w:r>
        <w:rPr>
          <w:noProof/>
        </w:rPr>
        <w:t>5.2.2.2A.1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_Toc138411177 \h </w:instrText>
      </w:r>
      <w:r>
        <w:rPr>
          <w:noProof/>
        </w:rPr>
      </w:r>
      <w:r>
        <w:rPr>
          <w:noProof/>
        </w:rPr>
        <w:fldChar w:fldCharType="separate"/>
      </w:r>
      <w:r>
        <w:rPr>
          <w:noProof/>
        </w:rPr>
        <w:t>15</w:t>
      </w:r>
      <w:r>
        <w:rPr>
          <w:noProof/>
        </w:rPr>
        <w:fldChar w:fldCharType="end"/>
      </w:r>
    </w:p>
    <w:p w14:paraId="41E986EB" w14:textId="0F0D41DD" w:rsidR="00EA02A0" w:rsidRDefault="00EA02A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_Toc138411178 \h </w:instrText>
      </w:r>
      <w:r>
        <w:rPr>
          <w:noProof/>
        </w:rPr>
      </w:r>
      <w:r>
        <w:rPr>
          <w:noProof/>
        </w:rPr>
        <w:fldChar w:fldCharType="separate"/>
      </w:r>
      <w:r>
        <w:rPr>
          <w:noProof/>
        </w:rPr>
        <w:t>16</w:t>
      </w:r>
      <w:r>
        <w:rPr>
          <w:noProof/>
        </w:rPr>
        <w:fldChar w:fldCharType="end"/>
      </w:r>
    </w:p>
    <w:p w14:paraId="36E9BCD0" w14:textId="388B7402" w:rsidR="00EA02A0" w:rsidRDefault="00EA02A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_Toc138411179 \h </w:instrText>
      </w:r>
      <w:r>
        <w:rPr>
          <w:noProof/>
        </w:rPr>
      </w:r>
      <w:r>
        <w:rPr>
          <w:noProof/>
        </w:rPr>
        <w:fldChar w:fldCharType="separate"/>
      </w:r>
      <w:r>
        <w:rPr>
          <w:noProof/>
        </w:rPr>
        <w:t>16</w:t>
      </w:r>
      <w:r>
        <w:rPr>
          <w:noProof/>
        </w:rPr>
        <w:fldChar w:fldCharType="end"/>
      </w:r>
    </w:p>
    <w:p w14:paraId="3FFD506E" w14:textId="4217ADD6" w:rsidR="00EA02A0" w:rsidRDefault="00EA02A0">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UPF sends notification on subscribed events</w:t>
      </w:r>
      <w:r>
        <w:rPr>
          <w:noProof/>
        </w:rPr>
        <w:tab/>
      </w:r>
      <w:r>
        <w:rPr>
          <w:noProof/>
        </w:rPr>
        <w:fldChar w:fldCharType="begin" w:fldLock="1"/>
      </w:r>
      <w:r>
        <w:rPr>
          <w:noProof/>
        </w:rPr>
        <w:instrText xml:space="preserve"> PAGEREF _Toc138411180 \h </w:instrText>
      </w:r>
      <w:r>
        <w:rPr>
          <w:noProof/>
        </w:rPr>
      </w:r>
      <w:r>
        <w:rPr>
          <w:noProof/>
        </w:rPr>
        <w:fldChar w:fldCharType="separate"/>
      </w:r>
      <w:r>
        <w:rPr>
          <w:noProof/>
        </w:rPr>
        <w:t>17</w:t>
      </w:r>
      <w:r>
        <w:rPr>
          <w:noProof/>
        </w:rPr>
        <w:fldChar w:fldCharType="end"/>
      </w:r>
    </w:p>
    <w:p w14:paraId="74034FC5" w14:textId="1B02AA5D" w:rsidR="00EA02A0" w:rsidRDefault="00EA02A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Nupf_</w:t>
      </w:r>
      <w:r>
        <w:rPr>
          <w:noProof/>
          <w:lang w:eastAsia="zh-CN"/>
        </w:rPr>
        <w:t>GetPrivateUEIPaddr</w:t>
      </w:r>
      <w:r>
        <w:rPr>
          <w:noProof/>
        </w:rPr>
        <w:t xml:space="preserve"> Service</w:t>
      </w:r>
      <w:r>
        <w:rPr>
          <w:noProof/>
        </w:rPr>
        <w:tab/>
      </w:r>
      <w:r>
        <w:rPr>
          <w:noProof/>
        </w:rPr>
        <w:fldChar w:fldCharType="begin" w:fldLock="1"/>
      </w:r>
      <w:r>
        <w:rPr>
          <w:noProof/>
        </w:rPr>
        <w:instrText xml:space="preserve"> PAGEREF _Toc138411181 \h </w:instrText>
      </w:r>
      <w:r>
        <w:rPr>
          <w:noProof/>
        </w:rPr>
      </w:r>
      <w:r>
        <w:rPr>
          <w:noProof/>
        </w:rPr>
        <w:fldChar w:fldCharType="separate"/>
      </w:r>
      <w:r>
        <w:rPr>
          <w:noProof/>
        </w:rPr>
        <w:t>17</w:t>
      </w:r>
      <w:r>
        <w:rPr>
          <w:noProof/>
        </w:rPr>
        <w:fldChar w:fldCharType="end"/>
      </w:r>
    </w:p>
    <w:p w14:paraId="3E18212B" w14:textId="7C5101F0" w:rsidR="00EA02A0" w:rsidRDefault="00EA02A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_Toc138411182 \h </w:instrText>
      </w:r>
      <w:r>
        <w:rPr>
          <w:noProof/>
        </w:rPr>
      </w:r>
      <w:r>
        <w:rPr>
          <w:noProof/>
        </w:rPr>
        <w:fldChar w:fldCharType="separate"/>
      </w:r>
      <w:r>
        <w:rPr>
          <w:noProof/>
        </w:rPr>
        <w:t>17</w:t>
      </w:r>
      <w:r>
        <w:rPr>
          <w:noProof/>
        </w:rPr>
        <w:fldChar w:fldCharType="end"/>
      </w:r>
    </w:p>
    <w:p w14:paraId="3EBD37FA" w14:textId="32181841" w:rsidR="00EA02A0" w:rsidRDefault="00EA02A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_Toc138411183 \h </w:instrText>
      </w:r>
      <w:r>
        <w:rPr>
          <w:noProof/>
        </w:rPr>
      </w:r>
      <w:r>
        <w:rPr>
          <w:noProof/>
        </w:rPr>
        <w:fldChar w:fldCharType="separate"/>
      </w:r>
      <w:r>
        <w:rPr>
          <w:noProof/>
        </w:rPr>
        <w:t>17</w:t>
      </w:r>
      <w:r>
        <w:rPr>
          <w:noProof/>
        </w:rPr>
        <w:fldChar w:fldCharType="end"/>
      </w:r>
    </w:p>
    <w:p w14:paraId="7C1944FD" w14:textId="3CFE2EEA" w:rsidR="00EA02A0" w:rsidRDefault="00EA02A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_Toc138411184 \h </w:instrText>
      </w:r>
      <w:r>
        <w:rPr>
          <w:noProof/>
        </w:rPr>
      </w:r>
      <w:r>
        <w:rPr>
          <w:noProof/>
        </w:rPr>
        <w:fldChar w:fldCharType="separate"/>
      </w:r>
      <w:r>
        <w:rPr>
          <w:noProof/>
        </w:rPr>
        <w:t>17</w:t>
      </w:r>
      <w:r>
        <w:rPr>
          <w:noProof/>
        </w:rPr>
        <w:fldChar w:fldCharType="end"/>
      </w:r>
    </w:p>
    <w:p w14:paraId="70788F93" w14:textId="12DF8B22" w:rsidR="00EA02A0" w:rsidRDefault="00EA02A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_Toc138411185 \h </w:instrText>
      </w:r>
      <w:r>
        <w:rPr>
          <w:noProof/>
        </w:rPr>
      </w:r>
      <w:r>
        <w:rPr>
          <w:noProof/>
        </w:rPr>
        <w:fldChar w:fldCharType="separate"/>
      </w:r>
      <w:r>
        <w:rPr>
          <w:noProof/>
        </w:rPr>
        <w:t>17</w:t>
      </w:r>
      <w:r>
        <w:rPr>
          <w:noProof/>
        </w:rPr>
        <w:fldChar w:fldCharType="end"/>
      </w:r>
    </w:p>
    <w:p w14:paraId="5C28E95F" w14:textId="12F947FE" w:rsidR="00EA02A0" w:rsidRDefault="00EA02A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_Toc138411186 \h </w:instrText>
      </w:r>
      <w:r>
        <w:rPr>
          <w:noProof/>
        </w:rPr>
      </w:r>
      <w:r>
        <w:rPr>
          <w:noProof/>
        </w:rPr>
        <w:fldChar w:fldCharType="separate"/>
      </w:r>
      <w:r>
        <w:rPr>
          <w:noProof/>
        </w:rPr>
        <w:t>17</w:t>
      </w:r>
      <w:r>
        <w:rPr>
          <w:noProof/>
        </w:rPr>
        <w:fldChar w:fldCharType="end"/>
      </w:r>
    </w:p>
    <w:p w14:paraId="288DBBCD" w14:textId="0D1DCDDC" w:rsidR="00EA02A0" w:rsidRDefault="00EA02A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_Toc138411187 \h </w:instrText>
      </w:r>
      <w:r>
        <w:rPr>
          <w:noProof/>
        </w:rPr>
      </w:r>
      <w:r>
        <w:rPr>
          <w:noProof/>
        </w:rPr>
        <w:fldChar w:fldCharType="separate"/>
      </w:r>
      <w:r>
        <w:rPr>
          <w:noProof/>
        </w:rPr>
        <w:t>18</w:t>
      </w:r>
      <w:r>
        <w:rPr>
          <w:noProof/>
        </w:rPr>
        <w:fldChar w:fldCharType="end"/>
      </w:r>
    </w:p>
    <w:p w14:paraId="606A7C97" w14:textId="7CAEA217" w:rsidR="00EA02A0" w:rsidRDefault="00EA02A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Nupf_EventExposure Service API</w:t>
      </w:r>
      <w:r>
        <w:rPr>
          <w:noProof/>
        </w:rPr>
        <w:tab/>
      </w:r>
      <w:r>
        <w:rPr>
          <w:noProof/>
        </w:rPr>
        <w:fldChar w:fldCharType="begin" w:fldLock="1"/>
      </w:r>
      <w:r>
        <w:rPr>
          <w:noProof/>
        </w:rPr>
        <w:instrText xml:space="preserve"> PAGEREF _Toc138411188 \h </w:instrText>
      </w:r>
      <w:r>
        <w:rPr>
          <w:noProof/>
        </w:rPr>
      </w:r>
      <w:r>
        <w:rPr>
          <w:noProof/>
        </w:rPr>
        <w:fldChar w:fldCharType="separate"/>
      </w:r>
      <w:r>
        <w:rPr>
          <w:noProof/>
        </w:rPr>
        <w:t>18</w:t>
      </w:r>
      <w:r>
        <w:rPr>
          <w:noProof/>
        </w:rPr>
        <w:fldChar w:fldCharType="end"/>
      </w:r>
    </w:p>
    <w:p w14:paraId="703A93E1" w14:textId="1EC48EBD" w:rsidR="00EA02A0" w:rsidRDefault="00EA02A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_Toc138411189 \h </w:instrText>
      </w:r>
      <w:r>
        <w:rPr>
          <w:noProof/>
        </w:rPr>
      </w:r>
      <w:r>
        <w:rPr>
          <w:noProof/>
        </w:rPr>
        <w:fldChar w:fldCharType="separate"/>
      </w:r>
      <w:r>
        <w:rPr>
          <w:noProof/>
        </w:rPr>
        <w:t>18</w:t>
      </w:r>
      <w:r>
        <w:rPr>
          <w:noProof/>
        </w:rPr>
        <w:fldChar w:fldCharType="end"/>
      </w:r>
    </w:p>
    <w:p w14:paraId="12481594" w14:textId="46E9B333" w:rsidR="00EA02A0" w:rsidRDefault="00EA02A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_Toc138411190 \h </w:instrText>
      </w:r>
      <w:r>
        <w:rPr>
          <w:noProof/>
        </w:rPr>
      </w:r>
      <w:r>
        <w:rPr>
          <w:noProof/>
        </w:rPr>
        <w:fldChar w:fldCharType="separate"/>
      </w:r>
      <w:r>
        <w:rPr>
          <w:noProof/>
        </w:rPr>
        <w:t>19</w:t>
      </w:r>
      <w:r>
        <w:rPr>
          <w:noProof/>
        </w:rPr>
        <w:fldChar w:fldCharType="end"/>
      </w:r>
    </w:p>
    <w:p w14:paraId="72708589" w14:textId="6B6223D9" w:rsidR="00EA02A0" w:rsidRDefault="00EA02A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_Toc138411191 \h </w:instrText>
      </w:r>
      <w:r>
        <w:rPr>
          <w:noProof/>
        </w:rPr>
      </w:r>
      <w:r>
        <w:rPr>
          <w:noProof/>
        </w:rPr>
        <w:fldChar w:fldCharType="separate"/>
      </w:r>
      <w:r>
        <w:rPr>
          <w:noProof/>
        </w:rPr>
        <w:t>19</w:t>
      </w:r>
      <w:r>
        <w:rPr>
          <w:noProof/>
        </w:rPr>
        <w:fldChar w:fldCharType="end"/>
      </w:r>
    </w:p>
    <w:p w14:paraId="61BFD081" w14:textId="71467A9F" w:rsidR="00EA02A0" w:rsidRDefault="00EA02A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_Toc138411192 \h </w:instrText>
      </w:r>
      <w:r>
        <w:rPr>
          <w:noProof/>
        </w:rPr>
      </w:r>
      <w:r>
        <w:rPr>
          <w:noProof/>
        </w:rPr>
        <w:fldChar w:fldCharType="separate"/>
      </w:r>
      <w:r>
        <w:rPr>
          <w:noProof/>
        </w:rPr>
        <w:t>19</w:t>
      </w:r>
      <w:r>
        <w:rPr>
          <w:noProof/>
        </w:rPr>
        <w:fldChar w:fldCharType="end"/>
      </w:r>
    </w:p>
    <w:p w14:paraId="16AEC8E5" w14:textId="3FF716B5" w:rsidR="00EA02A0" w:rsidRDefault="00EA02A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_Toc138411193 \h </w:instrText>
      </w:r>
      <w:r>
        <w:rPr>
          <w:noProof/>
        </w:rPr>
      </w:r>
      <w:r>
        <w:rPr>
          <w:noProof/>
        </w:rPr>
        <w:fldChar w:fldCharType="separate"/>
      </w:r>
      <w:r>
        <w:rPr>
          <w:noProof/>
        </w:rPr>
        <w:t>19</w:t>
      </w:r>
      <w:r>
        <w:rPr>
          <w:noProof/>
        </w:rPr>
        <w:fldChar w:fldCharType="end"/>
      </w:r>
    </w:p>
    <w:p w14:paraId="4A5DBF79" w14:textId="72B19655" w:rsidR="00EA02A0" w:rsidRDefault="00EA02A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_Toc138411194 \h </w:instrText>
      </w:r>
      <w:r>
        <w:rPr>
          <w:noProof/>
        </w:rPr>
      </w:r>
      <w:r>
        <w:rPr>
          <w:noProof/>
        </w:rPr>
        <w:fldChar w:fldCharType="separate"/>
      </w:r>
      <w:r>
        <w:rPr>
          <w:noProof/>
        </w:rPr>
        <w:t>19</w:t>
      </w:r>
      <w:r>
        <w:rPr>
          <w:noProof/>
        </w:rPr>
        <w:fldChar w:fldCharType="end"/>
      </w:r>
    </w:p>
    <w:p w14:paraId="09876D56" w14:textId="543345B0" w:rsidR="00EA02A0" w:rsidRDefault="00EA02A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_Toc138411195 \h </w:instrText>
      </w:r>
      <w:r>
        <w:rPr>
          <w:noProof/>
        </w:rPr>
      </w:r>
      <w:r>
        <w:rPr>
          <w:noProof/>
        </w:rPr>
        <w:fldChar w:fldCharType="separate"/>
      </w:r>
      <w:r>
        <w:rPr>
          <w:noProof/>
        </w:rPr>
        <w:t>19</w:t>
      </w:r>
      <w:r>
        <w:rPr>
          <w:noProof/>
        </w:rPr>
        <w:fldChar w:fldCharType="end"/>
      </w:r>
    </w:p>
    <w:p w14:paraId="2B7A30B2" w14:textId="025D3770" w:rsidR="00EA02A0" w:rsidRDefault="00EA02A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_Toc138411196 \h </w:instrText>
      </w:r>
      <w:r>
        <w:rPr>
          <w:noProof/>
        </w:rPr>
      </w:r>
      <w:r>
        <w:rPr>
          <w:noProof/>
        </w:rPr>
        <w:fldChar w:fldCharType="separate"/>
      </w:r>
      <w:r>
        <w:rPr>
          <w:noProof/>
        </w:rPr>
        <w:t>19</w:t>
      </w:r>
      <w:r>
        <w:rPr>
          <w:noProof/>
        </w:rPr>
        <w:fldChar w:fldCharType="end"/>
      </w:r>
    </w:p>
    <w:p w14:paraId="09AAD5D7" w14:textId="70A3475C" w:rsidR="00EA02A0" w:rsidRDefault="00EA02A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_Toc138411197 \h </w:instrText>
      </w:r>
      <w:r>
        <w:rPr>
          <w:noProof/>
        </w:rPr>
      </w:r>
      <w:r>
        <w:rPr>
          <w:noProof/>
        </w:rPr>
        <w:fldChar w:fldCharType="separate"/>
      </w:r>
      <w:r>
        <w:rPr>
          <w:noProof/>
        </w:rPr>
        <w:t>19</w:t>
      </w:r>
      <w:r>
        <w:rPr>
          <w:noProof/>
        </w:rPr>
        <w:fldChar w:fldCharType="end"/>
      </w:r>
    </w:p>
    <w:p w14:paraId="79DA3CEB" w14:textId="5ECF1C40" w:rsidR="00EA02A0" w:rsidRDefault="00EA02A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_Toc138411198 \h </w:instrText>
      </w:r>
      <w:r>
        <w:rPr>
          <w:noProof/>
        </w:rPr>
      </w:r>
      <w:r>
        <w:rPr>
          <w:noProof/>
        </w:rPr>
        <w:fldChar w:fldCharType="separate"/>
      </w:r>
      <w:r>
        <w:rPr>
          <w:noProof/>
        </w:rPr>
        <w:t>20</w:t>
      </w:r>
      <w:r>
        <w:rPr>
          <w:noProof/>
        </w:rPr>
        <w:fldChar w:fldCharType="end"/>
      </w:r>
    </w:p>
    <w:p w14:paraId="445FFCD4" w14:textId="5DFC96B9" w:rsidR="00EA02A0" w:rsidRDefault="00EA02A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_Toc138411199 \h </w:instrText>
      </w:r>
      <w:r>
        <w:rPr>
          <w:noProof/>
        </w:rPr>
      </w:r>
      <w:r>
        <w:rPr>
          <w:noProof/>
        </w:rPr>
        <w:fldChar w:fldCharType="separate"/>
      </w:r>
      <w:r>
        <w:rPr>
          <w:noProof/>
        </w:rPr>
        <w:t>20</w:t>
      </w:r>
      <w:r>
        <w:rPr>
          <w:noProof/>
        </w:rPr>
        <w:fldChar w:fldCharType="end"/>
      </w:r>
    </w:p>
    <w:p w14:paraId="31733BCA" w14:textId="2CDAB529" w:rsidR="00EA02A0" w:rsidRDefault="00EA02A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_Toc138411200 \h </w:instrText>
      </w:r>
      <w:r>
        <w:rPr>
          <w:noProof/>
        </w:rPr>
      </w:r>
      <w:r>
        <w:rPr>
          <w:noProof/>
        </w:rPr>
        <w:fldChar w:fldCharType="separate"/>
      </w:r>
      <w:r>
        <w:rPr>
          <w:noProof/>
        </w:rPr>
        <w:t>20</w:t>
      </w:r>
      <w:r>
        <w:rPr>
          <w:noProof/>
        </w:rPr>
        <w:fldChar w:fldCharType="end"/>
      </w:r>
    </w:p>
    <w:p w14:paraId="2CC98801" w14:textId="05F28FBC" w:rsidR="00EA02A0" w:rsidRDefault="00EA02A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_Toc138411201 \h </w:instrText>
      </w:r>
      <w:r>
        <w:rPr>
          <w:noProof/>
        </w:rPr>
      </w:r>
      <w:r>
        <w:rPr>
          <w:noProof/>
        </w:rPr>
        <w:fldChar w:fldCharType="separate"/>
      </w:r>
      <w:r>
        <w:rPr>
          <w:noProof/>
        </w:rPr>
        <w:t>20</w:t>
      </w:r>
      <w:r>
        <w:rPr>
          <w:noProof/>
        </w:rPr>
        <w:fldChar w:fldCharType="end"/>
      </w:r>
    </w:p>
    <w:p w14:paraId="4A735D1D" w14:textId="1FC0AA6C" w:rsidR="00EA02A0" w:rsidRDefault="00EA02A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_Toc138411202 \h </w:instrText>
      </w:r>
      <w:r>
        <w:rPr>
          <w:noProof/>
        </w:rPr>
      </w:r>
      <w:r>
        <w:rPr>
          <w:noProof/>
        </w:rPr>
        <w:fldChar w:fldCharType="separate"/>
      </w:r>
      <w:r>
        <w:rPr>
          <w:noProof/>
        </w:rPr>
        <w:t>21</w:t>
      </w:r>
      <w:r>
        <w:rPr>
          <w:noProof/>
        </w:rPr>
        <w:fldChar w:fldCharType="end"/>
      </w:r>
    </w:p>
    <w:p w14:paraId="46C7F7B4" w14:textId="26921D1A" w:rsidR="00EA02A0" w:rsidRDefault="00EA02A0">
      <w:pPr>
        <w:pStyle w:val="TOC4"/>
        <w:rPr>
          <w:rFonts w:asciiTheme="minorHAnsi" w:eastAsiaTheme="minorEastAsia" w:hAnsiTheme="minorHAnsi" w:cstheme="minorBidi"/>
          <w:noProof/>
          <w:sz w:val="22"/>
          <w:szCs w:val="22"/>
          <w:lang w:eastAsia="en-GB"/>
        </w:rPr>
      </w:pPr>
      <w:r>
        <w:rPr>
          <w:noProof/>
        </w:rPr>
        <w:lastRenderedPageBreak/>
        <w:t>6.1.3.3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_Toc138411203 \h </w:instrText>
      </w:r>
      <w:r>
        <w:rPr>
          <w:noProof/>
        </w:rPr>
      </w:r>
      <w:r>
        <w:rPr>
          <w:noProof/>
        </w:rPr>
        <w:fldChar w:fldCharType="separate"/>
      </w:r>
      <w:r>
        <w:rPr>
          <w:noProof/>
        </w:rPr>
        <w:t>22</w:t>
      </w:r>
      <w:r>
        <w:rPr>
          <w:noProof/>
        </w:rPr>
        <w:fldChar w:fldCharType="end"/>
      </w:r>
    </w:p>
    <w:p w14:paraId="007689E3" w14:textId="25D552B2" w:rsidR="00EA02A0" w:rsidRDefault="00EA02A0">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_Toc138411204 \h </w:instrText>
      </w:r>
      <w:r>
        <w:rPr>
          <w:noProof/>
        </w:rPr>
      </w:r>
      <w:r>
        <w:rPr>
          <w:noProof/>
        </w:rPr>
        <w:fldChar w:fldCharType="separate"/>
      </w:r>
      <w:r>
        <w:rPr>
          <w:noProof/>
        </w:rPr>
        <w:t>22</w:t>
      </w:r>
      <w:r>
        <w:rPr>
          <w:noProof/>
        </w:rPr>
        <w:fldChar w:fldCharType="end"/>
      </w:r>
    </w:p>
    <w:p w14:paraId="5E94869B" w14:textId="50C5D7AD" w:rsidR="00EA02A0" w:rsidRDefault="00EA02A0">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_Toc138411205 \h </w:instrText>
      </w:r>
      <w:r>
        <w:rPr>
          <w:noProof/>
        </w:rPr>
      </w:r>
      <w:r>
        <w:rPr>
          <w:noProof/>
        </w:rPr>
        <w:fldChar w:fldCharType="separate"/>
      </w:r>
      <w:r>
        <w:rPr>
          <w:noProof/>
        </w:rPr>
        <w:t>22</w:t>
      </w:r>
      <w:r>
        <w:rPr>
          <w:noProof/>
        </w:rPr>
        <w:fldChar w:fldCharType="end"/>
      </w:r>
    </w:p>
    <w:p w14:paraId="02FCCA8B" w14:textId="5D71EDAE" w:rsidR="00EA02A0" w:rsidRDefault="00EA02A0">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_Toc138411206 \h </w:instrText>
      </w:r>
      <w:r>
        <w:rPr>
          <w:noProof/>
        </w:rPr>
      </w:r>
      <w:r>
        <w:rPr>
          <w:noProof/>
        </w:rPr>
        <w:fldChar w:fldCharType="separate"/>
      </w:r>
      <w:r>
        <w:rPr>
          <w:noProof/>
        </w:rPr>
        <w:t>22</w:t>
      </w:r>
      <w:r>
        <w:rPr>
          <w:noProof/>
        </w:rPr>
        <w:fldChar w:fldCharType="end"/>
      </w:r>
    </w:p>
    <w:p w14:paraId="36F2FA75" w14:textId="1BE16D3B" w:rsidR="00EA02A0" w:rsidRDefault="00EA02A0">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_Toc138411207 \h </w:instrText>
      </w:r>
      <w:r>
        <w:rPr>
          <w:noProof/>
        </w:rPr>
      </w:r>
      <w:r>
        <w:rPr>
          <w:noProof/>
        </w:rPr>
        <w:fldChar w:fldCharType="separate"/>
      </w:r>
      <w:r>
        <w:rPr>
          <w:noProof/>
        </w:rPr>
        <w:t>25</w:t>
      </w:r>
      <w:r>
        <w:rPr>
          <w:noProof/>
        </w:rPr>
        <w:fldChar w:fldCharType="end"/>
      </w:r>
    </w:p>
    <w:p w14:paraId="227F2AAF" w14:textId="4109016F" w:rsidR="00EA02A0" w:rsidRDefault="00EA02A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_Toc138411208 \h </w:instrText>
      </w:r>
      <w:r>
        <w:rPr>
          <w:noProof/>
        </w:rPr>
      </w:r>
      <w:r>
        <w:rPr>
          <w:noProof/>
        </w:rPr>
        <w:fldChar w:fldCharType="separate"/>
      </w:r>
      <w:r>
        <w:rPr>
          <w:noProof/>
        </w:rPr>
        <w:t>25</w:t>
      </w:r>
      <w:r>
        <w:rPr>
          <w:noProof/>
        </w:rPr>
        <w:fldChar w:fldCharType="end"/>
      </w:r>
    </w:p>
    <w:p w14:paraId="03952D55" w14:textId="695697D9" w:rsidR="00EA02A0" w:rsidRDefault="00EA02A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_Toc138411209 \h </w:instrText>
      </w:r>
      <w:r>
        <w:rPr>
          <w:noProof/>
        </w:rPr>
      </w:r>
      <w:r>
        <w:rPr>
          <w:noProof/>
        </w:rPr>
        <w:fldChar w:fldCharType="separate"/>
      </w:r>
      <w:r>
        <w:rPr>
          <w:noProof/>
        </w:rPr>
        <w:t>25</w:t>
      </w:r>
      <w:r>
        <w:rPr>
          <w:noProof/>
        </w:rPr>
        <w:fldChar w:fldCharType="end"/>
      </w:r>
    </w:p>
    <w:p w14:paraId="0CF8BA5F" w14:textId="43831EE0" w:rsidR="00EA02A0" w:rsidRDefault="00EA02A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_Toc138411210 \h </w:instrText>
      </w:r>
      <w:r>
        <w:rPr>
          <w:noProof/>
        </w:rPr>
      </w:r>
      <w:r>
        <w:rPr>
          <w:noProof/>
        </w:rPr>
        <w:fldChar w:fldCharType="separate"/>
      </w:r>
      <w:r>
        <w:rPr>
          <w:noProof/>
        </w:rPr>
        <w:t>25</w:t>
      </w:r>
      <w:r>
        <w:rPr>
          <w:noProof/>
        </w:rPr>
        <w:fldChar w:fldCharType="end"/>
      </w:r>
    </w:p>
    <w:p w14:paraId="3D129399" w14:textId="6E29CD12" w:rsidR="00EA02A0" w:rsidRDefault="00EA02A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Event Notification</w:t>
      </w:r>
      <w:r>
        <w:rPr>
          <w:noProof/>
        </w:rPr>
        <w:tab/>
      </w:r>
      <w:r>
        <w:rPr>
          <w:noProof/>
        </w:rPr>
        <w:fldChar w:fldCharType="begin" w:fldLock="1"/>
      </w:r>
      <w:r>
        <w:rPr>
          <w:noProof/>
        </w:rPr>
        <w:instrText xml:space="preserve"> PAGEREF _Toc138411211 \h </w:instrText>
      </w:r>
      <w:r>
        <w:rPr>
          <w:noProof/>
        </w:rPr>
      </w:r>
      <w:r>
        <w:rPr>
          <w:noProof/>
        </w:rPr>
        <w:fldChar w:fldCharType="separate"/>
      </w:r>
      <w:r>
        <w:rPr>
          <w:noProof/>
        </w:rPr>
        <w:t>25</w:t>
      </w:r>
      <w:r>
        <w:rPr>
          <w:noProof/>
        </w:rPr>
        <w:fldChar w:fldCharType="end"/>
      </w:r>
    </w:p>
    <w:p w14:paraId="0CB51A32" w14:textId="19828645" w:rsidR="00EA02A0" w:rsidRDefault="00EA02A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_Toc138411212 \h </w:instrText>
      </w:r>
      <w:r>
        <w:rPr>
          <w:noProof/>
        </w:rPr>
      </w:r>
      <w:r>
        <w:rPr>
          <w:noProof/>
        </w:rPr>
        <w:fldChar w:fldCharType="separate"/>
      </w:r>
      <w:r>
        <w:rPr>
          <w:noProof/>
        </w:rPr>
        <w:t>25</w:t>
      </w:r>
      <w:r>
        <w:rPr>
          <w:noProof/>
        </w:rPr>
        <w:fldChar w:fldCharType="end"/>
      </w:r>
    </w:p>
    <w:p w14:paraId="1ABA99D4" w14:textId="1FF764B7" w:rsidR="00EA02A0" w:rsidRDefault="00EA02A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_Toc138411213 \h </w:instrText>
      </w:r>
      <w:r>
        <w:rPr>
          <w:noProof/>
        </w:rPr>
      </w:r>
      <w:r>
        <w:rPr>
          <w:noProof/>
        </w:rPr>
        <w:fldChar w:fldCharType="separate"/>
      </w:r>
      <w:r>
        <w:rPr>
          <w:noProof/>
        </w:rPr>
        <w:t>25</w:t>
      </w:r>
      <w:r>
        <w:rPr>
          <w:noProof/>
        </w:rPr>
        <w:fldChar w:fldCharType="end"/>
      </w:r>
    </w:p>
    <w:p w14:paraId="03AC0D32" w14:textId="6026A6B3" w:rsidR="00EA02A0" w:rsidRDefault="00EA02A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_Toc138411214 \h </w:instrText>
      </w:r>
      <w:r>
        <w:rPr>
          <w:noProof/>
        </w:rPr>
      </w:r>
      <w:r>
        <w:rPr>
          <w:noProof/>
        </w:rPr>
        <w:fldChar w:fldCharType="separate"/>
      </w:r>
      <w:r>
        <w:rPr>
          <w:noProof/>
        </w:rPr>
        <w:t>26</w:t>
      </w:r>
      <w:r>
        <w:rPr>
          <w:noProof/>
        </w:rPr>
        <w:fldChar w:fldCharType="end"/>
      </w:r>
    </w:p>
    <w:p w14:paraId="7A82ECF6" w14:textId="39D270ED" w:rsidR="00EA02A0" w:rsidRDefault="00EA02A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_Toc138411215 \h </w:instrText>
      </w:r>
      <w:r>
        <w:rPr>
          <w:noProof/>
        </w:rPr>
      </w:r>
      <w:r>
        <w:rPr>
          <w:noProof/>
        </w:rPr>
        <w:fldChar w:fldCharType="separate"/>
      </w:r>
      <w:r>
        <w:rPr>
          <w:noProof/>
        </w:rPr>
        <w:t>26</w:t>
      </w:r>
      <w:r>
        <w:rPr>
          <w:noProof/>
        </w:rPr>
        <w:fldChar w:fldCharType="end"/>
      </w:r>
    </w:p>
    <w:p w14:paraId="0BC9833F" w14:textId="776B55ED" w:rsidR="00EA02A0" w:rsidRDefault="00EA02A0">
      <w:pPr>
        <w:pStyle w:val="TOC4"/>
        <w:rPr>
          <w:rFonts w:asciiTheme="minorHAnsi" w:eastAsiaTheme="minorEastAsia" w:hAnsiTheme="minorHAnsi" w:cstheme="minorBidi"/>
          <w:noProof/>
          <w:sz w:val="22"/>
          <w:szCs w:val="22"/>
          <w:lang w:eastAsia="en-GB"/>
        </w:rPr>
      </w:pPr>
      <w:r w:rsidRPr="00506984">
        <w:rPr>
          <w:noProof/>
          <w:lang w:val="en-US"/>
        </w:rPr>
        <w:t>6.1.6.2</w:t>
      </w:r>
      <w:r>
        <w:rPr>
          <w:rFonts w:asciiTheme="minorHAnsi" w:eastAsiaTheme="minorEastAsia" w:hAnsiTheme="minorHAnsi" w:cstheme="minorBidi"/>
          <w:noProof/>
          <w:sz w:val="22"/>
          <w:szCs w:val="22"/>
          <w:lang w:eastAsia="en-GB"/>
        </w:rPr>
        <w:tab/>
      </w:r>
      <w:r w:rsidRPr="00506984">
        <w:rPr>
          <w:noProof/>
          <w:lang w:val="en-US"/>
        </w:rPr>
        <w:t>Structured data types</w:t>
      </w:r>
      <w:r>
        <w:rPr>
          <w:noProof/>
        </w:rPr>
        <w:tab/>
      </w:r>
      <w:r>
        <w:rPr>
          <w:noProof/>
        </w:rPr>
        <w:fldChar w:fldCharType="begin" w:fldLock="1"/>
      </w:r>
      <w:r>
        <w:rPr>
          <w:noProof/>
        </w:rPr>
        <w:instrText xml:space="preserve"> PAGEREF _Toc138411216 \h </w:instrText>
      </w:r>
      <w:r>
        <w:rPr>
          <w:noProof/>
        </w:rPr>
      </w:r>
      <w:r>
        <w:rPr>
          <w:noProof/>
        </w:rPr>
        <w:fldChar w:fldCharType="separate"/>
      </w:r>
      <w:r>
        <w:rPr>
          <w:noProof/>
        </w:rPr>
        <w:t>28</w:t>
      </w:r>
      <w:r>
        <w:rPr>
          <w:noProof/>
        </w:rPr>
        <w:fldChar w:fldCharType="end"/>
      </w:r>
    </w:p>
    <w:p w14:paraId="4CBCAE53" w14:textId="7FCCF23C" w:rsidR="00EA02A0" w:rsidRDefault="00EA02A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_Toc138411217 \h </w:instrText>
      </w:r>
      <w:r>
        <w:rPr>
          <w:noProof/>
        </w:rPr>
      </w:r>
      <w:r>
        <w:rPr>
          <w:noProof/>
        </w:rPr>
        <w:fldChar w:fldCharType="separate"/>
      </w:r>
      <w:r>
        <w:rPr>
          <w:noProof/>
        </w:rPr>
        <w:t>28</w:t>
      </w:r>
      <w:r>
        <w:rPr>
          <w:noProof/>
        </w:rPr>
        <w:fldChar w:fldCharType="end"/>
      </w:r>
    </w:p>
    <w:p w14:paraId="7D7886F5" w14:textId="515A8E95" w:rsidR="00EA02A0" w:rsidRDefault="00EA02A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NotificationData</w:t>
      </w:r>
      <w:r>
        <w:rPr>
          <w:noProof/>
        </w:rPr>
        <w:tab/>
      </w:r>
      <w:r>
        <w:rPr>
          <w:noProof/>
        </w:rPr>
        <w:fldChar w:fldCharType="begin" w:fldLock="1"/>
      </w:r>
      <w:r>
        <w:rPr>
          <w:noProof/>
        </w:rPr>
        <w:instrText xml:space="preserve"> PAGEREF _Toc138411218 \h </w:instrText>
      </w:r>
      <w:r>
        <w:rPr>
          <w:noProof/>
        </w:rPr>
      </w:r>
      <w:r>
        <w:rPr>
          <w:noProof/>
        </w:rPr>
        <w:fldChar w:fldCharType="separate"/>
      </w:r>
      <w:r>
        <w:rPr>
          <w:noProof/>
        </w:rPr>
        <w:t>28</w:t>
      </w:r>
      <w:r>
        <w:rPr>
          <w:noProof/>
        </w:rPr>
        <w:fldChar w:fldCharType="end"/>
      </w:r>
    </w:p>
    <w:p w14:paraId="13DE58EC" w14:textId="0710AD97" w:rsidR="00EA02A0" w:rsidRDefault="00EA02A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NotificationItem</w:t>
      </w:r>
      <w:r>
        <w:rPr>
          <w:noProof/>
        </w:rPr>
        <w:tab/>
      </w:r>
      <w:r>
        <w:rPr>
          <w:noProof/>
        </w:rPr>
        <w:fldChar w:fldCharType="begin" w:fldLock="1"/>
      </w:r>
      <w:r>
        <w:rPr>
          <w:noProof/>
        </w:rPr>
        <w:instrText xml:space="preserve"> PAGEREF _Toc138411219 \h </w:instrText>
      </w:r>
      <w:r>
        <w:rPr>
          <w:noProof/>
        </w:rPr>
      </w:r>
      <w:r>
        <w:rPr>
          <w:noProof/>
        </w:rPr>
        <w:fldChar w:fldCharType="separate"/>
      </w:r>
      <w:r>
        <w:rPr>
          <w:noProof/>
        </w:rPr>
        <w:t>29</w:t>
      </w:r>
      <w:r>
        <w:rPr>
          <w:noProof/>
        </w:rPr>
        <w:fldChar w:fldCharType="end"/>
      </w:r>
    </w:p>
    <w:p w14:paraId="54060936" w14:textId="2F220F7E" w:rsidR="00EA02A0" w:rsidRDefault="00EA02A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Qos</w:t>
      </w:r>
      <w:r>
        <w:rPr>
          <w:noProof/>
          <w:lang w:eastAsia="zh-CN"/>
        </w:rPr>
        <w:t>MonitoringMeasurement</w:t>
      </w:r>
      <w:r>
        <w:rPr>
          <w:noProof/>
        </w:rPr>
        <w:tab/>
      </w:r>
      <w:r>
        <w:rPr>
          <w:noProof/>
        </w:rPr>
        <w:fldChar w:fldCharType="begin" w:fldLock="1"/>
      </w:r>
      <w:r>
        <w:rPr>
          <w:noProof/>
        </w:rPr>
        <w:instrText xml:space="preserve"> PAGEREF _Toc138411220 \h </w:instrText>
      </w:r>
      <w:r>
        <w:rPr>
          <w:noProof/>
        </w:rPr>
      </w:r>
      <w:r>
        <w:rPr>
          <w:noProof/>
        </w:rPr>
        <w:fldChar w:fldCharType="separate"/>
      </w:r>
      <w:r>
        <w:rPr>
          <w:noProof/>
        </w:rPr>
        <w:t>30</w:t>
      </w:r>
      <w:r>
        <w:rPr>
          <w:noProof/>
        </w:rPr>
        <w:fldChar w:fldCharType="end"/>
      </w:r>
    </w:p>
    <w:p w14:paraId="069C2E4B" w14:textId="4A54FB75" w:rsidR="00EA02A0" w:rsidRDefault="00EA02A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UserDataUsageMeasurements</w:t>
      </w:r>
      <w:r>
        <w:rPr>
          <w:noProof/>
        </w:rPr>
        <w:tab/>
      </w:r>
      <w:r>
        <w:rPr>
          <w:noProof/>
        </w:rPr>
        <w:fldChar w:fldCharType="begin" w:fldLock="1"/>
      </w:r>
      <w:r>
        <w:rPr>
          <w:noProof/>
        </w:rPr>
        <w:instrText xml:space="preserve"> PAGEREF _Toc138411221 \h </w:instrText>
      </w:r>
      <w:r>
        <w:rPr>
          <w:noProof/>
        </w:rPr>
      </w:r>
      <w:r>
        <w:rPr>
          <w:noProof/>
        </w:rPr>
        <w:fldChar w:fldCharType="separate"/>
      </w:r>
      <w:r>
        <w:rPr>
          <w:noProof/>
        </w:rPr>
        <w:t>31</w:t>
      </w:r>
      <w:r>
        <w:rPr>
          <w:noProof/>
        </w:rPr>
        <w:fldChar w:fldCharType="end"/>
      </w:r>
    </w:p>
    <w:p w14:paraId="30A8A646" w14:textId="24B31758" w:rsidR="00EA02A0" w:rsidRDefault="00EA02A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VolumeMeasurement</w:t>
      </w:r>
      <w:r>
        <w:rPr>
          <w:noProof/>
        </w:rPr>
        <w:tab/>
      </w:r>
      <w:r>
        <w:rPr>
          <w:noProof/>
        </w:rPr>
        <w:fldChar w:fldCharType="begin" w:fldLock="1"/>
      </w:r>
      <w:r>
        <w:rPr>
          <w:noProof/>
        </w:rPr>
        <w:instrText xml:space="preserve"> PAGEREF _Toc138411222 \h </w:instrText>
      </w:r>
      <w:r>
        <w:rPr>
          <w:noProof/>
        </w:rPr>
      </w:r>
      <w:r>
        <w:rPr>
          <w:noProof/>
        </w:rPr>
        <w:fldChar w:fldCharType="separate"/>
      </w:r>
      <w:r>
        <w:rPr>
          <w:noProof/>
        </w:rPr>
        <w:t>32</w:t>
      </w:r>
      <w:r>
        <w:rPr>
          <w:noProof/>
        </w:rPr>
        <w:fldChar w:fldCharType="end"/>
      </w:r>
    </w:p>
    <w:p w14:paraId="50FF99A7" w14:textId="5DC7AF37" w:rsidR="00EA02A0" w:rsidRDefault="00EA02A0">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ThroughputMeasurement</w:t>
      </w:r>
      <w:r>
        <w:rPr>
          <w:noProof/>
        </w:rPr>
        <w:tab/>
      </w:r>
      <w:r>
        <w:rPr>
          <w:noProof/>
        </w:rPr>
        <w:fldChar w:fldCharType="begin" w:fldLock="1"/>
      </w:r>
      <w:r>
        <w:rPr>
          <w:noProof/>
        </w:rPr>
        <w:instrText xml:space="preserve"> PAGEREF _Toc138411223 \h </w:instrText>
      </w:r>
      <w:r>
        <w:rPr>
          <w:noProof/>
        </w:rPr>
      </w:r>
      <w:r>
        <w:rPr>
          <w:noProof/>
        </w:rPr>
        <w:fldChar w:fldCharType="separate"/>
      </w:r>
      <w:r>
        <w:rPr>
          <w:noProof/>
        </w:rPr>
        <w:t>32</w:t>
      </w:r>
      <w:r>
        <w:rPr>
          <w:noProof/>
        </w:rPr>
        <w:fldChar w:fldCharType="end"/>
      </w:r>
    </w:p>
    <w:p w14:paraId="78B68DC8" w14:textId="4F4858A3" w:rsidR="00EA02A0" w:rsidRDefault="00EA02A0">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ApplicationRelatedInformation</w:t>
      </w:r>
      <w:r>
        <w:rPr>
          <w:noProof/>
        </w:rPr>
        <w:tab/>
      </w:r>
      <w:r>
        <w:rPr>
          <w:noProof/>
        </w:rPr>
        <w:fldChar w:fldCharType="begin" w:fldLock="1"/>
      </w:r>
      <w:r>
        <w:rPr>
          <w:noProof/>
        </w:rPr>
        <w:instrText xml:space="preserve"> PAGEREF _Toc138411224 \h </w:instrText>
      </w:r>
      <w:r>
        <w:rPr>
          <w:noProof/>
        </w:rPr>
      </w:r>
      <w:r>
        <w:rPr>
          <w:noProof/>
        </w:rPr>
        <w:fldChar w:fldCharType="separate"/>
      </w:r>
      <w:r>
        <w:rPr>
          <w:noProof/>
        </w:rPr>
        <w:t>32</w:t>
      </w:r>
      <w:r>
        <w:rPr>
          <w:noProof/>
        </w:rPr>
        <w:fldChar w:fldCharType="end"/>
      </w:r>
    </w:p>
    <w:p w14:paraId="0E6A2400" w14:textId="31BCAE31" w:rsidR="00EA02A0" w:rsidRDefault="00EA02A0">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ThroughputStatisticMeasurement</w:t>
      </w:r>
      <w:r>
        <w:rPr>
          <w:noProof/>
        </w:rPr>
        <w:tab/>
      </w:r>
      <w:r>
        <w:rPr>
          <w:noProof/>
        </w:rPr>
        <w:fldChar w:fldCharType="begin" w:fldLock="1"/>
      </w:r>
      <w:r>
        <w:rPr>
          <w:noProof/>
        </w:rPr>
        <w:instrText xml:space="preserve"> PAGEREF _Toc138411225 \h </w:instrText>
      </w:r>
      <w:r>
        <w:rPr>
          <w:noProof/>
        </w:rPr>
      </w:r>
      <w:r>
        <w:rPr>
          <w:noProof/>
        </w:rPr>
        <w:fldChar w:fldCharType="separate"/>
      </w:r>
      <w:r>
        <w:rPr>
          <w:noProof/>
        </w:rPr>
        <w:t>33</w:t>
      </w:r>
      <w:r>
        <w:rPr>
          <w:noProof/>
        </w:rPr>
        <w:fldChar w:fldCharType="end"/>
      </w:r>
    </w:p>
    <w:p w14:paraId="18F3CEAC" w14:textId="035E1A3D" w:rsidR="00EA02A0" w:rsidRDefault="00EA02A0">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DomainInformation</w:t>
      </w:r>
      <w:r>
        <w:rPr>
          <w:noProof/>
        </w:rPr>
        <w:tab/>
      </w:r>
      <w:r>
        <w:rPr>
          <w:noProof/>
        </w:rPr>
        <w:fldChar w:fldCharType="begin" w:fldLock="1"/>
      </w:r>
      <w:r>
        <w:rPr>
          <w:noProof/>
        </w:rPr>
        <w:instrText xml:space="preserve"> PAGEREF _Toc138411226 \h </w:instrText>
      </w:r>
      <w:r>
        <w:rPr>
          <w:noProof/>
        </w:rPr>
      </w:r>
      <w:r>
        <w:rPr>
          <w:noProof/>
        </w:rPr>
        <w:fldChar w:fldCharType="separate"/>
      </w:r>
      <w:r>
        <w:rPr>
          <w:noProof/>
        </w:rPr>
        <w:t>33</w:t>
      </w:r>
      <w:r>
        <w:rPr>
          <w:noProof/>
        </w:rPr>
        <w:fldChar w:fldCharType="end"/>
      </w:r>
    </w:p>
    <w:p w14:paraId="5C4C5893" w14:textId="6C9117C6" w:rsidR="00EA02A0" w:rsidRDefault="00EA02A0">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UpfEventSubscription</w:t>
      </w:r>
      <w:r>
        <w:rPr>
          <w:noProof/>
        </w:rPr>
        <w:tab/>
      </w:r>
      <w:r>
        <w:rPr>
          <w:noProof/>
        </w:rPr>
        <w:fldChar w:fldCharType="begin" w:fldLock="1"/>
      </w:r>
      <w:r>
        <w:rPr>
          <w:noProof/>
        </w:rPr>
        <w:instrText xml:space="preserve"> PAGEREF _Toc138411227 \h </w:instrText>
      </w:r>
      <w:r>
        <w:rPr>
          <w:noProof/>
        </w:rPr>
      </w:r>
      <w:r>
        <w:rPr>
          <w:noProof/>
        </w:rPr>
        <w:fldChar w:fldCharType="separate"/>
      </w:r>
      <w:r>
        <w:rPr>
          <w:noProof/>
        </w:rPr>
        <w:t>34</w:t>
      </w:r>
      <w:r>
        <w:rPr>
          <w:noProof/>
        </w:rPr>
        <w:fldChar w:fldCharType="end"/>
      </w:r>
    </w:p>
    <w:p w14:paraId="77EEF32A" w14:textId="0013F1FE" w:rsidR="00EA02A0" w:rsidRDefault="00EA02A0">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UpfEventMode</w:t>
      </w:r>
      <w:r>
        <w:rPr>
          <w:noProof/>
        </w:rPr>
        <w:tab/>
      </w:r>
      <w:r>
        <w:rPr>
          <w:noProof/>
        </w:rPr>
        <w:fldChar w:fldCharType="begin" w:fldLock="1"/>
      </w:r>
      <w:r>
        <w:rPr>
          <w:noProof/>
        </w:rPr>
        <w:instrText xml:space="preserve"> PAGEREF _Toc138411228 \h </w:instrText>
      </w:r>
      <w:r>
        <w:rPr>
          <w:noProof/>
        </w:rPr>
      </w:r>
      <w:r>
        <w:rPr>
          <w:noProof/>
        </w:rPr>
        <w:fldChar w:fldCharType="separate"/>
      </w:r>
      <w:r>
        <w:rPr>
          <w:noProof/>
        </w:rPr>
        <w:t>35</w:t>
      </w:r>
      <w:r>
        <w:rPr>
          <w:noProof/>
        </w:rPr>
        <w:fldChar w:fldCharType="end"/>
      </w:r>
    </w:p>
    <w:p w14:paraId="24F38473" w14:textId="7A131C0E" w:rsidR="00EA02A0" w:rsidRDefault="00EA02A0">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UpfEvent</w:t>
      </w:r>
      <w:r>
        <w:rPr>
          <w:noProof/>
        </w:rPr>
        <w:tab/>
      </w:r>
      <w:r>
        <w:rPr>
          <w:noProof/>
        </w:rPr>
        <w:fldChar w:fldCharType="begin" w:fldLock="1"/>
      </w:r>
      <w:r>
        <w:rPr>
          <w:noProof/>
        </w:rPr>
        <w:instrText xml:space="preserve"> PAGEREF _Toc138411229 \h </w:instrText>
      </w:r>
      <w:r>
        <w:rPr>
          <w:noProof/>
        </w:rPr>
      </w:r>
      <w:r>
        <w:rPr>
          <w:noProof/>
        </w:rPr>
        <w:fldChar w:fldCharType="separate"/>
      </w:r>
      <w:r>
        <w:rPr>
          <w:noProof/>
        </w:rPr>
        <w:t>37</w:t>
      </w:r>
      <w:r>
        <w:rPr>
          <w:noProof/>
        </w:rPr>
        <w:fldChar w:fldCharType="end"/>
      </w:r>
    </w:p>
    <w:p w14:paraId="2D2D02B9" w14:textId="5F1FE0E8" w:rsidR="00EA02A0" w:rsidRDefault="00EA02A0">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CreateEventSubscription</w:t>
      </w:r>
      <w:r>
        <w:rPr>
          <w:noProof/>
        </w:rPr>
        <w:tab/>
      </w:r>
      <w:r>
        <w:rPr>
          <w:noProof/>
        </w:rPr>
        <w:fldChar w:fldCharType="begin" w:fldLock="1"/>
      </w:r>
      <w:r>
        <w:rPr>
          <w:noProof/>
        </w:rPr>
        <w:instrText xml:space="preserve"> PAGEREF _Toc138411230 \h </w:instrText>
      </w:r>
      <w:r>
        <w:rPr>
          <w:noProof/>
        </w:rPr>
      </w:r>
      <w:r>
        <w:rPr>
          <w:noProof/>
        </w:rPr>
        <w:fldChar w:fldCharType="separate"/>
      </w:r>
      <w:r>
        <w:rPr>
          <w:noProof/>
        </w:rPr>
        <w:t>37</w:t>
      </w:r>
      <w:r>
        <w:rPr>
          <w:noProof/>
        </w:rPr>
        <w:fldChar w:fldCharType="end"/>
      </w:r>
    </w:p>
    <w:p w14:paraId="32CE4FF8" w14:textId="1543F881" w:rsidR="00EA02A0" w:rsidRDefault="00EA02A0">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CreatedEventSubscription</w:t>
      </w:r>
      <w:r>
        <w:rPr>
          <w:noProof/>
        </w:rPr>
        <w:tab/>
      </w:r>
      <w:r>
        <w:rPr>
          <w:noProof/>
        </w:rPr>
        <w:fldChar w:fldCharType="begin" w:fldLock="1"/>
      </w:r>
      <w:r>
        <w:rPr>
          <w:noProof/>
        </w:rPr>
        <w:instrText xml:space="preserve"> PAGEREF _Toc138411231 \h </w:instrText>
      </w:r>
      <w:r>
        <w:rPr>
          <w:noProof/>
        </w:rPr>
      </w:r>
      <w:r>
        <w:rPr>
          <w:noProof/>
        </w:rPr>
        <w:fldChar w:fldCharType="separate"/>
      </w:r>
      <w:r>
        <w:rPr>
          <w:noProof/>
        </w:rPr>
        <w:t>38</w:t>
      </w:r>
      <w:r>
        <w:rPr>
          <w:noProof/>
        </w:rPr>
        <w:fldChar w:fldCharType="end"/>
      </w:r>
    </w:p>
    <w:p w14:paraId="2FDEB1FD" w14:textId="3975529F" w:rsidR="00EA02A0" w:rsidRDefault="00EA02A0">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ReportingSuggestionInformation</w:t>
      </w:r>
      <w:r>
        <w:rPr>
          <w:noProof/>
        </w:rPr>
        <w:tab/>
      </w:r>
      <w:r>
        <w:rPr>
          <w:noProof/>
        </w:rPr>
        <w:fldChar w:fldCharType="begin" w:fldLock="1"/>
      </w:r>
      <w:r>
        <w:rPr>
          <w:noProof/>
        </w:rPr>
        <w:instrText xml:space="preserve"> PAGEREF _Toc138411232 \h </w:instrText>
      </w:r>
      <w:r>
        <w:rPr>
          <w:noProof/>
        </w:rPr>
      </w:r>
      <w:r>
        <w:rPr>
          <w:noProof/>
        </w:rPr>
        <w:fldChar w:fldCharType="separate"/>
      </w:r>
      <w:r>
        <w:rPr>
          <w:noProof/>
        </w:rPr>
        <w:t>38</w:t>
      </w:r>
      <w:r>
        <w:rPr>
          <w:noProof/>
        </w:rPr>
        <w:fldChar w:fldCharType="end"/>
      </w:r>
    </w:p>
    <w:p w14:paraId="0D5F0909" w14:textId="5BD4795F" w:rsidR="00EA02A0" w:rsidRDefault="00EA02A0">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TscManagementInfo</w:t>
      </w:r>
      <w:r>
        <w:rPr>
          <w:noProof/>
        </w:rPr>
        <w:tab/>
      </w:r>
      <w:r>
        <w:rPr>
          <w:noProof/>
        </w:rPr>
        <w:fldChar w:fldCharType="begin" w:fldLock="1"/>
      </w:r>
      <w:r>
        <w:rPr>
          <w:noProof/>
        </w:rPr>
        <w:instrText xml:space="preserve"> PAGEREF _Toc138411233 \h </w:instrText>
      </w:r>
      <w:r>
        <w:rPr>
          <w:noProof/>
        </w:rPr>
      </w:r>
      <w:r>
        <w:rPr>
          <w:noProof/>
        </w:rPr>
        <w:fldChar w:fldCharType="separate"/>
      </w:r>
      <w:r>
        <w:rPr>
          <w:noProof/>
        </w:rPr>
        <w:t>38</w:t>
      </w:r>
      <w:r>
        <w:rPr>
          <w:noProof/>
        </w:rPr>
        <w:fldChar w:fldCharType="end"/>
      </w:r>
    </w:p>
    <w:p w14:paraId="11EA54BF" w14:textId="6FE1A062" w:rsidR="00EA02A0" w:rsidRDefault="00EA02A0">
      <w:pPr>
        <w:pStyle w:val="TOC4"/>
        <w:rPr>
          <w:rFonts w:asciiTheme="minorHAnsi" w:eastAsiaTheme="minorEastAsia" w:hAnsiTheme="minorHAnsi" w:cstheme="minorBidi"/>
          <w:noProof/>
          <w:sz w:val="22"/>
          <w:szCs w:val="22"/>
          <w:lang w:eastAsia="en-GB"/>
        </w:rPr>
      </w:pPr>
      <w:r w:rsidRPr="00506984">
        <w:rPr>
          <w:noProof/>
          <w:lang w:val="en-US"/>
        </w:rPr>
        <w:t>6.1.6.3</w:t>
      </w:r>
      <w:r>
        <w:rPr>
          <w:rFonts w:asciiTheme="minorHAnsi" w:eastAsiaTheme="minorEastAsia" w:hAnsiTheme="minorHAnsi" w:cstheme="minorBidi"/>
          <w:noProof/>
          <w:sz w:val="22"/>
          <w:szCs w:val="22"/>
          <w:lang w:eastAsia="en-GB"/>
        </w:rPr>
        <w:tab/>
      </w:r>
      <w:r w:rsidRPr="00506984">
        <w:rPr>
          <w:noProof/>
          <w:lang w:val="en-US"/>
        </w:rPr>
        <w:t>Simple data types and enumerations</w:t>
      </w:r>
      <w:r>
        <w:rPr>
          <w:noProof/>
        </w:rPr>
        <w:tab/>
      </w:r>
      <w:r>
        <w:rPr>
          <w:noProof/>
        </w:rPr>
        <w:fldChar w:fldCharType="begin" w:fldLock="1"/>
      </w:r>
      <w:r>
        <w:rPr>
          <w:noProof/>
        </w:rPr>
        <w:instrText xml:space="preserve"> PAGEREF _Toc138411234 \h </w:instrText>
      </w:r>
      <w:r>
        <w:rPr>
          <w:noProof/>
        </w:rPr>
      </w:r>
      <w:r>
        <w:rPr>
          <w:noProof/>
        </w:rPr>
        <w:fldChar w:fldCharType="separate"/>
      </w:r>
      <w:r>
        <w:rPr>
          <w:noProof/>
        </w:rPr>
        <w:t>38</w:t>
      </w:r>
      <w:r>
        <w:rPr>
          <w:noProof/>
        </w:rPr>
        <w:fldChar w:fldCharType="end"/>
      </w:r>
    </w:p>
    <w:p w14:paraId="65C1D8E2" w14:textId="035BA6EA" w:rsidR="00EA02A0" w:rsidRDefault="00EA02A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_Toc138411235 \h </w:instrText>
      </w:r>
      <w:r>
        <w:rPr>
          <w:noProof/>
        </w:rPr>
      </w:r>
      <w:r>
        <w:rPr>
          <w:noProof/>
        </w:rPr>
        <w:fldChar w:fldCharType="separate"/>
      </w:r>
      <w:r>
        <w:rPr>
          <w:noProof/>
        </w:rPr>
        <w:t>38</w:t>
      </w:r>
      <w:r>
        <w:rPr>
          <w:noProof/>
        </w:rPr>
        <w:fldChar w:fldCharType="end"/>
      </w:r>
    </w:p>
    <w:p w14:paraId="58AA4A77" w14:textId="5B59C865" w:rsidR="00EA02A0" w:rsidRDefault="00EA02A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_Toc138411236 \h </w:instrText>
      </w:r>
      <w:r>
        <w:rPr>
          <w:noProof/>
        </w:rPr>
      </w:r>
      <w:r>
        <w:rPr>
          <w:noProof/>
        </w:rPr>
        <w:fldChar w:fldCharType="separate"/>
      </w:r>
      <w:r>
        <w:rPr>
          <w:noProof/>
        </w:rPr>
        <w:t>38</w:t>
      </w:r>
      <w:r>
        <w:rPr>
          <w:noProof/>
        </w:rPr>
        <w:fldChar w:fldCharType="end"/>
      </w:r>
    </w:p>
    <w:p w14:paraId="17F79472" w14:textId="55101B68" w:rsidR="00EA02A0" w:rsidRDefault="00EA02A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EventType</w:t>
      </w:r>
      <w:r>
        <w:rPr>
          <w:noProof/>
        </w:rPr>
        <w:tab/>
      </w:r>
      <w:r>
        <w:rPr>
          <w:noProof/>
        </w:rPr>
        <w:fldChar w:fldCharType="begin" w:fldLock="1"/>
      </w:r>
      <w:r>
        <w:rPr>
          <w:noProof/>
        </w:rPr>
        <w:instrText xml:space="preserve"> PAGEREF _Toc138411237 \h </w:instrText>
      </w:r>
      <w:r>
        <w:rPr>
          <w:noProof/>
        </w:rPr>
      </w:r>
      <w:r>
        <w:rPr>
          <w:noProof/>
        </w:rPr>
        <w:fldChar w:fldCharType="separate"/>
      </w:r>
      <w:r>
        <w:rPr>
          <w:noProof/>
        </w:rPr>
        <w:t>39</w:t>
      </w:r>
      <w:r>
        <w:rPr>
          <w:noProof/>
        </w:rPr>
        <w:fldChar w:fldCharType="end"/>
      </w:r>
    </w:p>
    <w:p w14:paraId="10068B65" w14:textId="1765B457" w:rsidR="00EA02A0" w:rsidRDefault="00EA02A0">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UpfEventTrigger</w:t>
      </w:r>
      <w:r>
        <w:rPr>
          <w:noProof/>
        </w:rPr>
        <w:tab/>
      </w:r>
      <w:r>
        <w:rPr>
          <w:noProof/>
        </w:rPr>
        <w:fldChar w:fldCharType="begin" w:fldLock="1"/>
      </w:r>
      <w:r>
        <w:rPr>
          <w:noProof/>
        </w:rPr>
        <w:instrText xml:space="preserve"> PAGEREF _Toc138411238 \h </w:instrText>
      </w:r>
      <w:r>
        <w:rPr>
          <w:noProof/>
        </w:rPr>
      </w:r>
      <w:r>
        <w:rPr>
          <w:noProof/>
        </w:rPr>
        <w:fldChar w:fldCharType="separate"/>
      </w:r>
      <w:r>
        <w:rPr>
          <w:noProof/>
        </w:rPr>
        <w:t>39</w:t>
      </w:r>
      <w:r>
        <w:rPr>
          <w:noProof/>
        </w:rPr>
        <w:fldChar w:fldCharType="end"/>
      </w:r>
    </w:p>
    <w:p w14:paraId="661E5B16" w14:textId="0C5C1C55" w:rsidR="00EA02A0" w:rsidRDefault="00EA02A0">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MeasurementType</w:t>
      </w:r>
      <w:r>
        <w:rPr>
          <w:noProof/>
        </w:rPr>
        <w:tab/>
      </w:r>
      <w:r>
        <w:rPr>
          <w:noProof/>
        </w:rPr>
        <w:fldChar w:fldCharType="begin" w:fldLock="1"/>
      </w:r>
      <w:r>
        <w:rPr>
          <w:noProof/>
        </w:rPr>
        <w:instrText xml:space="preserve"> PAGEREF _Toc138411239 \h </w:instrText>
      </w:r>
      <w:r>
        <w:rPr>
          <w:noProof/>
        </w:rPr>
      </w:r>
      <w:r>
        <w:rPr>
          <w:noProof/>
        </w:rPr>
        <w:fldChar w:fldCharType="separate"/>
      </w:r>
      <w:r>
        <w:rPr>
          <w:noProof/>
        </w:rPr>
        <w:t>39</w:t>
      </w:r>
      <w:r>
        <w:rPr>
          <w:noProof/>
        </w:rPr>
        <w:fldChar w:fldCharType="end"/>
      </w:r>
    </w:p>
    <w:p w14:paraId="35993A14" w14:textId="72BE931D" w:rsidR="00EA02A0" w:rsidRDefault="00EA02A0">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Enumeration: GranularityOfMeasurement</w:t>
      </w:r>
      <w:r>
        <w:rPr>
          <w:noProof/>
        </w:rPr>
        <w:tab/>
      </w:r>
      <w:r>
        <w:rPr>
          <w:noProof/>
        </w:rPr>
        <w:fldChar w:fldCharType="begin" w:fldLock="1"/>
      </w:r>
      <w:r>
        <w:rPr>
          <w:noProof/>
        </w:rPr>
        <w:instrText xml:space="preserve"> PAGEREF _Toc138411240 \h </w:instrText>
      </w:r>
      <w:r>
        <w:rPr>
          <w:noProof/>
        </w:rPr>
      </w:r>
      <w:r>
        <w:rPr>
          <w:noProof/>
        </w:rPr>
        <w:fldChar w:fldCharType="separate"/>
      </w:r>
      <w:r>
        <w:rPr>
          <w:noProof/>
        </w:rPr>
        <w:t>40</w:t>
      </w:r>
      <w:r>
        <w:rPr>
          <w:noProof/>
        </w:rPr>
        <w:fldChar w:fldCharType="end"/>
      </w:r>
    </w:p>
    <w:p w14:paraId="5255D7FF" w14:textId="35DB8F15" w:rsidR="00EA02A0" w:rsidRDefault="00EA02A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_Toc138411241 \h </w:instrText>
      </w:r>
      <w:r>
        <w:rPr>
          <w:noProof/>
        </w:rPr>
      </w:r>
      <w:r>
        <w:rPr>
          <w:noProof/>
        </w:rPr>
        <w:fldChar w:fldCharType="separate"/>
      </w:r>
      <w:r>
        <w:rPr>
          <w:noProof/>
        </w:rPr>
        <w:t>40</w:t>
      </w:r>
      <w:r>
        <w:rPr>
          <w:noProof/>
        </w:rPr>
        <w:fldChar w:fldCharType="end"/>
      </w:r>
    </w:p>
    <w:p w14:paraId="424C3D75" w14:textId="4A05F985" w:rsidR="00EA02A0" w:rsidRDefault="00EA02A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_Toc138411242 \h </w:instrText>
      </w:r>
      <w:r>
        <w:rPr>
          <w:noProof/>
        </w:rPr>
      </w:r>
      <w:r>
        <w:rPr>
          <w:noProof/>
        </w:rPr>
        <w:fldChar w:fldCharType="separate"/>
      </w:r>
      <w:r>
        <w:rPr>
          <w:noProof/>
        </w:rPr>
        <w:t>40</w:t>
      </w:r>
      <w:r>
        <w:rPr>
          <w:noProof/>
        </w:rPr>
        <w:fldChar w:fldCharType="end"/>
      </w:r>
    </w:p>
    <w:p w14:paraId="01DE99F5" w14:textId="301C9A6D" w:rsidR="00EA02A0" w:rsidRDefault="00EA02A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_Toc138411243 \h </w:instrText>
      </w:r>
      <w:r>
        <w:rPr>
          <w:noProof/>
        </w:rPr>
      </w:r>
      <w:r>
        <w:rPr>
          <w:noProof/>
        </w:rPr>
        <w:fldChar w:fldCharType="separate"/>
      </w:r>
      <w:r>
        <w:rPr>
          <w:noProof/>
        </w:rPr>
        <w:t>40</w:t>
      </w:r>
      <w:r>
        <w:rPr>
          <w:noProof/>
        </w:rPr>
        <w:fldChar w:fldCharType="end"/>
      </w:r>
    </w:p>
    <w:p w14:paraId="53C5076C" w14:textId="1B231E76" w:rsidR="00EA02A0" w:rsidRDefault="00EA02A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_Toc138411244 \h </w:instrText>
      </w:r>
      <w:r>
        <w:rPr>
          <w:noProof/>
        </w:rPr>
      </w:r>
      <w:r>
        <w:rPr>
          <w:noProof/>
        </w:rPr>
        <w:fldChar w:fldCharType="separate"/>
      </w:r>
      <w:r>
        <w:rPr>
          <w:noProof/>
        </w:rPr>
        <w:t>40</w:t>
      </w:r>
      <w:r>
        <w:rPr>
          <w:noProof/>
        </w:rPr>
        <w:fldChar w:fldCharType="end"/>
      </w:r>
    </w:p>
    <w:p w14:paraId="48BA95A6" w14:textId="6D99B034" w:rsidR="00EA02A0" w:rsidRDefault="00EA02A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_Toc138411245 \h </w:instrText>
      </w:r>
      <w:r>
        <w:rPr>
          <w:noProof/>
        </w:rPr>
      </w:r>
      <w:r>
        <w:rPr>
          <w:noProof/>
        </w:rPr>
        <w:fldChar w:fldCharType="separate"/>
      </w:r>
      <w:r>
        <w:rPr>
          <w:noProof/>
        </w:rPr>
        <w:t>40</w:t>
      </w:r>
      <w:r>
        <w:rPr>
          <w:noProof/>
        </w:rPr>
        <w:fldChar w:fldCharType="end"/>
      </w:r>
    </w:p>
    <w:p w14:paraId="390BE2DD" w14:textId="51B2FCB3" w:rsidR="00EA02A0" w:rsidRDefault="00EA02A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_Toc138411246 \h </w:instrText>
      </w:r>
      <w:r>
        <w:rPr>
          <w:noProof/>
        </w:rPr>
      </w:r>
      <w:r>
        <w:rPr>
          <w:noProof/>
        </w:rPr>
        <w:fldChar w:fldCharType="separate"/>
      </w:r>
      <w:r>
        <w:rPr>
          <w:noProof/>
        </w:rPr>
        <w:t>41</w:t>
      </w:r>
      <w:r>
        <w:rPr>
          <w:noProof/>
        </w:rPr>
        <w:fldChar w:fldCharType="end"/>
      </w:r>
    </w:p>
    <w:p w14:paraId="180AFECC" w14:textId="241316C9" w:rsidR="00EA02A0" w:rsidRDefault="00EA02A0">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_Toc138411247 \h </w:instrText>
      </w:r>
      <w:r>
        <w:rPr>
          <w:noProof/>
        </w:rPr>
      </w:r>
      <w:r>
        <w:rPr>
          <w:noProof/>
        </w:rPr>
        <w:fldChar w:fldCharType="separate"/>
      </w:r>
      <w:r>
        <w:rPr>
          <w:noProof/>
        </w:rPr>
        <w:t>41</w:t>
      </w:r>
      <w:r>
        <w:rPr>
          <w:noProof/>
        </w:rPr>
        <w:fldChar w:fldCharType="end"/>
      </w:r>
    </w:p>
    <w:p w14:paraId="78DD88A9" w14:textId="73354A84" w:rsidR="00EA02A0" w:rsidRDefault="00EA02A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_Toc138411248 \h </w:instrText>
      </w:r>
      <w:r>
        <w:rPr>
          <w:noProof/>
        </w:rPr>
      </w:r>
      <w:r>
        <w:rPr>
          <w:noProof/>
        </w:rPr>
        <w:fldChar w:fldCharType="separate"/>
      </w:r>
      <w:r>
        <w:rPr>
          <w:noProof/>
        </w:rPr>
        <w:t>41</w:t>
      </w:r>
      <w:r>
        <w:rPr>
          <w:noProof/>
        </w:rPr>
        <w:fldChar w:fldCharType="end"/>
      </w:r>
    </w:p>
    <w:p w14:paraId="65D0B035" w14:textId="69F143B5" w:rsidR="00EA02A0" w:rsidRDefault="00EA02A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_Toc138411249 \h </w:instrText>
      </w:r>
      <w:r>
        <w:rPr>
          <w:noProof/>
        </w:rPr>
      </w:r>
      <w:r>
        <w:rPr>
          <w:noProof/>
        </w:rPr>
        <w:fldChar w:fldCharType="separate"/>
      </w:r>
      <w:r>
        <w:rPr>
          <w:noProof/>
        </w:rPr>
        <w:t>41</w:t>
      </w:r>
      <w:r>
        <w:rPr>
          <w:noProof/>
        </w:rPr>
        <w:fldChar w:fldCharType="end"/>
      </w:r>
    </w:p>
    <w:p w14:paraId="1204C1FD" w14:textId="344F4B02" w:rsidR="00EA02A0" w:rsidRDefault="00EA02A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_Toc138411250 \h </w:instrText>
      </w:r>
      <w:r>
        <w:rPr>
          <w:noProof/>
        </w:rPr>
      </w:r>
      <w:r>
        <w:rPr>
          <w:noProof/>
        </w:rPr>
        <w:fldChar w:fldCharType="separate"/>
      </w:r>
      <w:r>
        <w:rPr>
          <w:noProof/>
        </w:rPr>
        <w:t>41</w:t>
      </w:r>
      <w:r>
        <w:rPr>
          <w:noProof/>
        </w:rPr>
        <w:fldChar w:fldCharType="end"/>
      </w:r>
    </w:p>
    <w:p w14:paraId="5B92CD7E" w14:textId="2577E593" w:rsidR="00EA02A0" w:rsidRDefault="00EA02A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_Toc138411251 \h </w:instrText>
      </w:r>
      <w:r>
        <w:rPr>
          <w:noProof/>
        </w:rPr>
      </w:r>
      <w:r>
        <w:rPr>
          <w:noProof/>
        </w:rPr>
        <w:fldChar w:fldCharType="separate"/>
      </w:r>
      <w:r>
        <w:rPr>
          <w:noProof/>
        </w:rPr>
        <w:t>42</w:t>
      </w:r>
      <w:r>
        <w:rPr>
          <w:noProof/>
        </w:rPr>
        <w:fldChar w:fldCharType="end"/>
      </w:r>
    </w:p>
    <w:p w14:paraId="29E238A9" w14:textId="7C9AD8CB" w:rsidR="00EA02A0" w:rsidRDefault="00EA02A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_Toc138411252 \h </w:instrText>
      </w:r>
      <w:r>
        <w:rPr>
          <w:noProof/>
        </w:rPr>
      </w:r>
      <w:r>
        <w:rPr>
          <w:noProof/>
        </w:rPr>
        <w:fldChar w:fldCharType="separate"/>
      </w:r>
      <w:r>
        <w:rPr>
          <w:noProof/>
        </w:rPr>
        <w:t>42</w:t>
      </w:r>
      <w:r>
        <w:rPr>
          <w:noProof/>
        </w:rPr>
        <w:fldChar w:fldCharType="end"/>
      </w:r>
    </w:p>
    <w:p w14:paraId="66A475B9" w14:textId="23F4AAA2" w:rsidR="00EA02A0" w:rsidRDefault="00EA02A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_Toc138411253 \h </w:instrText>
      </w:r>
      <w:r>
        <w:rPr>
          <w:noProof/>
        </w:rPr>
      </w:r>
      <w:r>
        <w:rPr>
          <w:noProof/>
        </w:rPr>
        <w:fldChar w:fldCharType="separate"/>
      </w:r>
      <w:r>
        <w:rPr>
          <w:noProof/>
        </w:rPr>
        <w:t>42</w:t>
      </w:r>
      <w:r>
        <w:rPr>
          <w:noProof/>
        </w:rPr>
        <w:fldChar w:fldCharType="end"/>
      </w:r>
    </w:p>
    <w:p w14:paraId="4E451B3D" w14:textId="5F40AB6C" w:rsidR="00EA02A0" w:rsidRDefault="00EA02A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_Toc138411254 \h </w:instrText>
      </w:r>
      <w:r>
        <w:rPr>
          <w:noProof/>
        </w:rPr>
      </w:r>
      <w:r>
        <w:rPr>
          <w:noProof/>
        </w:rPr>
        <w:fldChar w:fldCharType="separate"/>
      </w:r>
      <w:r>
        <w:rPr>
          <w:noProof/>
        </w:rPr>
        <w:t>42</w:t>
      </w:r>
      <w:r>
        <w:rPr>
          <w:noProof/>
        </w:rPr>
        <w:fldChar w:fldCharType="end"/>
      </w:r>
    </w:p>
    <w:p w14:paraId="4C32D59E" w14:textId="09CC7B9A" w:rsidR="00EA02A0" w:rsidRDefault="00EA02A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_Toc138411255 \h </w:instrText>
      </w:r>
      <w:r>
        <w:rPr>
          <w:noProof/>
        </w:rPr>
      </w:r>
      <w:r>
        <w:rPr>
          <w:noProof/>
        </w:rPr>
        <w:fldChar w:fldCharType="separate"/>
      </w:r>
      <w:r>
        <w:rPr>
          <w:noProof/>
        </w:rPr>
        <w:t>42</w:t>
      </w:r>
      <w:r>
        <w:rPr>
          <w:noProof/>
        </w:rPr>
        <w:fldChar w:fldCharType="end"/>
      </w:r>
    </w:p>
    <w:p w14:paraId="5539DBCC" w14:textId="79B9CA9C" w:rsidR="00EA02A0" w:rsidRDefault="00EA02A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_Toc138411256 \h </w:instrText>
      </w:r>
      <w:r>
        <w:rPr>
          <w:noProof/>
        </w:rPr>
      </w:r>
      <w:r>
        <w:rPr>
          <w:noProof/>
        </w:rPr>
        <w:fldChar w:fldCharType="separate"/>
      </w:r>
      <w:r>
        <w:rPr>
          <w:noProof/>
        </w:rPr>
        <w:t>42</w:t>
      </w:r>
      <w:r>
        <w:rPr>
          <w:noProof/>
        </w:rPr>
        <w:fldChar w:fldCharType="end"/>
      </w:r>
    </w:p>
    <w:p w14:paraId="27B2134D" w14:textId="598FAC64" w:rsidR="00EA02A0" w:rsidRDefault="00EA02A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UE IP Address Info</w:t>
      </w:r>
      <w:r>
        <w:rPr>
          <w:noProof/>
        </w:rPr>
        <w:tab/>
      </w:r>
      <w:r>
        <w:rPr>
          <w:noProof/>
        </w:rPr>
        <w:fldChar w:fldCharType="begin" w:fldLock="1"/>
      </w:r>
      <w:r>
        <w:rPr>
          <w:noProof/>
        </w:rPr>
        <w:instrText xml:space="preserve"> PAGEREF _Toc138411257 \h </w:instrText>
      </w:r>
      <w:r>
        <w:rPr>
          <w:noProof/>
        </w:rPr>
      </w:r>
      <w:r>
        <w:rPr>
          <w:noProof/>
        </w:rPr>
        <w:fldChar w:fldCharType="separate"/>
      </w:r>
      <w:r>
        <w:rPr>
          <w:noProof/>
        </w:rPr>
        <w:t>42</w:t>
      </w:r>
      <w:r>
        <w:rPr>
          <w:noProof/>
        </w:rPr>
        <w:fldChar w:fldCharType="end"/>
      </w:r>
    </w:p>
    <w:p w14:paraId="759B43EA" w14:textId="2BD666CF" w:rsidR="00EA02A0" w:rsidRDefault="00EA02A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_Toc138411258 \h </w:instrText>
      </w:r>
      <w:r>
        <w:rPr>
          <w:noProof/>
        </w:rPr>
      </w:r>
      <w:r>
        <w:rPr>
          <w:noProof/>
        </w:rPr>
        <w:fldChar w:fldCharType="separate"/>
      </w:r>
      <w:r>
        <w:rPr>
          <w:noProof/>
        </w:rPr>
        <w:t>42</w:t>
      </w:r>
      <w:r>
        <w:rPr>
          <w:noProof/>
        </w:rPr>
        <w:fldChar w:fldCharType="end"/>
      </w:r>
    </w:p>
    <w:p w14:paraId="60896B21" w14:textId="2E31C275" w:rsidR="00EA02A0" w:rsidRDefault="00EA02A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_Toc138411259 \h </w:instrText>
      </w:r>
      <w:r>
        <w:rPr>
          <w:noProof/>
        </w:rPr>
      </w:r>
      <w:r>
        <w:rPr>
          <w:noProof/>
        </w:rPr>
        <w:fldChar w:fldCharType="separate"/>
      </w:r>
      <w:r>
        <w:rPr>
          <w:noProof/>
        </w:rPr>
        <w:t>43</w:t>
      </w:r>
      <w:r>
        <w:rPr>
          <w:noProof/>
        </w:rPr>
        <w:fldChar w:fldCharType="end"/>
      </w:r>
    </w:p>
    <w:p w14:paraId="12DFCC66" w14:textId="1342C294" w:rsidR="00EA02A0" w:rsidRDefault="00EA02A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_Toc138411260 \h </w:instrText>
      </w:r>
      <w:r>
        <w:rPr>
          <w:noProof/>
        </w:rPr>
      </w:r>
      <w:r>
        <w:rPr>
          <w:noProof/>
        </w:rPr>
        <w:fldChar w:fldCharType="separate"/>
      </w:r>
      <w:r>
        <w:rPr>
          <w:noProof/>
        </w:rPr>
        <w:t>43</w:t>
      </w:r>
      <w:r>
        <w:rPr>
          <w:noProof/>
        </w:rPr>
        <w:fldChar w:fldCharType="end"/>
      </w:r>
    </w:p>
    <w:p w14:paraId="2EB11EC0" w14:textId="5006F0A6" w:rsidR="00EA02A0" w:rsidRDefault="00EA02A0">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_Toc138411261 \h </w:instrText>
      </w:r>
      <w:r>
        <w:rPr>
          <w:noProof/>
        </w:rPr>
      </w:r>
      <w:r>
        <w:rPr>
          <w:noProof/>
        </w:rPr>
        <w:fldChar w:fldCharType="separate"/>
      </w:r>
      <w:r>
        <w:rPr>
          <w:noProof/>
        </w:rPr>
        <w:t>44</w:t>
      </w:r>
      <w:r>
        <w:rPr>
          <w:noProof/>
        </w:rPr>
        <w:fldChar w:fldCharType="end"/>
      </w:r>
    </w:p>
    <w:p w14:paraId="5BF58058" w14:textId="519756B0" w:rsidR="00EA02A0" w:rsidRDefault="00EA02A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_Toc138411262 \h </w:instrText>
      </w:r>
      <w:r>
        <w:rPr>
          <w:noProof/>
        </w:rPr>
      </w:r>
      <w:r>
        <w:rPr>
          <w:noProof/>
        </w:rPr>
        <w:fldChar w:fldCharType="separate"/>
      </w:r>
      <w:r>
        <w:rPr>
          <w:noProof/>
        </w:rPr>
        <w:t>44</w:t>
      </w:r>
      <w:r>
        <w:rPr>
          <w:noProof/>
        </w:rPr>
        <w:fldChar w:fldCharType="end"/>
      </w:r>
    </w:p>
    <w:p w14:paraId="74498C94" w14:textId="2D7356E7" w:rsidR="00EA02A0" w:rsidRDefault="00EA02A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_Toc138411263 \h </w:instrText>
      </w:r>
      <w:r>
        <w:rPr>
          <w:noProof/>
        </w:rPr>
      </w:r>
      <w:r>
        <w:rPr>
          <w:noProof/>
        </w:rPr>
        <w:fldChar w:fldCharType="separate"/>
      </w:r>
      <w:r>
        <w:rPr>
          <w:noProof/>
        </w:rPr>
        <w:t>44</w:t>
      </w:r>
      <w:r>
        <w:rPr>
          <w:noProof/>
        </w:rPr>
        <w:fldChar w:fldCharType="end"/>
      </w:r>
    </w:p>
    <w:p w14:paraId="44A2F716" w14:textId="47D0820C" w:rsidR="00EA02A0" w:rsidRDefault="00EA02A0">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_Toc138411264 \h </w:instrText>
      </w:r>
      <w:r>
        <w:rPr>
          <w:noProof/>
        </w:rPr>
      </w:r>
      <w:r>
        <w:rPr>
          <w:noProof/>
        </w:rPr>
        <w:fldChar w:fldCharType="separate"/>
      </w:r>
      <w:r>
        <w:rPr>
          <w:noProof/>
        </w:rPr>
        <w:t>44</w:t>
      </w:r>
      <w:r>
        <w:rPr>
          <w:noProof/>
        </w:rPr>
        <w:fldChar w:fldCharType="end"/>
      </w:r>
    </w:p>
    <w:p w14:paraId="3AEDE16E" w14:textId="5E53CC2C" w:rsidR="00EA02A0" w:rsidRDefault="00EA02A0">
      <w:pPr>
        <w:pStyle w:val="TOC3"/>
        <w:rPr>
          <w:rFonts w:asciiTheme="minorHAnsi" w:eastAsiaTheme="minorEastAsia" w:hAnsiTheme="minorHAnsi" w:cstheme="minorBidi"/>
          <w:noProof/>
          <w:sz w:val="22"/>
          <w:szCs w:val="22"/>
          <w:lang w:eastAsia="en-GB"/>
        </w:rPr>
      </w:pPr>
      <w:r>
        <w:rPr>
          <w:noProof/>
        </w:rPr>
        <w:lastRenderedPageBreak/>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_Toc138411265 \h </w:instrText>
      </w:r>
      <w:r>
        <w:rPr>
          <w:noProof/>
        </w:rPr>
      </w:r>
      <w:r>
        <w:rPr>
          <w:noProof/>
        </w:rPr>
        <w:fldChar w:fldCharType="separate"/>
      </w:r>
      <w:r>
        <w:rPr>
          <w:noProof/>
        </w:rPr>
        <w:t>45</w:t>
      </w:r>
      <w:r>
        <w:rPr>
          <w:noProof/>
        </w:rPr>
        <w:fldChar w:fldCharType="end"/>
      </w:r>
    </w:p>
    <w:p w14:paraId="52EE1C04" w14:textId="346C04A3" w:rsidR="00EA02A0" w:rsidRDefault="00EA02A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_Toc138411266 \h </w:instrText>
      </w:r>
      <w:r>
        <w:rPr>
          <w:noProof/>
        </w:rPr>
      </w:r>
      <w:r>
        <w:rPr>
          <w:noProof/>
        </w:rPr>
        <w:fldChar w:fldCharType="separate"/>
      </w:r>
      <w:r>
        <w:rPr>
          <w:noProof/>
        </w:rPr>
        <w:t>45</w:t>
      </w:r>
      <w:r>
        <w:rPr>
          <w:noProof/>
        </w:rPr>
        <w:fldChar w:fldCharType="end"/>
      </w:r>
    </w:p>
    <w:p w14:paraId="13B5A43E" w14:textId="2224BC2F" w:rsidR="00EA02A0" w:rsidRDefault="00EA02A0">
      <w:pPr>
        <w:pStyle w:val="TOC4"/>
        <w:rPr>
          <w:rFonts w:asciiTheme="minorHAnsi" w:eastAsiaTheme="minorEastAsia" w:hAnsiTheme="minorHAnsi" w:cstheme="minorBidi"/>
          <w:noProof/>
          <w:sz w:val="22"/>
          <w:szCs w:val="22"/>
          <w:lang w:eastAsia="en-GB"/>
        </w:rPr>
      </w:pPr>
      <w:r w:rsidRPr="00506984">
        <w:rPr>
          <w:noProof/>
          <w:lang w:val="en-US"/>
        </w:rPr>
        <w:t>6.2.6.2</w:t>
      </w:r>
      <w:r>
        <w:rPr>
          <w:rFonts w:asciiTheme="minorHAnsi" w:eastAsiaTheme="minorEastAsia" w:hAnsiTheme="minorHAnsi" w:cstheme="minorBidi"/>
          <w:noProof/>
          <w:sz w:val="22"/>
          <w:szCs w:val="22"/>
          <w:lang w:eastAsia="en-GB"/>
        </w:rPr>
        <w:tab/>
      </w:r>
      <w:r w:rsidRPr="00506984">
        <w:rPr>
          <w:noProof/>
          <w:lang w:val="en-US"/>
        </w:rPr>
        <w:t>Structured data types</w:t>
      </w:r>
      <w:r>
        <w:rPr>
          <w:noProof/>
        </w:rPr>
        <w:tab/>
      </w:r>
      <w:r>
        <w:rPr>
          <w:noProof/>
        </w:rPr>
        <w:fldChar w:fldCharType="begin" w:fldLock="1"/>
      </w:r>
      <w:r>
        <w:rPr>
          <w:noProof/>
        </w:rPr>
        <w:instrText xml:space="preserve"> PAGEREF _Toc138411267 \h </w:instrText>
      </w:r>
      <w:r>
        <w:rPr>
          <w:noProof/>
        </w:rPr>
      </w:r>
      <w:r>
        <w:rPr>
          <w:noProof/>
        </w:rPr>
        <w:fldChar w:fldCharType="separate"/>
      </w:r>
      <w:r>
        <w:rPr>
          <w:noProof/>
        </w:rPr>
        <w:t>45</w:t>
      </w:r>
      <w:r>
        <w:rPr>
          <w:noProof/>
        </w:rPr>
        <w:fldChar w:fldCharType="end"/>
      </w:r>
    </w:p>
    <w:p w14:paraId="3A6A8962" w14:textId="7CB3BA2F" w:rsidR="00EA02A0" w:rsidRDefault="00EA02A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_Toc138411268 \h </w:instrText>
      </w:r>
      <w:r>
        <w:rPr>
          <w:noProof/>
        </w:rPr>
      </w:r>
      <w:r>
        <w:rPr>
          <w:noProof/>
        </w:rPr>
        <w:fldChar w:fldCharType="separate"/>
      </w:r>
      <w:r>
        <w:rPr>
          <w:noProof/>
        </w:rPr>
        <w:t>45</w:t>
      </w:r>
      <w:r>
        <w:rPr>
          <w:noProof/>
        </w:rPr>
        <w:fldChar w:fldCharType="end"/>
      </w:r>
    </w:p>
    <w:p w14:paraId="24254A8C" w14:textId="4ED668B8" w:rsidR="00EA02A0" w:rsidRDefault="00EA02A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UeIpInfo</w:t>
      </w:r>
      <w:r>
        <w:rPr>
          <w:noProof/>
        </w:rPr>
        <w:tab/>
      </w:r>
      <w:r>
        <w:rPr>
          <w:noProof/>
        </w:rPr>
        <w:fldChar w:fldCharType="begin" w:fldLock="1"/>
      </w:r>
      <w:r>
        <w:rPr>
          <w:noProof/>
        </w:rPr>
        <w:instrText xml:space="preserve"> PAGEREF _Toc138411269 \h </w:instrText>
      </w:r>
      <w:r>
        <w:rPr>
          <w:noProof/>
        </w:rPr>
      </w:r>
      <w:r>
        <w:rPr>
          <w:noProof/>
        </w:rPr>
        <w:fldChar w:fldCharType="separate"/>
      </w:r>
      <w:r>
        <w:rPr>
          <w:noProof/>
        </w:rPr>
        <w:t>46</w:t>
      </w:r>
      <w:r>
        <w:rPr>
          <w:noProof/>
        </w:rPr>
        <w:fldChar w:fldCharType="end"/>
      </w:r>
    </w:p>
    <w:p w14:paraId="45A99D73" w14:textId="7A614E11" w:rsidR="00EA02A0" w:rsidRDefault="00EA02A0">
      <w:pPr>
        <w:pStyle w:val="TOC4"/>
        <w:rPr>
          <w:rFonts w:asciiTheme="minorHAnsi" w:eastAsiaTheme="minorEastAsia" w:hAnsiTheme="minorHAnsi" w:cstheme="minorBidi"/>
          <w:noProof/>
          <w:sz w:val="22"/>
          <w:szCs w:val="22"/>
          <w:lang w:eastAsia="en-GB"/>
        </w:rPr>
      </w:pPr>
      <w:r w:rsidRPr="00506984">
        <w:rPr>
          <w:noProof/>
          <w:lang w:val="en-US"/>
        </w:rPr>
        <w:t>6.2.6.3</w:t>
      </w:r>
      <w:r>
        <w:rPr>
          <w:rFonts w:asciiTheme="minorHAnsi" w:eastAsiaTheme="minorEastAsia" w:hAnsiTheme="minorHAnsi" w:cstheme="minorBidi"/>
          <w:noProof/>
          <w:sz w:val="22"/>
          <w:szCs w:val="22"/>
          <w:lang w:eastAsia="en-GB"/>
        </w:rPr>
        <w:tab/>
      </w:r>
      <w:r w:rsidRPr="00506984">
        <w:rPr>
          <w:noProof/>
          <w:lang w:val="en-US"/>
        </w:rPr>
        <w:t>Simple data types and enumerations</w:t>
      </w:r>
      <w:r>
        <w:rPr>
          <w:noProof/>
        </w:rPr>
        <w:tab/>
      </w:r>
      <w:r>
        <w:rPr>
          <w:noProof/>
        </w:rPr>
        <w:fldChar w:fldCharType="begin" w:fldLock="1"/>
      </w:r>
      <w:r>
        <w:rPr>
          <w:noProof/>
        </w:rPr>
        <w:instrText xml:space="preserve"> PAGEREF _Toc138411270 \h </w:instrText>
      </w:r>
      <w:r>
        <w:rPr>
          <w:noProof/>
        </w:rPr>
      </w:r>
      <w:r>
        <w:rPr>
          <w:noProof/>
        </w:rPr>
        <w:fldChar w:fldCharType="separate"/>
      </w:r>
      <w:r>
        <w:rPr>
          <w:noProof/>
        </w:rPr>
        <w:t>46</w:t>
      </w:r>
      <w:r>
        <w:rPr>
          <w:noProof/>
        </w:rPr>
        <w:fldChar w:fldCharType="end"/>
      </w:r>
    </w:p>
    <w:p w14:paraId="170A0E49" w14:textId="7FA126A1" w:rsidR="00EA02A0" w:rsidRDefault="00EA02A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_Toc138411271 \h </w:instrText>
      </w:r>
      <w:r>
        <w:rPr>
          <w:noProof/>
        </w:rPr>
      </w:r>
      <w:r>
        <w:rPr>
          <w:noProof/>
        </w:rPr>
        <w:fldChar w:fldCharType="separate"/>
      </w:r>
      <w:r>
        <w:rPr>
          <w:noProof/>
        </w:rPr>
        <w:t>46</w:t>
      </w:r>
      <w:r>
        <w:rPr>
          <w:noProof/>
        </w:rPr>
        <w:fldChar w:fldCharType="end"/>
      </w:r>
    </w:p>
    <w:p w14:paraId="77D2C143" w14:textId="4CFE448E" w:rsidR="00EA02A0" w:rsidRDefault="00EA02A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_Toc138411272 \h </w:instrText>
      </w:r>
      <w:r>
        <w:rPr>
          <w:noProof/>
        </w:rPr>
      </w:r>
      <w:r>
        <w:rPr>
          <w:noProof/>
        </w:rPr>
        <w:fldChar w:fldCharType="separate"/>
      </w:r>
      <w:r>
        <w:rPr>
          <w:noProof/>
        </w:rPr>
        <w:t>46</w:t>
      </w:r>
      <w:r>
        <w:rPr>
          <w:noProof/>
        </w:rPr>
        <w:fldChar w:fldCharType="end"/>
      </w:r>
    </w:p>
    <w:p w14:paraId="6B4D10C3" w14:textId="332CDBEE" w:rsidR="00EA02A0" w:rsidRDefault="00EA02A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_Toc138411273 \h </w:instrText>
      </w:r>
      <w:r>
        <w:rPr>
          <w:noProof/>
        </w:rPr>
      </w:r>
      <w:r>
        <w:rPr>
          <w:noProof/>
        </w:rPr>
        <w:fldChar w:fldCharType="separate"/>
      </w:r>
      <w:r>
        <w:rPr>
          <w:noProof/>
        </w:rPr>
        <w:t>46</w:t>
      </w:r>
      <w:r>
        <w:rPr>
          <w:noProof/>
        </w:rPr>
        <w:fldChar w:fldCharType="end"/>
      </w:r>
    </w:p>
    <w:p w14:paraId="0688F890" w14:textId="5F1A6382" w:rsidR="00EA02A0" w:rsidRDefault="00EA02A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_Toc138411274 \h </w:instrText>
      </w:r>
      <w:r>
        <w:rPr>
          <w:noProof/>
        </w:rPr>
      </w:r>
      <w:r>
        <w:rPr>
          <w:noProof/>
        </w:rPr>
        <w:fldChar w:fldCharType="separate"/>
      </w:r>
      <w:r>
        <w:rPr>
          <w:noProof/>
        </w:rPr>
        <w:t>46</w:t>
      </w:r>
      <w:r>
        <w:rPr>
          <w:noProof/>
        </w:rPr>
        <w:fldChar w:fldCharType="end"/>
      </w:r>
    </w:p>
    <w:p w14:paraId="4FB45932" w14:textId="4DD63D1D" w:rsidR="00EA02A0" w:rsidRDefault="00EA02A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_Toc138411275 \h </w:instrText>
      </w:r>
      <w:r>
        <w:rPr>
          <w:noProof/>
        </w:rPr>
      </w:r>
      <w:r>
        <w:rPr>
          <w:noProof/>
        </w:rPr>
        <w:fldChar w:fldCharType="separate"/>
      </w:r>
      <w:r>
        <w:rPr>
          <w:noProof/>
        </w:rPr>
        <w:t>46</w:t>
      </w:r>
      <w:r>
        <w:rPr>
          <w:noProof/>
        </w:rPr>
        <w:fldChar w:fldCharType="end"/>
      </w:r>
    </w:p>
    <w:p w14:paraId="54CEA56F" w14:textId="4CBB1FA6" w:rsidR="00EA02A0" w:rsidRDefault="00EA02A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_Toc138411276 \h </w:instrText>
      </w:r>
      <w:r>
        <w:rPr>
          <w:noProof/>
        </w:rPr>
      </w:r>
      <w:r>
        <w:rPr>
          <w:noProof/>
        </w:rPr>
        <w:fldChar w:fldCharType="separate"/>
      </w:r>
      <w:r>
        <w:rPr>
          <w:noProof/>
        </w:rPr>
        <w:t>47</w:t>
      </w:r>
      <w:r>
        <w:rPr>
          <w:noProof/>
        </w:rPr>
        <w:fldChar w:fldCharType="end"/>
      </w:r>
    </w:p>
    <w:p w14:paraId="16AD7E1A" w14:textId="1B16D8EB" w:rsidR="00EA02A0" w:rsidRDefault="00EA02A0">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_Toc138411277 \h </w:instrText>
      </w:r>
      <w:r>
        <w:rPr>
          <w:noProof/>
        </w:rPr>
      </w:r>
      <w:r>
        <w:rPr>
          <w:noProof/>
        </w:rPr>
        <w:fldChar w:fldCharType="separate"/>
      </w:r>
      <w:r>
        <w:rPr>
          <w:noProof/>
        </w:rPr>
        <w:t>47</w:t>
      </w:r>
      <w:r>
        <w:rPr>
          <w:noProof/>
        </w:rPr>
        <w:fldChar w:fldCharType="end"/>
      </w:r>
    </w:p>
    <w:p w14:paraId="18CB58B4" w14:textId="6821961F" w:rsidR="00EA02A0" w:rsidRDefault="00EA02A0">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_Toc138411278 \h </w:instrText>
      </w:r>
      <w:r>
        <w:rPr>
          <w:noProof/>
        </w:rPr>
      </w:r>
      <w:r>
        <w:rPr>
          <w:noProof/>
        </w:rPr>
        <w:fldChar w:fldCharType="separate"/>
      </w:r>
      <w:r>
        <w:rPr>
          <w:noProof/>
        </w:rPr>
        <w:t>47</w:t>
      </w:r>
      <w:r>
        <w:rPr>
          <w:noProof/>
        </w:rPr>
        <w:fldChar w:fldCharType="end"/>
      </w:r>
    </w:p>
    <w:p w14:paraId="4C16C024" w14:textId="01A602B7" w:rsidR="00EA02A0" w:rsidRDefault="00EA02A0" w:rsidP="00EA02A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_Toc138411279 \h </w:instrText>
      </w:r>
      <w:r>
        <w:rPr>
          <w:noProof/>
        </w:rPr>
      </w:r>
      <w:r>
        <w:rPr>
          <w:noProof/>
        </w:rPr>
        <w:fldChar w:fldCharType="separate"/>
      </w:r>
      <w:r>
        <w:rPr>
          <w:noProof/>
        </w:rPr>
        <w:t>48</w:t>
      </w:r>
      <w:r>
        <w:rPr>
          <w:noProof/>
        </w:rPr>
        <w:fldChar w:fldCharType="end"/>
      </w:r>
    </w:p>
    <w:p w14:paraId="1FD5FB3F" w14:textId="1D58C11F" w:rsidR="00EA02A0" w:rsidRDefault="00EA02A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_Toc138411280 \h </w:instrText>
      </w:r>
      <w:r>
        <w:rPr>
          <w:noProof/>
        </w:rPr>
      </w:r>
      <w:r>
        <w:rPr>
          <w:noProof/>
        </w:rPr>
        <w:fldChar w:fldCharType="separate"/>
      </w:r>
      <w:r>
        <w:rPr>
          <w:noProof/>
        </w:rPr>
        <w:t>48</w:t>
      </w:r>
      <w:r>
        <w:rPr>
          <w:noProof/>
        </w:rPr>
        <w:fldChar w:fldCharType="end"/>
      </w:r>
    </w:p>
    <w:p w14:paraId="6F147561" w14:textId="2D2F7820" w:rsidR="00EA02A0" w:rsidRDefault="00EA02A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_Toc138411281 \h </w:instrText>
      </w:r>
      <w:r>
        <w:rPr>
          <w:noProof/>
        </w:rPr>
      </w:r>
      <w:r>
        <w:rPr>
          <w:noProof/>
        </w:rPr>
        <w:fldChar w:fldCharType="separate"/>
      </w:r>
      <w:r>
        <w:rPr>
          <w:noProof/>
        </w:rPr>
        <w:t>48</w:t>
      </w:r>
      <w:r>
        <w:rPr>
          <w:noProof/>
        </w:rPr>
        <w:fldChar w:fldCharType="end"/>
      </w:r>
    </w:p>
    <w:p w14:paraId="7EE7EDBD" w14:textId="586B98E8" w:rsidR="00EA02A0" w:rsidRDefault="00EA02A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lang w:eastAsia="zh-CN"/>
        </w:rPr>
        <w:t>Nupf_GetPrivateUEIPaddr</w:t>
      </w:r>
      <w:r>
        <w:rPr>
          <w:noProof/>
        </w:rPr>
        <w:t xml:space="preserve"> API</w:t>
      </w:r>
      <w:r>
        <w:rPr>
          <w:noProof/>
        </w:rPr>
        <w:tab/>
      </w:r>
      <w:r>
        <w:rPr>
          <w:noProof/>
        </w:rPr>
        <w:fldChar w:fldCharType="begin" w:fldLock="1"/>
      </w:r>
      <w:r>
        <w:rPr>
          <w:noProof/>
        </w:rPr>
        <w:instrText xml:space="preserve"> PAGEREF _Toc138411282 \h </w:instrText>
      </w:r>
      <w:r>
        <w:rPr>
          <w:noProof/>
        </w:rPr>
      </w:r>
      <w:r>
        <w:rPr>
          <w:noProof/>
        </w:rPr>
        <w:fldChar w:fldCharType="separate"/>
      </w:r>
      <w:r>
        <w:rPr>
          <w:noProof/>
        </w:rPr>
        <w:t>56</w:t>
      </w:r>
      <w:r>
        <w:rPr>
          <w:noProof/>
        </w:rPr>
        <w:fldChar w:fldCharType="end"/>
      </w:r>
    </w:p>
    <w:p w14:paraId="22987442" w14:textId="41597239" w:rsidR="00EA02A0" w:rsidRDefault="00EA02A0" w:rsidP="00EA02A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_Toc138411283 \h </w:instrText>
      </w:r>
      <w:r>
        <w:rPr>
          <w:noProof/>
        </w:rPr>
      </w:r>
      <w:r>
        <w:rPr>
          <w:noProof/>
        </w:rPr>
        <w:fldChar w:fldCharType="separate"/>
      </w:r>
      <w:r>
        <w:rPr>
          <w:noProof/>
        </w:rPr>
        <w:t>59</w:t>
      </w:r>
      <w:r>
        <w:rPr>
          <w:noProof/>
        </w:rPr>
        <w:fldChar w:fldCharType="end"/>
      </w:r>
    </w:p>
    <w:p w14:paraId="747690AD" w14:textId="4DB0C08C"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138411149"/>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lastRenderedPageBreak/>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138411150"/>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138411151"/>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lastRenderedPageBreak/>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138411152"/>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138411153"/>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138411154"/>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138411155"/>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FC5519" w14:textId="77777777" w:rsidR="002E6926" w:rsidRDefault="002E6926" w:rsidP="002E6926">
      <w:pPr>
        <w:pStyle w:val="EW"/>
        <w:keepNext/>
      </w:pPr>
      <w:r>
        <w:t>AF</w:t>
      </w:r>
      <w:r>
        <w:tab/>
        <w:t>Application Function</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lastRenderedPageBreak/>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2" w:name="_Toc510696584"/>
      <w:bookmarkStart w:id="43" w:name="_Toc35971376"/>
      <w:bookmarkStart w:id="44" w:name="_Toc82676340"/>
      <w:bookmarkStart w:id="45" w:name="_Toc138411156"/>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138411157"/>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597CDA57"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SMF, NWDAF, 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590F92B4" w:rsidR="00C10561" w:rsidRPr="00B3056F" w:rsidRDefault="003860BC" w:rsidP="00C10561">
      <w:pPr>
        <w:pStyle w:val="TH"/>
        <w:rPr>
          <w:lang w:eastAsia="zh-CN"/>
        </w:rPr>
      </w:pPr>
      <w:r>
        <w:object w:dxaOrig="6231" w:dyaOrig="4450" w14:anchorId="19742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222.8pt" o:ole="">
            <v:imagedata r:id="rId12" o:title=""/>
          </v:shape>
          <o:OLEObject Type="Embed" ProgID="Visio.Drawing.15" ShapeID="_x0000_i1025" DrawAspect="Content" ObjectID="_1749023918"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5" w:name="_Toc510696585"/>
      <w:bookmarkStart w:id="56" w:name="_Toc35971377"/>
      <w:bookmarkStart w:id="57" w:name="_Toc82676342"/>
      <w:bookmarkStart w:id="58" w:name="_Toc138411158"/>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138411159"/>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651F1A5" w:rsidR="003C116C" w:rsidRDefault="003C116C" w:rsidP="006C5E93">
      <w:pPr>
        <w:pStyle w:val="B1"/>
      </w:pPr>
      <w:r>
        <w:t>-</w:t>
      </w:r>
      <w:r>
        <w:tab/>
        <w:t>Nupf_GetPrivateUEIPaddr Service</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lastRenderedPageBreak/>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77777777"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p>
        </w:tc>
      </w:tr>
      <w:tr w:rsidR="000166E0" w:rsidRPr="00052626" w14:paraId="20FA6B87" w14:textId="77777777" w:rsidTr="00D01383">
        <w:tc>
          <w:tcPr>
            <w:tcW w:w="2605" w:type="dxa"/>
            <w:shd w:val="clear" w:color="auto" w:fill="auto"/>
          </w:tcPr>
          <w:p w14:paraId="3FA39F94" w14:textId="77777777" w:rsidR="000166E0" w:rsidRPr="00B06F7A" w:rsidRDefault="000166E0" w:rsidP="00D01383">
            <w:pPr>
              <w:pStyle w:val="TAL"/>
            </w:pPr>
            <w:r>
              <w:rPr>
                <w:lang w:eastAsia="zh-CN"/>
              </w:rPr>
              <w:t>Nupf_GetPrivateUEIPaddr</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3BBAB3EB" w:rsidR="00C10561" w:rsidRPr="002D1C72" w:rsidRDefault="00C10561" w:rsidP="00C10561">
      <w:r w:rsidRPr="002D1C72">
        <w:t>Table 5.</w:t>
      </w:r>
      <w:r w:rsidR="000166E0">
        <w:t>2</w:t>
      </w:r>
      <w:r w:rsidRPr="002D1C72">
        <w:t>-</w:t>
      </w:r>
      <w:r w:rsidR="00CE73D5">
        <w:t>1</w:t>
      </w:r>
      <w:r w:rsidRPr="002D1C72">
        <w:t xml:space="preserve"> summarizes the corresponding APIs defined for this specification.</w:t>
      </w:r>
    </w:p>
    <w:p w14:paraId="3AEEC241" w14:textId="049504BC" w:rsidR="00C10561" w:rsidRPr="002D1C72" w:rsidRDefault="00C10561" w:rsidP="00C10561">
      <w:pPr>
        <w:pStyle w:val="TH"/>
      </w:pPr>
      <w:r w:rsidRPr="002D1C72">
        <w:t>Table 5.</w:t>
      </w:r>
      <w:r w:rsidR="000166E0">
        <w:t>2</w:t>
      </w:r>
      <w:r w:rsidRPr="002D1C72">
        <w:t>-</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04818B28" w:rsidR="000166E0" w:rsidRPr="00011D76" w:rsidRDefault="000166E0" w:rsidP="000166E0">
            <w:pPr>
              <w:pStyle w:val="TAL"/>
            </w:pPr>
            <w:r>
              <w:t>Nupf_GetPrivateUEIPaddr</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19766CF4" w:rsidR="000166E0" w:rsidRPr="00011D76" w:rsidRDefault="000166E0" w:rsidP="000166E0">
            <w:pPr>
              <w:pStyle w:val="TAL"/>
            </w:pPr>
            <w:r>
              <w:t>UPF Get Private UE IP address Service</w:t>
            </w:r>
          </w:p>
        </w:tc>
        <w:tc>
          <w:tcPr>
            <w:tcW w:w="3575" w:type="dxa"/>
            <w:shd w:val="clear" w:color="auto" w:fill="auto"/>
          </w:tcPr>
          <w:p w14:paraId="38AA5869" w14:textId="6F3E8AE7" w:rsidR="000166E0" w:rsidRPr="00011D76" w:rsidRDefault="000166E0" w:rsidP="000166E0">
            <w:pPr>
              <w:pStyle w:val="TAL"/>
            </w:pPr>
            <w:r w:rsidRPr="00011D76">
              <w:t>TS29564_Nupf_</w:t>
            </w:r>
            <w:r>
              <w:t>GetPrivateUEIPaddr</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138411160"/>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138411161"/>
      <w:r>
        <w:t>5.2.1</w:t>
      </w:r>
      <w:r>
        <w:tab/>
        <w:t>Service Description</w:t>
      </w:r>
      <w:bookmarkEnd w:id="67"/>
      <w:bookmarkEnd w:id="68"/>
      <w:bookmarkEnd w:id="69"/>
      <w:bookmarkEnd w:id="70"/>
    </w:p>
    <w:p w14:paraId="1E82F801" w14:textId="77777777" w:rsidR="003B5CC3" w:rsidRDefault="003B5CC3" w:rsidP="003B5CC3">
      <w:pPr>
        <w:pStyle w:val="Heading4"/>
        <w:rPr>
          <w:lang w:eastAsia="zh-CN"/>
        </w:rPr>
      </w:pPr>
      <w:bookmarkStart w:id="71" w:name="_Toc138411162"/>
      <w:r>
        <w:rPr>
          <w:lang w:eastAsia="zh-CN"/>
        </w:rPr>
        <w:t>5.2.1.1</w:t>
      </w:r>
      <w:r>
        <w:rPr>
          <w:lang w:eastAsia="zh-CN"/>
        </w:rPr>
        <w:tab/>
        <w:t>Service operations</w:t>
      </w:r>
      <w:bookmarkEnd w:id="71"/>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77777777" w:rsidR="003B5CC3" w:rsidRDefault="003B5CC3" w:rsidP="00D01383">
            <w:pPr>
              <w:pStyle w:val="TAL"/>
            </w:pPr>
            <w:r>
              <w:t>NWDAF, SMF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7777777" w:rsidR="003B5CC3" w:rsidRDefault="003B5CC3" w:rsidP="00D01383">
            <w:pPr>
              <w:pStyle w:val="TAL"/>
            </w:pPr>
            <w:r>
              <w:t>NWDAF, SMF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77777777" w:rsidR="003B5CC3" w:rsidRDefault="003B5CC3" w:rsidP="00D01383">
            <w:pPr>
              <w:pStyle w:val="TAL"/>
            </w:pPr>
            <w:r>
              <w:t>NEF, AF, NWDAF, TSCTSF, TSNAF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2" w:name="_Toc138411163"/>
      <w:r>
        <w:rPr>
          <w:lang w:eastAsia="zh-CN"/>
        </w:rPr>
        <w:t>5.2.1.2</w:t>
      </w:r>
      <w:r>
        <w:rPr>
          <w:lang w:eastAsia="zh-CN"/>
        </w:rPr>
        <w:tab/>
        <w:t>Subscription to UPF events</w:t>
      </w:r>
      <w:bookmarkEnd w:id="72"/>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8CBA029" w:rsidR="00E9691E" w:rsidRDefault="00E9691E" w:rsidP="00E9691E">
      <w:r>
        <w:t xml:space="preserve">Clause 5.2.1.3 decribes which of the above subscriptions shall be used for each event type supported by the </w:t>
      </w:r>
      <w:r>
        <w:rPr>
          <w:lang w:eastAsia="zh-CN"/>
        </w:rPr>
        <w:t xml:space="preserve">Nupf_EventExposure </w:t>
      </w:r>
      <w:r>
        <w:t>service.</w:t>
      </w:r>
    </w:p>
    <w:p w14:paraId="0172193C" w14:textId="77777777" w:rsidR="00140417" w:rsidRDefault="00140417" w:rsidP="00140417">
      <w:pPr>
        <w:pStyle w:val="Heading4"/>
        <w:rPr>
          <w:lang w:eastAsia="zh-CN"/>
        </w:rPr>
      </w:pPr>
      <w:bookmarkStart w:id="73" w:name="_Toc138411164"/>
      <w:r>
        <w:rPr>
          <w:lang w:eastAsia="zh-CN"/>
        </w:rPr>
        <w:t>5.2.1.3</w:t>
      </w:r>
      <w:r>
        <w:rPr>
          <w:lang w:eastAsia="zh-CN"/>
        </w:rPr>
        <w:tab/>
        <w:t>UPF events supported by the Nupf_EventExposure service</w:t>
      </w:r>
      <w:bookmarkEnd w:id="73"/>
    </w:p>
    <w:p w14:paraId="113ED2A4" w14:textId="77777777" w:rsidR="00140417" w:rsidRDefault="00140417" w:rsidP="00140417">
      <w:pPr>
        <w:pStyle w:val="Heading5"/>
      </w:pPr>
      <w:bookmarkStart w:id="74" w:name="_Toc138411165"/>
      <w:r>
        <w:t>5.2.1.3.1</w:t>
      </w:r>
      <w:r>
        <w:tab/>
        <w:t>General</w:t>
      </w:r>
      <w:bookmarkEnd w:id="74"/>
    </w:p>
    <w:p w14:paraId="322387C4" w14:textId="5FF1E876" w:rsidR="00140417" w:rsidRDefault="00140417" w:rsidP="00140417">
      <w:r>
        <w:t>The Nupf_EventExposure service supports the events defined in this clause.</w:t>
      </w:r>
    </w:p>
    <w:p w14:paraId="181C334C" w14:textId="77777777" w:rsidR="00140417" w:rsidRDefault="00140417" w:rsidP="00140417">
      <w:r>
        <w:t>See also clauses 4.15.4.x.1 and 5.2.26.2.1 of 3GPP TS 23.502 [3].</w:t>
      </w:r>
    </w:p>
    <w:p w14:paraId="0CE8B893" w14:textId="5E6FD354" w:rsidR="00140417" w:rsidRDefault="00140417" w:rsidP="00140417">
      <w:pPr>
        <w:pStyle w:val="EditorsNote"/>
      </w:pPr>
      <w:r>
        <w:t>Editor's Note: the list of UPF events supported by the UPF event exposure service and their description are FFS.</w:t>
      </w:r>
    </w:p>
    <w:p w14:paraId="56FDA5F2" w14:textId="77777777" w:rsidR="00140417" w:rsidRDefault="00140417" w:rsidP="00140417">
      <w:pPr>
        <w:pStyle w:val="Heading5"/>
      </w:pPr>
      <w:bookmarkStart w:id="75" w:name="_Toc138411166"/>
      <w:r>
        <w:lastRenderedPageBreak/>
        <w:t>5.2.1.3.2</w:t>
      </w:r>
      <w:r>
        <w:tab/>
        <w:t>QoS Monitoring</w:t>
      </w:r>
      <w:bookmarkEnd w:id="7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C869A7" w:rsidRDefault="00140417" w:rsidP="00D01383">
            <w:pPr>
              <w:pStyle w:val="TAL"/>
              <w:rPr>
                <w:u w:val="single"/>
              </w:rPr>
            </w:pPr>
            <w:r w:rsidRPr="00C869A7">
              <w:rPr>
                <w:u w:val="single"/>
              </w:rPr>
              <w:t>- QFI(s) of a specific PDU session</w:t>
            </w:r>
          </w:p>
          <w:p w14:paraId="73C14379" w14:textId="77777777" w:rsidR="00140417" w:rsidRPr="00C869A7" w:rsidRDefault="00140417" w:rsidP="00D01383">
            <w:pPr>
              <w:pStyle w:val="TAL"/>
              <w:rPr>
                <w:u w:val="single"/>
              </w:rPr>
            </w:pPr>
            <w:r w:rsidRPr="00C869A7">
              <w:rPr>
                <w:u w:val="single"/>
              </w:rPr>
              <w:t>- requested QoS measurements</w:t>
            </w:r>
          </w:p>
          <w:p w14:paraId="58466E4B" w14:textId="77777777" w:rsidR="00140417" w:rsidRPr="00C869A7" w:rsidRDefault="00140417" w:rsidP="00D01383">
            <w:pPr>
              <w:pStyle w:val="TAL"/>
              <w:rPr>
                <w:u w:val="single"/>
              </w:rPr>
            </w:pPr>
            <w:r w:rsidRPr="00C869A7">
              <w:rPr>
                <w:u w:val="single"/>
              </w:rPr>
              <w:t>- UPF event consumer notification URI</w:t>
            </w:r>
          </w:p>
          <w:p w14:paraId="21021E78" w14:textId="030B1CE7" w:rsidR="00140417" w:rsidRPr="00C869A7" w:rsidRDefault="00140417" w:rsidP="00D01383">
            <w:pPr>
              <w:pStyle w:val="TAL"/>
              <w:rPr>
                <w:u w:val="single"/>
              </w:rPr>
            </w:pPr>
            <w:r w:rsidRPr="00C869A7">
              <w:rPr>
                <w:u w:val="single"/>
              </w:rPr>
              <w:t>- Notification correlation ID</w:t>
            </w:r>
          </w:p>
          <w:p w14:paraId="6957B8A9" w14:textId="77777777" w:rsidR="00140417" w:rsidRDefault="00140417" w:rsidP="00D01383">
            <w:pPr>
              <w:pStyle w:val="TAL"/>
              <w:rPr>
                <w:u w:val="single"/>
              </w:rPr>
            </w:pPr>
          </w:p>
          <w:p w14:paraId="655407C7" w14:textId="77777777" w:rsidR="00140417" w:rsidRDefault="00140417" w:rsidP="00D01383">
            <w:pPr>
              <w:pStyle w:val="TAL"/>
              <w:rPr>
                <w:u w:val="single"/>
              </w:rPr>
            </w:pPr>
            <w:r>
              <w:rPr>
                <w:u w:val="single"/>
              </w:rPr>
              <w:t>See clauses 5.24.4 and 5.24.5 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063D6E9D" w:rsidR="00140417" w:rsidRDefault="00140417" w:rsidP="00D01383">
            <w:pPr>
              <w:pStyle w:val="TAL"/>
            </w:pPr>
            <w:r>
              <w:t>Continuous (event triggered) Report</w:t>
            </w:r>
            <w:r w:rsidR="00172CC3">
              <w:t xml:space="preserve"> (for Packet Delay and Congestion Information)</w:t>
            </w:r>
            <w:r>
              <w:t>.</w:t>
            </w:r>
          </w:p>
          <w:p w14:paraId="4859C05F" w14:textId="1E507DFB" w:rsidR="00140417" w:rsidRDefault="00140417" w:rsidP="00D01383">
            <w:pPr>
              <w:pStyle w:val="TAL"/>
            </w:pPr>
            <w:r>
              <w:t>Periodic Report</w:t>
            </w:r>
            <w:r w:rsidR="00172CC3">
              <w:t xml:space="preserve"> (for Packet Delay)</w:t>
            </w:r>
          </w:p>
        </w:tc>
      </w:tr>
    </w:tbl>
    <w:p w14:paraId="498716B7" w14:textId="77777777" w:rsidR="00140417" w:rsidRPr="000D4C3E" w:rsidRDefault="00140417" w:rsidP="00140417"/>
    <w:p w14:paraId="5E7F3449" w14:textId="77777777" w:rsidR="00140417" w:rsidRDefault="00140417" w:rsidP="00140417">
      <w:pPr>
        <w:pStyle w:val="Heading5"/>
      </w:pPr>
      <w:bookmarkStart w:id="76" w:name="_Toc138411167"/>
      <w:r>
        <w:t>5.2.1.3.3</w:t>
      </w:r>
      <w:r>
        <w:tab/>
        <w:t>User Data Usage Measures</w:t>
      </w:r>
      <w:bookmarkEnd w:id="76"/>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pPr>
            <w:r>
              <w:t>This event provides information of user data usage of a PDU session:</w:t>
            </w:r>
          </w:p>
          <w:p w14:paraId="4104CA34" w14:textId="5C608629"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6FCE00E2" w14:textId="7E07AE3B"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4D04CFB1"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41B6B97" w14:textId="07B40E64" w:rsidR="00140417" w:rsidRPr="003C4CD1" w:rsidRDefault="00140417" w:rsidP="00D01383">
            <w:pPr>
              <w:pStyle w:val="TAL"/>
            </w:pPr>
            <w:r>
              <w:t>S</w:t>
            </w:r>
            <w:r w:rsidRPr="003C4CD1">
              <w:t xml:space="preserve">ubscription </w:t>
            </w:r>
            <w:r>
              <w:t>v</w:t>
            </w:r>
            <w:r w:rsidRPr="003C4CD1">
              <w:t xml:space="preserve">ia SMF using Nupf_EventExposure </w:t>
            </w:r>
            <w:r>
              <w:t>Subscribe</w:t>
            </w:r>
            <w:r w:rsidRPr="003C4CD1">
              <w:t>, if the target is PDU session(s) of a specific UE or a group of UEs</w:t>
            </w:r>
            <w:r>
              <w:t>.</w:t>
            </w:r>
          </w:p>
          <w:p w14:paraId="2AFB216D" w14:textId="77777777" w:rsidR="00140417" w:rsidRDefault="00140417" w:rsidP="00D01383">
            <w:pPr>
              <w:pStyle w:val="TAL"/>
            </w:pPr>
          </w:p>
          <w:p w14:paraId="7F3E1475" w14:textId="77777777" w:rsidR="00140417" w:rsidRDefault="00140417" w:rsidP="00D01383">
            <w:pPr>
              <w:pStyle w:val="TAL"/>
            </w:pPr>
            <w:r>
              <w:t>S</w:t>
            </w:r>
            <w:r w:rsidRPr="003C4CD1">
              <w:t>ubscription to the UPF, if the target is PDU session(s) of any UE</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Pr="00DF4EDE" w:rsidRDefault="00140417" w:rsidP="00D01383">
            <w:pPr>
              <w:pStyle w:val="TAL"/>
            </w:pPr>
            <w:r w:rsidRPr="00DF4EDE">
              <w:t xml:space="preserve">- UE </w:t>
            </w:r>
            <w:r w:rsidR="00824588">
              <w:t>IP address</w:t>
            </w:r>
            <w:r w:rsidRPr="00DF4EDE">
              <w:t xml:space="preserve"> or "Any UE"</w:t>
            </w:r>
          </w:p>
          <w:p w14:paraId="2681DC7F" w14:textId="77777777" w:rsidR="00140417" w:rsidRPr="00DF4EDE" w:rsidRDefault="00140417" w:rsidP="00D01383">
            <w:pPr>
              <w:pStyle w:val="TAL"/>
            </w:pPr>
            <w:r w:rsidRPr="00DF4EDE">
              <w:t>- UPF event consumer notification URI</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77777777" w:rsidR="00140417" w:rsidRPr="00DF4EDE" w:rsidRDefault="00140417" w:rsidP="00D01383">
            <w:pPr>
              <w:pStyle w:val="TAL"/>
            </w:pPr>
            <w:r w:rsidRPr="00DF4EDE">
              <w:t>- Application ID(s) or Traffic filtering</w:t>
            </w:r>
          </w:p>
          <w:p w14:paraId="50BFB36F" w14:textId="77777777" w:rsidR="00140417" w:rsidRPr="00DF4EDE" w:rsidRDefault="00140417" w:rsidP="00D01383">
            <w:pPr>
              <w:pStyle w:val="TAL"/>
            </w:pPr>
            <w:r w:rsidRPr="00824588">
              <w:rPr>
                <w:rFonts w:eastAsia="Malgun Gothic"/>
                <w:bCs/>
              </w:rPr>
              <w:t>- Type of Measurement (i.e. Volume, Throughput, Application related information)</w:t>
            </w:r>
          </w:p>
          <w:p w14:paraId="65537B4B" w14:textId="77777777" w:rsidR="00140417" w:rsidRPr="00DF4EDE" w:rsidRDefault="00140417" w:rsidP="00D01383">
            <w:pPr>
              <w:pStyle w:val="TAL"/>
            </w:pPr>
            <w:r w:rsidRPr="00DF4EDE">
              <w:t>- Granularity of Measurement (i.e. required granularity for the information reported)</w:t>
            </w:r>
          </w:p>
          <w:p w14:paraId="4EADE182" w14:textId="77777777" w:rsidR="00140417" w:rsidRPr="00DF4EDE" w:rsidRDefault="00140417" w:rsidP="00D01383">
            <w:pPr>
              <w:pStyle w:val="TAL"/>
            </w:pPr>
            <w:r w:rsidRPr="00DF4EDE">
              <w:t>- Reporting suggestion information (i.e. Report urgency, Reporting time information)</w:t>
            </w:r>
          </w:p>
          <w:p w14:paraId="7FB11C54" w14:textId="2198B6AC" w:rsidR="00140417" w:rsidRPr="00DF4EDE" w:rsidRDefault="00140417" w:rsidP="00D01383">
            <w:pPr>
              <w:pStyle w:val="TAL"/>
            </w:pPr>
            <w:r w:rsidRPr="00DF4EDE">
              <w:t>- Notification correlation ID</w:t>
            </w:r>
          </w:p>
          <w:p w14:paraId="4898B621" w14:textId="77777777" w:rsidR="00140417" w:rsidRDefault="00140417" w:rsidP="00D01383">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7" w:name="_Toc138411168"/>
      <w:r>
        <w:lastRenderedPageBreak/>
        <w:t>5.2.1.3.4</w:t>
      </w:r>
      <w:r>
        <w:tab/>
        <w:t>User Data Usage Trends</w:t>
      </w:r>
      <w:bookmarkEnd w:id="77"/>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5E55FBA" w14:textId="7AA49BA1" w:rsidR="00140417" w:rsidRPr="003C4CD1" w:rsidRDefault="00140417" w:rsidP="00D01383">
            <w:pPr>
              <w:pStyle w:val="TAL"/>
            </w:pPr>
            <w:r>
              <w:t>S</w:t>
            </w:r>
            <w:r w:rsidRPr="003C4CD1">
              <w:t xml:space="preserve">ubscription </w:t>
            </w:r>
            <w:r>
              <w:t>v</w:t>
            </w:r>
            <w:r w:rsidRPr="003C4CD1">
              <w:t xml:space="preserve">ia SMF using Nupf_EventExposure </w:t>
            </w:r>
            <w:r>
              <w:t>Subscribe</w:t>
            </w:r>
            <w:r w:rsidRPr="003C4CD1">
              <w:t>, if the target is PDU session(s) of a specific UE or a group of UEs</w:t>
            </w:r>
            <w:r>
              <w:t>.</w:t>
            </w:r>
          </w:p>
          <w:p w14:paraId="6B96299A" w14:textId="77777777" w:rsidR="00140417" w:rsidRDefault="00140417" w:rsidP="00D01383">
            <w:pPr>
              <w:pStyle w:val="TAL"/>
            </w:pPr>
          </w:p>
          <w:p w14:paraId="7AC6DA46" w14:textId="77777777" w:rsidR="00140417" w:rsidRDefault="00140417" w:rsidP="00D01383">
            <w:pPr>
              <w:pStyle w:val="TAL"/>
            </w:pPr>
            <w:r>
              <w:t>S</w:t>
            </w:r>
            <w:r w:rsidRPr="003C4CD1">
              <w:t>ubscription to the UPF, if the target is PDU session(s) of any UE</w:t>
            </w:r>
            <w:r>
              <w:t>.</w:t>
            </w: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29B5FF61" w14:textId="77777777" w:rsidR="00140417" w:rsidRPr="00DF4EDE" w:rsidRDefault="00140417" w:rsidP="00D01383">
            <w:pPr>
              <w:pStyle w:val="TAL"/>
            </w:pPr>
            <w:r w:rsidRPr="00DF4EDE">
              <w:t>- UPF event consumer notification URI</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77777777" w:rsidR="00140417" w:rsidRPr="00DF4EDE" w:rsidRDefault="00140417" w:rsidP="00D01383">
            <w:pPr>
              <w:pStyle w:val="TAL"/>
            </w:pPr>
            <w:r w:rsidRPr="00DF4EDE">
              <w:t>- Application ID(s) or Traffic filtering</w:t>
            </w:r>
          </w:p>
          <w:p w14:paraId="0D8891AD" w14:textId="77777777" w:rsidR="00140417" w:rsidRPr="00DF4EDE" w:rsidRDefault="00140417" w:rsidP="00D01383">
            <w:pPr>
              <w:pStyle w:val="TAL"/>
            </w:pPr>
            <w:r w:rsidRPr="00DF4EDE">
              <w:t>- Granularity of Measurement (i.e. required granularity for the information reported)</w:t>
            </w:r>
          </w:p>
          <w:p w14:paraId="4B49423C" w14:textId="77777777" w:rsidR="00140417" w:rsidRPr="00DF4EDE" w:rsidRDefault="00140417" w:rsidP="00D01383">
            <w:pPr>
              <w:pStyle w:val="TAL"/>
            </w:pPr>
            <w:r w:rsidRPr="00DF4EDE">
              <w:t>- Reporting suggestion information (i.e. Report urgency, Reporting time information)</w:t>
            </w:r>
          </w:p>
          <w:p w14:paraId="547ECDF7" w14:textId="17F363B4" w:rsidR="00140417" w:rsidRPr="00DF4EDE" w:rsidRDefault="00140417" w:rsidP="00D01383">
            <w:pPr>
              <w:pStyle w:val="TAL"/>
            </w:pPr>
            <w:r w:rsidRPr="00DF4EDE">
              <w:t>- Notification correlation ID</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8" w:name="_Toc138411169"/>
      <w:r w:rsidRPr="00B84B6A">
        <w:t>5.2.1.3.</w:t>
      </w:r>
      <w:r>
        <w:t>5</w:t>
      </w:r>
      <w:r w:rsidRPr="00B84B6A">
        <w:tab/>
        <w:t>TSC Management Information</w:t>
      </w:r>
      <w:bookmarkEnd w:id="78"/>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79" w:name="_Toc510696589"/>
      <w:bookmarkStart w:id="80" w:name="_Toc35971381"/>
      <w:bookmarkStart w:id="81" w:name="_Toc82676346"/>
      <w:bookmarkStart w:id="82" w:name="_Toc138411170"/>
      <w:r>
        <w:t>5.2.2</w:t>
      </w:r>
      <w:r>
        <w:tab/>
        <w:t>Service Operations</w:t>
      </w:r>
      <w:bookmarkEnd w:id="79"/>
      <w:bookmarkEnd w:id="80"/>
      <w:bookmarkEnd w:id="81"/>
      <w:bookmarkEnd w:id="82"/>
    </w:p>
    <w:p w14:paraId="7E542661" w14:textId="77777777" w:rsidR="00C10561" w:rsidRDefault="00C10561" w:rsidP="00011D76">
      <w:pPr>
        <w:pStyle w:val="Heading4"/>
      </w:pPr>
      <w:bookmarkStart w:id="83" w:name="_Toc510696590"/>
      <w:bookmarkStart w:id="84" w:name="_Toc35971382"/>
      <w:bookmarkStart w:id="85" w:name="_Toc82676347"/>
      <w:bookmarkStart w:id="86" w:name="_Toc138411171"/>
      <w:r>
        <w:t>5.2.2.1</w:t>
      </w:r>
      <w:r>
        <w:tab/>
        <w:t>Introduction</w:t>
      </w:r>
      <w:bookmarkEnd w:id="83"/>
      <w:bookmarkEnd w:id="84"/>
      <w:bookmarkEnd w:id="85"/>
      <w:bookmarkEnd w:id="86"/>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7" w:name="_Toc510696591"/>
      <w:bookmarkStart w:id="88" w:name="_Toc35971383"/>
      <w:bookmarkStart w:id="89" w:name="_Toc82676348"/>
    </w:p>
    <w:p w14:paraId="32A3123F" w14:textId="5CC1337C" w:rsidR="00C10561" w:rsidRDefault="00C10561" w:rsidP="00011D76">
      <w:pPr>
        <w:pStyle w:val="Heading4"/>
      </w:pPr>
      <w:bookmarkStart w:id="90" w:name="_Toc138411172"/>
      <w:r>
        <w:lastRenderedPageBreak/>
        <w:t>5.2.2.2</w:t>
      </w:r>
      <w:r>
        <w:tab/>
      </w:r>
      <w:bookmarkEnd w:id="87"/>
      <w:bookmarkEnd w:id="88"/>
      <w:bookmarkEnd w:id="89"/>
      <w:r w:rsidR="00E42965">
        <w:t>Subscribe</w:t>
      </w:r>
      <w:bookmarkEnd w:id="90"/>
    </w:p>
    <w:p w14:paraId="7DB63CA3" w14:textId="77777777" w:rsidR="00976533" w:rsidRDefault="00976533" w:rsidP="00976533">
      <w:pPr>
        <w:pStyle w:val="Heading5"/>
      </w:pPr>
      <w:bookmarkStart w:id="91" w:name="_Toc25156230"/>
      <w:bookmarkStart w:id="92" w:name="_Toc34124530"/>
      <w:bookmarkStart w:id="93" w:name="_Toc43207644"/>
      <w:bookmarkStart w:id="94" w:name="_Toc49857124"/>
      <w:bookmarkStart w:id="95" w:name="_Toc56676958"/>
      <w:bookmarkStart w:id="96" w:name="_Toc56691481"/>
      <w:bookmarkStart w:id="97" w:name="_Toc56698745"/>
      <w:bookmarkStart w:id="98" w:name="_Toc89034947"/>
      <w:bookmarkStart w:id="99" w:name="_Toc89064745"/>
      <w:bookmarkStart w:id="100" w:name="_Toc89180046"/>
      <w:bookmarkStart w:id="101" w:name="_Toc97071723"/>
      <w:bookmarkStart w:id="102" w:name="_Toc120051125"/>
      <w:bookmarkStart w:id="103" w:name="_Toc122025487"/>
      <w:bookmarkStart w:id="104" w:name="_Toc138411173"/>
      <w:r>
        <w:t>5.2.2.2.1</w:t>
      </w:r>
      <w: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34133DF" w14:textId="5B534E2B"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77777777" w:rsidR="00976533" w:rsidRDefault="00976533" w:rsidP="00976533">
      <w:pPr>
        <w:pStyle w:val="NO"/>
        <w:rPr>
          <w:lang w:eastAsia="zh-CN"/>
        </w:rPr>
      </w:pPr>
      <w:r>
        <w:rPr>
          <w:lang w:eastAsia="zh-CN"/>
        </w:rPr>
        <w:t>NOTE:</w:t>
      </w:r>
      <w:r>
        <w:rPr>
          <w:lang w:eastAsia="zh-CN"/>
        </w:rPr>
        <w:tab/>
        <w:t>NF service consumers can only be SMF or NWDAF in this release of the specification.</w:t>
      </w:r>
    </w:p>
    <w:p w14:paraId="68EBE4D8" w14:textId="77777777" w:rsidR="00976533" w:rsidRDefault="00976533" w:rsidP="00976533">
      <w:pPr>
        <w:pStyle w:val="Heading5"/>
      </w:pPr>
      <w:bookmarkStart w:id="105" w:name="_Toc138411174"/>
      <w:r>
        <w:t>5.2.2.2.2</w:t>
      </w:r>
      <w:r>
        <w:tab/>
        <w:t>Creation of a subscription</w:t>
      </w:r>
      <w:bookmarkEnd w:id="105"/>
    </w:p>
    <w:p w14:paraId="3CB72D94" w14:textId="25EAB731"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 or </w:t>
      </w:r>
      <w:r w:rsidR="00824588">
        <w:t xml:space="preserve">with </w:t>
      </w:r>
      <w:r>
        <w:t>any UE.</w:t>
      </w:r>
    </w:p>
    <w:p w14:paraId="5A5C4AF3" w14:textId="38829809" w:rsidR="00976533" w:rsidRDefault="00976533" w:rsidP="00976533">
      <w:r>
        <w:t>The NF Service Consumer shall request to create a new subscription by using the HTTP method POST with the URI of the subscriptions collection, see clause 6.</w:t>
      </w:r>
      <w:r w:rsidR="00E9572E">
        <w:t>1</w:t>
      </w:r>
      <w:r>
        <w:t>.3.2.</w:t>
      </w:r>
    </w:p>
    <w:p w14:paraId="21B4315C" w14:textId="77777777" w:rsidR="00976533" w:rsidRDefault="00976533" w:rsidP="00976533">
      <w:pPr>
        <w:pStyle w:val="TH"/>
        <w:rPr>
          <w:lang w:eastAsia="ko-KR"/>
        </w:rPr>
      </w:pPr>
      <w:r>
        <w:object w:dxaOrig="8711" w:dyaOrig="2141" w14:anchorId="424F77DD">
          <v:shape id="_x0000_i1026" type="#_x0000_t75" style="width:435.4pt;height:106.65pt" o:ole="">
            <v:imagedata r:id="rId14" o:title=""/>
          </v:shape>
          <o:OLEObject Type="Embed" ProgID="Visio.Drawing.11" ShapeID="_x0000_i1026" DrawAspect="Content" ObjectID="_1749023919" r:id="rId15"/>
        </w:object>
      </w:r>
    </w:p>
    <w:p w14:paraId="18D64B2D" w14:textId="77777777" w:rsidR="00976533" w:rsidRDefault="00976533" w:rsidP="00976533">
      <w:pPr>
        <w:pStyle w:val="TF"/>
      </w:pPr>
      <w:r>
        <w:rPr>
          <w:lang w:eastAsia="ko-KR"/>
        </w:rPr>
        <w:t>Figure 5.2.2.2.2-1 Subscription creation</w:t>
      </w:r>
    </w:p>
    <w:p w14:paraId="700EAC06" w14:textId="6F44BFBD" w:rsidR="00976533" w:rsidRDefault="00976533" w:rsidP="00976533">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1BB7EDD3" w14:textId="36A7FBA8" w:rsidR="00976533" w:rsidRDefault="00976533" w:rsidP="00976533">
      <w:pPr>
        <w:pStyle w:val="B2"/>
        <w:rPr>
          <w:lang w:val="en-US"/>
        </w:rPr>
      </w:pPr>
      <w:r>
        <w:t>-</w:t>
      </w:r>
      <w:r>
        <w:tab/>
      </w:r>
      <w:r>
        <w:rPr>
          <w:lang w:val="en-US"/>
        </w:rPr>
        <w:t>List of UPF events requested to be subscribed;</w:t>
      </w:r>
    </w:p>
    <w:p w14:paraId="7A2B6847" w14:textId="77777777" w:rsidR="00976533" w:rsidRDefault="00976533" w:rsidP="00976533">
      <w:pPr>
        <w:pStyle w:val="B2"/>
        <w:rPr>
          <w:lang w:val="en-US"/>
        </w:rPr>
      </w:pPr>
      <w:r>
        <w:t>-</w:t>
      </w:r>
      <w:r>
        <w:tab/>
        <w:t xml:space="preserve">Event Reporting Mode, </w:t>
      </w:r>
      <w:r>
        <w:rPr>
          <w:lang w:val="en-US"/>
        </w:rPr>
        <w:t>indicating how the events shall be reported (One-time Report, Continuous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656E2A1B" w:rsidR="00976533" w:rsidRDefault="00976533" w:rsidP="00976533">
      <w:pPr>
        <w:pStyle w:val="B2"/>
        <w:rPr>
          <w:noProof/>
        </w:rPr>
      </w:pPr>
      <w:r>
        <w:rPr>
          <w:noProof/>
        </w:rPr>
        <w:t>-</w:t>
      </w:r>
      <w:r>
        <w:rPr>
          <w:noProof/>
        </w:rPr>
        <w:tab/>
        <w:t xml:space="preserve">a </w:t>
      </w:r>
      <w:r>
        <w:rPr>
          <w:lang w:val="en-US"/>
        </w:rPr>
        <w:t>SUPI, PEI or GPSI identifying a specific UE;</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77777777" w:rsidR="00976533" w:rsidRDefault="00976533" w:rsidP="0097653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137DD88C" w14:textId="77777777" w:rsidR="00976533" w:rsidRDefault="00976533" w:rsidP="00976533">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lastRenderedPageBreak/>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77777777"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77777777" w:rsidR="00976533" w:rsidRPr="00C6440B" w:rsidRDefault="00976533" w:rsidP="00976533">
      <w:pPr>
        <w:pStyle w:val="B2"/>
      </w:pPr>
      <w:r>
        <w:t>-</w:t>
      </w:r>
      <w:r>
        <w:tab/>
        <w:t>Deactivate notification flag, indicating that the notification of the available events shall be muted until the event consumer NF provides the retrieval notification flag to retrieve the events stored;</w:t>
      </w:r>
    </w:p>
    <w:p w14:paraId="43450635" w14:textId="77777777" w:rsidR="00976533" w:rsidRDefault="00976533" w:rsidP="00976533">
      <w:pPr>
        <w:pStyle w:val="B2"/>
      </w:pPr>
      <w:r>
        <w:t>-</w:t>
      </w:r>
      <w:r>
        <w:tab/>
        <w:t>Immediate Report Flag per event, indicating an immediate report to be generated with the current event status; and/or</w:t>
      </w:r>
    </w:p>
    <w:p w14:paraId="4A0BEC81" w14:textId="0EB56BE5" w:rsidR="00976533" w:rsidRDefault="00976533" w:rsidP="000E0428">
      <w:pPr>
        <w:pStyle w:val="EditorsNote"/>
      </w:pPr>
      <w:r>
        <w:t>Editor's note:</w:t>
      </w:r>
      <w:r w:rsidR="0060572D">
        <w:tab/>
      </w:r>
      <w:r>
        <w:t>It is FFS whether the Immediate Report Flag is needed.</w:t>
      </w:r>
    </w:p>
    <w:p w14:paraId="467CF51E" w14:textId="77777777" w:rsidR="00976533" w:rsidRDefault="00976533" w:rsidP="00976533">
      <w:pPr>
        <w:pStyle w:val="B2"/>
      </w:pPr>
      <w:r>
        <w:t>-</w:t>
      </w:r>
      <w:r>
        <w:tab/>
        <w:t>Notification Correlation ID, indicating the correlation identity to be signaled in the event notifications generated by the subscription.</w:t>
      </w:r>
    </w:p>
    <w:p w14:paraId="42D45B16" w14:textId="76186007" w:rsidR="00976533" w:rsidRDefault="00976533" w:rsidP="0097653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AC5FD4C" w14:textId="77777777" w:rsidR="00976533" w:rsidRDefault="00976533" w:rsidP="00976533">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89347F2" w14:textId="77777777" w:rsidR="00976533" w:rsidRDefault="00976533" w:rsidP="00976533">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40864909" w14:textId="77777777" w:rsidR="00976533" w:rsidRDefault="00976533" w:rsidP="00976533">
      <w:pPr>
        <w:pStyle w:val="Heading5"/>
      </w:pPr>
      <w:bookmarkStart w:id="106" w:name="_Toc138411175"/>
      <w:r>
        <w:t>5.2.2.2.3</w:t>
      </w:r>
      <w:r>
        <w:tab/>
        <w:t>Modification of a subscription</w:t>
      </w:r>
      <w:bookmarkEnd w:id="106"/>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77777777" w:rsidR="005E51D2" w:rsidRPr="005E51D2" w:rsidRDefault="005E51D2" w:rsidP="005E51D2">
      <w:r w:rsidRPr="005E51D2">
        <w:t>The NF Service Consumer shall modify the subscription by using the HTTP method PATCH with the URI of the individual subscription resource (see clause 6.1.3.3)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7" type="#_x0000_t75" style="width:446.95pt;height:142.65pt" o:ole="">
            <v:imagedata r:id="rId16" o:title=""/>
          </v:shape>
          <o:OLEObject Type="Embed" ProgID="Visio.Drawing.11" ShapeID="_x0000_i1027" DrawAspect="Content" ObjectID="_1749023920" r:id="rId17"/>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1ACEDBB7"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6.1.3.1.3.2-3.</w:t>
      </w:r>
    </w:p>
    <w:p w14:paraId="565B28F0" w14:textId="77777777" w:rsidR="00CC3AE3" w:rsidRDefault="00CC3AE3" w:rsidP="00CC3AE3">
      <w:pPr>
        <w:pStyle w:val="Heading4"/>
      </w:pPr>
      <w:bookmarkStart w:id="107" w:name="_Toc138411176"/>
      <w:r>
        <w:t>5.2.2.2A</w:t>
      </w:r>
      <w:r>
        <w:tab/>
        <w:t>Unsubscribe</w:t>
      </w:r>
      <w:bookmarkEnd w:id="107"/>
    </w:p>
    <w:p w14:paraId="305C10C6" w14:textId="77777777" w:rsidR="00CC3AE3" w:rsidRDefault="00CC3AE3" w:rsidP="00CC3AE3">
      <w:pPr>
        <w:pStyle w:val="Heading5"/>
      </w:pPr>
      <w:bookmarkStart w:id="108" w:name="_Toc25156234"/>
      <w:bookmarkStart w:id="109" w:name="_Toc34124534"/>
      <w:bookmarkStart w:id="110" w:name="_Toc43207648"/>
      <w:bookmarkStart w:id="111" w:name="_Toc49857128"/>
      <w:bookmarkStart w:id="112" w:name="_Toc56676962"/>
      <w:bookmarkStart w:id="113" w:name="_Toc56691485"/>
      <w:bookmarkStart w:id="114" w:name="_Toc56698749"/>
      <w:bookmarkStart w:id="115" w:name="_Toc89034952"/>
      <w:bookmarkStart w:id="116" w:name="_Toc89064750"/>
      <w:bookmarkStart w:id="117" w:name="_Toc89180051"/>
      <w:bookmarkStart w:id="118" w:name="_Toc97071728"/>
      <w:bookmarkStart w:id="119" w:name="_Toc120051130"/>
      <w:bookmarkStart w:id="120" w:name="_Toc122025492"/>
      <w:bookmarkStart w:id="121" w:name="_Toc138411177"/>
      <w:r>
        <w:t>5.2.2.2A.1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086BBC4" w:rsidR="00CC3AE3" w:rsidRDefault="00CC3AE3" w:rsidP="00CC3AE3">
      <w:r>
        <w:t>The NF Service Consumer shall unsubscribe from a subscription by using the HTTP method DELETE with the URI of the individual subscription resource (see clause 6.</w:t>
      </w:r>
      <w:r w:rsidR="00E9572E">
        <w:t>1</w:t>
      </w:r>
      <w:r>
        <w:t>.3.3) to be deleted.</w:t>
      </w:r>
    </w:p>
    <w:p w14:paraId="46C3CB26" w14:textId="77777777" w:rsidR="00CC3AE3" w:rsidRDefault="00CC3AE3" w:rsidP="00CC3AE3">
      <w:pPr>
        <w:pStyle w:val="TH"/>
      </w:pPr>
      <w:r>
        <w:object w:dxaOrig="8711" w:dyaOrig="2141" w14:anchorId="52CD7DB3">
          <v:shape id="_x0000_i1028" type="#_x0000_t75" style="width:435.4pt;height:107.3pt" o:ole="">
            <v:imagedata r:id="rId18" o:title=""/>
          </v:shape>
          <o:OLEObject Type="Embed" ProgID="Visio.Drawing.11" ShapeID="_x0000_i1028" DrawAspect="Content" ObjectID="_1749023921" r:id="rId19"/>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2" w:name="_Toc510696595"/>
      <w:bookmarkStart w:id="123" w:name="_Toc35971387"/>
      <w:bookmarkStart w:id="124" w:name="_Toc82676352"/>
      <w:bookmarkStart w:id="125" w:name="_Toc138411178"/>
      <w:r>
        <w:lastRenderedPageBreak/>
        <w:t>5.2.2.3</w:t>
      </w:r>
      <w:r>
        <w:tab/>
      </w:r>
      <w:bookmarkEnd w:id="122"/>
      <w:bookmarkEnd w:id="123"/>
      <w:bookmarkEnd w:id="124"/>
      <w:r w:rsidR="00C979C0">
        <w:t>Notify</w:t>
      </w:r>
      <w:bookmarkEnd w:id="125"/>
    </w:p>
    <w:p w14:paraId="70C70F7C" w14:textId="77777777" w:rsidR="005C517A" w:rsidRDefault="005C517A" w:rsidP="00011D76">
      <w:pPr>
        <w:pStyle w:val="Heading5"/>
      </w:pPr>
      <w:bookmarkStart w:id="126" w:name="_Toc138411179"/>
      <w:r>
        <w:t>5.2.2.3.1</w:t>
      </w:r>
      <w:r>
        <w:tab/>
        <w:t>General</w:t>
      </w:r>
      <w:bookmarkEnd w:id="126"/>
    </w:p>
    <w:p w14:paraId="6645FD25" w14:textId="77777777"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p>
    <w:p w14:paraId="260D5EEB" w14:textId="1424CC8D" w:rsidR="00364022" w:rsidRPr="003B2883"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 See Figure</w:t>
      </w:r>
      <w:r>
        <w:rPr>
          <w:lang w:val="en-US" w:eastAsia="zh-CN"/>
        </w:rPr>
        <w:t> </w:t>
      </w:r>
      <w:r w:rsidRPr="003B2883">
        <w:t>5.</w:t>
      </w:r>
      <w:r>
        <w:t>2</w:t>
      </w:r>
      <w:r w:rsidRPr="003B2883">
        <w:t>.2.</w:t>
      </w:r>
      <w:r>
        <w:t>3</w:t>
      </w:r>
      <w:r w:rsidRPr="003B2883">
        <w:t>.</w:t>
      </w:r>
      <w:r>
        <w:t>2</w:t>
      </w:r>
      <w:r w:rsidRPr="003B2883">
        <w:t>-1.</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77777777" w:rsidR="00364022" w:rsidRPr="00653C82" w:rsidRDefault="00364022" w:rsidP="00364022">
      <w:pPr>
        <w:pStyle w:val="B2"/>
        <w:ind w:left="567"/>
      </w:pPr>
      <w:r w:rsidRPr="00653C82">
        <w:t>-</w:t>
      </w:r>
      <w:r w:rsidRPr="00653C82">
        <w:tab/>
        <w:t>Volume Measurement: measures of data volume exchanged (UL, DL and/or overall) and/or number of packets exchanged (UL, DL and/or overall).</w:t>
      </w:r>
    </w:p>
    <w:p w14:paraId="782AF38B" w14:textId="77777777" w:rsidR="00364022" w:rsidRPr="00653C82" w:rsidRDefault="00364022" w:rsidP="00364022">
      <w:pPr>
        <w:pStyle w:val="B2"/>
        <w:ind w:left="567"/>
      </w:pPr>
      <w:bookmarkStart w:id="127" w:name="_Hlk126742425"/>
      <w:r w:rsidRPr="00653C82">
        <w:t>-</w:t>
      </w:r>
      <w:r w:rsidRPr="00653C82">
        <w:tab/>
        <w:t>Throughput Measurement: measures of data throughput (UL and DL).</w:t>
      </w:r>
    </w:p>
    <w:bookmarkEnd w:id="127"/>
    <w:p w14:paraId="22CE12A2" w14:textId="77777777" w:rsidR="00364022" w:rsidRPr="00653C82" w:rsidRDefault="00364022" w:rsidP="00364022">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56ADA37F" w14:textId="77777777"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77777777" w:rsidR="00364022" w:rsidRPr="00653C82" w:rsidRDefault="00364022" w:rsidP="00364022">
      <w:pPr>
        <w:pStyle w:val="B2"/>
        <w:ind w:left="567"/>
      </w:pPr>
      <w:bookmarkStart w:id="128" w:name="_Hlk126742456"/>
      <w:r w:rsidRPr="00653C82">
        <w:t>-</w:t>
      </w:r>
      <w:r w:rsidRPr="00653C82">
        <w:tab/>
        <w:t>Throughput Statistic Measurement (average and/or peak throughput) over the measurement.</w:t>
      </w:r>
    </w:p>
    <w:bookmarkEnd w:id="128"/>
    <w:p w14:paraId="7430C597" w14:textId="77777777"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1FA9F465" w14:textId="17F1A3AA"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77777777" w:rsidR="00D23B8B" w:rsidRPr="00B84B6A" w:rsidRDefault="00D23B8B" w:rsidP="00D23B8B">
      <w:pPr>
        <w:pStyle w:val="B1"/>
        <w:rPr>
          <w:lang w:eastAsia="zh-CN"/>
        </w:rPr>
      </w:pPr>
      <w:r w:rsidRPr="00B84B6A">
        <w:rPr>
          <w:lang w:eastAsia="zh-CN"/>
        </w:rPr>
        <w:t>-</w:t>
      </w:r>
      <w:r w:rsidRPr="00B84B6A">
        <w:rPr>
          <w:lang w:eastAsia="zh-CN"/>
        </w:rPr>
        <w:tab/>
        <w:t xml:space="preserve">Port Management Information Container(s) for one or more NW-TT ports and/or </w:t>
      </w:r>
    </w:p>
    <w:p w14:paraId="040A4C07" w14:textId="77777777" w:rsidR="00D23B8B" w:rsidRPr="00B84B6A" w:rsidRDefault="00D23B8B" w:rsidP="00D23B8B">
      <w:pPr>
        <w:pStyle w:val="B1"/>
        <w:rPr>
          <w:lang w:eastAsia="zh-CN"/>
        </w:rPr>
      </w:pPr>
      <w:r w:rsidRPr="00B84B6A">
        <w:rPr>
          <w:lang w:eastAsia="zh-CN"/>
        </w:rPr>
        <w:t>-</w:t>
      </w:r>
      <w:r w:rsidRPr="00B84B6A">
        <w:rPr>
          <w:lang w:eastAsia="zh-CN"/>
        </w:rPr>
        <w:tab/>
        <w:t xml:space="preserve">a User Plane Node Management Information Container; </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29" w:name="_Toc138411180"/>
      <w:r>
        <w:lastRenderedPageBreak/>
        <w:t>5.2.2.3.2</w:t>
      </w:r>
      <w:r>
        <w:tab/>
        <w:t xml:space="preserve">UPF sends notification on </w:t>
      </w:r>
      <w:r w:rsidR="004C7CEC">
        <w:rPr>
          <w:noProof/>
        </w:rPr>
        <w:t>subscribed events</w:t>
      </w:r>
      <w:bookmarkEnd w:id="129"/>
    </w:p>
    <w:p w14:paraId="49F9DD45" w14:textId="77777777" w:rsidR="005C517A" w:rsidRPr="00690A26" w:rsidRDefault="005C517A" w:rsidP="005C517A">
      <w:pPr>
        <w:pStyle w:val="TH"/>
      </w:pPr>
      <w:r w:rsidRPr="00690A26">
        <w:rPr>
          <w:lang w:val="fr-FR"/>
        </w:rPr>
        <w:object w:dxaOrig="8713" w:dyaOrig="2142" w14:anchorId="56DCD43D">
          <v:shape id="_x0000_i1029" type="#_x0000_t75" style="width:435.4pt;height:106.65pt" o:ole="">
            <v:imagedata r:id="rId20" o:title=""/>
          </v:shape>
          <o:OLEObject Type="Embed" ProgID="Visio.Drawing.11" ShapeID="_x0000_i1029" DrawAspect="Content" ObjectID="_1749023922" r:id="rId21"/>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5A8A74D8" w:rsidR="00431AA8" w:rsidRDefault="00431AA8" w:rsidP="00431AA8">
      <w:pPr>
        <w:pStyle w:val="Heading2"/>
      </w:pPr>
      <w:bookmarkStart w:id="130" w:name="_Toc138411181"/>
      <w:r>
        <w:t>5.3</w:t>
      </w:r>
      <w:r>
        <w:tab/>
        <w:t>Nupf_</w:t>
      </w:r>
      <w:r>
        <w:rPr>
          <w:lang w:eastAsia="zh-CN"/>
        </w:rPr>
        <w:t>GetPrivateUEIPaddr</w:t>
      </w:r>
      <w:r w:rsidRPr="00AF47A0">
        <w:t xml:space="preserve"> </w:t>
      </w:r>
      <w:r>
        <w:t>Service</w:t>
      </w:r>
      <w:bookmarkEnd w:id="130"/>
    </w:p>
    <w:p w14:paraId="09203DDE" w14:textId="06058037" w:rsidR="00431AA8" w:rsidRDefault="00431AA8" w:rsidP="00431AA8">
      <w:pPr>
        <w:pStyle w:val="Heading3"/>
      </w:pPr>
      <w:bookmarkStart w:id="131" w:name="_Toc138411182"/>
      <w:r>
        <w:t>5.3.1</w:t>
      </w:r>
      <w:r>
        <w:tab/>
        <w:t>Service Description</w:t>
      </w:r>
      <w:bookmarkEnd w:id="131"/>
    </w:p>
    <w:p w14:paraId="34F224CC" w14:textId="4C7D5CC5" w:rsidR="00431AA8" w:rsidRPr="00CD2247" w:rsidRDefault="00431AA8" w:rsidP="000E0428">
      <w:pPr>
        <w:rPr>
          <w:lang w:eastAsia="zh-CN"/>
        </w:rPr>
      </w:pPr>
      <w:r>
        <w:rPr>
          <w:lang w:eastAsia="zh-CN"/>
        </w:rPr>
        <w:t>The Nupf_GetPrivateUEIPaddr</w:t>
      </w:r>
      <w:r w:rsidRPr="00AF47A0">
        <w:t xml:space="preserve"> </w:t>
      </w:r>
      <w:r>
        <w:t>Service</w:t>
      </w:r>
      <w:r>
        <w:rPr>
          <w:lang w:eastAsia="zh-CN"/>
        </w:rPr>
        <w:t xml:space="preserve"> enables the UPF to provide </w:t>
      </w:r>
      <w:r>
        <w:t xml:space="preserve">the UE IP address information of a PDU session,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 e.g. a NEF.</w:t>
      </w:r>
    </w:p>
    <w:p w14:paraId="487A73F6" w14:textId="530B4D2E" w:rsidR="00431AA8" w:rsidRPr="00052626" w:rsidRDefault="00431AA8" w:rsidP="00431AA8">
      <w:r>
        <w:t>Table 5.3</w:t>
      </w:r>
      <w:r w:rsidRPr="00052626">
        <w:t xml:space="preserve">.1-1 lists the service operations that are supported by </w:t>
      </w:r>
      <w:r>
        <w:t xml:space="preserve">the </w:t>
      </w:r>
      <w:r>
        <w:rPr>
          <w:lang w:eastAsia="zh-CN"/>
        </w:rPr>
        <w:t>Nupf_GetPrivateUEIPaddr</w:t>
      </w:r>
      <w:r w:rsidRPr="00AF47A0">
        <w:t xml:space="preserve"> </w:t>
      </w:r>
      <w:r w:rsidRPr="00052626">
        <w:t>service.</w:t>
      </w:r>
    </w:p>
    <w:p w14:paraId="1CBF73A5" w14:textId="43A952CB" w:rsidR="00431AA8" w:rsidRPr="00052626" w:rsidRDefault="00431AA8" w:rsidP="00431AA8">
      <w:pPr>
        <w:pStyle w:val="TH"/>
      </w:pPr>
      <w:r>
        <w:t>Table 5.3</w:t>
      </w:r>
      <w:r w:rsidRPr="00052626">
        <w:t xml:space="preserve">.1-1: Service operations supported by the </w:t>
      </w:r>
      <w:r>
        <w:rPr>
          <w:lang w:eastAsia="zh-CN"/>
        </w:rPr>
        <w:t>Nupf_GetPrivateUEIPaddr</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2" w:name="_Toc138411183"/>
      <w:r>
        <w:t>5.3.2</w:t>
      </w:r>
      <w:r>
        <w:tab/>
        <w:t>Service Operations</w:t>
      </w:r>
      <w:bookmarkEnd w:id="132"/>
    </w:p>
    <w:p w14:paraId="597043A0" w14:textId="4384BBE8" w:rsidR="00431AA8" w:rsidRDefault="00431AA8" w:rsidP="00431AA8">
      <w:pPr>
        <w:pStyle w:val="Heading4"/>
      </w:pPr>
      <w:bookmarkStart w:id="133" w:name="_Toc138411184"/>
      <w:r>
        <w:t>5.3.2.1</w:t>
      </w:r>
      <w:r>
        <w:tab/>
        <w:t>Introduction</w:t>
      </w:r>
      <w:bookmarkEnd w:id="133"/>
    </w:p>
    <w:p w14:paraId="42DF24E5" w14:textId="7718C0B2" w:rsidR="00431AA8" w:rsidRDefault="00431AA8" w:rsidP="00431AA8">
      <w:r>
        <w:t>See Table 5.3</w:t>
      </w:r>
      <w:r w:rsidRPr="00052626">
        <w:t xml:space="preserve">.1-1 for an overview of the service operations supported by the </w:t>
      </w:r>
      <w:r>
        <w:rPr>
          <w:lang w:eastAsia="zh-CN"/>
        </w:rPr>
        <w:t>Nupf_GetPrivateUEIPaddr</w:t>
      </w:r>
      <w:r w:rsidRPr="00052626">
        <w:t xml:space="preserve"> service.</w:t>
      </w:r>
    </w:p>
    <w:p w14:paraId="02D869CA" w14:textId="70BB416C" w:rsidR="00431AA8" w:rsidRPr="00B06F7A" w:rsidRDefault="00431AA8" w:rsidP="00431AA8">
      <w:pPr>
        <w:pStyle w:val="Heading4"/>
      </w:pPr>
      <w:bookmarkStart w:id="134" w:name="_Toc11338347"/>
      <w:bookmarkStart w:id="135" w:name="_Toc27584950"/>
      <w:bookmarkStart w:id="136" w:name="_Toc36456892"/>
      <w:bookmarkStart w:id="137" w:name="_Toc45027770"/>
      <w:bookmarkStart w:id="138" w:name="_Toc45028605"/>
      <w:bookmarkStart w:id="139" w:name="_Toc67681359"/>
      <w:bookmarkStart w:id="140" w:name="_Toc122086241"/>
      <w:bookmarkStart w:id="141" w:name="_Toc138411185"/>
      <w:r>
        <w:t>5.3</w:t>
      </w:r>
      <w:r w:rsidRPr="00B06F7A">
        <w:t>.2.2</w:t>
      </w:r>
      <w:r w:rsidRPr="00B06F7A">
        <w:tab/>
        <w:t>Get</w:t>
      </w:r>
      <w:bookmarkEnd w:id="134"/>
      <w:bookmarkEnd w:id="135"/>
      <w:bookmarkEnd w:id="136"/>
      <w:bookmarkEnd w:id="137"/>
      <w:bookmarkEnd w:id="138"/>
      <w:bookmarkEnd w:id="139"/>
      <w:bookmarkEnd w:id="140"/>
      <w:bookmarkEnd w:id="141"/>
    </w:p>
    <w:p w14:paraId="435F16D1" w14:textId="7E8E5046" w:rsidR="00431AA8" w:rsidRPr="00B06F7A" w:rsidRDefault="00431AA8" w:rsidP="00431AA8">
      <w:pPr>
        <w:pStyle w:val="Heading5"/>
      </w:pPr>
      <w:bookmarkStart w:id="142" w:name="_Toc11338348"/>
      <w:bookmarkStart w:id="143" w:name="_Toc27584951"/>
      <w:bookmarkStart w:id="144" w:name="_Toc36456893"/>
      <w:bookmarkStart w:id="145" w:name="_Toc45027771"/>
      <w:bookmarkStart w:id="146" w:name="_Toc45028606"/>
      <w:bookmarkStart w:id="147" w:name="_Toc67681360"/>
      <w:bookmarkStart w:id="148" w:name="_Toc122086242"/>
      <w:bookmarkStart w:id="149" w:name="_Toc138411186"/>
      <w:r>
        <w:t>5.3</w:t>
      </w:r>
      <w:r w:rsidRPr="00B06F7A">
        <w:t>.2.2.1</w:t>
      </w:r>
      <w:r w:rsidRPr="00B06F7A">
        <w:tab/>
        <w:t>General</w:t>
      </w:r>
      <w:bookmarkEnd w:id="142"/>
      <w:bookmarkEnd w:id="143"/>
      <w:bookmarkEnd w:id="144"/>
      <w:bookmarkEnd w:id="145"/>
      <w:bookmarkEnd w:id="146"/>
      <w:bookmarkEnd w:id="147"/>
      <w:bookmarkEnd w:id="148"/>
      <w:bookmarkEnd w:id="149"/>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09D79FE4" w14:textId="77777777" w:rsidR="00431AA8" w:rsidRDefault="00431AA8" w:rsidP="000E0428">
      <w:pPr>
        <w:pStyle w:val="B1"/>
      </w:pPr>
      <w:r w:rsidRPr="00B06F7A">
        <w:lastRenderedPageBreak/>
        <w:t>-</w:t>
      </w:r>
      <w:r w:rsidRPr="00B06F7A">
        <w:tab/>
      </w:r>
      <w:r>
        <w:t>AF specific UE ID retrieval as specified in clause 4.15.10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0" type="#_x0000_t75" style="width:436.1pt;height:108pt" o:ole="">
            <v:imagedata r:id="rId22" o:title=""/>
          </v:shape>
          <o:OLEObject Type="Embed" ProgID="Visio.Drawing.11" ShapeID="_x0000_i1030" DrawAspect="Content" ObjectID="_1749023923" r:id="rId23"/>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2028EDCC"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payload body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0" w:name="_Toc510696597"/>
      <w:bookmarkStart w:id="151" w:name="_Toc35971389"/>
      <w:bookmarkStart w:id="152" w:name="_Toc82676354"/>
      <w:bookmarkStart w:id="153" w:name="_Toc138411187"/>
      <w:r>
        <w:t>6</w:t>
      </w:r>
      <w:r>
        <w:tab/>
        <w:t>API Definitions</w:t>
      </w:r>
      <w:bookmarkEnd w:id="150"/>
      <w:bookmarkEnd w:id="151"/>
      <w:bookmarkEnd w:id="152"/>
      <w:bookmarkEnd w:id="153"/>
    </w:p>
    <w:p w14:paraId="0C4E7262" w14:textId="23671AA7" w:rsidR="00C10561" w:rsidRDefault="00C10561" w:rsidP="00011D76">
      <w:pPr>
        <w:pStyle w:val="Heading2"/>
      </w:pPr>
      <w:bookmarkStart w:id="154" w:name="_Toc510696598"/>
      <w:bookmarkStart w:id="155" w:name="_Toc35971390"/>
      <w:bookmarkStart w:id="156" w:name="_Toc82676355"/>
      <w:bookmarkStart w:id="157" w:name="_Toc138411188"/>
      <w:r>
        <w:t>6.1</w:t>
      </w:r>
      <w:r>
        <w:tab/>
      </w:r>
      <w:r w:rsidR="0003406A">
        <w:t>Nupf_EventExposure</w:t>
      </w:r>
      <w:r>
        <w:t xml:space="preserve"> Service API</w:t>
      </w:r>
      <w:bookmarkEnd w:id="154"/>
      <w:bookmarkEnd w:id="155"/>
      <w:bookmarkEnd w:id="156"/>
      <w:bookmarkEnd w:id="157"/>
    </w:p>
    <w:p w14:paraId="25E97047" w14:textId="32B1F978" w:rsidR="00C10561" w:rsidRDefault="00C10561" w:rsidP="00011D76">
      <w:pPr>
        <w:pStyle w:val="Heading3"/>
      </w:pPr>
      <w:bookmarkStart w:id="158" w:name="_Toc510696599"/>
      <w:bookmarkStart w:id="159" w:name="_Toc35971391"/>
      <w:bookmarkStart w:id="160" w:name="_Toc82676356"/>
      <w:bookmarkStart w:id="161" w:name="_Toc138411189"/>
      <w:r>
        <w:t>6.1.1</w:t>
      </w:r>
      <w:r>
        <w:tab/>
      </w:r>
      <w:bookmarkEnd w:id="158"/>
      <w:bookmarkEnd w:id="159"/>
      <w:bookmarkEnd w:id="160"/>
      <w:r w:rsidR="00A32724">
        <w:t>API URI</w:t>
      </w:r>
      <w:bookmarkEnd w:id="161"/>
    </w:p>
    <w:p w14:paraId="16E7830F" w14:textId="1F53F830" w:rsidR="00C10561" w:rsidRDefault="00C10561" w:rsidP="00C10561">
      <w:pPr>
        <w:rPr>
          <w:noProof/>
          <w:lang w:eastAsia="zh-CN"/>
        </w:rPr>
      </w:pPr>
      <w:bookmarkStart w:id="162"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3" w:name="_Toc35971392"/>
      <w:bookmarkStart w:id="164" w:name="_Toc82676357"/>
      <w:bookmarkStart w:id="165" w:name="_Toc138411190"/>
      <w:r>
        <w:lastRenderedPageBreak/>
        <w:t>6.1.2</w:t>
      </w:r>
      <w:r>
        <w:tab/>
        <w:t>Usage of HTTP</w:t>
      </w:r>
      <w:bookmarkEnd w:id="162"/>
      <w:bookmarkEnd w:id="163"/>
      <w:bookmarkEnd w:id="164"/>
      <w:bookmarkEnd w:id="165"/>
    </w:p>
    <w:p w14:paraId="3D4FA545" w14:textId="77777777" w:rsidR="00C10561" w:rsidRPr="000C5200" w:rsidRDefault="00C10561" w:rsidP="00011D76">
      <w:pPr>
        <w:pStyle w:val="Heading4"/>
      </w:pPr>
      <w:bookmarkStart w:id="166" w:name="_Toc510696601"/>
      <w:bookmarkStart w:id="167" w:name="_Toc35971393"/>
      <w:bookmarkStart w:id="168" w:name="_Toc82676358"/>
      <w:bookmarkStart w:id="169" w:name="_Toc138411191"/>
      <w:r>
        <w:t>6.1.2.1</w:t>
      </w:r>
      <w:r>
        <w:tab/>
        <w:t>General</w:t>
      </w:r>
      <w:bookmarkEnd w:id="166"/>
      <w:bookmarkEnd w:id="167"/>
      <w:bookmarkEnd w:id="168"/>
      <w:bookmarkEnd w:id="169"/>
    </w:p>
    <w:p w14:paraId="6CB9EE1C" w14:textId="77777777" w:rsidR="00C10561" w:rsidRPr="00986E88" w:rsidRDefault="00C10561" w:rsidP="00C10561">
      <w:pPr>
        <w:rPr>
          <w:noProof/>
        </w:rPr>
      </w:pPr>
      <w:bookmarkStart w:id="1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1" w:name="_Toc35971394"/>
      <w:bookmarkStart w:id="172" w:name="_Toc82676359"/>
      <w:bookmarkStart w:id="173" w:name="_Toc138411192"/>
      <w:r>
        <w:t>6.1.2.2</w:t>
      </w:r>
      <w:r>
        <w:tab/>
        <w:t>HTTP standard headers</w:t>
      </w:r>
      <w:bookmarkEnd w:id="170"/>
      <w:bookmarkEnd w:id="171"/>
      <w:bookmarkEnd w:id="172"/>
      <w:bookmarkEnd w:id="173"/>
    </w:p>
    <w:p w14:paraId="15A94054" w14:textId="77777777" w:rsidR="00C10561" w:rsidRDefault="00C10561" w:rsidP="00011D76">
      <w:pPr>
        <w:pStyle w:val="Heading5"/>
        <w:rPr>
          <w:lang w:eastAsia="zh-CN"/>
        </w:rPr>
      </w:pPr>
      <w:bookmarkStart w:id="174" w:name="_Toc510696603"/>
      <w:bookmarkStart w:id="175" w:name="_Toc35971395"/>
      <w:bookmarkStart w:id="176" w:name="_Toc82676360"/>
      <w:bookmarkStart w:id="177" w:name="_Toc138411193"/>
      <w:r>
        <w:t>6.1.2.2.1</w:t>
      </w:r>
      <w:r>
        <w:rPr>
          <w:rFonts w:hint="eastAsia"/>
          <w:lang w:eastAsia="zh-CN"/>
        </w:rPr>
        <w:tab/>
      </w:r>
      <w:r>
        <w:rPr>
          <w:lang w:eastAsia="zh-CN"/>
        </w:rPr>
        <w:t>General</w:t>
      </w:r>
      <w:bookmarkEnd w:id="174"/>
      <w:bookmarkEnd w:id="175"/>
      <w:bookmarkEnd w:id="176"/>
      <w:bookmarkEnd w:id="177"/>
    </w:p>
    <w:p w14:paraId="191587AC" w14:textId="77777777" w:rsidR="00C10561" w:rsidRPr="00986E88" w:rsidRDefault="00C10561" w:rsidP="00C10561">
      <w:pPr>
        <w:rPr>
          <w:noProof/>
        </w:rPr>
      </w:pPr>
      <w:bookmarkStart w:id="17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79" w:name="_Toc35971396"/>
      <w:bookmarkStart w:id="180" w:name="_Toc82676361"/>
      <w:bookmarkStart w:id="181" w:name="_Toc138411194"/>
      <w:r>
        <w:t>6.1.2.2.2</w:t>
      </w:r>
      <w:r>
        <w:tab/>
        <w:t>Content type</w:t>
      </w:r>
      <w:bookmarkEnd w:id="178"/>
      <w:bookmarkEnd w:id="179"/>
      <w:bookmarkEnd w:id="180"/>
      <w:bookmarkEnd w:id="181"/>
    </w:p>
    <w:p w14:paraId="06B514B4" w14:textId="77777777" w:rsidR="00C10561" w:rsidRDefault="00C10561" w:rsidP="00C10561">
      <w:bookmarkStart w:id="18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83" w:name="_Toc35971397"/>
      <w:bookmarkStart w:id="184" w:name="_Toc82676362"/>
      <w:bookmarkStart w:id="185" w:name="_Toc138411195"/>
      <w:r>
        <w:t>6.1.2.3</w:t>
      </w:r>
      <w:r>
        <w:tab/>
        <w:t>HTTP custom headers</w:t>
      </w:r>
      <w:bookmarkEnd w:id="182"/>
      <w:bookmarkEnd w:id="183"/>
      <w:bookmarkEnd w:id="184"/>
      <w:bookmarkEnd w:id="185"/>
    </w:p>
    <w:p w14:paraId="27B040E8" w14:textId="029248C3" w:rsidR="00C10561" w:rsidRDefault="00C10561" w:rsidP="00C10561">
      <w:pPr>
        <w:rPr>
          <w:noProof/>
        </w:rPr>
      </w:pPr>
      <w:bookmarkStart w:id="186" w:name="_Toc489605322"/>
      <w:bookmarkStart w:id="187" w:name="_Toc492899753"/>
      <w:bookmarkStart w:id="188" w:name="_Toc492900032"/>
      <w:bookmarkStart w:id="189" w:name="_Toc492967834"/>
      <w:bookmarkStart w:id="190" w:name="_Toc492972922"/>
      <w:bookmarkStart w:id="191" w:name="_Toc492973142"/>
      <w:bookmarkStart w:id="192" w:name="_Toc492974840"/>
      <w:bookmarkStart w:id="1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4" w:name="_Toc510696607"/>
      <w:bookmarkStart w:id="195" w:name="_Toc35971398"/>
      <w:bookmarkStart w:id="196" w:name="_Toc82676363"/>
      <w:bookmarkStart w:id="197" w:name="_Toc138411196"/>
      <w:bookmarkEnd w:id="186"/>
      <w:bookmarkEnd w:id="187"/>
      <w:bookmarkEnd w:id="188"/>
      <w:bookmarkEnd w:id="189"/>
      <w:bookmarkEnd w:id="190"/>
      <w:bookmarkEnd w:id="191"/>
      <w:bookmarkEnd w:id="192"/>
      <w:bookmarkEnd w:id="193"/>
      <w:r>
        <w:t>6.1.3</w:t>
      </w:r>
      <w:r>
        <w:tab/>
        <w:t>Resources</w:t>
      </w:r>
      <w:bookmarkEnd w:id="194"/>
      <w:bookmarkEnd w:id="195"/>
      <w:bookmarkEnd w:id="196"/>
      <w:bookmarkEnd w:id="197"/>
    </w:p>
    <w:p w14:paraId="586E472F" w14:textId="77777777" w:rsidR="00C10561" w:rsidRPr="000A7435" w:rsidRDefault="00C10561" w:rsidP="00011D76">
      <w:pPr>
        <w:pStyle w:val="Heading4"/>
      </w:pPr>
      <w:bookmarkStart w:id="198" w:name="_Toc510696608"/>
      <w:bookmarkStart w:id="199" w:name="_Toc35971399"/>
      <w:bookmarkStart w:id="200" w:name="_Toc82676364"/>
      <w:bookmarkStart w:id="201" w:name="_Toc138411197"/>
      <w:r>
        <w:t>6.1.3.1</w:t>
      </w:r>
      <w:r>
        <w:tab/>
        <w:t>Overview</w:t>
      </w:r>
      <w:bookmarkEnd w:id="198"/>
      <w:bookmarkEnd w:id="199"/>
      <w:bookmarkEnd w:id="200"/>
      <w:bookmarkEnd w:id="201"/>
    </w:p>
    <w:p w14:paraId="07DBA57A" w14:textId="7A9AFE7B" w:rsidR="00C10561" w:rsidRPr="00A258AF" w:rsidRDefault="000706BD" w:rsidP="00C10561">
      <w:pPr>
        <w:pStyle w:val="TH"/>
        <w:rPr>
          <w:lang w:val="en-US"/>
        </w:rPr>
      </w:pPr>
      <w:r>
        <w:object w:dxaOrig="5291" w:dyaOrig="3571" w14:anchorId="37E8D640">
          <v:shape id="_x0000_i1031" type="#_x0000_t75" style="width:264.25pt;height:179.3pt" o:ole="">
            <v:imagedata r:id="rId24" o:title=""/>
          </v:shape>
          <o:OLEObject Type="Embed" ProgID="Visio.Drawing.15" ShapeID="_x0000_i1031" DrawAspect="Content" ObjectID="_1749023924" r:id="rId25"/>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753BC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753BC6" w:rsidRPr="001710F8" w14:paraId="18356E08" w14:textId="77777777" w:rsidTr="00753BC6">
        <w:trPr>
          <w:jc w:val="center"/>
        </w:trPr>
        <w:tc>
          <w:tcPr>
            <w:tcW w:w="0" w:type="auto"/>
            <w:tcBorders>
              <w:left w:val="single" w:sz="4" w:space="0" w:color="auto"/>
              <w:right w:val="single" w:sz="4" w:space="0" w:color="auto"/>
            </w:tcBorders>
            <w:vAlign w:val="center"/>
          </w:tcPr>
          <w:p w14:paraId="62B92618" w14:textId="77777777" w:rsidR="00753BC6" w:rsidRDefault="00753BC6" w:rsidP="00753BC6">
            <w:pPr>
              <w:pStyle w:val="TAL"/>
            </w:pPr>
            <w:r w:rsidRPr="003B2883">
              <w:t>Individual subscription</w:t>
            </w:r>
          </w:p>
          <w:p w14:paraId="522821B7" w14:textId="73F74D25" w:rsidR="00753BC6" w:rsidRPr="001710F8" w:rsidRDefault="00753BC6"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tcBorders>
              <w:left w:val="single" w:sz="4" w:space="0" w:color="auto"/>
              <w:right w:val="single" w:sz="4" w:space="0" w:color="auto"/>
            </w:tcBorders>
            <w:vAlign w:val="center"/>
          </w:tcPr>
          <w:p w14:paraId="68A243FE" w14:textId="715769E4" w:rsidR="00753BC6" w:rsidRPr="001710F8" w:rsidRDefault="00753BC6"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753BC6" w:rsidRPr="001710F8" w:rsidRDefault="00753BC6" w:rsidP="00753BC6">
            <w:pPr>
              <w:pStyle w:val="TAL"/>
            </w:pPr>
            <w:r w:rsidRPr="003B2883">
              <w:t>DELETE</w:t>
            </w:r>
          </w:p>
        </w:tc>
        <w:tc>
          <w:tcPr>
            <w:tcW w:w="1657" w:type="pct"/>
            <w:tcBorders>
              <w:top w:val="single" w:sz="4" w:space="0" w:color="auto"/>
              <w:left w:val="single" w:sz="4" w:space="0" w:color="auto"/>
              <w:bottom w:val="single" w:sz="4" w:space="0" w:color="auto"/>
              <w:right w:val="single" w:sz="4" w:space="0" w:color="auto"/>
            </w:tcBorders>
          </w:tcPr>
          <w:p w14:paraId="7D96AB45" w14:textId="58689846" w:rsidR="00753BC6" w:rsidRPr="001710F8" w:rsidRDefault="00753BC6" w:rsidP="00753BC6">
            <w:pPr>
              <w:pStyle w:val="TAL"/>
            </w:pPr>
            <w:r w:rsidRPr="003B2883">
              <w:t>Unsubscribe</w:t>
            </w:r>
            <w:r>
              <w:t xml:space="preserve"> service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202" w:name="_Toc510696609"/>
      <w:bookmarkStart w:id="203" w:name="_Toc35971400"/>
      <w:bookmarkStart w:id="204" w:name="_Toc82676365"/>
      <w:bookmarkStart w:id="205" w:name="_Toc138411198"/>
      <w:r>
        <w:t>6.1.3.2</w:t>
      </w:r>
      <w:r>
        <w:tab/>
        <w:t xml:space="preserve">Resource: </w:t>
      </w:r>
      <w:r w:rsidR="009E1EF5">
        <w:rPr>
          <w:rFonts w:hint="eastAsia"/>
          <w:lang w:eastAsia="zh-CN"/>
        </w:rPr>
        <w:t>Event</w:t>
      </w:r>
      <w:r w:rsidR="009E1EF5">
        <w:t>ExposureSubscriptions</w:t>
      </w:r>
      <w:bookmarkEnd w:id="202"/>
      <w:bookmarkEnd w:id="203"/>
      <w:bookmarkEnd w:id="204"/>
      <w:bookmarkEnd w:id="205"/>
    </w:p>
    <w:p w14:paraId="3CC608C7" w14:textId="2FB0907F" w:rsidR="00C10561" w:rsidRDefault="00C10561" w:rsidP="00011D76">
      <w:pPr>
        <w:pStyle w:val="Heading5"/>
      </w:pPr>
      <w:bookmarkStart w:id="206" w:name="_Toc510696610"/>
      <w:bookmarkStart w:id="207" w:name="_Toc35971401"/>
      <w:bookmarkStart w:id="208" w:name="_Toc82676366"/>
      <w:bookmarkStart w:id="209" w:name="_Toc138411199"/>
      <w:r>
        <w:t>6.1.3.2.1</w:t>
      </w:r>
      <w:r>
        <w:tab/>
        <w:t>Description</w:t>
      </w:r>
      <w:bookmarkEnd w:id="206"/>
      <w:bookmarkEnd w:id="207"/>
      <w:bookmarkEnd w:id="208"/>
      <w:bookmarkEnd w:id="20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0" w:name="_Toc35971402"/>
      <w:bookmarkStart w:id="211" w:name="_Toc82676367"/>
      <w:bookmarkStart w:id="212" w:name="_Toc510696612"/>
      <w:bookmarkStart w:id="213" w:name="_Toc138411200"/>
      <w:r>
        <w:t>6.1.3.2.2</w:t>
      </w:r>
      <w:r>
        <w:tab/>
        <w:t>Resource Definition</w:t>
      </w:r>
      <w:bookmarkEnd w:id="210"/>
      <w:bookmarkEnd w:id="211"/>
      <w:bookmarkEnd w:id="21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4" w:name="_Toc35971403"/>
      <w:bookmarkStart w:id="215" w:name="_Toc82676368"/>
      <w:bookmarkStart w:id="216" w:name="_Toc138411201"/>
      <w:r>
        <w:t>6.1.3.2.3</w:t>
      </w:r>
      <w:r>
        <w:tab/>
        <w:t>Resource Standard Methods</w:t>
      </w:r>
      <w:bookmarkEnd w:id="212"/>
      <w:bookmarkEnd w:id="214"/>
      <w:bookmarkEnd w:id="215"/>
      <w:bookmarkEnd w:id="216"/>
    </w:p>
    <w:p w14:paraId="49CA7637" w14:textId="3EBDA71E" w:rsidR="00C10561" w:rsidRPr="00384E92" w:rsidRDefault="00C10561" w:rsidP="00011D76">
      <w:pPr>
        <w:pStyle w:val="H6"/>
      </w:pPr>
      <w:bookmarkStart w:id="217" w:name="_Toc510696613"/>
      <w:bookmarkStart w:id="218" w:name="_Toc35971404"/>
      <w:r w:rsidRPr="00384E92">
        <w:t>6.</w:t>
      </w:r>
      <w:r>
        <w:t>1.3.2.3</w:t>
      </w:r>
      <w:r w:rsidRPr="00384E92">
        <w:t>.1</w:t>
      </w:r>
      <w:r w:rsidRPr="00384E92">
        <w:tab/>
      </w:r>
      <w:r w:rsidR="00AD575D">
        <w:t>POST</w:t>
      </w:r>
      <w:bookmarkEnd w:id="217"/>
      <w:bookmarkEnd w:id="218"/>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6020C0EF" w:rsidR="004B71B8" w:rsidRPr="001710F8" w:rsidRDefault="004B71B8" w:rsidP="004B71B8">
            <w:pPr>
              <w:pStyle w:val="TAL"/>
            </w:pPr>
            <w:r>
              <w:t>Payload 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7777777" w:rsidR="006439A2" w:rsidRDefault="006439A2" w:rsidP="006439A2">
            <w:pPr>
              <w:pStyle w:val="TAL"/>
            </w:pP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7777777" w:rsidR="006439A2" w:rsidRDefault="006439A2" w:rsidP="006439A2">
            <w:pPr>
              <w:pStyle w:val="TAL"/>
            </w:pP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2255BC16" w14:textId="46F47298" w:rsidR="006439A2" w:rsidRPr="001710F8" w:rsidRDefault="006439A2" w:rsidP="006439A2">
            <w:pPr>
              <w:pStyle w:val="TAL"/>
            </w:pPr>
            <w:bookmarkStart w:id="219" w:name="_PERM_MCCTEMPBM_CRPT03410203___2"/>
            <w:r w:rsidRPr="003B2883">
              <w:t>-</w:t>
            </w:r>
            <w:r w:rsidRPr="003B2883">
              <w:tab/>
            </w:r>
            <w:bookmarkEnd w:id="219"/>
            <w:r>
              <w:t>PDU</w:t>
            </w:r>
            <w:r w:rsidRPr="008B2FDB">
              <w:t>_</w:t>
            </w:r>
            <w:r>
              <w:t>SESSION_</w:t>
            </w:r>
            <w:r w:rsidRPr="008B2FDB">
              <w:t>NOT_SERVED_BY_</w:t>
            </w:r>
            <w:r>
              <w:t>UPF</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6D09DF6E"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with response body containing an object of ProblemDetails data type (see clause 5.2.7 of 3GPP TS 29.500 [4])</w:t>
            </w:r>
            <w:r w:rsidRPr="001710F8">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77777777" w:rsidR="00066FC5" w:rsidRPr="001710F8" w:rsidRDefault="00066FC5"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0773159D" w14:textId="77777777" w:rsidR="00066FC5" w:rsidRPr="001710F8" w:rsidRDefault="00066FC5"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7777777" w:rsidR="00066FC5" w:rsidRPr="001710F8" w:rsidRDefault="00066FC5"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291C12F7" w14:textId="77777777" w:rsidR="00066FC5" w:rsidRPr="001710F8" w:rsidRDefault="00066FC5"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0" w:name="_Toc25156464"/>
      <w:bookmarkStart w:id="221" w:name="_Toc34124768"/>
      <w:bookmarkStart w:id="222" w:name="_Toc43207894"/>
      <w:bookmarkStart w:id="223" w:name="_Toc49857367"/>
      <w:bookmarkStart w:id="224" w:name="_Toc56677208"/>
      <w:bookmarkStart w:id="225" w:name="_Toc56691731"/>
      <w:bookmarkStart w:id="226" w:name="_Toc56698995"/>
      <w:bookmarkStart w:id="227" w:name="_Toc89035245"/>
      <w:bookmarkStart w:id="228" w:name="_Toc89065043"/>
      <w:bookmarkStart w:id="229" w:name="_Toc89180342"/>
      <w:bookmarkStart w:id="230" w:name="_Toc97072021"/>
      <w:bookmarkStart w:id="231" w:name="_Toc120051426"/>
      <w:bookmarkStart w:id="232" w:name="_Toc122025789"/>
      <w:bookmarkStart w:id="233" w:name="_Toc138411202"/>
      <w:r w:rsidRPr="003B2883">
        <w:t>6.</w:t>
      </w:r>
      <w:r>
        <w:t>1</w:t>
      </w:r>
      <w:r w:rsidRPr="003B2883">
        <w:t>.3.2.4</w:t>
      </w:r>
      <w:r w:rsidRPr="003B2883">
        <w:tab/>
        <w:t>Resource Custom Operations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4" w:name="_Toc138411203"/>
      <w:r w:rsidRPr="003B2883">
        <w:lastRenderedPageBreak/>
        <w:t>6.</w:t>
      </w:r>
      <w:r>
        <w:t>1</w:t>
      </w:r>
      <w:r w:rsidRPr="003B2883">
        <w:t>.3.3</w:t>
      </w:r>
      <w:r w:rsidRPr="003B2883">
        <w:tab/>
        <w:t>Resource: Individual subscription</w:t>
      </w:r>
      <w:bookmarkEnd w:id="234"/>
    </w:p>
    <w:p w14:paraId="72974B00" w14:textId="77777777" w:rsidR="00545FEE" w:rsidRPr="003B2883" w:rsidRDefault="00545FEE" w:rsidP="00545FEE">
      <w:pPr>
        <w:pStyle w:val="Heading5"/>
      </w:pPr>
      <w:bookmarkStart w:id="235" w:name="_Toc25156466"/>
      <w:bookmarkStart w:id="236" w:name="_Toc34124770"/>
      <w:bookmarkStart w:id="237" w:name="_Toc43207896"/>
      <w:bookmarkStart w:id="238" w:name="_Toc49857369"/>
      <w:bookmarkStart w:id="239" w:name="_Toc56677210"/>
      <w:bookmarkStart w:id="240" w:name="_Toc56691733"/>
      <w:bookmarkStart w:id="241" w:name="_Toc56698997"/>
      <w:bookmarkStart w:id="242" w:name="_Toc89035247"/>
      <w:bookmarkStart w:id="243" w:name="_Toc89065045"/>
      <w:bookmarkStart w:id="244" w:name="_Toc89180344"/>
      <w:bookmarkStart w:id="245" w:name="_Toc97072023"/>
      <w:bookmarkStart w:id="246" w:name="_Toc120051428"/>
      <w:bookmarkStart w:id="247" w:name="_Toc122025791"/>
      <w:bookmarkStart w:id="248" w:name="_Toc138411204"/>
      <w:r w:rsidRPr="003B2883">
        <w:t>6.</w:t>
      </w:r>
      <w:r>
        <w:t>1</w:t>
      </w:r>
      <w:r w:rsidRPr="003B2883">
        <w:t>.3.3.1</w:t>
      </w:r>
      <w:r w:rsidRPr="003B2883">
        <w:tab/>
        <w:t>Description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49" w:name="_Toc25156467"/>
      <w:bookmarkStart w:id="250" w:name="_Toc34124771"/>
      <w:bookmarkStart w:id="251" w:name="_Toc43207897"/>
      <w:bookmarkStart w:id="252" w:name="_Toc49857370"/>
      <w:bookmarkStart w:id="253" w:name="_Toc56677211"/>
      <w:bookmarkStart w:id="254" w:name="_Toc56691734"/>
      <w:bookmarkStart w:id="255" w:name="_Toc56698998"/>
      <w:bookmarkStart w:id="256" w:name="_Toc89035248"/>
      <w:bookmarkStart w:id="257" w:name="_Toc89065046"/>
      <w:bookmarkStart w:id="258" w:name="_Toc89180345"/>
      <w:bookmarkStart w:id="259" w:name="_Toc97072024"/>
      <w:bookmarkStart w:id="260" w:name="_Toc120051429"/>
      <w:bookmarkStart w:id="261" w:name="_Toc122025792"/>
      <w:bookmarkStart w:id="262" w:name="_Toc138411205"/>
      <w:r w:rsidRPr="003B2883">
        <w:t>6.</w:t>
      </w:r>
      <w:r>
        <w:t>1</w:t>
      </w:r>
      <w:r w:rsidRPr="003B2883">
        <w:t>.3.3.2</w:t>
      </w:r>
      <w:r w:rsidRPr="003B2883">
        <w:tab/>
        <w:t>Resource Definition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3" w:name="_Toc25156468"/>
      <w:bookmarkStart w:id="264" w:name="_Toc34124772"/>
      <w:bookmarkStart w:id="265" w:name="_Toc43207898"/>
      <w:bookmarkStart w:id="266" w:name="_Toc49857371"/>
      <w:bookmarkStart w:id="267" w:name="_Toc56677212"/>
      <w:bookmarkStart w:id="268" w:name="_Toc56691735"/>
      <w:bookmarkStart w:id="269" w:name="_Toc56698999"/>
      <w:bookmarkStart w:id="270" w:name="_Toc89035249"/>
      <w:bookmarkStart w:id="271" w:name="_Toc89065047"/>
      <w:bookmarkStart w:id="272" w:name="_Toc89180346"/>
      <w:bookmarkStart w:id="273" w:name="_Toc97072025"/>
      <w:bookmarkStart w:id="274" w:name="_Toc120051430"/>
      <w:bookmarkStart w:id="275" w:name="_Toc122025793"/>
      <w:bookmarkStart w:id="276" w:name="_Toc138411206"/>
      <w:r w:rsidRPr="003B2883">
        <w:t>6.</w:t>
      </w:r>
      <w:r>
        <w:t>1</w:t>
      </w:r>
      <w:r w:rsidRPr="003B2883">
        <w:t>.3.3.3</w:t>
      </w:r>
      <w:r w:rsidRPr="003B2883">
        <w:tab/>
        <w:t>Resource Standard Methods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91485CB" w14:textId="5D3BF483" w:rsidR="00545FEE" w:rsidRPr="003B2883" w:rsidRDefault="00EC7D5A" w:rsidP="000E0428">
      <w:pPr>
        <w:pStyle w:val="H6"/>
      </w:pPr>
      <w:bookmarkStart w:id="277" w:name="_Toc25156469"/>
      <w:bookmarkStart w:id="278" w:name="_Toc34124773"/>
      <w:bookmarkStart w:id="279" w:name="_Toc43207899"/>
      <w:bookmarkStart w:id="280" w:name="_Toc49857372"/>
      <w:bookmarkStart w:id="281" w:name="_Toc56677213"/>
      <w:bookmarkStart w:id="282" w:name="_Toc56691736"/>
      <w:bookmarkStart w:id="283" w:name="_Toc56699000"/>
      <w:bookmarkStart w:id="284" w:name="_Toc89035250"/>
      <w:bookmarkStart w:id="285" w:name="_Toc89065048"/>
      <w:bookmarkStart w:id="286" w:name="_Toc89180347"/>
      <w:bookmarkStart w:id="287" w:name="_Toc97072026"/>
      <w:bookmarkStart w:id="288" w:name="_Toc120051431"/>
      <w:bookmarkStart w:id="289" w:name="_Toc122025794"/>
      <w:r w:rsidRPr="00EC7D5A">
        <w:t>6.1.3.3.3.1</w:t>
      </w:r>
      <w:r w:rsidRPr="003B2883">
        <w:tab/>
      </w:r>
      <w:bookmarkEnd w:id="277"/>
      <w:bookmarkEnd w:id="278"/>
      <w:bookmarkEnd w:id="279"/>
      <w:bookmarkEnd w:id="280"/>
      <w:bookmarkEnd w:id="281"/>
      <w:bookmarkEnd w:id="282"/>
      <w:bookmarkEnd w:id="283"/>
      <w:bookmarkEnd w:id="284"/>
      <w:bookmarkEnd w:id="285"/>
      <w:bookmarkEnd w:id="286"/>
      <w:bookmarkEnd w:id="287"/>
      <w:bookmarkEnd w:id="288"/>
      <w:bookmarkEnd w:id="28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0" w:name="_PERM_MCCTEMPBM_CRPT03410206___2"/>
            <w:r w:rsidRPr="003B2883">
              <w:t>-</w:t>
            </w:r>
            <w:r w:rsidRPr="003B2883">
              <w:tab/>
              <w:t>SUBSCRIPTION_NOT_FOUND</w:t>
            </w:r>
            <w:bookmarkEnd w:id="29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77777777"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1" w:name="_Toc25156471"/>
      <w:bookmarkStart w:id="292" w:name="_Toc34124775"/>
      <w:bookmarkStart w:id="293" w:name="_Toc43207901"/>
      <w:bookmarkStart w:id="294" w:name="_Toc49857374"/>
      <w:bookmarkStart w:id="295" w:name="_Toc56677215"/>
      <w:bookmarkStart w:id="296" w:name="_Toc56691738"/>
      <w:bookmarkStart w:id="297" w:name="_Toc56699002"/>
      <w:bookmarkStart w:id="298" w:name="_Toc89035252"/>
      <w:bookmarkStart w:id="299" w:name="_Toc89065050"/>
      <w:bookmarkStart w:id="300" w:name="_Toc89180349"/>
      <w:bookmarkStart w:id="301" w:name="_Toc97072028"/>
      <w:bookmarkStart w:id="302" w:name="_Toc120051433"/>
      <w:bookmarkStart w:id="30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4" w:name="_Toc11338775"/>
      <w:bookmarkStart w:id="305" w:name="_Toc27585479"/>
      <w:bookmarkStart w:id="306" w:name="_Toc36457485"/>
      <w:bookmarkStart w:id="307" w:name="_Toc45028402"/>
      <w:bookmarkStart w:id="308" w:name="_Toc45029237"/>
      <w:bookmarkStart w:id="309"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D0AE1B0" w14:textId="77777777" w:rsidR="00152D1E" w:rsidRPr="00B84B6A" w:rsidRDefault="00152D1E" w:rsidP="00B84B6A">
            <w:pPr>
              <w:pStyle w:val="TAL"/>
            </w:pPr>
            <w:r w:rsidRPr="00B84B6A">
              <w:t xml:space="preserve">- </w:t>
            </w:r>
            <w:r w:rsidRPr="00B84B6A">
              <w:tab/>
              <w:t>MODIFICATION_NOT_ALLOWED, see 3GPP TS 29.500 [4] table 5.2.7.2-1.</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7777777" w:rsidR="00152D1E" w:rsidRPr="00B84B6A" w:rsidRDefault="00152D1E" w:rsidP="00B84B6A">
            <w:pPr>
              <w:pStyle w:val="TAN"/>
            </w:pPr>
            <w:r w:rsidRPr="00B84B6A">
              <w:t>NOTE 1:</w:t>
            </w:r>
            <w:r w:rsidRPr="00B84B6A">
              <w:tab/>
              <w:t>The mandatory HTTP error status code for the PATCH method listed in Table 5.2.7.1-1 of 3GPP TS 29.500 [4] also apply, with response body containing an object of ProblemDetails data type (see clause 5.2.7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4"/>
      <w:bookmarkEnd w:id="305"/>
      <w:bookmarkEnd w:id="306"/>
      <w:bookmarkEnd w:id="307"/>
      <w:bookmarkEnd w:id="308"/>
      <w:bookmarkEnd w:id="309"/>
    </w:tbl>
    <w:p w14:paraId="457ABB89" w14:textId="77777777" w:rsidR="00BC1643" w:rsidRDefault="00BC1643" w:rsidP="002F1629"/>
    <w:p w14:paraId="06DA5F64" w14:textId="3B2685AE" w:rsidR="00545FEE" w:rsidRPr="003B2883" w:rsidRDefault="00545FEE" w:rsidP="00545FEE">
      <w:pPr>
        <w:pStyle w:val="Heading5"/>
      </w:pPr>
      <w:bookmarkStart w:id="310" w:name="_Toc138411207"/>
      <w:r w:rsidRPr="003B2883">
        <w:lastRenderedPageBreak/>
        <w:t>6.</w:t>
      </w:r>
      <w:r>
        <w:t>1</w:t>
      </w:r>
      <w:r w:rsidRPr="003B2883">
        <w:t>.3.3.4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10"/>
    </w:p>
    <w:p w14:paraId="3EA2F982" w14:textId="75EAED00" w:rsidR="00066FC5" w:rsidRDefault="00545FEE" w:rsidP="00C10561">
      <w:r w:rsidRPr="003B2883">
        <w:t>None.</w:t>
      </w:r>
    </w:p>
    <w:p w14:paraId="6E2F6AE9" w14:textId="13248ECD" w:rsidR="00C10561" w:rsidRDefault="00C10561" w:rsidP="00011D76">
      <w:pPr>
        <w:pStyle w:val="Heading3"/>
      </w:pPr>
      <w:bookmarkStart w:id="311" w:name="_Toc510696622"/>
      <w:bookmarkStart w:id="312" w:name="_Toc35971413"/>
      <w:bookmarkStart w:id="313" w:name="_Toc82676371"/>
      <w:bookmarkStart w:id="314" w:name="_Toc138411208"/>
      <w:r>
        <w:t>6.1.4</w:t>
      </w:r>
      <w:r>
        <w:tab/>
      </w:r>
      <w:r w:rsidR="00753DC9">
        <w:t>void</w:t>
      </w:r>
      <w:bookmarkEnd w:id="311"/>
      <w:bookmarkEnd w:id="312"/>
      <w:bookmarkEnd w:id="313"/>
      <w:bookmarkEnd w:id="314"/>
    </w:p>
    <w:p w14:paraId="066DEEA5" w14:textId="2780D888" w:rsidR="00C10561" w:rsidRDefault="00C10561" w:rsidP="00011D76">
      <w:pPr>
        <w:pStyle w:val="Heading3"/>
      </w:pPr>
      <w:bookmarkStart w:id="315" w:name="_Toc510696628"/>
      <w:bookmarkStart w:id="316" w:name="_Toc35971419"/>
      <w:bookmarkStart w:id="317" w:name="_Toc82676377"/>
      <w:bookmarkStart w:id="318" w:name="_Toc138411209"/>
      <w:r>
        <w:t>6.1.5</w:t>
      </w:r>
      <w:r>
        <w:tab/>
        <w:t>Notifications</w:t>
      </w:r>
      <w:bookmarkEnd w:id="315"/>
      <w:bookmarkEnd w:id="316"/>
      <w:bookmarkEnd w:id="317"/>
      <w:bookmarkEnd w:id="318"/>
    </w:p>
    <w:p w14:paraId="4268DA33" w14:textId="10FA6913" w:rsidR="00C10561" w:rsidRPr="000A7435" w:rsidRDefault="00C10561" w:rsidP="00011D76">
      <w:pPr>
        <w:pStyle w:val="Heading4"/>
      </w:pPr>
      <w:bookmarkStart w:id="319" w:name="_Toc510696629"/>
      <w:bookmarkStart w:id="320" w:name="_Toc35971420"/>
      <w:bookmarkStart w:id="321" w:name="_Toc82676378"/>
      <w:bookmarkStart w:id="322" w:name="_Toc138411210"/>
      <w:r>
        <w:t>6.1.5.1</w:t>
      </w:r>
      <w:r>
        <w:tab/>
        <w:t>General</w:t>
      </w:r>
      <w:bookmarkEnd w:id="319"/>
      <w:bookmarkEnd w:id="320"/>
      <w:bookmarkEnd w:id="321"/>
      <w:bookmarkEnd w:id="322"/>
    </w:p>
    <w:p w14:paraId="32153A56" w14:textId="77777777" w:rsidR="00C10561" w:rsidRDefault="00C10561" w:rsidP="00C10561">
      <w:pPr>
        <w:rPr>
          <w:noProof/>
        </w:rPr>
      </w:pPr>
      <w:bookmarkStart w:id="323" w:name="_Toc510696630"/>
      <w:bookmarkStart w:id="32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5" w:name="_Toc35971421"/>
      <w:bookmarkStart w:id="326" w:name="_Toc82676379"/>
      <w:bookmarkStart w:id="327" w:name="_Toc138411211"/>
      <w:r>
        <w:t>6.1.5.2</w:t>
      </w:r>
      <w:r>
        <w:tab/>
      </w:r>
      <w:r w:rsidR="00E74FA4">
        <w:t>Event Notification</w:t>
      </w:r>
      <w:bookmarkEnd w:id="323"/>
      <w:bookmarkEnd w:id="325"/>
      <w:bookmarkEnd w:id="326"/>
      <w:bookmarkEnd w:id="327"/>
    </w:p>
    <w:p w14:paraId="37AEC336" w14:textId="77777777" w:rsidR="00C10561" w:rsidRPr="00986E88" w:rsidRDefault="00C10561" w:rsidP="00011D76">
      <w:pPr>
        <w:pStyle w:val="Heading5"/>
        <w:rPr>
          <w:noProof/>
        </w:rPr>
      </w:pPr>
      <w:bookmarkStart w:id="328" w:name="_Toc532994455"/>
      <w:bookmarkStart w:id="329" w:name="_Toc35971422"/>
      <w:bookmarkStart w:id="330" w:name="_Toc82676380"/>
      <w:bookmarkStart w:id="331" w:name="_Toc510696631"/>
      <w:bookmarkStart w:id="332" w:name="_Toc138411212"/>
      <w:r>
        <w:t>6.1.5.2</w:t>
      </w:r>
      <w:r w:rsidRPr="00986E88">
        <w:rPr>
          <w:noProof/>
        </w:rPr>
        <w:t>.1</w:t>
      </w:r>
      <w:r w:rsidRPr="00986E88">
        <w:rPr>
          <w:noProof/>
        </w:rPr>
        <w:tab/>
        <w:t>Description</w:t>
      </w:r>
      <w:bookmarkEnd w:id="328"/>
      <w:bookmarkEnd w:id="329"/>
      <w:bookmarkEnd w:id="330"/>
      <w:bookmarkEnd w:id="33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3" w:name="_Toc532994456"/>
      <w:bookmarkStart w:id="334" w:name="_Toc35971423"/>
      <w:bookmarkStart w:id="335" w:name="_Toc82676381"/>
      <w:bookmarkStart w:id="336" w:name="_Toc138411213"/>
      <w:r>
        <w:t>6.1.5.2</w:t>
      </w:r>
      <w:r w:rsidRPr="00986E88">
        <w:rPr>
          <w:noProof/>
        </w:rPr>
        <w:t>.2</w:t>
      </w:r>
      <w:r w:rsidRPr="00986E88">
        <w:rPr>
          <w:noProof/>
        </w:rPr>
        <w:tab/>
        <w:t>Target URI</w:t>
      </w:r>
      <w:bookmarkEnd w:id="333"/>
      <w:bookmarkEnd w:id="334"/>
      <w:bookmarkEnd w:id="335"/>
      <w:bookmarkEnd w:id="336"/>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9B033BA" w14:textId="2EFBF194" w:rsidR="00BA621C" w:rsidRPr="001710F8" w:rsidRDefault="005D4191" w:rsidP="005D4191">
            <w:pPr>
              <w:pStyle w:val="TAL"/>
              <w:rPr>
                <w:rFonts w:cs="Arial"/>
                <w:szCs w:val="18"/>
                <w:lang w:val="en-US"/>
              </w:rPr>
            </w:pPr>
            <w:r>
              <w:rPr>
                <w:rFonts w:cs="Arial"/>
                <w:szCs w:val="18"/>
                <w:lang w:val="en-US"/>
              </w:rPr>
              <w:t>Temporary redirection.</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9EFB74E" w14:textId="57BED063" w:rsidR="00BA621C" w:rsidRPr="001710F8" w:rsidRDefault="005D4191" w:rsidP="005D4191">
            <w:pPr>
              <w:pStyle w:val="TAL"/>
              <w:rPr>
                <w:rFonts w:cs="Arial"/>
                <w:szCs w:val="18"/>
                <w:lang w:val="en-US"/>
              </w:rPr>
            </w:pPr>
            <w:r>
              <w:rPr>
                <w:rFonts w:cs="Arial"/>
                <w:szCs w:val="18"/>
                <w:lang w:val="en-US"/>
              </w:rPr>
              <w:t>Permanent redirection.</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7" w:name="_Toc35971427"/>
      <w:bookmarkStart w:id="338" w:name="_Toc82676384"/>
      <w:bookmarkStart w:id="339" w:name="_Toc138411214"/>
      <w:bookmarkEnd w:id="331"/>
      <w:r>
        <w:t>6.1.6</w:t>
      </w:r>
      <w:r>
        <w:tab/>
        <w:t>Data Model</w:t>
      </w:r>
      <w:bookmarkEnd w:id="324"/>
      <w:bookmarkEnd w:id="337"/>
      <w:bookmarkEnd w:id="338"/>
      <w:bookmarkEnd w:id="339"/>
    </w:p>
    <w:p w14:paraId="1E7AA77B" w14:textId="77777777" w:rsidR="00C10561" w:rsidRDefault="00C10561" w:rsidP="00011D76">
      <w:pPr>
        <w:pStyle w:val="Heading4"/>
      </w:pPr>
      <w:bookmarkStart w:id="340" w:name="_Toc510696633"/>
      <w:bookmarkStart w:id="341" w:name="_Toc35971428"/>
      <w:bookmarkStart w:id="342" w:name="_Toc82676385"/>
      <w:bookmarkStart w:id="343" w:name="_Toc138411215"/>
      <w:r>
        <w:t>6.1.6.1</w:t>
      </w:r>
      <w:r>
        <w:tab/>
        <w:t>General</w:t>
      </w:r>
      <w:bookmarkEnd w:id="340"/>
      <w:bookmarkEnd w:id="341"/>
      <w:bookmarkEnd w:id="342"/>
      <w:bookmarkEnd w:id="343"/>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227"/>
        <w:gridCol w:w="100"/>
        <w:gridCol w:w="1923"/>
      </w:tblGrid>
      <w:tr w:rsidR="00C10561" w:rsidRPr="001710F8" w14:paraId="1C94044A" w14:textId="77777777" w:rsidTr="00C94A6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44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44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C94A66">
        <w:trPr>
          <w:jc w:val="center"/>
        </w:trPr>
        <w:tc>
          <w:tcPr>
            <w:tcW w:w="240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44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44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126" w:type="dxa"/>
            <w:gridSpan w:val="2"/>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C94A66">
        <w:trPr>
          <w:jc w:val="center"/>
        </w:trPr>
        <w:tc>
          <w:tcPr>
            <w:tcW w:w="240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44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44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126" w:type="dxa"/>
            <w:gridSpan w:val="2"/>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C94A66">
        <w:trPr>
          <w:jc w:val="center"/>
        </w:trPr>
        <w:tc>
          <w:tcPr>
            <w:tcW w:w="240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44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44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126" w:type="dxa"/>
            <w:gridSpan w:val="2"/>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44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551" w:type="dxa"/>
            <w:gridSpan w:val="2"/>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20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44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551" w:type="dxa"/>
            <w:gridSpan w:val="2"/>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20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44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551" w:type="dxa"/>
            <w:gridSpan w:val="2"/>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20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44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551" w:type="dxa"/>
            <w:gridSpan w:val="2"/>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20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44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551" w:type="dxa"/>
            <w:gridSpan w:val="2"/>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20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44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551" w:type="dxa"/>
            <w:gridSpan w:val="2"/>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20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44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551" w:type="dxa"/>
            <w:gridSpan w:val="2"/>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20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44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551" w:type="dxa"/>
            <w:gridSpan w:val="2"/>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20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44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551" w:type="dxa"/>
            <w:gridSpan w:val="2"/>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20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44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551" w:type="dxa"/>
            <w:gridSpan w:val="2"/>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20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44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551" w:type="dxa"/>
            <w:gridSpan w:val="2"/>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20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44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551" w:type="dxa"/>
            <w:gridSpan w:val="2"/>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20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44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551" w:type="dxa"/>
            <w:gridSpan w:val="2"/>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20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C94A66">
        <w:trPr>
          <w:jc w:val="center"/>
        </w:trPr>
        <w:tc>
          <w:tcPr>
            <w:tcW w:w="240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44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44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126" w:type="dxa"/>
            <w:gridSpan w:val="2"/>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44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551" w:type="dxa"/>
            <w:gridSpan w:val="2"/>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20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44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551" w:type="dxa"/>
            <w:gridSpan w:val="2"/>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20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CF347B">
        <w:trPr>
          <w:jc w:val="center"/>
        </w:trPr>
        <w:tc>
          <w:tcPr>
            <w:tcW w:w="240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44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551" w:type="dxa"/>
            <w:gridSpan w:val="2"/>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20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234"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234"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234"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234"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234"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657"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234"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234"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234"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234"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60B52D03" w14:textId="77777777" w:rsidTr="00DF4EDE">
        <w:trPr>
          <w:jc w:val="center"/>
        </w:trPr>
        <w:tc>
          <w:tcPr>
            <w:tcW w:w="1685" w:type="dxa"/>
            <w:tcBorders>
              <w:top w:val="single" w:sz="4" w:space="0" w:color="auto"/>
              <w:left w:val="single" w:sz="4" w:space="0" w:color="auto"/>
              <w:bottom w:val="single" w:sz="4" w:space="0" w:color="auto"/>
              <w:right w:val="single" w:sz="4" w:space="0" w:color="auto"/>
            </w:tcBorders>
            <w:vAlign w:val="center"/>
          </w:tcPr>
          <w:p w14:paraId="79217A6F" w14:textId="69CD5462" w:rsidR="00DC003B" w:rsidRDefault="00DC003B" w:rsidP="00DC003B">
            <w:pPr>
              <w:pStyle w:val="TAL"/>
            </w:pPr>
            <w:r>
              <w:rPr>
                <w:rFonts w:hint="eastAsia"/>
                <w:lang w:eastAsia="zh-CN"/>
              </w:rPr>
              <w:t>Flow</w:t>
            </w:r>
            <w:r>
              <w:rPr>
                <w:lang w:eastAsia="zh-CN"/>
              </w:rPr>
              <w:t>Info</w:t>
            </w:r>
          </w:p>
        </w:tc>
        <w:tc>
          <w:tcPr>
            <w:tcW w:w="1848" w:type="dxa"/>
            <w:tcBorders>
              <w:top w:val="single" w:sz="4" w:space="0" w:color="auto"/>
              <w:left w:val="single" w:sz="4" w:space="0" w:color="auto"/>
              <w:bottom w:val="single" w:sz="4" w:space="0" w:color="auto"/>
              <w:right w:val="single" w:sz="4" w:space="0" w:color="auto"/>
            </w:tcBorders>
            <w:vAlign w:val="center"/>
          </w:tcPr>
          <w:p w14:paraId="1462EBFD" w14:textId="7B5020F4" w:rsidR="00DC003B" w:rsidRDefault="00DC003B" w:rsidP="00DC003B">
            <w:pPr>
              <w:pStyle w:val="TAL"/>
            </w:pPr>
            <w:r>
              <w:rPr>
                <w:rFonts w:hint="eastAsia"/>
                <w:lang w:eastAsia="zh-CN"/>
              </w:rPr>
              <w:t>3GPP TS 29.122 [</w:t>
            </w:r>
            <w:r w:rsidR="00D57337">
              <w:rPr>
                <w:lang w:eastAsia="zh-CN"/>
              </w:rPr>
              <w:t>20</w:t>
            </w:r>
            <w:r>
              <w:rPr>
                <w:rFonts w:hint="eastAsia"/>
                <w:lang w:eastAsia="zh-CN"/>
              </w:rPr>
              <w:t>]</w:t>
            </w:r>
          </w:p>
        </w:tc>
        <w:tc>
          <w:tcPr>
            <w:tcW w:w="3657" w:type="dxa"/>
            <w:tcBorders>
              <w:top w:val="single" w:sz="4" w:space="0" w:color="auto"/>
              <w:left w:val="single" w:sz="4" w:space="0" w:color="auto"/>
              <w:bottom w:val="single" w:sz="4" w:space="0" w:color="auto"/>
              <w:right w:val="single" w:sz="4" w:space="0" w:color="auto"/>
            </w:tcBorders>
            <w:vAlign w:val="center"/>
          </w:tcPr>
          <w:p w14:paraId="3203FF89" w14:textId="65133BA5" w:rsidR="00DC003B" w:rsidRDefault="00DC003B" w:rsidP="00DC003B">
            <w:pPr>
              <w:pStyle w:val="TAL"/>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2234" w:type="dxa"/>
            <w:tcBorders>
              <w:top w:val="single" w:sz="4" w:space="0" w:color="auto"/>
              <w:left w:val="single" w:sz="4" w:space="0" w:color="auto"/>
              <w:bottom w:val="single" w:sz="4" w:space="0" w:color="auto"/>
              <w:right w:val="single" w:sz="4" w:space="0" w:color="auto"/>
            </w:tcBorders>
          </w:tcPr>
          <w:p w14:paraId="5E6EEE34" w14:textId="77777777" w:rsidR="00DC003B" w:rsidRPr="001710F8" w:rsidRDefault="00DC003B" w:rsidP="00DC003B">
            <w:pPr>
              <w:pStyle w:val="TAL"/>
              <w:rPr>
                <w:rFonts w:cs="Arial"/>
                <w:szCs w:val="18"/>
              </w:rPr>
            </w:pPr>
          </w:p>
        </w:tc>
      </w:tr>
      <w:tr w:rsidR="00DC003B" w:rsidRPr="001710F8" w14:paraId="55DB15C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234"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657"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234"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234"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234"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234"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234"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657"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234"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657"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234"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BC1643" w:rsidRPr="001710F8" w14:paraId="75206C9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657"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234"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BC1643" w:rsidRPr="001710F8" w14:paraId="23AAD264"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68583A3" w14:textId="53B46527" w:rsidR="00BC1643" w:rsidRPr="003107D3" w:rsidRDefault="00BC1643" w:rsidP="00BC1643">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B17EA1D" w14:textId="4A9975D0" w:rsidR="00BC1643" w:rsidRDefault="00BC1643" w:rsidP="00BC1643">
            <w:pPr>
              <w:pStyle w:val="TAL"/>
            </w:pPr>
            <w:r w:rsidRPr="00B06F7A">
              <w:t>3GPP TS 29.571 [</w:t>
            </w:r>
            <w:r>
              <w:t>16</w:t>
            </w:r>
            <w:r w:rsidRPr="00B06F7A">
              <w:t>]</w:t>
            </w:r>
          </w:p>
        </w:tc>
        <w:tc>
          <w:tcPr>
            <w:tcW w:w="3657" w:type="dxa"/>
            <w:tcBorders>
              <w:top w:val="single" w:sz="4" w:space="0" w:color="auto"/>
              <w:left w:val="single" w:sz="4" w:space="0" w:color="auto"/>
              <w:bottom w:val="single" w:sz="4" w:space="0" w:color="auto"/>
              <w:right w:val="single" w:sz="4" w:space="0" w:color="auto"/>
            </w:tcBorders>
          </w:tcPr>
          <w:p w14:paraId="5F7D5BEF" w14:textId="7C4994EF" w:rsidR="00BC1643" w:rsidRDefault="00BC1643" w:rsidP="00BC1643">
            <w:pPr>
              <w:pStyle w:val="TAL"/>
              <w:rPr>
                <w:rFonts w:cs="Arial"/>
                <w:szCs w:val="18"/>
                <w:lang w:val="en-US" w:eastAsia="zh-CN"/>
              </w:rPr>
            </w:pPr>
            <w:r>
              <w:rPr>
                <w:rFonts w:cs="Arial"/>
                <w:szCs w:val="18"/>
              </w:rPr>
              <w:t>Patch result of JSON PATCH</w:t>
            </w:r>
          </w:p>
        </w:tc>
        <w:tc>
          <w:tcPr>
            <w:tcW w:w="2234" w:type="dxa"/>
            <w:tcBorders>
              <w:top w:val="single" w:sz="4" w:space="0" w:color="auto"/>
              <w:left w:val="single" w:sz="4" w:space="0" w:color="auto"/>
              <w:bottom w:val="single" w:sz="4" w:space="0" w:color="auto"/>
              <w:right w:val="single" w:sz="4" w:space="0" w:color="auto"/>
            </w:tcBorders>
          </w:tcPr>
          <w:p w14:paraId="673CD456" w14:textId="77777777" w:rsidR="00BC1643" w:rsidRPr="001710F8" w:rsidRDefault="00BC1643" w:rsidP="00BC164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4" w:name="_Toc510696634"/>
      <w:bookmarkStart w:id="345" w:name="_Toc35971429"/>
      <w:bookmarkStart w:id="346" w:name="_Toc82676386"/>
      <w:bookmarkStart w:id="347" w:name="_Toc1384112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4"/>
      <w:bookmarkEnd w:id="345"/>
      <w:bookmarkEnd w:id="346"/>
      <w:bookmarkEnd w:id="347"/>
    </w:p>
    <w:p w14:paraId="456F421D" w14:textId="77777777" w:rsidR="00C10561" w:rsidRDefault="00C10561" w:rsidP="00011D76">
      <w:pPr>
        <w:pStyle w:val="Heading5"/>
      </w:pPr>
      <w:bookmarkStart w:id="348" w:name="_Toc510696635"/>
      <w:bookmarkStart w:id="349" w:name="_Toc35971430"/>
      <w:bookmarkStart w:id="350" w:name="_Toc82676387"/>
      <w:bookmarkStart w:id="351" w:name="_Toc138411217"/>
      <w:r>
        <w:t>6.1.6.2.1</w:t>
      </w:r>
      <w:r>
        <w:tab/>
        <w:t>Introduction</w:t>
      </w:r>
      <w:bookmarkEnd w:id="348"/>
      <w:bookmarkEnd w:id="349"/>
      <w:bookmarkEnd w:id="350"/>
      <w:bookmarkEnd w:id="35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2" w:name="_Toc510696636"/>
      <w:bookmarkStart w:id="353" w:name="_Toc35971431"/>
      <w:bookmarkStart w:id="354" w:name="_Toc82676388"/>
      <w:bookmarkStart w:id="355" w:name="_Toc138411218"/>
      <w:r>
        <w:t>6.1.6.2.2</w:t>
      </w:r>
      <w:r>
        <w:tab/>
        <w:t xml:space="preserve">Type: </w:t>
      </w:r>
      <w:r w:rsidR="003A6110">
        <w:t>NotificationData</w:t>
      </w:r>
      <w:bookmarkEnd w:id="352"/>
      <w:bookmarkEnd w:id="353"/>
      <w:bookmarkEnd w:id="354"/>
      <w:bookmarkEnd w:id="35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6" w:name="_Toc510696637"/>
      <w:bookmarkStart w:id="357" w:name="_Toc35971432"/>
      <w:bookmarkStart w:id="358" w:name="_Toc82676389"/>
      <w:bookmarkStart w:id="359" w:name="_Toc138411219"/>
      <w:r>
        <w:lastRenderedPageBreak/>
        <w:t>6.1.6.2.3</w:t>
      </w:r>
      <w:r>
        <w:tab/>
        <w:t xml:space="preserve">Type: </w:t>
      </w:r>
      <w:r w:rsidR="0010480B">
        <w:t>NotificationItem</w:t>
      </w:r>
      <w:bookmarkEnd w:id="356"/>
      <w:bookmarkEnd w:id="357"/>
      <w:bookmarkEnd w:id="358"/>
      <w:bookmarkEnd w:id="359"/>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6DA6185" w14:textId="639B8A6C" w:rsidR="00073138" w:rsidRDefault="00073138" w:rsidP="00073138">
            <w:pPr>
              <w:pStyle w:val="TAL"/>
              <w:rPr>
                <w:rFonts w:cs="Arial"/>
                <w:szCs w:val="18"/>
                <w:lang w:eastAsia="zh-CN"/>
              </w:rPr>
            </w:pPr>
            <w:r>
              <w:rPr>
                <w:rFonts w:cs="Arial" w:hint="eastAsia"/>
                <w:szCs w:val="18"/>
                <w:lang w:val="en-US" w:eastAsia="zh-CN"/>
              </w:rPr>
              <w:t>MAC address of the UE.</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3352CE9A" w:rsidR="00073138" w:rsidRPr="0016361A" w:rsidRDefault="00073138" w:rsidP="0007313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tc>
      </w:tr>
    </w:tbl>
    <w:p w14:paraId="0F909B9C" w14:textId="77777777" w:rsidR="00390683" w:rsidRPr="00CF347B" w:rsidRDefault="00390683" w:rsidP="00CF347B"/>
    <w:p w14:paraId="359273A8" w14:textId="39AE6373" w:rsidR="0010480B" w:rsidRDefault="00390683" w:rsidP="00CF347B">
      <w:pPr>
        <w:pStyle w:val="EditorsNote"/>
      </w:pPr>
      <w:r w:rsidRPr="00CF347B">
        <w:t>Editor's Note:</w:t>
      </w:r>
      <w:r w:rsidRPr="00CF347B">
        <w:tab/>
        <w:t>It is FFS for an event targeting ANY_UE, whether the UPF shall only include a report (as an instance NotificationItem) including all the measurements for all selected UEs (according to sampling rate), or multiple reports (as multiple instances NotificationItems) where each NotificationItem is for a PDU session identified by UE IP address or MAC address.</w:t>
      </w:r>
    </w:p>
    <w:p w14:paraId="33DC9157" w14:textId="77777777" w:rsidR="00487B55" w:rsidRDefault="00487B55" w:rsidP="00011D76">
      <w:pPr>
        <w:pStyle w:val="Heading5"/>
      </w:pPr>
      <w:bookmarkStart w:id="360" w:name="_Toc138411220"/>
      <w:r>
        <w:lastRenderedPageBreak/>
        <w:t>6.1.6.2.4</w:t>
      </w:r>
      <w:r>
        <w:tab/>
        <w:t>Type: Qos</w:t>
      </w:r>
      <w:r>
        <w:rPr>
          <w:lang w:eastAsia="zh-CN"/>
        </w:rPr>
        <w:t>MonitoringMeasurement</w:t>
      </w:r>
      <w:bookmarkEnd w:id="360"/>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bl>
    <w:p w14:paraId="42063B64" w14:textId="77777777" w:rsidR="00172CC3" w:rsidRPr="009F76DE" w:rsidRDefault="00172CC3" w:rsidP="00172CC3"/>
    <w:p w14:paraId="0421465F" w14:textId="77777777" w:rsidR="00172CC3" w:rsidRPr="009F76DE" w:rsidRDefault="00172CC3" w:rsidP="00172CC3">
      <w:pPr>
        <w:pStyle w:val="EditorsNote"/>
      </w:pPr>
      <w:r w:rsidRPr="009F76DE">
        <w:t>Editor's note: the encoding of the congestion information is FFS.</w:t>
      </w:r>
    </w:p>
    <w:p w14:paraId="0B95523A" w14:textId="77777777" w:rsidR="00172CC3" w:rsidRPr="009F76DE" w:rsidRDefault="00172CC3" w:rsidP="00172CC3"/>
    <w:p w14:paraId="6ED0FB75" w14:textId="77777777" w:rsidR="00CF347B" w:rsidRPr="00B84B6A" w:rsidRDefault="00CF347B" w:rsidP="00CF347B">
      <w:pPr>
        <w:pStyle w:val="Heading5"/>
      </w:pPr>
      <w:bookmarkStart w:id="361" w:name="_Toc138411221"/>
      <w:r w:rsidRPr="00B84B6A">
        <w:lastRenderedPageBreak/>
        <w:t>6.1.6.2.5</w:t>
      </w:r>
      <w:r w:rsidRPr="00B84B6A">
        <w:tab/>
        <w:t>Type: UserDataUsageMeasurements</w:t>
      </w:r>
      <w:bookmarkEnd w:id="361"/>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77777777" w:rsidR="00CF347B" w:rsidRPr="00B84B6A" w:rsidRDefault="00CF347B" w:rsidP="00B84B6A">
            <w:pPr>
              <w:pStyle w:val="TAL"/>
              <w:rPr>
                <w:lang w:eastAsia="zh-CN"/>
              </w:rPr>
            </w:pPr>
            <w:r w:rsidRPr="00B84B6A">
              <w:rPr>
                <w:lang w:eastAsia="zh-CN"/>
              </w:rPr>
              <w:t xml:space="preserve">When present, this IE shall contain the application identifier. This IE shall be included if the requested granularity of measurement was set to "PER_APPLICATION". </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77777777" w:rsidR="00CF347B" w:rsidRPr="00B84B6A" w:rsidRDefault="00CF347B" w:rsidP="00B84B6A">
            <w:pPr>
              <w:pStyle w:val="TAL"/>
              <w:rPr>
                <w:lang w:eastAsia="zh-CN"/>
              </w:rPr>
            </w:pPr>
            <w:r w:rsidRPr="00B84B6A">
              <w:rPr>
                <w:lang w:eastAsia="zh-CN"/>
              </w:rPr>
              <w:t>FlowInfo</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77777777" w:rsidR="00CF347B" w:rsidRPr="00B84B6A" w:rsidRDefault="00CF347B" w:rsidP="00B84B6A">
            <w:pPr>
              <w:pStyle w:val="TAL"/>
              <w:rPr>
                <w:lang w:eastAsia="zh-CN"/>
              </w:rPr>
            </w:pPr>
            <w:r w:rsidRPr="00B84B6A">
              <w:rPr>
                <w:lang w:eastAsia="zh-CN"/>
              </w:rPr>
              <w:t>When present, this IE shall contain the IP 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2" w:name="_Toc138411222"/>
      <w:r w:rsidRPr="00B84B6A">
        <w:lastRenderedPageBreak/>
        <w:t>6.1.6.2.6</w:t>
      </w:r>
      <w:r w:rsidRPr="00B84B6A">
        <w:tab/>
        <w:t>Type: VolumeMeasurement</w:t>
      </w:r>
      <w:bookmarkEnd w:id="36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3" w:name="_Toc138411223"/>
      <w:r w:rsidRPr="00B84B6A">
        <w:t>6.1.6.2.7</w:t>
      </w:r>
      <w:r w:rsidRPr="00B84B6A">
        <w:tab/>
        <w:t>Type: ThroughputMeasurement</w:t>
      </w:r>
      <w:bookmarkEnd w:id="363"/>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40F1B" w14:textId="77777777" w:rsidR="00CF347B" w:rsidRPr="00B84B6A" w:rsidRDefault="00CF347B" w:rsidP="00B84B6A">
            <w:pPr>
              <w:pStyle w:val="TAL"/>
              <w:rPr>
                <w:lang w:eastAsia="zh-CN"/>
              </w:rPr>
            </w:pPr>
            <w:r w:rsidRPr="00B84B6A">
              <w:rPr>
                <w:lang w:eastAsia="zh-CN"/>
              </w:rPr>
              <w:t>When present, this IE shall indicate the measurement of data throughput in uplink direction.</w:t>
            </w:r>
          </w:p>
          <w:p w14:paraId="4754404C" w14:textId="77777777" w:rsidR="00CF347B" w:rsidRPr="00B84B6A" w:rsidRDefault="00CF347B" w:rsidP="00B84B6A">
            <w:pPr>
              <w:pStyle w:val="TAL"/>
              <w:rPr>
                <w:lang w:eastAsia="zh-CN"/>
              </w:rPr>
            </w:pP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30826" w14:textId="77777777"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p w14:paraId="5C9C7537" w14:textId="77777777" w:rsidR="00CF347B" w:rsidRPr="00B84B6A" w:rsidRDefault="00CF347B" w:rsidP="00B84B6A">
            <w:pPr>
              <w:pStyle w:val="TAL"/>
              <w:rPr>
                <w:lang w:eastAsia="zh-CN"/>
              </w:rPr>
            </w:pP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5C716" w14:textId="77777777"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p w14:paraId="2F8352F0" w14:textId="77777777" w:rsidR="00CF347B" w:rsidRPr="00B84B6A" w:rsidRDefault="00CF347B" w:rsidP="00B84B6A">
            <w:pPr>
              <w:pStyle w:val="TAL"/>
              <w:rPr>
                <w:lang w:eastAsia="zh-CN"/>
              </w:rPr>
            </w:pPr>
            <w:r w:rsidRPr="00B84B6A">
              <w:rPr>
                <w:lang w:eastAsia="zh-CN"/>
              </w:rPr>
              <w:t>.</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4" w:name="_Toc138411224"/>
      <w:r w:rsidRPr="00B84B6A">
        <w:t>6.1.6.2.8</w:t>
      </w:r>
      <w:r w:rsidRPr="00B84B6A">
        <w:tab/>
        <w:t>Type: ApplicationRelatedInformation</w:t>
      </w:r>
      <w:bookmarkEnd w:id="364"/>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77777777" w:rsidR="00CF347B" w:rsidRPr="00B84B6A" w:rsidRDefault="00CF347B" w:rsidP="00B84B6A">
            <w:pPr>
              <w:pStyle w:val="TAL"/>
              <w:rPr>
                <w:lang w:eastAsia="zh-CN"/>
              </w:rPr>
            </w:pPr>
            <w:r w:rsidRPr="00B84B6A">
              <w:rPr>
                <w:lang w:eastAsia="zh-CN"/>
              </w:rPr>
              <w:t xml:space="preserve">This IE may be present if available. When present, it shall contain a list of URLs detected in the traffic identified by the information included in the subscription request, e.g. an application id. </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5" w:name="_Toc138411225"/>
      <w:r w:rsidRPr="00B84B6A">
        <w:lastRenderedPageBreak/>
        <w:t>6.1.6.2.9</w:t>
      </w:r>
      <w:r w:rsidRPr="00B84B6A">
        <w:tab/>
        <w:t>Type: ThroughputStatisticMeasurement</w:t>
      </w:r>
      <w:bookmarkEnd w:id="365"/>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6" w:name="_Toc138411226"/>
      <w:r w:rsidRPr="00B84B6A">
        <w:t>6.1.6.2.10</w:t>
      </w:r>
      <w:r w:rsidRPr="00B84B6A">
        <w:tab/>
        <w:t>Type: DomainInformation</w:t>
      </w:r>
      <w:bookmarkEnd w:id="366"/>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28E8C2F0" w14:textId="77777777" w:rsidR="00CF347B" w:rsidRPr="00390683" w:rsidRDefault="00CF347B" w:rsidP="00CF347B">
      <w:pPr>
        <w:overflowPunct/>
        <w:autoSpaceDE/>
        <w:autoSpaceDN/>
        <w:adjustRightInd/>
        <w:textAlignment w:val="auto"/>
        <w:rPr>
          <w:rFonts w:eastAsia="SimSun"/>
          <w:lang w:eastAsia="en-US"/>
        </w:rPr>
      </w:pPr>
      <w:r w:rsidRPr="00390683">
        <w:rPr>
          <w:rFonts w:eastAsia="SimSun"/>
          <w:lang w:eastAsia="en-US"/>
        </w:rPr>
        <w:t>Editor's Note: whether domainNameProtocol is required as part of DomainInformation is FFS.</w:t>
      </w:r>
    </w:p>
    <w:p w14:paraId="5A410BA2" w14:textId="77777777" w:rsidR="00D6712D" w:rsidRPr="00B84B6A" w:rsidRDefault="00D6712D" w:rsidP="00D6712D">
      <w:pPr>
        <w:pStyle w:val="Heading5"/>
      </w:pPr>
      <w:bookmarkStart w:id="367" w:name="_Toc138411227"/>
      <w:r w:rsidRPr="00B84B6A">
        <w:lastRenderedPageBreak/>
        <w:t>6.1.6.2.11</w:t>
      </w:r>
      <w:r w:rsidRPr="00B84B6A">
        <w:tab/>
        <w:t>Type: UpfEventSubscription</w:t>
      </w:r>
      <w:bookmarkEnd w:id="367"/>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77777777" w:rsidR="00D6712D" w:rsidRPr="00B84B6A" w:rsidRDefault="00D6712D" w:rsidP="00B84B6A">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77777777" w:rsidR="00D6712D" w:rsidRPr="00B84B6A" w:rsidRDefault="00D6712D" w:rsidP="00B84B6A">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77777777" w:rsidR="00D6712D" w:rsidRPr="00B84B6A" w:rsidRDefault="00D6712D" w:rsidP="00B84B6A">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77777777" w:rsidR="00D6712D" w:rsidRPr="00B84B6A" w:rsidRDefault="00D6712D" w:rsidP="00B84B6A">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77777777" w:rsidR="00D6712D" w:rsidRPr="00B84B6A" w:rsidRDefault="00D6712D" w:rsidP="00B84B6A">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7777777" w:rsidR="00D6712D" w:rsidRPr="00B84B6A" w:rsidRDefault="00D6712D" w:rsidP="00B84B6A">
            <w:pPr>
              <w:pStyle w:val="TAL"/>
              <w:rPr>
                <w:lang w:eastAsia="zh-CN"/>
              </w:rPr>
            </w:pPr>
            <w:r w:rsidRPr="00B84B6A">
              <w:rPr>
                <w:lang w:eastAsia="zh-CN"/>
              </w:rPr>
              <w:t>The IE shall be present if the event subscription is applicable to one UE. The IE shall indicate the UE's PDU Session IP address.</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553FEC1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3588307" w14:textId="77777777" w:rsidR="00D6712D" w:rsidRPr="00B84B6A" w:rsidRDefault="00D6712D" w:rsidP="00B84B6A">
            <w:pPr>
              <w:pStyle w:val="TAL"/>
              <w:rPr>
                <w:lang w:eastAsia="zh-CN"/>
              </w:rPr>
            </w:pPr>
            <w:r w:rsidRPr="00B84B6A">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5A7851A" w14:textId="77777777" w:rsidR="00D6712D" w:rsidRPr="00B84B6A" w:rsidRDefault="00D6712D" w:rsidP="00B84B6A">
            <w:pPr>
              <w:pStyle w:val="TAL"/>
              <w:rPr>
                <w:lang w:eastAsia="zh-CN"/>
              </w:rPr>
            </w:pPr>
            <w:r w:rsidRPr="00B84B6A">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6A9FCF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9F38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FE18367" w14:textId="77777777" w:rsidR="00D6712D" w:rsidRPr="00B84B6A" w:rsidRDefault="00D6712D" w:rsidP="00B84B6A">
            <w:pPr>
              <w:pStyle w:val="TAL"/>
              <w:rPr>
                <w:lang w:eastAsia="zh-CN"/>
              </w:rPr>
            </w:pPr>
            <w:r w:rsidRPr="00B84B6A">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597AC0B6" w14:textId="77777777" w:rsidR="00D6712D" w:rsidRPr="00B84B6A" w:rsidRDefault="00D6712D" w:rsidP="00B84B6A">
            <w:pPr>
              <w:pStyle w:val="TAL"/>
              <w:rPr>
                <w:lang w:eastAsia="zh-CN"/>
              </w:rPr>
            </w:pPr>
          </w:p>
        </w:tc>
      </w:tr>
      <w:tr w:rsidR="00D6712D" w:rsidRPr="00423C26" w14:paraId="45B5951F"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05136BA" w14:textId="77777777" w:rsidR="00D6712D" w:rsidRPr="00B84B6A" w:rsidRDefault="00D6712D" w:rsidP="00B84B6A">
            <w:pPr>
              <w:pStyle w:val="TAL"/>
              <w:rPr>
                <w:lang w:eastAsia="zh-CN"/>
              </w:rPr>
            </w:pPr>
            <w:r w:rsidRPr="00B84B6A">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16AD4787" w14:textId="77777777" w:rsidR="00D6712D" w:rsidRPr="00B84B6A" w:rsidRDefault="00D6712D" w:rsidP="00B84B6A">
            <w:pPr>
              <w:pStyle w:val="TAL"/>
              <w:rPr>
                <w:lang w:eastAsia="zh-CN"/>
              </w:rPr>
            </w:pPr>
            <w:r w:rsidRPr="00B84B6A">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09DC43D"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E027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0328DA9" w14:textId="77777777" w:rsidR="00D6712D" w:rsidRPr="00B84B6A" w:rsidRDefault="00D6712D" w:rsidP="00B84B6A">
            <w:pPr>
              <w:pStyle w:val="TAL"/>
              <w:rPr>
                <w:lang w:eastAsia="zh-CN"/>
              </w:rPr>
            </w:pPr>
            <w:r w:rsidRPr="00B84B6A">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5E719031" w14:textId="77777777" w:rsidR="00D6712D" w:rsidRPr="00B84B6A" w:rsidRDefault="00D6712D" w:rsidP="00B84B6A">
            <w:pPr>
              <w:pStyle w:val="TAL"/>
              <w:rPr>
                <w:lang w:eastAsia="zh-CN"/>
              </w:rPr>
            </w:pPr>
          </w:p>
        </w:tc>
      </w:tr>
      <w:tr w:rsidR="00D6712D" w:rsidRPr="00423C26" w14:paraId="66C10BF0"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226A0A0" w14:textId="77777777" w:rsidR="00D6712D" w:rsidRPr="00B84B6A" w:rsidRDefault="00D6712D" w:rsidP="00B84B6A">
            <w:pPr>
              <w:pStyle w:val="TAL"/>
              <w:rPr>
                <w:lang w:eastAsia="zh-CN"/>
              </w:rPr>
            </w:pPr>
            <w:r w:rsidRPr="00B84B6A">
              <w:rPr>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EECF635" w14:textId="77777777" w:rsidR="00D6712D" w:rsidRPr="00B84B6A" w:rsidRDefault="00D6712D" w:rsidP="00B84B6A">
            <w:pPr>
              <w:pStyle w:val="TAL"/>
              <w:rPr>
                <w:lang w:eastAsia="zh-CN"/>
              </w:rPr>
            </w:pPr>
            <w:r w:rsidRPr="00B84B6A">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AE588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6DD8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AED5D81" w14:textId="77777777" w:rsidR="00D6712D" w:rsidRPr="00B84B6A" w:rsidRDefault="00D6712D" w:rsidP="00B84B6A">
            <w:pPr>
              <w:pStyle w:val="TAL"/>
              <w:rPr>
                <w:lang w:eastAsia="zh-CN"/>
              </w:rPr>
            </w:pPr>
            <w:r w:rsidRPr="00B84B6A">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7F29196B"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77777777" w:rsidR="00D6712D" w:rsidRPr="00B84B6A" w:rsidRDefault="00D6712D" w:rsidP="00B84B6A">
            <w:pPr>
              <w:pStyle w:val="TAL"/>
              <w:rPr>
                <w:lang w:eastAsia="zh-CN"/>
              </w:rPr>
            </w:pPr>
            <w:r w:rsidRPr="00B84B6A">
              <w:rPr>
                <w:lang w:eastAsia="zh-CN"/>
              </w:rPr>
              <w:t xml:space="preserve">This IE shall be present if the event subscription is applicable to any UE. </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77777777" w:rsidR="00D6712D" w:rsidRPr="00B84B6A" w:rsidRDefault="00D6712D" w:rsidP="00B84B6A">
            <w:pPr>
              <w:pStyle w:val="TAL"/>
              <w:rPr>
                <w:lang w:eastAsia="zh-CN"/>
              </w:rPr>
            </w:pPr>
            <w:r w:rsidRPr="00B84B6A">
              <w:rPr>
                <w:lang w:eastAsia="zh-CN"/>
              </w:rPr>
              <w:t xml:space="preserve">Data Network Name </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77777777" w:rsidR="00D6712D" w:rsidRPr="00B84B6A" w:rsidRDefault="00D6712D" w:rsidP="00B84B6A">
            <w:pPr>
              <w:pStyle w:val="TAN"/>
              <w:rPr>
                <w:lang w:eastAsia="zh-CN"/>
              </w:rPr>
            </w:pPr>
            <w:r w:rsidRPr="00B84B6A">
              <w:rPr>
                <w:lang w:eastAsia="zh-CN"/>
              </w:rPr>
              <w:t>NOTE:</w:t>
            </w:r>
            <w:r w:rsidRPr="00B84B6A">
              <w:rPr>
                <w:lang w:eastAsia="zh-CN"/>
              </w:rPr>
              <w:tab/>
              <w:t>Either information about a single UE (i.e. 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41B8B06A" w14:textId="77777777" w:rsidR="00D6712D" w:rsidRPr="00B84B6A" w:rsidRDefault="00D6712D" w:rsidP="00D6712D">
      <w:pPr>
        <w:pStyle w:val="EditorsNote"/>
      </w:pPr>
      <w:r w:rsidRPr="00B84B6A">
        <w:t>Editor's Note: Whether one DNN and/or one S-NSSAI shall be present when subscription is for any UE is FFS. The cardinality and description of DNN and S-NSSAI are FFS.</w:t>
      </w:r>
    </w:p>
    <w:p w14:paraId="6554ABAC" w14:textId="77777777" w:rsidR="00D6712D" w:rsidRPr="00B84B6A" w:rsidRDefault="00D6712D" w:rsidP="00D6712D">
      <w:pPr>
        <w:pStyle w:val="Heading5"/>
      </w:pPr>
      <w:bookmarkStart w:id="368" w:name="_Toc138411228"/>
      <w:r w:rsidRPr="00B84B6A">
        <w:lastRenderedPageBreak/>
        <w:t>6.1.6.2.12</w:t>
      </w:r>
      <w:r w:rsidRPr="00B84B6A">
        <w:tab/>
        <w:t>Type: UpfEventMode</w:t>
      </w:r>
      <w:bookmarkEnd w:id="368"/>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77777777" w:rsidR="00D6712D" w:rsidRPr="00B84B6A" w:rsidRDefault="00D6712D" w:rsidP="00B84B6A">
            <w:pPr>
              <w:pStyle w:val="TAL"/>
              <w:rPr>
                <w:lang w:eastAsia="zh-CN"/>
              </w:rPr>
            </w:pPr>
            <w:r w:rsidRPr="00B84B6A">
              <w:rPr>
                <w:lang w:eastAsia="zh-CN"/>
              </w:rPr>
              <w:t>This IE shall be present if the trigger is set to "CONTINUOUS" and the "expiry" attribute is absent. 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3013E6A9" w14:textId="77777777" w:rsidR="00D6712D" w:rsidRPr="00B84B6A" w:rsidRDefault="00D6712D" w:rsidP="00B84B6A">
            <w:pPr>
              <w:pStyle w:val="TAL"/>
              <w:rPr>
                <w:lang w:eastAsia="zh-CN"/>
              </w:rPr>
            </w:pPr>
            <w:r w:rsidRPr="00B84B6A">
              <w:rPr>
                <w:lang w:eastAsia="zh-CN"/>
              </w:rPr>
              <w:t>If the UPF event subscription is for a list of events, this parameter shall be applied to each individual event in the list.</w:t>
            </w:r>
          </w:p>
          <w:p w14:paraId="0684A522" w14:textId="77777777" w:rsidR="00D6712D" w:rsidRPr="00B84B6A" w:rsidRDefault="00D6712D" w:rsidP="00B84B6A">
            <w:pPr>
              <w:pStyle w:val="TAL"/>
              <w:rPr>
                <w:lang w:eastAsia="zh-CN"/>
              </w:rPr>
            </w:pPr>
          </w:p>
          <w:p w14:paraId="29BFC49F" w14:textId="77777777" w:rsidR="00D6712D" w:rsidRPr="00B84B6A" w:rsidRDefault="00D6712D"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9F28E0" w14:textId="77777777" w:rsidR="00D6712D" w:rsidRPr="00B84B6A" w:rsidRDefault="00D6712D" w:rsidP="00B84B6A">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55EFF370" w14:textId="77777777" w:rsidR="00D6712D" w:rsidRPr="00B84B6A" w:rsidRDefault="00D6712D"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7777777"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6F5ED368" w14:textId="77777777" w:rsidR="00D6712D" w:rsidRPr="00B84B6A" w:rsidRDefault="00D6712D" w:rsidP="00B84B6A">
            <w:pPr>
              <w:pStyle w:val="TAL"/>
              <w:rPr>
                <w:lang w:eastAsia="zh-CN"/>
              </w:rPr>
            </w:pPr>
          </w:p>
          <w:p w14:paraId="23E123F6" w14:textId="77777777"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77777777" w:rsidR="00D6712D" w:rsidRPr="00B84B6A" w:rsidRDefault="00D6712D" w:rsidP="00B84B6A">
            <w:pPr>
              <w:pStyle w:val="TAL"/>
              <w:rPr>
                <w:lang w:eastAsia="zh-CN"/>
              </w:rPr>
            </w:pPr>
            <w:r w:rsidRPr="00B84B6A">
              <w:rPr>
                <w:lang w:eastAsia="zh-CN"/>
              </w:rPr>
              <w:t>This IE may be included in an event subscription request for any UE to indicate the ratio of the random subset of target UEs. Event reports 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77777777" w:rsidR="00D6712D" w:rsidRPr="00B84B6A" w:rsidRDefault="00D6712D" w:rsidP="00B84B6A">
            <w:pPr>
              <w:pStyle w:val="TAL"/>
              <w:rPr>
                <w:lang w:eastAsia="zh-CN"/>
              </w:rPr>
            </w:pPr>
            <w:r w:rsidRPr="00B84B6A">
              <w:rPr>
                <w:lang w:eastAsia="zh-CN"/>
              </w:rPr>
              <w:t xml:space="preserve">When present, this IE shall define the criteria for determining the UEs for which the sampling ratio shall apply. </w:t>
            </w:r>
          </w:p>
          <w:p w14:paraId="6B131563" w14:textId="77777777" w:rsidR="00D6712D" w:rsidRPr="00B84B6A" w:rsidRDefault="00D6712D" w:rsidP="00B84B6A">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D6712D" w:rsidRPr="005865E1" w14:paraId="72F51AE0" w14:textId="77777777" w:rsidTr="00B84B6A">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481F7F42" w14:textId="77777777" w:rsidR="00D6712D" w:rsidRPr="00B84B6A" w:rsidRDefault="00D6712D" w:rsidP="00B84B6A">
            <w:pPr>
              <w:pStyle w:val="TAN"/>
              <w:rPr>
                <w:lang w:eastAsia="zh-CN"/>
              </w:rPr>
            </w:pPr>
            <w:r w:rsidRPr="00B84B6A">
              <w:rPr>
                <w:lang w:eastAsia="zh-CN"/>
              </w:rPr>
              <w:t>NOTE:</w:t>
            </w:r>
            <w:r w:rsidRPr="00B84B6A">
              <w:rPr>
                <w:lang w:eastAsia="zh-CN"/>
              </w:rPr>
              <w:tab/>
              <w:t>If the UpfEventTrigger is set to "CONTINOUS", at least one of the "maxReports" and "expiry" attributes shall be included.</w:t>
            </w:r>
          </w:p>
        </w:tc>
        <w:tc>
          <w:tcPr>
            <w:tcW w:w="1275" w:type="dxa"/>
            <w:tcBorders>
              <w:top w:val="single" w:sz="4" w:space="0" w:color="auto"/>
              <w:left w:val="single" w:sz="4" w:space="0" w:color="auto"/>
              <w:bottom w:val="single" w:sz="4" w:space="0" w:color="auto"/>
              <w:right w:val="single" w:sz="4" w:space="0" w:color="auto"/>
            </w:tcBorders>
          </w:tcPr>
          <w:p w14:paraId="7B61D353" w14:textId="77777777" w:rsidR="00D6712D" w:rsidRPr="00B84B6A" w:rsidRDefault="00D6712D" w:rsidP="00B84B6A">
            <w:pPr>
              <w:pStyle w:val="TAN"/>
              <w:rPr>
                <w:lang w:eastAsia="zh-CN"/>
              </w:rPr>
            </w:pP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7D5A42FF" w14:textId="77777777" w:rsidR="00D6712D" w:rsidRPr="00B84B6A" w:rsidRDefault="00D6712D" w:rsidP="00D6712D">
      <w:pPr>
        <w:pStyle w:val="EditorsNote"/>
      </w:pPr>
      <w:r w:rsidRPr="00B84B6A">
        <w:lastRenderedPageBreak/>
        <w:t>Editor’s Note: Whether the UpfEventTrigger should have the value "CONTINOUS" is FFS.</w:t>
      </w:r>
    </w:p>
    <w:p w14:paraId="0AC93590" w14:textId="77777777" w:rsidR="00D6712D" w:rsidRPr="00B84B6A" w:rsidRDefault="00D6712D" w:rsidP="00D6712D">
      <w:pPr>
        <w:pStyle w:val="EditorsNote"/>
      </w:pPr>
      <w:r w:rsidRPr="00B84B6A">
        <w:t xml:space="preserve">Editor's Note: the definition and use of the partitioning criteria for the UPF Event Exposure is FFS, e.g. the only values defined in 29.571 that may apply to UPF are SNSSAI and DNN. </w:t>
      </w:r>
    </w:p>
    <w:p w14:paraId="641891C7" w14:textId="77777777" w:rsidR="00D6712D" w:rsidRPr="00B84B6A" w:rsidRDefault="00D6712D" w:rsidP="00D6712D">
      <w:pPr>
        <w:pStyle w:val="Heading5"/>
      </w:pPr>
      <w:bookmarkStart w:id="369" w:name="_Toc138411229"/>
      <w:r w:rsidRPr="00B84B6A">
        <w:t>6.1.6.2.13</w:t>
      </w:r>
      <w:r w:rsidRPr="00B84B6A">
        <w:tab/>
        <w:t>Type: UpfEvent</w:t>
      </w:r>
      <w:bookmarkEnd w:id="369"/>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77777777" w:rsidR="00D6712D" w:rsidRPr="00B84B6A" w:rsidRDefault="00D6712D" w:rsidP="00B84B6A">
            <w:pPr>
              <w:pStyle w:val="TAL"/>
              <w:rPr>
                <w:lang w:eastAsia="zh-CN"/>
              </w:rPr>
            </w:pPr>
            <w:r w:rsidRPr="00B84B6A">
              <w:rPr>
                <w:lang w:eastAsia="zh-CN"/>
              </w:rPr>
              <w:t xml:space="preserve">Indicates if an immediate event report containing the currently available value / status of the event is requested. The report contains the value / status of the event currently available at the UPF at the time of the subscription. </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77777777" w:rsidR="00D6712D" w:rsidRPr="00B84B6A" w:rsidRDefault="00D6712D" w:rsidP="00B84B6A">
            <w:pPr>
              <w:pStyle w:val="TAL"/>
              <w:rPr>
                <w:lang w:eastAsia="zh-CN"/>
              </w:rPr>
            </w:pPr>
            <w:r w:rsidRPr="00B84B6A">
              <w:rPr>
                <w:lang w:eastAsia="zh-CN"/>
              </w:rPr>
              <w:t xml:space="preserve">This IE shall be present if the type IE is set to " USER_DATA_USAGE_MEASURES". </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7777777" w:rsidR="00D6712D" w:rsidRPr="00B84B6A" w:rsidRDefault="00D6712D" w:rsidP="00B84B6A">
            <w:pPr>
              <w:pStyle w:val="TAL"/>
              <w:rPr>
                <w:lang w:eastAsia="zh-CN"/>
              </w:rPr>
            </w:pPr>
            <w:r w:rsidRPr="00B84B6A">
              <w:rPr>
                <w:lang w:eastAsia="zh-CN"/>
              </w:rPr>
              <w:t>array(FlowInfo)</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77777777" w:rsidR="00D6712D" w:rsidRPr="00B84B6A" w:rsidRDefault="00D6712D" w:rsidP="00B84B6A">
            <w:pPr>
              <w:pStyle w:val="TAL"/>
              <w:rPr>
                <w:lang w:eastAsia="zh-CN"/>
              </w:rPr>
            </w:pPr>
            <w:r w:rsidRPr="00B84B6A">
              <w:rPr>
                <w:lang w:eastAsia="zh-CN"/>
              </w:rPr>
              <w:t>Identifies IP 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0" w:name="_Toc138411230"/>
      <w:r w:rsidRPr="00B84B6A">
        <w:t>6.1.6.2.14</w:t>
      </w:r>
      <w:r w:rsidRPr="00B84B6A">
        <w:tab/>
        <w:t>Type: CreateEventSubscription</w:t>
      </w:r>
      <w:bookmarkEnd w:id="370"/>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1" w:name="_Toc138411231"/>
      <w:r w:rsidRPr="00B84B6A">
        <w:lastRenderedPageBreak/>
        <w:t>6.1.6.2.15</w:t>
      </w:r>
      <w:r w:rsidRPr="00B84B6A">
        <w:tab/>
        <w:t>Type: CreatedEventSubscription</w:t>
      </w:r>
      <w:bookmarkEnd w:id="3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2" w:name="_Toc138411232"/>
      <w:r w:rsidRPr="00B84B6A">
        <w:t>6.1.6.2.16</w:t>
      </w:r>
      <w:r w:rsidRPr="00B84B6A">
        <w:tab/>
        <w:t>Type: ReportingSuggestionInformation</w:t>
      </w:r>
      <w:bookmarkEnd w:id="372"/>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7BA0E8" w14:textId="77777777" w:rsidR="00D6712D" w:rsidRPr="00B84B6A" w:rsidRDefault="00D6712D" w:rsidP="00B84B6A">
            <w:pPr>
              <w:pStyle w:val="TAL"/>
              <w:rPr>
                <w:lang w:eastAsia="zh-CN"/>
              </w:rPr>
            </w:pPr>
            <w:r w:rsidRPr="00B84B6A">
              <w:rPr>
                <w:lang w:eastAsia="zh-CN"/>
              </w:rPr>
              <w:t>Indicates whether the event report is delay tolerant, i.e. the event report can be delayed.</w:t>
            </w:r>
          </w:p>
          <w:p w14:paraId="1DD8B069" w14:textId="77777777" w:rsidR="00D6712D" w:rsidRPr="00B84B6A" w:rsidRDefault="00D6712D" w:rsidP="00B84B6A">
            <w:pPr>
              <w:pStyle w:val="TAL"/>
              <w:rPr>
                <w:lang w:eastAsia="zh-CN"/>
              </w:rPr>
            </w:pPr>
          </w:p>
          <w:p w14:paraId="1CF4749A" w14:textId="77777777" w:rsidR="00D6712D" w:rsidRPr="00B84B6A" w:rsidRDefault="00D6712D" w:rsidP="00B84B6A">
            <w:pPr>
              <w:pStyle w:val="TAL"/>
              <w:rPr>
                <w:lang w:eastAsia="zh-CN"/>
              </w:rPr>
            </w:pPr>
            <w:r w:rsidRPr="00B84B6A">
              <w:rPr>
                <w:lang w:eastAsia="zh-CN"/>
              </w:rPr>
              <w:t>When present, it shall be set as following:</w:t>
            </w:r>
          </w:p>
          <w:p w14:paraId="692A0438" w14:textId="77777777" w:rsidR="00D6712D" w:rsidRPr="00B84B6A" w:rsidRDefault="00D6712D" w:rsidP="00B84B6A">
            <w:pPr>
              <w:pStyle w:val="TAL"/>
              <w:rPr>
                <w:lang w:eastAsia="zh-CN"/>
              </w:rPr>
            </w:pPr>
            <w:r w:rsidRPr="00B84B6A">
              <w:rPr>
                <w:lang w:eastAsia="zh-CN"/>
              </w:rPr>
              <w:t>- true: the event report can be delayed.</w:t>
            </w:r>
          </w:p>
          <w:p w14:paraId="0BF0D51A" w14:textId="77777777" w:rsidR="00D6712D" w:rsidRPr="00B84B6A" w:rsidRDefault="00D6712D" w:rsidP="00B84B6A">
            <w:pPr>
              <w:pStyle w:val="TAL"/>
              <w:rPr>
                <w:lang w:eastAsia="zh-CN"/>
              </w:rPr>
            </w:pPr>
            <w:r w:rsidRPr="00B84B6A">
              <w:rPr>
                <w:lang w:eastAsia="zh-CN"/>
              </w:rPr>
              <w:t>- false (default): the event report cannot be delayed.</w:t>
            </w:r>
          </w:p>
          <w:p w14:paraId="312C0A7B" w14:textId="77777777" w:rsidR="00D6712D" w:rsidRPr="00B84B6A" w:rsidRDefault="00D6712D" w:rsidP="00B84B6A">
            <w:pPr>
              <w:pStyle w:val="TAL"/>
              <w:rPr>
                <w:lang w:eastAsia="zh-CN"/>
              </w:rPr>
            </w:pPr>
            <w:r w:rsidRPr="00B84B6A">
              <w:rPr>
                <w:lang w:eastAsia="zh-CN"/>
              </w:rPr>
              <w:t xml:space="preserve"> </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7777777" w:rsidR="00D6712D" w:rsidRPr="00B84B6A" w:rsidRDefault="00D6712D" w:rsidP="00B84B6A">
            <w:pPr>
              <w:pStyle w:val="TAL"/>
              <w:rPr>
                <w:lang w:eastAsia="zh-CN"/>
              </w:rPr>
            </w:pPr>
            <w:r w:rsidRPr="00B84B6A">
              <w:rPr>
                <w:lang w:eastAsia="zh-CN"/>
              </w:rPr>
              <w:t xml:space="preserve">This IE should 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3" w:name="_Toc138411233"/>
      <w:r w:rsidRPr="00B84B6A">
        <w:t>6.1.6.2.</w:t>
      </w:r>
      <w:r>
        <w:t>17</w:t>
      </w:r>
      <w:r w:rsidRPr="00B84B6A">
        <w:tab/>
        <w:t>Type: TscManagementInfo</w:t>
      </w:r>
      <w:bookmarkEnd w:id="373"/>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4" w:name="_Toc510696638"/>
      <w:bookmarkStart w:id="375" w:name="_Toc35971433"/>
      <w:bookmarkStart w:id="376" w:name="_Toc82676390"/>
      <w:bookmarkStart w:id="377" w:name="_Toc1384112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4"/>
      <w:bookmarkEnd w:id="375"/>
      <w:bookmarkEnd w:id="376"/>
      <w:bookmarkEnd w:id="377"/>
    </w:p>
    <w:p w14:paraId="4AB855BB" w14:textId="77777777" w:rsidR="00C10561" w:rsidRPr="00384E92" w:rsidRDefault="00C10561" w:rsidP="00011D76">
      <w:pPr>
        <w:pStyle w:val="Heading5"/>
      </w:pPr>
      <w:bookmarkStart w:id="378" w:name="_Toc510696639"/>
      <w:bookmarkStart w:id="379" w:name="_Toc35971434"/>
      <w:bookmarkStart w:id="380" w:name="_Toc82676391"/>
      <w:bookmarkStart w:id="381" w:name="_Toc138411235"/>
      <w:r>
        <w:t>6.1.6.3.1</w:t>
      </w:r>
      <w:r w:rsidRPr="00384E92">
        <w:tab/>
        <w:t>Introduction</w:t>
      </w:r>
      <w:bookmarkEnd w:id="378"/>
      <w:bookmarkEnd w:id="379"/>
      <w:bookmarkEnd w:id="380"/>
      <w:bookmarkEnd w:id="38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2" w:name="_Toc510696640"/>
      <w:bookmarkStart w:id="383" w:name="_Toc35971435"/>
      <w:bookmarkStart w:id="384" w:name="_Toc82676392"/>
      <w:bookmarkStart w:id="385" w:name="_Toc138411236"/>
      <w:r>
        <w:t>6.1.6.3.2</w:t>
      </w:r>
      <w:r w:rsidRPr="00384E92">
        <w:tab/>
        <w:t>Simple data types</w:t>
      </w:r>
      <w:bookmarkEnd w:id="382"/>
      <w:bookmarkEnd w:id="383"/>
      <w:bookmarkEnd w:id="384"/>
      <w:bookmarkEnd w:id="385"/>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6" w:name="_Toc510696641"/>
      <w:bookmarkStart w:id="387" w:name="_Toc35971436"/>
      <w:bookmarkStart w:id="388" w:name="_Toc82676393"/>
      <w:bookmarkStart w:id="389" w:name="_Toc138411237"/>
      <w:r>
        <w:lastRenderedPageBreak/>
        <w:t>6.1.6.3.3</w:t>
      </w:r>
      <w:r w:rsidRPr="00BC662F">
        <w:tab/>
        <w:t xml:space="preserve">Enumeration: </w:t>
      </w:r>
      <w:r w:rsidR="000A3E06">
        <w:t>EventType</w:t>
      </w:r>
      <w:bookmarkEnd w:id="386"/>
      <w:bookmarkEnd w:id="387"/>
      <w:bookmarkEnd w:id="388"/>
      <w:bookmarkEnd w:id="389"/>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0" w:name="_Toc138411238"/>
      <w:r w:rsidRPr="00B84B6A">
        <w:t>6.1.6.3.4</w:t>
      </w:r>
      <w:r w:rsidRPr="00B84B6A">
        <w:tab/>
        <w:t>Enumeration: UpfEventTrigger</w:t>
      </w:r>
      <w:bookmarkEnd w:id="390"/>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3B7C80E5"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86980" w14:textId="77777777" w:rsidR="00D6712D" w:rsidRPr="00B84B6A" w:rsidRDefault="00D6712D" w:rsidP="00B84B6A">
            <w:pPr>
              <w:pStyle w:val="TAL"/>
              <w:rPr>
                <w:lang w:eastAsia="zh-CN"/>
              </w:rPr>
            </w:pPr>
            <w:r w:rsidRPr="00B84B6A">
              <w:rPr>
                <w:lang w:eastAsia="zh-CN"/>
              </w:rPr>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4137D" w14:textId="77777777" w:rsidR="00D6712D" w:rsidRPr="00B84B6A" w:rsidRDefault="00D6712D" w:rsidP="00B84B6A">
            <w:pPr>
              <w:pStyle w:val="TAL"/>
              <w:rPr>
                <w:lang w:eastAsia="zh-CN"/>
              </w:rPr>
            </w:pPr>
            <w:r w:rsidRPr="00B84B6A">
              <w:rPr>
                <w:lang w:eastAsia="zh-CN"/>
              </w:rPr>
              <w:t>Defines that UPF should continuously generate reports for the event, until the subscription to this event ends, due to end of report duration or up to the maximum number of reports or the event being unsubscribed explicitly.</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09E7A7D4" w14:textId="77777777" w:rsidR="00D6712D" w:rsidRPr="00DC003B" w:rsidRDefault="00D6712D" w:rsidP="00D6712D">
      <w:pPr>
        <w:overflowPunct/>
        <w:autoSpaceDE/>
        <w:autoSpaceDN/>
        <w:adjustRightInd/>
        <w:textAlignment w:val="auto"/>
        <w:rPr>
          <w:rFonts w:eastAsia="SimSun"/>
          <w:lang w:eastAsia="en-US"/>
        </w:rPr>
      </w:pPr>
    </w:p>
    <w:p w14:paraId="171E3088" w14:textId="77777777" w:rsidR="00D6712D" w:rsidRPr="00B84B6A" w:rsidRDefault="00D6712D" w:rsidP="00D6712D">
      <w:pPr>
        <w:pStyle w:val="EditorsNote"/>
      </w:pPr>
      <w:r w:rsidRPr="00B84B6A">
        <w:t>Editor’s Note: The need for the value "CONTINOUS" is FFS.</w:t>
      </w:r>
    </w:p>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1" w:name="_Toc138411239"/>
      <w:r w:rsidRPr="00B84B6A">
        <w:t>6.1.6.3.5</w:t>
      </w:r>
      <w:r w:rsidRPr="00B84B6A">
        <w:tab/>
        <w:t>Enumeration: MeasurementType</w:t>
      </w:r>
      <w:bookmarkEnd w:id="391"/>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77777777" w:rsidR="00D6712D" w:rsidRPr="00B84B6A" w:rsidRDefault="00D6712D" w:rsidP="00B84B6A">
            <w:pPr>
              <w:pStyle w:val="TAL"/>
              <w:rPr>
                <w:lang w:eastAsia="zh-CN"/>
              </w:rPr>
            </w:pPr>
            <w:r w:rsidRPr="00B84B6A">
              <w:rPr>
                <w:lang w:eastAsia="zh-CN"/>
              </w:rPr>
              <w:t xml:space="preserve">Measures of data volume exchanged (UL, DL and/or overall and/or number of packets exchanged (UL, DL and/or overall). </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2" w:name="_Toc138411240"/>
      <w:r w:rsidRPr="00B84B6A">
        <w:lastRenderedPageBreak/>
        <w:t>6.1.6.3.6</w:t>
      </w:r>
      <w:r w:rsidRPr="00B84B6A">
        <w:tab/>
        <w:t>Enumeration: GranularityOfMeasurement</w:t>
      </w:r>
      <w:bookmarkEnd w:id="392"/>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40ABC984" w14:textId="77777777" w:rsidR="00DC003B" w:rsidRDefault="00DC003B" w:rsidP="00C10561">
      <w:pPr>
        <w:rPr>
          <w:lang w:val="en-US"/>
        </w:rPr>
      </w:pPr>
    </w:p>
    <w:p w14:paraId="1278B113" w14:textId="77777777" w:rsidR="00C10561" w:rsidRDefault="00C10561" w:rsidP="00011D76">
      <w:pPr>
        <w:pStyle w:val="Heading3"/>
      </w:pPr>
      <w:bookmarkStart w:id="393" w:name="_Toc510696647"/>
      <w:bookmarkStart w:id="394" w:name="_Toc35971443"/>
      <w:bookmarkStart w:id="395" w:name="_Toc82676401"/>
      <w:bookmarkStart w:id="396" w:name="_Toc138411241"/>
      <w:r>
        <w:t>6.1.7</w:t>
      </w:r>
      <w:r>
        <w:tab/>
        <w:t>Error Handling</w:t>
      </w:r>
      <w:bookmarkEnd w:id="393"/>
      <w:bookmarkEnd w:id="394"/>
      <w:bookmarkEnd w:id="395"/>
      <w:bookmarkEnd w:id="396"/>
    </w:p>
    <w:p w14:paraId="675E3968" w14:textId="77777777" w:rsidR="00C10561" w:rsidRPr="00971458" w:rsidRDefault="00C10561" w:rsidP="00011D76">
      <w:pPr>
        <w:pStyle w:val="Heading4"/>
      </w:pPr>
      <w:bookmarkStart w:id="397" w:name="_Toc35971444"/>
      <w:bookmarkStart w:id="398" w:name="_Toc82676402"/>
      <w:bookmarkStart w:id="399" w:name="_Toc138411242"/>
      <w:r w:rsidRPr="00971458">
        <w:t>6.1.7.1</w:t>
      </w:r>
      <w:r w:rsidRPr="00971458">
        <w:tab/>
        <w:t>General</w:t>
      </w:r>
      <w:bookmarkEnd w:id="397"/>
      <w:bookmarkEnd w:id="398"/>
      <w:bookmarkEnd w:id="399"/>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0" w:name="_Toc35971445"/>
      <w:bookmarkStart w:id="401" w:name="_Toc82676403"/>
      <w:bookmarkStart w:id="402" w:name="_Toc138411243"/>
      <w:r w:rsidRPr="00971458">
        <w:t>6.1.7.2</w:t>
      </w:r>
      <w:r w:rsidRPr="00971458">
        <w:tab/>
        <w:t>Protocol Errors</w:t>
      </w:r>
      <w:bookmarkEnd w:id="400"/>
      <w:bookmarkEnd w:id="401"/>
      <w:bookmarkEnd w:id="402"/>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3" w:name="_Toc35971446"/>
      <w:bookmarkStart w:id="404" w:name="_Toc82676404"/>
      <w:bookmarkStart w:id="405" w:name="_Toc138411244"/>
      <w:r>
        <w:t>6.1.7.3</w:t>
      </w:r>
      <w:r>
        <w:tab/>
        <w:t>Application Errors</w:t>
      </w:r>
      <w:bookmarkEnd w:id="403"/>
      <w:bookmarkEnd w:id="404"/>
      <w:bookmarkEnd w:id="405"/>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1"/>
        <w:gridCol w:w="4544"/>
      </w:tblGrid>
      <w:tr w:rsidR="00ED52E3" w:rsidRPr="003B2883" w14:paraId="4E6F216A"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D52E3" w:rsidRPr="003B2883" w14:paraId="47F8345E"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76875861" w14:textId="77777777" w:rsidR="002F1629" w:rsidRDefault="002F1629" w:rsidP="002F1629">
      <w:bookmarkStart w:id="406" w:name="_Toc492899751"/>
      <w:bookmarkStart w:id="407" w:name="_Toc492900030"/>
      <w:bookmarkStart w:id="408" w:name="_Toc492967832"/>
      <w:bookmarkStart w:id="409" w:name="_Toc492972920"/>
      <w:bookmarkStart w:id="410" w:name="_Toc492973140"/>
      <w:bookmarkStart w:id="411" w:name="_Toc493774060"/>
      <w:bookmarkStart w:id="412" w:name="_Toc508285804"/>
      <w:bookmarkStart w:id="413" w:name="_Toc508287269"/>
      <w:bookmarkStart w:id="414" w:name="_Toc510696648"/>
      <w:bookmarkStart w:id="415" w:name="_Toc35971447"/>
      <w:bookmarkStart w:id="416" w:name="_Toc82676405"/>
    </w:p>
    <w:p w14:paraId="6E124D1B" w14:textId="335F9FEF" w:rsidR="00C10561" w:rsidRPr="0023018E" w:rsidRDefault="00C10561" w:rsidP="00011D76">
      <w:pPr>
        <w:pStyle w:val="Heading3"/>
        <w:rPr>
          <w:lang w:eastAsia="zh-CN"/>
        </w:rPr>
      </w:pPr>
      <w:bookmarkStart w:id="417" w:name="_Toc138411245"/>
      <w:r>
        <w:t>6.1.8</w:t>
      </w:r>
      <w:r w:rsidRPr="0023018E">
        <w:rPr>
          <w:lang w:eastAsia="zh-CN"/>
        </w:rPr>
        <w:tab/>
        <w:t>Feature negotiation</w:t>
      </w:r>
      <w:bookmarkEnd w:id="406"/>
      <w:bookmarkEnd w:id="407"/>
      <w:bookmarkEnd w:id="408"/>
      <w:bookmarkEnd w:id="409"/>
      <w:bookmarkEnd w:id="410"/>
      <w:bookmarkEnd w:id="411"/>
      <w:bookmarkEnd w:id="412"/>
      <w:bookmarkEnd w:id="413"/>
      <w:bookmarkEnd w:id="414"/>
      <w:bookmarkEnd w:id="415"/>
      <w:bookmarkEnd w:id="416"/>
      <w:bookmarkEnd w:id="417"/>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57F3" w:rsidRPr="00B54FF5" w14:paraId="012875DA" w14:textId="77777777" w:rsidTr="00D01383">
        <w:trPr>
          <w:jc w:val="center"/>
        </w:trPr>
        <w:tc>
          <w:tcPr>
            <w:tcW w:w="1529" w:type="dxa"/>
            <w:shd w:val="clear" w:color="auto" w:fill="C0C0C0"/>
            <w:hideMark/>
          </w:tcPr>
          <w:p w14:paraId="5124FC5A" w14:textId="77777777" w:rsidR="00BC57F3" w:rsidRPr="0016361A" w:rsidRDefault="00BC57F3" w:rsidP="00D01383">
            <w:pPr>
              <w:pStyle w:val="TAH"/>
            </w:pPr>
            <w:r w:rsidRPr="0016361A">
              <w:t>Feature number</w:t>
            </w:r>
          </w:p>
        </w:tc>
        <w:tc>
          <w:tcPr>
            <w:tcW w:w="2207" w:type="dxa"/>
            <w:shd w:val="clear" w:color="auto" w:fill="C0C0C0"/>
            <w:hideMark/>
          </w:tcPr>
          <w:p w14:paraId="12F1E0E4" w14:textId="77777777" w:rsidR="00BC57F3" w:rsidRPr="0016361A" w:rsidRDefault="00BC57F3" w:rsidP="00D01383">
            <w:pPr>
              <w:pStyle w:val="TAH"/>
            </w:pPr>
            <w:r w:rsidRPr="0016361A">
              <w:t>Feature Name</w:t>
            </w:r>
          </w:p>
        </w:tc>
        <w:tc>
          <w:tcPr>
            <w:tcW w:w="5758" w:type="dxa"/>
            <w:shd w:val="clear" w:color="auto" w:fill="C0C0C0"/>
            <w:hideMark/>
          </w:tcPr>
          <w:p w14:paraId="644D3649" w14:textId="77777777" w:rsidR="00BC57F3" w:rsidRPr="0016361A" w:rsidRDefault="00BC57F3" w:rsidP="00D01383">
            <w:pPr>
              <w:pStyle w:val="TAH"/>
            </w:pPr>
            <w:r w:rsidRPr="0016361A">
              <w:t>Description</w:t>
            </w:r>
          </w:p>
        </w:tc>
      </w:tr>
      <w:tr w:rsidR="00BC57F3" w:rsidRPr="00B54FF5" w14:paraId="589F3056" w14:textId="77777777" w:rsidTr="00D01383">
        <w:trPr>
          <w:jc w:val="center"/>
        </w:trPr>
        <w:tc>
          <w:tcPr>
            <w:tcW w:w="1529" w:type="dxa"/>
          </w:tcPr>
          <w:p w14:paraId="083DCBD2" w14:textId="77777777" w:rsidR="00BC57F3" w:rsidRPr="0016361A" w:rsidRDefault="00BC57F3" w:rsidP="00D01383">
            <w:pPr>
              <w:pStyle w:val="TAL"/>
            </w:pPr>
          </w:p>
        </w:tc>
        <w:tc>
          <w:tcPr>
            <w:tcW w:w="2207" w:type="dxa"/>
          </w:tcPr>
          <w:p w14:paraId="45C0DD6E" w14:textId="77777777" w:rsidR="00BC57F3" w:rsidRPr="0016361A" w:rsidRDefault="00BC57F3" w:rsidP="00D01383">
            <w:pPr>
              <w:pStyle w:val="TAL"/>
            </w:pPr>
          </w:p>
        </w:tc>
        <w:tc>
          <w:tcPr>
            <w:tcW w:w="5758" w:type="dxa"/>
          </w:tcPr>
          <w:p w14:paraId="12FB9566" w14:textId="77777777" w:rsidR="00BC57F3" w:rsidRPr="0016361A" w:rsidRDefault="00BC57F3" w:rsidP="00D01383">
            <w:pPr>
              <w:pStyle w:val="TAL"/>
              <w:rPr>
                <w:rFonts w:cs="Arial"/>
                <w:szCs w:val="18"/>
              </w:rPr>
            </w:pPr>
          </w:p>
        </w:tc>
      </w:tr>
    </w:tbl>
    <w:p w14:paraId="3AF749C1" w14:textId="77777777" w:rsidR="002F1629" w:rsidRDefault="002F1629" w:rsidP="002F1629">
      <w:bookmarkStart w:id="418" w:name="_Toc532994477"/>
      <w:bookmarkStart w:id="419" w:name="_Toc35971448"/>
      <w:bookmarkStart w:id="420" w:name="_Toc82676406"/>
      <w:bookmarkStart w:id="421" w:name="_Toc510696649"/>
    </w:p>
    <w:p w14:paraId="72261397" w14:textId="010BC0FD" w:rsidR="00C10561" w:rsidRPr="001E7573" w:rsidRDefault="00C10561" w:rsidP="00011D76">
      <w:pPr>
        <w:pStyle w:val="Heading3"/>
      </w:pPr>
      <w:bookmarkStart w:id="422" w:name="_Toc138411246"/>
      <w:r>
        <w:lastRenderedPageBreak/>
        <w:t>6.1.9</w:t>
      </w:r>
      <w:r w:rsidRPr="001E7573">
        <w:tab/>
        <w:t>Security</w:t>
      </w:r>
      <w:bookmarkEnd w:id="418"/>
      <w:bookmarkEnd w:id="419"/>
      <w:bookmarkEnd w:id="420"/>
      <w:bookmarkEnd w:id="422"/>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77777777"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Pr>
          <w:lang w:val="en-US"/>
        </w:rPr>
        <w:t>clause</w:t>
      </w:r>
      <w:r w:rsidRPr="003B2883">
        <w:rPr>
          <w:lang w:val="en-US"/>
        </w:rPr>
        <w:t xml:space="preserve"> 5.4.2.2.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3" w:name="_Toc138411247"/>
      <w:r w:rsidRPr="00B84B6A">
        <w:t>6.1.10</w:t>
      </w:r>
      <w:r w:rsidRPr="00B84B6A">
        <w:tab/>
        <w:t>HTTP redirection</w:t>
      </w:r>
      <w:bookmarkEnd w:id="42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2D0B5FBC" w14:textId="245F98B5" w:rsidR="00431AA8" w:rsidRDefault="00DE47B5" w:rsidP="00EA02A0">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4" w:name="_Toc21954272"/>
      <w:bookmarkStart w:id="425" w:name="_Toc25048052"/>
      <w:bookmarkStart w:id="426" w:name="_Toc34143427"/>
      <w:bookmarkStart w:id="427" w:name="_Toc34750897"/>
      <w:bookmarkStart w:id="428" w:name="_Toc34751658"/>
      <w:bookmarkStart w:id="429" w:name="_Toc35941006"/>
      <w:bookmarkStart w:id="430" w:name="_Toc43283906"/>
      <w:bookmarkStart w:id="431" w:name="_Toc49762901"/>
      <w:bookmarkStart w:id="432" w:name="_Toc51925755"/>
      <w:bookmarkStart w:id="433" w:name="_Toc51925856"/>
      <w:bookmarkStart w:id="434" w:name="_Toc122098747"/>
      <w:bookmarkEnd w:id="421"/>
      <w:r w:rsidR="00692CC8">
        <w:t>6.2</w:t>
      </w:r>
      <w:r w:rsidR="00431AA8">
        <w:tab/>
      </w:r>
      <w:r w:rsidR="00431AA8">
        <w:rPr>
          <w:lang w:eastAsia="zh-CN"/>
        </w:rPr>
        <w:t>Nupf_GetPrivateUEIPaddr</w:t>
      </w:r>
      <w:r w:rsidR="00431AA8" w:rsidRPr="00E23840">
        <w:rPr>
          <w:noProof/>
        </w:rPr>
        <w:t xml:space="preserve"> </w:t>
      </w:r>
      <w:r w:rsidR="00431AA8">
        <w:t>Service API</w:t>
      </w:r>
      <w:bookmarkEnd w:id="424"/>
      <w:bookmarkEnd w:id="425"/>
      <w:bookmarkEnd w:id="426"/>
      <w:bookmarkEnd w:id="427"/>
      <w:bookmarkEnd w:id="428"/>
      <w:bookmarkEnd w:id="429"/>
      <w:bookmarkEnd w:id="430"/>
      <w:bookmarkEnd w:id="431"/>
      <w:bookmarkEnd w:id="432"/>
      <w:bookmarkEnd w:id="433"/>
      <w:bookmarkEnd w:id="434"/>
    </w:p>
    <w:p w14:paraId="28648A73" w14:textId="282B90CA" w:rsidR="00431AA8" w:rsidRDefault="00692CC8" w:rsidP="00431AA8">
      <w:pPr>
        <w:pStyle w:val="Heading3"/>
      </w:pPr>
      <w:bookmarkStart w:id="435" w:name="_Toc21954273"/>
      <w:bookmarkStart w:id="436" w:name="_Toc25048053"/>
      <w:bookmarkStart w:id="437" w:name="_Toc34143428"/>
      <w:bookmarkStart w:id="438" w:name="_Toc34750898"/>
      <w:bookmarkStart w:id="439" w:name="_Toc34751659"/>
      <w:bookmarkStart w:id="440" w:name="_Toc35941007"/>
      <w:bookmarkStart w:id="441" w:name="_Toc43283907"/>
      <w:bookmarkStart w:id="442" w:name="_Toc49762902"/>
      <w:bookmarkStart w:id="443" w:name="_Toc51925756"/>
      <w:bookmarkStart w:id="444" w:name="_Toc51925857"/>
      <w:bookmarkStart w:id="445" w:name="_Toc122098748"/>
      <w:bookmarkStart w:id="446" w:name="_Toc138411248"/>
      <w:r>
        <w:t>6.2</w:t>
      </w:r>
      <w:r w:rsidR="00431AA8">
        <w:t>.1</w:t>
      </w:r>
      <w:r w:rsidR="00431AA8">
        <w:tab/>
        <w:t>Introduction</w:t>
      </w:r>
      <w:bookmarkEnd w:id="435"/>
      <w:bookmarkEnd w:id="436"/>
      <w:bookmarkEnd w:id="437"/>
      <w:bookmarkEnd w:id="438"/>
      <w:bookmarkEnd w:id="439"/>
      <w:bookmarkEnd w:id="440"/>
      <w:bookmarkEnd w:id="441"/>
      <w:bookmarkEnd w:id="442"/>
      <w:bookmarkEnd w:id="443"/>
      <w:bookmarkEnd w:id="444"/>
      <w:bookmarkEnd w:id="445"/>
      <w:bookmarkEnd w:id="446"/>
    </w:p>
    <w:p w14:paraId="34202320" w14:textId="77777777" w:rsidR="00431AA8" w:rsidRDefault="00431AA8" w:rsidP="00431AA8">
      <w:pPr>
        <w:rPr>
          <w:noProof/>
          <w:lang w:eastAsia="zh-CN"/>
        </w:rPr>
      </w:pPr>
      <w:r w:rsidRPr="00E23840">
        <w:rPr>
          <w:noProof/>
        </w:rPr>
        <w:t>The</w:t>
      </w:r>
      <w:r>
        <w:rPr>
          <w:noProof/>
        </w:rPr>
        <w:t xml:space="preserve"> </w:t>
      </w:r>
      <w:r>
        <w:rPr>
          <w:lang w:eastAsia="zh-CN"/>
        </w:rPr>
        <w:t>Nupf_GetPrivateUEIPaddr</w:t>
      </w:r>
      <w:r w:rsidRPr="00E23840">
        <w:rPr>
          <w:noProof/>
        </w:rPr>
        <w:t xml:space="preserve"> </w:t>
      </w:r>
      <w:r>
        <w:rPr>
          <w:noProof/>
        </w:rPr>
        <w:t xml:space="preserve">service </w:t>
      </w:r>
      <w:r w:rsidRPr="00E23840">
        <w:rPr>
          <w:noProof/>
        </w:rPr>
        <w:t xml:space="preserve">shall use the </w:t>
      </w:r>
      <w:r>
        <w:rPr>
          <w:lang w:eastAsia="zh-CN"/>
        </w:rPr>
        <w:t>Nupf_GetPrivateUEIPaddr</w:t>
      </w:r>
      <w:r w:rsidRPr="00E23840">
        <w:rPr>
          <w:noProof/>
        </w:rPr>
        <w:t xml:space="preserve"> </w:t>
      </w:r>
      <w:r w:rsidRPr="00E23840">
        <w:rPr>
          <w:noProof/>
          <w:lang w:eastAsia="zh-CN"/>
        </w:rPr>
        <w:t>API.</w:t>
      </w:r>
    </w:p>
    <w:p w14:paraId="4FF04D71" w14:textId="77777777" w:rsidR="00431AA8" w:rsidRDefault="00431AA8" w:rsidP="00431AA8">
      <w:r>
        <w:t xml:space="preserve">The API URI of the </w:t>
      </w:r>
      <w:r>
        <w:rPr>
          <w:lang w:eastAsia="zh-CN"/>
        </w:rPr>
        <w:t>Nupf_GetPrivateUEIPaddr</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77777777"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"nupf_gueip"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77777777"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708875CD" w14:textId="6A239B88" w:rsidR="00431AA8" w:rsidRDefault="00692CC8" w:rsidP="00431AA8">
      <w:pPr>
        <w:pStyle w:val="Heading3"/>
      </w:pPr>
      <w:bookmarkStart w:id="447" w:name="_Toc98500886"/>
      <w:bookmarkStart w:id="448" w:name="_Toc104297805"/>
      <w:bookmarkStart w:id="449" w:name="_Toc104300116"/>
      <w:bookmarkStart w:id="450" w:name="_Toc122098073"/>
      <w:bookmarkStart w:id="451" w:name="_Toc138411249"/>
      <w:r>
        <w:t>6.2</w:t>
      </w:r>
      <w:r w:rsidR="00431AA8">
        <w:t>.2</w:t>
      </w:r>
      <w:r w:rsidR="00431AA8">
        <w:tab/>
        <w:t>Usage of HTTP</w:t>
      </w:r>
      <w:bookmarkEnd w:id="447"/>
      <w:bookmarkEnd w:id="448"/>
      <w:bookmarkEnd w:id="449"/>
      <w:bookmarkEnd w:id="450"/>
      <w:bookmarkEnd w:id="451"/>
    </w:p>
    <w:p w14:paraId="3E1C2EF7" w14:textId="50A68A42" w:rsidR="00431AA8" w:rsidRPr="000C5200" w:rsidRDefault="00692CC8" w:rsidP="00431AA8">
      <w:pPr>
        <w:pStyle w:val="Heading4"/>
      </w:pPr>
      <w:bookmarkStart w:id="452" w:name="_Toc98500887"/>
      <w:bookmarkStart w:id="453" w:name="_Toc104297806"/>
      <w:bookmarkStart w:id="454" w:name="_Toc104300117"/>
      <w:bookmarkStart w:id="455" w:name="_Toc122098074"/>
      <w:bookmarkStart w:id="456" w:name="_Toc138411250"/>
      <w:r>
        <w:t>6.2</w:t>
      </w:r>
      <w:r w:rsidR="00431AA8">
        <w:t>.2.1</w:t>
      </w:r>
      <w:r w:rsidR="00431AA8">
        <w:tab/>
        <w:t>General</w:t>
      </w:r>
      <w:bookmarkEnd w:id="452"/>
      <w:bookmarkEnd w:id="453"/>
      <w:bookmarkEnd w:id="454"/>
      <w:bookmarkEnd w:id="455"/>
      <w:bookmarkEnd w:id="456"/>
    </w:p>
    <w:p w14:paraId="5A427D17" w14:textId="77777777" w:rsidR="00431AA8" w:rsidRPr="00986E88" w:rsidRDefault="00431AA8" w:rsidP="00431AA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77777777"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r>
        <w:rPr>
          <w:lang w:eastAsia="zh-CN"/>
        </w:rPr>
        <w:t>Nupf_GetPrivateUEIPaddr</w:t>
      </w:r>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57" w:name="_Toc98500888"/>
      <w:bookmarkStart w:id="458" w:name="_Toc104297807"/>
      <w:bookmarkStart w:id="459" w:name="_Toc104300118"/>
      <w:bookmarkStart w:id="460" w:name="_Toc122098075"/>
      <w:bookmarkStart w:id="461" w:name="_Toc138411251"/>
      <w:r>
        <w:lastRenderedPageBreak/>
        <w:t>6.2</w:t>
      </w:r>
      <w:r w:rsidR="00431AA8">
        <w:t>.2.2</w:t>
      </w:r>
      <w:r w:rsidR="00431AA8">
        <w:tab/>
        <w:t>HTTP standard headers</w:t>
      </w:r>
      <w:bookmarkEnd w:id="457"/>
      <w:bookmarkEnd w:id="458"/>
      <w:bookmarkEnd w:id="459"/>
      <w:bookmarkEnd w:id="460"/>
      <w:bookmarkEnd w:id="461"/>
    </w:p>
    <w:p w14:paraId="40D22432" w14:textId="26B90400" w:rsidR="00431AA8" w:rsidRDefault="00692CC8" w:rsidP="00431AA8">
      <w:pPr>
        <w:pStyle w:val="Heading5"/>
        <w:rPr>
          <w:lang w:eastAsia="zh-CN"/>
        </w:rPr>
      </w:pPr>
      <w:bookmarkStart w:id="462" w:name="_Toc98500889"/>
      <w:bookmarkStart w:id="463" w:name="_Toc104297808"/>
      <w:bookmarkStart w:id="464" w:name="_Toc104300119"/>
      <w:bookmarkStart w:id="465" w:name="_Toc122098076"/>
      <w:bookmarkStart w:id="466" w:name="_Toc138411252"/>
      <w:r>
        <w:t>6.2</w:t>
      </w:r>
      <w:r w:rsidR="00431AA8">
        <w:t>.2.2.1</w:t>
      </w:r>
      <w:r w:rsidR="00431AA8">
        <w:rPr>
          <w:rFonts w:hint="eastAsia"/>
          <w:lang w:eastAsia="zh-CN"/>
        </w:rPr>
        <w:tab/>
      </w:r>
      <w:r w:rsidR="00431AA8">
        <w:rPr>
          <w:lang w:eastAsia="zh-CN"/>
        </w:rPr>
        <w:t>General</w:t>
      </w:r>
      <w:bookmarkEnd w:id="462"/>
      <w:bookmarkEnd w:id="463"/>
      <w:bookmarkEnd w:id="464"/>
      <w:bookmarkEnd w:id="465"/>
      <w:bookmarkEnd w:id="466"/>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67" w:name="_Toc98500890"/>
      <w:bookmarkStart w:id="468" w:name="_Toc104297809"/>
      <w:bookmarkStart w:id="469" w:name="_Toc104300120"/>
      <w:bookmarkStart w:id="470" w:name="_Toc122098077"/>
      <w:bookmarkStart w:id="471" w:name="_Toc138411253"/>
      <w:r>
        <w:t>6.2</w:t>
      </w:r>
      <w:r w:rsidR="00431AA8">
        <w:t>.2.2.2</w:t>
      </w:r>
      <w:r w:rsidR="00431AA8">
        <w:tab/>
        <w:t>Content type</w:t>
      </w:r>
      <w:bookmarkEnd w:id="467"/>
      <w:bookmarkEnd w:id="468"/>
      <w:bookmarkEnd w:id="469"/>
      <w:bookmarkEnd w:id="470"/>
      <w:bookmarkEnd w:id="471"/>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7777777"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9717458" w14:textId="2714FE37" w:rsidR="00431AA8" w:rsidRPr="000C5200" w:rsidRDefault="00692CC8" w:rsidP="00431AA8">
      <w:pPr>
        <w:pStyle w:val="Heading4"/>
      </w:pPr>
      <w:bookmarkStart w:id="472" w:name="_Toc98500891"/>
      <w:bookmarkStart w:id="473" w:name="_Toc104297810"/>
      <w:bookmarkStart w:id="474" w:name="_Toc104300121"/>
      <w:bookmarkStart w:id="475" w:name="_Toc122098078"/>
      <w:bookmarkStart w:id="476" w:name="_Toc138411254"/>
      <w:r>
        <w:t>6.2</w:t>
      </w:r>
      <w:r w:rsidR="00431AA8">
        <w:t>.2.3</w:t>
      </w:r>
      <w:r w:rsidR="00431AA8">
        <w:tab/>
        <w:t>HTTP custom headers</w:t>
      </w:r>
      <w:bookmarkEnd w:id="472"/>
      <w:bookmarkEnd w:id="473"/>
      <w:bookmarkEnd w:id="474"/>
      <w:bookmarkEnd w:id="475"/>
      <w:bookmarkEnd w:id="47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77" w:name="_Toc21954280"/>
      <w:bookmarkStart w:id="478" w:name="_Toc25048061"/>
      <w:bookmarkStart w:id="479" w:name="_Toc34143436"/>
      <w:bookmarkStart w:id="480" w:name="_Toc34750906"/>
      <w:bookmarkStart w:id="481" w:name="_Toc34751667"/>
      <w:bookmarkStart w:id="482" w:name="_Toc35941015"/>
      <w:bookmarkStart w:id="483" w:name="_Toc43283915"/>
      <w:bookmarkStart w:id="484" w:name="_Toc49762910"/>
      <w:bookmarkStart w:id="485" w:name="_Toc51925764"/>
      <w:bookmarkStart w:id="486" w:name="_Toc51925865"/>
      <w:bookmarkStart w:id="487" w:name="_Toc122098756"/>
      <w:bookmarkStart w:id="488" w:name="_Toc138411255"/>
      <w:r>
        <w:t>6.2</w:t>
      </w:r>
      <w:r w:rsidR="00BE16BA">
        <w:t>.3</w:t>
      </w:r>
      <w:r w:rsidR="00BE16BA">
        <w:tab/>
        <w:t>Resources</w:t>
      </w:r>
      <w:bookmarkEnd w:id="477"/>
      <w:bookmarkEnd w:id="478"/>
      <w:bookmarkEnd w:id="479"/>
      <w:bookmarkEnd w:id="480"/>
      <w:bookmarkEnd w:id="481"/>
      <w:bookmarkEnd w:id="482"/>
      <w:bookmarkEnd w:id="483"/>
      <w:bookmarkEnd w:id="484"/>
      <w:bookmarkEnd w:id="485"/>
      <w:bookmarkEnd w:id="486"/>
      <w:bookmarkEnd w:id="487"/>
      <w:bookmarkEnd w:id="488"/>
    </w:p>
    <w:p w14:paraId="50915744" w14:textId="4A70BBBD" w:rsidR="00BE16BA" w:rsidRPr="000A7435" w:rsidRDefault="00BE16BA" w:rsidP="00BE16BA">
      <w:pPr>
        <w:pStyle w:val="Heading4"/>
      </w:pPr>
      <w:bookmarkStart w:id="489" w:name="_Toc21954281"/>
      <w:bookmarkStart w:id="490" w:name="_Toc25048062"/>
      <w:bookmarkStart w:id="491" w:name="_Toc34143437"/>
      <w:bookmarkStart w:id="492" w:name="_Toc34750907"/>
      <w:bookmarkStart w:id="493" w:name="_Toc34751668"/>
      <w:bookmarkStart w:id="494" w:name="_Toc35941016"/>
      <w:bookmarkStart w:id="495" w:name="_Toc43283916"/>
      <w:bookmarkStart w:id="496" w:name="_Toc49762911"/>
      <w:bookmarkStart w:id="497" w:name="_Toc51925765"/>
      <w:bookmarkStart w:id="498" w:name="_Toc51925866"/>
      <w:bookmarkStart w:id="499" w:name="_Toc122098757"/>
      <w:bookmarkStart w:id="500" w:name="_Toc138411256"/>
      <w:r>
        <w:t>6.2.3.1</w:t>
      </w:r>
      <w:r>
        <w:tab/>
        <w:t>Overview</w:t>
      </w:r>
      <w:bookmarkEnd w:id="489"/>
      <w:bookmarkEnd w:id="490"/>
      <w:bookmarkEnd w:id="491"/>
      <w:bookmarkEnd w:id="492"/>
      <w:bookmarkEnd w:id="493"/>
      <w:bookmarkEnd w:id="494"/>
      <w:bookmarkEnd w:id="495"/>
      <w:bookmarkEnd w:id="496"/>
      <w:bookmarkEnd w:id="497"/>
      <w:bookmarkEnd w:id="498"/>
      <w:bookmarkEnd w:id="499"/>
      <w:bookmarkEnd w:id="500"/>
    </w:p>
    <w:p w14:paraId="3175B94C" w14:textId="77777777" w:rsidR="00BE16BA" w:rsidRDefault="00BE16BA" w:rsidP="00BE16BA">
      <w:pPr>
        <w:pStyle w:val="TH"/>
        <w:rPr>
          <w:rFonts w:eastAsia="DengXian"/>
        </w:rPr>
      </w:pPr>
      <w:r>
        <w:rPr>
          <w:rFonts w:eastAsia="DengXian"/>
        </w:rPr>
        <w:object w:dxaOrig="6331" w:dyaOrig="5411" w14:anchorId="23168193">
          <v:shape id="_x0000_i1032" type="#_x0000_t75" style="width:223.45pt;height:135.85pt" o:ole="">
            <v:imagedata r:id="rId26" o:title="" croptop="-121f" cropbottom=".5" cropright="19080f"/>
          </v:shape>
          <o:OLEObject Type="Embed" ProgID="Visio.Drawing.15" ShapeID="_x0000_i1032" DrawAspect="Content" ObjectID="_1749023925" r:id="rId27"/>
        </w:object>
      </w:r>
    </w:p>
    <w:p w14:paraId="0C526ABC" w14:textId="245BBCE8"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Pr>
          <w:lang w:eastAsia="zh-CN"/>
        </w:rPr>
        <w:t>Nupf_GetPrivateUEIPaddr</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345307E2" w14:textId="195AA71A" w:rsidR="00BE16BA" w:rsidRPr="00384E92" w:rsidRDefault="00BE16BA" w:rsidP="00C315B4">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77777777" w:rsidR="00BE16BA" w:rsidRPr="008C18E3" w:rsidRDefault="00BE16BA" w:rsidP="00D01383">
            <w:pPr>
              <w:pStyle w:val="TAL"/>
            </w:pPr>
            <w:r>
              <w:rPr>
                <w:lang w:eastAsia="zh-CN"/>
              </w:rPr>
              <w:t>Nupf_GetPrivateUEIPaddr</w:t>
            </w:r>
            <w:r>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1" w:name="_Toc21954282"/>
      <w:bookmarkStart w:id="502" w:name="_Toc25048063"/>
      <w:bookmarkStart w:id="503" w:name="_Toc34143438"/>
      <w:bookmarkStart w:id="504" w:name="_Toc34750908"/>
      <w:bookmarkStart w:id="505" w:name="_Toc34751669"/>
      <w:bookmarkStart w:id="506" w:name="_Toc35941017"/>
      <w:bookmarkStart w:id="507" w:name="_Toc43283917"/>
      <w:bookmarkStart w:id="508" w:name="_Toc49762912"/>
      <w:bookmarkStart w:id="509" w:name="_Toc51925766"/>
      <w:bookmarkStart w:id="510" w:name="_Toc51925867"/>
      <w:bookmarkStart w:id="511" w:name="_Toc122098758"/>
      <w:bookmarkStart w:id="512" w:name="_Toc138411257"/>
      <w:r>
        <w:t>6.2</w:t>
      </w:r>
      <w:r w:rsidR="00A72234">
        <w:t>.3.2</w:t>
      </w:r>
      <w:r w:rsidR="00A72234">
        <w:tab/>
        <w:t xml:space="preserve">Resource: </w:t>
      </w:r>
      <w:bookmarkEnd w:id="501"/>
      <w:bookmarkEnd w:id="502"/>
      <w:bookmarkEnd w:id="503"/>
      <w:bookmarkEnd w:id="504"/>
      <w:bookmarkEnd w:id="505"/>
      <w:bookmarkEnd w:id="506"/>
      <w:bookmarkEnd w:id="507"/>
      <w:bookmarkEnd w:id="508"/>
      <w:bookmarkEnd w:id="509"/>
      <w:bookmarkEnd w:id="510"/>
      <w:bookmarkEnd w:id="511"/>
      <w:r w:rsidR="00A72234">
        <w:t>UE IP Address Info</w:t>
      </w:r>
      <w:bookmarkEnd w:id="512"/>
    </w:p>
    <w:p w14:paraId="70013ADC" w14:textId="326D854C" w:rsidR="00A72234" w:rsidRDefault="00802675" w:rsidP="00A72234">
      <w:pPr>
        <w:pStyle w:val="Heading5"/>
      </w:pPr>
      <w:bookmarkStart w:id="513" w:name="_Toc21954283"/>
      <w:bookmarkStart w:id="514" w:name="_Toc25048064"/>
      <w:bookmarkStart w:id="515" w:name="_Toc34143439"/>
      <w:bookmarkStart w:id="516" w:name="_Toc34750909"/>
      <w:bookmarkStart w:id="517" w:name="_Toc34751670"/>
      <w:bookmarkStart w:id="518" w:name="_Toc35941018"/>
      <w:bookmarkStart w:id="519" w:name="_Toc43283918"/>
      <w:bookmarkStart w:id="520" w:name="_Toc49762913"/>
      <w:bookmarkStart w:id="521" w:name="_Toc51925767"/>
      <w:bookmarkStart w:id="522" w:name="_Toc51925868"/>
      <w:bookmarkStart w:id="523" w:name="_Toc122098759"/>
      <w:bookmarkStart w:id="524" w:name="_Toc138411258"/>
      <w:r>
        <w:t>6.2</w:t>
      </w:r>
      <w:r w:rsidR="00A72234">
        <w:t>.3.2.1</w:t>
      </w:r>
      <w:r w:rsidR="00A72234">
        <w:tab/>
        <w:t>Description</w:t>
      </w:r>
      <w:bookmarkEnd w:id="513"/>
      <w:bookmarkEnd w:id="514"/>
      <w:bookmarkEnd w:id="515"/>
      <w:bookmarkEnd w:id="516"/>
      <w:bookmarkEnd w:id="517"/>
      <w:bookmarkEnd w:id="518"/>
      <w:bookmarkEnd w:id="519"/>
      <w:bookmarkEnd w:id="520"/>
      <w:bookmarkEnd w:id="521"/>
      <w:bookmarkEnd w:id="522"/>
      <w:bookmarkEnd w:id="523"/>
      <w:bookmarkEnd w:id="524"/>
    </w:p>
    <w:p w14:paraId="7A3BFF08" w14:textId="77777777" w:rsidR="00A72234" w:rsidRDefault="00A72234" w:rsidP="00A72234">
      <w:r>
        <w:t>This resource represents the UE IP Address Info of all the PDU sessions served by the UPF.</w:t>
      </w:r>
    </w:p>
    <w:p w14:paraId="6AB3D282" w14:textId="77777777" w:rsidR="00A72234" w:rsidRDefault="00A72234" w:rsidP="00A72234">
      <w:r>
        <w:t>This resource is modelled with the Document archetype (see clause C.2 of 3GPP TS 29.501 [5]).</w:t>
      </w:r>
    </w:p>
    <w:p w14:paraId="0F9FC821" w14:textId="2EBB9006" w:rsidR="00A72234" w:rsidRDefault="00802675" w:rsidP="00A72234">
      <w:pPr>
        <w:pStyle w:val="Heading5"/>
      </w:pPr>
      <w:bookmarkStart w:id="525" w:name="_Toc21954284"/>
      <w:bookmarkStart w:id="526" w:name="_Toc25048065"/>
      <w:bookmarkStart w:id="527" w:name="_Toc34143440"/>
      <w:bookmarkStart w:id="528" w:name="_Toc34750910"/>
      <w:bookmarkStart w:id="529" w:name="_Toc34751671"/>
      <w:bookmarkStart w:id="530" w:name="_Toc35941019"/>
      <w:bookmarkStart w:id="531" w:name="_Toc43283919"/>
      <w:bookmarkStart w:id="532" w:name="_Toc49762914"/>
      <w:bookmarkStart w:id="533" w:name="_Toc51925768"/>
      <w:bookmarkStart w:id="534" w:name="_Toc51925869"/>
      <w:bookmarkStart w:id="535" w:name="_Toc122098760"/>
      <w:bookmarkStart w:id="536" w:name="_Toc138411259"/>
      <w:r>
        <w:lastRenderedPageBreak/>
        <w:t>6.2</w:t>
      </w:r>
      <w:r w:rsidR="00A72234">
        <w:t>.3.2.2</w:t>
      </w:r>
      <w:r w:rsidR="00A72234">
        <w:tab/>
        <w:t>Resource Definition</w:t>
      </w:r>
      <w:bookmarkEnd w:id="525"/>
      <w:bookmarkEnd w:id="526"/>
      <w:bookmarkEnd w:id="527"/>
      <w:bookmarkEnd w:id="528"/>
      <w:bookmarkEnd w:id="529"/>
      <w:bookmarkEnd w:id="530"/>
      <w:bookmarkEnd w:id="531"/>
      <w:bookmarkEnd w:id="532"/>
      <w:bookmarkEnd w:id="533"/>
      <w:bookmarkEnd w:id="534"/>
      <w:bookmarkEnd w:id="535"/>
      <w:bookmarkEnd w:id="536"/>
    </w:p>
    <w:p w14:paraId="7FCD59F9" w14:textId="77777777" w:rsidR="00A72234" w:rsidRDefault="00A72234" w:rsidP="00A72234">
      <w:r>
        <w:t xml:space="preserve">Resource URI: </w:t>
      </w:r>
      <w:r>
        <w:rPr>
          <w:b/>
        </w:rPr>
        <w:t>{apiRoot}/nupf_gueip/&lt;apiVersion&gt;/ue-ip-info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37" w:name="_Toc21954285"/>
      <w:bookmarkStart w:id="538" w:name="_Toc25048066"/>
      <w:bookmarkStart w:id="539" w:name="_Toc34143441"/>
      <w:bookmarkStart w:id="540" w:name="_Toc34750911"/>
      <w:bookmarkStart w:id="541" w:name="_Toc34751672"/>
      <w:bookmarkStart w:id="542" w:name="_Toc35941020"/>
      <w:bookmarkStart w:id="543" w:name="_Toc43283920"/>
      <w:bookmarkStart w:id="544" w:name="_Toc49762915"/>
      <w:bookmarkStart w:id="545" w:name="_Toc51925769"/>
      <w:bookmarkStart w:id="546" w:name="_Toc51925870"/>
      <w:bookmarkStart w:id="547" w:name="_Toc122098761"/>
      <w:bookmarkStart w:id="548" w:name="_Toc138411260"/>
      <w:r>
        <w:t>6.2</w:t>
      </w:r>
      <w:r w:rsidR="00A72234">
        <w:t>.3.2.3</w:t>
      </w:r>
      <w:r w:rsidR="00A72234">
        <w:tab/>
        <w:t>Resource Standard Methods</w:t>
      </w:r>
      <w:bookmarkEnd w:id="537"/>
      <w:bookmarkEnd w:id="538"/>
      <w:bookmarkEnd w:id="539"/>
      <w:bookmarkEnd w:id="540"/>
      <w:bookmarkEnd w:id="541"/>
      <w:bookmarkEnd w:id="542"/>
      <w:bookmarkEnd w:id="543"/>
      <w:bookmarkEnd w:id="544"/>
      <w:bookmarkEnd w:id="545"/>
      <w:bookmarkEnd w:id="546"/>
      <w:bookmarkEnd w:id="547"/>
      <w:bookmarkEnd w:id="548"/>
    </w:p>
    <w:p w14:paraId="2A7615EB" w14:textId="259A16D9" w:rsidR="00A72234" w:rsidRPr="004309C9" w:rsidRDefault="00802675" w:rsidP="000E0428">
      <w:pPr>
        <w:pStyle w:val="H6"/>
      </w:pPr>
      <w:bookmarkStart w:id="549" w:name="_Toc21954286"/>
      <w:bookmarkStart w:id="550" w:name="_Toc25048067"/>
      <w:bookmarkStart w:id="551" w:name="_Toc34143442"/>
      <w:bookmarkStart w:id="552" w:name="_Toc34750912"/>
      <w:bookmarkStart w:id="553" w:name="_Toc34751673"/>
      <w:bookmarkStart w:id="554" w:name="_Toc35941021"/>
      <w:bookmarkStart w:id="555" w:name="_Toc43283921"/>
      <w:bookmarkStart w:id="556" w:name="_Toc49762916"/>
      <w:bookmarkStart w:id="557" w:name="_Toc51925770"/>
      <w:bookmarkStart w:id="558" w:name="_Toc51925871"/>
      <w:bookmarkStart w:id="559" w:name="_Toc122098762"/>
      <w:r>
        <w:t>6.2</w:t>
      </w:r>
      <w:r w:rsidR="00A72234" w:rsidRPr="004309C9">
        <w:t>.3.2.3.1</w:t>
      </w:r>
      <w:r w:rsidR="00A72234" w:rsidRPr="004309C9">
        <w:tab/>
        <w:t>GET</w:t>
      </w:r>
      <w:bookmarkEnd w:id="549"/>
      <w:bookmarkEnd w:id="550"/>
      <w:bookmarkEnd w:id="551"/>
      <w:bookmarkEnd w:id="552"/>
      <w:bookmarkEnd w:id="553"/>
      <w:bookmarkEnd w:id="554"/>
      <w:bookmarkEnd w:id="555"/>
      <w:bookmarkEnd w:id="556"/>
      <w:bookmarkEnd w:id="557"/>
      <w:bookmarkEnd w:id="558"/>
      <w:bookmarkEnd w:id="559"/>
    </w:p>
    <w:p w14:paraId="0F339A50" w14:textId="77777777" w:rsidR="00A72234" w:rsidRDefault="00A72234" w:rsidP="00A72234">
      <w:r>
        <w:t>This operation retrieves the UE IP Info of a PDU session, which contains the UE's PDU Session (private) IP address, by querying the UPF with the NATed UE's public IP address and an optional Port number.</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77777777" w:rsidR="00A72234" w:rsidRPr="001769FF"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7777777" w:rsidR="00A72234" w:rsidRDefault="00A72234" w:rsidP="00D01383">
            <w:pPr>
              <w:pStyle w:val="TAL"/>
              <w:rPr>
                <w:lang w:val="es-ES"/>
              </w:rPr>
            </w:pPr>
            <w:r>
              <w:rPr>
                <w:lang w:val="es-ES"/>
              </w:rPr>
              <w:t>UE's IPv4 address</w:t>
            </w:r>
          </w:p>
          <w:p w14:paraId="5827B7BA" w14:textId="77777777" w:rsidR="00A72234" w:rsidRPr="001769FF"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77777777" w:rsidR="00A72234" w:rsidRDefault="00A72234" w:rsidP="00D01383">
            <w:pPr>
              <w:pStyle w:val="TAL"/>
              <w:rPr>
                <w:lang w:val="es-ES"/>
              </w:rPr>
            </w:pPr>
            <w:r>
              <w:rPr>
                <w:lang w:val="es-ES"/>
              </w:rPr>
              <w:t>UE's IPv6 Prefix</w:t>
            </w:r>
          </w:p>
          <w:p w14:paraId="6CB9EFDD" w14:textId="77777777" w:rsidR="00A72234" w:rsidDel="008A791B" w:rsidRDefault="00A72234" w:rsidP="00D01383">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77777777" w:rsidR="00A72234" w:rsidRDefault="00A72234" w:rsidP="00D01383">
            <w:pPr>
              <w:pStyle w:val="TAL"/>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76B074DC" w:rsidR="00A72234" w:rsidRDefault="00A72234" w:rsidP="00D01383">
            <w:pPr>
              <w:pStyle w:val="TAL"/>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EFB8D" w14:textId="087F6CF5" w:rsidR="00A72234" w:rsidRDefault="00A72234" w:rsidP="00D01383">
            <w:pPr>
              <w:pStyle w:val="TAL"/>
              <w:rPr>
                <w:rFonts w:cs="Arial"/>
                <w:szCs w:val="18"/>
                <w:lang w:val="en-US"/>
              </w:rPr>
            </w:pPr>
            <w:r>
              <w:t>Temporary redirection</w:t>
            </w:r>
            <w:r w:rsidR="00652C88">
              <w:t>.</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AFD81B" w14:textId="212A2292" w:rsidR="00A72234" w:rsidRDefault="00A72234" w:rsidP="00D01383">
            <w:pPr>
              <w:pStyle w:val="TAL"/>
              <w:rPr>
                <w:rFonts w:cs="Arial"/>
                <w:szCs w:val="18"/>
                <w:lang w:val="en-US"/>
              </w:rPr>
            </w:pPr>
            <w:r>
              <w:t>Permanent redirection</w:t>
            </w:r>
            <w:r w:rsidR="00652C88">
              <w:t>.</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0"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0"/>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C41AF2" w14:textId="77777777" w:rsidR="00A72234" w:rsidRPr="001769FF" w:rsidRDefault="00A72234" w:rsidP="00D01383">
            <w:pPr>
              <w:pStyle w:val="TAN"/>
            </w:pPr>
            <w:r>
              <w:t>NOTE:</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77777777" w:rsidR="00A72234" w:rsidRPr="00D67AB2" w:rsidRDefault="00A72234"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1C474AEB" w14:textId="77777777" w:rsidR="00A72234" w:rsidRPr="00D67AB2" w:rsidRDefault="00A72234"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77777777" w:rsidR="00A72234" w:rsidRPr="00D67AB2" w:rsidRDefault="00A72234"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359A953A" w14:textId="77777777" w:rsidR="00A72234" w:rsidRPr="00D67AB2" w:rsidRDefault="00A72234"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1" w:name="_Toc21954288"/>
      <w:bookmarkStart w:id="562" w:name="_Toc25048069"/>
      <w:bookmarkStart w:id="563" w:name="_Toc34143444"/>
      <w:bookmarkStart w:id="564" w:name="_Toc34750914"/>
      <w:bookmarkStart w:id="565" w:name="_Toc34751675"/>
      <w:bookmarkStart w:id="566" w:name="_Toc35941023"/>
      <w:bookmarkStart w:id="567" w:name="_Toc43283923"/>
      <w:bookmarkStart w:id="568" w:name="_Toc49762918"/>
      <w:bookmarkStart w:id="569" w:name="_Toc51925772"/>
      <w:bookmarkStart w:id="570" w:name="_Toc51925873"/>
      <w:bookmarkStart w:id="571" w:name="_Toc122098764"/>
      <w:bookmarkStart w:id="572" w:name="_Toc138411261"/>
      <w:r>
        <w:t>6.2</w:t>
      </w:r>
      <w:r w:rsidR="00A72234">
        <w:t>.3.2.4</w:t>
      </w:r>
      <w:r w:rsidR="00A72234">
        <w:tab/>
        <w:t>Resource Custom Operations</w:t>
      </w:r>
      <w:bookmarkEnd w:id="561"/>
      <w:bookmarkEnd w:id="562"/>
      <w:bookmarkEnd w:id="563"/>
      <w:bookmarkEnd w:id="564"/>
      <w:bookmarkEnd w:id="565"/>
      <w:bookmarkEnd w:id="566"/>
      <w:bookmarkEnd w:id="567"/>
      <w:bookmarkEnd w:id="568"/>
      <w:bookmarkEnd w:id="569"/>
      <w:bookmarkEnd w:id="570"/>
      <w:bookmarkEnd w:id="571"/>
      <w:bookmarkEnd w:id="572"/>
    </w:p>
    <w:p w14:paraId="5CE31EAF" w14:textId="77777777" w:rsidR="00A72234" w:rsidRDefault="00A72234" w:rsidP="00A72234">
      <w:r>
        <w:t>None.</w:t>
      </w:r>
    </w:p>
    <w:p w14:paraId="6DD4415C" w14:textId="1662351B" w:rsidR="00A72234" w:rsidRDefault="00802675" w:rsidP="00A72234">
      <w:pPr>
        <w:pStyle w:val="Heading3"/>
      </w:pPr>
      <w:bookmarkStart w:id="573" w:name="_Toc98500900"/>
      <w:bookmarkStart w:id="574" w:name="_Toc104297829"/>
      <w:bookmarkStart w:id="575" w:name="_Toc104300140"/>
      <w:bookmarkStart w:id="576" w:name="_Toc122098108"/>
      <w:bookmarkStart w:id="577" w:name="_Toc138411262"/>
      <w:r>
        <w:t>6.2</w:t>
      </w:r>
      <w:r w:rsidR="00A72234">
        <w:t>.4</w:t>
      </w:r>
      <w:r w:rsidR="00A72234">
        <w:tab/>
        <w:t>Custom Operations without associated resources</w:t>
      </w:r>
      <w:bookmarkEnd w:id="573"/>
      <w:bookmarkEnd w:id="574"/>
      <w:bookmarkEnd w:id="575"/>
      <w:bookmarkEnd w:id="576"/>
      <w:bookmarkEnd w:id="577"/>
    </w:p>
    <w:p w14:paraId="02DC4FDA" w14:textId="77777777" w:rsidR="00A72234" w:rsidRDefault="00A72234" w:rsidP="00A72234">
      <w:r w:rsidRPr="00BD126B">
        <w:t>None</w:t>
      </w:r>
    </w:p>
    <w:p w14:paraId="4DB206B5" w14:textId="2544B4AB" w:rsidR="00A72234" w:rsidRDefault="00802675" w:rsidP="00A72234">
      <w:pPr>
        <w:pStyle w:val="Heading3"/>
      </w:pPr>
      <w:bookmarkStart w:id="578" w:name="_Toc21954315"/>
      <w:bookmarkStart w:id="579" w:name="_Toc25048096"/>
      <w:bookmarkStart w:id="580" w:name="_Toc34143463"/>
      <w:bookmarkStart w:id="581" w:name="_Toc34750933"/>
      <w:bookmarkStart w:id="582" w:name="_Toc34751694"/>
      <w:bookmarkStart w:id="583" w:name="_Toc35941042"/>
      <w:bookmarkStart w:id="584" w:name="_Toc43283942"/>
      <w:bookmarkStart w:id="585" w:name="_Toc49762937"/>
      <w:bookmarkStart w:id="586" w:name="_Toc51925791"/>
      <w:bookmarkStart w:id="587" w:name="_Toc51925892"/>
      <w:bookmarkStart w:id="588" w:name="_Toc122098783"/>
      <w:bookmarkStart w:id="589" w:name="_Toc138411263"/>
      <w:r>
        <w:t>6.2</w:t>
      </w:r>
      <w:r w:rsidR="00A72234">
        <w:t>.5</w:t>
      </w:r>
      <w:r w:rsidR="00A72234">
        <w:tab/>
        <w:t>Notifications</w:t>
      </w:r>
      <w:bookmarkEnd w:id="578"/>
      <w:bookmarkEnd w:id="579"/>
      <w:bookmarkEnd w:id="580"/>
      <w:bookmarkEnd w:id="581"/>
      <w:bookmarkEnd w:id="582"/>
      <w:bookmarkEnd w:id="583"/>
      <w:bookmarkEnd w:id="584"/>
      <w:bookmarkEnd w:id="585"/>
      <w:bookmarkEnd w:id="586"/>
      <w:bookmarkEnd w:id="587"/>
      <w:bookmarkEnd w:id="588"/>
      <w:bookmarkEnd w:id="589"/>
    </w:p>
    <w:p w14:paraId="41B82E90" w14:textId="415DCD28" w:rsidR="00A72234" w:rsidRPr="000A7435" w:rsidRDefault="00802675" w:rsidP="00A72234">
      <w:pPr>
        <w:pStyle w:val="Heading4"/>
      </w:pPr>
      <w:bookmarkStart w:id="590" w:name="_Toc21954316"/>
      <w:bookmarkStart w:id="591" w:name="_Toc25048097"/>
      <w:bookmarkStart w:id="592" w:name="_Toc34143464"/>
      <w:bookmarkStart w:id="593" w:name="_Toc34750934"/>
      <w:bookmarkStart w:id="594" w:name="_Toc34751695"/>
      <w:bookmarkStart w:id="595" w:name="_Toc35941043"/>
      <w:bookmarkStart w:id="596" w:name="_Toc43283943"/>
      <w:bookmarkStart w:id="597" w:name="_Toc49762938"/>
      <w:bookmarkStart w:id="598" w:name="_Toc51925792"/>
      <w:bookmarkStart w:id="599" w:name="_Toc51925893"/>
      <w:bookmarkStart w:id="600" w:name="_Toc122098784"/>
      <w:bookmarkStart w:id="601" w:name="_Toc138411264"/>
      <w:r>
        <w:t>6.2</w:t>
      </w:r>
      <w:r w:rsidR="00A72234">
        <w:t>.5.1</w:t>
      </w:r>
      <w:r w:rsidR="00A72234">
        <w:tab/>
        <w:t>General</w:t>
      </w:r>
      <w:bookmarkEnd w:id="590"/>
      <w:bookmarkEnd w:id="591"/>
      <w:bookmarkEnd w:id="592"/>
      <w:bookmarkEnd w:id="593"/>
      <w:bookmarkEnd w:id="594"/>
      <w:bookmarkEnd w:id="595"/>
      <w:bookmarkEnd w:id="596"/>
      <w:bookmarkEnd w:id="597"/>
      <w:bookmarkEnd w:id="598"/>
      <w:bookmarkEnd w:id="599"/>
      <w:bookmarkEnd w:id="600"/>
      <w:bookmarkEnd w:id="60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2" w:name="_Toc21954323"/>
      <w:bookmarkStart w:id="603" w:name="_Toc25048103"/>
      <w:bookmarkStart w:id="604" w:name="_Toc34143470"/>
      <w:bookmarkStart w:id="605" w:name="_Toc34750940"/>
      <w:bookmarkStart w:id="606" w:name="_Toc34751701"/>
      <w:bookmarkStart w:id="607" w:name="_Toc35941049"/>
      <w:bookmarkStart w:id="608" w:name="_Toc43283949"/>
      <w:bookmarkStart w:id="609" w:name="_Toc49762944"/>
      <w:bookmarkStart w:id="610" w:name="_Toc51925798"/>
      <w:bookmarkStart w:id="611" w:name="_Toc51925899"/>
      <w:bookmarkStart w:id="612" w:name="_Toc122098790"/>
      <w:bookmarkStart w:id="613" w:name="_Toc138411265"/>
      <w:r>
        <w:lastRenderedPageBreak/>
        <w:t>6.2</w:t>
      </w:r>
      <w:r w:rsidR="00A72234">
        <w:t>.6</w:t>
      </w:r>
      <w:r w:rsidR="00A72234">
        <w:tab/>
        <w:t>Data Model</w:t>
      </w:r>
      <w:bookmarkEnd w:id="602"/>
      <w:bookmarkEnd w:id="603"/>
      <w:bookmarkEnd w:id="604"/>
      <w:bookmarkEnd w:id="605"/>
      <w:bookmarkEnd w:id="606"/>
      <w:bookmarkEnd w:id="607"/>
      <w:bookmarkEnd w:id="608"/>
      <w:bookmarkEnd w:id="609"/>
      <w:bookmarkEnd w:id="610"/>
      <w:bookmarkEnd w:id="611"/>
      <w:bookmarkEnd w:id="612"/>
      <w:bookmarkEnd w:id="613"/>
    </w:p>
    <w:p w14:paraId="0ACFEC7C" w14:textId="275324C9" w:rsidR="00A72234" w:rsidRDefault="00802675" w:rsidP="00A72234">
      <w:pPr>
        <w:pStyle w:val="Heading4"/>
      </w:pPr>
      <w:bookmarkStart w:id="614" w:name="_Toc21954324"/>
      <w:bookmarkStart w:id="615" w:name="_Toc25048104"/>
      <w:bookmarkStart w:id="616" w:name="_Toc34143471"/>
      <w:bookmarkStart w:id="617" w:name="_Toc34750941"/>
      <w:bookmarkStart w:id="618" w:name="_Toc34751702"/>
      <w:bookmarkStart w:id="619" w:name="_Toc35941050"/>
      <w:bookmarkStart w:id="620" w:name="_Toc43283950"/>
      <w:bookmarkStart w:id="621" w:name="_Toc49762945"/>
      <w:bookmarkStart w:id="622" w:name="_Toc51925799"/>
      <w:bookmarkStart w:id="623" w:name="_Toc51925900"/>
      <w:bookmarkStart w:id="624" w:name="_Toc122098791"/>
      <w:bookmarkStart w:id="625" w:name="_Toc138411266"/>
      <w:r>
        <w:t>6.2</w:t>
      </w:r>
      <w:r w:rsidR="00A72234">
        <w:t>.6.1</w:t>
      </w:r>
      <w:r w:rsidR="00A72234">
        <w:tab/>
        <w:t>General</w:t>
      </w:r>
      <w:bookmarkEnd w:id="614"/>
      <w:bookmarkEnd w:id="615"/>
      <w:bookmarkEnd w:id="616"/>
      <w:bookmarkEnd w:id="617"/>
      <w:bookmarkEnd w:id="618"/>
      <w:bookmarkEnd w:id="619"/>
      <w:bookmarkEnd w:id="620"/>
      <w:bookmarkEnd w:id="621"/>
      <w:bookmarkEnd w:id="622"/>
      <w:bookmarkEnd w:id="623"/>
      <w:bookmarkEnd w:id="624"/>
      <w:bookmarkEnd w:id="625"/>
    </w:p>
    <w:p w14:paraId="65AFF7DC" w14:textId="77777777" w:rsidR="00A72234" w:rsidRDefault="00A72234" w:rsidP="00A72234">
      <w:r>
        <w:t>This clause specifies the application data model supported by the API.</w:t>
      </w:r>
    </w:p>
    <w:p w14:paraId="2AC49036" w14:textId="520A48F5"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Pr>
          <w:lang w:eastAsia="zh-CN"/>
        </w:rPr>
        <w:t>Nupf_GetPrivateUEIPaddr</w:t>
      </w:r>
      <w:r w:rsidRPr="00AF47A0">
        <w:t xml:space="preserve"> </w:t>
      </w:r>
      <w:r>
        <w:t>service based interface</w:t>
      </w:r>
      <w:r w:rsidRPr="009C4D60">
        <w:t xml:space="preserve"> protocol</w:t>
      </w:r>
      <w:r>
        <w:t>.</w:t>
      </w:r>
    </w:p>
    <w:p w14:paraId="51DD2090" w14:textId="4A24142F" w:rsidR="00A72234" w:rsidRPr="009C4D60" w:rsidRDefault="00A72234" w:rsidP="00A72234">
      <w:pPr>
        <w:pStyle w:val="TH"/>
      </w:pPr>
      <w:r w:rsidRPr="009C4D60">
        <w:t xml:space="preserve">Table </w:t>
      </w:r>
      <w:r>
        <w:t>6.</w:t>
      </w:r>
      <w:r w:rsidR="00AD6AE7">
        <w:t>2</w:t>
      </w:r>
      <w:r>
        <w:t>.6.1-</w:t>
      </w:r>
      <w:r w:rsidRPr="009C4D60">
        <w:t xml:space="preserve">1: </w:t>
      </w:r>
      <w:r>
        <w:rPr>
          <w:lang w:eastAsia="zh-CN"/>
        </w:rPr>
        <w:t>Nupf_GetPrivateUEIPaddr</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014B3DE0"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Pr>
          <w:lang w:eastAsia="zh-CN"/>
        </w:rPr>
        <w:t>Nupf_GetPrivateUEIPaddr</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0A88F53" w14:textId="277C495C" w:rsidR="00A72234" w:rsidRPr="009C4D60" w:rsidRDefault="00A72234" w:rsidP="00A72234">
      <w:pPr>
        <w:pStyle w:val="TH"/>
      </w:pPr>
      <w:r w:rsidRPr="009C4D60">
        <w:t xml:space="preserve">Table </w:t>
      </w:r>
      <w:r w:rsidR="00802675">
        <w:t>6.2</w:t>
      </w:r>
      <w:r>
        <w:t>.6.1-2</w:t>
      </w:r>
      <w:r w:rsidRPr="009C4D60">
        <w:t xml:space="preserve">: </w:t>
      </w:r>
      <w:r>
        <w:rPr>
          <w:lang w:eastAsia="zh-CN"/>
        </w:rPr>
        <w:t>Nupf_GetPrivateUEIPaddr</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26" w:name="_Toc21954325"/>
      <w:bookmarkStart w:id="627" w:name="_Toc25048105"/>
      <w:bookmarkStart w:id="628" w:name="_Toc34143472"/>
      <w:bookmarkStart w:id="629" w:name="_Toc34750942"/>
      <w:bookmarkStart w:id="630" w:name="_Toc34751703"/>
      <w:bookmarkStart w:id="631" w:name="_Toc35941051"/>
      <w:bookmarkStart w:id="632" w:name="_Toc43283951"/>
      <w:bookmarkStart w:id="633" w:name="_Toc49762946"/>
      <w:bookmarkStart w:id="634" w:name="_Toc51925800"/>
      <w:bookmarkStart w:id="635" w:name="_Toc51925901"/>
      <w:bookmarkStart w:id="636" w:name="_Toc122098792"/>
      <w:bookmarkStart w:id="637" w:name="_Toc138411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26"/>
      <w:bookmarkEnd w:id="627"/>
      <w:bookmarkEnd w:id="628"/>
      <w:bookmarkEnd w:id="629"/>
      <w:bookmarkEnd w:id="630"/>
      <w:bookmarkEnd w:id="631"/>
      <w:bookmarkEnd w:id="632"/>
      <w:bookmarkEnd w:id="633"/>
      <w:bookmarkEnd w:id="634"/>
      <w:bookmarkEnd w:id="635"/>
      <w:bookmarkEnd w:id="636"/>
      <w:bookmarkEnd w:id="637"/>
    </w:p>
    <w:p w14:paraId="2ABC8919" w14:textId="0D3CC42E" w:rsidR="00A72234" w:rsidRDefault="00802675" w:rsidP="00A72234">
      <w:pPr>
        <w:pStyle w:val="Heading5"/>
      </w:pPr>
      <w:bookmarkStart w:id="638" w:name="_Toc21954326"/>
      <w:bookmarkStart w:id="639" w:name="_Toc25048106"/>
      <w:bookmarkStart w:id="640" w:name="_Toc34143473"/>
      <w:bookmarkStart w:id="641" w:name="_Toc34750943"/>
      <w:bookmarkStart w:id="642" w:name="_Toc34751704"/>
      <w:bookmarkStart w:id="643" w:name="_Toc35941052"/>
      <w:bookmarkStart w:id="644" w:name="_Toc43283952"/>
      <w:bookmarkStart w:id="645" w:name="_Toc49762947"/>
      <w:bookmarkStart w:id="646" w:name="_Toc51925801"/>
      <w:bookmarkStart w:id="647" w:name="_Toc51925902"/>
      <w:bookmarkStart w:id="648" w:name="_Toc122098793"/>
      <w:bookmarkStart w:id="649" w:name="_Toc138411268"/>
      <w:r>
        <w:t>6.2</w:t>
      </w:r>
      <w:r w:rsidR="00A72234">
        <w:t>.6.2.1</w:t>
      </w:r>
      <w:r w:rsidR="00A72234">
        <w:tab/>
        <w:t>Introduction</w:t>
      </w:r>
      <w:bookmarkEnd w:id="638"/>
      <w:bookmarkEnd w:id="639"/>
      <w:bookmarkEnd w:id="640"/>
      <w:bookmarkEnd w:id="641"/>
      <w:bookmarkEnd w:id="642"/>
      <w:bookmarkEnd w:id="643"/>
      <w:bookmarkEnd w:id="644"/>
      <w:bookmarkEnd w:id="645"/>
      <w:bookmarkEnd w:id="646"/>
      <w:bookmarkEnd w:id="647"/>
      <w:bookmarkEnd w:id="648"/>
      <w:bookmarkEnd w:id="649"/>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0" w:name="_Toc25048107"/>
      <w:bookmarkStart w:id="651" w:name="_Toc21954327"/>
      <w:bookmarkStart w:id="652" w:name="_Toc34143474"/>
      <w:bookmarkStart w:id="653" w:name="_Toc34750944"/>
      <w:bookmarkStart w:id="654" w:name="_Toc34751705"/>
      <w:bookmarkStart w:id="655" w:name="_Toc35941053"/>
      <w:bookmarkStart w:id="656" w:name="_Toc43283953"/>
      <w:bookmarkStart w:id="657" w:name="_Toc49762948"/>
      <w:bookmarkStart w:id="658" w:name="_Toc51925802"/>
      <w:bookmarkStart w:id="659" w:name="_Toc51925903"/>
      <w:bookmarkStart w:id="660" w:name="_Toc122098794"/>
      <w:bookmarkStart w:id="661" w:name="_Toc138411269"/>
      <w:r>
        <w:lastRenderedPageBreak/>
        <w:t>6.2</w:t>
      </w:r>
      <w:r w:rsidR="00A72234">
        <w:t>.6.2.2</w:t>
      </w:r>
      <w:r w:rsidR="00A72234">
        <w:tab/>
        <w:t xml:space="preserve">Type: </w:t>
      </w:r>
      <w:bookmarkEnd w:id="650"/>
      <w:bookmarkEnd w:id="651"/>
      <w:bookmarkEnd w:id="652"/>
      <w:bookmarkEnd w:id="653"/>
      <w:bookmarkEnd w:id="654"/>
      <w:bookmarkEnd w:id="655"/>
      <w:bookmarkEnd w:id="656"/>
      <w:bookmarkEnd w:id="657"/>
      <w:bookmarkEnd w:id="658"/>
      <w:bookmarkEnd w:id="659"/>
      <w:bookmarkEnd w:id="660"/>
      <w:r w:rsidR="00A72234">
        <w:t>UeIpInfo</w:t>
      </w:r>
      <w:bookmarkEnd w:id="661"/>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A8010F5" w:rsidR="00A72234" w:rsidRDefault="00A72234" w:rsidP="00D01383">
            <w:pPr>
              <w:pStyle w:val="TAL"/>
            </w:pPr>
            <w:r>
              <w:rPr>
                <w:lang w:eastAsia="zh-CN"/>
              </w:rPr>
              <w:t>When present, this IE contains t</w:t>
            </w:r>
            <w:r w:rsidRPr="00690A26">
              <w:t xml:space="preserve">he IP domain of the </w:t>
            </w:r>
            <w:r>
              <w:t>private IPv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77777777" w:rsidR="00A72234" w:rsidRDefault="00A72234" w:rsidP="00D01383">
            <w:pPr>
              <w:pStyle w:val="TAL"/>
              <w:rPr>
                <w:lang w:eastAsia="zh-CN"/>
              </w:rPr>
            </w:pPr>
            <w:r>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2" w:name="_Toc98500919"/>
      <w:bookmarkStart w:id="663" w:name="_Toc104297854"/>
      <w:bookmarkStart w:id="664" w:name="_Toc104300165"/>
      <w:bookmarkStart w:id="665" w:name="_Toc122098133"/>
      <w:bookmarkStart w:id="666" w:name="_Toc138411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2"/>
      <w:bookmarkEnd w:id="663"/>
      <w:bookmarkEnd w:id="664"/>
      <w:bookmarkEnd w:id="665"/>
      <w:bookmarkEnd w:id="666"/>
    </w:p>
    <w:p w14:paraId="73DFD607" w14:textId="2774E7D9" w:rsidR="00A72234" w:rsidRPr="00384E92" w:rsidRDefault="00802675" w:rsidP="00A72234">
      <w:pPr>
        <w:pStyle w:val="Heading5"/>
      </w:pPr>
      <w:bookmarkStart w:id="667" w:name="_Toc98500920"/>
      <w:bookmarkStart w:id="668" w:name="_Toc104297855"/>
      <w:bookmarkStart w:id="669" w:name="_Toc104300166"/>
      <w:bookmarkStart w:id="670" w:name="_Toc122098134"/>
      <w:bookmarkStart w:id="671" w:name="_Toc138411271"/>
      <w:r>
        <w:t>6.2</w:t>
      </w:r>
      <w:r w:rsidR="00A72234">
        <w:t>.6.3.1</w:t>
      </w:r>
      <w:r w:rsidR="00A72234" w:rsidRPr="00384E92">
        <w:tab/>
        <w:t>Introduction</w:t>
      </w:r>
      <w:bookmarkEnd w:id="667"/>
      <w:bookmarkEnd w:id="668"/>
      <w:bookmarkEnd w:id="669"/>
      <w:bookmarkEnd w:id="670"/>
      <w:bookmarkEnd w:id="671"/>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2" w:name="_Toc21954338"/>
      <w:bookmarkStart w:id="673" w:name="_Toc25048124"/>
      <w:bookmarkStart w:id="674" w:name="_Toc34143489"/>
      <w:bookmarkStart w:id="675" w:name="_Toc34750959"/>
      <w:bookmarkStart w:id="676" w:name="_Toc34751720"/>
      <w:bookmarkStart w:id="677" w:name="_Toc35941068"/>
      <w:bookmarkStart w:id="678" w:name="_Toc43283969"/>
      <w:bookmarkStart w:id="679" w:name="_Toc49762964"/>
      <w:bookmarkStart w:id="680" w:name="_Toc51925818"/>
      <w:bookmarkStart w:id="681" w:name="_Toc51925919"/>
      <w:bookmarkStart w:id="682" w:name="_Toc122098810"/>
      <w:bookmarkStart w:id="683" w:name="_Toc138411272"/>
      <w:r>
        <w:t>6.2</w:t>
      </w:r>
      <w:r w:rsidR="00431AA8">
        <w:t>.7</w:t>
      </w:r>
      <w:r w:rsidR="00431AA8">
        <w:tab/>
        <w:t>Error Handling</w:t>
      </w:r>
      <w:bookmarkEnd w:id="672"/>
      <w:bookmarkEnd w:id="673"/>
      <w:bookmarkEnd w:id="674"/>
      <w:bookmarkEnd w:id="675"/>
      <w:bookmarkEnd w:id="676"/>
      <w:bookmarkEnd w:id="677"/>
      <w:bookmarkEnd w:id="678"/>
      <w:bookmarkEnd w:id="679"/>
      <w:bookmarkEnd w:id="680"/>
      <w:bookmarkEnd w:id="681"/>
      <w:bookmarkEnd w:id="682"/>
      <w:bookmarkEnd w:id="683"/>
    </w:p>
    <w:p w14:paraId="081C26E4" w14:textId="3503C2C4" w:rsidR="00431AA8" w:rsidRPr="00971458" w:rsidRDefault="00692CC8" w:rsidP="00431AA8">
      <w:pPr>
        <w:pStyle w:val="Heading4"/>
      </w:pPr>
      <w:bookmarkStart w:id="684" w:name="_Toc21954339"/>
      <w:bookmarkStart w:id="685" w:name="_Toc25048125"/>
      <w:bookmarkStart w:id="686" w:name="_Toc34143490"/>
      <w:bookmarkStart w:id="687" w:name="_Toc34750960"/>
      <w:bookmarkStart w:id="688" w:name="_Toc34751721"/>
      <w:bookmarkStart w:id="689" w:name="_Toc35941069"/>
      <w:bookmarkStart w:id="690" w:name="_Toc43283970"/>
      <w:bookmarkStart w:id="691" w:name="_Toc49762965"/>
      <w:bookmarkStart w:id="692" w:name="_Toc51925819"/>
      <w:bookmarkStart w:id="693" w:name="_Toc51925920"/>
      <w:bookmarkStart w:id="694" w:name="_Toc122098811"/>
      <w:bookmarkStart w:id="695" w:name="_Toc138411273"/>
      <w:r>
        <w:t>6.2</w:t>
      </w:r>
      <w:r w:rsidR="00431AA8" w:rsidRPr="00971458">
        <w:t>.7.1</w:t>
      </w:r>
      <w:r w:rsidR="00431AA8" w:rsidRPr="00971458">
        <w:tab/>
        <w:t>General</w:t>
      </w:r>
      <w:bookmarkEnd w:id="684"/>
      <w:bookmarkEnd w:id="685"/>
      <w:bookmarkEnd w:id="686"/>
      <w:bookmarkEnd w:id="687"/>
      <w:bookmarkEnd w:id="688"/>
      <w:bookmarkEnd w:id="689"/>
      <w:bookmarkEnd w:id="690"/>
      <w:bookmarkEnd w:id="691"/>
      <w:bookmarkEnd w:id="692"/>
      <w:bookmarkEnd w:id="693"/>
      <w:bookmarkEnd w:id="694"/>
      <w:bookmarkEnd w:id="695"/>
    </w:p>
    <w:p w14:paraId="3B0CA39D" w14:textId="77777777" w:rsidR="00431AA8" w:rsidRDefault="00431AA8" w:rsidP="00431AA8">
      <w:r>
        <w:t xml:space="preserve">For the </w:t>
      </w:r>
      <w:r>
        <w:rPr>
          <w:lang w:eastAsia="zh-CN"/>
        </w:rPr>
        <w:t>Nupf_GetPrivateUEIPaddr</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77777777" w:rsidR="00431AA8" w:rsidRPr="00971458" w:rsidRDefault="00431AA8" w:rsidP="00431AA8">
      <w:pPr>
        <w:rPr>
          <w:rFonts w:eastAsia="Calibri"/>
        </w:rPr>
      </w:pPr>
      <w:r>
        <w:t xml:space="preserve">In addition, the requirements in the following clauses are applicable for the </w:t>
      </w:r>
      <w:r>
        <w:rPr>
          <w:lang w:eastAsia="zh-CN"/>
        </w:rPr>
        <w:t>Nupf_GetPrivateUEIPaddr</w:t>
      </w:r>
      <w:r w:rsidRPr="008C18E3">
        <w:t xml:space="preserve"> </w:t>
      </w:r>
      <w:r>
        <w:t>API.</w:t>
      </w:r>
    </w:p>
    <w:p w14:paraId="2A4770CD" w14:textId="76D25867" w:rsidR="00431AA8" w:rsidRPr="00971458" w:rsidRDefault="00692CC8" w:rsidP="00431AA8">
      <w:pPr>
        <w:pStyle w:val="Heading4"/>
      </w:pPr>
      <w:bookmarkStart w:id="696" w:name="_Toc21954340"/>
      <w:bookmarkStart w:id="697" w:name="_Toc25048126"/>
      <w:bookmarkStart w:id="698" w:name="_Toc34143491"/>
      <w:bookmarkStart w:id="699" w:name="_Toc34750961"/>
      <w:bookmarkStart w:id="700" w:name="_Toc34751722"/>
      <w:bookmarkStart w:id="701" w:name="_Toc35941070"/>
      <w:bookmarkStart w:id="702" w:name="_Toc43283971"/>
      <w:bookmarkStart w:id="703" w:name="_Toc49762966"/>
      <w:bookmarkStart w:id="704" w:name="_Toc51925820"/>
      <w:bookmarkStart w:id="705" w:name="_Toc51925921"/>
      <w:bookmarkStart w:id="706" w:name="_Toc122098812"/>
      <w:bookmarkStart w:id="707" w:name="_Toc138411274"/>
      <w:r>
        <w:t>6.2</w:t>
      </w:r>
      <w:r w:rsidR="00431AA8" w:rsidRPr="00971458">
        <w:t>.7.2</w:t>
      </w:r>
      <w:r w:rsidR="00431AA8" w:rsidRPr="00971458">
        <w:tab/>
        <w:t>Protocol Errors</w:t>
      </w:r>
      <w:bookmarkEnd w:id="696"/>
      <w:bookmarkEnd w:id="697"/>
      <w:bookmarkEnd w:id="698"/>
      <w:bookmarkEnd w:id="699"/>
      <w:bookmarkEnd w:id="700"/>
      <w:bookmarkEnd w:id="701"/>
      <w:bookmarkEnd w:id="702"/>
      <w:bookmarkEnd w:id="703"/>
      <w:bookmarkEnd w:id="704"/>
      <w:bookmarkEnd w:id="705"/>
      <w:bookmarkEnd w:id="706"/>
      <w:bookmarkEnd w:id="707"/>
    </w:p>
    <w:p w14:paraId="11BF31AE" w14:textId="77777777" w:rsidR="00431AA8" w:rsidRPr="00971458" w:rsidRDefault="00431AA8" w:rsidP="00431AA8">
      <w:r>
        <w:t xml:space="preserve">No specific procedures for the </w:t>
      </w:r>
      <w:r>
        <w:rPr>
          <w:lang w:eastAsia="zh-CN"/>
        </w:rPr>
        <w:t>Nupf_GetPrivateUEIPaddr</w:t>
      </w:r>
      <w:r w:rsidRPr="008C18E3">
        <w:t xml:space="preserve"> </w:t>
      </w:r>
      <w:r>
        <w:t>service are specified.</w:t>
      </w:r>
    </w:p>
    <w:p w14:paraId="6EE1A571" w14:textId="31E262FC" w:rsidR="00431AA8" w:rsidRDefault="00692CC8" w:rsidP="00431AA8">
      <w:pPr>
        <w:pStyle w:val="Heading4"/>
      </w:pPr>
      <w:bookmarkStart w:id="708" w:name="_Toc21954341"/>
      <w:bookmarkStart w:id="709" w:name="_Toc25048127"/>
      <w:bookmarkStart w:id="710" w:name="_Toc34143492"/>
      <w:bookmarkStart w:id="711" w:name="_Toc34750962"/>
      <w:bookmarkStart w:id="712" w:name="_Toc34751723"/>
      <w:bookmarkStart w:id="713" w:name="_Toc35941071"/>
      <w:bookmarkStart w:id="714" w:name="_Toc43283972"/>
      <w:bookmarkStart w:id="715" w:name="_Toc49762967"/>
      <w:bookmarkStart w:id="716" w:name="_Toc51925821"/>
      <w:bookmarkStart w:id="717" w:name="_Toc51925922"/>
      <w:bookmarkStart w:id="718" w:name="_Toc122098813"/>
      <w:bookmarkStart w:id="719" w:name="_Toc138411275"/>
      <w:r>
        <w:t>6.2</w:t>
      </w:r>
      <w:r w:rsidR="00431AA8">
        <w:t>.7.3</w:t>
      </w:r>
      <w:r w:rsidR="00431AA8">
        <w:tab/>
        <w:t>Application Errors</w:t>
      </w:r>
      <w:bookmarkEnd w:id="708"/>
      <w:bookmarkEnd w:id="709"/>
      <w:bookmarkEnd w:id="710"/>
      <w:bookmarkEnd w:id="711"/>
      <w:bookmarkEnd w:id="712"/>
      <w:bookmarkEnd w:id="713"/>
      <w:bookmarkEnd w:id="714"/>
      <w:bookmarkEnd w:id="715"/>
      <w:bookmarkEnd w:id="716"/>
      <w:bookmarkEnd w:id="717"/>
      <w:bookmarkEnd w:id="718"/>
      <w:bookmarkEnd w:id="719"/>
    </w:p>
    <w:p w14:paraId="6194D9F5" w14:textId="7AB5A94E" w:rsidR="00431AA8" w:rsidRDefault="00431AA8" w:rsidP="00431AA8">
      <w:r>
        <w:t xml:space="preserve">The application errors defined for the </w:t>
      </w:r>
      <w:r>
        <w:rPr>
          <w:lang w:eastAsia="zh-CN"/>
        </w:rPr>
        <w:t>Nupf_GetPrivateUEIPaddr</w:t>
      </w:r>
      <w:r w:rsidRPr="008C18E3">
        <w:t xml:space="preserve"> </w:t>
      </w:r>
      <w:r>
        <w:t xml:space="preserve">service are listed in Table </w:t>
      </w:r>
      <w:r w:rsidR="00692CC8">
        <w:t>6.2</w:t>
      </w:r>
      <w:r>
        <w:t>.7.3-1.</w:t>
      </w:r>
    </w:p>
    <w:p w14:paraId="267A7A3A" w14:textId="77919CDD" w:rsidR="00431AA8" w:rsidRDefault="00431AA8" w:rsidP="00431AA8">
      <w:pPr>
        <w:pStyle w:val="TH"/>
      </w:pPr>
      <w:r>
        <w:lastRenderedPageBreak/>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7777777" w:rsidR="00431AA8" w:rsidRPr="002002FF" w:rsidRDefault="00431AA8" w:rsidP="00D01383">
            <w:pPr>
              <w:pStyle w:val="TAL"/>
            </w:pPr>
            <w:r>
              <w:t>404</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0" w:name="_Toc21954342"/>
      <w:bookmarkStart w:id="721" w:name="_Toc25048128"/>
      <w:bookmarkStart w:id="722" w:name="_Toc34143493"/>
      <w:bookmarkStart w:id="723" w:name="_Toc34750963"/>
      <w:bookmarkStart w:id="724" w:name="_Toc34751724"/>
      <w:bookmarkStart w:id="725" w:name="_Toc35941072"/>
      <w:bookmarkStart w:id="726" w:name="_Toc43283973"/>
      <w:bookmarkStart w:id="727" w:name="_Toc49762968"/>
      <w:bookmarkStart w:id="728" w:name="_Toc51925822"/>
      <w:bookmarkStart w:id="729" w:name="_Toc51925923"/>
      <w:bookmarkStart w:id="730" w:name="_Toc122098814"/>
      <w:bookmarkStart w:id="731" w:name="_Toc138411276"/>
      <w:r>
        <w:t>6.2</w:t>
      </w:r>
      <w:r w:rsidR="00431AA8">
        <w:t>.8</w:t>
      </w:r>
      <w:r w:rsidR="00431AA8" w:rsidRPr="0023018E">
        <w:rPr>
          <w:lang w:eastAsia="zh-CN"/>
        </w:rPr>
        <w:tab/>
        <w:t>Feature negotiation</w:t>
      </w:r>
      <w:bookmarkEnd w:id="720"/>
      <w:bookmarkEnd w:id="721"/>
      <w:bookmarkEnd w:id="722"/>
      <w:bookmarkEnd w:id="723"/>
      <w:bookmarkEnd w:id="724"/>
      <w:bookmarkEnd w:id="725"/>
      <w:bookmarkEnd w:id="726"/>
      <w:bookmarkEnd w:id="727"/>
      <w:bookmarkEnd w:id="728"/>
      <w:bookmarkEnd w:id="729"/>
      <w:bookmarkEnd w:id="730"/>
      <w:bookmarkEnd w:id="731"/>
    </w:p>
    <w:p w14:paraId="671DC24C" w14:textId="6D4C344B" w:rsidR="00431AA8" w:rsidRDefault="00431AA8" w:rsidP="00431AA8">
      <w:r>
        <w:t>The optional features in table </w:t>
      </w:r>
      <w:r w:rsidR="00692CC8">
        <w:t>6.2</w:t>
      </w:r>
      <w:r>
        <w:t xml:space="preserve">.8-1 are defined for the </w:t>
      </w:r>
      <w:r>
        <w:rPr>
          <w:lang w:eastAsia="zh-CN"/>
        </w:rPr>
        <w:t>Nupf_GetPrivateUEIPaddr</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2" w:name="_Toc21954343"/>
      <w:bookmarkStart w:id="733" w:name="_Toc25048129"/>
      <w:bookmarkStart w:id="734" w:name="_Toc34143494"/>
      <w:bookmarkStart w:id="735" w:name="_Toc34750964"/>
      <w:bookmarkStart w:id="736" w:name="_Toc34751725"/>
      <w:bookmarkStart w:id="737" w:name="_Toc35941073"/>
      <w:bookmarkStart w:id="738" w:name="_Toc43283974"/>
      <w:bookmarkStart w:id="739" w:name="_Toc49762969"/>
      <w:bookmarkStart w:id="740" w:name="_Toc51925823"/>
      <w:bookmarkStart w:id="741" w:name="_Toc51925924"/>
      <w:bookmarkStart w:id="742" w:name="_Toc122098815"/>
      <w:bookmarkStart w:id="743" w:name="_Toc138411277"/>
      <w:r>
        <w:t>6.2</w:t>
      </w:r>
      <w:r w:rsidR="00431AA8">
        <w:t>.9</w:t>
      </w:r>
      <w:r w:rsidR="00431AA8" w:rsidRPr="001E7573">
        <w:tab/>
        <w:t>Security</w:t>
      </w:r>
      <w:bookmarkEnd w:id="732"/>
      <w:bookmarkEnd w:id="733"/>
      <w:bookmarkEnd w:id="734"/>
      <w:bookmarkEnd w:id="735"/>
      <w:bookmarkEnd w:id="736"/>
      <w:bookmarkEnd w:id="737"/>
      <w:bookmarkEnd w:id="738"/>
      <w:bookmarkEnd w:id="739"/>
      <w:bookmarkEnd w:id="740"/>
      <w:bookmarkEnd w:id="741"/>
      <w:bookmarkEnd w:id="742"/>
      <w:bookmarkEnd w:id="743"/>
    </w:p>
    <w:p w14:paraId="2EDD07D3" w14:textId="77777777"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eastAsia="zh-CN"/>
        </w:rPr>
        <w:t>Nupf_GetPrivateUEIPaddr</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77777777" w:rsidR="00431AA8" w:rsidRPr="00642D3E" w:rsidRDefault="00431AA8" w:rsidP="00431AA8">
      <w:r>
        <w:t>If OAuth2 is used, a</w:t>
      </w:r>
      <w:r w:rsidRPr="00642D3E">
        <w:t xml:space="preserve">n NF Service Consumer, prior to consuming services offered by the </w:t>
      </w:r>
      <w:r>
        <w:rPr>
          <w:lang w:eastAsia="zh-CN"/>
        </w:rPr>
        <w:t>Nupf_GetPrivateUEIPaddr</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77777777"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Pr>
          <w:lang w:eastAsia="zh-CN"/>
        </w:rPr>
        <w:t>Nupf_GetPrivateUEIPaddr</w:t>
      </w:r>
      <w:r w:rsidRPr="00986E88">
        <w:rPr>
          <w:noProof/>
          <w:lang w:eastAsia="zh-CN"/>
        </w:rPr>
        <w:t xml:space="preserve"> </w:t>
      </w:r>
      <w:r w:rsidRPr="00642D3E">
        <w:t>service.</w:t>
      </w:r>
    </w:p>
    <w:p w14:paraId="3A3E53CC" w14:textId="2A84E05F" w:rsidR="00431AA8" w:rsidRDefault="00431AA8" w:rsidP="00431AA8">
      <w:pPr>
        <w:rPr>
          <w:lang w:val="en-US"/>
        </w:rPr>
      </w:pPr>
      <w:r>
        <w:rPr>
          <w:lang w:val="en-US"/>
        </w:rPr>
        <w:t xml:space="preserve">The </w:t>
      </w:r>
      <w:r>
        <w:rPr>
          <w:lang w:eastAsia="zh-CN"/>
        </w:rPr>
        <w:t>Nupf_GetPrivateUEIPaddr</w:t>
      </w:r>
      <w:r w:rsidRPr="00E23840">
        <w:rPr>
          <w:noProof/>
        </w:rPr>
        <w:t xml:space="preserve"> </w:t>
      </w:r>
      <w:r>
        <w:rPr>
          <w:lang w:val="en-US"/>
        </w:rPr>
        <w:t>API defines a single scope "nupf_gueip" for the entire service, and it does not define any additional scopes at resource or operation level.</w:t>
      </w:r>
    </w:p>
    <w:p w14:paraId="0A5B4D3D" w14:textId="77777777" w:rsidR="006471F0" w:rsidRPr="00B84B6A" w:rsidRDefault="006471F0" w:rsidP="006471F0">
      <w:pPr>
        <w:pStyle w:val="Heading3"/>
      </w:pPr>
      <w:bookmarkStart w:id="744" w:name="_Toc138411278"/>
      <w:r w:rsidRPr="00B84B6A">
        <w:t>6.2.10</w:t>
      </w:r>
      <w:r w:rsidRPr="00B84B6A">
        <w:tab/>
        <w:t>HTTP redirection</w:t>
      </w:r>
      <w:bookmarkEnd w:id="744"/>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45" w:name="_Toc510696650"/>
      <w:bookmarkStart w:id="746" w:name="_Toc35971450"/>
      <w:bookmarkStart w:id="747" w:name="_Toc82676408"/>
      <w:bookmarkStart w:id="748" w:name="_Toc138411279"/>
      <w:r w:rsidRPr="004D3578">
        <w:lastRenderedPageBreak/>
        <w:t>Annex A (normative):</w:t>
      </w:r>
      <w:r w:rsidRPr="004D3578">
        <w:br/>
      </w:r>
      <w:r>
        <w:t>OpenAPI specification</w:t>
      </w:r>
      <w:bookmarkEnd w:id="745"/>
      <w:bookmarkEnd w:id="746"/>
      <w:bookmarkEnd w:id="747"/>
      <w:bookmarkEnd w:id="748"/>
    </w:p>
    <w:p w14:paraId="76B0C618" w14:textId="77777777" w:rsidR="00C10561" w:rsidRDefault="00C10561" w:rsidP="00425303">
      <w:pPr>
        <w:pStyle w:val="Heading1"/>
      </w:pPr>
      <w:bookmarkStart w:id="749" w:name="_Toc510696651"/>
      <w:bookmarkStart w:id="750" w:name="_Toc35971451"/>
      <w:bookmarkStart w:id="751" w:name="_Toc82676409"/>
      <w:bookmarkStart w:id="752" w:name="_Toc138411280"/>
      <w:r>
        <w:t>A.1</w:t>
      </w:r>
      <w:r>
        <w:tab/>
        <w:t>General</w:t>
      </w:r>
      <w:bookmarkEnd w:id="749"/>
      <w:bookmarkEnd w:id="750"/>
      <w:bookmarkEnd w:id="751"/>
      <w:bookmarkEnd w:id="752"/>
    </w:p>
    <w:p w14:paraId="76AC89FD" w14:textId="5DE91EDC" w:rsidR="00C10561" w:rsidRPr="00540071" w:rsidRDefault="00C10561" w:rsidP="00C10561">
      <w:bookmarkStart w:id="753"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7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755" w:name="_Toc82676410"/>
      <w:bookmarkStart w:id="756" w:name="_Toc138411281"/>
      <w:r>
        <w:t>A.2</w:t>
      </w:r>
      <w:r>
        <w:tab/>
      </w:r>
      <w:r w:rsidR="004560A7">
        <w:t>Nupf_E</w:t>
      </w:r>
      <w:r w:rsidR="004560A7">
        <w:rPr>
          <w:lang w:eastAsia="zh-CN"/>
        </w:rPr>
        <w:t>ventExposure</w:t>
      </w:r>
      <w:r>
        <w:t xml:space="preserve"> API</w:t>
      </w:r>
      <w:bookmarkEnd w:id="753"/>
      <w:bookmarkEnd w:id="754"/>
      <w:bookmarkEnd w:id="755"/>
      <w:bookmarkEnd w:id="756"/>
    </w:p>
    <w:p w14:paraId="63A30784" w14:textId="4EE60493" w:rsidR="00C10561" w:rsidRDefault="00C10561" w:rsidP="00C10561">
      <w:pPr>
        <w:pStyle w:val="PL"/>
      </w:pPr>
      <w:bookmarkStart w:id="757"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68A1BF21" w:rsidR="00C10561" w:rsidRPr="003B6423"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r w:rsidR="000C17DD">
        <w:rPr>
          <w:rFonts w:asciiTheme="minorEastAsia" w:eastAsiaTheme="minorEastAsia" w:hAnsiTheme="minorEastAsia" w:hint="eastAsia"/>
          <w:lang w:val="fr-FR" w:eastAsia="zh-CN"/>
        </w:rPr>
        <w:t>alpha</w:t>
      </w:r>
      <w:r w:rsidR="000C17DD">
        <w:rPr>
          <w:lang w:val="fr-FR"/>
        </w:rPr>
        <w:t>.</w:t>
      </w:r>
      <w:r w:rsidR="009F24A8">
        <w:rPr>
          <w:lang w:val="fr-FR"/>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33D7FAEE" w:rsidR="00C10561" w:rsidRDefault="00C10561" w:rsidP="00C10561">
      <w:pPr>
        <w:pStyle w:val="PL"/>
      </w:pPr>
      <w:r>
        <w:t xml:space="preserve">    © 202</w:t>
      </w:r>
      <w:r w:rsidR="00E54F92">
        <w:t>3</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02E4B4D"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9F24A8">
        <w:rPr>
          <w:lang w:val="fr-FR"/>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049F7949" w14:textId="77777777" w:rsidR="00520EEE" w:rsidRPr="00B84B6A" w:rsidRDefault="00520EEE" w:rsidP="00520EEE">
      <w:pPr>
        <w:pStyle w:val="PL"/>
      </w:pPr>
      <w:r w:rsidRPr="00B84B6A">
        <w:t xml:space="preserve">          $ref: 'TS29571_CommonData.yaml#/components/responses/500'</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lastRenderedPageBreak/>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lastRenderedPageBreak/>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lastRenderedPageBreak/>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604BCAF1" w14:textId="77777777" w:rsidR="00E774A4" w:rsidRPr="00E774A4" w:rsidRDefault="00D52BEA" w:rsidP="00E774A4">
      <w:pPr>
        <w:pStyle w:val="PL"/>
        <w:rPr>
          <w:rFonts w:eastAsia="SimSun"/>
          <w:noProof/>
          <w:lang w:eastAsia="en-US"/>
        </w:rPr>
      </w:pPr>
      <w:r w:rsidRPr="00690A26">
        <w:t xml:space="preserve">        - required: [ </w:t>
      </w:r>
      <w:r>
        <w:rPr>
          <w:rFonts w:hint="eastAsia"/>
          <w:lang w:eastAsia="zh-CN"/>
        </w:rPr>
        <w:t>u</w:t>
      </w:r>
      <w:r>
        <w:rPr>
          <w:lang w:eastAsia="zh-CN"/>
        </w:rPr>
        <w:t>eIpv6Prefix</w:t>
      </w:r>
      <w:r w:rsidRPr="00690A26">
        <w:t xml:space="preserve"> ]</w:t>
      </w:r>
    </w:p>
    <w:p w14:paraId="2C024EC6" w14:textId="56B56022" w:rsidR="00D52BEA" w:rsidRPr="00B06F7A" w:rsidRDefault="00E774A4" w:rsidP="00E774A4">
      <w:pPr>
        <w:pStyle w:val="PL"/>
      </w:pPr>
      <w:r w:rsidRPr="00545052">
        <w:t># anyOf construct requires further considerations to cover non-IP PDU sessions and subscription for ANY UE</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0BDF7BF9" w14:textId="77777777" w:rsidR="004C604B" w:rsidRPr="00B84B6A" w:rsidRDefault="004C604B" w:rsidP="004C604B">
      <w:pPr>
        <w:pStyle w:val="PL"/>
        <w:rPr>
          <w:lang w:eastAsia="zh-CN"/>
        </w:rPr>
      </w:pPr>
      <w:r w:rsidRPr="00B84B6A">
        <w:rPr>
          <w:lang w:eastAsia="zh-CN"/>
        </w:rPr>
        <w:t xml:space="preserve">        supi:</w:t>
      </w:r>
    </w:p>
    <w:p w14:paraId="17A3B2F0" w14:textId="77777777" w:rsidR="004C604B" w:rsidRPr="00B84B6A" w:rsidRDefault="004C604B" w:rsidP="004C604B">
      <w:pPr>
        <w:pStyle w:val="PL"/>
        <w:rPr>
          <w:lang w:eastAsia="zh-CN"/>
        </w:rPr>
      </w:pPr>
      <w:r w:rsidRPr="00B84B6A">
        <w:rPr>
          <w:lang w:eastAsia="zh-CN"/>
        </w:rPr>
        <w:t xml:space="preserve">          $ref: 'TS29571_CommonData.yaml#/components/schemas/Supi'</w:t>
      </w:r>
    </w:p>
    <w:p w14:paraId="7E144C7E" w14:textId="77777777" w:rsidR="004C604B" w:rsidRPr="00B84B6A" w:rsidRDefault="004C604B" w:rsidP="004C604B">
      <w:pPr>
        <w:pStyle w:val="PL"/>
        <w:rPr>
          <w:lang w:eastAsia="zh-CN"/>
        </w:rPr>
      </w:pPr>
      <w:r w:rsidRPr="00B84B6A">
        <w:rPr>
          <w:lang w:eastAsia="zh-CN"/>
        </w:rPr>
        <w:t xml:space="preserve">        gpsi:</w:t>
      </w:r>
    </w:p>
    <w:p w14:paraId="6BC77D86" w14:textId="77777777" w:rsidR="004C604B" w:rsidRPr="00B84B6A" w:rsidRDefault="004C604B" w:rsidP="004C604B">
      <w:pPr>
        <w:pStyle w:val="PL"/>
        <w:rPr>
          <w:lang w:eastAsia="zh-CN"/>
        </w:rPr>
      </w:pPr>
      <w:r w:rsidRPr="00B84B6A">
        <w:rPr>
          <w:lang w:eastAsia="zh-CN"/>
        </w:rPr>
        <w:t xml:space="preserve">          $ref: 'TS29571_CommonData.yaml#/components/schemas/Gpsi'</w:t>
      </w:r>
    </w:p>
    <w:p w14:paraId="5F277257" w14:textId="77777777" w:rsidR="004C604B" w:rsidRPr="00B84B6A" w:rsidRDefault="004C604B" w:rsidP="004C604B">
      <w:pPr>
        <w:pStyle w:val="PL"/>
        <w:rPr>
          <w:lang w:eastAsia="zh-CN"/>
        </w:rPr>
      </w:pPr>
      <w:r w:rsidRPr="00B84B6A">
        <w:rPr>
          <w:lang w:eastAsia="zh-CN"/>
        </w:rPr>
        <w:t xml:space="preserve">        pei:</w:t>
      </w:r>
    </w:p>
    <w:p w14:paraId="075A6CC5" w14:textId="77777777" w:rsidR="004C604B" w:rsidRPr="00B84B6A" w:rsidRDefault="004C604B" w:rsidP="004C604B">
      <w:pPr>
        <w:pStyle w:val="PL"/>
        <w:rPr>
          <w:lang w:eastAsia="zh-CN"/>
        </w:rPr>
      </w:pPr>
      <w:r w:rsidRPr="00B84B6A">
        <w:rPr>
          <w:lang w:eastAsia="zh-CN"/>
        </w:rPr>
        <w:t xml:space="preserve">          $ref: 'TS29571_CommonData.yaml#/components/schemas/Pei'</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lastRenderedPageBreak/>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1F6D0A49" w14:textId="77777777" w:rsidR="004C604B" w:rsidRPr="00B84B6A" w:rsidRDefault="004C604B" w:rsidP="004C604B">
      <w:pPr>
        <w:pStyle w:val="PL"/>
        <w:rPr>
          <w:lang w:eastAsia="zh-CN"/>
        </w:rPr>
      </w:pPr>
      <w:r w:rsidRPr="00B84B6A">
        <w:rPr>
          <w:lang w:eastAsia="zh-CN"/>
        </w:rPr>
        <w:t xml:space="preserve">          $ref: 'TS29571_CommonData.yaml#/components/schemas/NotificationFlag'</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7777777" w:rsidR="004C604B" w:rsidRPr="00B84B6A" w:rsidRDefault="004C604B" w:rsidP="004C604B">
      <w:pPr>
        <w:pStyle w:val="PL"/>
        <w:rPr>
          <w:lang w:eastAsia="zh-CN"/>
        </w:rPr>
      </w:pPr>
      <w:r w:rsidRPr="00B84B6A">
        <w:rPr>
          <w:lang w:eastAsia="zh-CN"/>
        </w:rPr>
        <w:t xml:space="preserve">            $ref: 'TS29122_CommonData.yaml#/components/schemas/FlowInfo'</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lastRenderedPageBreak/>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77777777" w:rsidR="004C604B" w:rsidRPr="00B84B6A" w:rsidRDefault="004C604B" w:rsidP="004C604B">
      <w:pPr>
        <w:pStyle w:val="PL"/>
        <w:rPr>
          <w:lang w:eastAsia="zh-CN"/>
        </w:rPr>
      </w:pPr>
      <w:r w:rsidRPr="00B84B6A">
        <w:rPr>
          <w:lang w:eastAsia="zh-CN"/>
        </w:rPr>
        <w:t xml:space="preserve">          type: boolean        </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77777777" w:rsidR="00E774A4" w:rsidRPr="004C604B" w:rsidRDefault="00E774A4" w:rsidP="004C604B">
      <w:pPr>
        <w:pStyle w:val="PL"/>
      </w:pPr>
      <w:r w:rsidRPr="004C604B">
        <w:t xml:space="preserve">          $ref: 'TS29122_CommonData.yaml#/components/schemas/FlowInfo'</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lastRenderedPageBreak/>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38EE8531" w14:textId="77777777" w:rsidR="00E774A4" w:rsidRPr="004C604B" w:rsidRDefault="00E774A4" w:rsidP="004C604B">
      <w:pPr>
        <w:pStyle w:val="PL"/>
      </w:pPr>
      <w:r w:rsidRPr="004C604B">
        <w:t xml:space="preserve">          $ref: 'TS29571_CommonData.yaml#/components/schemas/Fqdn'</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lastRenderedPageBreak/>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4183EBD9" w14:textId="77777777" w:rsidR="005A1871" w:rsidRPr="004C604B" w:rsidRDefault="005A1871" w:rsidP="004C604B">
      <w:pPr>
        <w:pStyle w:val="PL"/>
      </w:pPr>
      <w:r w:rsidRPr="004C604B">
        <w:t xml:space="preserve">          - CONTINUOUS</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01936938" w14:textId="77777777" w:rsidR="005A1871" w:rsidRPr="004C604B" w:rsidRDefault="005A1871" w:rsidP="004C604B">
      <w:pPr>
        <w:pStyle w:val="PL"/>
      </w:pPr>
      <w:r w:rsidRPr="004C604B">
        <w:t># The need for the CONTINUOUS value is FFS</w:t>
      </w: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77777777" w:rsidR="0096460C" w:rsidRPr="00690A26" w:rsidRDefault="0096460C" w:rsidP="0096460C">
      <w:pPr>
        <w:pStyle w:val="Heading1"/>
      </w:pPr>
      <w:bookmarkStart w:id="758" w:name="_Toc24937837"/>
      <w:bookmarkStart w:id="759" w:name="_Toc33962657"/>
      <w:bookmarkStart w:id="760" w:name="_Toc42883426"/>
      <w:bookmarkStart w:id="761" w:name="_Toc49733294"/>
      <w:bookmarkStart w:id="762" w:name="_Toc56690944"/>
      <w:bookmarkStart w:id="763" w:name="_Toc122014594"/>
      <w:bookmarkStart w:id="764" w:name="historyclause"/>
      <w:bookmarkStart w:id="765" w:name="_Toc138411282"/>
      <w:bookmarkEnd w:id="757"/>
      <w:r w:rsidRPr="00690A26">
        <w:t>A.3</w:t>
      </w:r>
      <w:r w:rsidRPr="00690A26">
        <w:tab/>
      </w:r>
      <w:r>
        <w:rPr>
          <w:lang w:eastAsia="zh-CN"/>
        </w:rPr>
        <w:t>Nupf_GetPrivateUEIPaddr</w:t>
      </w:r>
      <w:r w:rsidRPr="00AF47A0">
        <w:t xml:space="preserve"> </w:t>
      </w:r>
      <w:r w:rsidRPr="00690A26">
        <w:t>API</w:t>
      </w:r>
      <w:bookmarkEnd w:id="758"/>
      <w:bookmarkEnd w:id="759"/>
      <w:bookmarkEnd w:id="760"/>
      <w:bookmarkEnd w:id="761"/>
      <w:bookmarkEnd w:id="762"/>
      <w:bookmarkEnd w:id="763"/>
      <w:bookmarkEnd w:id="765"/>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32644FCB"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0-alpha.</w:t>
      </w:r>
      <w:r w:rsidR="00CF5D8D">
        <w:rPr>
          <w:lang w:val="en-US"/>
        </w:rPr>
        <w:t>2</w:t>
      </w:r>
      <w:r w:rsidRPr="00690A26">
        <w:rPr>
          <w:lang w:val="en-US"/>
        </w:rPr>
        <w:t>'</w:t>
      </w:r>
    </w:p>
    <w:p w14:paraId="755F010A" w14:textId="77777777" w:rsidR="0096460C" w:rsidRPr="00690A26" w:rsidRDefault="0096460C" w:rsidP="0096460C">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77777777" w:rsidR="0096460C" w:rsidRPr="00690A26" w:rsidRDefault="0096460C" w:rsidP="0096460C">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4BA64ECB" w14:textId="77777777" w:rsidR="0096460C" w:rsidRPr="00690A26" w:rsidRDefault="0096460C" w:rsidP="0096460C">
      <w:pPr>
        <w:pStyle w:val="PL"/>
      </w:pPr>
      <w:r w:rsidRPr="00690A26">
        <w:rPr>
          <w:lang w:val="en-US"/>
        </w:rPr>
        <w:t xml:space="preserve">    </w:t>
      </w:r>
      <w:r w:rsidRPr="00690A26">
        <w:t>© 20</w:t>
      </w:r>
      <w:r>
        <w:t>23</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D55F596"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CF5D8D">
        <w:t>1</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lastRenderedPageBreak/>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lastRenderedPageBreak/>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77777777"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Pr>
          <w:lang w:eastAsia="zh-CN"/>
        </w:rPr>
        <w:t>Nupf_GetPrivateUEIPaddr</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Pr="00415FB8" w:rsidRDefault="0096460C" w:rsidP="00415FB8">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Snssai</w:t>
      </w:r>
      <w:r w:rsidRPr="00B06F7A">
        <w:t>'</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0FDCBCE9" w14:textId="474F630B" w:rsidR="0096460C" w:rsidRDefault="0096460C" w:rsidP="0096460C">
      <w:pPr>
        <w:pStyle w:val="PL"/>
      </w:pP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66" w:name="_Toc82676411"/>
      <w:bookmarkStart w:id="767" w:name="_Toc138411283"/>
      <w:bookmarkEnd w:id="764"/>
      <w:r w:rsidRPr="004D3578">
        <w:lastRenderedPageBreak/>
        <w:t xml:space="preserve">Annex </w:t>
      </w:r>
      <w:r w:rsidR="00B043ED">
        <w:t>B</w:t>
      </w:r>
      <w:r w:rsidRPr="004D3578">
        <w:t xml:space="preserve"> (informative):</w:t>
      </w:r>
      <w:r w:rsidRPr="004D3578">
        <w:br/>
        <w:t>Change history</w:t>
      </w:r>
      <w:bookmarkEnd w:id="766"/>
      <w:bookmarkEnd w:id="76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E4D00">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E4D00">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774B05">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774B05">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774B05">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774B05">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425"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0E0428">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425"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0E0428">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425"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0E0428">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425"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0E0428">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425"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0E0428">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0E0428">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0E0428">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425"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0E0428">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425"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0E0428">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425"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0E0428">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425"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0E0428">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425"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0E0428">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425"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0E0428">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425"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425"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EF0668" w:rsidRPr="001710F8" w14:paraId="055902B9" w14:textId="77777777" w:rsidTr="000E0428">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425"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425"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0E0428">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425"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425"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0E0428">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425"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0E0428">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425"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0E0428">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425"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425"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0E0428">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lastRenderedPageBreak/>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425"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425"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0E0428">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425"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0E0428">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425"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0E0428">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425"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0E0428">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425"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0E0428">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425"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0E0428">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425"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425"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3BDA4859" w14:textId="77777777" w:rsidTr="000E0428">
        <w:tc>
          <w:tcPr>
            <w:tcW w:w="800" w:type="dxa"/>
            <w:shd w:val="solid" w:color="FFFFFF" w:fill="auto"/>
          </w:tcPr>
          <w:p w14:paraId="176B278D" w14:textId="3F8062F0"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4D90E03" w14:textId="15B7D7F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5FB4F00" w14:textId="652E43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70</w:t>
            </w:r>
          </w:p>
        </w:tc>
        <w:tc>
          <w:tcPr>
            <w:tcW w:w="425" w:type="dxa"/>
            <w:shd w:val="solid" w:color="FFFFFF" w:fill="auto"/>
            <w:vAlign w:val="bottom"/>
          </w:tcPr>
          <w:p w14:paraId="65127888" w14:textId="2B43A17A" w:rsidR="00EF0668" w:rsidRDefault="00EF0668" w:rsidP="00EF0668">
            <w:pPr>
              <w:pStyle w:val="TAL"/>
              <w:rPr>
                <w:rFonts w:cs="Arial"/>
                <w:sz w:val="16"/>
                <w:szCs w:val="16"/>
              </w:rPr>
            </w:pPr>
            <w:r>
              <w:rPr>
                <w:rFonts w:cs="Arial"/>
                <w:sz w:val="16"/>
                <w:szCs w:val="16"/>
              </w:rPr>
              <w:t>0045</w:t>
            </w:r>
          </w:p>
        </w:tc>
        <w:tc>
          <w:tcPr>
            <w:tcW w:w="425" w:type="dxa"/>
            <w:shd w:val="solid" w:color="FFFFFF" w:fill="auto"/>
            <w:vAlign w:val="bottom"/>
          </w:tcPr>
          <w:p w14:paraId="10A6E8D4" w14:textId="3D8C4FA2"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6E3EC44F" w14:textId="4AD7CD9F"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8FE0CD9" w14:textId="61F7F7AE" w:rsidR="00EF0668" w:rsidRDefault="007A41F6" w:rsidP="00EF0668">
            <w:pPr>
              <w:pStyle w:val="TAL"/>
              <w:rPr>
                <w:rFonts w:cs="Arial"/>
                <w:sz w:val="16"/>
                <w:szCs w:val="16"/>
              </w:rPr>
            </w:pPr>
            <w:r w:rsidRPr="007A41F6">
              <w:rPr>
                <w:rFonts w:cs="Arial"/>
                <w:sz w:val="16"/>
                <w:szCs w:val="16"/>
              </w:rPr>
              <w:t>29.564 Rel-18 API version and External doc update</w:t>
            </w:r>
          </w:p>
        </w:tc>
        <w:tc>
          <w:tcPr>
            <w:tcW w:w="708" w:type="dxa"/>
            <w:shd w:val="solid" w:color="FFFFFF" w:fill="auto"/>
          </w:tcPr>
          <w:p w14:paraId="453FCE4D" w14:textId="0B312C42"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bl>
    <w:p w14:paraId="6AE5F0B0" w14:textId="77777777" w:rsidR="00080512" w:rsidRDefault="00080512" w:rsidP="00C10561"/>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E8DE0" w14:textId="77777777" w:rsidR="004B04A2" w:rsidRDefault="004B04A2">
      <w:r>
        <w:separator/>
      </w:r>
    </w:p>
  </w:endnote>
  <w:endnote w:type="continuationSeparator" w:id="0">
    <w:p w14:paraId="1D7F424A" w14:textId="77777777" w:rsidR="004B04A2" w:rsidRDefault="004B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25E6" w14:textId="77777777" w:rsidR="004B04A2" w:rsidRDefault="004B04A2">
      <w:r>
        <w:separator/>
      </w:r>
    </w:p>
  </w:footnote>
  <w:footnote w:type="continuationSeparator" w:id="0">
    <w:p w14:paraId="3C31B0C0" w14:textId="77777777" w:rsidR="004B04A2" w:rsidRDefault="004B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781F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2A0">
      <w:rPr>
        <w:rFonts w:ascii="Arial" w:hAnsi="Arial" w:cs="Arial"/>
        <w:b/>
        <w:noProof/>
        <w:sz w:val="18"/>
        <w:szCs w:val="18"/>
      </w:rPr>
      <w:t>3GPP TS 29.564 V18.1.0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1E7D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2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E3"/>
    <w:rsid w:val="00011D76"/>
    <w:rsid w:val="000166E0"/>
    <w:rsid w:val="00026D4F"/>
    <w:rsid w:val="00033397"/>
    <w:rsid w:val="0003406A"/>
    <w:rsid w:val="00040095"/>
    <w:rsid w:val="00040E24"/>
    <w:rsid w:val="00042D6A"/>
    <w:rsid w:val="00046C7D"/>
    <w:rsid w:val="00051834"/>
    <w:rsid w:val="00054A22"/>
    <w:rsid w:val="00054EE6"/>
    <w:rsid w:val="00056045"/>
    <w:rsid w:val="000562C1"/>
    <w:rsid w:val="00062023"/>
    <w:rsid w:val="000655A6"/>
    <w:rsid w:val="00066FC5"/>
    <w:rsid w:val="000706BD"/>
    <w:rsid w:val="00073138"/>
    <w:rsid w:val="000762A9"/>
    <w:rsid w:val="00080512"/>
    <w:rsid w:val="00090C76"/>
    <w:rsid w:val="00096DA3"/>
    <w:rsid w:val="000A3E06"/>
    <w:rsid w:val="000A4984"/>
    <w:rsid w:val="000C17DD"/>
    <w:rsid w:val="000C47C3"/>
    <w:rsid w:val="000D0380"/>
    <w:rsid w:val="000D2983"/>
    <w:rsid w:val="000D58AB"/>
    <w:rsid w:val="000E0428"/>
    <w:rsid w:val="000E7EEF"/>
    <w:rsid w:val="000F1B27"/>
    <w:rsid w:val="00102C6A"/>
    <w:rsid w:val="0010480B"/>
    <w:rsid w:val="001123E1"/>
    <w:rsid w:val="00114A47"/>
    <w:rsid w:val="001170EF"/>
    <w:rsid w:val="001235E2"/>
    <w:rsid w:val="0012461B"/>
    <w:rsid w:val="00133525"/>
    <w:rsid w:val="00140417"/>
    <w:rsid w:val="00146DAB"/>
    <w:rsid w:val="00152D1E"/>
    <w:rsid w:val="00153680"/>
    <w:rsid w:val="001612B2"/>
    <w:rsid w:val="001710F8"/>
    <w:rsid w:val="00172CC3"/>
    <w:rsid w:val="001A4C42"/>
    <w:rsid w:val="001A7420"/>
    <w:rsid w:val="001B0656"/>
    <w:rsid w:val="001B6637"/>
    <w:rsid w:val="001C21C3"/>
    <w:rsid w:val="001D02C2"/>
    <w:rsid w:val="001D245E"/>
    <w:rsid w:val="001D2A58"/>
    <w:rsid w:val="001D3A33"/>
    <w:rsid w:val="001D5E2E"/>
    <w:rsid w:val="001E456B"/>
    <w:rsid w:val="001F0C1D"/>
    <w:rsid w:val="001F1132"/>
    <w:rsid w:val="001F15BE"/>
    <w:rsid w:val="001F168B"/>
    <w:rsid w:val="00220CA7"/>
    <w:rsid w:val="00225C50"/>
    <w:rsid w:val="002347A2"/>
    <w:rsid w:val="0024134B"/>
    <w:rsid w:val="00253EBC"/>
    <w:rsid w:val="002649B5"/>
    <w:rsid w:val="002675F0"/>
    <w:rsid w:val="00267644"/>
    <w:rsid w:val="002759FD"/>
    <w:rsid w:val="002760EE"/>
    <w:rsid w:val="0029371F"/>
    <w:rsid w:val="002948BD"/>
    <w:rsid w:val="002A0566"/>
    <w:rsid w:val="002A4261"/>
    <w:rsid w:val="002B6339"/>
    <w:rsid w:val="002D3408"/>
    <w:rsid w:val="002E00EE"/>
    <w:rsid w:val="002E05CE"/>
    <w:rsid w:val="002E0F34"/>
    <w:rsid w:val="002E3C9B"/>
    <w:rsid w:val="002E6926"/>
    <w:rsid w:val="002E70D1"/>
    <w:rsid w:val="002F1629"/>
    <w:rsid w:val="002F5540"/>
    <w:rsid w:val="003059E5"/>
    <w:rsid w:val="003172DC"/>
    <w:rsid w:val="00320FFD"/>
    <w:rsid w:val="00322FF7"/>
    <w:rsid w:val="00333233"/>
    <w:rsid w:val="00343EB4"/>
    <w:rsid w:val="00345633"/>
    <w:rsid w:val="0035462D"/>
    <w:rsid w:val="0035522F"/>
    <w:rsid w:val="00356555"/>
    <w:rsid w:val="00356BA0"/>
    <w:rsid w:val="00364022"/>
    <w:rsid w:val="003672B5"/>
    <w:rsid w:val="0037034F"/>
    <w:rsid w:val="003765B8"/>
    <w:rsid w:val="00383F99"/>
    <w:rsid w:val="00384363"/>
    <w:rsid w:val="003860BC"/>
    <w:rsid w:val="00387244"/>
    <w:rsid w:val="003873A0"/>
    <w:rsid w:val="00390683"/>
    <w:rsid w:val="00394D8B"/>
    <w:rsid w:val="00397F2F"/>
    <w:rsid w:val="003A6110"/>
    <w:rsid w:val="003B52C0"/>
    <w:rsid w:val="003B5CC3"/>
    <w:rsid w:val="003B5EE5"/>
    <w:rsid w:val="003B7080"/>
    <w:rsid w:val="003B7C08"/>
    <w:rsid w:val="003C116C"/>
    <w:rsid w:val="003C3971"/>
    <w:rsid w:val="003C5E3D"/>
    <w:rsid w:val="003D2BB2"/>
    <w:rsid w:val="003F3319"/>
    <w:rsid w:val="003F58B7"/>
    <w:rsid w:val="003F5B9D"/>
    <w:rsid w:val="0040113E"/>
    <w:rsid w:val="00404A31"/>
    <w:rsid w:val="00412487"/>
    <w:rsid w:val="00412D27"/>
    <w:rsid w:val="00414E36"/>
    <w:rsid w:val="00415FB8"/>
    <w:rsid w:val="00423334"/>
    <w:rsid w:val="00423C26"/>
    <w:rsid w:val="00425303"/>
    <w:rsid w:val="00431AA8"/>
    <w:rsid w:val="004345EC"/>
    <w:rsid w:val="00440EB7"/>
    <w:rsid w:val="00441812"/>
    <w:rsid w:val="00441983"/>
    <w:rsid w:val="00443AAC"/>
    <w:rsid w:val="00452FD8"/>
    <w:rsid w:val="0045601A"/>
    <w:rsid w:val="004560A7"/>
    <w:rsid w:val="0046363E"/>
    <w:rsid w:val="00465515"/>
    <w:rsid w:val="00480EA4"/>
    <w:rsid w:val="00481885"/>
    <w:rsid w:val="00487B55"/>
    <w:rsid w:val="0049353E"/>
    <w:rsid w:val="00493A3E"/>
    <w:rsid w:val="0049751D"/>
    <w:rsid w:val="004B04A2"/>
    <w:rsid w:val="004B69CD"/>
    <w:rsid w:val="004B71B8"/>
    <w:rsid w:val="004C1218"/>
    <w:rsid w:val="004C30AC"/>
    <w:rsid w:val="004C53FF"/>
    <w:rsid w:val="004C604B"/>
    <w:rsid w:val="004C7CEC"/>
    <w:rsid w:val="004D3578"/>
    <w:rsid w:val="004E213A"/>
    <w:rsid w:val="004F0988"/>
    <w:rsid w:val="004F2DCE"/>
    <w:rsid w:val="004F3340"/>
    <w:rsid w:val="004F3921"/>
    <w:rsid w:val="00501019"/>
    <w:rsid w:val="00501D83"/>
    <w:rsid w:val="00502493"/>
    <w:rsid w:val="00510D97"/>
    <w:rsid w:val="00520EEE"/>
    <w:rsid w:val="0053388B"/>
    <w:rsid w:val="00535773"/>
    <w:rsid w:val="00542513"/>
    <w:rsid w:val="005428E2"/>
    <w:rsid w:val="00543E6C"/>
    <w:rsid w:val="00545052"/>
    <w:rsid w:val="00545FEE"/>
    <w:rsid w:val="00546356"/>
    <w:rsid w:val="00560F9F"/>
    <w:rsid w:val="00565087"/>
    <w:rsid w:val="00566B1C"/>
    <w:rsid w:val="005679FB"/>
    <w:rsid w:val="005743E2"/>
    <w:rsid w:val="00576D34"/>
    <w:rsid w:val="005865E1"/>
    <w:rsid w:val="00597B11"/>
    <w:rsid w:val="005A1871"/>
    <w:rsid w:val="005A40CE"/>
    <w:rsid w:val="005B306A"/>
    <w:rsid w:val="005B4163"/>
    <w:rsid w:val="005C517A"/>
    <w:rsid w:val="005D2E01"/>
    <w:rsid w:val="005D4191"/>
    <w:rsid w:val="005D4B23"/>
    <w:rsid w:val="005D7526"/>
    <w:rsid w:val="005E0DEA"/>
    <w:rsid w:val="005E4BB2"/>
    <w:rsid w:val="005E4D00"/>
    <w:rsid w:val="005E51D2"/>
    <w:rsid w:val="005F1B7A"/>
    <w:rsid w:val="005F49EB"/>
    <w:rsid w:val="005F61F1"/>
    <w:rsid w:val="005F788A"/>
    <w:rsid w:val="0060279F"/>
    <w:rsid w:val="00602AEA"/>
    <w:rsid w:val="0060572D"/>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601A1"/>
    <w:rsid w:val="0068383A"/>
    <w:rsid w:val="00690807"/>
    <w:rsid w:val="006912E9"/>
    <w:rsid w:val="00692CC8"/>
    <w:rsid w:val="006930C5"/>
    <w:rsid w:val="00697CEB"/>
    <w:rsid w:val="006A2A8C"/>
    <w:rsid w:val="006A323F"/>
    <w:rsid w:val="006B2986"/>
    <w:rsid w:val="006B30D0"/>
    <w:rsid w:val="006C3D95"/>
    <w:rsid w:val="006C5E93"/>
    <w:rsid w:val="006D7BC6"/>
    <w:rsid w:val="006E178E"/>
    <w:rsid w:val="006E4905"/>
    <w:rsid w:val="006E5C86"/>
    <w:rsid w:val="006F76DB"/>
    <w:rsid w:val="007007D0"/>
    <w:rsid w:val="00701116"/>
    <w:rsid w:val="00710F5E"/>
    <w:rsid w:val="0071143F"/>
    <w:rsid w:val="0071174C"/>
    <w:rsid w:val="007124D9"/>
    <w:rsid w:val="00713C44"/>
    <w:rsid w:val="00734A5B"/>
    <w:rsid w:val="0074026F"/>
    <w:rsid w:val="007429F6"/>
    <w:rsid w:val="00744E76"/>
    <w:rsid w:val="00753BC6"/>
    <w:rsid w:val="00753DC9"/>
    <w:rsid w:val="007621BE"/>
    <w:rsid w:val="00763471"/>
    <w:rsid w:val="0076532A"/>
    <w:rsid w:val="00765EA3"/>
    <w:rsid w:val="00766598"/>
    <w:rsid w:val="007728CF"/>
    <w:rsid w:val="00773AE5"/>
    <w:rsid w:val="007745B4"/>
    <w:rsid w:val="00774B05"/>
    <w:rsid w:val="00774DA4"/>
    <w:rsid w:val="007775D7"/>
    <w:rsid w:val="007810E4"/>
    <w:rsid w:val="00781F0F"/>
    <w:rsid w:val="00782B14"/>
    <w:rsid w:val="0079467A"/>
    <w:rsid w:val="007A3D1A"/>
    <w:rsid w:val="007A41F6"/>
    <w:rsid w:val="007B600E"/>
    <w:rsid w:val="007C192C"/>
    <w:rsid w:val="007C1D13"/>
    <w:rsid w:val="007C2564"/>
    <w:rsid w:val="007C29D0"/>
    <w:rsid w:val="007F0F4A"/>
    <w:rsid w:val="00802675"/>
    <w:rsid w:val="008028A4"/>
    <w:rsid w:val="00806BE8"/>
    <w:rsid w:val="00812E6D"/>
    <w:rsid w:val="00813BBE"/>
    <w:rsid w:val="00824588"/>
    <w:rsid w:val="00830747"/>
    <w:rsid w:val="008414E3"/>
    <w:rsid w:val="008465B8"/>
    <w:rsid w:val="008564DF"/>
    <w:rsid w:val="00861E56"/>
    <w:rsid w:val="00862401"/>
    <w:rsid w:val="008733BC"/>
    <w:rsid w:val="008768CA"/>
    <w:rsid w:val="008832A0"/>
    <w:rsid w:val="0088588D"/>
    <w:rsid w:val="00886D1D"/>
    <w:rsid w:val="008921E3"/>
    <w:rsid w:val="008B4A14"/>
    <w:rsid w:val="008C384C"/>
    <w:rsid w:val="008D6C48"/>
    <w:rsid w:val="008E2D68"/>
    <w:rsid w:val="008E5C46"/>
    <w:rsid w:val="008E6756"/>
    <w:rsid w:val="008F586A"/>
    <w:rsid w:val="008F7CE8"/>
    <w:rsid w:val="008F7FE4"/>
    <w:rsid w:val="0090271F"/>
    <w:rsid w:val="00902E23"/>
    <w:rsid w:val="00903A8D"/>
    <w:rsid w:val="009108FA"/>
    <w:rsid w:val="009112A0"/>
    <w:rsid w:val="009114D7"/>
    <w:rsid w:val="0091348E"/>
    <w:rsid w:val="00917CCB"/>
    <w:rsid w:val="00924C8B"/>
    <w:rsid w:val="009321C8"/>
    <w:rsid w:val="00933FB0"/>
    <w:rsid w:val="00934988"/>
    <w:rsid w:val="00942EC2"/>
    <w:rsid w:val="00946E86"/>
    <w:rsid w:val="009508E0"/>
    <w:rsid w:val="0096460C"/>
    <w:rsid w:val="00976533"/>
    <w:rsid w:val="009828E6"/>
    <w:rsid w:val="00994D84"/>
    <w:rsid w:val="00995F16"/>
    <w:rsid w:val="009A6BA1"/>
    <w:rsid w:val="009A7A3C"/>
    <w:rsid w:val="009B7E58"/>
    <w:rsid w:val="009C78AC"/>
    <w:rsid w:val="009D39E8"/>
    <w:rsid w:val="009E1EF5"/>
    <w:rsid w:val="009E3B38"/>
    <w:rsid w:val="009F24A8"/>
    <w:rsid w:val="009F2E6F"/>
    <w:rsid w:val="009F37B7"/>
    <w:rsid w:val="009F4CFD"/>
    <w:rsid w:val="00A04147"/>
    <w:rsid w:val="00A10F02"/>
    <w:rsid w:val="00A164B4"/>
    <w:rsid w:val="00A26956"/>
    <w:rsid w:val="00A27486"/>
    <w:rsid w:val="00A31656"/>
    <w:rsid w:val="00A32724"/>
    <w:rsid w:val="00A3692B"/>
    <w:rsid w:val="00A53724"/>
    <w:rsid w:val="00A55526"/>
    <w:rsid w:val="00A56066"/>
    <w:rsid w:val="00A6559B"/>
    <w:rsid w:val="00A71366"/>
    <w:rsid w:val="00A72234"/>
    <w:rsid w:val="00A73129"/>
    <w:rsid w:val="00A756F0"/>
    <w:rsid w:val="00A819FC"/>
    <w:rsid w:val="00A82346"/>
    <w:rsid w:val="00A911E2"/>
    <w:rsid w:val="00A92BA1"/>
    <w:rsid w:val="00A95A32"/>
    <w:rsid w:val="00AA3379"/>
    <w:rsid w:val="00AA3828"/>
    <w:rsid w:val="00AA6EDB"/>
    <w:rsid w:val="00AB4A5D"/>
    <w:rsid w:val="00AC6BC6"/>
    <w:rsid w:val="00AD1170"/>
    <w:rsid w:val="00AD575D"/>
    <w:rsid w:val="00AD65F9"/>
    <w:rsid w:val="00AD6AE7"/>
    <w:rsid w:val="00AE65E2"/>
    <w:rsid w:val="00AE7984"/>
    <w:rsid w:val="00AE79B5"/>
    <w:rsid w:val="00AF1460"/>
    <w:rsid w:val="00AF366F"/>
    <w:rsid w:val="00AF4437"/>
    <w:rsid w:val="00AF5724"/>
    <w:rsid w:val="00AF6015"/>
    <w:rsid w:val="00AF6206"/>
    <w:rsid w:val="00AF6453"/>
    <w:rsid w:val="00B043ED"/>
    <w:rsid w:val="00B13E7C"/>
    <w:rsid w:val="00B15449"/>
    <w:rsid w:val="00B16BBC"/>
    <w:rsid w:val="00B35520"/>
    <w:rsid w:val="00B407D7"/>
    <w:rsid w:val="00B423DD"/>
    <w:rsid w:val="00B44E16"/>
    <w:rsid w:val="00B62ADF"/>
    <w:rsid w:val="00B71622"/>
    <w:rsid w:val="00B71A08"/>
    <w:rsid w:val="00B726B5"/>
    <w:rsid w:val="00B86696"/>
    <w:rsid w:val="00B90B68"/>
    <w:rsid w:val="00B91329"/>
    <w:rsid w:val="00B93086"/>
    <w:rsid w:val="00B94990"/>
    <w:rsid w:val="00BA15C4"/>
    <w:rsid w:val="00BA19ED"/>
    <w:rsid w:val="00BA276F"/>
    <w:rsid w:val="00BA4B8D"/>
    <w:rsid w:val="00BA621C"/>
    <w:rsid w:val="00BB1FEE"/>
    <w:rsid w:val="00BB3193"/>
    <w:rsid w:val="00BB6EFD"/>
    <w:rsid w:val="00BC0F7D"/>
    <w:rsid w:val="00BC1643"/>
    <w:rsid w:val="00BC57F3"/>
    <w:rsid w:val="00BD0D5F"/>
    <w:rsid w:val="00BD1018"/>
    <w:rsid w:val="00BD7D31"/>
    <w:rsid w:val="00BE0E8F"/>
    <w:rsid w:val="00BE16BA"/>
    <w:rsid w:val="00BE3255"/>
    <w:rsid w:val="00BE3E55"/>
    <w:rsid w:val="00BF128E"/>
    <w:rsid w:val="00BF15CE"/>
    <w:rsid w:val="00C074DD"/>
    <w:rsid w:val="00C10561"/>
    <w:rsid w:val="00C10BF3"/>
    <w:rsid w:val="00C1477D"/>
    <w:rsid w:val="00C1496A"/>
    <w:rsid w:val="00C315B4"/>
    <w:rsid w:val="00C33079"/>
    <w:rsid w:val="00C33EC3"/>
    <w:rsid w:val="00C4266A"/>
    <w:rsid w:val="00C44D36"/>
    <w:rsid w:val="00C45231"/>
    <w:rsid w:val="00C524BC"/>
    <w:rsid w:val="00C551FF"/>
    <w:rsid w:val="00C55C2E"/>
    <w:rsid w:val="00C62F55"/>
    <w:rsid w:val="00C63F76"/>
    <w:rsid w:val="00C71474"/>
    <w:rsid w:val="00C72833"/>
    <w:rsid w:val="00C80F1D"/>
    <w:rsid w:val="00C91962"/>
    <w:rsid w:val="00C93F40"/>
    <w:rsid w:val="00C94A66"/>
    <w:rsid w:val="00C979C0"/>
    <w:rsid w:val="00CA3D0C"/>
    <w:rsid w:val="00CA5D92"/>
    <w:rsid w:val="00CA65AD"/>
    <w:rsid w:val="00CB20F1"/>
    <w:rsid w:val="00CB343E"/>
    <w:rsid w:val="00CB3E42"/>
    <w:rsid w:val="00CB67C4"/>
    <w:rsid w:val="00CB7C72"/>
    <w:rsid w:val="00CC180D"/>
    <w:rsid w:val="00CC3AE3"/>
    <w:rsid w:val="00CC7913"/>
    <w:rsid w:val="00CD2247"/>
    <w:rsid w:val="00CD729A"/>
    <w:rsid w:val="00CE0809"/>
    <w:rsid w:val="00CE1A88"/>
    <w:rsid w:val="00CE73D5"/>
    <w:rsid w:val="00CF347B"/>
    <w:rsid w:val="00CF5D8D"/>
    <w:rsid w:val="00D010BE"/>
    <w:rsid w:val="00D0271B"/>
    <w:rsid w:val="00D176C6"/>
    <w:rsid w:val="00D22D7C"/>
    <w:rsid w:val="00D23B8B"/>
    <w:rsid w:val="00D2554E"/>
    <w:rsid w:val="00D26D5E"/>
    <w:rsid w:val="00D30CAA"/>
    <w:rsid w:val="00D33F38"/>
    <w:rsid w:val="00D427D9"/>
    <w:rsid w:val="00D5029B"/>
    <w:rsid w:val="00D52BEA"/>
    <w:rsid w:val="00D57337"/>
    <w:rsid w:val="00D57972"/>
    <w:rsid w:val="00D648DF"/>
    <w:rsid w:val="00D6712D"/>
    <w:rsid w:val="00D675A9"/>
    <w:rsid w:val="00D67A70"/>
    <w:rsid w:val="00D70739"/>
    <w:rsid w:val="00D70750"/>
    <w:rsid w:val="00D738D6"/>
    <w:rsid w:val="00D755EB"/>
    <w:rsid w:val="00D76048"/>
    <w:rsid w:val="00D82E6F"/>
    <w:rsid w:val="00D8541C"/>
    <w:rsid w:val="00D87E00"/>
    <w:rsid w:val="00D9134D"/>
    <w:rsid w:val="00D9175E"/>
    <w:rsid w:val="00DA7A03"/>
    <w:rsid w:val="00DB1281"/>
    <w:rsid w:val="00DB1818"/>
    <w:rsid w:val="00DB1B74"/>
    <w:rsid w:val="00DB3802"/>
    <w:rsid w:val="00DB793D"/>
    <w:rsid w:val="00DC003B"/>
    <w:rsid w:val="00DC309B"/>
    <w:rsid w:val="00DC46DE"/>
    <w:rsid w:val="00DC4DA2"/>
    <w:rsid w:val="00DC5EEE"/>
    <w:rsid w:val="00DD2BC3"/>
    <w:rsid w:val="00DD33B1"/>
    <w:rsid w:val="00DD4C17"/>
    <w:rsid w:val="00DD74A5"/>
    <w:rsid w:val="00DE25C4"/>
    <w:rsid w:val="00DE47B5"/>
    <w:rsid w:val="00DE7A3E"/>
    <w:rsid w:val="00DF2B1F"/>
    <w:rsid w:val="00DF4EDE"/>
    <w:rsid w:val="00DF62CD"/>
    <w:rsid w:val="00E00F1F"/>
    <w:rsid w:val="00E16509"/>
    <w:rsid w:val="00E42965"/>
    <w:rsid w:val="00E44582"/>
    <w:rsid w:val="00E45D59"/>
    <w:rsid w:val="00E503FB"/>
    <w:rsid w:val="00E53D22"/>
    <w:rsid w:val="00E54F92"/>
    <w:rsid w:val="00E64500"/>
    <w:rsid w:val="00E67C30"/>
    <w:rsid w:val="00E74FA4"/>
    <w:rsid w:val="00E753F1"/>
    <w:rsid w:val="00E774A4"/>
    <w:rsid w:val="00E77645"/>
    <w:rsid w:val="00E9572E"/>
    <w:rsid w:val="00E9691E"/>
    <w:rsid w:val="00EA02A0"/>
    <w:rsid w:val="00EA15B0"/>
    <w:rsid w:val="00EA1C87"/>
    <w:rsid w:val="00EA3DCD"/>
    <w:rsid w:val="00EA5EA7"/>
    <w:rsid w:val="00EB2044"/>
    <w:rsid w:val="00EC4781"/>
    <w:rsid w:val="00EC4A25"/>
    <w:rsid w:val="00EC7D5A"/>
    <w:rsid w:val="00ED52E3"/>
    <w:rsid w:val="00EF0668"/>
    <w:rsid w:val="00EF608C"/>
    <w:rsid w:val="00F025A2"/>
    <w:rsid w:val="00F04712"/>
    <w:rsid w:val="00F04D68"/>
    <w:rsid w:val="00F0511E"/>
    <w:rsid w:val="00F13360"/>
    <w:rsid w:val="00F16C77"/>
    <w:rsid w:val="00F2070E"/>
    <w:rsid w:val="00F22EC7"/>
    <w:rsid w:val="00F23654"/>
    <w:rsid w:val="00F30409"/>
    <w:rsid w:val="00F325C8"/>
    <w:rsid w:val="00F402FD"/>
    <w:rsid w:val="00F62614"/>
    <w:rsid w:val="00F653B8"/>
    <w:rsid w:val="00F65D5D"/>
    <w:rsid w:val="00F65DC3"/>
    <w:rsid w:val="00F72B95"/>
    <w:rsid w:val="00F73B16"/>
    <w:rsid w:val="00F9008D"/>
    <w:rsid w:val="00F92109"/>
    <w:rsid w:val="00F95863"/>
    <w:rsid w:val="00F96392"/>
    <w:rsid w:val="00FA1266"/>
    <w:rsid w:val="00FA45A9"/>
    <w:rsid w:val="00FB3CCD"/>
    <w:rsid w:val="00FB784E"/>
    <w:rsid w:val="00FB7C66"/>
    <w:rsid w:val="00FC1192"/>
    <w:rsid w:val="00FC70DE"/>
    <w:rsid w:val="00FD390E"/>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basedOn w:val="NO"/>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locked/>
    <w:rsid w:val="002E69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1</Pages>
  <Words>18727</Words>
  <Characters>106749</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228</cp:revision>
  <cp:lastPrinted>2019-02-25T14:05:00Z</cp:lastPrinted>
  <dcterms:created xsi:type="dcterms:W3CDTF">2022-08-30T00:43:00Z</dcterms:created>
  <dcterms:modified xsi:type="dcterms:W3CDTF">2023-06-23T09:12:00Z</dcterms:modified>
</cp:coreProperties>
</file>