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557301A"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B41CC5">
              <w:t>5</w:t>
            </w:r>
            <w:r w:rsidRPr="0016361A">
              <w:t>.</w:t>
            </w:r>
            <w:r w:rsidR="00B237CB">
              <w:t>0</w:t>
            </w:r>
            <w:r w:rsidRPr="0016361A">
              <w:t xml:space="preserve"> </w:t>
            </w:r>
            <w:r w:rsidRPr="0016361A">
              <w:rPr>
                <w:sz w:val="32"/>
              </w:rPr>
              <w:t>(202</w:t>
            </w:r>
            <w:r w:rsidR="00DE2C2A">
              <w:rPr>
                <w:sz w:val="32"/>
              </w:rPr>
              <w:t>1</w:t>
            </w:r>
            <w:r w:rsidRPr="0016361A">
              <w:rPr>
                <w:sz w:val="32"/>
              </w:rPr>
              <w:t>-</w:t>
            </w:r>
            <w:r w:rsidR="003C01AC">
              <w:rPr>
                <w:sz w:val="32"/>
              </w:rPr>
              <w:t>1</w:t>
            </w:r>
            <w:r w:rsidR="00F36FE6">
              <w:rPr>
                <w:sz w:val="32"/>
              </w:rPr>
              <w:t>1</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DF0F45"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9" o:title="5G-logo_175px"/>
                </v:shape>
              </w:pict>
            </w:r>
          </w:p>
        </w:tc>
        <w:tc>
          <w:tcPr>
            <w:tcW w:w="5540" w:type="dxa"/>
            <w:shd w:val="clear" w:color="auto" w:fill="auto"/>
          </w:tcPr>
          <w:p w14:paraId="58DF817D" w14:textId="7C81AD70" w:rsidR="004A2822" w:rsidRPr="0016361A" w:rsidRDefault="00DF0F45" w:rsidP="004A2822">
            <w:pPr>
              <w:jc w:val="right"/>
            </w:pPr>
            <w:bookmarkStart w:id="2" w:name="logos"/>
            <w:r>
              <w:pict w14:anchorId="0D8683F9">
                <v:shape id="_x0000_i1026" type="#_x0000_t75" style="width:127.8pt;height:74.2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DF0F45"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7B23EBAA" w14:textId="6DF19517" w:rsidR="00F36FE6"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36FE6">
        <w:t>Foreword</w:t>
      </w:r>
      <w:r w:rsidR="00F36FE6">
        <w:tab/>
      </w:r>
      <w:r w:rsidR="00F36FE6">
        <w:fldChar w:fldCharType="begin" w:fldLock="1"/>
      </w:r>
      <w:r w:rsidR="00F36FE6">
        <w:instrText xml:space="preserve"> PAGEREF _Toc89676236 \h </w:instrText>
      </w:r>
      <w:r w:rsidR="00F36FE6">
        <w:fldChar w:fldCharType="separate"/>
      </w:r>
      <w:r w:rsidR="00F36FE6">
        <w:t>6</w:t>
      </w:r>
      <w:r w:rsidR="00F36FE6">
        <w:fldChar w:fldCharType="end"/>
      </w:r>
    </w:p>
    <w:p w14:paraId="2C14D5AA" w14:textId="7BFF19DC" w:rsidR="00F36FE6" w:rsidRDefault="00F36F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_Toc89676237 \h </w:instrText>
      </w:r>
      <w:r>
        <w:fldChar w:fldCharType="separate"/>
      </w:r>
      <w:r>
        <w:t>7</w:t>
      </w:r>
      <w:r>
        <w:fldChar w:fldCharType="end"/>
      </w:r>
    </w:p>
    <w:p w14:paraId="3655ACCE" w14:textId="46D18010" w:rsidR="00F36FE6" w:rsidRDefault="00F36F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_Toc89676238 \h </w:instrText>
      </w:r>
      <w:r>
        <w:fldChar w:fldCharType="separate"/>
      </w:r>
      <w:r>
        <w:t>7</w:t>
      </w:r>
      <w:r>
        <w:fldChar w:fldCharType="end"/>
      </w:r>
    </w:p>
    <w:p w14:paraId="0FD330B5" w14:textId="177166E9" w:rsidR="00F36FE6" w:rsidRDefault="00F36F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_Toc89676239 \h </w:instrText>
      </w:r>
      <w:r>
        <w:fldChar w:fldCharType="separate"/>
      </w:r>
      <w:r>
        <w:t>8</w:t>
      </w:r>
      <w:r>
        <w:fldChar w:fldCharType="end"/>
      </w:r>
    </w:p>
    <w:p w14:paraId="34004960" w14:textId="5F9681BD" w:rsidR="00F36FE6" w:rsidRDefault="00F36F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_Toc89676240 \h </w:instrText>
      </w:r>
      <w:r>
        <w:fldChar w:fldCharType="separate"/>
      </w:r>
      <w:r>
        <w:t>8</w:t>
      </w:r>
      <w:r>
        <w:fldChar w:fldCharType="end"/>
      </w:r>
    </w:p>
    <w:p w14:paraId="0A0BB581" w14:textId="13C3F7DE" w:rsidR="00F36FE6" w:rsidRDefault="00F36F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_Toc89676241 \h </w:instrText>
      </w:r>
      <w:r>
        <w:fldChar w:fldCharType="separate"/>
      </w:r>
      <w:r>
        <w:t>8</w:t>
      </w:r>
      <w:r>
        <w:fldChar w:fldCharType="end"/>
      </w:r>
    </w:p>
    <w:p w14:paraId="7E3ED03B" w14:textId="57B5737D" w:rsidR="00F36FE6" w:rsidRDefault="00F36F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_Toc89676242 \h </w:instrText>
      </w:r>
      <w:r>
        <w:fldChar w:fldCharType="separate"/>
      </w:r>
      <w:r>
        <w:t>8</w:t>
      </w:r>
      <w:r>
        <w:fldChar w:fldCharType="end"/>
      </w:r>
    </w:p>
    <w:p w14:paraId="4AC75461" w14:textId="23A74470" w:rsidR="00F36FE6" w:rsidRDefault="00F36F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_Toc89676243 \h </w:instrText>
      </w:r>
      <w:r>
        <w:fldChar w:fldCharType="separate"/>
      </w:r>
      <w:r>
        <w:t>8</w:t>
      </w:r>
      <w:r>
        <w:fldChar w:fldCharType="end"/>
      </w:r>
    </w:p>
    <w:p w14:paraId="5BFCEB46" w14:textId="35113961" w:rsidR="00F36FE6" w:rsidRDefault="00F36F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_Toc89676244 \h </w:instrText>
      </w:r>
      <w:r>
        <w:fldChar w:fldCharType="separate"/>
      </w:r>
      <w:r>
        <w:t>9</w:t>
      </w:r>
      <w:r>
        <w:fldChar w:fldCharType="end"/>
      </w:r>
    </w:p>
    <w:p w14:paraId="10DAB4B3" w14:textId="629C0319" w:rsidR="00F36FE6" w:rsidRDefault="00F36F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_Toc89676245 \h </w:instrText>
      </w:r>
      <w:r>
        <w:fldChar w:fldCharType="separate"/>
      </w:r>
      <w:r>
        <w:t>9</w:t>
      </w:r>
      <w:r>
        <w:fldChar w:fldCharType="end"/>
      </w:r>
    </w:p>
    <w:p w14:paraId="3152E975" w14:textId="740C82AE" w:rsidR="00F36FE6" w:rsidRDefault="00F36F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_Toc89676246 \h </w:instrText>
      </w:r>
      <w:r>
        <w:fldChar w:fldCharType="separate"/>
      </w:r>
      <w:r>
        <w:t>9</w:t>
      </w:r>
      <w:r>
        <w:fldChar w:fldCharType="end"/>
      </w:r>
    </w:p>
    <w:p w14:paraId="54D2EA58" w14:textId="77B7218E" w:rsidR="00F36FE6" w:rsidRDefault="00F36F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_Toc89676247 \h </w:instrText>
      </w:r>
      <w:r>
        <w:fldChar w:fldCharType="separate"/>
      </w:r>
      <w:r>
        <w:t>9</w:t>
      </w:r>
      <w:r>
        <w:fldChar w:fldCharType="end"/>
      </w:r>
    </w:p>
    <w:p w14:paraId="3A751EB1" w14:textId="5B42608D" w:rsidR="00F36FE6" w:rsidRDefault="00F36F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_Toc89676248 \h </w:instrText>
      </w:r>
      <w:r>
        <w:fldChar w:fldCharType="separate"/>
      </w:r>
      <w:r>
        <w:t>10</w:t>
      </w:r>
      <w:r>
        <w:fldChar w:fldCharType="end"/>
      </w:r>
    </w:p>
    <w:p w14:paraId="3A273548" w14:textId="54CFAB82" w:rsidR="00F36FE6" w:rsidRDefault="00F36FE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_Toc89676249 \h </w:instrText>
      </w:r>
      <w:r>
        <w:fldChar w:fldCharType="separate"/>
      </w:r>
      <w:r>
        <w:t>10</w:t>
      </w:r>
      <w:r>
        <w:fldChar w:fldCharType="end"/>
      </w:r>
    </w:p>
    <w:p w14:paraId="0D33E1DA" w14:textId="57A0197C" w:rsidR="00F36FE6" w:rsidRDefault="00F36FE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_Toc89676250 \h </w:instrText>
      </w:r>
      <w:r>
        <w:fldChar w:fldCharType="separate"/>
      </w:r>
      <w:r>
        <w:t>10</w:t>
      </w:r>
      <w:r>
        <w:fldChar w:fldCharType="end"/>
      </w:r>
    </w:p>
    <w:p w14:paraId="1A6C21BE" w14:textId="2DF4B365" w:rsidR="00F36FE6" w:rsidRDefault="00F36FE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_Toc89676251 \h </w:instrText>
      </w:r>
      <w:r>
        <w:fldChar w:fldCharType="separate"/>
      </w:r>
      <w:r>
        <w:t>10</w:t>
      </w:r>
      <w:r>
        <w:fldChar w:fldCharType="end"/>
      </w:r>
    </w:p>
    <w:p w14:paraId="41573CAE" w14:textId="00D71901" w:rsidR="00F36FE6" w:rsidRDefault="00F36FE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_Toc89676252 \h </w:instrText>
      </w:r>
      <w:r>
        <w:fldChar w:fldCharType="separate"/>
      </w:r>
      <w:r>
        <w:t>11</w:t>
      </w:r>
      <w:r>
        <w:fldChar w:fldCharType="end"/>
      </w:r>
    </w:p>
    <w:p w14:paraId="4ABFC410" w14:textId="2217B4E7" w:rsidR="00F36FE6" w:rsidRDefault="00F36FE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_Toc89676253 \h </w:instrText>
      </w:r>
      <w:r>
        <w:fldChar w:fldCharType="separate"/>
      </w:r>
      <w:r>
        <w:t>11</w:t>
      </w:r>
      <w:r>
        <w:fldChar w:fldCharType="end"/>
      </w:r>
    </w:p>
    <w:p w14:paraId="39D18662" w14:textId="3E04445D" w:rsidR="00F36FE6" w:rsidRDefault="00F36FE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_Toc89676254 \h </w:instrText>
      </w:r>
      <w:r>
        <w:fldChar w:fldCharType="separate"/>
      </w:r>
      <w:r>
        <w:t>12</w:t>
      </w:r>
      <w:r>
        <w:fldChar w:fldCharType="end"/>
      </w:r>
    </w:p>
    <w:p w14:paraId="361D3F02" w14:textId="709AD1D0" w:rsidR="00F36FE6" w:rsidRDefault="00F36FE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_Toc89676255 \h </w:instrText>
      </w:r>
      <w:r>
        <w:fldChar w:fldCharType="separate"/>
      </w:r>
      <w:r>
        <w:t>12</w:t>
      </w:r>
      <w:r>
        <w:fldChar w:fldCharType="end"/>
      </w:r>
    </w:p>
    <w:p w14:paraId="1B070EAA" w14:textId="5DDFB181" w:rsidR="00F36FE6" w:rsidRDefault="00F36FE6">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_Toc89676256 \h </w:instrText>
      </w:r>
      <w:r>
        <w:fldChar w:fldCharType="separate"/>
      </w:r>
      <w:r>
        <w:t>12</w:t>
      </w:r>
      <w:r>
        <w:fldChar w:fldCharType="end"/>
      </w:r>
    </w:p>
    <w:p w14:paraId="78CA488D" w14:textId="38C5E164" w:rsidR="00F36FE6" w:rsidRDefault="00F36FE6">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_Toc89676257 \h </w:instrText>
      </w:r>
      <w:r>
        <w:fldChar w:fldCharType="separate"/>
      </w:r>
      <w:r>
        <w:t>12</w:t>
      </w:r>
      <w:r>
        <w:fldChar w:fldCharType="end"/>
      </w:r>
    </w:p>
    <w:p w14:paraId="034E3D4A" w14:textId="6DD32C71" w:rsidR="00F36FE6" w:rsidRDefault="00F36FE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_Toc89676258 \h </w:instrText>
      </w:r>
      <w:r>
        <w:fldChar w:fldCharType="separate"/>
      </w:r>
      <w:r>
        <w:t>13</w:t>
      </w:r>
      <w:r>
        <w:fldChar w:fldCharType="end"/>
      </w:r>
    </w:p>
    <w:p w14:paraId="6B92014B" w14:textId="0FA18DEC" w:rsidR="00F36FE6" w:rsidRDefault="00F36FE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_Toc89676259 \h </w:instrText>
      </w:r>
      <w:r>
        <w:fldChar w:fldCharType="separate"/>
      </w:r>
      <w:r>
        <w:t>13</w:t>
      </w:r>
      <w:r>
        <w:fldChar w:fldCharType="end"/>
      </w:r>
    </w:p>
    <w:p w14:paraId="5B488A0A" w14:textId="7B39A84C" w:rsidR="00F36FE6" w:rsidRDefault="00F36FE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_Toc89676260 \h </w:instrText>
      </w:r>
      <w:r>
        <w:fldChar w:fldCharType="separate"/>
      </w:r>
      <w:r>
        <w:t>13</w:t>
      </w:r>
      <w:r>
        <w:fldChar w:fldCharType="end"/>
      </w:r>
    </w:p>
    <w:p w14:paraId="08E492DA" w14:textId="46300B1E" w:rsidR="00F36FE6" w:rsidRDefault="00F36FE6">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_Toc89676261 \h </w:instrText>
      </w:r>
      <w:r>
        <w:fldChar w:fldCharType="separate"/>
      </w:r>
      <w:r>
        <w:t>15</w:t>
      </w:r>
      <w:r>
        <w:fldChar w:fldCharType="end"/>
      </w:r>
    </w:p>
    <w:p w14:paraId="43E27A47" w14:textId="2807B4A1" w:rsidR="00F36FE6" w:rsidRDefault="00F36FE6">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03623A">
        <w:rPr>
          <w:lang w:val="en-US"/>
        </w:rPr>
        <w:t>General</w:t>
      </w:r>
      <w:r>
        <w:tab/>
      </w:r>
      <w:r>
        <w:fldChar w:fldCharType="begin" w:fldLock="1"/>
      </w:r>
      <w:r>
        <w:instrText xml:space="preserve"> PAGEREF _Toc89676262 \h </w:instrText>
      </w:r>
      <w:r>
        <w:fldChar w:fldCharType="separate"/>
      </w:r>
      <w:r>
        <w:t>15</w:t>
      </w:r>
      <w:r>
        <w:fldChar w:fldCharType="end"/>
      </w:r>
    </w:p>
    <w:p w14:paraId="6279E1C3" w14:textId="361A2C90" w:rsidR="00F36FE6" w:rsidRDefault="00F36FE6">
      <w:pPr>
        <w:pStyle w:val="TOC5"/>
        <w:rPr>
          <w:rFonts w:asciiTheme="minorHAnsi" w:eastAsiaTheme="minorEastAsia" w:hAnsiTheme="minorHAnsi" w:cstheme="minorBidi"/>
          <w:sz w:val="22"/>
          <w:szCs w:val="22"/>
          <w:lang w:eastAsia="en-GB"/>
        </w:rPr>
      </w:pPr>
      <w:r>
        <w:t>5.2.3.3.</w:t>
      </w:r>
      <w:r w:rsidRPr="0003623A">
        <w:rPr>
          <w:lang w:val="en-US"/>
        </w:rPr>
        <w:t>2</w:t>
      </w:r>
      <w:r>
        <w:rPr>
          <w:rFonts w:asciiTheme="minorHAnsi" w:eastAsiaTheme="minorEastAsia" w:hAnsiTheme="minorHAnsi" w:cstheme="minorBidi"/>
          <w:sz w:val="22"/>
          <w:szCs w:val="22"/>
          <w:lang w:eastAsia="en-GB"/>
        </w:rPr>
        <w:tab/>
      </w:r>
      <w:r>
        <w:t>DNS Q</w:t>
      </w:r>
      <w:r w:rsidRPr="0003623A">
        <w:rPr>
          <w:lang w:val="en-US"/>
        </w:rPr>
        <w:t>uery MDT</w:t>
      </w:r>
      <w:r>
        <w:tab/>
      </w:r>
      <w:r>
        <w:fldChar w:fldCharType="begin" w:fldLock="1"/>
      </w:r>
      <w:r>
        <w:instrText xml:space="preserve"> PAGEREF _Toc89676263 \h </w:instrText>
      </w:r>
      <w:r>
        <w:fldChar w:fldCharType="separate"/>
      </w:r>
      <w:r>
        <w:t>15</w:t>
      </w:r>
      <w:r>
        <w:fldChar w:fldCharType="end"/>
      </w:r>
    </w:p>
    <w:p w14:paraId="78D6EC39" w14:textId="2EBD6E32" w:rsidR="00F36FE6" w:rsidRDefault="00F36FE6">
      <w:pPr>
        <w:pStyle w:val="TOC5"/>
        <w:rPr>
          <w:rFonts w:asciiTheme="minorHAnsi" w:eastAsiaTheme="minorEastAsia" w:hAnsiTheme="minorHAnsi" w:cstheme="minorBidi"/>
          <w:sz w:val="22"/>
          <w:szCs w:val="22"/>
          <w:lang w:eastAsia="en-GB"/>
        </w:rPr>
      </w:pPr>
      <w:r w:rsidRPr="0003623A">
        <w:rPr>
          <w:lang w:val="en-US"/>
        </w:rPr>
        <w:t>5.2.3.3.3</w:t>
      </w:r>
      <w:r>
        <w:rPr>
          <w:rFonts w:asciiTheme="minorHAnsi" w:eastAsiaTheme="minorEastAsia" w:hAnsiTheme="minorHAnsi" w:cstheme="minorBidi"/>
          <w:sz w:val="22"/>
          <w:szCs w:val="22"/>
          <w:lang w:eastAsia="en-GB"/>
        </w:rPr>
        <w:tab/>
      </w:r>
      <w:r w:rsidRPr="0003623A">
        <w:rPr>
          <w:lang w:val="en-US"/>
        </w:rPr>
        <w:t>DNS Response MDT</w:t>
      </w:r>
      <w:r>
        <w:tab/>
      </w:r>
      <w:r>
        <w:fldChar w:fldCharType="begin" w:fldLock="1"/>
      </w:r>
      <w:r>
        <w:instrText xml:space="preserve"> PAGEREF _Toc89676264 \h </w:instrText>
      </w:r>
      <w:r>
        <w:fldChar w:fldCharType="separate"/>
      </w:r>
      <w:r>
        <w:t>16</w:t>
      </w:r>
      <w:r>
        <w:fldChar w:fldCharType="end"/>
      </w:r>
    </w:p>
    <w:p w14:paraId="6831469C" w14:textId="3032E81F" w:rsidR="00F36FE6" w:rsidRDefault="00F36FE6">
      <w:pPr>
        <w:pStyle w:val="TOC4"/>
        <w:rPr>
          <w:rFonts w:asciiTheme="minorHAnsi" w:eastAsiaTheme="minorEastAsia" w:hAnsiTheme="minorHAnsi" w:cstheme="minorBidi"/>
          <w:sz w:val="22"/>
          <w:szCs w:val="22"/>
          <w:lang w:eastAsia="en-GB"/>
        </w:rPr>
      </w:pPr>
      <w:r>
        <w:t>5.2.3.</w:t>
      </w:r>
      <w:r w:rsidRPr="0003623A">
        <w:rPr>
          <w:lang w:val="en-US"/>
        </w:rPr>
        <w:t>4</w:t>
      </w:r>
      <w:r>
        <w:rPr>
          <w:rFonts w:asciiTheme="minorHAnsi" w:eastAsiaTheme="minorEastAsia" w:hAnsiTheme="minorHAnsi" w:cstheme="minorBidi"/>
          <w:sz w:val="22"/>
          <w:szCs w:val="22"/>
          <w:lang w:eastAsia="en-GB"/>
        </w:rPr>
        <w:tab/>
      </w:r>
      <w:r w:rsidRPr="0003623A">
        <w:rPr>
          <w:lang w:val="en-US"/>
        </w:rPr>
        <w:t>Actions applicable to DNS message</w:t>
      </w:r>
      <w:r>
        <w:tab/>
      </w:r>
      <w:r>
        <w:fldChar w:fldCharType="begin" w:fldLock="1"/>
      </w:r>
      <w:r>
        <w:instrText xml:space="preserve"> PAGEREF _Toc89676265 \h </w:instrText>
      </w:r>
      <w:r>
        <w:fldChar w:fldCharType="separate"/>
      </w:r>
      <w:r>
        <w:t>16</w:t>
      </w:r>
      <w:r>
        <w:fldChar w:fldCharType="end"/>
      </w:r>
    </w:p>
    <w:p w14:paraId="456EAAE9" w14:textId="3A456296" w:rsidR="00F36FE6" w:rsidRDefault="00F36FE6">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_Toc89676266 \h </w:instrText>
      </w:r>
      <w:r>
        <w:fldChar w:fldCharType="separate"/>
      </w:r>
      <w:r>
        <w:t>16</w:t>
      </w:r>
      <w:r>
        <w:fldChar w:fldCharType="end"/>
      </w:r>
    </w:p>
    <w:p w14:paraId="419F7720" w14:textId="6CA6E30A" w:rsidR="00F36FE6" w:rsidRDefault="00F36FE6">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_Toc89676267 \h </w:instrText>
      </w:r>
      <w:r>
        <w:fldChar w:fldCharType="separate"/>
      </w:r>
      <w:r>
        <w:t>16</w:t>
      </w:r>
      <w:r>
        <w:fldChar w:fldCharType="end"/>
      </w:r>
    </w:p>
    <w:p w14:paraId="1DA9CF3C" w14:textId="48501205" w:rsidR="00F36FE6" w:rsidRDefault="00F36FE6">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fldLock="1"/>
      </w:r>
      <w:r>
        <w:instrText xml:space="preserve"> PAGEREF _Toc89676268 \h </w:instrText>
      </w:r>
      <w:r>
        <w:fldChar w:fldCharType="separate"/>
      </w:r>
      <w:r>
        <w:t>17</w:t>
      </w:r>
      <w:r>
        <w:fldChar w:fldCharType="end"/>
      </w:r>
    </w:p>
    <w:p w14:paraId="167FE4A6" w14:textId="653BD03A" w:rsidR="00F36FE6" w:rsidRDefault="00F36FE6">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03623A">
        <w:rPr>
          <w:lang w:val="en-US"/>
        </w:rPr>
        <w:t>General</w:t>
      </w:r>
      <w:r>
        <w:tab/>
      </w:r>
      <w:r>
        <w:fldChar w:fldCharType="begin" w:fldLock="1"/>
      </w:r>
      <w:r>
        <w:instrText xml:space="preserve"> PAGEREF _Toc89676269 \h </w:instrText>
      </w:r>
      <w:r>
        <w:fldChar w:fldCharType="separate"/>
      </w:r>
      <w:r>
        <w:t>17</w:t>
      </w:r>
      <w:r>
        <w:fldChar w:fldCharType="end"/>
      </w:r>
    </w:p>
    <w:p w14:paraId="43738274" w14:textId="3B1633F6" w:rsidR="00F36FE6" w:rsidRDefault="00F36F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_Toc89676270 \h </w:instrText>
      </w:r>
      <w:r>
        <w:fldChar w:fldCharType="separate"/>
      </w:r>
      <w:r>
        <w:t>17</w:t>
      </w:r>
      <w:r>
        <w:fldChar w:fldCharType="end"/>
      </w:r>
    </w:p>
    <w:p w14:paraId="4160874A" w14:textId="266DF9EB" w:rsidR="00F36FE6" w:rsidRDefault="00F36F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_Toc89676271 \h </w:instrText>
      </w:r>
      <w:r>
        <w:fldChar w:fldCharType="separate"/>
      </w:r>
      <w:r>
        <w:t>17</w:t>
      </w:r>
      <w:r>
        <w:fldChar w:fldCharType="end"/>
      </w:r>
    </w:p>
    <w:p w14:paraId="2F32F1FC" w14:textId="4DB28465" w:rsidR="00F36FE6" w:rsidRDefault="00F36F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_Toc89676272 \h </w:instrText>
      </w:r>
      <w:r>
        <w:fldChar w:fldCharType="separate"/>
      </w:r>
      <w:r>
        <w:t>18</w:t>
      </w:r>
      <w:r>
        <w:fldChar w:fldCharType="end"/>
      </w:r>
    </w:p>
    <w:p w14:paraId="507A0AB1" w14:textId="52163852" w:rsidR="00F36FE6" w:rsidRDefault="00F36FE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_Toc89676273 \h </w:instrText>
      </w:r>
      <w:r>
        <w:fldChar w:fldCharType="separate"/>
      </w:r>
      <w:r>
        <w:t>18</w:t>
      </w:r>
      <w:r>
        <w:fldChar w:fldCharType="end"/>
      </w:r>
    </w:p>
    <w:p w14:paraId="74F90057" w14:textId="19B4D986" w:rsidR="00F36FE6" w:rsidRDefault="00F36FE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_Toc89676274 \h </w:instrText>
      </w:r>
      <w:r>
        <w:fldChar w:fldCharType="separate"/>
      </w:r>
      <w:r>
        <w:t>18</w:t>
      </w:r>
      <w:r>
        <w:fldChar w:fldCharType="end"/>
      </w:r>
    </w:p>
    <w:p w14:paraId="0F8EF3DB" w14:textId="4042336A" w:rsidR="00F36FE6" w:rsidRDefault="00F36FE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_Toc89676275 \h </w:instrText>
      </w:r>
      <w:r>
        <w:fldChar w:fldCharType="separate"/>
      </w:r>
      <w:r>
        <w:t>18</w:t>
      </w:r>
      <w:r>
        <w:fldChar w:fldCharType="end"/>
      </w:r>
    </w:p>
    <w:p w14:paraId="7A2DE1E9" w14:textId="6F068236" w:rsidR="00F36FE6" w:rsidRDefault="00F36FE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_Toc89676276 \h </w:instrText>
      </w:r>
      <w:r>
        <w:fldChar w:fldCharType="separate"/>
      </w:r>
      <w:r>
        <w:t>19</w:t>
      </w:r>
      <w:r>
        <w:fldChar w:fldCharType="end"/>
      </w:r>
    </w:p>
    <w:p w14:paraId="4D40A12E" w14:textId="6697E4CB" w:rsidR="00F36FE6" w:rsidRDefault="00F36FE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_Toc89676277 \h </w:instrText>
      </w:r>
      <w:r>
        <w:fldChar w:fldCharType="separate"/>
      </w:r>
      <w:r>
        <w:t>19</w:t>
      </w:r>
      <w:r>
        <w:fldChar w:fldCharType="end"/>
      </w:r>
    </w:p>
    <w:p w14:paraId="43742D2A" w14:textId="383E1E1F" w:rsidR="00F36FE6" w:rsidRDefault="00F36FE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_Toc89676278 \h </w:instrText>
      </w:r>
      <w:r>
        <w:fldChar w:fldCharType="separate"/>
      </w:r>
      <w:r>
        <w:t>20</w:t>
      </w:r>
      <w:r>
        <w:fldChar w:fldCharType="end"/>
      </w:r>
    </w:p>
    <w:p w14:paraId="5AF57AB9" w14:textId="3847E996" w:rsidR="00F36FE6" w:rsidRDefault="00F36FE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_Toc89676279 \h </w:instrText>
      </w:r>
      <w:r>
        <w:fldChar w:fldCharType="separate"/>
      </w:r>
      <w:r>
        <w:t>20</w:t>
      </w:r>
      <w:r>
        <w:fldChar w:fldCharType="end"/>
      </w:r>
    </w:p>
    <w:p w14:paraId="1671FC94" w14:textId="792FE30C" w:rsidR="00F36FE6" w:rsidRDefault="00F36F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_Toc89676280 \h </w:instrText>
      </w:r>
      <w:r>
        <w:fldChar w:fldCharType="separate"/>
      </w:r>
      <w:r>
        <w:t>20</w:t>
      </w:r>
      <w:r>
        <w:fldChar w:fldCharType="end"/>
      </w:r>
    </w:p>
    <w:p w14:paraId="2DF3666D" w14:textId="4712E315" w:rsidR="00F36FE6" w:rsidRDefault="00F36F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_Toc89676281 \h </w:instrText>
      </w:r>
      <w:r>
        <w:fldChar w:fldCharType="separate"/>
      </w:r>
      <w:r>
        <w:t>20</w:t>
      </w:r>
      <w:r>
        <w:fldChar w:fldCharType="end"/>
      </w:r>
    </w:p>
    <w:p w14:paraId="6DAD20F6" w14:textId="12E9F2F8" w:rsidR="00F36FE6" w:rsidRDefault="00F36F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_Toc89676282 \h </w:instrText>
      </w:r>
      <w:r>
        <w:fldChar w:fldCharType="separate"/>
      </w:r>
      <w:r>
        <w:t>20</w:t>
      </w:r>
      <w:r>
        <w:fldChar w:fldCharType="end"/>
      </w:r>
    </w:p>
    <w:p w14:paraId="25D67481" w14:textId="5BEBA220" w:rsidR="00F36FE6" w:rsidRDefault="00F36F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_Toc89676283 \h </w:instrText>
      </w:r>
      <w:r>
        <w:fldChar w:fldCharType="separate"/>
      </w:r>
      <w:r>
        <w:t>21</w:t>
      </w:r>
      <w:r>
        <w:fldChar w:fldCharType="end"/>
      </w:r>
    </w:p>
    <w:p w14:paraId="2F404B83" w14:textId="1A82BB9E" w:rsidR="00F36FE6" w:rsidRDefault="00F36F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_Toc89676284 \h </w:instrText>
      </w:r>
      <w:r>
        <w:fldChar w:fldCharType="separate"/>
      </w:r>
      <w:r>
        <w:t>21</w:t>
      </w:r>
      <w:r>
        <w:fldChar w:fldCharType="end"/>
      </w:r>
    </w:p>
    <w:p w14:paraId="509DA17A" w14:textId="7139307D" w:rsidR="00F36FE6" w:rsidRDefault="00F36FE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_Toc89676285 \h </w:instrText>
      </w:r>
      <w:r>
        <w:fldChar w:fldCharType="separate"/>
      </w:r>
      <w:r>
        <w:t>21</w:t>
      </w:r>
      <w:r>
        <w:fldChar w:fldCharType="end"/>
      </w:r>
    </w:p>
    <w:p w14:paraId="4A48AAB3" w14:textId="376BA6A4" w:rsidR="00F36FE6" w:rsidRDefault="00F36FE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_Toc89676286 \h </w:instrText>
      </w:r>
      <w:r>
        <w:fldChar w:fldCharType="separate"/>
      </w:r>
      <w:r>
        <w:t>21</w:t>
      </w:r>
      <w:r>
        <w:fldChar w:fldCharType="end"/>
      </w:r>
    </w:p>
    <w:p w14:paraId="60C965A6" w14:textId="5BDA32F7" w:rsidR="00F36FE6" w:rsidRDefault="00F36FE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_Toc89676287 \h </w:instrText>
      </w:r>
      <w:r>
        <w:fldChar w:fldCharType="separate"/>
      </w:r>
      <w:r>
        <w:t>21</w:t>
      </w:r>
      <w:r>
        <w:fldChar w:fldCharType="end"/>
      </w:r>
    </w:p>
    <w:p w14:paraId="294D7C3B" w14:textId="4FA7CBF0" w:rsidR="00F36FE6" w:rsidRDefault="00F36FE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_Toc89676288 \h </w:instrText>
      </w:r>
      <w:r>
        <w:fldChar w:fldCharType="separate"/>
      </w:r>
      <w:r>
        <w:t>21</w:t>
      </w:r>
      <w:r>
        <w:fldChar w:fldCharType="end"/>
      </w:r>
    </w:p>
    <w:p w14:paraId="1CA39EA1" w14:textId="4879B195" w:rsidR="00F36FE6" w:rsidRDefault="00F36F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_Toc89676289 \h </w:instrText>
      </w:r>
      <w:r>
        <w:fldChar w:fldCharType="separate"/>
      </w:r>
      <w:r>
        <w:t>21</w:t>
      </w:r>
      <w:r>
        <w:fldChar w:fldCharType="end"/>
      </w:r>
    </w:p>
    <w:p w14:paraId="4C094CFF" w14:textId="051D789A" w:rsidR="00F36FE6" w:rsidRDefault="00F36FE6">
      <w:pPr>
        <w:pStyle w:val="TOC4"/>
        <w:rPr>
          <w:rFonts w:asciiTheme="minorHAnsi" w:eastAsiaTheme="minorEastAsia" w:hAnsiTheme="minorHAnsi" w:cstheme="minorBidi"/>
          <w:sz w:val="22"/>
          <w:szCs w:val="22"/>
          <w:lang w:eastAsia="en-GB"/>
        </w:rPr>
      </w:pPr>
      <w:r>
        <w:lastRenderedPageBreak/>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_Toc89676290 \h </w:instrText>
      </w:r>
      <w:r>
        <w:fldChar w:fldCharType="separate"/>
      </w:r>
      <w:r>
        <w:t>21</w:t>
      </w:r>
      <w:r>
        <w:fldChar w:fldCharType="end"/>
      </w:r>
    </w:p>
    <w:p w14:paraId="1BDBA98E" w14:textId="23AEBF4A" w:rsidR="00F36FE6" w:rsidRDefault="00F36FE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_Toc89676291 \h </w:instrText>
      </w:r>
      <w:r>
        <w:fldChar w:fldCharType="separate"/>
      </w:r>
      <w:r>
        <w:t>22</w:t>
      </w:r>
      <w:r>
        <w:fldChar w:fldCharType="end"/>
      </w:r>
    </w:p>
    <w:p w14:paraId="55047B09" w14:textId="012A4373" w:rsidR="00F36FE6" w:rsidRDefault="00F36FE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_Toc89676292 \h </w:instrText>
      </w:r>
      <w:r>
        <w:fldChar w:fldCharType="separate"/>
      </w:r>
      <w:r>
        <w:t>22</w:t>
      </w:r>
      <w:r>
        <w:fldChar w:fldCharType="end"/>
      </w:r>
    </w:p>
    <w:p w14:paraId="27F0E8EE" w14:textId="27EE232B" w:rsidR="00F36FE6" w:rsidRDefault="00F36FE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_Toc89676293 \h </w:instrText>
      </w:r>
      <w:r>
        <w:fldChar w:fldCharType="separate"/>
      </w:r>
      <w:r>
        <w:t>22</w:t>
      </w:r>
      <w:r>
        <w:fldChar w:fldCharType="end"/>
      </w:r>
    </w:p>
    <w:p w14:paraId="6024B213" w14:textId="1E18F869" w:rsidR="00F36FE6" w:rsidRDefault="00F36FE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_Toc89676294 \h </w:instrText>
      </w:r>
      <w:r>
        <w:fldChar w:fldCharType="separate"/>
      </w:r>
      <w:r>
        <w:t>22</w:t>
      </w:r>
      <w:r>
        <w:fldChar w:fldCharType="end"/>
      </w:r>
    </w:p>
    <w:p w14:paraId="7AD064E8" w14:textId="392ABBF5" w:rsidR="00F36FE6" w:rsidRDefault="00F36FE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_Toc89676295 \h </w:instrText>
      </w:r>
      <w:r>
        <w:fldChar w:fldCharType="separate"/>
      </w:r>
      <w:r>
        <w:t>22</w:t>
      </w:r>
      <w:r>
        <w:fldChar w:fldCharType="end"/>
      </w:r>
    </w:p>
    <w:p w14:paraId="27BC089A" w14:textId="6F284995" w:rsidR="00F36FE6" w:rsidRDefault="00F36FE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_Toc89676296 \h </w:instrText>
      </w:r>
      <w:r>
        <w:fldChar w:fldCharType="separate"/>
      </w:r>
      <w:r>
        <w:t>24</w:t>
      </w:r>
      <w:r>
        <w:fldChar w:fldCharType="end"/>
      </w:r>
    </w:p>
    <w:p w14:paraId="73A2BA35" w14:textId="2609D944" w:rsidR="00F36FE6" w:rsidRDefault="00F36FE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_Toc89676297 \h </w:instrText>
      </w:r>
      <w:r>
        <w:fldChar w:fldCharType="separate"/>
      </w:r>
      <w:r>
        <w:t>24</w:t>
      </w:r>
      <w:r>
        <w:fldChar w:fldCharType="end"/>
      </w:r>
    </w:p>
    <w:p w14:paraId="44CE8149" w14:textId="6FF190AB" w:rsidR="00F36FE6" w:rsidRDefault="00F36FE6">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_Toc89676298 \h </w:instrText>
      </w:r>
      <w:r>
        <w:fldChar w:fldCharType="separate"/>
      </w:r>
      <w:r>
        <w:t>24</w:t>
      </w:r>
      <w:r>
        <w:fldChar w:fldCharType="end"/>
      </w:r>
    </w:p>
    <w:p w14:paraId="41429514" w14:textId="20910338" w:rsidR="00F36FE6" w:rsidRDefault="00F36FE6">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_Toc89676299 \h </w:instrText>
      </w:r>
      <w:r>
        <w:fldChar w:fldCharType="separate"/>
      </w:r>
      <w:r>
        <w:t>24</w:t>
      </w:r>
      <w:r>
        <w:fldChar w:fldCharType="end"/>
      </w:r>
    </w:p>
    <w:p w14:paraId="325DE5A6" w14:textId="41FFEC4D" w:rsidR="00F36FE6" w:rsidRDefault="00F36FE6">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_Toc89676300 \h </w:instrText>
      </w:r>
      <w:r>
        <w:fldChar w:fldCharType="separate"/>
      </w:r>
      <w:r>
        <w:t>24</w:t>
      </w:r>
      <w:r>
        <w:fldChar w:fldCharType="end"/>
      </w:r>
    </w:p>
    <w:p w14:paraId="573FF2C9" w14:textId="7838E8AD" w:rsidR="00F36FE6" w:rsidRDefault="00F36FE6">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_Toc89676301 \h </w:instrText>
      </w:r>
      <w:r>
        <w:fldChar w:fldCharType="separate"/>
      </w:r>
      <w:r>
        <w:t>24</w:t>
      </w:r>
      <w:r>
        <w:fldChar w:fldCharType="end"/>
      </w:r>
    </w:p>
    <w:p w14:paraId="4B51EEEC" w14:textId="41715789" w:rsidR="00F36FE6" w:rsidRDefault="00F36FE6">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_Toc89676302 \h </w:instrText>
      </w:r>
      <w:r>
        <w:fldChar w:fldCharType="separate"/>
      </w:r>
      <w:r>
        <w:t>26</w:t>
      </w:r>
      <w:r>
        <w:fldChar w:fldCharType="end"/>
      </w:r>
    </w:p>
    <w:p w14:paraId="2147AEC6" w14:textId="07EFA697" w:rsidR="00F36FE6" w:rsidRDefault="00F36FE6">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_Toc89676303 \h </w:instrText>
      </w:r>
      <w:r>
        <w:fldChar w:fldCharType="separate"/>
      </w:r>
      <w:r>
        <w:t>27</w:t>
      </w:r>
      <w:r>
        <w:fldChar w:fldCharType="end"/>
      </w:r>
    </w:p>
    <w:p w14:paraId="5608B001" w14:textId="5CA109A6" w:rsidR="00F36FE6" w:rsidRDefault="00F36FE6">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_Toc89676304 \h </w:instrText>
      </w:r>
      <w:r>
        <w:fldChar w:fldCharType="separate"/>
      </w:r>
      <w:r>
        <w:t>28</w:t>
      </w:r>
      <w:r>
        <w:fldChar w:fldCharType="end"/>
      </w:r>
    </w:p>
    <w:p w14:paraId="2654FA8B" w14:textId="4D92D01F" w:rsidR="00F36FE6" w:rsidRDefault="00F36FE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_Toc89676305 \h </w:instrText>
      </w:r>
      <w:r>
        <w:fldChar w:fldCharType="separate"/>
      </w:r>
      <w:r>
        <w:t>28</w:t>
      </w:r>
      <w:r>
        <w:fldChar w:fldCharType="end"/>
      </w:r>
    </w:p>
    <w:p w14:paraId="251C7AB8" w14:textId="6C72042D" w:rsidR="00F36FE6" w:rsidRDefault="00F36FE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_Toc89676306 \h </w:instrText>
      </w:r>
      <w:r>
        <w:fldChar w:fldCharType="separate"/>
      </w:r>
      <w:r>
        <w:t>28</w:t>
      </w:r>
      <w:r>
        <w:fldChar w:fldCharType="end"/>
      </w:r>
    </w:p>
    <w:p w14:paraId="509C9E9D" w14:textId="78512AED" w:rsidR="00F36FE6" w:rsidRDefault="00F36FE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_Toc89676307 \h </w:instrText>
      </w:r>
      <w:r>
        <w:fldChar w:fldCharType="separate"/>
      </w:r>
      <w:r>
        <w:t>28</w:t>
      </w:r>
      <w:r>
        <w:fldChar w:fldCharType="end"/>
      </w:r>
    </w:p>
    <w:p w14:paraId="237DC899" w14:textId="2BCD4126" w:rsidR="00F36FE6" w:rsidRDefault="00F36FE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_Toc89676308 \h </w:instrText>
      </w:r>
      <w:r>
        <w:fldChar w:fldCharType="separate"/>
      </w:r>
      <w:r>
        <w:t>28</w:t>
      </w:r>
      <w:r>
        <w:fldChar w:fldCharType="end"/>
      </w:r>
    </w:p>
    <w:p w14:paraId="2B856E13" w14:textId="42034E81" w:rsidR="00F36FE6" w:rsidRDefault="00F36FE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_Toc89676309 \h </w:instrText>
      </w:r>
      <w:r>
        <w:fldChar w:fldCharType="separate"/>
      </w:r>
      <w:r>
        <w:t>28</w:t>
      </w:r>
      <w:r>
        <w:fldChar w:fldCharType="end"/>
      </w:r>
    </w:p>
    <w:p w14:paraId="38DC963C" w14:textId="3EB2C89F" w:rsidR="00F36FE6" w:rsidRDefault="00F36FE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_Toc89676310 \h </w:instrText>
      </w:r>
      <w:r>
        <w:fldChar w:fldCharType="separate"/>
      </w:r>
      <w:r>
        <w:t>28</w:t>
      </w:r>
      <w:r>
        <w:fldChar w:fldCharType="end"/>
      </w:r>
    </w:p>
    <w:p w14:paraId="017C52A5" w14:textId="6FBBDFFF" w:rsidR="00F36FE6" w:rsidRDefault="00F36FE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_Toc89676311 \h </w:instrText>
      </w:r>
      <w:r>
        <w:fldChar w:fldCharType="separate"/>
      </w:r>
      <w:r>
        <w:t>29</w:t>
      </w:r>
      <w:r>
        <w:fldChar w:fldCharType="end"/>
      </w:r>
    </w:p>
    <w:p w14:paraId="197B2510" w14:textId="6BDE5B57" w:rsidR="00F36FE6" w:rsidRDefault="00F36FE6">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_Toc89676312 \h </w:instrText>
      </w:r>
      <w:r>
        <w:fldChar w:fldCharType="separate"/>
      </w:r>
      <w:r>
        <w:t>29</w:t>
      </w:r>
      <w:r>
        <w:fldChar w:fldCharType="end"/>
      </w:r>
    </w:p>
    <w:p w14:paraId="2449953B" w14:textId="287076DB" w:rsidR="00F36FE6" w:rsidRDefault="00F36FE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_Toc89676313 \h </w:instrText>
      </w:r>
      <w:r>
        <w:fldChar w:fldCharType="separate"/>
      </w:r>
      <w:r>
        <w:t>30</w:t>
      </w:r>
      <w:r>
        <w:fldChar w:fldCharType="end"/>
      </w:r>
    </w:p>
    <w:p w14:paraId="35EEC32D" w14:textId="069AE60B" w:rsidR="00F36FE6" w:rsidRDefault="00F36FE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_Toc89676314 \h </w:instrText>
      </w:r>
      <w:r>
        <w:fldChar w:fldCharType="separate"/>
      </w:r>
      <w:r>
        <w:t>30</w:t>
      </w:r>
      <w:r>
        <w:fldChar w:fldCharType="end"/>
      </w:r>
    </w:p>
    <w:p w14:paraId="23C2632A" w14:textId="3BC7D442" w:rsidR="00F36FE6" w:rsidRDefault="00F36FE6">
      <w:pPr>
        <w:pStyle w:val="TOC4"/>
        <w:rPr>
          <w:rFonts w:asciiTheme="minorHAnsi" w:eastAsiaTheme="minorEastAsia" w:hAnsiTheme="minorHAnsi" w:cstheme="minorBidi"/>
          <w:sz w:val="22"/>
          <w:szCs w:val="22"/>
          <w:lang w:eastAsia="en-GB"/>
        </w:rPr>
      </w:pPr>
      <w:r w:rsidRPr="0003623A">
        <w:rPr>
          <w:lang w:val="en-US"/>
        </w:rPr>
        <w:t>6.1.6.2</w:t>
      </w:r>
      <w:r>
        <w:rPr>
          <w:rFonts w:asciiTheme="minorHAnsi" w:eastAsiaTheme="minorEastAsia" w:hAnsiTheme="minorHAnsi" w:cstheme="minorBidi"/>
          <w:sz w:val="22"/>
          <w:szCs w:val="22"/>
          <w:lang w:eastAsia="en-GB"/>
        </w:rPr>
        <w:tab/>
      </w:r>
      <w:r w:rsidRPr="0003623A">
        <w:rPr>
          <w:lang w:val="en-US"/>
        </w:rPr>
        <w:t>Structured data types</w:t>
      </w:r>
      <w:r>
        <w:tab/>
      </w:r>
      <w:r>
        <w:fldChar w:fldCharType="begin" w:fldLock="1"/>
      </w:r>
      <w:r>
        <w:instrText xml:space="preserve"> PAGEREF _Toc89676315 \h </w:instrText>
      </w:r>
      <w:r>
        <w:fldChar w:fldCharType="separate"/>
      </w:r>
      <w:r>
        <w:t>31</w:t>
      </w:r>
      <w:r>
        <w:fldChar w:fldCharType="end"/>
      </w:r>
    </w:p>
    <w:p w14:paraId="7362FAE7" w14:textId="73C3D750" w:rsidR="00F36FE6" w:rsidRDefault="00F36FE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_Toc89676316 \h </w:instrText>
      </w:r>
      <w:r>
        <w:fldChar w:fldCharType="separate"/>
      </w:r>
      <w:r>
        <w:t>31</w:t>
      </w:r>
      <w:r>
        <w:fldChar w:fldCharType="end"/>
      </w:r>
    </w:p>
    <w:p w14:paraId="3740560C" w14:textId="2DC3BC22" w:rsidR="00F36FE6" w:rsidRDefault="00F36FE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_Toc89676317 \h </w:instrText>
      </w:r>
      <w:r>
        <w:fldChar w:fldCharType="separate"/>
      </w:r>
      <w:r>
        <w:t>31</w:t>
      </w:r>
      <w:r>
        <w:fldChar w:fldCharType="end"/>
      </w:r>
    </w:p>
    <w:p w14:paraId="3A31D404" w14:textId="2903BF4E" w:rsidR="00F36FE6" w:rsidRDefault="00F36FE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_Toc89676318 \h </w:instrText>
      </w:r>
      <w:r>
        <w:fldChar w:fldCharType="separate"/>
      </w:r>
      <w:r>
        <w:t>31</w:t>
      </w:r>
      <w:r>
        <w:fldChar w:fldCharType="end"/>
      </w:r>
    </w:p>
    <w:p w14:paraId="249F6623" w14:textId="3EFC2DFE" w:rsidR="00F36FE6" w:rsidRDefault="00F36FE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_Toc89676319 \h </w:instrText>
      </w:r>
      <w:r>
        <w:fldChar w:fldCharType="separate"/>
      </w:r>
      <w:r>
        <w:t>32</w:t>
      </w:r>
      <w:r>
        <w:fldChar w:fldCharType="end"/>
      </w:r>
    </w:p>
    <w:p w14:paraId="121E0789" w14:textId="3441D1BA" w:rsidR="00F36FE6" w:rsidRDefault="00F36FE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_Toc89676320 \h </w:instrText>
      </w:r>
      <w:r>
        <w:fldChar w:fldCharType="separate"/>
      </w:r>
      <w:r>
        <w:t>32</w:t>
      </w:r>
      <w:r>
        <w:fldChar w:fldCharType="end"/>
      </w:r>
    </w:p>
    <w:p w14:paraId="2513DCCD" w14:textId="7D682699" w:rsidR="00F36FE6" w:rsidRDefault="00F36FE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_Toc89676321 \h </w:instrText>
      </w:r>
      <w:r>
        <w:fldChar w:fldCharType="separate"/>
      </w:r>
      <w:r>
        <w:t>33</w:t>
      </w:r>
      <w:r>
        <w:fldChar w:fldCharType="end"/>
      </w:r>
    </w:p>
    <w:p w14:paraId="060A69A3" w14:textId="6B309AFF" w:rsidR="00F36FE6" w:rsidRDefault="00F36FE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_Toc89676322 \h </w:instrText>
      </w:r>
      <w:r>
        <w:fldChar w:fldCharType="separate"/>
      </w:r>
      <w:r>
        <w:t>33</w:t>
      </w:r>
      <w:r>
        <w:fldChar w:fldCharType="end"/>
      </w:r>
    </w:p>
    <w:p w14:paraId="5883386D" w14:textId="0AADC1CA" w:rsidR="00F36FE6" w:rsidRDefault="00F36FE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_Toc89676323 \h </w:instrText>
      </w:r>
      <w:r>
        <w:fldChar w:fldCharType="separate"/>
      </w:r>
      <w:r>
        <w:t>33</w:t>
      </w:r>
      <w:r>
        <w:fldChar w:fldCharType="end"/>
      </w:r>
    </w:p>
    <w:p w14:paraId="3D189FDD" w14:textId="738EF1C2" w:rsidR="00F36FE6" w:rsidRDefault="00F36FE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_Toc89676324 \h </w:instrText>
      </w:r>
      <w:r>
        <w:fldChar w:fldCharType="separate"/>
      </w:r>
      <w:r>
        <w:t>34</w:t>
      </w:r>
      <w:r>
        <w:fldChar w:fldCharType="end"/>
      </w:r>
    </w:p>
    <w:p w14:paraId="74B9BB32" w14:textId="3BEC7163" w:rsidR="00F36FE6" w:rsidRDefault="00F36FE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_Toc89676325 \h </w:instrText>
      </w:r>
      <w:r>
        <w:fldChar w:fldCharType="separate"/>
      </w:r>
      <w:r>
        <w:t>34</w:t>
      </w:r>
      <w:r>
        <w:fldChar w:fldCharType="end"/>
      </w:r>
    </w:p>
    <w:p w14:paraId="144F6C2C" w14:textId="1F75B235" w:rsidR="00F36FE6" w:rsidRDefault="00F36FE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_Toc89676326 \h </w:instrText>
      </w:r>
      <w:r>
        <w:fldChar w:fldCharType="separate"/>
      </w:r>
      <w:r>
        <w:t>34</w:t>
      </w:r>
      <w:r>
        <w:fldChar w:fldCharType="end"/>
      </w:r>
    </w:p>
    <w:p w14:paraId="45F582F7" w14:textId="2EDAC067" w:rsidR="00F36FE6" w:rsidRDefault="00F36FE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_Toc89676327 \h </w:instrText>
      </w:r>
      <w:r>
        <w:fldChar w:fldCharType="separate"/>
      </w:r>
      <w:r>
        <w:t>35</w:t>
      </w:r>
      <w:r>
        <w:fldChar w:fldCharType="end"/>
      </w:r>
    </w:p>
    <w:p w14:paraId="76AE134C" w14:textId="60EB0E1D" w:rsidR="00F36FE6" w:rsidRDefault="00F36FE6">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_Toc89676328 \h </w:instrText>
      </w:r>
      <w:r>
        <w:fldChar w:fldCharType="separate"/>
      </w:r>
      <w:r>
        <w:t>35</w:t>
      </w:r>
      <w:r>
        <w:fldChar w:fldCharType="end"/>
      </w:r>
    </w:p>
    <w:p w14:paraId="0F273516" w14:textId="1D939769" w:rsidR="00F36FE6" w:rsidRDefault="00F36FE6">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_Toc89676329 \h </w:instrText>
      </w:r>
      <w:r>
        <w:fldChar w:fldCharType="separate"/>
      </w:r>
      <w:r>
        <w:t>35</w:t>
      </w:r>
      <w:r>
        <w:fldChar w:fldCharType="end"/>
      </w:r>
    </w:p>
    <w:p w14:paraId="6E2C44D0" w14:textId="6499FD5F" w:rsidR="00F36FE6" w:rsidRDefault="00F36FE6">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fldLock="1"/>
      </w:r>
      <w:r>
        <w:instrText xml:space="preserve"> PAGEREF _Toc89676330 \h </w:instrText>
      </w:r>
      <w:r>
        <w:fldChar w:fldCharType="separate"/>
      </w:r>
      <w:r>
        <w:t>35</w:t>
      </w:r>
      <w:r>
        <w:fldChar w:fldCharType="end"/>
      </w:r>
    </w:p>
    <w:p w14:paraId="3358C5C4" w14:textId="578FB0CA" w:rsidR="00F36FE6" w:rsidRDefault="00F36FE6">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fldLock="1"/>
      </w:r>
      <w:r>
        <w:instrText xml:space="preserve"> PAGEREF _Toc89676331 \h </w:instrText>
      </w:r>
      <w:r>
        <w:fldChar w:fldCharType="separate"/>
      </w:r>
      <w:r>
        <w:t>36</w:t>
      </w:r>
      <w:r>
        <w:fldChar w:fldCharType="end"/>
      </w:r>
    </w:p>
    <w:p w14:paraId="6FA7C0C0" w14:textId="2117C415" w:rsidR="00F36FE6" w:rsidRDefault="00F36FE6">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fldLock="1"/>
      </w:r>
      <w:r>
        <w:instrText xml:space="preserve"> PAGEREF _Toc89676332 \h </w:instrText>
      </w:r>
      <w:r>
        <w:fldChar w:fldCharType="separate"/>
      </w:r>
      <w:r>
        <w:t>36</w:t>
      </w:r>
      <w:r>
        <w:fldChar w:fldCharType="end"/>
      </w:r>
    </w:p>
    <w:p w14:paraId="119A69B5" w14:textId="14C73939" w:rsidR="00F36FE6" w:rsidRDefault="00F36FE6">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fldLock="1"/>
      </w:r>
      <w:r>
        <w:instrText xml:space="preserve"> PAGEREF _Toc89676333 \h </w:instrText>
      </w:r>
      <w:r>
        <w:fldChar w:fldCharType="separate"/>
      </w:r>
      <w:r>
        <w:t>36</w:t>
      </w:r>
      <w:r>
        <w:fldChar w:fldCharType="end"/>
      </w:r>
    </w:p>
    <w:p w14:paraId="6BD60437" w14:textId="73E08A72" w:rsidR="00F36FE6" w:rsidRDefault="00F36FE6">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fldLock="1"/>
      </w:r>
      <w:r>
        <w:instrText xml:space="preserve"> PAGEREF _Toc89676334 \h </w:instrText>
      </w:r>
      <w:r>
        <w:fldChar w:fldCharType="separate"/>
      </w:r>
      <w:r>
        <w:t>36</w:t>
      </w:r>
      <w:r>
        <w:fldChar w:fldCharType="end"/>
      </w:r>
    </w:p>
    <w:p w14:paraId="0C6CAC6B" w14:textId="266C25E5" w:rsidR="00F36FE6" w:rsidRDefault="00F36FE6">
      <w:pPr>
        <w:pStyle w:val="TOC4"/>
        <w:rPr>
          <w:rFonts w:asciiTheme="minorHAnsi" w:eastAsiaTheme="minorEastAsia" w:hAnsiTheme="minorHAnsi" w:cstheme="minorBidi"/>
          <w:sz w:val="22"/>
          <w:szCs w:val="22"/>
          <w:lang w:eastAsia="en-GB"/>
        </w:rPr>
      </w:pPr>
      <w:r w:rsidRPr="0003623A">
        <w:rPr>
          <w:lang w:val="en-US"/>
        </w:rPr>
        <w:t>6.1.6.3</w:t>
      </w:r>
      <w:r>
        <w:rPr>
          <w:rFonts w:asciiTheme="minorHAnsi" w:eastAsiaTheme="minorEastAsia" w:hAnsiTheme="minorHAnsi" w:cstheme="minorBidi"/>
          <w:sz w:val="22"/>
          <w:szCs w:val="22"/>
          <w:lang w:eastAsia="en-GB"/>
        </w:rPr>
        <w:tab/>
      </w:r>
      <w:r w:rsidRPr="0003623A">
        <w:rPr>
          <w:lang w:val="en-US"/>
        </w:rPr>
        <w:t>Simple data types and enumerations</w:t>
      </w:r>
      <w:r>
        <w:tab/>
      </w:r>
      <w:r>
        <w:fldChar w:fldCharType="begin" w:fldLock="1"/>
      </w:r>
      <w:r>
        <w:instrText xml:space="preserve"> PAGEREF _Toc89676335 \h </w:instrText>
      </w:r>
      <w:r>
        <w:fldChar w:fldCharType="separate"/>
      </w:r>
      <w:r>
        <w:t>37</w:t>
      </w:r>
      <w:r>
        <w:fldChar w:fldCharType="end"/>
      </w:r>
    </w:p>
    <w:p w14:paraId="401F30DB" w14:textId="5AC15B4C" w:rsidR="00F36FE6" w:rsidRDefault="00F36FE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_Toc89676336 \h </w:instrText>
      </w:r>
      <w:r>
        <w:fldChar w:fldCharType="separate"/>
      </w:r>
      <w:r>
        <w:t>37</w:t>
      </w:r>
      <w:r>
        <w:fldChar w:fldCharType="end"/>
      </w:r>
    </w:p>
    <w:p w14:paraId="07A20CF1" w14:textId="253F71EB" w:rsidR="00F36FE6" w:rsidRDefault="00F36FE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_Toc89676337 \h </w:instrText>
      </w:r>
      <w:r>
        <w:fldChar w:fldCharType="separate"/>
      </w:r>
      <w:r>
        <w:t>37</w:t>
      </w:r>
      <w:r>
        <w:fldChar w:fldCharType="end"/>
      </w:r>
    </w:p>
    <w:p w14:paraId="6ED722AF" w14:textId="15E1BCE6" w:rsidR="00F36FE6" w:rsidRDefault="00F36FE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_Toc89676338 \h </w:instrText>
      </w:r>
      <w:r>
        <w:fldChar w:fldCharType="separate"/>
      </w:r>
      <w:r>
        <w:t>37</w:t>
      </w:r>
      <w:r>
        <w:fldChar w:fldCharType="end"/>
      </w:r>
    </w:p>
    <w:p w14:paraId="4E5A8910" w14:textId="40C7D161" w:rsidR="00F36FE6" w:rsidRDefault="00F36FE6">
      <w:pPr>
        <w:pStyle w:val="TOC4"/>
        <w:rPr>
          <w:rFonts w:asciiTheme="minorHAnsi" w:eastAsiaTheme="minorEastAsia" w:hAnsiTheme="minorHAnsi" w:cstheme="minorBidi"/>
          <w:sz w:val="22"/>
          <w:szCs w:val="22"/>
          <w:lang w:eastAsia="en-GB"/>
        </w:rPr>
      </w:pPr>
      <w:r w:rsidRPr="0003623A">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_Toc89676339 \h </w:instrText>
      </w:r>
      <w:r>
        <w:fldChar w:fldCharType="separate"/>
      </w:r>
      <w:r>
        <w:t>37</w:t>
      </w:r>
      <w:r>
        <w:fldChar w:fldCharType="end"/>
      </w:r>
    </w:p>
    <w:p w14:paraId="0248FD76" w14:textId="2B26E941" w:rsidR="00F36FE6" w:rsidRDefault="00F36FE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_Toc89676340 \h </w:instrText>
      </w:r>
      <w:r>
        <w:fldChar w:fldCharType="separate"/>
      </w:r>
      <w:r>
        <w:t>37</w:t>
      </w:r>
      <w:r>
        <w:fldChar w:fldCharType="end"/>
      </w:r>
    </w:p>
    <w:p w14:paraId="453058C1" w14:textId="6ABC7A9D" w:rsidR="00F36FE6" w:rsidRDefault="00F36FE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_Toc89676341 \h </w:instrText>
      </w:r>
      <w:r>
        <w:fldChar w:fldCharType="separate"/>
      </w:r>
      <w:r>
        <w:t>37</w:t>
      </w:r>
      <w:r>
        <w:fldChar w:fldCharType="end"/>
      </w:r>
    </w:p>
    <w:p w14:paraId="6AC9C97E" w14:textId="5AF4B714" w:rsidR="00F36FE6" w:rsidRDefault="00F36FE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_Toc89676342 \h </w:instrText>
      </w:r>
      <w:r>
        <w:fldChar w:fldCharType="separate"/>
      </w:r>
      <w:r>
        <w:t>37</w:t>
      </w:r>
      <w:r>
        <w:fldChar w:fldCharType="end"/>
      </w:r>
    </w:p>
    <w:p w14:paraId="5A43CE66" w14:textId="2D2001AA" w:rsidR="00F36FE6" w:rsidRDefault="00F36FE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_Toc89676343 \h </w:instrText>
      </w:r>
      <w:r>
        <w:fldChar w:fldCharType="separate"/>
      </w:r>
      <w:r>
        <w:t>38</w:t>
      </w:r>
      <w:r>
        <w:fldChar w:fldCharType="end"/>
      </w:r>
    </w:p>
    <w:p w14:paraId="765200FC" w14:textId="4583F35B" w:rsidR="00F36FE6" w:rsidRDefault="00F36FE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_Toc89676344 \h </w:instrText>
      </w:r>
      <w:r>
        <w:fldChar w:fldCharType="separate"/>
      </w:r>
      <w:r>
        <w:t>38</w:t>
      </w:r>
      <w:r>
        <w:fldChar w:fldCharType="end"/>
      </w:r>
    </w:p>
    <w:p w14:paraId="42FCACE5" w14:textId="2F758C5C" w:rsidR="00F36FE6" w:rsidRDefault="00F36FE6">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_Toc89676345 \h </w:instrText>
      </w:r>
      <w:r>
        <w:fldChar w:fldCharType="separate"/>
      </w:r>
      <w:r>
        <w:t>38</w:t>
      </w:r>
      <w:r>
        <w:fldChar w:fldCharType="end"/>
      </w:r>
    </w:p>
    <w:p w14:paraId="7281B603" w14:textId="7175AAD6" w:rsidR="00F36FE6" w:rsidRDefault="00F36FE6">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_Toc89676346 \h </w:instrText>
      </w:r>
      <w:r>
        <w:fldChar w:fldCharType="separate"/>
      </w:r>
      <w:r>
        <w:t>38</w:t>
      </w:r>
      <w:r>
        <w:fldChar w:fldCharType="end"/>
      </w:r>
    </w:p>
    <w:p w14:paraId="753095B6" w14:textId="041F0B7E" w:rsidR="00F36FE6" w:rsidRDefault="00F36F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_Toc89676347 \h </w:instrText>
      </w:r>
      <w:r>
        <w:fldChar w:fldCharType="separate"/>
      </w:r>
      <w:r>
        <w:t>39</w:t>
      </w:r>
      <w:r>
        <w:fldChar w:fldCharType="end"/>
      </w:r>
    </w:p>
    <w:p w14:paraId="63EC5470" w14:textId="07C2049F" w:rsidR="00F36FE6" w:rsidRDefault="00F36FE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_Toc89676348 \h </w:instrText>
      </w:r>
      <w:r>
        <w:fldChar w:fldCharType="separate"/>
      </w:r>
      <w:r>
        <w:t>39</w:t>
      </w:r>
      <w:r>
        <w:fldChar w:fldCharType="end"/>
      </w:r>
    </w:p>
    <w:p w14:paraId="7C70271F" w14:textId="75E9EE61" w:rsidR="00F36FE6" w:rsidRDefault="00F36F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_Toc89676349 \h </w:instrText>
      </w:r>
      <w:r>
        <w:fldChar w:fldCharType="separate"/>
      </w:r>
      <w:r>
        <w:t>39</w:t>
      </w:r>
      <w:r>
        <w:fldChar w:fldCharType="end"/>
      </w:r>
    </w:p>
    <w:p w14:paraId="7599D9AD" w14:textId="5D4A0EBE" w:rsidR="00F36FE6" w:rsidRDefault="00F36F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_Toc89676350 \h </w:instrText>
      </w:r>
      <w:r>
        <w:fldChar w:fldCharType="separate"/>
      </w:r>
      <w:r>
        <w:t>39</w:t>
      </w:r>
      <w:r>
        <w:fldChar w:fldCharType="end"/>
      </w:r>
    </w:p>
    <w:p w14:paraId="2A40C726" w14:textId="5D52F8EB" w:rsidR="00F36FE6" w:rsidRDefault="00F36F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_Toc89676351 \h </w:instrText>
      </w:r>
      <w:r>
        <w:fldChar w:fldCharType="separate"/>
      </w:r>
      <w:r>
        <w:t>39</w:t>
      </w:r>
      <w:r>
        <w:fldChar w:fldCharType="end"/>
      </w:r>
    </w:p>
    <w:p w14:paraId="1224B5AE" w14:textId="16BEA5A8" w:rsidR="00F36FE6" w:rsidRDefault="00F36FE6">
      <w:pPr>
        <w:pStyle w:val="TOC5"/>
        <w:rPr>
          <w:rFonts w:asciiTheme="minorHAnsi" w:eastAsiaTheme="minorEastAsia" w:hAnsiTheme="minorHAnsi" w:cstheme="minorBidi"/>
          <w:sz w:val="22"/>
          <w:szCs w:val="22"/>
          <w:lang w:eastAsia="en-GB"/>
        </w:rPr>
      </w:pPr>
      <w:r>
        <w:lastRenderedPageBreak/>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_Toc89676352 \h </w:instrText>
      </w:r>
      <w:r>
        <w:fldChar w:fldCharType="separate"/>
      </w:r>
      <w:r>
        <w:t>39</w:t>
      </w:r>
      <w:r>
        <w:fldChar w:fldCharType="end"/>
      </w:r>
    </w:p>
    <w:p w14:paraId="255A8285" w14:textId="19857DC7" w:rsidR="00F36FE6" w:rsidRDefault="00F36FE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_Toc89676353 \h </w:instrText>
      </w:r>
      <w:r>
        <w:fldChar w:fldCharType="separate"/>
      </w:r>
      <w:r>
        <w:t>39</w:t>
      </w:r>
      <w:r>
        <w:fldChar w:fldCharType="end"/>
      </w:r>
    </w:p>
    <w:p w14:paraId="1C4DE589" w14:textId="0F7CB0A9" w:rsidR="00F36FE6" w:rsidRDefault="00F36F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_Toc89676354 \h </w:instrText>
      </w:r>
      <w:r>
        <w:fldChar w:fldCharType="separate"/>
      </w:r>
      <w:r>
        <w:t>39</w:t>
      </w:r>
      <w:r>
        <w:fldChar w:fldCharType="end"/>
      </w:r>
    </w:p>
    <w:p w14:paraId="736B7B9A" w14:textId="3F4AB261" w:rsidR="00F36FE6" w:rsidRDefault="00F36FE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_Toc89676355 \h </w:instrText>
      </w:r>
      <w:r>
        <w:fldChar w:fldCharType="separate"/>
      </w:r>
      <w:r>
        <w:t>40</w:t>
      </w:r>
      <w:r>
        <w:fldChar w:fldCharType="end"/>
      </w:r>
    </w:p>
    <w:p w14:paraId="7D71C40B" w14:textId="19086BA6" w:rsidR="00F36FE6" w:rsidRDefault="00F36F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_Toc89676356 \h </w:instrText>
      </w:r>
      <w:r>
        <w:fldChar w:fldCharType="separate"/>
      </w:r>
      <w:r>
        <w:t>40</w:t>
      </w:r>
      <w:r>
        <w:fldChar w:fldCharType="end"/>
      </w:r>
    </w:p>
    <w:p w14:paraId="107AD901" w14:textId="387F9D41" w:rsidR="00F36FE6" w:rsidRDefault="00F36F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_Toc89676357 \h </w:instrText>
      </w:r>
      <w:r>
        <w:fldChar w:fldCharType="separate"/>
      </w:r>
      <w:r>
        <w:t>40</w:t>
      </w:r>
      <w:r>
        <w:fldChar w:fldCharType="end"/>
      </w:r>
    </w:p>
    <w:p w14:paraId="53E3AA58" w14:textId="79C9650C" w:rsidR="00F36FE6" w:rsidRDefault="00F36FE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_Toc89676358 \h </w:instrText>
      </w:r>
      <w:r>
        <w:fldChar w:fldCharType="separate"/>
      </w:r>
      <w:r>
        <w:t>40</w:t>
      </w:r>
      <w:r>
        <w:fldChar w:fldCharType="end"/>
      </w:r>
    </w:p>
    <w:p w14:paraId="600AC789" w14:textId="6A26AB4C" w:rsidR="00F36FE6" w:rsidRDefault="00F36FE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_Toc89676359 \h </w:instrText>
      </w:r>
      <w:r>
        <w:fldChar w:fldCharType="separate"/>
      </w:r>
      <w:r>
        <w:t>40</w:t>
      </w:r>
      <w:r>
        <w:fldChar w:fldCharType="end"/>
      </w:r>
    </w:p>
    <w:p w14:paraId="1895BD3F" w14:textId="0F0A3FA6" w:rsidR="00F36FE6" w:rsidRDefault="00F36FE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_Toc89676360 \h </w:instrText>
      </w:r>
      <w:r>
        <w:fldChar w:fldCharType="separate"/>
      </w:r>
      <w:r>
        <w:t>41</w:t>
      </w:r>
      <w:r>
        <w:fldChar w:fldCharType="end"/>
      </w:r>
    </w:p>
    <w:p w14:paraId="4389D1A2" w14:textId="1917D633" w:rsidR="00F36FE6" w:rsidRDefault="00F36FE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_Toc89676361 \h </w:instrText>
      </w:r>
      <w:r>
        <w:fldChar w:fldCharType="separate"/>
      </w:r>
      <w:r>
        <w:t>41</w:t>
      </w:r>
      <w:r>
        <w:fldChar w:fldCharType="end"/>
      </w:r>
    </w:p>
    <w:p w14:paraId="193C1317" w14:textId="3447DB1A" w:rsidR="00F36FE6" w:rsidRDefault="00F36FE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_Toc89676362 \h </w:instrText>
      </w:r>
      <w:r>
        <w:fldChar w:fldCharType="separate"/>
      </w:r>
      <w:r>
        <w:t>42</w:t>
      </w:r>
      <w:r>
        <w:fldChar w:fldCharType="end"/>
      </w:r>
    </w:p>
    <w:p w14:paraId="30B507AA" w14:textId="7082E238" w:rsidR="00F36FE6" w:rsidRDefault="00F36FE6">
      <w:pPr>
        <w:pStyle w:val="TOC6"/>
        <w:rPr>
          <w:rFonts w:asciiTheme="minorHAnsi" w:eastAsiaTheme="minorEastAsia" w:hAnsiTheme="minorHAnsi" w:cstheme="minorBidi"/>
          <w:sz w:val="22"/>
          <w:szCs w:val="22"/>
          <w:lang w:eastAsia="en-GB"/>
        </w:rPr>
      </w:pPr>
      <w:r>
        <w:t>6.2.3.2.3.3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_Toc89676363 \h </w:instrText>
      </w:r>
      <w:r>
        <w:fldChar w:fldCharType="separate"/>
      </w:r>
      <w:r>
        <w:t>43</w:t>
      </w:r>
      <w:r>
        <w:fldChar w:fldCharType="end"/>
      </w:r>
    </w:p>
    <w:p w14:paraId="2BF3C1FA" w14:textId="068EC4A3" w:rsidR="00F36FE6" w:rsidRDefault="00F36FE6">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_Toc89676364 \h </w:instrText>
      </w:r>
      <w:r>
        <w:fldChar w:fldCharType="separate"/>
      </w:r>
      <w:r>
        <w:t>45</w:t>
      </w:r>
      <w:r>
        <w:fldChar w:fldCharType="end"/>
      </w:r>
    </w:p>
    <w:p w14:paraId="416556A8" w14:textId="7307FC5F" w:rsidR="00F36FE6" w:rsidRDefault="00F36FE6">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_Toc89676365 \h </w:instrText>
      </w:r>
      <w:r>
        <w:fldChar w:fldCharType="separate"/>
      </w:r>
      <w:r>
        <w:t>45</w:t>
      </w:r>
      <w:r>
        <w:fldChar w:fldCharType="end"/>
      </w:r>
    </w:p>
    <w:p w14:paraId="67BA45C4" w14:textId="3A88FBE5" w:rsidR="00F36FE6" w:rsidRDefault="00F36FE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_Toc89676366 \h </w:instrText>
      </w:r>
      <w:r>
        <w:fldChar w:fldCharType="separate"/>
      </w:r>
      <w:r>
        <w:t>45</w:t>
      </w:r>
      <w:r>
        <w:fldChar w:fldCharType="end"/>
      </w:r>
    </w:p>
    <w:p w14:paraId="70136F21" w14:textId="0E529731" w:rsidR="00F36FE6" w:rsidRDefault="00F36F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_Toc89676367 \h </w:instrText>
      </w:r>
      <w:r>
        <w:fldChar w:fldCharType="separate"/>
      </w:r>
      <w:r>
        <w:t>45</w:t>
      </w:r>
      <w:r>
        <w:fldChar w:fldCharType="end"/>
      </w:r>
    </w:p>
    <w:p w14:paraId="349B39A7" w14:textId="7491E2B9" w:rsidR="00F36FE6" w:rsidRDefault="00F36F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_Toc89676368 \h </w:instrText>
      </w:r>
      <w:r>
        <w:fldChar w:fldCharType="separate"/>
      </w:r>
      <w:r>
        <w:t>45</w:t>
      </w:r>
      <w:r>
        <w:fldChar w:fldCharType="end"/>
      </w:r>
    </w:p>
    <w:p w14:paraId="41FF8E77" w14:textId="6A412BAF" w:rsidR="00F36FE6" w:rsidRDefault="00F36FE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_Toc89676369 \h </w:instrText>
      </w:r>
      <w:r>
        <w:fldChar w:fldCharType="separate"/>
      </w:r>
      <w:r>
        <w:t>45</w:t>
      </w:r>
      <w:r>
        <w:fldChar w:fldCharType="end"/>
      </w:r>
    </w:p>
    <w:p w14:paraId="04093A0F" w14:textId="7FDEFD95" w:rsidR="00F36FE6" w:rsidRDefault="00F36FE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_Toc89676370 \h </w:instrText>
      </w:r>
      <w:r>
        <w:fldChar w:fldCharType="separate"/>
      </w:r>
      <w:r>
        <w:t>45</w:t>
      </w:r>
      <w:r>
        <w:fldChar w:fldCharType="end"/>
      </w:r>
    </w:p>
    <w:p w14:paraId="71050838" w14:textId="21B677A8" w:rsidR="00F36FE6" w:rsidRDefault="00F36FE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_Toc89676371 \h </w:instrText>
      </w:r>
      <w:r>
        <w:fldChar w:fldCharType="separate"/>
      </w:r>
      <w:r>
        <w:t>45</w:t>
      </w:r>
      <w:r>
        <w:fldChar w:fldCharType="end"/>
      </w:r>
    </w:p>
    <w:p w14:paraId="69194414" w14:textId="42D50A9C" w:rsidR="00F36FE6" w:rsidRDefault="00F36FE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_Toc89676372 \h </w:instrText>
      </w:r>
      <w:r>
        <w:fldChar w:fldCharType="separate"/>
      </w:r>
      <w:r>
        <w:t>46</w:t>
      </w:r>
      <w:r>
        <w:fldChar w:fldCharType="end"/>
      </w:r>
    </w:p>
    <w:p w14:paraId="0955974C" w14:textId="601BC057" w:rsidR="00F36FE6" w:rsidRDefault="00F36FE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_Toc89676373 \h </w:instrText>
      </w:r>
      <w:r>
        <w:fldChar w:fldCharType="separate"/>
      </w:r>
      <w:r>
        <w:t>46</w:t>
      </w:r>
      <w:r>
        <w:fldChar w:fldCharType="end"/>
      </w:r>
    </w:p>
    <w:p w14:paraId="339A04E5" w14:textId="5B18AACD" w:rsidR="00F36FE6" w:rsidRDefault="00F36FE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_Toc89676374 \h </w:instrText>
      </w:r>
      <w:r>
        <w:fldChar w:fldCharType="separate"/>
      </w:r>
      <w:r>
        <w:t>46</w:t>
      </w:r>
      <w:r>
        <w:fldChar w:fldCharType="end"/>
      </w:r>
    </w:p>
    <w:p w14:paraId="36BA8734" w14:textId="025B97C4" w:rsidR="00F36FE6" w:rsidRDefault="00F36FE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_Toc89676375 \h </w:instrText>
      </w:r>
      <w:r>
        <w:fldChar w:fldCharType="separate"/>
      </w:r>
      <w:r>
        <w:t>46</w:t>
      </w:r>
      <w:r>
        <w:fldChar w:fldCharType="end"/>
      </w:r>
    </w:p>
    <w:p w14:paraId="2CE1B0B5" w14:textId="1CB22AC1" w:rsidR="00F36FE6" w:rsidRDefault="00F36FE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_Toc89676376 \h </w:instrText>
      </w:r>
      <w:r>
        <w:fldChar w:fldCharType="separate"/>
      </w:r>
      <w:r>
        <w:t>46</w:t>
      </w:r>
      <w:r>
        <w:fldChar w:fldCharType="end"/>
      </w:r>
    </w:p>
    <w:p w14:paraId="6944C8EC" w14:textId="022A9608" w:rsidR="00F36FE6" w:rsidRDefault="00F36FE6">
      <w:pPr>
        <w:pStyle w:val="TOC4"/>
        <w:rPr>
          <w:rFonts w:asciiTheme="minorHAnsi" w:eastAsiaTheme="minorEastAsia" w:hAnsiTheme="minorHAnsi" w:cstheme="minorBidi"/>
          <w:sz w:val="22"/>
          <w:szCs w:val="22"/>
          <w:lang w:eastAsia="en-GB"/>
        </w:rPr>
      </w:pPr>
      <w:r w:rsidRPr="0003623A">
        <w:rPr>
          <w:lang w:val="en-US"/>
        </w:rPr>
        <w:t>6.2.6.2</w:t>
      </w:r>
      <w:r>
        <w:rPr>
          <w:rFonts w:asciiTheme="minorHAnsi" w:eastAsiaTheme="minorEastAsia" w:hAnsiTheme="minorHAnsi" w:cstheme="minorBidi"/>
          <w:sz w:val="22"/>
          <w:szCs w:val="22"/>
          <w:lang w:eastAsia="en-GB"/>
        </w:rPr>
        <w:tab/>
      </w:r>
      <w:r w:rsidRPr="0003623A">
        <w:rPr>
          <w:lang w:val="en-US"/>
        </w:rPr>
        <w:t>Structured data types</w:t>
      </w:r>
      <w:r>
        <w:tab/>
      </w:r>
      <w:r>
        <w:fldChar w:fldCharType="begin" w:fldLock="1"/>
      </w:r>
      <w:r>
        <w:instrText xml:space="preserve"> PAGEREF _Toc89676377 \h </w:instrText>
      </w:r>
      <w:r>
        <w:fldChar w:fldCharType="separate"/>
      </w:r>
      <w:r>
        <w:t>47</w:t>
      </w:r>
      <w:r>
        <w:fldChar w:fldCharType="end"/>
      </w:r>
    </w:p>
    <w:p w14:paraId="0EDCF648" w14:textId="7A7D8A2D" w:rsidR="00F36FE6" w:rsidRDefault="00F36FE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_Toc89676378 \h </w:instrText>
      </w:r>
      <w:r>
        <w:fldChar w:fldCharType="separate"/>
      </w:r>
      <w:r>
        <w:t>47</w:t>
      </w:r>
      <w:r>
        <w:fldChar w:fldCharType="end"/>
      </w:r>
    </w:p>
    <w:p w14:paraId="4DE0D4E3" w14:textId="6E05FB4E" w:rsidR="00F36FE6" w:rsidRDefault="00F36FE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_Toc89676379 \h </w:instrText>
      </w:r>
      <w:r>
        <w:fldChar w:fldCharType="separate"/>
      </w:r>
      <w:r>
        <w:t>47</w:t>
      </w:r>
      <w:r>
        <w:fldChar w:fldCharType="end"/>
      </w:r>
    </w:p>
    <w:p w14:paraId="4553F32A" w14:textId="69779810" w:rsidR="00F36FE6" w:rsidRDefault="00F36FE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_Toc89676380 \h </w:instrText>
      </w:r>
      <w:r>
        <w:fldChar w:fldCharType="separate"/>
      </w:r>
      <w:r>
        <w:t>47</w:t>
      </w:r>
      <w:r>
        <w:fldChar w:fldCharType="end"/>
      </w:r>
    </w:p>
    <w:p w14:paraId="40A45EE9" w14:textId="7C466256" w:rsidR="00F36FE6" w:rsidRDefault="00F36FE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_Toc89676381 \h </w:instrText>
      </w:r>
      <w:r>
        <w:fldChar w:fldCharType="separate"/>
      </w:r>
      <w:r>
        <w:t>48</w:t>
      </w:r>
      <w:r>
        <w:fldChar w:fldCharType="end"/>
      </w:r>
    </w:p>
    <w:p w14:paraId="7CD9E383" w14:textId="781CD1D5" w:rsidR="00F36FE6" w:rsidRDefault="00F36FE6">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_Toc89676382 \h </w:instrText>
      </w:r>
      <w:r>
        <w:fldChar w:fldCharType="separate"/>
      </w:r>
      <w:r>
        <w:t>48</w:t>
      </w:r>
      <w:r>
        <w:fldChar w:fldCharType="end"/>
      </w:r>
    </w:p>
    <w:p w14:paraId="4DFA14BF" w14:textId="7CF0A4A9" w:rsidR="00F36FE6" w:rsidRDefault="00F36FE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_Toc89676383 \h </w:instrText>
      </w:r>
      <w:r>
        <w:fldChar w:fldCharType="separate"/>
      </w:r>
      <w:r>
        <w:t>49</w:t>
      </w:r>
      <w:r>
        <w:fldChar w:fldCharType="end"/>
      </w:r>
    </w:p>
    <w:p w14:paraId="0DFABC7B" w14:textId="55FABD87" w:rsidR="00F36FE6" w:rsidRDefault="00F36FE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_Toc89676384 \h </w:instrText>
      </w:r>
      <w:r>
        <w:fldChar w:fldCharType="separate"/>
      </w:r>
      <w:r>
        <w:t>49</w:t>
      </w:r>
      <w:r>
        <w:fldChar w:fldCharType="end"/>
      </w:r>
    </w:p>
    <w:p w14:paraId="671D6D09" w14:textId="1134FF95" w:rsidR="00F36FE6" w:rsidRDefault="00F36FE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_Toc89676385 \h </w:instrText>
      </w:r>
      <w:r>
        <w:fldChar w:fldCharType="separate"/>
      </w:r>
      <w:r>
        <w:t>49</w:t>
      </w:r>
      <w:r>
        <w:fldChar w:fldCharType="end"/>
      </w:r>
    </w:p>
    <w:p w14:paraId="6EECCE81" w14:textId="16A1CDC9" w:rsidR="00F36FE6" w:rsidRDefault="00F36FE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_Toc89676386 \h </w:instrText>
      </w:r>
      <w:r>
        <w:fldChar w:fldCharType="separate"/>
      </w:r>
      <w:r>
        <w:t>49</w:t>
      </w:r>
      <w:r>
        <w:fldChar w:fldCharType="end"/>
      </w:r>
    </w:p>
    <w:p w14:paraId="0DBB1BB5" w14:textId="25640892" w:rsidR="00F36FE6" w:rsidRDefault="00F36FE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_Toc89676387 \h </w:instrText>
      </w:r>
      <w:r>
        <w:fldChar w:fldCharType="separate"/>
      </w:r>
      <w:r>
        <w:t>49</w:t>
      </w:r>
      <w:r>
        <w:fldChar w:fldCharType="end"/>
      </w:r>
    </w:p>
    <w:p w14:paraId="5E22B782" w14:textId="44575150" w:rsidR="00F36FE6" w:rsidRDefault="00F36FE6">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_Toc89676388 \h </w:instrText>
      </w:r>
      <w:r>
        <w:fldChar w:fldCharType="separate"/>
      </w:r>
      <w:r>
        <w:t>50</w:t>
      </w:r>
      <w:r>
        <w:fldChar w:fldCharType="end"/>
      </w:r>
    </w:p>
    <w:p w14:paraId="74E6DE60" w14:textId="08D20B2F" w:rsidR="00F36FE6" w:rsidRDefault="00F36FE6">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_Toc89676389 \h </w:instrText>
      </w:r>
      <w:r>
        <w:fldChar w:fldCharType="separate"/>
      </w:r>
      <w:r>
        <w:t>50</w:t>
      </w:r>
      <w:r>
        <w:fldChar w:fldCharType="end"/>
      </w:r>
    </w:p>
    <w:p w14:paraId="57EDF525" w14:textId="5493534A" w:rsidR="00F36FE6" w:rsidRDefault="00F36FE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_Toc89676390 \h </w:instrText>
      </w:r>
      <w:r>
        <w:fldChar w:fldCharType="separate"/>
      </w:r>
      <w:r>
        <w:t>51</w:t>
      </w:r>
      <w:r>
        <w:fldChar w:fldCharType="end"/>
      </w:r>
    </w:p>
    <w:p w14:paraId="5EE27869" w14:textId="0E08ED20" w:rsidR="00F36FE6" w:rsidRDefault="00F36FE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_Toc89676391 \h </w:instrText>
      </w:r>
      <w:r>
        <w:fldChar w:fldCharType="separate"/>
      </w:r>
      <w:r>
        <w:t>51</w:t>
      </w:r>
      <w:r>
        <w:fldChar w:fldCharType="end"/>
      </w:r>
    </w:p>
    <w:p w14:paraId="31324A88" w14:textId="0D89552B" w:rsidR="00F36FE6" w:rsidRDefault="00F36FE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_Toc89676392 \h </w:instrText>
      </w:r>
      <w:r>
        <w:fldChar w:fldCharType="separate"/>
      </w:r>
      <w:r>
        <w:t>51</w:t>
      </w:r>
      <w:r>
        <w:fldChar w:fldCharType="end"/>
      </w:r>
    </w:p>
    <w:p w14:paraId="71621CF1" w14:textId="48A5E9BA" w:rsidR="00F36FE6" w:rsidRDefault="00F36FE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_Toc89676393 \h </w:instrText>
      </w:r>
      <w:r>
        <w:fldChar w:fldCharType="separate"/>
      </w:r>
      <w:r>
        <w:t>59</w:t>
      </w:r>
      <w:r>
        <w:fldChar w:fldCharType="end"/>
      </w:r>
    </w:p>
    <w:p w14:paraId="5BFD4C13" w14:textId="401FE45C" w:rsidR="00F36FE6" w:rsidRDefault="00F36FE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_Toc89676394 \h </w:instrText>
      </w:r>
      <w:r>
        <w:fldChar w:fldCharType="separate"/>
      </w:r>
      <w:r>
        <w:t>64</w:t>
      </w:r>
      <w:r>
        <w:fldChar w:fldCharType="end"/>
      </w:r>
    </w:p>
    <w:p w14:paraId="09B22CB4" w14:textId="1F5C5EEE" w:rsidR="00080512" w:rsidRPr="005A79A0" w:rsidRDefault="005A79A0" w:rsidP="005A79A0">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89676236"/>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Heading1"/>
      </w:pPr>
      <w:bookmarkStart w:id="16" w:name="introduction"/>
      <w:bookmarkStart w:id="17" w:name="_Toc510696578"/>
      <w:bookmarkStart w:id="18" w:name="_Toc35971370"/>
      <w:bookmarkStart w:id="19" w:name="_Toc85462050"/>
      <w:bookmarkStart w:id="20" w:name="_Toc88667311"/>
      <w:bookmarkStart w:id="21" w:name="_Toc89676237"/>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2" w:name="_Toc510696579"/>
      <w:bookmarkStart w:id="23" w:name="_Toc35971371"/>
      <w:bookmarkStart w:id="24" w:name="_Toc85462051"/>
      <w:bookmarkStart w:id="25" w:name="_Toc88667312"/>
      <w:bookmarkStart w:id="26" w:name="_Toc89676238"/>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8A6D4A">
      <w:pPr>
        <w:pStyle w:val="Heading1"/>
      </w:pPr>
      <w:bookmarkStart w:id="31" w:name="_Toc510696580"/>
      <w:bookmarkStart w:id="32" w:name="_Toc35971372"/>
      <w:bookmarkStart w:id="33" w:name="_Toc85462052"/>
      <w:bookmarkStart w:id="34" w:name="_Toc88667313"/>
      <w:bookmarkStart w:id="35" w:name="_Toc89676239"/>
      <w:r w:rsidRPr="004D3578">
        <w:t>3</w:t>
      </w:r>
      <w:r w:rsidRPr="004D3578">
        <w:tab/>
        <w:t>Definitions, symbols and abbreviations</w:t>
      </w:r>
      <w:bookmarkEnd w:id="31"/>
      <w:bookmarkEnd w:id="32"/>
      <w:bookmarkEnd w:id="33"/>
      <w:bookmarkEnd w:id="34"/>
      <w:bookmarkEnd w:id="35"/>
    </w:p>
    <w:p w14:paraId="53753FD6" w14:textId="77777777" w:rsidR="008A6D4A" w:rsidRPr="004D3578" w:rsidRDefault="008A6D4A" w:rsidP="008A6D4A">
      <w:pPr>
        <w:pStyle w:val="Heading2"/>
      </w:pPr>
      <w:bookmarkStart w:id="36" w:name="_Toc510696581"/>
      <w:bookmarkStart w:id="37" w:name="_Toc35971373"/>
      <w:bookmarkStart w:id="38" w:name="_Toc85462053"/>
      <w:bookmarkStart w:id="39" w:name="_Toc88667314"/>
      <w:bookmarkStart w:id="40" w:name="_Toc89676240"/>
      <w:r w:rsidRPr="004D3578">
        <w:t>3.1</w:t>
      </w:r>
      <w:r w:rsidRPr="004D3578">
        <w:tab/>
        <w:t>Definitions</w:t>
      </w:r>
      <w:bookmarkEnd w:id="36"/>
      <w:bookmarkEnd w:id="37"/>
      <w:bookmarkEnd w:id="38"/>
      <w:bookmarkEnd w:id="39"/>
      <w:bookmarkEnd w:id="40"/>
    </w:p>
    <w:p w14:paraId="541ED566"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Heading2"/>
      </w:pPr>
      <w:bookmarkStart w:id="44" w:name="_Toc510696583"/>
      <w:bookmarkStart w:id="45" w:name="_Toc35971375"/>
      <w:bookmarkStart w:id="46" w:name="_Toc85462054"/>
      <w:bookmarkStart w:id="47" w:name="_Toc88667315"/>
      <w:bookmarkStart w:id="48" w:name="_Toc89676241"/>
      <w:r w:rsidRPr="004D3578">
        <w:t>3.</w:t>
      </w:r>
      <w:r w:rsidR="00FB4A47">
        <w:t>2</w:t>
      </w:r>
      <w:r w:rsidRPr="004D3578">
        <w:tab/>
        <w:t>Abbreviations</w:t>
      </w:r>
      <w:bookmarkEnd w:id="44"/>
      <w:bookmarkEnd w:id="45"/>
      <w:bookmarkEnd w:id="46"/>
      <w:bookmarkEnd w:id="47"/>
      <w:bookmarkEnd w:id="48"/>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Heading1"/>
      </w:pPr>
      <w:bookmarkStart w:id="49" w:name="_Toc510696584"/>
      <w:bookmarkStart w:id="50" w:name="_Toc35971376"/>
      <w:bookmarkStart w:id="51" w:name="_Toc85462055"/>
      <w:bookmarkStart w:id="52" w:name="_Toc88667316"/>
      <w:bookmarkStart w:id="53" w:name="_Toc89676242"/>
      <w:r w:rsidRPr="004D3578">
        <w:t>4</w:t>
      </w:r>
      <w:r w:rsidRPr="004D3578">
        <w:tab/>
      </w:r>
      <w:r>
        <w:t>Overview</w:t>
      </w:r>
      <w:bookmarkEnd w:id="49"/>
      <w:bookmarkEnd w:id="50"/>
      <w:bookmarkEnd w:id="51"/>
      <w:bookmarkEnd w:id="52"/>
      <w:bookmarkEnd w:id="53"/>
    </w:p>
    <w:p w14:paraId="325A75B5" w14:textId="77777777" w:rsidR="00AF156D" w:rsidRDefault="00AF156D" w:rsidP="00AF156D">
      <w:pPr>
        <w:pStyle w:val="Heading2"/>
      </w:pPr>
      <w:bookmarkStart w:id="54" w:name="_Toc25073751"/>
      <w:bookmarkStart w:id="55" w:name="_Toc34062916"/>
      <w:bookmarkStart w:id="56" w:name="_Toc43119884"/>
      <w:bookmarkStart w:id="57" w:name="_Toc49767936"/>
      <w:bookmarkStart w:id="58" w:name="_Toc56434109"/>
      <w:bookmarkStart w:id="59" w:name="_Toc58591014"/>
      <w:bookmarkStart w:id="60" w:name="_Toc85462056"/>
      <w:bookmarkStart w:id="61" w:name="_Toc88667317"/>
      <w:bookmarkStart w:id="62" w:name="_Toc89676243"/>
      <w:r>
        <w:t>4.1</w:t>
      </w:r>
      <w:r>
        <w:tab/>
        <w:t>Introduction</w:t>
      </w:r>
      <w:bookmarkEnd w:id="54"/>
      <w:bookmarkEnd w:id="55"/>
      <w:bookmarkEnd w:id="56"/>
      <w:bookmarkEnd w:id="57"/>
      <w:bookmarkEnd w:id="58"/>
      <w:bookmarkEnd w:id="59"/>
      <w:bookmarkEnd w:id="60"/>
      <w:bookmarkEnd w:id="61"/>
      <w:bookmarkEnd w:id="62"/>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4pt;height:64.75pt" o:ole="">
            <v:imagedata r:id="rId14" o:title=""/>
          </v:shape>
          <o:OLEObject Type="Embed" ProgID="Visio.Drawing.11" ShapeID="_x0000_i1027" DrawAspect="Content" ObjectID="_170028911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Heading1"/>
      </w:pPr>
      <w:bookmarkStart w:id="63" w:name="_Toc510696585"/>
      <w:bookmarkStart w:id="64" w:name="_Toc35971377"/>
      <w:bookmarkStart w:id="65" w:name="_Toc85462057"/>
      <w:bookmarkStart w:id="66" w:name="_Toc88667318"/>
      <w:bookmarkStart w:id="67" w:name="_Toc89676244"/>
      <w:r>
        <w:lastRenderedPageBreak/>
        <w:t>5</w:t>
      </w:r>
      <w:r w:rsidRPr="004D3578">
        <w:tab/>
      </w:r>
      <w:r>
        <w:t xml:space="preserve">Services offered by the </w:t>
      </w:r>
      <w:bookmarkEnd w:id="63"/>
      <w:bookmarkEnd w:id="64"/>
      <w:r w:rsidR="004B6003">
        <w:t>EASDF</w:t>
      </w:r>
      <w:bookmarkEnd w:id="65"/>
      <w:bookmarkEnd w:id="66"/>
      <w:bookmarkEnd w:id="67"/>
    </w:p>
    <w:p w14:paraId="2FAAB735" w14:textId="77777777" w:rsidR="008A6D4A" w:rsidRDefault="008A6D4A" w:rsidP="008A6D4A">
      <w:pPr>
        <w:pStyle w:val="Heading2"/>
      </w:pPr>
      <w:bookmarkStart w:id="68" w:name="_Toc510696586"/>
      <w:bookmarkStart w:id="69" w:name="_Toc35971378"/>
      <w:bookmarkStart w:id="70" w:name="_Toc85462058"/>
      <w:bookmarkStart w:id="71" w:name="_Toc88667319"/>
      <w:bookmarkStart w:id="72" w:name="_Toc89676245"/>
      <w:r>
        <w:t>5.1</w:t>
      </w:r>
      <w:r>
        <w:tab/>
        <w:t>Introduction</w:t>
      </w:r>
      <w:bookmarkEnd w:id="68"/>
      <w:bookmarkEnd w:id="69"/>
      <w:bookmarkEnd w:id="70"/>
      <w:bookmarkEnd w:id="71"/>
      <w:bookmarkEnd w:id="7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3303AA">
            <w:pPr>
              <w:rPr>
                <w:rFonts w:ascii="Arial" w:hAnsi="Arial" w:cs="Arial"/>
                <w:sz w:val="18"/>
                <w:szCs w:val="18"/>
              </w:rPr>
            </w:pPr>
            <w:r w:rsidRPr="00A00A08">
              <w:rPr>
                <w:rFonts w:ascii="Arial" w:hAnsi="Arial" w:cs="Arial"/>
                <w:sz w:val="18"/>
                <w:szCs w:val="18"/>
              </w:rPr>
              <w:t>Neasdf_</w:t>
            </w:r>
            <w:r w:rsidR="003303AA" w:rsidRPr="00AA5D44">
              <w:rPr>
                <w:rFonts w:ascii="Arial" w:hAnsi="Arial" w:cs="Arial"/>
                <w:sz w:val="18"/>
                <w:szCs w:val="18"/>
              </w:rPr>
              <w:t>BaselineDNS</w:t>
            </w:r>
            <w:r w:rsidRPr="006D7C7B">
              <w:rPr>
                <w:rFonts w:ascii="Arial" w:hAnsi="Arial" w:cs="Arial"/>
                <w:sz w:val="18"/>
                <w:szCs w:val="18"/>
              </w:rPr>
              <w:t>Pattern</w:t>
            </w:r>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300790CA" w:rsidR="0067027F" w:rsidRDefault="0067027F" w:rsidP="003303AA">
            <w:pPr>
              <w:rPr>
                <w:rFonts w:ascii="Arial" w:hAnsi="Arial" w:cs="Arial"/>
                <w:sz w:val="18"/>
                <w:szCs w:val="18"/>
              </w:rPr>
            </w:pPr>
            <w:r>
              <w:rPr>
                <w:rFonts w:ascii="Arial" w:hAnsi="Arial" w:cs="Arial"/>
                <w:sz w:val="18"/>
                <w:szCs w:val="18"/>
              </w:rPr>
              <w:t xml:space="preserve">EASDF </w:t>
            </w:r>
            <w:r w:rsidR="003303AA" w:rsidRPr="00AA5D44">
              <w:rPr>
                <w:rFonts w:ascii="Arial" w:hAnsi="Arial" w:cs="Arial"/>
                <w:sz w:val="18"/>
                <w:szCs w:val="18"/>
              </w:rPr>
              <w:t>BaselineDNS</w:t>
            </w:r>
            <w:r>
              <w:rPr>
                <w:rFonts w:ascii="Arial" w:hAnsi="Arial" w:cs="Arial"/>
                <w:sz w:val="18"/>
                <w:szCs w:val="18"/>
              </w:rPr>
              <w:t>Pattern Service</w:t>
            </w:r>
          </w:p>
        </w:tc>
        <w:tc>
          <w:tcPr>
            <w:tcW w:w="2955" w:type="dxa"/>
            <w:shd w:val="clear" w:color="auto" w:fill="auto"/>
          </w:tcPr>
          <w:p w14:paraId="753E1734" w14:textId="2D4A50F4" w:rsidR="0067027F" w:rsidRDefault="0067027F" w:rsidP="003303AA">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sidR="003303AA">
              <w:rPr>
                <w:rFonts w:ascii="Arial" w:hAnsi="Arial" w:cs="Arial"/>
                <w:sz w:val="18"/>
                <w:szCs w:val="18"/>
              </w:rPr>
              <w:t>BaselineDNSPattern</w:t>
            </w:r>
            <w:r w:rsidRPr="009D04CE">
              <w:rPr>
                <w:rFonts w:ascii="Arial" w:hAnsi="Arial" w:cs="Arial"/>
                <w:sz w:val="18"/>
                <w:szCs w:val="18"/>
              </w:rPr>
              <w:t>.yaml</w:t>
            </w:r>
          </w:p>
        </w:tc>
        <w:tc>
          <w:tcPr>
            <w:tcW w:w="1581" w:type="dxa"/>
            <w:shd w:val="clear" w:color="auto" w:fill="auto"/>
          </w:tcPr>
          <w:p w14:paraId="6A0D16CE" w14:textId="171063A1" w:rsidR="0067027F" w:rsidRDefault="0067027F" w:rsidP="003303AA">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sidR="003303AA">
              <w:rPr>
                <w:rFonts w:ascii="Arial" w:hAnsi="Arial" w:cs="Arial"/>
                <w:sz w:val="18"/>
                <w:szCs w:val="18"/>
              </w:rPr>
              <w:t>baselinednspattern</w:t>
            </w:r>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38660015" w14:textId="77777777" w:rsidR="008A6D4A" w:rsidRPr="0067027F" w:rsidRDefault="008A6D4A" w:rsidP="0067027F"/>
    <w:p w14:paraId="3C1E0790" w14:textId="1C4FD21C" w:rsidR="008A6D4A" w:rsidRDefault="008A6D4A" w:rsidP="008A6D4A">
      <w:pPr>
        <w:pStyle w:val="Heading2"/>
      </w:pPr>
      <w:bookmarkStart w:id="73" w:name="_Toc510696587"/>
      <w:bookmarkStart w:id="74" w:name="_Toc35971379"/>
      <w:bookmarkStart w:id="75" w:name="_Toc85462059"/>
      <w:bookmarkStart w:id="76" w:name="_Toc88667320"/>
      <w:bookmarkStart w:id="77" w:name="_Toc89676246"/>
      <w:r>
        <w:t>5.2</w:t>
      </w:r>
      <w:r>
        <w:tab/>
      </w:r>
      <w:r w:rsidR="00AF156D" w:rsidRPr="00CF30AD">
        <w:t>Neasdf_DNSContext</w:t>
      </w:r>
      <w:r w:rsidRPr="00AF47A0">
        <w:t xml:space="preserve"> </w:t>
      </w:r>
      <w:r>
        <w:t>Service</w:t>
      </w:r>
      <w:bookmarkEnd w:id="73"/>
      <w:bookmarkEnd w:id="74"/>
      <w:bookmarkEnd w:id="75"/>
      <w:bookmarkEnd w:id="76"/>
      <w:bookmarkEnd w:id="77"/>
    </w:p>
    <w:p w14:paraId="273A6649" w14:textId="77777777" w:rsidR="008A6D4A" w:rsidRDefault="008A6D4A" w:rsidP="008A6D4A">
      <w:pPr>
        <w:pStyle w:val="Heading3"/>
      </w:pPr>
      <w:bookmarkStart w:id="78" w:name="_Toc510696588"/>
      <w:bookmarkStart w:id="79" w:name="_Toc35971380"/>
      <w:bookmarkStart w:id="80" w:name="_Toc85462060"/>
      <w:bookmarkStart w:id="81" w:name="_Toc88667321"/>
      <w:bookmarkStart w:id="82" w:name="_Toc89676247"/>
      <w:r>
        <w:t>5.2.1</w:t>
      </w:r>
      <w:r>
        <w:tab/>
        <w:t>Service Description</w:t>
      </w:r>
      <w:bookmarkEnd w:id="78"/>
      <w:bookmarkEnd w:id="79"/>
      <w:bookmarkEnd w:id="80"/>
      <w:bookmarkEnd w:id="81"/>
      <w:bookmarkEnd w:id="82"/>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83" w:name="OLE_LINK83"/>
      <w:bookmarkStart w:id="84" w:name="OLE_LINK84"/>
      <w:r w:rsidRPr="00ED6E06">
        <w:t>Create a DNS context in EASDF</w:t>
      </w:r>
      <w:bookmarkEnd w:id="83"/>
      <w:bookmarkEnd w:id="84"/>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Heading3"/>
      </w:pPr>
      <w:bookmarkStart w:id="85" w:name="_Toc510696589"/>
      <w:bookmarkStart w:id="86" w:name="_Toc35971381"/>
      <w:bookmarkStart w:id="87" w:name="_Toc85462061"/>
      <w:bookmarkStart w:id="88" w:name="_Toc88667322"/>
      <w:bookmarkStart w:id="89" w:name="_Toc89676248"/>
      <w:r>
        <w:t>5.2.2</w:t>
      </w:r>
      <w:r>
        <w:tab/>
        <w:t>Service Operations</w:t>
      </w:r>
      <w:bookmarkEnd w:id="85"/>
      <w:bookmarkEnd w:id="86"/>
      <w:bookmarkEnd w:id="87"/>
      <w:bookmarkEnd w:id="88"/>
      <w:bookmarkEnd w:id="89"/>
    </w:p>
    <w:p w14:paraId="28DEDDB0" w14:textId="77777777" w:rsidR="008A6D4A" w:rsidRDefault="008A6D4A" w:rsidP="008A6D4A">
      <w:pPr>
        <w:pStyle w:val="Heading4"/>
      </w:pPr>
      <w:bookmarkStart w:id="90" w:name="_Toc510696590"/>
      <w:bookmarkStart w:id="91" w:name="_Toc35971382"/>
      <w:bookmarkStart w:id="92" w:name="_Toc85462062"/>
      <w:bookmarkStart w:id="93" w:name="_Toc88667323"/>
      <w:bookmarkStart w:id="94" w:name="_Toc89676249"/>
      <w:r>
        <w:t>5.2.2.1</w:t>
      </w:r>
      <w:r>
        <w:tab/>
        <w:t>Introduction</w:t>
      </w:r>
      <w:bookmarkEnd w:id="90"/>
      <w:bookmarkEnd w:id="91"/>
      <w:bookmarkEnd w:id="92"/>
      <w:bookmarkEnd w:id="93"/>
      <w:bookmarkEnd w:id="94"/>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Heading4"/>
      </w:pPr>
      <w:bookmarkStart w:id="95" w:name="_Toc510696591"/>
      <w:bookmarkStart w:id="96" w:name="_Toc35971383"/>
      <w:bookmarkStart w:id="97" w:name="_Toc85462063"/>
      <w:bookmarkStart w:id="98" w:name="_Toc88667324"/>
      <w:bookmarkStart w:id="99" w:name="_Toc89676250"/>
      <w:r>
        <w:t>5.2.2.2</w:t>
      </w:r>
      <w:r>
        <w:tab/>
      </w:r>
      <w:bookmarkEnd w:id="95"/>
      <w:bookmarkEnd w:id="96"/>
      <w:r w:rsidR="00B47D2D">
        <w:t>Create</w:t>
      </w:r>
      <w:bookmarkEnd w:id="97"/>
      <w:bookmarkEnd w:id="98"/>
      <w:bookmarkEnd w:id="99"/>
    </w:p>
    <w:p w14:paraId="0C9B3676" w14:textId="77777777" w:rsidR="008A6D4A" w:rsidRDefault="008A6D4A" w:rsidP="008A6D4A">
      <w:pPr>
        <w:pStyle w:val="Heading5"/>
      </w:pPr>
      <w:bookmarkStart w:id="100" w:name="_Toc510696592"/>
      <w:bookmarkStart w:id="101" w:name="_Toc35971384"/>
      <w:bookmarkStart w:id="102" w:name="_Toc85462064"/>
      <w:bookmarkStart w:id="103" w:name="_Toc88667325"/>
      <w:bookmarkStart w:id="104" w:name="_Toc89676251"/>
      <w:r>
        <w:t>5.2.2.2.1</w:t>
      </w:r>
      <w:r>
        <w:tab/>
        <w:t>General</w:t>
      </w:r>
      <w:bookmarkEnd w:id="100"/>
      <w:bookmarkEnd w:id="101"/>
      <w:bookmarkEnd w:id="102"/>
      <w:bookmarkEnd w:id="103"/>
      <w:bookmarkEnd w:id="104"/>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15pt;height:108.85pt" o:ole="">
            <v:imagedata r:id="rId16" o:title=""/>
          </v:shape>
          <o:OLEObject Type="Embed" ProgID="Visio.Drawing.11" ShapeID="_x0000_i1028" DrawAspect="Content" ObjectID="_1700289114"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Heading4"/>
      </w:pPr>
      <w:bookmarkStart w:id="105" w:name="_Toc510696595"/>
      <w:bookmarkStart w:id="106" w:name="_Toc35971387"/>
      <w:bookmarkStart w:id="107" w:name="_Toc85462065"/>
      <w:bookmarkStart w:id="108" w:name="_Toc88667326"/>
      <w:bookmarkStart w:id="109" w:name="_Toc89676252"/>
      <w:r>
        <w:t>5.2.2.3</w:t>
      </w:r>
      <w:r>
        <w:tab/>
      </w:r>
      <w:r w:rsidR="00B329EC">
        <w:t>Update</w:t>
      </w:r>
      <w:bookmarkEnd w:id="105"/>
      <w:bookmarkEnd w:id="106"/>
      <w:bookmarkEnd w:id="107"/>
      <w:bookmarkEnd w:id="108"/>
      <w:bookmarkEnd w:id="109"/>
    </w:p>
    <w:p w14:paraId="67562B96" w14:textId="2841F319" w:rsidR="00B329EC" w:rsidRDefault="00B329EC" w:rsidP="00B329EC">
      <w:pPr>
        <w:pStyle w:val="Heading5"/>
      </w:pPr>
      <w:bookmarkStart w:id="110" w:name="_Toc25073769"/>
      <w:bookmarkStart w:id="111" w:name="_Toc34062934"/>
      <w:bookmarkStart w:id="112" w:name="_Toc43119902"/>
      <w:bookmarkStart w:id="113" w:name="_Toc49767954"/>
      <w:bookmarkStart w:id="114" w:name="_Toc56434127"/>
      <w:bookmarkStart w:id="115" w:name="_Toc58591032"/>
      <w:bookmarkStart w:id="116" w:name="_Toc85462066"/>
      <w:bookmarkStart w:id="117" w:name="_Toc88667327"/>
      <w:bookmarkStart w:id="118" w:name="_Toc89676253"/>
      <w:r>
        <w:t>5.2.2.3.1</w:t>
      </w:r>
      <w:r>
        <w:tab/>
        <w:t>General</w:t>
      </w:r>
      <w:bookmarkEnd w:id="110"/>
      <w:bookmarkEnd w:id="111"/>
      <w:bookmarkEnd w:id="112"/>
      <w:bookmarkEnd w:id="113"/>
      <w:bookmarkEnd w:id="114"/>
      <w:bookmarkEnd w:id="115"/>
      <w:bookmarkEnd w:id="116"/>
      <w:bookmarkEnd w:id="117"/>
      <w:bookmarkEnd w:id="118"/>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45pt;height:126.15pt" o:ole="">
            <v:imagedata r:id="rId18" o:title=""/>
          </v:shape>
          <o:OLEObject Type="Embed" ProgID="Visio.Drawing.11" ShapeID="_x0000_i1029" DrawAspect="Content" ObjectID="_1700289115"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45pt;height:126.15pt" o:ole="">
            <v:imagedata r:id="rId20" o:title=""/>
          </v:shape>
          <o:OLEObject Type="Embed" ProgID="Visio.Drawing.11" ShapeID="_x0000_i1030" DrawAspect="Content" ObjectID="_1700289116"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lastRenderedPageBreak/>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Heading4"/>
      </w:pPr>
      <w:bookmarkStart w:id="119" w:name="_Toc85462067"/>
      <w:bookmarkStart w:id="120" w:name="_Toc88667328"/>
      <w:bookmarkStart w:id="121" w:name="_Toc89676254"/>
      <w:r>
        <w:t>5.2.2.4</w:t>
      </w:r>
      <w:r>
        <w:tab/>
        <w:t>Delete</w:t>
      </w:r>
      <w:bookmarkEnd w:id="119"/>
      <w:bookmarkEnd w:id="120"/>
      <w:bookmarkEnd w:id="121"/>
    </w:p>
    <w:p w14:paraId="0FC868C0" w14:textId="77777777" w:rsidR="00B329EC" w:rsidRDefault="00B329EC" w:rsidP="00B329EC">
      <w:pPr>
        <w:pStyle w:val="Heading5"/>
      </w:pPr>
      <w:bookmarkStart w:id="122" w:name="_Toc85462068"/>
      <w:bookmarkStart w:id="123" w:name="_Toc88667329"/>
      <w:bookmarkStart w:id="124" w:name="_Toc89676255"/>
      <w:r>
        <w:t>5.2.2.4.1</w:t>
      </w:r>
      <w:r>
        <w:tab/>
        <w:t>General</w:t>
      </w:r>
      <w:bookmarkEnd w:id="122"/>
      <w:bookmarkEnd w:id="123"/>
      <w:bookmarkEnd w:id="124"/>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45pt;height:126.15pt" o:ole="">
            <v:imagedata r:id="rId22" o:title=""/>
          </v:shape>
          <o:OLEObject Type="Embed" ProgID="Visio.Drawing.11" ShapeID="_x0000_i1031" DrawAspect="Content" ObjectID="_170028911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Heading4"/>
      </w:pPr>
      <w:bookmarkStart w:id="125" w:name="_Toc85462069"/>
      <w:bookmarkStart w:id="126" w:name="_Toc88667330"/>
      <w:bookmarkStart w:id="127" w:name="_Toc89676256"/>
      <w:r>
        <w:t>5.2.2.5</w:t>
      </w:r>
      <w:r>
        <w:tab/>
        <w:t>Notify</w:t>
      </w:r>
      <w:bookmarkEnd w:id="125"/>
      <w:bookmarkEnd w:id="126"/>
      <w:bookmarkEnd w:id="127"/>
    </w:p>
    <w:p w14:paraId="56FC4881" w14:textId="5865FD7C" w:rsidR="008754A3" w:rsidRDefault="008754A3" w:rsidP="008754A3">
      <w:pPr>
        <w:pStyle w:val="Heading5"/>
      </w:pPr>
      <w:bookmarkStart w:id="128" w:name="_Toc85462070"/>
      <w:bookmarkStart w:id="129" w:name="_Toc88667331"/>
      <w:bookmarkStart w:id="130" w:name="_Toc89676257"/>
      <w:r>
        <w:t>5.2.2.5.1</w:t>
      </w:r>
      <w:r>
        <w:tab/>
        <w:t>General</w:t>
      </w:r>
      <w:bookmarkEnd w:id="128"/>
      <w:bookmarkEnd w:id="129"/>
      <w:bookmarkEnd w:id="130"/>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45pt;height:126.15pt" o:ole="">
            <v:imagedata r:id="rId24" o:title=""/>
          </v:shape>
          <o:OLEObject Type="Embed" ProgID="Visio.Drawing.11" ShapeID="_x0000_i1032" DrawAspect="Content" ObjectID="_1700289118"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Heading3"/>
      </w:pPr>
      <w:bookmarkStart w:id="131" w:name="_Toc85462071"/>
      <w:bookmarkStart w:id="132" w:name="_Toc88667332"/>
      <w:bookmarkStart w:id="133" w:name="_Toc89676258"/>
      <w:r>
        <w:t>5.2.3</w:t>
      </w:r>
      <w:r>
        <w:tab/>
        <w:t>DNS messages processing by EASDF</w:t>
      </w:r>
      <w:bookmarkEnd w:id="131"/>
      <w:bookmarkEnd w:id="132"/>
      <w:bookmarkEnd w:id="133"/>
    </w:p>
    <w:p w14:paraId="274ECEC1" w14:textId="33A08B36" w:rsidR="00182A68" w:rsidRDefault="00182A68" w:rsidP="00182A68">
      <w:pPr>
        <w:pStyle w:val="Heading4"/>
      </w:pPr>
      <w:bookmarkStart w:id="134" w:name="_Toc85462072"/>
      <w:bookmarkStart w:id="135" w:name="_Toc88667333"/>
      <w:bookmarkStart w:id="136" w:name="_Toc89676259"/>
      <w:r w:rsidRPr="00474B77">
        <w:t>5.2.</w:t>
      </w:r>
      <w:r>
        <w:t>3</w:t>
      </w:r>
      <w:r w:rsidRPr="00474B77">
        <w:t>.1</w:t>
      </w:r>
      <w:r w:rsidRPr="00474B77">
        <w:tab/>
      </w:r>
      <w:r>
        <w:t>Introduction</w:t>
      </w:r>
      <w:bookmarkEnd w:id="134"/>
      <w:bookmarkEnd w:id="135"/>
      <w:bookmarkEnd w:id="136"/>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Heading4"/>
      </w:pPr>
      <w:bookmarkStart w:id="137" w:name="_Toc85462073"/>
      <w:bookmarkStart w:id="138" w:name="_Toc88667334"/>
      <w:bookmarkStart w:id="139" w:name="_Toc89676260"/>
      <w:r>
        <w:t>5.2.3</w:t>
      </w:r>
      <w:r w:rsidRPr="00682C7E">
        <w:t>.</w:t>
      </w:r>
      <w:r>
        <w:t>2</w:t>
      </w:r>
      <w:r w:rsidRPr="00682C7E">
        <w:tab/>
      </w:r>
      <w:r>
        <w:t>DNS message processing</w:t>
      </w:r>
      <w:r w:rsidRPr="00682C7E">
        <w:t xml:space="preserve"> </w:t>
      </w:r>
      <w:r>
        <w:t>model</w:t>
      </w:r>
      <w:bookmarkEnd w:id="137"/>
      <w:bookmarkEnd w:id="138"/>
      <w:bookmarkEnd w:id="139"/>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D187693" w:rsidR="00182A68" w:rsidRDefault="00182A68" w:rsidP="00182A68">
      <w:pPr>
        <w:pStyle w:val="B1"/>
      </w:pPr>
      <w:r>
        <w:t>-</w:t>
      </w:r>
      <w:r>
        <w:tab/>
        <w:t xml:space="preserve">the DNS Rule </w:t>
      </w:r>
      <w:r w:rsidR="005771AF">
        <w:t>ID uniquely identifying the DNS rule within the DNS context</w:t>
      </w:r>
      <w:r>
        <w:t>;</w:t>
      </w:r>
    </w:p>
    <w:p w14:paraId="6C9EE4D1" w14:textId="77777777" w:rsidR="00182A68" w:rsidRDefault="00182A68" w:rsidP="00182A68">
      <w:pPr>
        <w:pStyle w:val="B1"/>
      </w:pPr>
      <w:r>
        <w:t>-</w:t>
      </w:r>
      <w:r>
        <w:tab/>
        <w:t>precedence information, indicating the order in which the EASDF shall attempt to match DNS messages against all the DNS rules provisioned in the DNS context;</w:t>
      </w:r>
    </w:p>
    <w:p w14:paraId="26BD27B4" w14:textId="337A0670" w:rsidR="00182A68" w:rsidRDefault="00182A68" w:rsidP="00182A68">
      <w:pPr>
        <w:pStyle w:val="B1"/>
      </w:pPr>
      <w:r>
        <w:t>-</w:t>
      </w:r>
      <w:r>
        <w:tab/>
      </w:r>
      <w:r w:rsidR="005771AF">
        <w:t xml:space="preserve">for a DNS rule provisioned for DNS Query messages, at least </w:t>
      </w:r>
      <w:r>
        <w:t xml:space="preserve">one DNS Query Message Detection Template (MDT) or </w:t>
      </w:r>
      <w:r w:rsidR="005771AF">
        <w:t xml:space="preserve">Baseline DNS Query Message Detection Template (BD MDT) ID referring to a BD MDT provisioned in a baseline </w:t>
      </w:r>
      <w:r>
        <w:t>DNS pattern</w:t>
      </w:r>
      <w:r w:rsidR="005771AF">
        <w:rPr>
          <w:rFonts w:hint="eastAsia"/>
          <w:lang w:eastAsia="zh-CN"/>
        </w:rPr>
        <w:t>;</w:t>
      </w:r>
      <w:r w:rsidR="005771AF">
        <w:t xml:space="preserve"> a DNS rule may contain one or more DNS Query MDTs and/or BD MDT IDs referring to BD MDTs provisioned in one or more baseline DNS patterns;</w:t>
      </w:r>
    </w:p>
    <w:p w14:paraId="43C39591" w14:textId="5CB240B4" w:rsidR="005771AF" w:rsidRPr="005771AF" w:rsidRDefault="005771AF" w:rsidP="00182A68">
      <w:pPr>
        <w:pStyle w:val="B1"/>
      </w:pPr>
      <w:r>
        <w:t>-</w:t>
      </w:r>
      <w:r>
        <w:tab/>
        <w:t>for a DNS rule provisioned for DNS Response messages, 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6D5AF83E" w:rsidR="005771AF" w:rsidRDefault="005771AF" w:rsidP="00182A68">
      <w:r>
        <w:t>See clause 5.2.3</w:t>
      </w:r>
      <w:r w:rsidRPr="00682C7E">
        <w:t>.</w:t>
      </w:r>
      <w:r>
        <w:t>5 for the description of baseline DNS patterns.</w:t>
      </w:r>
    </w:p>
    <w:p w14:paraId="08E3897E" w14:textId="5CA0D18E" w:rsidR="00182A68" w:rsidRDefault="00182A68" w:rsidP="00182A68">
      <w:r>
        <w:t xml:space="preserve">Figure 5.2.3.2-1 provides an overview of DNS contexts, DNS rules 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75pt;height:301.95pt" o:ole="">
            <v:imagedata r:id="rId26" o:title=""/>
          </v:shape>
          <o:OLEObject Type="Embed" ProgID="Visio.Drawing.11" ShapeID="_x0000_i1033" DrawAspect="Content" ObjectID="_1700289119"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lastRenderedPageBreak/>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25pt;height:2in" o:ole="">
            <v:imagedata r:id="rId28" o:title=""/>
          </v:shape>
          <o:OLEObject Type="Embed" ProgID="Visio.Drawing.11" ShapeID="_x0000_i1034" DrawAspect="Content" ObjectID="_1700289120"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25pt;height:2in" o:ole="">
            <v:imagedata r:id="rId30" o:title=""/>
          </v:shape>
          <o:OLEObject Type="Embed" ProgID="Visio.Drawing.11" ShapeID="_x0000_i1035" DrawAspect="Content" ObjectID="_1700289121" r:id="rId31"/>
        </w:object>
      </w:r>
    </w:p>
    <w:p w14:paraId="4DD7BF59" w14:textId="7F399AFD" w:rsidR="00182A68" w:rsidRDefault="00182A68" w:rsidP="00182A68">
      <w:pPr>
        <w:pStyle w:val="TF"/>
      </w:pPr>
      <w:r>
        <w:t>Figure 5.2.3.2-3: DNS Response processing flow in the EASDF</w:t>
      </w:r>
    </w:p>
    <w:p w14:paraId="68D496FD" w14:textId="27C2B6A1" w:rsidR="00182A68" w:rsidRDefault="00182A68" w:rsidP="00182A68">
      <w:pPr>
        <w:pStyle w:val="Heading4"/>
      </w:pPr>
      <w:bookmarkStart w:id="140" w:name="_Toc85462074"/>
      <w:bookmarkStart w:id="141" w:name="_Toc88667335"/>
      <w:bookmarkStart w:id="142" w:name="_Toc89676261"/>
      <w:r>
        <w:t>5.2.3</w:t>
      </w:r>
      <w:r w:rsidRPr="00682C7E">
        <w:t>.</w:t>
      </w:r>
      <w:r>
        <w:t>3</w:t>
      </w:r>
      <w:r w:rsidRPr="00682C7E">
        <w:tab/>
      </w:r>
      <w:r>
        <w:t>DNS Message Detection Template</w:t>
      </w:r>
      <w:bookmarkEnd w:id="140"/>
      <w:bookmarkEnd w:id="141"/>
      <w:bookmarkEnd w:id="142"/>
    </w:p>
    <w:p w14:paraId="3EB16A10" w14:textId="7DB48DD8" w:rsidR="00182A68" w:rsidRPr="003D2CB2" w:rsidRDefault="00182A68" w:rsidP="00182A68">
      <w:pPr>
        <w:pStyle w:val="Heading5"/>
        <w:rPr>
          <w:lang w:val="en-US"/>
        </w:rPr>
      </w:pPr>
      <w:bookmarkStart w:id="143" w:name="_Toc85462075"/>
      <w:bookmarkStart w:id="144" w:name="_Toc88667336"/>
      <w:bookmarkStart w:id="145" w:name="_Toc89676262"/>
      <w:r>
        <w:t>5.2.3</w:t>
      </w:r>
      <w:r w:rsidRPr="008F3293">
        <w:t>.3.1</w:t>
      </w:r>
      <w:r w:rsidRPr="008F3293">
        <w:tab/>
      </w:r>
      <w:r>
        <w:rPr>
          <w:lang w:val="en-US"/>
        </w:rPr>
        <w:t>General</w:t>
      </w:r>
      <w:bookmarkEnd w:id="143"/>
      <w:bookmarkEnd w:id="144"/>
      <w:bookmarkEnd w:id="145"/>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182A68">
      <w:pPr>
        <w:pStyle w:val="Heading5"/>
        <w:rPr>
          <w:lang w:val="en-US"/>
        </w:rPr>
      </w:pPr>
      <w:bookmarkStart w:id="146" w:name="_Hlk83983273"/>
      <w:bookmarkStart w:id="147" w:name="_Toc85462076"/>
      <w:bookmarkStart w:id="148" w:name="_Toc88667337"/>
      <w:bookmarkStart w:id="149" w:name="_Toc89676263"/>
      <w:r>
        <w:t>5.2.3</w:t>
      </w:r>
      <w:r w:rsidRPr="008F3293">
        <w:t>.3.</w:t>
      </w:r>
      <w:r>
        <w:rPr>
          <w:lang w:val="en-US"/>
        </w:rPr>
        <w:t>2</w:t>
      </w:r>
      <w:bookmarkEnd w:id="146"/>
      <w:r w:rsidRPr="008F3293">
        <w:tab/>
        <w:t>DNS Q</w:t>
      </w:r>
      <w:r w:rsidRPr="003D2CB2">
        <w:rPr>
          <w:lang w:val="en-US"/>
        </w:rPr>
        <w:t xml:space="preserve">uery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77777777" w:rsidR="00182A68" w:rsidRDefault="00182A68" w:rsidP="00182A68">
      <w:pPr>
        <w:pStyle w:val="B1"/>
      </w:pPr>
      <w:r>
        <w:t>-</w:t>
      </w:r>
      <w:r>
        <w:tab/>
        <w:t>a UE IP address (this information may only be provisioned in a DNS rule, not in a DNS base</w:t>
      </w:r>
      <w:r w:rsidRPr="00907A62">
        <w:t xml:space="preserve"> </w:t>
      </w:r>
      <w:r>
        <w:t>pattern);</w:t>
      </w:r>
    </w:p>
    <w:p w14:paraId="5D5581F5" w14:textId="77777777" w:rsidR="009C566B" w:rsidRDefault="00182A68" w:rsidP="00182A68">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Pattern. This is FFS.</w:t>
      </w:r>
      <w:bookmarkStart w:id="150" w:name="_Hlk83983293"/>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bookmarkEnd w:id="150"/>
    </w:p>
    <w:p w14:paraId="473BBC25" w14:textId="3464E189" w:rsidR="00182A68" w:rsidRDefault="00182A68" w:rsidP="00182A68">
      <w:r>
        <w:lastRenderedPageBreak/>
        <w:t>When present, the UE IP address shall be used for matching the DNS Query message with the related DNS context (see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Heading5"/>
        <w:rPr>
          <w:lang w:val="en-US"/>
        </w:rPr>
      </w:pPr>
      <w:bookmarkStart w:id="151" w:name="_Toc85462077"/>
      <w:bookmarkStart w:id="152" w:name="_Toc88667338"/>
      <w:bookmarkStart w:id="153" w:name="_Toc89676264"/>
      <w:r>
        <w:rPr>
          <w:lang w:val="en-US"/>
        </w:rPr>
        <w:t>5.2.3</w:t>
      </w:r>
      <w:r w:rsidRPr="00915AD7">
        <w:rPr>
          <w:lang w:val="en-US"/>
        </w:rPr>
        <w:t>.3.</w:t>
      </w:r>
      <w:r>
        <w:rPr>
          <w:lang w:val="en-US"/>
        </w:rPr>
        <w:t>3</w:t>
      </w:r>
      <w:r w:rsidRPr="00915AD7">
        <w:rPr>
          <w:lang w:val="en-US"/>
        </w:rPr>
        <w:tab/>
        <w:t>DNS Response MDT</w:t>
      </w:r>
      <w:bookmarkEnd w:id="151"/>
      <w:bookmarkEnd w:id="152"/>
      <w:bookmarkEnd w:id="153"/>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54" w:name="_Hlk83983311"/>
      <w:r>
        <w:t>-</w:t>
      </w:r>
      <w:r>
        <w:tab/>
        <w:t>a list of FQDN ranges</w:t>
      </w:r>
      <w:r w:rsidRPr="00666789">
        <w:t xml:space="preserve"> </w:t>
      </w:r>
      <w:r>
        <w:t>or a wildcard FQDN representing "any FQDN"; and/or</w:t>
      </w:r>
    </w:p>
    <w:bookmarkEnd w:id="154"/>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Heading4"/>
      </w:pPr>
      <w:bookmarkStart w:id="155" w:name="_Toc85462078"/>
      <w:bookmarkStart w:id="156" w:name="_Toc88667339"/>
      <w:bookmarkStart w:id="157" w:name="_Toc89676265"/>
      <w:r>
        <w:t>5.2.3</w:t>
      </w:r>
      <w:r w:rsidRPr="009A3E40">
        <w:t>.</w:t>
      </w:r>
      <w:r w:rsidRPr="00D52007">
        <w:rPr>
          <w:lang w:val="en-US"/>
        </w:rPr>
        <w:t>4</w:t>
      </w:r>
      <w:r w:rsidRPr="009A3E40">
        <w:tab/>
      </w:r>
      <w:r w:rsidRPr="00D52007">
        <w:rPr>
          <w:lang w:val="en-US"/>
        </w:rPr>
        <w:t>Actions applicable to D</w:t>
      </w:r>
      <w:r>
        <w:rPr>
          <w:lang w:val="en-US"/>
        </w:rPr>
        <w:t>NS message</w:t>
      </w:r>
      <w:bookmarkEnd w:id="155"/>
      <w:bookmarkEnd w:id="156"/>
      <w:bookmarkEnd w:id="157"/>
    </w:p>
    <w:p w14:paraId="4F34D83B" w14:textId="47B14AAF" w:rsidR="00182A68" w:rsidRDefault="00182A68" w:rsidP="00182A68">
      <w:pPr>
        <w:pStyle w:val="Heading5"/>
      </w:pPr>
      <w:bookmarkStart w:id="158" w:name="_Toc85462079"/>
      <w:bookmarkStart w:id="159" w:name="_Toc88667340"/>
      <w:bookmarkStart w:id="160" w:name="_Toc89676266"/>
      <w:r>
        <w:t>5.2.3</w:t>
      </w:r>
      <w:r w:rsidRPr="001760CA">
        <w:t>.</w:t>
      </w:r>
      <w:r>
        <w:t>4</w:t>
      </w:r>
      <w:r w:rsidRPr="001760CA">
        <w:t>.1</w:t>
      </w:r>
      <w:r w:rsidRPr="001760CA">
        <w:tab/>
        <w:t>General</w:t>
      </w:r>
      <w:bookmarkEnd w:id="158"/>
      <w:bookmarkEnd w:id="159"/>
      <w:bookmarkEnd w:id="160"/>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182A68">
      <w:pPr>
        <w:pStyle w:val="B1"/>
        <w:ind w:firstLine="0"/>
      </w:pPr>
      <w:r>
        <w:t>The SMF may further request the EASDF to set the destination IP address of the DNS Query message to a specific DNS Server address.</w:t>
      </w:r>
      <w:r w:rsidR="00874986">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r w:rsidR="00874986">
        <w:t xml:space="preserve"> The information for the EASDF to build the ECS</w:t>
      </w:r>
      <w:r w:rsidR="00874986" w:rsidRPr="00552876">
        <w:t xml:space="preserve"> option</w:t>
      </w:r>
      <w:r w:rsidR="00874986">
        <w:t xml:space="preserve">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77777777" w:rsidR="00182A68" w:rsidRDefault="00182A68" w:rsidP="00182A68">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6E44DCC2" w14:textId="2553CD7B" w:rsidR="00182A68" w:rsidRDefault="00182A68" w:rsidP="00182A68">
      <w:pPr>
        <w:pStyle w:val="Heading5"/>
      </w:pPr>
      <w:bookmarkStart w:id="161" w:name="_Toc85462080"/>
      <w:bookmarkStart w:id="162" w:name="_Toc88667341"/>
      <w:bookmarkStart w:id="163" w:name="_Toc89676267"/>
      <w:r>
        <w:t>5.2.3.4.2</w:t>
      </w:r>
      <w:r>
        <w:tab/>
        <w:t>Event reporting by EASDF</w:t>
      </w:r>
      <w:bookmarkEnd w:id="161"/>
      <w:bookmarkEnd w:id="162"/>
      <w:bookmarkEnd w:id="163"/>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0359645A" w:rsidR="00182A68" w:rsidRDefault="00182A68" w:rsidP="00182A68">
      <w:r>
        <w:lastRenderedPageBreak/>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 or referenced by the DNS context.</w:t>
      </w:r>
    </w:p>
    <w:p w14:paraId="2FF3A8F6" w14:textId="54FB6D80" w:rsidR="00182A68" w:rsidRDefault="00182A68" w:rsidP="00182A68">
      <w:pPr>
        <w:pStyle w:val="Heading4"/>
      </w:pPr>
      <w:bookmarkStart w:id="164" w:name="_Toc85462081"/>
      <w:bookmarkStart w:id="165" w:name="_Toc88667342"/>
      <w:bookmarkStart w:id="166" w:name="_Toc89676268"/>
      <w:r>
        <w:t>5.2.3</w:t>
      </w:r>
      <w:r w:rsidRPr="00682C7E">
        <w:t>.</w:t>
      </w:r>
      <w:r>
        <w:t>5</w:t>
      </w:r>
      <w:r w:rsidRPr="00682C7E">
        <w:tab/>
      </w:r>
      <w:r w:rsidR="00874986">
        <w:t xml:space="preserve">Baseline </w:t>
      </w:r>
      <w:r>
        <w:t>DNS Pattern</w:t>
      </w:r>
      <w:bookmarkEnd w:id="164"/>
      <w:r w:rsidR="00874986">
        <w:t>s</w:t>
      </w:r>
      <w:bookmarkEnd w:id="165"/>
      <w:bookmarkEnd w:id="166"/>
    </w:p>
    <w:p w14:paraId="31A5C161" w14:textId="19942ED8" w:rsidR="00182A68" w:rsidRPr="00182A68" w:rsidRDefault="00182A68" w:rsidP="00182A68">
      <w:pPr>
        <w:pStyle w:val="Heading5"/>
        <w:rPr>
          <w:lang w:val="en-US"/>
        </w:rPr>
      </w:pPr>
      <w:bookmarkStart w:id="167" w:name="_Toc85462082"/>
      <w:bookmarkStart w:id="168" w:name="_Toc88667343"/>
      <w:bookmarkStart w:id="169" w:name="_Toc89676269"/>
      <w:r>
        <w:t>5.2.3</w:t>
      </w:r>
      <w:r w:rsidRPr="008F3293">
        <w:t>.</w:t>
      </w:r>
      <w:r>
        <w:t>5</w:t>
      </w:r>
      <w:r w:rsidRPr="008F3293">
        <w:t>.1</w:t>
      </w:r>
      <w:r w:rsidRPr="008F3293">
        <w:tab/>
      </w:r>
      <w:r>
        <w:rPr>
          <w:lang w:val="en-US"/>
        </w:rPr>
        <w:t>General</w:t>
      </w:r>
      <w:bookmarkEnd w:id="167"/>
      <w:bookmarkEnd w:id="168"/>
      <w:bookmarkEnd w:id="169"/>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67027F">
      <w:pPr>
        <w:pStyle w:val="Heading2"/>
      </w:pPr>
      <w:bookmarkStart w:id="170" w:name="_Toc85462083"/>
      <w:bookmarkStart w:id="171" w:name="_Toc88667344"/>
      <w:bookmarkStart w:id="172" w:name="_Toc89676270"/>
      <w:r>
        <w:t>5.3</w:t>
      </w:r>
      <w:r>
        <w:tab/>
      </w:r>
      <w:r w:rsidRPr="008424F9">
        <w:t>Neasdf_</w:t>
      </w:r>
      <w:r w:rsidR="003303AA" w:rsidRPr="00AA5D44">
        <w:t>BaselineDNS</w:t>
      </w:r>
      <w:r>
        <w:t>Pattern</w:t>
      </w:r>
      <w:r w:rsidRPr="00AF47A0">
        <w:t xml:space="preserve"> </w:t>
      </w:r>
      <w:r>
        <w:t>Service</w:t>
      </w:r>
      <w:bookmarkEnd w:id="170"/>
      <w:bookmarkEnd w:id="171"/>
      <w:bookmarkEnd w:id="172"/>
    </w:p>
    <w:p w14:paraId="16D9E41F" w14:textId="77777777" w:rsidR="0067027F" w:rsidRDefault="0067027F" w:rsidP="0067027F">
      <w:pPr>
        <w:pStyle w:val="Heading3"/>
      </w:pPr>
      <w:bookmarkStart w:id="173" w:name="_Toc85462084"/>
      <w:bookmarkStart w:id="174" w:name="_Toc88667345"/>
      <w:bookmarkStart w:id="175" w:name="_Toc89676271"/>
      <w:r>
        <w:t>5.3.1</w:t>
      </w:r>
      <w:r>
        <w:tab/>
        <w:t>Service Description</w:t>
      </w:r>
      <w:bookmarkEnd w:id="173"/>
      <w:bookmarkEnd w:id="174"/>
      <w:bookmarkEnd w:id="175"/>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lastRenderedPageBreak/>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Heading3"/>
      </w:pPr>
      <w:bookmarkStart w:id="176" w:name="_Toc85462085"/>
      <w:bookmarkStart w:id="177" w:name="_Toc88667346"/>
      <w:bookmarkStart w:id="178" w:name="_Toc89676272"/>
      <w:r>
        <w:t>5.3.2</w:t>
      </w:r>
      <w:r>
        <w:tab/>
        <w:t>Service Operations</w:t>
      </w:r>
      <w:bookmarkEnd w:id="176"/>
      <w:bookmarkEnd w:id="177"/>
      <w:bookmarkEnd w:id="178"/>
    </w:p>
    <w:p w14:paraId="2F9B9C51" w14:textId="77777777" w:rsidR="0067027F" w:rsidRDefault="0067027F" w:rsidP="0067027F">
      <w:pPr>
        <w:pStyle w:val="Heading4"/>
      </w:pPr>
      <w:bookmarkStart w:id="179" w:name="_Toc85462086"/>
      <w:bookmarkStart w:id="180" w:name="_Toc88667347"/>
      <w:bookmarkStart w:id="181" w:name="_Toc89676273"/>
      <w:r>
        <w:t>5.3.2.1</w:t>
      </w:r>
      <w:r>
        <w:tab/>
        <w:t>Introduction</w:t>
      </w:r>
      <w:bookmarkEnd w:id="179"/>
      <w:bookmarkEnd w:id="180"/>
      <w:bookmarkEnd w:id="181"/>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67027F">
      <w:pPr>
        <w:pStyle w:val="Heading4"/>
      </w:pPr>
      <w:bookmarkStart w:id="182" w:name="_Toc85462087"/>
      <w:bookmarkStart w:id="183" w:name="_Toc88667348"/>
      <w:bookmarkStart w:id="184" w:name="_Toc89676274"/>
      <w:r>
        <w:t>5.3.2.2</w:t>
      </w:r>
      <w:r>
        <w:tab/>
        <w:t>Create</w:t>
      </w:r>
      <w:bookmarkEnd w:id="182"/>
      <w:bookmarkEnd w:id="183"/>
      <w:bookmarkEnd w:id="184"/>
    </w:p>
    <w:p w14:paraId="6CBF73EB" w14:textId="77777777" w:rsidR="0067027F" w:rsidRDefault="0067027F" w:rsidP="0067027F">
      <w:pPr>
        <w:pStyle w:val="Heading5"/>
      </w:pPr>
      <w:bookmarkStart w:id="185" w:name="_Toc85462088"/>
      <w:bookmarkStart w:id="186" w:name="_Toc88667349"/>
      <w:bookmarkStart w:id="187" w:name="_Toc89676275"/>
      <w:r>
        <w:t>5.3.2.2.1</w:t>
      </w:r>
      <w:r>
        <w:tab/>
        <w:t>General</w:t>
      </w:r>
      <w:bookmarkEnd w:id="185"/>
      <w:bookmarkEnd w:id="186"/>
      <w:bookmarkEnd w:id="187"/>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1D339506"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6.45pt;height:106.6pt" o:ole="">
            <v:imagedata r:id="rId32" o:title=""/>
          </v:shape>
          <o:OLEObject Type="Embed" ProgID="Visio.Drawing.11" ShapeID="_x0000_i1036" DrawAspect="Content" ObjectID="_1700289122"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67027F">
      <w:pPr>
        <w:pStyle w:val="Heading4"/>
      </w:pPr>
      <w:bookmarkStart w:id="188" w:name="_Toc85462089"/>
      <w:bookmarkStart w:id="189" w:name="_Toc88667350"/>
      <w:bookmarkStart w:id="190" w:name="_Toc89676276"/>
      <w:r>
        <w:lastRenderedPageBreak/>
        <w:t>5.3.2.3</w:t>
      </w:r>
      <w:r>
        <w:tab/>
        <w:t>Update</w:t>
      </w:r>
      <w:bookmarkEnd w:id="188"/>
      <w:bookmarkEnd w:id="189"/>
      <w:bookmarkEnd w:id="190"/>
    </w:p>
    <w:p w14:paraId="40C2091F" w14:textId="77777777" w:rsidR="0067027F" w:rsidRDefault="0067027F" w:rsidP="0067027F">
      <w:pPr>
        <w:pStyle w:val="Heading5"/>
      </w:pPr>
      <w:bookmarkStart w:id="191" w:name="_Toc85462090"/>
      <w:bookmarkStart w:id="192" w:name="_Toc88667351"/>
      <w:bookmarkStart w:id="193" w:name="_Toc89676277"/>
      <w:r>
        <w:t>5.3.2.3.1</w:t>
      </w:r>
      <w:r>
        <w:tab/>
        <w:t>General</w:t>
      </w:r>
      <w:bookmarkEnd w:id="191"/>
      <w:bookmarkEnd w:id="192"/>
      <w:bookmarkEnd w:id="193"/>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7C72A5D2"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1C234CF6" w14:textId="229ED3D1" w:rsidR="00BC160D" w:rsidRDefault="00BC160D" w:rsidP="0067027F">
      <w:pPr>
        <w:pStyle w:val="TH"/>
      </w:pPr>
      <w:r w:rsidRPr="00D64FA1">
        <w:rPr>
          <w:lang w:val="fr-FR"/>
        </w:rPr>
        <w:object w:dxaOrig="8685" w:dyaOrig="2505" w14:anchorId="5DB1B23D">
          <v:shape id="_x0000_i1037" type="#_x0000_t75" style="width:435.35pt;height:127.8pt" o:ole="">
            <v:imagedata r:id="rId34" o:title=""/>
          </v:shape>
          <o:OLEObject Type="Embed" ProgID="Visio.Drawing.11" ShapeID="_x0000_i1037" DrawAspect="Content" ObjectID="_1700289123" r:id="rId35"/>
        </w:object>
      </w:r>
    </w:p>
    <w:p w14:paraId="2C1ED4E0" w14:textId="4230AE20" w:rsidR="0067027F" w:rsidRDefault="0067027F" w:rsidP="0067027F">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6CF03FE5" w14:textId="3E0AA416" w:rsidR="0067027F" w:rsidRPr="00690A26" w:rsidRDefault="0067027F" w:rsidP="0067027F">
      <w:pPr>
        <w:pStyle w:val="B1"/>
      </w:pPr>
      <w:r w:rsidRPr="00690A26">
        <w:t>2b.</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35pt;height:127.8pt" o:ole="">
            <v:imagedata r:id="rId36" o:title=""/>
          </v:shape>
          <o:OLEObject Type="Embed" ProgID="Visio.Drawing.11" ShapeID="_x0000_i1038" DrawAspect="Content" ObjectID="_1700289124"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lastRenderedPageBreak/>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67027F">
      <w:pPr>
        <w:pStyle w:val="Heading4"/>
      </w:pPr>
      <w:bookmarkStart w:id="194" w:name="_Toc85462091"/>
      <w:bookmarkStart w:id="195" w:name="_Toc88667352"/>
      <w:bookmarkStart w:id="196" w:name="_Toc89676278"/>
      <w:r>
        <w:t>5.3.2.4</w:t>
      </w:r>
      <w:r>
        <w:tab/>
        <w:t>Delete</w:t>
      </w:r>
      <w:bookmarkEnd w:id="194"/>
      <w:bookmarkEnd w:id="195"/>
      <w:bookmarkEnd w:id="196"/>
    </w:p>
    <w:p w14:paraId="490E7AB6" w14:textId="77777777" w:rsidR="0067027F" w:rsidRDefault="0067027F" w:rsidP="0067027F">
      <w:pPr>
        <w:pStyle w:val="Heading5"/>
      </w:pPr>
      <w:bookmarkStart w:id="197" w:name="_Toc85462092"/>
      <w:bookmarkStart w:id="198" w:name="_Toc88667353"/>
      <w:bookmarkStart w:id="199" w:name="_Toc89676279"/>
      <w:r>
        <w:t>5.3.2.4.1</w:t>
      </w:r>
      <w:r>
        <w:tab/>
        <w:t>General</w:t>
      </w:r>
      <w:bookmarkEnd w:id="197"/>
      <w:bookmarkEnd w:id="198"/>
      <w:bookmarkEnd w:id="199"/>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5F0B6BCF" w:rsidR="0067027F" w:rsidRDefault="0067027F" w:rsidP="0067027F">
      <w:pPr>
        <w:pStyle w:val="B1"/>
      </w:pPr>
      <w:r>
        <w:t>-</w:t>
      </w:r>
      <w:r>
        <w:tab/>
        <w:t xml:space="preserve">DNS Base Pattern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35pt;height:126.7pt" o:ole="">
            <v:imagedata r:id="rId38" o:title=""/>
          </v:shape>
          <o:OLEObject Type="Embed" ProgID="Visio.Drawing.11" ShapeID="_x0000_i1039" DrawAspect="Content" ObjectID="_1700289125"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8A6D4A">
      <w:pPr>
        <w:pStyle w:val="Heading1"/>
      </w:pPr>
      <w:bookmarkStart w:id="200" w:name="_Toc510696597"/>
      <w:bookmarkStart w:id="201" w:name="_Toc35971389"/>
      <w:bookmarkStart w:id="202" w:name="_Toc85462093"/>
      <w:bookmarkStart w:id="203" w:name="_Toc88667354"/>
      <w:bookmarkStart w:id="204" w:name="_Toc89676280"/>
      <w:r>
        <w:t>6</w:t>
      </w:r>
      <w:r>
        <w:tab/>
        <w:t>API Definitions</w:t>
      </w:r>
      <w:bookmarkEnd w:id="200"/>
      <w:bookmarkEnd w:id="201"/>
      <w:bookmarkEnd w:id="202"/>
      <w:bookmarkEnd w:id="203"/>
      <w:bookmarkEnd w:id="204"/>
    </w:p>
    <w:p w14:paraId="49A90AEE" w14:textId="6580E488" w:rsidR="008A6D4A" w:rsidRDefault="008A6D4A" w:rsidP="008A6D4A">
      <w:pPr>
        <w:pStyle w:val="Heading2"/>
      </w:pPr>
      <w:bookmarkStart w:id="205" w:name="_Toc510696598"/>
      <w:bookmarkStart w:id="206" w:name="_Toc35971390"/>
      <w:bookmarkStart w:id="207" w:name="_Toc85462094"/>
      <w:bookmarkStart w:id="208" w:name="_Toc88667355"/>
      <w:bookmarkStart w:id="209" w:name="_Toc89676281"/>
      <w:r>
        <w:t>6.1</w:t>
      </w:r>
      <w:r>
        <w:tab/>
      </w:r>
      <w:r w:rsidR="00AF156D" w:rsidRPr="00CF30AD">
        <w:t>Neasdf_DNSContext</w:t>
      </w:r>
      <w:r>
        <w:t xml:space="preserve"> Service API</w:t>
      </w:r>
      <w:bookmarkEnd w:id="205"/>
      <w:bookmarkEnd w:id="206"/>
      <w:bookmarkEnd w:id="207"/>
      <w:bookmarkEnd w:id="208"/>
      <w:bookmarkEnd w:id="209"/>
    </w:p>
    <w:p w14:paraId="49F4CC6B" w14:textId="77777777" w:rsidR="008A6D4A" w:rsidRDefault="008A6D4A" w:rsidP="008A6D4A">
      <w:pPr>
        <w:pStyle w:val="Heading3"/>
      </w:pPr>
      <w:bookmarkStart w:id="210" w:name="_Toc510696599"/>
      <w:bookmarkStart w:id="211" w:name="_Toc35971391"/>
      <w:bookmarkStart w:id="212" w:name="_Toc85462095"/>
      <w:bookmarkStart w:id="213" w:name="_Toc88667356"/>
      <w:bookmarkStart w:id="214" w:name="_Toc89676282"/>
      <w:r>
        <w:t>6.1.1</w:t>
      </w:r>
      <w:r>
        <w:tab/>
        <w:t>Introduction</w:t>
      </w:r>
      <w:bookmarkEnd w:id="210"/>
      <w:bookmarkEnd w:id="211"/>
      <w:bookmarkEnd w:id="212"/>
      <w:bookmarkEnd w:id="213"/>
      <w:bookmarkEnd w:id="214"/>
    </w:p>
    <w:p w14:paraId="3C58F0EE" w14:textId="14A6DF4C" w:rsidR="008A6D4A" w:rsidRDefault="008A6D4A" w:rsidP="008A6D4A">
      <w:pPr>
        <w:rPr>
          <w:noProof/>
          <w:lang w:eastAsia="zh-CN"/>
        </w:rPr>
      </w:pPr>
      <w:bookmarkStart w:id="215"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Heading3"/>
      </w:pPr>
      <w:bookmarkStart w:id="216" w:name="_Toc35971392"/>
      <w:bookmarkStart w:id="217" w:name="_Toc85462096"/>
      <w:bookmarkStart w:id="218" w:name="_Toc88667357"/>
      <w:bookmarkStart w:id="219" w:name="_Toc89676283"/>
      <w:r>
        <w:t>6.1.2</w:t>
      </w:r>
      <w:r>
        <w:tab/>
        <w:t>Usage of HTTP</w:t>
      </w:r>
      <w:bookmarkEnd w:id="215"/>
      <w:bookmarkEnd w:id="216"/>
      <w:bookmarkEnd w:id="217"/>
      <w:bookmarkEnd w:id="218"/>
      <w:bookmarkEnd w:id="219"/>
    </w:p>
    <w:p w14:paraId="6BE20AEE" w14:textId="77777777" w:rsidR="008A6D4A" w:rsidRPr="000C5200" w:rsidRDefault="008A6D4A" w:rsidP="008A6D4A">
      <w:pPr>
        <w:pStyle w:val="Heading4"/>
      </w:pPr>
      <w:bookmarkStart w:id="220" w:name="_Toc510696601"/>
      <w:bookmarkStart w:id="221" w:name="_Toc35971393"/>
      <w:bookmarkStart w:id="222" w:name="_Toc85462097"/>
      <w:bookmarkStart w:id="223" w:name="_Toc88667358"/>
      <w:bookmarkStart w:id="224" w:name="_Toc89676284"/>
      <w:r>
        <w:t>6.1.2.1</w:t>
      </w:r>
      <w:r>
        <w:tab/>
        <w:t>General</w:t>
      </w:r>
      <w:bookmarkEnd w:id="220"/>
      <w:bookmarkEnd w:id="221"/>
      <w:bookmarkEnd w:id="222"/>
      <w:bookmarkEnd w:id="223"/>
      <w:bookmarkEnd w:id="224"/>
    </w:p>
    <w:p w14:paraId="40117155" w14:textId="77777777" w:rsidR="008A6D4A" w:rsidRPr="00986E88" w:rsidRDefault="008A6D4A" w:rsidP="008A6D4A">
      <w:pPr>
        <w:rPr>
          <w:noProof/>
        </w:rPr>
      </w:pPr>
      <w:bookmarkStart w:id="2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Heading4"/>
      </w:pPr>
      <w:bookmarkStart w:id="226" w:name="_Toc35971394"/>
      <w:bookmarkStart w:id="227" w:name="_Toc85462098"/>
      <w:bookmarkStart w:id="228" w:name="_Toc88667359"/>
      <w:bookmarkStart w:id="229" w:name="_Toc89676285"/>
      <w:r>
        <w:t>6.1.2.2</w:t>
      </w:r>
      <w:r>
        <w:tab/>
        <w:t>HTTP standard headers</w:t>
      </w:r>
      <w:bookmarkEnd w:id="225"/>
      <w:bookmarkEnd w:id="226"/>
      <w:bookmarkEnd w:id="227"/>
      <w:bookmarkEnd w:id="228"/>
      <w:bookmarkEnd w:id="229"/>
    </w:p>
    <w:p w14:paraId="5BC5A0BC" w14:textId="77777777" w:rsidR="008A6D4A" w:rsidRDefault="008A6D4A" w:rsidP="008A6D4A">
      <w:pPr>
        <w:pStyle w:val="Heading5"/>
        <w:rPr>
          <w:lang w:eastAsia="zh-CN"/>
        </w:rPr>
      </w:pPr>
      <w:bookmarkStart w:id="230" w:name="_Toc510696603"/>
      <w:bookmarkStart w:id="231" w:name="_Toc35971395"/>
      <w:bookmarkStart w:id="232" w:name="_Toc85462099"/>
      <w:bookmarkStart w:id="233" w:name="_Toc88667360"/>
      <w:bookmarkStart w:id="234" w:name="_Toc89676286"/>
      <w:r>
        <w:t>6.1.2.2.1</w:t>
      </w:r>
      <w:r>
        <w:rPr>
          <w:rFonts w:hint="eastAsia"/>
          <w:lang w:eastAsia="zh-CN"/>
        </w:rPr>
        <w:tab/>
      </w:r>
      <w:r>
        <w:rPr>
          <w:lang w:eastAsia="zh-CN"/>
        </w:rPr>
        <w:t>General</w:t>
      </w:r>
      <w:bookmarkEnd w:id="230"/>
      <w:bookmarkEnd w:id="231"/>
      <w:bookmarkEnd w:id="232"/>
      <w:bookmarkEnd w:id="233"/>
      <w:bookmarkEnd w:id="234"/>
    </w:p>
    <w:p w14:paraId="47B445E8" w14:textId="77777777" w:rsidR="008A6D4A" w:rsidRPr="00986E88" w:rsidRDefault="008A6D4A" w:rsidP="008A6D4A">
      <w:pPr>
        <w:rPr>
          <w:noProof/>
        </w:rPr>
      </w:pPr>
      <w:bookmarkStart w:id="23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Heading5"/>
      </w:pPr>
      <w:bookmarkStart w:id="236" w:name="_Toc35971396"/>
      <w:bookmarkStart w:id="237" w:name="_Toc85462100"/>
      <w:bookmarkStart w:id="238" w:name="_Toc88667361"/>
      <w:bookmarkStart w:id="239" w:name="_Toc89676287"/>
      <w:r>
        <w:t>6.1.2.2.2</w:t>
      </w:r>
      <w:r>
        <w:tab/>
        <w:t>Content type</w:t>
      </w:r>
      <w:bookmarkEnd w:id="235"/>
      <w:bookmarkEnd w:id="236"/>
      <w:bookmarkEnd w:id="237"/>
      <w:bookmarkEnd w:id="238"/>
      <w:bookmarkEnd w:id="239"/>
    </w:p>
    <w:p w14:paraId="72E94C44" w14:textId="7B1FD033" w:rsidR="00684A21" w:rsidRDefault="00684A21" w:rsidP="008A6D4A">
      <w:pPr>
        <w:rPr>
          <w:noProof/>
        </w:rPr>
      </w:pPr>
      <w:bookmarkStart w:id="240"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241" w:name="_Hlk525213471"/>
      <w:bookmarkStart w:id="242"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241"/>
      <w:r w:rsidR="008A6D4A">
        <w:t>shall be signalled by the content type "application/problem+json", as defined in IETF RFC 7807 [13]</w:t>
      </w:r>
      <w:bookmarkEnd w:id="242"/>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8A6D4A">
      <w:pPr>
        <w:pStyle w:val="Heading4"/>
      </w:pPr>
      <w:bookmarkStart w:id="243" w:name="_Toc35971397"/>
      <w:bookmarkStart w:id="244" w:name="_Toc85462101"/>
      <w:bookmarkStart w:id="245" w:name="_Toc88667362"/>
      <w:bookmarkStart w:id="246" w:name="_Hlk64030393"/>
      <w:bookmarkStart w:id="247" w:name="_Toc89676288"/>
      <w:r>
        <w:t>6.1.2.3</w:t>
      </w:r>
      <w:r>
        <w:tab/>
        <w:t>HTTP custom headers</w:t>
      </w:r>
      <w:bookmarkEnd w:id="240"/>
      <w:bookmarkEnd w:id="243"/>
      <w:bookmarkEnd w:id="244"/>
      <w:bookmarkEnd w:id="245"/>
      <w:bookmarkEnd w:id="247"/>
    </w:p>
    <w:p w14:paraId="51F282AC" w14:textId="1AA865BF" w:rsidR="008A6D4A" w:rsidRDefault="008A6D4A" w:rsidP="008A6D4A">
      <w:pPr>
        <w:rPr>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8A6D4A">
      <w:pPr>
        <w:pStyle w:val="Heading3"/>
      </w:pPr>
      <w:bookmarkStart w:id="256" w:name="_Toc510696607"/>
      <w:bookmarkStart w:id="257" w:name="_Toc35971398"/>
      <w:bookmarkStart w:id="258" w:name="_Toc85462102"/>
      <w:bookmarkStart w:id="259" w:name="_Toc88667363"/>
      <w:bookmarkStart w:id="260" w:name="_Toc89676289"/>
      <w:bookmarkEnd w:id="246"/>
      <w:bookmarkEnd w:id="248"/>
      <w:bookmarkEnd w:id="249"/>
      <w:bookmarkEnd w:id="250"/>
      <w:bookmarkEnd w:id="251"/>
      <w:bookmarkEnd w:id="252"/>
      <w:bookmarkEnd w:id="253"/>
      <w:bookmarkEnd w:id="254"/>
      <w:bookmarkEnd w:id="255"/>
      <w:r>
        <w:t>6.1.3</w:t>
      </w:r>
      <w:r>
        <w:tab/>
        <w:t>Resources</w:t>
      </w:r>
      <w:bookmarkEnd w:id="256"/>
      <w:bookmarkEnd w:id="257"/>
      <w:bookmarkEnd w:id="258"/>
      <w:bookmarkEnd w:id="259"/>
      <w:bookmarkEnd w:id="260"/>
    </w:p>
    <w:p w14:paraId="5C8D92CB" w14:textId="77777777" w:rsidR="008A6D4A" w:rsidRPr="000A7435" w:rsidRDefault="008A6D4A" w:rsidP="008A6D4A">
      <w:pPr>
        <w:pStyle w:val="Heading4"/>
      </w:pPr>
      <w:bookmarkStart w:id="261" w:name="_Toc510696608"/>
      <w:bookmarkStart w:id="262" w:name="_Toc35971399"/>
      <w:bookmarkStart w:id="263" w:name="_Toc85462103"/>
      <w:bookmarkStart w:id="264" w:name="_Toc88667364"/>
      <w:bookmarkStart w:id="265" w:name="_Hlk64365437"/>
      <w:bookmarkStart w:id="266" w:name="_Toc89676290"/>
      <w:r>
        <w:t>6.1.3.1</w:t>
      </w:r>
      <w:r>
        <w:tab/>
        <w:t>Overview</w:t>
      </w:r>
      <w:bookmarkEnd w:id="261"/>
      <w:bookmarkEnd w:id="262"/>
      <w:bookmarkEnd w:id="263"/>
      <w:bookmarkEnd w:id="264"/>
      <w:bookmarkEnd w:id="26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55pt;height:148.45pt" o:ole="">
            <v:imagedata r:id="rId40" o:title=""/>
          </v:shape>
          <o:OLEObject Type="Embed" ProgID="Visio.Drawing.11" ShapeID="_x0000_i1040" DrawAspect="Content" ObjectID="_1700289126"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Heading4"/>
      </w:pPr>
      <w:bookmarkStart w:id="267" w:name="_Toc510696609"/>
      <w:bookmarkStart w:id="268" w:name="_Toc35971400"/>
      <w:bookmarkStart w:id="269" w:name="_Toc85462104"/>
      <w:bookmarkStart w:id="270" w:name="_Toc88667365"/>
      <w:bookmarkStart w:id="271" w:name="_Toc89676291"/>
      <w:bookmarkEnd w:id="265"/>
      <w:r>
        <w:t>6.1.3.2</w:t>
      </w:r>
      <w:r>
        <w:tab/>
        <w:t xml:space="preserve">Resource: </w:t>
      </w:r>
      <w:bookmarkEnd w:id="267"/>
      <w:bookmarkEnd w:id="268"/>
      <w:r w:rsidR="002C43C0">
        <w:t>DNS contexts collection</w:t>
      </w:r>
      <w:bookmarkEnd w:id="269"/>
      <w:bookmarkEnd w:id="270"/>
      <w:bookmarkEnd w:id="271"/>
    </w:p>
    <w:p w14:paraId="4ED0F1B2" w14:textId="77777777" w:rsidR="008A6D4A" w:rsidRDefault="008A6D4A" w:rsidP="008A6D4A">
      <w:pPr>
        <w:pStyle w:val="Heading5"/>
      </w:pPr>
      <w:bookmarkStart w:id="272" w:name="_Toc510696610"/>
      <w:bookmarkStart w:id="273" w:name="_Toc35971401"/>
      <w:bookmarkStart w:id="274" w:name="_Toc85462105"/>
      <w:bookmarkStart w:id="275" w:name="_Toc88667366"/>
      <w:bookmarkStart w:id="276" w:name="_Toc89676292"/>
      <w:r>
        <w:t>6.1.3.2.1</w:t>
      </w:r>
      <w:r>
        <w:tab/>
        <w:t>Description</w:t>
      </w:r>
      <w:bookmarkEnd w:id="272"/>
      <w:bookmarkEnd w:id="273"/>
      <w:bookmarkEnd w:id="274"/>
      <w:bookmarkEnd w:id="275"/>
      <w:bookmarkEnd w:id="276"/>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Heading5"/>
      </w:pPr>
      <w:bookmarkStart w:id="277" w:name="_Toc35971402"/>
      <w:bookmarkStart w:id="278" w:name="_Toc85462106"/>
      <w:bookmarkStart w:id="279" w:name="_Toc88667367"/>
      <w:bookmarkStart w:id="280" w:name="_Hlk64365469"/>
      <w:bookmarkStart w:id="281" w:name="_Toc510696612"/>
      <w:bookmarkStart w:id="282" w:name="_Toc89676293"/>
      <w:r>
        <w:t>6.1.3.2.2</w:t>
      </w:r>
      <w:r>
        <w:tab/>
        <w:t>Resource Definition</w:t>
      </w:r>
      <w:bookmarkEnd w:id="277"/>
      <w:bookmarkEnd w:id="278"/>
      <w:bookmarkEnd w:id="279"/>
      <w:bookmarkEnd w:id="282"/>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Heading5"/>
      </w:pPr>
      <w:bookmarkStart w:id="283" w:name="_Toc35971403"/>
      <w:bookmarkStart w:id="284" w:name="_Toc85462107"/>
      <w:bookmarkStart w:id="285" w:name="_Toc88667368"/>
      <w:bookmarkStart w:id="286" w:name="_Toc89676294"/>
      <w:bookmarkEnd w:id="280"/>
      <w:r>
        <w:t>6.1.3.2.3</w:t>
      </w:r>
      <w:r>
        <w:tab/>
        <w:t>Resource Standard Methods</w:t>
      </w:r>
      <w:bookmarkEnd w:id="281"/>
      <w:bookmarkEnd w:id="283"/>
      <w:bookmarkEnd w:id="284"/>
      <w:bookmarkEnd w:id="285"/>
      <w:bookmarkEnd w:id="286"/>
    </w:p>
    <w:p w14:paraId="1753A67F" w14:textId="10975464" w:rsidR="008A6D4A" w:rsidRPr="00384E92" w:rsidRDefault="008A6D4A" w:rsidP="008A6D4A">
      <w:pPr>
        <w:pStyle w:val="Heading6"/>
      </w:pPr>
      <w:bookmarkStart w:id="287" w:name="_Toc510696613"/>
      <w:bookmarkStart w:id="288" w:name="_Toc35971404"/>
      <w:bookmarkStart w:id="289" w:name="_Toc85462108"/>
      <w:bookmarkStart w:id="290" w:name="_Toc88667369"/>
      <w:bookmarkStart w:id="291" w:name="_Hlk64365502"/>
      <w:bookmarkStart w:id="292" w:name="_Toc89676295"/>
      <w:r w:rsidRPr="00384E92">
        <w:t>6.</w:t>
      </w:r>
      <w:r>
        <w:t>1.3.2.3</w:t>
      </w:r>
      <w:r w:rsidRPr="00384E92">
        <w:t>.1</w:t>
      </w:r>
      <w:r w:rsidRPr="00384E92">
        <w:tab/>
      </w:r>
      <w:bookmarkEnd w:id="287"/>
      <w:bookmarkEnd w:id="288"/>
      <w:r w:rsidR="006A0676">
        <w:t>POST</w:t>
      </w:r>
      <w:bookmarkEnd w:id="289"/>
      <w:bookmarkEnd w:id="290"/>
      <w:bookmarkEnd w:id="292"/>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Heading5"/>
      </w:pPr>
      <w:bookmarkStart w:id="293" w:name="_Toc510696615"/>
      <w:bookmarkStart w:id="294" w:name="_Toc35971406"/>
      <w:bookmarkStart w:id="295" w:name="_Toc85462109"/>
      <w:bookmarkStart w:id="296" w:name="_Toc88667370"/>
      <w:bookmarkStart w:id="297" w:name="_Toc89676296"/>
      <w:bookmarkEnd w:id="291"/>
      <w:r>
        <w:t>6.1.3.2.4</w:t>
      </w:r>
      <w:r>
        <w:tab/>
        <w:t>Resource Custom Operations</w:t>
      </w:r>
      <w:bookmarkEnd w:id="293"/>
      <w:bookmarkEnd w:id="294"/>
      <w:bookmarkEnd w:id="295"/>
      <w:bookmarkEnd w:id="296"/>
      <w:bookmarkEnd w:id="297"/>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Heading4"/>
      </w:pPr>
      <w:bookmarkStart w:id="298" w:name="_Toc510696621"/>
      <w:bookmarkStart w:id="299" w:name="_Toc35971412"/>
      <w:bookmarkStart w:id="300" w:name="_Toc85462110"/>
      <w:bookmarkStart w:id="301" w:name="_Toc88667371"/>
      <w:bookmarkStart w:id="302" w:name="_Toc89676297"/>
      <w:r>
        <w:t>6.1.3.3</w:t>
      </w:r>
      <w:r>
        <w:tab/>
        <w:t xml:space="preserve">Resource: </w:t>
      </w:r>
      <w:bookmarkEnd w:id="298"/>
      <w:bookmarkEnd w:id="299"/>
      <w:r w:rsidR="006A0676">
        <w:t>Individual DNS context</w:t>
      </w:r>
      <w:bookmarkEnd w:id="300"/>
      <w:bookmarkEnd w:id="301"/>
      <w:bookmarkEnd w:id="302"/>
    </w:p>
    <w:p w14:paraId="5F6DEA52" w14:textId="77777777" w:rsidR="009F640A" w:rsidRDefault="009F640A" w:rsidP="009F640A">
      <w:pPr>
        <w:pStyle w:val="Heading5"/>
      </w:pPr>
      <w:bookmarkStart w:id="303" w:name="_Toc25073874"/>
      <w:bookmarkStart w:id="304" w:name="_Toc34063050"/>
      <w:bookmarkStart w:id="305" w:name="_Toc43120024"/>
      <w:bookmarkStart w:id="306" w:name="_Toc49768079"/>
      <w:bookmarkStart w:id="307" w:name="_Toc56434252"/>
      <w:bookmarkStart w:id="308" w:name="_Toc67687830"/>
      <w:bookmarkStart w:id="309" w:name="_Toc85462111"/>
      <w:bookmarkStart w:id="310" w:name="_Toc88667372"/>
      <w:bookmarkStart w:id="311" w:name="_Toc510696622"/>
      <w:bookmarkStart w:id="312" w:name="_Toc35971413"/>
      <w:bookmarkStart w:id="313" w:name="_Toc89676298"/>
      <w:r>
        <w:t>6.1.3.3.1</w:t>
      </w:r>
      <w:r>
        <w:tab/>
        <w:t>Description</w:t>
      </w:r>
      <w:bookmarkEnd w:id="303"/>
      <w:bookmarkEnd w:id="304"/>
      <w:bookmarkEnd w:id="305"/>
      <w:bookmarkEnd w:id="306"/>
      <w:bookmarkEnd w:id="307"/>
      <w:bookmarkEnd w:id="308"/>
      <w:bookmarkEnd w:id="309"/>
      <w:bookmarkEnd w:id="310"/>
      <w:bookmarkEnd w:id="313"/>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Heading5"/>
      </w:pPr>
      <w:bookmarkStart w:id="314" w:name="_Toc25073875"/>
      <w:bookmarkStart w:id="315" w:name="_Toc34063051"/>
      <w:bookmarkStart w:id="316" w:name="_Toc43120025"/>
      <w:bookmarkStart w:id="317" w:name="_Toc49768080"/>
      <w:bookmarkStart w:id="318" w:name="_Toc56434253"/>
      <w:bookmarkStart w:id="319" w:name="_Toc67687831"/>
      <w:bookmarkStart w:id="320" w:name="_Toc85462112"/>
      <w:bookmarkStart w:id="321" w:name="_Toc88667373"/>
      <w:bookmarkStart w:id="322" w:name="_Toc89676299"/>
      <w:r>
        <w:t>6.1.3.3.2</w:t>
      </w:r>
      <w:r>
        <w:tab/>
        <w:t>Resource Definition</w:t>
      </w:r>
      <w:bookmarkEnd w:id="314"/>
      <w:bookmarkEnd w:id="315"/>
      <w:bookmarkEnd w:id="316"/>
      <w:bookmarkEnd w:id="317"/>
      <w:bookmarkEnd w:id="318"/>
      <w:bookmarkEnd w:id="319"/>
      <w:bookmarkEnd w:id="320"/>
      <w:bookmarkEnd w:id="321"/>
      <w:bookmarkEnd w:id="322"/>
    </w:p>
    <w:p w14:paraId="15A4A435" w14:textId="77777777" w:rsidR="009F640A" w:rsidRDefault="009F640A" w:rsidP="009F640A">
      <w:r>
        <w:t xml:space="preserve">Resource URI: </w:t>
      </w:r>
      <w:r>
        <w:rPr>
          <w:b/>
        </w:rPr>
        <w:t>{apiRoot}/neasdf-dnscontext/</w:t>
      </w:r>
      <w:bookmarkStart w:id="323" w:name="_Hlk6318174"/>
      <w:r>
        <w:rPr>
          <w:b/>
        </w:rPr>
        <w:t>&lt;apiVersion&gt;</w:t>
      </w:r>
      <w:bookmarkEnd w:id="323"/>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Heading5"/>
      </w:pPr>
      <w:bookmarkStart w:id="324" w:name="_Toc25073876"/>
      <w:bookmarkStart w:id="325" w:name="_Toc34063052"/>
      <w:bookmarkStart w:id="326" w:name="_Toc43120026"/>
      <w:bookmarkStart w:id="327" w:name="_Toc49768081"/>
      <w:bookmarkStart w:id="328" w:name="_Toc56434254"/>
      <w:bookmarkStart w:id="329" w:name="_Toc67687832"/>
      <w:bookmarkStart w:id="330" w:name="_Toc85462113"/>
      <w:bookmarkStart w:id="331" w:name="_Toc88667374"/>
      <w:bookmarkStart w:id="332" w:name="_Toc89676300"/>
      <w:r>
        <w:t>6.1.3.3.3</w:t>
      </w:r>
      <w:r>
        <w:tab/>
        <w:t>Resource Standard Methods</w:t>
      </w:r>
      <w:bookmarkEnd w:id="324"/>
      <w:bookmarkEnd w:id="325"/>
      <w:bookmarkEnd w:id="326"/>
      <w:bookmarkEnd w:id="327"/>
      <w:bookmarkEnd w:id="328"/>
      <w:bookmarkEnd w:id="329"/>
      <w:bookmarkEnd w:id="330"/>
      <w:bookmarkEnd w:id="331"/>
      <w:bookmarkEnd w:id="332"/>
    </w:p>
    <w:p w14:paraId="00CCC495" w14:textId="77777777" w:rsidR="009F640A" w:rsidRPr="00384E92" w:rsidRDefault="009F640A" w:rsidP="009F640A">
      <w:pPr>
        <w:pStyle w:val="Heading6"/>
      </w:pPr>
      <w:bookmarkStart w:id="333" w:name="_Toc85462114"/>
      <w:bookmarkStart w:id="334" w:name="_Toc88667375"/>
      <w:bookmarkStart w:id="335" w:name="_Toc25073877"/>
      <w:bookmarkStart w:id="336" w:name="_Toc34063053"/>
      <w:bookmarkStart w:id="337" w:name="_Toc43120027"/>
      <w:bookmarkStart w:id="338" w:name="_Toc49768082"/>
      <w:bookmarkStart w:id="339" w:name="_Toc56434255"/>
      <w:bookmarkStart w:id="340" w:name="_Toc67687833"/>
      <w:bookmarkStart w:id="341" w:name="_Toc89676301"/>
      <w:r w:rsidRPr="00384E92">
        <w:t>6.</w:t>
      </w:r>
      <w:r>
        <w:t>1.3.3.3</w:t>
      </w:r>
      <w:r w:rsidRPr="00384E92">
        <w:t>.1</w:t>
      </w:r>
      <w:r w:rsidRPr="00384E92">
        <w:tab/>
      </w:r>
      <w:r>
        <w:t>DELETE</w:t>
      </w:r>
      <w:bookmarkEnd w:id="333"/>
      <w:bookmarkEnd w:id="334"/>
      <w:bookmarkEnd w:id="341"/>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Heading6"/>
      </w:pPr>
      <w:bookmarkStart w:id="342" w:name="_Toc85462115"/>
      <w:bookmarkStart w:id="343" w:name="_Toc88667376"/>
      <w:bookmarkStart w:id="344" w:name="_Toc89676302"/>
      <w:r w:rsidRPr="00384E92">
        <w:lastRenderedPageBreak/>
        <w:t>6.</w:t>
      </w:r>
      <w:r>
        <w:t>1.3.3.3</w:t>
      </w:r>
      <w:r w:rsidRPr="00384E92">
        <w:t>.</w:t>
      </w:r>
      <w:r>
        <w:t>2</w:t>
      </w:r>
      <w:r w:rsidRPr="00384E92">
        <w:tab/>
      </w:r>
      <w:r>
        <w:t>PATCH</w:t>
      </w:r>
      <w:bookmarkEnd w:id="342"/>
      <w:bookmarkEnd w:id="343"/>
      <w:bookmarkEnd w:id="344"/>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Heading6"/>
      </w:pPr>
      <w:bookmarkStart w:id="345" w:name="_Toc85462116"/>
      <w:bookmarkStart w:id="346" w:name="_Toc88667377"/>
      <w:bookmarkStart w:id="347" w:name="_Toc89676303"/>
      <w:r w:rsidRPr="00384E92">
        <w:t>6.</w:t>
      </w:r>
      <w:r>
        <w:t>1.3.3.3</w:t>
      </w:r>
      <w:r w:rsidRPr="00384E92">
        <w:t>.</w:t>
      </w:r>
      <w:r>
        <w:t>3</w:t>
      </w:r>
      <w:r w:rsidRPr="00384E92">
        <w:tab/>
      </w:r>
      <w:r>
        <w:t>PUT</w:t>
      </w:r>
      <w:bookmarkEnd w:id="345"/>
      <w:bookmarkEnd w:id="346"/>
      <w:bookmarkEnd w:id="347"/>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Heading5"/>
      </w:pPr>
      <w:bookmarkStart w:id="348" w:name="_Toc85462117"/>
      <w:bookmarkStart w:id="349" w:name="_Toc88667378"/>
      <w:bookmarkStart w:id="350" w:name="_Toc89676304"/>
      <w:r>
        <w:t>6.1.3.3.4</w:t>
      </w:r>
      <w:r>
        <w:tab/>
        <w:t>Resource Custom Operations</w:t>
      </w:r>
      <w:bookmarkEnd w:id="335"/>
      <w:bookmarkEnd w:id="336"/>
      <w:bookmarkEnd w:id="337"/>
      <w:bookmarkEnd w:id="338"/>
      <w:bookmarkEnd w:id="339"/>
      <w:bookmarkEnd w:id="340"/>
      <w:bookmarkEnd w:id="348"/>
      <w:bookmarkEnd w:id="349"/>
      <w:bookmarkEnd w:id="350"/>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8A6D4A">
      <w:pPr>
        <w:pStyle w:val="Heading3"/>
      </w:pPr>
      <w:bookmarkStart w:id="351" w:name="_Toc85462118"/>
      <w:bookmarkStart w:id="352" w:name="_Toc88667379"/>
      <w:bookmarkStart w:id="353" w:name="_Toc89676305"/>
      <w:r>
        <w:t>6.1.4</w:t>
      </w:r>
      <w:r>
        <w:tab/>
        <w:t>Custom Operations without associated resources</w:t>
      </w:r>
      <w:bookmarkEnd w:id="311"/>
      <w:bookmarkEnd w:id="312"/>
      <w:bookmarkEnd w:id="351"/>
      <w:bookmarkEnd w:id="352"/>
      <w:bookmarkEnd w:id="353"/>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Heading3"/>
      </w:pPr>
      <w:bookmarkStart w:id="354" w:name="_Toc510696628"/>
      <w:bookmarkStart w:id="355" w:name="_Toc35971419"/>
      <w:bookmarkStart w:id="356" w:name="_Toc85462119"/>
      <w:bookmarkStart w:id="357" w:name="_Toc88667380"/>
      <w:bookmarkStart w:id="358" w:name="_Toc89676306"/>
      <w:r>
        <w:t>6.1.5</w:t>
      </w:r>
      <w:r>
        <w:tab/>
        <w:t>Notifications</w:t>
      </w:r>
      <w:bookmarkEnd w:id="354"/>
      <w:bookmarkEnd w:id="355"/>
      <w:bookmarkEnd w:id="356"/>
      <w:bookmarkEnd w:id="357"/>
      <w:bookmarkEnd w:id="358"/>
    </w:p>
    <w:p w14:paraId="329C7304" w14:textId="77777777" w:rsidR="008A6D4A" w:rsidRPr="000A7435" w:rsidRDefault="008A6D4A" w:rsidP="008A6D4A">
      <w:pPr>
        <w:pStyle w:val="Heading4"/>
      </w:pPr>
      <w:bookmarkStart w:id="359" w:name="_Toc510696629"/>
      <w:bookmarkStart w:id="360" w:name="_Toc35971420"/>
      <w:bookmarkStart w:id="361" w:name="_Toc85462120"/>
      <w:bookmarkStart w:id="362" w:name="_Toc88667381"/>
      <w:bookmarkStart w:id="363" w:name="_Toc89676307"/>
      <w:r>
        <w:t>6.1.5.1</w:t>
      </w:r>
      <w:r>
        <w:tab/>
        <w:t>General</w:t>
      </w:r>
      <w:bookmarkEnd w:id="359"/>
      <w:bookmarkEnd w:id="360"/>
      <w:bookmarkEnd w:id="361"/>
      <w:bookmarkEnd w:id="362"/>
      <w:bookmarkEnd w:id="363"/>
    </w:p>
    <w:p w14:paraId="0F9428D5" w14:textId="41EF311F" w:rsidR="002C43C0" w:rsidRDefault="002C43C0" w:rsidP="00E105F0">
      <w:pPr>
        <w:rPr>
          <w:noProof/>
        </w:rPr>
      </w:pPr>
      <w:bookmarkStart w:id="364" w:name="_Toc510696630"/>
      <w:bookmarkStart w:id="365"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Heading4"/>
      </w:pPr>
      <w:bookmarkStart w:id="366" w:name="_Toc35971421"/>
      <w:bookmarkStart w:id="367" w:name="_Toc85462121"/>
      <w:bookmarkStart w:id="368" w:name="_Toc88667382"/>
      <w:bookmarkStart w:id="369" w:name="_Toc89676308"/>
      <w:r>
        <w:t>6.1.5.2</w:t>
      </w:r>
      <w:r>
        <w:tab/>
      </w:r>
      <w:bookmarkEnd w:id="364"/>
      <w:bookmarkEnd w:id="366"/>
      <w:r w:rsidR="009F640A">
        <w:t>DNS Context Notify</w:t>
      </w:r>
      <w:bookmarkEnd w:id="367"/>
      <w:bookmarkEnd w:id="368"/>
      <w:bookmarkEnd w:id="369"/>
    </w:p>
    <w:p w14:paraId="3E017F8A" w14:textId="77777777" w:rsidR="00E105F0" w:rsidRPr="00986E88" w:rsidRDefault="00E105F0" w:rsidP="00E105F0">
      <w:pPr>
        <w:pStyle w:val="Heading5"/>
        <w:rPr>
          <w:noProof/>
        </w:rPr>
      </w:pPr>
      <w:bookmarkStart w:id="370" w:name="_Toc532994455"/>
      <w:bookmarkStart w:id="371" w:name="_Toc35971422"/>
      <w:bookmarkStart w:id="372" w:name="_Toc85462122"/>
      <w:bookmarkStart w:id="373" w:name="_Toc88667383"/>
      <w:bookmarkStart w:id="374" w:name="_Toc510696631"/>
      <w:bookmarkStart w:id="375" w:name="_Toc89676309"/>
      <w:r>
        <w:t>6.1.5.2</w:t>
      </w:r>
      <w:r w:rsidRPr="00986E88">
        <w:rPr>
          <w:noProof/>
        </w:rPr>
        <w:t>.1</w:t>
      </w:r>
      <w:r w:rsidRPr="00986E88">
        <w:rPr>
          <w:noProof/>
        </w:rPr>
        <w:tab/>
        <w:t>Description</w:t>
      </w:r>
      <w:bookmarkEnd w:id="370"/>
      <w:bookmarkEnd w:id="371"/>
      <w:bookmarkEnd w:id="372"/>
      <w:bookmarkEnd w:id="373"/>
      <w:bookmarkEnd w:id="375"/>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Heading5"/>
        <w:rPr>
          <w:noProof/>
        </w:rPr>
      </w:pPr>
      <w:bookmarkStart w:id="376" w:name="_Toc532994456"/>
      <w:bookmarkStart w:id="377" w:name="_Toc35971423"/>
      <w:bookmarkStart w:id="378" w:name="_Toc85462123"/>
      <w:bookmarkStart w:id="379" w:name="_Toc88667384"/>
      <w:bookmarkStart w:id="380" w:name="_Toc89676310"/>
      <w:r>
        <w:t>6.1.5.2</w:t>
      </w:r>
      <w:r w:rsidRPr="00986E88">
        <w:rPr>
          <w:noProof/>
        </w:rPr>
        <w:t>.2</w:t>
      </w:r>
      <w:r w:rsidRPr="00986E88">
        <w:rPr>
          <w:noProof/>
        </w:rPr>
        <w:tab/>
        <w:t>Target URI</w:t>
      </w:r>
      <w:bookmarkEnd w:id="376"/>
      <w:bookmarkEnd w:id="377"/>
      <w:bookmarkEnd w:id="378"/>
      <w:bookmarkEnd w:id="379"/>
      <w:bookmarkEnd w:id="380"/>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381" w:name="_Toc532994457"/>
      <w:bookmarkStart w:id="382" w:name="_Toc35971424"/>
      <w:bookmarkStart w:id="383" w:name="_Toc85462124"/>
      <w:bookmarkStart w:id="384" w:name="_Toc88667385"/>
      <w:bookmarkStart w:id="385" w:name="_Toc89676311"/>
      <w:r>
        <w:t>6.1.5.2</w:t>
      </w:r>
      <w:r w:rsidRPr="00986E88">
        <w:rPr>
          <w:noProof/>
        </w:rPr>
        <w:t>.3</w:t>
      </w:r>
      <w:r w:rsidRPr="00986E88">
        <w:rPr>
          <w:noProof/>
        </w:rPr>
        <w:tab/>
        <w:t>Standard Methods</w:t>
      </w:r>
      <w:bookmarkEnd w:id="381"/>
      <w:bookmarkEnd w:id="382"/>
      <w:bookmarkEnd w:id="383"/>
      <w:bookmarkEnd w:id="384"/>
      <w:bookmarkEnd w:id="385"/>
    </w:p>
    <w:p w14:paraId="647EA268" w14:textId="77777777" w:rsidR="00E105F0" w:rsidRPr="00986E88" w:rsidRDefault="00E105F0" w:rsidP="00E105F0">
      <w:pPr>
        <w:pStyle w:val="Heading6"/>
        <w:rPr>
          <w:noProof/>
        </w:rPr>
      </w:pPr>
      <w:bookmarkStart w:id="386" w:name="_Toc532994458"/>
      <w:bookmarkStart w:id="387" w:name="_Toc35971425"/>
      <w:bookmarkStart w:id="388" w:name="_Toc85462125"/>
      <w:bookmarkStart w:id="389" w:name="_Toc88667386"/>
      <w:bookmarkStart w:id="390" w:name="_Toc89676312"/>
      <w:r>
        <w:t>6.1.5.2.3</w:t>
      </w:r>
      <w:r w:rsidRPr="00986E88">
        <w:rPr>
          <w:noProof/>
        </w:rPr>
        <w:t>.1</w:t>
      </w:r>
      <w:r w:rsidRPr="00986E88">
        <w:rPr>
          <w:noProof/>
        </w:rPr>
        <w:tab/>
        <w:t>POST</w:t>
      </w:r>
      <w:bookmarkEnd w:id="386"/>
      <w:bookmarkEnd w:id="387"/>
      <w:bookmarkEnd w:id="388"/>
      <w:bookmarkEnd w:id="389"/>
      <w:bookmarkEnd w:id="39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Heading3"/>
      </w:pPr>
      <w:bookmarkStart w:id="391" w:name="_Toc35971427"/>
      <w:bookmarkStart w:id="392" w:name="_Toc85462126"/>
      <w:bookmarkStart w:id="393" w:name="_Toc88667387"/>
      <w:bookmarkStart w:id="394" w:name="_Toc89676313"/>
      <w:bookmarkEnd w:id="374"/>
      <w:r>
        <w:t>6.1.6</w:t>
      </w:r>
      <w:r>
        <w:tab/>
        <w:t>Data Model</w:t>
      </w:r>
      <w:bookmarkEnd w:id="365"/>
      <w:bookmarkEnd w:id="391"/>
      <w:bookmarkEnd w:id="392"/>
      <w:bookmarkEnd w:id="393"/>
      <w:bookmarkEnd w:id="394"/>
    </w:p>
    <w:p w14:paraId="719BE7CB" w14:textId="77777777" w:rsidR="008A6D4A" w:rsidRDefault="008A6D4A" w:rsidP="008A6D4A">
      <w:pPr>
        <w:pStyle w:val="Heading4"/>
      </w:pPr>
      <w:bookmarkStart w:id="395" w:name="_Toc510696633"/>
      <w:bookmarkStart w:id="396" w:name="_Toc35971428"/>
      <w:bookmarkStart w:id="397" w:name="_Toc85462127"/>
      <w:bookmarkStart w:id="398" w:name="_Toc88667388"/>
      <w:bookmarkStart w:id="399" w:name="_Toc89676314"/>
      <w:r>
        <w:t>6.1.6.1</w:t>
      </w:r>
      <w:r>
        <w:tab/>
        <w:t>General</w:t>
      </w:r>
      <w:bookmarkEnd w:id="395"/>
      <w:bookmarkEnd w:id="396"/>
      <w:bookmarkEnd w:id="397"/>
      <w:bookmarkEnd w:id="398"/>
      <w:bookmarkEnd w:id="399"/>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EA2B44"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EA2B44" w:rsidRDefault="00EA2B44" w:rsidP="00EA2B44">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EA2B44" w:rsidRPr="004038B8" w:rsidRDefault="00EA2B44" w:rsidP="00EA2B44">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EA2B44" w:rsidRDefault="00EA2B44" w:rsidP="00EA2B44">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EA2B44" w:rsidRPr="0016361A" w:rsidRDefault="00EA2B44" w:rsidP="00EA2B44">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Heading4"/>
        <w:rPr>
          <w:lang w:val="en-US"/>
        </w:rPr>
      </w:pPr>
      <w:bookmarkStart w:id="400" w:name="_Toc510696634"/>
      <w:bookmarkStart w:id="401" w:name="_Toc35971429"/>
      <w:bookmarkStart w:id="402" w:name="_Toc85462128"/>
      <w:bookmarkStart w:id="403" w:name="_Toc88667389"/>
      <w:bookmarkStart w:id="404" w:name="_Toc896763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0"/>
      <w:bookmarkEnd w:id="401"/>
      <w:bookmarkEnd w:id="402"/>
      <w:bookmarkEnd w:id="403"/>
      <w:bookmarkEnd w:id="404"/>
    </w:p>
    <w:p w14:paraId="7363E81C" w14:textId="77777777" w:rsidR="008A6D4A" w:rsidRDefault="008A6D4A" w:rsidP="008A6D4A">
      <w:pPr>
        <w:pStyle w:val="Heading5"/>
      </w:pPr>
      <w:bookmarkStart w:id="405" w:name="_Toc510696635"/>
      <w:bookmarkStart w:id="406" w:name="_Toc35971430"/>
      <w:bookmarkStart w:id="407" w:name="_Toc85462129"/>
      <w:bookmarkStart w:id="408" w:name="_Toc88667390"/>
      <w:bookmarkStart w:id="409" w:name="_Toc89676316"/>
      <w:r>
        <w:t>6.1.6.2.1</w:t>
      </w:r>
      <w:r>
        <w:tab/>
        <w:t>Introduction</w:t>
      </w:r>
      <w:bookmarkEnd w:id="405"/>
      <w:bookmarkEnd w:id="406"/>
      <w:bookmarkEnd w:id="407"/>
      <w:bookmarkEnd w:id="408"/>
      <w:bookmarkEnd w:id="409"/>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Heading5"/>
      </w:pPr>
      <w:bookmarkStart w:id="410" w:name="_Toc510696636"/>
      <w:bookmarkStart w:id="411" w:name="_Toc35971431"/>
      <w:bookmarkStart w:id="412" w:name="_Toc85462130"/>
      <w:bookmarkStart w:id="413" w:name="_Toc88667391"/>
      <w:bookmarkStart w:id="414" w:name="_Hlk64365545"/>
      <w:bookmarkStart w:id="415" w:name="_Toc89676317"/>
      <w:r>
        <w:t>6.1.6.2.2</w:t>
      </w:r>
      <w:r>
        <w:tab/>
        <w:t xml:space="preserve">Type: </w:t>
      </w:r>
      <w:bookmarkEnd w:id="410"/>
      <w:bookmarkEnd w:id="411"/>
      <w:r w:rsidR="00EC3683">
        <w:t>DnsContextCreateData</w:t>
      </w:r>
      <w:bookmarkEnd w:id="412"/>
      <w:bookmarkEnd w:id="413"/>
      <w:bookmarkEnd w:id="415"/>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Heading5"/>
      </w:pPr>
      <w:bookmarkStart w:id="416" w:name="_Toc510696637"/>
      <w:bookmarkStart w:id="417" w:name="_Toc35971432"/>
      <w:bookmarkStart w:id="418" w:name="_Toc85462131"/>
      <w:bookmarkStart w:id="419" w:name="_Toc88667392"/>
      <w:bookmarkStart w:id="420" w:name="_Toc89676318"/>
      <w:bookmarkEnd w:id="414"/>
      <w:r>
        <w:t>6.1.6.2.3</w:t>
      </w:r>
      <w:r>
        <w:tab/>
        <w:t xml:space="preserve">Type: </w:t>
      </w:r>
      <w:bookmarkEnd w:id="416"/>
      <w:bookmarkEnd w:id="417"/>
      <w:r w:rsidR="00B64470">
        <w:t>DnsContextCreatedData</w:t>
      </w:r>
      <w:bookmarkEnd w:id="418"/>
      <w:bookmarkEnd w:id="419"/>
      <w:bookmarkEnd w:id="420"/>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Heading5"/>
      </w:pPr>
      <w:bookmarkStart w:id="421" w:name="_Toc85462132"/>
      <w:bookmarkStart w:id="422" w:name="_Toc88667393"/>
      <w:bookmarkStart w:id="423" w:name="_Toc89676319"/>
      <w:r>
        <w:lastRenderedPageBreak/>
        <w:t>6.1.6.2.4</w:t>
      </w:r>
      <w:r>
        <w:tab/>
        <w:t>Type: DnsRule</w:t>
      </w:r>
      <w:bookmarkEnd w:id="421"/>
      <w:bookmarkEnd w:id="422"/>
      <w:bookmarkEnd w:id="423"/>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1106A06" w14:textId="14680EC1"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D22565" w:rsidRPr="0016361A" w:rsidRDefault="00AF7787" w:rsidP="00D22565">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D22565" w:rsidRPr="0016361A" w:rsidRDefault="00AF7787" w:rsidP="00D22565">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D22565" w:rsidRPr="0016361A" w:rsidRDefault="00D22565" w:rsidP="00D22565">
            <w:pPr>
              <w:pStyle w:val="TAL"/>
            </w:pPr>
            <w:r>
              <w:t>1</w:t>
            </w:r>
            <w:r w:rsidR="00AF7787">
              <w:t>..N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9C566B" w:rsidRDefault="00AF7787" w:rsidP="00D22565">
            <w:pPr>
              <w:pStyle w:val="TAL"/>
              <w:rPr>
                <w:rFonts w:cs="Arial"/>
                <w:szCs w:val="18"/>
              </w:rPr>
            </w:pPr>
            <w:r>
              <w:rPr>
                <w:rFonts w:cs="Arial"/>
                <w:szCs w:val="18"/>
              </w:rPr>
              <w:t xml:space="preserve">Map of </w:t>
            </w:r>
            <w:r w:rsidR="00D22565">
              <w:rPr>
                <w:rFonts w:cs="Arial"/>
                <w:szCs w:val="18"/>
              </w:rPr>
              <w:t>DNS Query message detection template</w:t>
            </w:r>
            <w:r>
              <w:rPr>
                <w:rFonts w:cs="Arial"/>
                <w:szCs w:val="18"/>
              </w:rPr>
              <w:t>s.</w:t>
            </w:r>
          </w:p>
          <w:p w14:paraId="4BD74194" w14:textId="151B1826"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EA2B44"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EA2B44" w:rsidRDefault="00EA2B44" w:rsidP="00EA2B44">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2C93C220" w:rsidR="00EA2B44" w:rsidRDefault="00EA2B44" w:rsidP="00EA2B44">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EA2B44"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EA2B44"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7F79753" w14:textId="5BC0CA73" w:rsidR="00EA2B44" w:rsidRDefault="00EA2B44" w:rsidP="00EA2B44">
            <w:pPr>
              <w:pStyle w:val="TAL"/>
              <w:rPr>
                <w:rFonts w:cs="Arial"/>
                <w:szCs w:val="18"/>
              </w:rPr>
            </w:pPr>
            <w:r>
              <w:rPr>
                <w:rFonts w:cs="Arial"/>
                <w:szCs w:val="18"/>
              </w:rPr>
              <w:t xml:space="preserve">List of of Baseline DNS Query Message Detection Template IDs. </w:t>
            </w: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EA2B44" w:rsidRPr="0016361A" w:rsidRDefault="00EA2B44" w:rsidP="00EA2B44">
            <w:pPr>
              <w:pStyle w:val="TAL"/>
              <w:rPr>
                <w:rFonts w:cs="Arial"/>
                <w:szCs w:val="18"/>
              </w:rPr>
            </w:pPr>
          </w:p>
        </w:tc>
      </w:tr>
      <w:tr w:rsidR="00EA2B44"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EA2B44" w:rsidRPr="0016361A" w:rsidRDefault="00EA2B44" w:rsidP="00EA2B44">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EA2B44" w:rsidRPr="0016361A" w:rsidRDefault="00EA2B44" w:rsidP="00EA2B44">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EA2B44" w:rsidRPr="0016361A"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EA2B44" w:rsidRDefault="00EA2B44" w:rsidP="00EA2B44">
            <w:pPr>
              <w:pStyle w:val="TAL"/>
              <w:rPr>
                <w:rFonts w:cs="Arial"/>
                <w:szCs w:val="18"/>
              </w:rPr>
            </w:pPr>
            <w:r>
              <w:rPr>
                <w:rFonts w:cs="Arial"/>
                <w:szCs w:val="18"/>
              </w:rPr>
              <w:t>Map of DNS Response message detection templates.</w:t>
            </w:r>
          </w:p>
          <w:p w14:paraId="3E7F8BD3" w14:textId="030C6188" w:rsidR="00EA2B44" w:rsidRDefault="00EA2B44" w:rsidP="00EA2B44">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EA2B44" w:rsidRPr="0016361A" w:rsidRDefault="00EA2B44" w:rsidP="00EA2B44">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EA2B44" w:rsidRPr="0016361A" w:rsidRDefault="00EA2B44" w:rsidP="00EA2B44">
            <w:pPr>
              <w:pStyle w:val="TAL"/>
              <w:rPr>
                <w:rFonts w:cs="Arial"/>
                <w:szCs w:val="18"/>
              </w:rPr>
            </w:pPr>
          </w:p>
        </w:tc>
      </w:tr>
      <w:tr w:rsidR="00EA2B44"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EA2B44" w:rsidDel="00EA2B44" w:rsidRDefault="00EA2B44" w:rsidP="00EA2B44">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7AE6BFBF" w:rsidR="00EA2B44" w:rsidDel="00EA2B44" w:rsidRDefault="00EA2B44" w:rsidP="00EA2B44">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EA2B44" w:rsidDel="00EA2B44"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EA2B44" w:rsidDel="00EA2B44"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D07E6FE" w:rsidR="00EA2B44" w:rsidDel="00EA2B44" w:rsidRDefault="00EA2B44" w:rsidP="00EA2B44">
            <w:pPr>
              <w:pStyle w:val="TAL"/>
              <w:rPr>
                <w:rFonts w:cs="Arial"/>
                <w:szCs w:val="18"/>
              </w:rPr>
            </w:pPr>
            <w:r>
              <w:rPr>
                <w:rFonts w:cs="Arial"/>
                <w:szCs w:val="18"/>
              </w:rPr>
              <w:t xml:space="preserve">List of of Baseline DNS Response Message Detection Template IDs. </w:t>
            </w: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EA2B44" w:rsidRPr="0016361A" w:rsidDel="00EA2B44" w:rsidRDefault="00EA2B44" w:rsidP="00EA2B44">
            <w:pPr>
              <w:pStyle w:val="TAL"/>
              <w:rPr>
                <w:rFonts w:cs="Arial"/>
                <w:szCs w:val="18"/>
              </w:rPr>
            </w:pPr>
          </w:p>
        </w:tc>
      </w:tr>
      <w:tr w:rsidR="00EA2B44"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EA2B44" w:rsidRPr="0016361A" w:rsidRDefault="00EA2B44" w:rsidP="00EA2B44">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EA2B44" w:rsidRPr="0016361A" w:rsidRDefault="00EA2B44" w:rsidP="00EA2B44">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EA2B44" w:rsidRPr="0016361A" w:rsidRDefault="00EA2B44" w:rsidP="00EA2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EA2B44" w:rsidRDefault="00EA2B44" w:rsidP="00EA2B44">
            <w:pPr>
              <w:pStyle w:val="TAL"/>
              <w:rPr>
                <w:rFonts w:cs="Arial"/>
                <w:szCs w:val="18"/>
              </w:rPr>
            </w:pPr>
            <w:r>
              <w:rPr>
                <w:rFonts w:cs="Arial"/>
                <w:szCs w:val="18"/>
              </w:rPr>
              <w:t>Map of Actions to apply to DNS messages matching the DNS message detection templates.</w:t>
            </w:r>
          </w:p>
          <w:p w14:paraId="3B9A9031" w14:textId="10202832" w:rsidR="00EA2B44" w:rsidRPr="0016361A" w:rsidRDefault="00EA2B44" w:rsidP="00EA2B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EA2B44" w:rsidRPr="0016361A" w:rsidRDefault="00EA2B44" w:rsidP="00EA2B44">
            <w:pPr>
              <w:pStyle w:val="TAL"/>
              <w:rPr>
                <w:rFonts w:cs="Arial"/>
                <w:szCs w:val="18"/>
              </w:rPr>
            </w:pPr>
          </w:p>
        </w:tc>
      </w:tr>
      <w:tr w:rsidR="00EA2B44"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03AEC41" w:rsidR="00EA2B44" w:rsidRPr="0016361A" w:rsidRDefault="00EA2B44" w:rsidP="00EA2B44">
            <w:pPr>
              <w:pStyle w:val="TAN"/>
              <w:rPr>
                <w:rFonts w:cs="Arial"/>
                <w:szCs w:val="18"/>
              </w:rPr>
            </w:pPr>
            <w:r>
              <w:t>NOTE:</w:t>
            </w:r>
            <w:r>
              <w:tab/>
              <w:t>A DNS rule shall be provisioned either for DNS Query messages or for DNS Response messages. For a DNS rule provisioned for DNS Query messages, at least one of the dnsQueryMdtList and baseDnsQueryMdtList IEs shall be present. For a DNS Rule provisioned for DNS Response messages, at least one of the dnsRspMdtList and baseDnsRspMdtList IEs shall be present.</w:t>
            </w:r>
          </w:p>
        </w:tc>
      </w:tr>
    </w:tbl>
    <w:p w14:paraId="555F92C4" w14:textId="77777777" w:rsidR="00B64470" w:rsidRPr="00B64470" w:rsidRDefault="00B64470" w:rsidP="00B64470"/>
    <w:p w14:paraId="55C0ED5E" w14:textId="1E17B02E" w:rsidR="00B64470" w:rsidRDefault="00B64470" w:rsidP="00B64470">
      <w:pPr>
        <w:pStyle w:val="Heading5"/>
      </w:pPr>
      <w:bookmarkStart w:id="424" w:name="_Toc85462133"/>
      <w:bookmarkStart w:id="425" w:name="_Toc88667394"/>
      <w:bookmarkStart w:id="426" w:name="_Toc89676320"/>
      <w:r>
        <w:t>6.1.6.2.5</w:t>
      </w:r>
      <w:r>
        <w:tab/>
        <w:t>Type: DnsQuery</w:t>
      </w:r>
      <w:r w:rsidR="00AF7787">
        <w:t>Mdt</w:t>
      </w:r>
      <w:bookmarkEnd w:id="424"/>
      <w:bookmarkEnd w:id="425"/>
      <w:bookmarkEnd w:id="426"/>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4941AE7F" w14:textId="00E7BD7C"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3692592E" w:rsidR="00B64470" w:rsidRDefault="00B64470" w:rsidP="00B64470">
      <w:pPr>
        <w:pStyle w:val="EX"/>
      </w:pPr>
      <w:r>
        <w:lastRenderedPageBreak/>
        <w:t>EXAMPLE</w:t>
      </w:r>
      <w:r w:rsidR="00EA2B44">
        <w:t xml:space="preserve"> 1</w:t>
      </w:r>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4BEC6BD0" w14:textId="72ADB836" w:rsidR="00EA2B44" w:rsidRPr="00EA2B44" w:rsidRDefault="00EA2B44" w:rsidP="00B64470">
      <w:pPr>
        <w:pStyle w:val="EX"/>
      </w:pPr>
      <w:r>
        <w:t>EXAMPLE 2:</w:t>
      </w:r>
      <w:r>
        <w:tab/>
        <w:t xml:space="preserve">DNS query template matching any FQDN (i.e. "wildcard FQDN"): </w:t>
      </w:r>
      <w:r>
        <w:br/>
        <w:t>JSON: {"fqdnList": ["^.+$"]}</w:t>
      </w:r>
    </w:p>
    <w:p w14:paraId="503084E8" w14:textId="77777777" w:rsidR="00EA2B44" w:rsidRPr="00EA2B44" w:rsidRDefault="00EA2B44" w:rsidP="00EA2B44">
      <w:bookmarkStart w:id="427" w:name="_Toc85462134"/>
    </w:p>
    <w:p w14:paraId="77493745" w14:textId="4C707159" w:rsidR="00B64470" w:rsidRDefault="00B64470" w:rsidP="00B64470">
      <w:pPr>
        <w:pStyle w:val="Heading5"/>
      </w:pPr>
      <w:bookmarkStart w:id="428" w:name="_Toc88667395"/>
      <w:bookmarkStart w:id="429" w:name="_Toc89676321"/>
      <w:r>
        <w:t>6.1.6.2.6</w:t>
      </w:r>
      <w:r>
        <w:tab/>
        <w:t>Type: DnsRsp</w:t>
      </w:r>
      <w:r w:rsidR="00AF7787">
        <w:t>Mdt</w:t>
      </w:r>
      <w:bookmarkEnd w:id="427"/>
      <w:bookmarkEnd w:id="428"/>
      <w:bookmarkEnd w:id="429"/>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53D7F543" w14:textId="699B4E3B"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0D80D8BA" w14:textId="7FFD57B3" w:rsidR="00EA2B44" w:rsidRDefault="00EA2B44" w:rsidP="00B64470">
      <w:pPr>
        <w:pStyle w:val="EX"/>
      </w:pPr>
      <w:r>
        <w:t>EXAMPLE 2:</w:t>
      </w:r>
      <w:r>
        <w:tab/>
        <w:t xml:space="preserve">DNS query template matching any FQDN (i.e. "wildcard FQDN"): </w:t>
      </w:r>
      <w:r>
        <w:br/>
        <w:t>JSON: {"fqdnList": ["^.+$"]}</w:t>
      </w:r>
    </w:p>
    <w:p w14:paraId="614452DE" w14:textId="77777777" w:rsidR="00EA2B44" w:rsidRPr="00EA2B44" w:rsidRDefault="00EA2B44" w:rsidP="00EA2B44">
      <w:bookmarkStart w:id="430" w:name="_Toc24937673"/>
      <w:bookmarkStart w:id="431" w:name="_Toc33962488"/>
      <w:bookmarkStart w:id="432" w:name="_Toc42883250"/>
      <w:bookmarkStart w:id="433" w:name="_Toc49733118"/>
      <w:bookmarkStart w:id="434" w:name="_Toc56690743"/>
      <w:bookmarkStart w:id="435" w:name="_Toc67730165"/>
      <w:bookmarkStart w:id="436" w:name="_Toc85462135"/>
    </w:p>
    <w:p w14:paraId="30FB88ED" w14:textId="7FFD57B3" w:rsidR="00B64470" w:rsidRDefault="00B64470" w:rsidP="00B64470">
      <w:pPr>
        <w:pStyle w:val="Heading5"/>
      </w:pPr>
      <w:bookmarkStart w:id="437" w:name="_Toc88667396"/>
      <w:bookmarkStart w:id="438" w:name="_Toc89676322"/>
      <w:r>
        <w:t>6.1.6.2.7</w:t>
      </w:r>
      <w:r>
        <w:tab/>
        <w:t>Type: Ipv4AddressRange</w:t>
      </w:r>
      <w:bookmarkEnd w:id="430"/>
      <w:bookmarkEnd w:id="431"/>
      <w:bookmarkEnd w:id="432"/>
      <w:bookmarkEnd w:id="433"/>
      <w:bookmarkEnd w:id="434"/>
      <w:bookmarkEnd w:id="435"/>
      <w:bookmarkEnd w:id="436"/>
      <w:bookmarkEnd w:id="437"/>
      <w:bookmarkEnd w:id="438"/>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Heading5"/>
      </w:pPr>
      <w:bookmarkStart w:id="439" w:name="_Toc24937674"/>
      <w:bookmarkStart w:id="440" w:name="_Toc33962489"/>
      <w:bookmarkStart w:id="441" w:name="_Toc42883251"/>
      <w:bookmarkStart w:id="442" w:name="_Toc49733119"/>
      <w:bookmarkStart w:id="443" w:name="_Toc56690744"/>
      <w:bookmarkStart w:id="444" w:name="_Toc67730166"/>
      <w:bookmarkStart w:id="445" w:name="_Toc85462136"/>
      <w:bookmarkStart w:id="446" w:name="_Toc88667397"/>
      <w:bookmarkStart w:id="447" w:name="_Toc89676323"/>
      <w:r>
        <w:t>6.1.6.2.8</w:t>
      </w:r>
      <w:r>
        <w:tab/>
        <w:t>Type: Ipv6PrefixRange</w:t>
      </w:r>
      <w:bookmarkEnd w:id="439"/>
      <w:bookmarkEnd w:id="440"/>
      <w:bookmarkEnd w:id="441"/>
      <w:bookmarkEnd w:id="442"/>
      <w:bookmarkEnd w:id="443"/>
      <w:bookmarkEnd w:id="444"/>
      <w:bookmarkEnd w:id="445"/>
      <w:bookmarkEnd w:id="446"/>
      <w:bookmarkEnd w:id="447"/>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Heading5"/>
      </w:pPr>
      <w:bookmarkStart w:id="448" w:name="_Toc85462137"/>
      <w:bookmarkStart w:id="449" w:name="_Toc88667398"/>
      <w:bookmarkStart w:id="450" w:name="_Toc89676324"/>
      <w:r>
        <w:lastRenderedPageBreak/>
        <w:t>6.1.6.2.9</w:t>
      </w:r>
      <w:r>
        <w:tab/>
        <w:t>Type: Action</w:t>
      </w:r>
      <w:bookmarkEnd w:id="448"/>
      <w:bookmarkEnd w:id="449"/>
      <w:bookmarkEnd w:id="450"/>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Heading5"/>
      </w:pPr>
      <w:bookmarkStart w:id="451" w:name="_Toc85462138"/>
      <w:bookmarkStart w:id="452" w:name="_Toc88667399"/>
      <w:bookmarkStart w:id="453" w:name="_Toc89676325"/>
      <w:r>
        <w:t>6.1.6.2.10</w:t>
      </w:r>
      <w:r>
        <w:tab/>
        <w:t>Type: DnsContextNotification</w:t>
      </w:r>
      <w:bookmarkEnd w:id="451"/>
      <w:bookmarkEnd w:id="452"/>
      <w:bookmarkEnd w:id="453"/>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Heading5"/>
      </w:pPr>
      <w:bookmarkStart w:id="454" w:name="_Toc85462139"/>
      <w:bookmarkStart w:id="455" w:name="_Toc88667400"/>
      <w:bookmarkStart w:id="456" w:name="_Toc89676326"/>
      <w:r>
        <w:t>6.1.6.2.11</w:t>
      </w:r>
      <w:r>
        <w:tab/>
        <w:t>Type: ForwardingParameters</w:t>
      </w:r>
      <w:bookmarkEnd w:id="454"/>
      <w:bookmarkEnd w:id="455"/>
      <w:bookmarkEnd w:id="456"/>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0213B4">
      <w:pPr>
        <w:pStyle w:val="Heading5"/>
      </w:pPr>
      <w:bookmarkStart w:id="457" w:name="_Toc85462140"/>
      <w:bookmarkStart w:id="458" w:name="_Toc88667401"/>
      <w:bookmarkStart w:id="459" w:name="_Toc89676327"/>
      <w:r>
        <w:lastRenderedPageBreak/>
        <w:t>6.1.6.2.12</w:t>
      </w:r>
      <w:r>
        <w:tab/>
        <w:t>Type: EcsOption</w:t>
      </w:r>
      <w:bookmarkEnd w:id="457"/>
      <w:bookmarkEnd w:id="458"/>
      <w:bookmarkEnd w:id="459"/>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Heading5"/>
      </w:pPr>
      <w:bookmarkStart w:id="460" w:name="_Toc85462141"/>
      <w:bookmarkStart w:id="461" w:name="_Toc88667402"/>
      <w:bookmarkStart w:id="462" w:name="_Toc89676328"/>
      <w:r>
        <w:t>6.1.6.2.13</w:t>
      </w:r>
      <w:r>
        <w:tab/>
        <w:t>Type: DnsContextEventReport</w:t>
      </w:r>
      <w:bookmarkEnd w:id="460"/>
      <w:bookmarkEnd w:id="461"/>
      <w:bookmarkEnd w:id="462"/>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0213B4" w:rsidRDefault="000213B4" w:rsidP="001A14F3">
            <w:pPr>
              <w:pStyle w:val="TAL"/>
              <w:rPr>
                <w:rFonts w:cs="Arial"/>
                <w:szCs w:val="18"/>
              </w:rPr>
            </w:pPr>
            <w:r>
              <w:rPr>
                <w:rFonts w:cs="Arial"/>
                <w:szCs w:val="18"/>
              </w:rPr>
              <w:t>DNS Query Report</w:t>
            </w:r>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0213B4" w:rsidRDefault="000213B4" w:rsidP="006A3CCA">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0213B4" w:rsidRDefault="000213B4" w:rsidP="006A3CCA">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0213B4" w:rsidRDefault="000213B4" w:rsidP="001A14F3">
            <w:pPr>
              <w:pStyle w:val="TAL"/>
              <w:rPr>
                <w:rFonts w:cs="Arial"/>
                <w:szCs w:val="18"/>
              </w:rPr>
            </w:pPr>
            <w:r>
              <w:rPr>
                <w:rFonts w:cs="Arial"/>
                <w:szCs w:val="18"/>
              </w:rPr>
              <w:t>DNS Response Report</w:t>
            </w:r>
          </w:p>
        </w:tc>
      </w:tr>
    </w:tbl>
    <w:p w14:paraId="4948CC1F" w14:textId="77777777" w:rsidR="000213B4" w:rsidRDefault="000213B4" w:rsidP="000213B4">
      <w:pPr>
        <w:pStyle w:val="Guidance"/>
        <w:rPr>
          <w:lang w:val="en-US"/>
        </w:rPr>
      </w:pPr>
    </w:p>
    <w:p w14:paraId="08CBAE83" w14:textId="529A2C92" w:rsidR="000213B4" w:rsidRDefault="000213B4" w:rsidP="000213B4">
      <w:pPr>
        <w:pStyle w:val="EditorsNote"/>
        <w:rPr>
          <w:lang w:val="en-US"/>
        </w:rPr>
      </w:pPr>
      <w:r>
        <w:rPr>
          <w:lang w:val="en-US"/>
        </w:rPr>
        <w:t>Editor's note: Further potential requirements on how to control and perform the reporting of events is FFS.</w:t>
      </w:r>
    </w:p>
    <w:p w14:paraId="16AF43C2" w14:textId="77777777" w:rsidR="000213B4" w:rsidRDefault="000213B4" w:rsidP="008A6D4A">
      <w:pPr>
        <w:pStyle w:val="Guidance"/>
        <w:rPr>
          <w:i w:val="0"/>
        </w:rPr>
      </w:pPr>
    </w:p>
    <w:p w14:paraId="1E6AD44B" w14:textId="6C456C44" w:rsidR="000213B4" w:rsidRDefault="000213B4" w:rsidP="000213B4">
      <w:pPr>
        <w:pStyle w:val="Heading5"/>
      </w:pPr>
      <w:bookmarkStart w:id="463" w:name="_Toc85462142"/>
      <w:bookmarkStart w:id="464" w:name="_Toc88667403"/>
      <w:bookmarkStart w:id="465" w:name="_Toc89676329"/>
      <w:r>
        <w:t>6.1.6.2.14</w:t>
      </w:r>
      <w:r>
        <w:tab/>
        <w:t>Type: DnsQueryReport</w:t>
      </w:r>
      <w:bookmarkEnd w:id="463"/>
      <w:bookmarkEnd w:id="464"/>
      <w:bookmarkEnd w:id="465"/>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Heading5"/>
      </w:pPr>
      <w:bookmarkStart w:id="466" w:name="_Toc85462143"/>
      <w:bookmarkStart w:id="467" w:name="_Toc88667404"/>
      <w:bookmarkStart w:id="468" w:name="_Toc89676330"/>
      <w:r>
        <w:t>6.1.6.2.15</w:t>
      </w:r>
      <w:r>
        <w:tab/>
        <w:t>Type: DnsResponseReport</w:t>
      </w:r>
      <w:bookmarkEnd w:id="466"/>
      <w:bookmarkEnd w:id="467"/>
      <w:bookmarkEnd w:id="468"/>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EA2B44">
      <w:pPr>
        <w:pStyle w:val="Heading5"/>
      </w:pPr>
      <w:bookmarkStart w:id="469" w:name="_Toc88667405"/>
      <w:bookmarkStart w:id="470" w:name="_Toc89676331"/>
      <w:r>
        <w:lastRenderedPageBreak/>
        <w:t>6.1.6.2.</w:t>
      </w:r>
      <w:r w:rsidR="00630E68">
        <w:t>16</w:t>
      </w:r>
      <w:r>
        <w:tab/>
        <w:t>Type: EcsOptionInfo</w:t>
      </w:r>
      <w:bookmarkEnd w:id="469"/>
      <w:bookmarkEnd w:id="470"/>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EA2B44">
      <w:pPr>
        <w:pStyle w:val="Heading5"/>
      </w:pPr>
      <w:bookmarkStart w:id="471" w:name="_Toc88667406"/>
      <w:bookmarkStart w:id="472" w:name="_Toc89676332"/>
      <w:r>
        <w:t>6.1.6.2.</w:t>
      </w:r>
      <w:r w:rsidR="00630E68">
        <w:t>17</w:t>
      </w:r>
      <w:r>
        <w:tab/>
        <w:t>Type: DnsServerAddressInfo</w:t>
      </w:r>
      <w:bookmarkEnd w:id="471"/>
      <w:bookmarkEnd w:id="472"/>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EA2B44">
      <w:pPr>
        <w:pStyle w:val="Heading5"/>
      </w:pPr>
      <w:bookmarkStart w:id="473" w:name="_Toc88667407"/>
      <w:bookmarkStart w:id="474" w:name="_Toc89676333"/>
      <w:r>
        <w:t>6.1.6.2.</w:t>
      </w:r>
      <w:r w:rsidR="00630E68">
        <w:t>18</w:t>
      </w:r>
      <w:r>
        <w:tab/>
        <w:t>Type: BaselineDnsMdtId</w:t>
      </w:r>
      <w:bookmarkEnd w:id="473"/>
      <w:bookmarkEnd w:id="474"/>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EA2B44">
      <w:pPr>
        <w:pStyle w:val="Heading5"/>
      </w:pPr>
      <w:bookmarkStart w:id="475" w:name="_Toc88667408"/>
      <w:bookmarkStart w:id="476" w:name="_Toc89676334"/>
      <w:r>
        <w:t>6.1.6.2.</w:t>
      </w:r>
      <w:r w:rsidR="00630E68">
        <w:t>19</w:t>
      </w:r>
      <w:r>
        <w:tab/>
        <w:t>Type: BaselineDnsAitId</w:t>
      </w:r>
      <w:bookmarkEnd w:id="475"/>
      <w:bookmarkEnd w:id="476"/>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Pr="00EA2B44" w:rsidRDefault="00EA2B44" w:rsidP="008A6D4A">
      <w:pPr>
        <w:pStyle w:val="Guidance"/>
        <w:rPr>
          <w:i w:val="0"/>
        </w:rPr>
      </w:pPr>
    </w:p>
    <w:p w14:paraId="51B0644D" w14:textId="77777777" w:rsidR="008A6D4A" w:rsidRDefault="008A6D4A" w:rsidP="008A6D4A">
      <w:pPr>
        <w:pStyle w:val="Heading4"/>
        <w:rPr>
          <w:lang w:val="en-US"/>
        </w:rPr>
      </w:pPr>
      <w:bookmarkStart w:id="477" w:name="_Toc510696638"/>
      <w:bookmarkStart w:id="478" w:name="_Toc35971433"/>
      <w:bookmarkStart w:id="479" w:name="_Toc85462144"/>
      <w:bookmarkStart w:id="480" w:name="_Toc88667409"/>
      <w:bookmarkStart w:id="481" w:name="_Toc896763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7"/>
      <w:bookmarkEnd w:id="478"/>
      <w:bookmarkEnd w:id="479"/>
      <w:bookmarkEnd w:id="480"/>
      <w:bookmarkEnd w:id="481"/>
    </w:p>
    <w:p w14:paraId="0B8DD26B" w14:textId="77777777" w:rsidR="008A6D4A" w:rsidRPr="00384E92" w:rsidRDefault="008A6D4A" w:rsidP="008A6D4A">
      <w:pPr>
        <w:pStyle w:val="Heading5"/>
      </w:pPr>
      <w:bookmarkStart w:id="482" w:name="_Toc510696639"/>
      <w:bookmarkStart w:id="483" w:name="_Toc35971434"/>
      <w:bookmarkStart w:id="484" w:name="_Toc85462145"/>
      <w:bookmarkStart w:id="485" w:name="_Toc88667410"/>
      <w:bookmarkStart w:id="486" w:name="_Toc89676336"/>
      <w:r>
        <w:t>6.1.6.3.1</w:t>
      </w:r>
      <w:r w:rsidRPr="00384E92">
        <w:tab/>
        <w:t>Introduction</w:t>
      </w:r>
      <w:bookmarkEnd w:id="482"/>
      <w:bookmarkEnd w:id="483"/>
      <w:bookmarkEnd w:id="484"/>
      <w:bookmarkEnd w:id="485"/>
      <w:bookmarkEnd w:id="48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487" w:name="_Toc510696640"/>
      <w:bookmarkStart w:id="488" w:name="_Toc35971435"/>
      <w:bookmarkStart w:id="489" w:name="_Toc85462146"/>
      <w:bookmarkStart w:id="490" w:name="_Toc88667411"/>
      <w:bookmarkStart w:id="491" w:name="_Toc89676337"/>
      <w:r>
        <w:t>6.1.6.3.2</w:t>
      </w:r>
      <w:r w:rsidRPr="00384E92">
        <w:tab/>
        <w:t>Simple data types</w:t>
      </w:r>
      <w:bookmarkEnd w:id="487"/>
      <w:bookmarkEnd w:id="488"/>
      <w:bookmarkEnd w:id="489"/>
      <w:bookmarkEnd w:id="490"/>
      <w:bookmarkEnd w:id="49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Heading5"/>
      </w:pPr>
      <w:bookmarkStart w:id="492" w:name="_Toc510696641"/>
      <w:bookmarkStart w:id="493" w:name="_Toc35971436"/>
      <w:bookmarkStart w:id="494" w:name="_Toc85462147"/>
      <w:bookmarkStart w:id="495" w:name="_Toc88667412"/>
      <w:bookmarkStart w:id="496" w:name="_Toc89676338"/>
      <w:r>
        <w:t>6.1.6.3.3</w:t>
      </w:r>
      <w:r w:rsidRPr="00BC662F">
        <w:tab/>
        <w:t xml:space="preserve">Enumeration: </w:t>
      </w:r>
      <w:bookmarkEnd w:id="492"/>
      <w:bookmarkEnd w:id="493"/>
      <w:r w:rsidR="000213B4">
        <w:t>ApplyAction</w:t>
      </w:r>
      <w:bookmarkEnd w:id="494"/>
      <w:bookmarkEnd w:id="495"/>
      <w:bookmarkEnd w:id="49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Heading4"/>
        <w:rPr>
          <w:lang w:eastAsia="zh-CN"/>
        </w:rPr>
      </w:pPr>
      <w:bookmarkStart w:id="497" w:name="_Toc510696643"/>
      <w:bookmarkStart w:id="498" w:name="_Toc35971438"/>
      <w:bookmarkStart w:id="499" w:name="_Toc85462148"/>
      <w:bookmarkStart w:id="500" w:name="_Toc88667413"/>
      <w:bookmarkStart w:id="501" w:name="_Toc896763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7"/>
      <w:bookmarkEnd w:id="498"/>
      <w:bookmarkEnd w:id="499"/>
      <w:bookmarkEnd w:id="500"/>
      <w:bookmarkEnd w:id="50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Heading4"/>
      </w:pPr>
      <w:bookmarkStart w:id="502" w:name="_Toc510696646"/>
      <w:bookmarkStart w:id="503" w:name="_Toc35971441"/>
      <w:bookmarkStart w:id="504" w:name="_Toc85462149"/>
      <w:bookmarkStart w:id="505" w:name="_Toc88667414"/>
      <w:bookmarkStart w:id="506" w:name="_Toc89676340"/>
      <w:r>
        <w:t>6.1.6.5</w:t>
      </w:r>
      <w:r>
        <w:tab/>
        <w:t>Binary data</w:t>
      </w:r>
      <w:bookmarkEnd w:id="502"/>
      <w:bookmarkEnd w:id="503"/>
      <w:bookmarkEnd w:id="504"/>
      <w:bookmarkEnd w:id="505"/>
      <w:bookmarkEnd w:id="50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Heading3"/>
      </w:pPr>
      <w:bookmarkStart w:id="507" w:name="_Toc510696647"/>
      <w:bookmarkStart w:id="508" w:name="_Toc35971443"/>
      <w:bookmarkStart w:id="509" w:name="_Toc85462150"/>
      <w:bookmarkStart w:id="510" w:name="_Toc88667415"/>
      <w:bookmarkStart w:id="511" w:name="_Toc89676341"/>
      <w:r>
        <w:t>6.1.7</w:t>
      </w:r>
      <w:r>
        <w:tab/>
        <w:t>Error Handling</w:t>
      </w:r>
      <w:bookmarkEnd w:id="507"/>
      <w:bookmarkEnd w:id="508"/>
      <w:bookmarkEnd w:id="509"/>
      <w:bookmarkEnd w:id="510"/>
      <w:bookmarkEnd w:id="511"/>
    </w:p>
    <w:p w14:paraId="292423A7" w14:textId="77777777" w:rsidR="008A6D4A" w:rsidRPr="00971458" w:rsidRDefault="008A6D4A" w:rsidP="008A6D4A">
      <w:pPr>
        <w:pStyle w:val="Heading4"/>
      </w:pPr>
      <w:bookmarkStart w:id="512" w:name="_Toc35971444"/>
      <w:bookmarkStart w:id="513" w:name="_Toc85462151"/>
      <w:bookmarkStart w:id="514" w:name="_Toc88667416"/>
      <w:bookmarkStart w:id="515" w:name="_Toc89676342"/>
      <w:r w:rsidRPr="00971458">
        <w:t>6.1.7.1</w:t>
      </w:r>
      <w:r w:rsidRPr="00971458">
        <w:tab/>
        <w:t>General</w:t>
      </w:r>
      <w:bookmarkEnd w:id="512"/>
      <w:bookmarkEnd w:id="513"/>
      <w:bookmarkEnd w:id="514"/>
      <w:bookmarkEnd w:id="51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8A6D4A">
      <w:pPr>
        <w:pStyle w:val="Heading4"/>
      </w:pPr>
      <w:bookmarkStart w:id="516" w:name="_Toc35971445"/>
      <w:bookmarkStart w:id="517" w:name="_Toc85462152"/>
      <w:bookmarkStart w:id="518" w:name="_Toc88667417"/>
      <w:bookmarkStart w:id="519" w:name="_Toc89676343"/>
      <w:r w:rsidRPr="00971458">
        <w:lastRenderedPageBreak/>
        <w:t>6.1.7.2</w:t>
      </w:r>
      <w:r w:rsidRPr="00971458">
        <w:tab/>
        <w:t>Protocol Errors</w:t>
      </w:r>
      <w:bookmarkEnd w:id="516"/>
      <w:bookmarkEnd w:id="517"/>
      <w:bookmarkEnd w:id="518"/>
      <w:bookmarkEnd w:id="51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8A6D4A">
      <w:pPr>
        <w:pStyle w:val="Heading4"/>
      </w:pPr>
      <w:bookmarkStart w:id="520" w:name="_Toc35971446"/>
      <w:bookmarkStart w:id="521" w:name="_Toc85462153"/>
      <w:bookmarkStart w:id="522" w:name="_Toc88667418"/>
      <w:bookmarkStart w:id="523" w:name="_Toc89676344"/>
      <w:r>
        <w:t>6.1.7.3</w:t>
      </w:r>
      <w:r>
        <w:tab/>
        <w:t>Application Errors</w:t>
      </w:r>
      <w:bookmarkEnd w:id="520"/>
      <w:bookmarkEnd w:id="521"/>
      <w:bookmarkEnd w:id="522"/>
      <w:bookmarkEnd w:id="52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24" w:name="_Toc492899751"/>
      <w:bookmarkStart w:id="525" w:name="_Toc492900030"/>
      <w:bookmarkStart w:id="526" w:name="_Toc492967832"/>
      <w:bookmarkStart w:id="527" w:name="_Toc492972920"/>
      <w:bookmarkStart w:id="528" w:name="_Toc492973140"/>
      <w:bookmarkStart w:id="529" w:name="_Toc493774060"/>
      <w:bookmarkStart w:id="530" w:name="_Toc508285804"/>
      <w:bookmarkStart w:id="531" w:name="_Toc508287269"/>
      <w:bookmarkStart w:id="532" w:name="_Toc510696648"/>
      <w:bookmarkStart w:id="533" w:name="_Toc35971447"/>
    </w:p>
    <w:p w14:paraId="28E6B42E" w14:textId="77777777" w:rsidR="008A6D4A" w:rsidRPr="0023018E" w:rsidRDefault="008A6D4A" w:rsidP="008A6D4A">
      <w:pPr>
        <w:pStyle w:val="Heading2"/>
        <w:rPr>
          <w:lang w:eastAsia="zh-CN"/>
        </w:rPr>
      </w:pPr>
      <w:bookmarkStart w:id="534" w:name="_Toc85462154"/>
      <w:bookmarkStart w:id="535" w:name="_Toc88667419"/>
      <w:bookmarkStart w:id="536" w:name="_Toc89676345"/>
      <w:r>
        <w:t>6.1.8</w:t>
      </w:r>
      <w:r w:rsidRPr="0023018E">
        <w:rPr>
          <w:lang w:eastAsia="zh-CN"/>
        </w:rPr>
        <w:tab/>
        <w:t>Feature negotiation</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r w:rsidRPr="003F3BC9">
        <w:t>Neasdf_DNSContext</w:t>
      </w:r>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Heading2"/>
      </w:pPr>
      <w:bookmarkStart w:id="537" w:name="_Toc532994477"/>
      <w:bookmarkStart w:id="538" w:name="_Toc35971448"/>
      <w:bookmarkStart w:id="539" w:name="_Toc85462155"/>
      <w:bookmarkStart w:id="540" w:name="_Toc88667420"/>
      <w:bookmarkStart w:id="541" w:name="_Hlk525137310"/>
      <w:bookmarkStart w:id="542" w:name="_Toc510696649"/>
      <w:bookmarkStart w:id="543" w:name="_Toc89676346"/>
      <w:r>
        <w:t>6.1.9</w:t>
      </w:r>
      <w:r w:rsidRPr="001E7573">
        <w:tab/>
        <w:t>Security</w:t>
      </w:r>
      <w:bookmarkEnd w:id="537"/>
      <w:bookmarkEnd w:id="538"/>
      <w:bookmarkEnd w:id="539"/>
      <w:bookmarkEnd w:id="540"/>
      <w:bookmarkEnd w:id="543"/>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bookmarkStart w:id="544" w:name="_Hlk530142087"/>
      <w:bookmarkEnd w:id="541"/>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8A6D4A">
      <w:pPr>
        <w:pStyle w:val="Heading2"/>
      </w:pPr>
      <w:bookmarkStart w:id="545" w:name="_Toc35971449"/>
      <w:bookmarkStart w:id="546" w:name="_Toc85462156"/>
      <w:bookmarkStart w:id="547" w:name="_Toc88667421"/>
      <w:bookmarkStart w:id="548" w:name="_Toc89676347"/>
      <w:bookmarkEnd w:id="544"/>
      <w:r>
        <w:lastRenderedPageBreak/>
        <w:t>6.2</w:t>
      </w:r>
      <w:r>
        <w:tab/>
      </w:r>
      <w:r w:rsidR="0067027F" w:rsidRPr="00CF30AD">
        <w:t>Neasdf_</w:t>
      </w:r>
      <w:r w:rsidR="002010FA">
        <w:t>Baseline</w:t>
      </w:r>
      <w:r w:rsidR="0067027F">
        <w:t>DNSPattern</w:t>
      </w:r>
      <w:r>
        <w:t xml:space="preserve"> Service API</w:t>
      </w:r>
      <w:bookmarkEnd w:id="542"/>
      <w:bookmarkEnd w:id="545"/>
      <w:bookmarkEnd w:id="546"/>
      <w:bookmarkEnd w:id="547"/>
      <w:bookmarkEnd w:id="548"/>
    </w:p>
    <w:p w14:paraId="232D05A5" w14:textId="77777777" w:rsidR="0067027F" w:rsidRDefault="0067027F" w:rsidP="0067027F">
      <w:pPr>
        <w:pStyle w:val="Heading3"/>
      </w:pPr>
      <w:bookmarkStart w:id="549" w:name="_Toc85462157"/>
      <w:bookmarkStart w:id="550" w:name="_Toc88667422"/>
      <w:bookmarkStart w:id="551" w:name="_Toc89676348"/>
      <w:r>
        <w:t>6.2.1</w:t>
      </w:r>
      <w:r>
        <w:tab/>
        <w:t>Introduction</w:t>
      </w:r>
      <w:bookmarkEnd w:id="549"/>
      <w:bookmarkEnd w:id="550"/>
      <w:bookmarkEnd w:id="551"/>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Heading3"/>
      </w:pPr>
      <w:bookmarkStart w:id="552" w:name="_Toc85462158"/>
      <w:bookmarkStart w:id="553" w:name="_Toc88667423"/>
      <w:bookmarkStart w:id="554" w:name="_Toc89676349"/>
      <w:r>
        <w:t>6.2.2</w:t>
      </w:r>
      <w:r>
        <w:tab/>
        <w:t>Usage of HTTP</w:t>
      </w:r>
      <w:bookmarkEnd w:id="552"/>
      <w:bookmarkEnd w:id="553"/>
      <w:bookmarkEnd w:id="554"/>
    </w:p>
    <w:p w14:paraId="6115A41F" w14:textId="77777777" w:rsidR="0067027F" w:rsidRPr="000C5200" w:rsidRDefault="0067027F" w:rsidP="0067027F">
      <w:pPr>
        <w:pStyle w:val="Heading4"/>
      </w:pPr>
      <w:bookmarkStart w:id="555" w:name="_Toc85462159"/>
      <w:bookmarkStart w:id="556" w:name="_Toc88667424"/>
      <w:bookmarkStart w:id="557" w:name="_Toc89676350"/>
      <w:r>
        <w:t>6.2.2.1</w:t>
      </w:r>
      <w:r>
        <w:tab/>
        <w:t>General</w:t>
      </w:r>
      <w:bookmarkEnd w:id="555"/>
      <w:bookmarkEnd w:id="556"/>
      <w:bookmarkEnd w:id="557"/>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67027F">
      <w:pPr>
        <w:pStyle w:val="Heading4"/>
      </w:pPr>
      <w:bookmarkStart w:id="558" w:name="_Toc85462160"/>
      <w:bookmarkStart w:id="559" w:name="_Toc88667425"/>
      <w:bookmarkStart w:id="560" w:name="_Toc89676351"/>
      <w:r>
        <w:t>6.2.2.2</w:t>
      </w:r>
      <w:r>
        <w:tab/>
        <w:t>HTTP standard headers</w:t>
      </w:r>
      <w:bookmarkEnd w:id="558"/>
      <w:bookmarkEnd w:id="559"/>
      <w:bookmarkEnd w:id="560"/>
    </w:p>
    <w:p w14:paraId="2794F836" w14:textId="77777777" w:rsidR="0067027F" w:rsidRDefault="0067027F" w:rsidP="0067027F">
      <w:pPr>
        <w:pStyle w:val="Heading5"/>
        <w:rPr>
          <w:lang w:eastAsia="zh-CN"/>
        </w:rPr>
      </w:pPr>
      <w:bookmarkStart w:id="561" w:name="_Toc85462161"/>
      <w:bookmarkStart w:id="562" w:name="_Toc88667426"/>
      <w:bookmarkStart w:id="563" w:name="_Toc89676352"/>
      <w:r>
        <w:t>6.2.2.2.1</w:t>
      </w:r>
      <w:r>
        <w:rPr>
          <w:rFonts w:hint="eastAsia"/>
          <w:lang w:eastAsia="zh-CN"/>
        </w:rPr>
        <w:tab/>
      </w:r>
      <w:r>
        <w:rPr>
          <w:lang w:eastAsia="zh-CN"/>
        </w:rPr>
        <w:t>General</w:t>
      </w:r>
      <w:bookmarkEnd w:id="561"/>
      <w:bookmarkEnd w:id="562"/>
      <w:bookmarkEnd w:id="563"/>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Heading5"/>
      </w:pPr>
      <w:bookmarkStart w:id="564" w:name="_Toc85462162"/>
      <w:bookmarkStart w:id="565" w:name="_Toc88667427"/>
      <w:bookmarkStart w:id="566" w:name="_Toc89676353"/>
      <w:r>
        <w:t>6.2.2.2.2</w:t>
      </w:r>
      <w:r>
        <w:tab/>
        <w:t>Content type</w:t>
      </w:r>
      <w:bookmarkEnd w:id="564"/>
      <w:bookmarkEnd w:id="565"/>
      <w:bookmarkEnd w:id="566"/>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67027F">
      <w:pPr>
        <w:pStyle w:val="Heading4"/>
      </w:pPr>
      <w:bookmarkStart w:id="567" w:name="_Toc85462163"/>
      <w:bookmarkStart w:id="568" w:name="_Toc88667428"/>
      <w:bookmarkStart w:id="569" w:name="_Toc89676354"/>
      <w:r>
        <w:t>6.2.2.3</w:t>
      </w:r>
      <w:r>
        <w:tab/>
        <w:t>HTTP custom headers</w:t>
      </w:r>
      <w:bookmarkEnd w:id="567"/>
      <w:bookmarkEnd w:id="568"/>
      <w:bookmarkEnd w:id="569"/>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Heading3"/>
      </w:pPr>
      <w:bookmarkStart w:id="570" w:name="_Toc85462164"/>
      <w:bookmarkStart w:id="571" w:name="_Toc88667429"/>
      <w:bookmarkStart w:id="572" w:name="_Toc89676355"/>
      <w:r>
        <w:lastRenderedPageBreak/>
        <w:t>6.2.3</w:t>
      </w:r>
      <w:r>
        <w:tab/>
        <w:t>Resources</w:t>
      </w:r>
      <w:bookmarkEnd w:id="570"/>
      <w:bookmarkEnd w:id="571"/>
      <w:bookmarkEnd w:id="572"/>
    </w:p>
    <w:p w14:paraId="70E48186" w14:textId="77777777" w:rsidR="0067027F" w:rsidRPr="000A7435" w:rsidRDefault="0067027F" w:rsidP="0067027F">
      <w:pPr>
        <w:pStyle w:val="Heading4"/>
      </w:pPr>
      <w:bookmarkStart w:id="573" w:name="_Toc85462165"/>
      <w:bookmarkStart w:id="574" w:name="_Toc88667430"/>
      <w:bookmarkStart w:id="575" w:name="_Toc89676356"/>
      <w:r>
        <w:t>6.2.3.1</w:t>
      </w:r>
      <w:r>
        <w:tab/>
        <w:t>Overview</w:t>
      </w:r>
      <w:bookmarkEnd w:id="573"/>
      <w:bookmarkEnd w:id="574"/>
      <w:bookmarkEnd w:id="575"/>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45pt;height:214.35pt" o:ole="">
            <v:imagedata r:id="rId42" o:title=""/>
          </v:shape>
          <o:OLEObject Type="Embed" ProgID="Visio.Drawing.11" ShapeID="_x0000_i1041" DrawAspect="Content" ObjectID="_1700289127"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5771AF">
            <w:pPr>
              <w:pStyle w:val="TAC"/>
              <w:jc w:val="left"/>
            </w:pPr>
            <w:r>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5771AF">
            <w:pPr>
              <w:pStyle w:val="TAC"/>
              <w:jc w:val="left"/>
            </w:pPr>
            <w:r>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5771AF">
            <w:pPr>
              <w:pStyle w:val="TAC"/>
              <w:jc w:val="left"/>
            </w:pPr>
            <w:r>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DC78879" w14:textId="77777777" w:rsidR="0067027F" w:rsidRPr="00C37A5C" w:rsidRDefault="0067027F" w:rsidP="0067027F">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0898757B" w14:textId="183013FF" w:rsidR="00351BCA" w:rsidRDefault="00351BCA" w:rsidP="00351BCA">
      <w:pPr>
        <w:pStyle w:val="Heading4"/>
      </w:pPr>
      <w:bookmarkStart w:id="576" w:name="_Toc85462172"/>
      <w:bookmarkStart w:id="577" w:name="_Toc88667431"/>
      <w:bookmarkStart w:id="578" w:name="_Toc89676357"/>
      <w:r>
        <w:t>6.2.3.</w:t>
      </w:r>
      <w:r w:rsidR="0063311B">
        <w:t>2</w:t>
      </w:r>
      <w:r>
        <w:tab/>
        <w:t xml:space="preserve">Resource: Individual </w:t>
      </w:r>
      <w:r w:rsidR="003A6735" w:rsidRPr="007D7704">
        <w:t>Baseline DNS</w:t>
      </w:r>
      <w:r>
        <w:t xml:space="preserve"> Pattern</w:t>
      </w:r>
      <w:bookmarkEnd w:id="576"/>
      <w:bookmarkEnd w:id="577"/>
      <w:bookmarkEnd w:id="578"/>
    </w:p>
    <w:p w14:paraId="5BDFA508" w14:textId="3ED82148" w:rsidR="00351BCA" w:rsidRDefault="00351BCA" w:rsidP="00351BCA">
      <w:pPr>
        <w:pStyle w:val="Heading5"/>
      </w:pPr>
      <w:bookmarkStart w:id="579" w:name="_Toc85462173"/>
      <w:bookmarkStart w:id="580" w:name="_Toc88667432"/>
      <w:bookmarkStart w:id="581" w:name="_Toc89676358"/>
      <w:r>
        <w:t>6.2.3.</w:t>
      </w:r>
      <w:r w:rsidR="0063311B">
        <w:t>2</w:t>
      </w:r>
      <w:r>
        <w:t>.1</w:t>
      </w:r>
      <w:r>
        <w:tab/>
        <w:t>Description</w:t>
      </w:r>
      <w:bookmarkEnd w:id="579"/>
      <w:bookmarkEnd w:id="580"/>
      <w:bookmarkEnd w:id="581"/>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351BCA">
      <w:pPr>
        <w:pStyle w:val="Heading5"/>
      </w:pPr>
      <w:bookmarkStart w:id="582" w:name="_Toc85462174"/>
      <w:bookmarkStart w:id="583" w:name="_Toc88667433"/>
      <w:bookmarkStart w:id="584" w:name="_Toc89676359"/>
      <w:r>
        <w:t>6.2.3.</w:t>
      </w:r>
      <w:r w:rsidR="0063311B">
        <w:t>2</w:t>
      </w:r>
      <w:r>
        <w:t>.2</w:t>
      </w:r>
      <w:r>
        <w:tab/>
        <w:t>Resource Definition</w:t>
      </w:r>
      <w:bookmarkEnd w:id="582"/>
      <w:bookmarkEnd w:id="583"/>
      <w:bookmarkEnd w:id="584"/>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351BCA">
      <w:pPr>
        <w:rPr>
          <w:rFonts w:ascii="Arial" w:hAnsi="Arial" w:cs="Arial"/>
        </w:rPr>
      </w:pPr>
      <w:r>
        <w:t>This resource shall support the resource URI variables defined in table 6.2.3.</w:t>
      </w:r>
      <w:r w:rsidR="0063311B">
        <w:t>2</w:t>
      </w:r>
      <w:r>
        <w:t>.2-1</w:t>
      </w:r>
      <w:r>
        <w:rPr>
          <w:rFonts w:ascii="Arial" w:hAnsi="Arial" w:cs="Arial"/>
        </w:rPr>
        <w:t>.</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p>
    <w:p w14:paraId="086AB77E" w14:textId="77777777" w:rsidR="0063311B" w:rsidRPr="0063311B" w:rsidRDefault="0063311B" w:rsidP="00351BCA"/>
    <w:p w14:paraId="73BAE7AB" w14:textId="1D72FE98" w:rsidR="00351BCA" w:rsidRDefault="00351BCA" w:rsidP="00351BCA">
      <w:pPr>
        <w:pStyle w:val="Heading5"/>
      </w:pPr>
      <w:bookmarkStart w:id="585" w:name="_Toc85462175"/>
      <w:bookmarkStart w:id="586" w:name="_Toc88667434"/>
      <w:bookmarkStart w:id="587" w:name="_Toc89676360"/>
      <w:r>
        <w:t>6.2.3.</w:t>
      </w:r>
      <w:r w:rsidR="0063311B">
        <w:t>2</w:t>
      </w:r>
      <w:r>
        <w:t>.3</w:t>
      </w:r>
      <w:r>
        <w:tab/>
        <w:t>Resource Standard Methods</w:t>
      </w:r>
      <w:bookmarkEnd w:id="585"/>
      <w:bookmarkEnd w:id="586"/>
      <w:bookmarkEnd w:id="587"/>
    </w:p>
    <w:p w14:paraId="64568F4B" w14:textId="78B63C83" w:rsidR="00351BCA" w:rsidRPr="00384E92" w:rsidRDefault="00351BCA" w:rsidP="00351BCA">
      <w:pPr>
        <w:pStyle w:val="Heading6"/>
      </w:pPr>
      <w:bookmarkStart w:id="588" w:name="_Toc85462176"/>
      <w:bookmarkStart w:id="589" w:name="_Toc88667435"/>
      <w:bookmarkStart w:id="590" w:name="_Toc89676361"/>
      <w:r w:rsidRPr="00384E92">
        <w:t>6.</w:t>
      </w:r>
      <w:r>
        <w:t>2.3.</w:t>
      </w:r>
      <w:r w:rsidR="0063311B">
        <w:t>2</w:t>
      </w:r>
      <w:r>
        <w:t>.3</w:t>
      </w:r>
      <w:r w:rsidRPr="00384E92">
        <w:t>.</w:t>
      </w:r>
      <w:r>
        <w:t>1</w:t>
      </w:r>
      <w:r w:rsidRPr="00384E92">
        <w:tab/>
      </w:r>
      <w:r>
        <w:t>PATCH</w:t>
      </w:r>
      <w:bookmarkEnd w:id="588"/>
      <w:bookmarkEnd w:id="589"/>
      <w:bookmarkEnd w:id="590"/>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351BCA"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5771AF">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5771AF">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5771AF">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5771A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351BCA" w:rsidRPr="0016361A" w:rsidRDefault="00351BCA" w:rsidP="003A6735">
            <w:pPr>
              <w:pStyle w:val="TAL"/>
            </w:pPr>
            <w:r>
              <w:t xml:space="preserve">Successful update of the </w:t>
            </w:r>
            <w:r w:rsidR="003A6735" w:rsidRPr="007D7704">
              <w:t>Baseline DNS</w:t>
            </w:r>
            <w:r>
              <w:t xml:space="preserve"> Pattern.</w:t>
            </w:r>
          </w:p>
        </w:tc>
      </w:tr>
      <w:tr w:rsidR="00351BCA"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5771A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5771A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5771AF">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351BCA" w:rsidRPr="0016361A" w:rsidRDefault="00351BCA" w:rsidP="005771AF">
            <w:pPr>
              <w:pStyle w:val="TAL"/>
            </w:pPr>
            <w:r>
              <w:t>(NOTE 2)</w:t>
            </w:r>
          </w:p>
        </w:tc>
      </w:tr>
      <w:tr w:rsidR="00351BCA"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5771A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5771A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5771AF">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351BCA" w:rsidRPr="0016361A" w:rsidRDefault="00351BCA" w:rsidP="005771AF">
            <w:pPr>
              <w:pStyle w:val="TAL"/>
            </w:pPr>
            <w:r>
              <w:t>(NOTE 2)</w:t>
            </w:r>
          </w:p>
        </w:tc>
      </w:tr>
      <w:tr w:rsidR="00351BCA"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5771AF">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351BCA" w:rsidRPr="0016361A" w:rsidRDefault="00351BCA" w:rsidP="005771A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384E92" w:rsidRDefault="00351BCA" w:rsidP="00351BCA">
      <w:pPr>
        <w:pStyle w:val="Heading6"/>
      </w:pPr>
      <w:bookmarkStart w:id="591" w:name="_Toc85462177"/>
      <w:bookmarkStart w:id="592" w:name="_Toc88667436"/>
      <w:bookmarkStart w:id="593" w:name="_Toc89676362"/>
      <w:r w:rsidRPr="00384E92">
        <w:t>6.</w:t>
      </w:r>
      <w:r>
        <w:t>2.3.</w:t>
      </w:r>
      <w:r w:rsidR="0063311B">
        <w:t>2</w:t>
      </w:r>
      <w:r>
        <w:t>.3</w:t>
      </w:r>
      <w:r w:rsidRPr="00384E92">
        <w:t>.</w:t>
      </w:r>
      <w:r>
        <w:t>2</w:t>
      </w:r>
      <w:r w:rsidRPr="00384E92">
        <w:tab/>
      </w:r>
      <w:r>
        <w:t>PUT</w:t>
      </w:r>
      <w:bookmarkEnd w:id="591"/>
      <w:bookmarkEnd w:id="592"/>
      <w:bookmarkEnd w:id="593"/>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94" w:name="_Toc85462178"/>
    </w:p>
    <w:p w14:paraId="2B0020AC" w14:textId="1339DD05" w:rsidR="00BE139A" w:rsidRPr="00384E92" w:rsidRDefault="00BE139A" w:rsidP="00BE139A">
      <w:pPr>
        <w:pStyle w:val="Heading6"/>
      </w:pPr>
      <w:bookmarkStart w:id="595" w:name="_Toc88667437"/>
      <w:bookmarkStart w:id="596" w:name="_Toc89676363"/>
      <w:r w:rsidRPr="00384E92">
        <w:t>6.</w:t>
      </w:r>
      <w:r>
        <w:t>2.3.</w:t>
      </w:r>
      <w:r w:rsidR="0063311B">
        <w:t>2</w:t>
      </w:r>
      <w:r>
        <w:t>.3</w:t>
      </w:r>
      <w:r w:rsidRPr="00384E92">
        <w:t>.</w:t>
      </w:r>
      <w:r>
        <w:t>3</w:t>
      </w:r>
      <w:r w:rsidRPr="00384E92">
        <w:tab/>
      </w:r>
      <w:r>
        <w:t>DELETE</w:t>
      </w:r>
      <w:bookmarkEnd w:id="594"/>
      <w:bookmarkEnd w:id="595"/>
      <w:bookmarkEnd w:id="596"/>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Heading5"/>
      </w:pPr>
      <w:bookmarkStart w:id="597" w:name="_Toc85462179"/>
      <w:bookmarkStart w:id="598" w:name="_Toc88667438"/>
      <w:bookmarkStart w:id="599" w:name="_Toc89676364"/>
      <w:r>
        <w:lastRenderedPageBreak/>
        <w:t>6.2.3.3.4</w:t>
      </w:r>
      <w:r>
        <w:tab/>
        <w:t>Resource Custom Operations</w:t>
      </w:r>
      <w:bookmarkEnd w:id="597"/>
      <w:bookmarkEnd w:id="598"/>
      <w:bookmarkEnd w:id="599"/>
    </w:p>
    <w:p w14:paraId="559EB66D" w14:textId="77777777" w:rsidR="006E1ED9" w:rsidRDefault="006E1ED9" w:rsidP="006E1ED9">
      <w:pPr>
        <w:pStyle w:val="Heading6"/>
        <w:ind w:left="0" w:firstLine="0"/>
      </w:pPr>
      <w:bookmarkStart w:id="600" w:name="_Toc85462180"/>
      <w:bookmarkStart w:id="601" w:name="_Toc88667439"/>
      <w:bookmarkStart w:id="602" w:name="_Toc89676365"/>
      <w:r>
        <w:t>6.2.3.3.4.1</w:t>
      </w:r>
      <w:r>
        <w:tab/>
        <w:t>Overview</w:t>
      </w:r>
      <w:bookmarkEnd w:id="600"/>
      <w:bookmarkEnd w:id="601"/>
      <w:bookmarkEnd w:id="60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Heading3"/>
      </w:pPr>
      <w:bookmarkStart w:id="603" w:name="_Toc67582398"/>
      <w:bookmarkStart w:id="604" w:name="_Toc85462181"/>
      <w:bookmarkStart w:id="605" w:name="_Toc88667440"/>
      <w:bookmarkStart w:id="606" w:name="_Toc89676366"/>
      <w:r>
        <w:t>6.2.4</w:t>
      </w:r>
      <w:r>
        <w:tab/>
        <w:t>Custom Operations without associated resources</w:t>
      </w:r>
      <w:bookmarkEnd w:id="603"/>
      <w:bookmarkEnd w:id="604"/>
      <w:bookmarkEnd w:id="605"/>
      <w:bookmarkEnd w:id="606"/>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w:t>
      </w:r>
      <w:r w:rsidR="00082B29" w:rsidRPr="009E30DE">
        <w:rPr>
          <w:i w:val="0"/>
          <w:color w:val="auto"/>
        </w:rPr>
        <w:t>BaselineDNS</w:t>
      </w:r>
      <w:r w:rsidR="00082B29" w:rsidRPr="006A0707">
        <w:rPr>
          <w:i w:val="0"/>
          <w:color w:val="auto"/>
        </w:rPr>
        <w:t>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Heading3"/>
      </w:pPr>
      <w:bookmarkStart w:id="607" w:name="_Toc67582404"/>
      <w:bookmarkStart w:id="608" w:name="_Toc85462182"/>
      <w:bookmarkStart w:id="609" w:name="_Toc88667441"/>
      <w:bookmarkStart w:id="610" w:name="_Toc89676367"/>
      <w:r>
        <w:t>6.2.5</w:t>
      </w:r>
      <w:r>
        <w:tab/>
        <w:t>Notifications</w:t>
      </w:r>
      <w:bookmarkEnd w:id="607"/>
      <w:bookmarkEnd w:id="608"/>
      <w:bookmarkEnd w:id="609"/>
      <w:bookmarkEnd w:id="610"/>
    </w:p>
    <w:p w14:paraId="2977BC28" w14:textId="77777777" w:rsidR="0029495C" w:rsidRPr="000A7435" w:rsidRDefault="0029495C" w:rsidP="0029495C">
      <w:pPr>
        <w:pStyle w:val="Heading4"/>
      </w:pPr>
      <w:bookmarkStart w:id="611" w:name="_Toc67582405"/>
      <w:bookmarkStart w:id="612" w:name="_Toc85462183"/>
      <w:bookmarkStart w:id="613" w:name="_Toc88667442"/>
      <w:bookmarkStart w:id="614" w:name="_Toc89676368"/>
      <w:r>
        <w:t>6.2.5.1</w:t>
      </w:r>
      <w:r>
        <w:tab/>
        <w:t>General</w:t>
      </w:r>
      <w:bookmarkEnd w:id="611"/>
      <w:bookmarkEnd w:id="612"/>
      <w:bookmarkEnd w:id="613"/>
      <w:bookmarkEnd w:id="614"/>
    </w:p>
    <w:p w14:paraId="717A01E7" w14:textId="33D1B3EA" w:rsidR="0029495C" w:rsidRPr="00384E92" w:rsidRDefault="0029495C" w:rsidP="0029495C">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9C566B">
        <w:t>TS 2</w:t>
      </w:r>
      <w:r>
        <w:t xml:space="preserve">9.500 / </w:t>
      </w:r>
      <w:r w:rsidR="009C566B">
        <w:t>TS 2</w:t>
      </w:r>
      <w:r>
        <w:t>9.501.</w:t>
      </w:r>
    </w:p>
    <w:p w14:paraId="70A7DDAC" w14:textId="77777777" w:rsidR="0029495C" w:rsidRDefault="0029495C" w:rsidP="0029495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2EFF8E8" w14:textId="77777777" w:rsidR="0029495C" w:rsidRPr="00A04126" w:rsidRDefault="0029495C" w:rsidP="0029495C">
      <w:pPr>
        <w:pStyle w:val="TH"/>
      </w:pPr>
      <w:r>
        <w:t>Table 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5771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5771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5771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5771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5771AF">
            <w:pPr>
              <w:pStyle w:val="TAH"/>
            </w:pPr>
            <w:r w:rsidRPr="0016361A">
              <w:t>Description</w:t>
            </w:r>
          </w:p>
          <w:p w14:paraId="6983E44F" w14:textId="77777777" w:rsidR="0029495C" w:rsidRPr="0016361A" w:rsidRDefault="0029495C" w:rsidP="005771AF">
            <w:pPr>
              <w:pStyle w:val="TAH"/>
            </w:pPr>
            <w:r w:rsidRPr="0016361A">
              <w:t>(service operation)</w:t>
            </w:r>
          </w:p>
        </w:tc>
      </w:tr>
      <w:tr w:rsidR="0029495C" w:rsidRPr="00B54FF5" w14:paraId="681DBC15" w14:textId="77777777" w:rsidTr="005771AF">
        <w:trPr>
          <w:jc w:val="center"/>
        </w:trPr>
        <w:tc>
          <w:tcPr>
            <w:tcW w:w="1091" w:type="pct"/>
            <w:tcBorders>
              <w:left w:val="single" w:sz="4" w:space="0" w:color="auto"/>
              <w:right w:val="single" w:sz="4" w:space="0" w:color="auto"/>
            </w:tcBorders>
            <w:vAlign w:val="center"/>
          </w:tcPr>
          <w:p w14:paraId="741251A9" w14:textId="77777777" w:rsidR="0029495C" w:rsidRPr="0016361A" w:rsidRDefault="0029495C" w:rsidP="005771AF">
            <w:pPr>
              <w:pStyle w:val="TAC"/>
              <w:rPr>
                <w:lang w:val="en-US"/>
              </w:rPr>
            </w:pPr>
            <w:r w:rsidRPr="0016361A">
              <w:rPr>
                <w:lang w:val="en-US"/>
              </w:rPr>
              <w:t>&lt;notification 1&gt;</w:t>
            </w:r>
          </w:p>
          <w:p w14:paraId="7DD3B25B" w14:textId="77777777" w:rsidR="0029495C" w:rsidRPr="0016361A" w:rsidRDefault="0029495C" w:rsidP="005771AF">
            <w:pPr>
              <w:pStyle w:val="TAC"/>
              <w:rPr>
                <w:lang w:val="en-US"/>
              </w:rPr>
            </w:pPr>
            <w:r w:rsidRPr="0016361A">
              <w:rPr>
                <w:lang w:val="en-US"/>
              </w:rPr>
              <w:t>e.g. Status Change Notification</w:t>
            </w:r>
          </w:p>
          <w:p w14:paraId="3D6E57E7"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5771AF">
            <w:pPr>
              <w:pStyle w:val="TAL"/>
              <w:rPr>
                <w:lang w:val="en-US"/>
              </w:rPr>
            </w:pPr>
            <w:r w:rsidRPr="0016361A">
              <w:rPr>
                <w:lang w:val="en-US"/>
              </w:rPr>
              <w:t xml:space="preserve">&lt; </w:t>
            </w:r>
            <w:r>
              <w:rPr>
                <w:lang w:val="en-US"/>
              </w:rPr>
              <w:t>Callback</w:t>
            </w:r>
            <w:r w:rsidRPr="0016361A">
              <w:rPr>
                <w:lang w:val="en-US"/>
              </w:rPr>
              <w:t xml:space="preserve"> URI &gt;</w:t>
            </w:r>
          </w:p>
          <w:p w14:paraId="1F8849D4" w14:textId="77777777" w:rsidR="0029495C" w:rsidRPr="0016361A" w:rsidDel="005E0502" w:rsidRDefault="0029495C" w:rsidP="005771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5771AF">
            <w:pPr>
              <w:pStyle w:val="TAC"/>
              <w:rPr>
                <w:lang w:val="fr-FR"/>
              </w:rPr>
            </w:pPr>
          </w:p>
          <w:p w14:paraId="6ADB1DFF" w14:textId="77777777" w:rsidR="0029495C" w:rsidRPr="0016361A" w:rsidRDefault="0029495C" w:rsidP="005771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5771AF">
            <w:pPr>
              <w:pStyle w:val="TAL"/>
              <w:rPr>
                <w:lang w:val="en-US"/>
              </w:rPr>
            </w:pPr>
          </w:p>
          <w:p w14:paraId="6016DCB4" w14:textId="77777777" w:rsidR="0029495C" w:rsidRPr="0016361A" w:rsidRDefault="0029495C" w:rsidP="005771AF">
            <w:pPr>
              <w:pStyle w:val="TAL"/>
              <w:rPr>
                <w:lang w:val="en-US"/>
              </w:rPr>
            </w:pPr>
            <w:r w:rsidRPr="0016361A">
              <w:rPr>
                <w:lang w:val="en-US"/>
              </w:rPr>
              <w:t xml:space="preserve">e.g. Notify Event </w:t>
            </w:r>
          </w:p>
        </w:tc>
      </w:tr>
      <w:tr w:rsidR="0029495C" w:rsidRPr="00B54FF5" w14:paraId="2DA858A2" w14:textId="77777777" w:rsidTr="005771AF">
        <w:trPr>
          <w:jc w:val="center"/>
        </w:trPr>
        <w:tc>
          <w:tcPr>
            <w:tcW w:w="1091" w:type="pct"/>
            <w:tcBorders>
              <w:left w:val="single" w:sz="4" w:space="0" w:color="auto"/>
              <w:right w:val="single" w:sz="4" w:space="0" w:color="auto"/>
            </w:tcBorders>
            <w:vAlign w:val="center"/>
          </w:tcPr>
          <w:p w14:paraId="57C55189"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5771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5771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5771AF">
            <w:pPr>
              <w:pStyle w:val="TAL"/>
              <w:rPr>
                <w:lang w:val="en-US"/>
              </w:rPr>
            </w:pPr>
          </w:p>
        </w:tc>
      </w:tr>
    </w:tbl>
    <w:p w14:paraId="2E5CFE64" w14:textId="77777777" w:rsidR="0029495C" w:rsidRPr="00986E88" w:rsidRDefault="0029495C" w:rsidP="0029495C">
      <w:pPr>
        <w:rPr>
          <w:noProof/>
        </w:rPr>
      </w:pPr>
    </w:p>
    <w:p w14:paraId="40981D5E" w14:textId="77777777" w:rsidR="0029495C" w:rsidRDefault="0029495C" w:rsidP="0029495C">
      <w:pPr>
        <w:pStyle w:val="Heading4"/>
      </w:pPr>
      <w:bookmarkStart w:id="615" w:name="_Toc67582406"/>
      <w:bookmarkStart w:id="616" w:name="_Toc85462184"/>
      <w:bookmarkStart w:id="617" w:name="_Toc88667443"/>
      <w:bookmarkStart w:id="618" w:name="_Toc89676369"/>
      <w:r>
        <w:t>6.2.5.2</w:t>
      </w:r>
      <w:r>
        <w:tab/>
        <w:t>&lt;notification 1&gt;</w:t>
      </w:r>
      <w:bookmarkEnd w:id="615"/>
      <w:bookmarkEnd w:id="616"/>
      <w:bookmarkEnd w:id="617"/>
      <w:bookmarkEnd w:id="618"/>
    </w:p>
    <w:p w14:paraId="26AB6D3A" w14:textId="77777777" w:rsidR="0029495C" w:rsidRPr="00986E88" w:rsidRDefault="0029495C" w:rsidP="0029495C">
      <w:pPr>
        <w:pStyle w:val="Heading5"/>
        <w:rPr>
          <w:noProof/>
        </w:rPr>
      </w:pPr>
      <w:bookmarkStart w:id="619" w:name="_Toc67582407"/>
      <w:bookmarkStart w:id="620" w:name="_Toc85462185"/>
      <w:bookmarkStart w:id="621" w:name="_Toc88667444"/>
      <w:bookmarkStart w:id="622" w:name="_Toc89676370"/>
      <w:r>
        <w:t>6.2.5.2</w:t>
      </w:r>
      <w:r w:rsidRPr="00986E88">
        <w:rPr>
          <w:noProof/>
        </w:rPr>
        <w:t>.1</w:t>
      </w:r>
      <w:r w:rsidRPr="00986E88">
        <w:rPr>
          <w:noProof/>
        </w:rPr>
        <w:tab/>
        <w:t>Description</w:t>
      </w:r>
      <w:bookmarkEnd w:id="619"/>
      <w:bookmarkEnd w:id="620"/>
      <w:bookmarkEnd w:id="621"/>
      <w:bookmarkEnd w:id="622"/>
    </w:p>
    <w:p w14:paraId="198A07E4" w14:textId="77777777" w:rsidR="0029495C" w:rsidRPr="00986E88" w:rsidRDefault="0029495C" w:rsidP="0029495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F5D63AF" w14:textId="77777777" w:rsidR="0029495C" w:rsidRPr="00986E88" w:rsidRDefault="0029495C" w:rsidP="0029495C">
      <w:pPr>
        <w:pStyle w:val="Heading5"/>
        <w:rPr>
          <w:noProof/>
        </w:rPr>
      </w:pPr>
      <w:bookmarkStart w:id="623" w:name="_Toc67582408"/>
      <w:bookmarkStart w:id="624" w:name="_Toc85462186"/>
      <w:bookmarkStart w:id="625" w:name="_Toc88667445"/>
      <w:bookmarkStart w:id="626" w:name="_Toc89676371"/>
      <w:r>
        <w:t>6.2.5.2</w:t>
      </w:r>
      <w:r w:rsidRPr="00986E88">
        <w:rPr>
          <w:noProof/>
        </w:rPr>
        <w:t>.2</w:t>
      </w:r>
      <w:r w:rsidRPr="00986E88">
        <w:rPr>
          <w:noProof/>
        </w:rPr>
        <w:tab/>
        <w:t>Target URI</w:t>
      </w:r>
      <w:bookmarkEnd w:id="623"/>
      <w:bookmarkEnd w:id="624"/>
      <w:bookmarkEnd w:id="625"/>
      <w:bookmarkEnd w:id="626"/>
    </w:p>
    <w:p w14:paraId="1CC610B6" w14:textId="77777777" w:rsidR="0029495C" w:rsidRPr="00986E88" w:rsidRDefault="0029495C" w:rsidP="0029495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757BCB50" w14:textId="77777777" w:rsidR="0029495C" w:rsidRPr="00986E88" w:rsidRDefault="0029495C" w:rsidP="0029495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5771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5771AF">
            <w:pPr>
              <w:pStyle w:val="TAH"/>
              <w:rPr>
                <w:noProof/>
              </w:rPr>
            </w:pPr>
            <w:r w:rsidRPr="0016361A">
              <w:rPr>
                <w:noProof/>
              </w:rPr>
              <w:t>Definition</w:t>
            </w:r>
          </w:p>
        </w:tc>
      </w:tr>
      <w:tr w:rsidR="0029495C" w:rsidRPr="00B54FF5" w14:paraId="2A2E32E2"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5771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5771AF">
            <w:pPr>
              <w:pStyle w:val="TAL"/>
              <w:rPr>
                <w:noProof/>
              </w:rPr>
            </w:pPr>
            <w:r w:rsidRPr="0016361A">
              <w:rPr>
                <w:noProof/>
              </w:rPr>
              <w:t xml:space="preserve">String formatted as URI with the </w:t>
            </w:r>
            <w:r>
              <w:rPr>
                <w:noProof/>
              </w:rPr>
              <w:t>Callback</w:t>
            </w:r>
            <w:r w:rsidRPr="0016361A">
              <w:rPr>
                <w:noProof/>
              </w:rPr>
              <w:t xml:space="preserve"> Uri</w:t>
            </w:r>
          </w:p>
        </w:tc>
      </w:tr>
    </w:tbl>
    <w:p w14:paraId="4962D4E7" w14:textId="77777777" w:rsidR="0029495C" w:rsidRPr="00986E88" w:rsidRDefault="0029495C" w:rsidP="0029495C">
      <w:pPr>
        <w:rPr>
          <w:noProof/>
        </w:rPr>
      </w:pPr>
    </w:p>
    <w:p w14:paraId="6F8E82B9" w14:textId="77777777" w:rsidR="0029495C" w:rsidRPr="00986E88" w:rsidRDefault="0029495C" w:rsidP="0029495C">
      <w:pPr>
        <w:pStyle w:val="Heading5"/>
        <w:rPr>
          <w:noProof/>
        </w:rPr>
      </w:pPr>
      <w:bookmarkStart w:id="627" w:name="_Toc67582409"/>
      <w:bookmarkStart w:id="628" w:name="_Toc85462187"/>
      <w:bookmarkStart w:id="629" w:name="_Toc88667446"/>
      <w:bookmarkStart w:id="630" w:name="_Toc89676372"/>
      <w:r>
        <w:lastRenderedPageBreak/>
        <w:t>6.2.5.2</w:t>
      </w:r>
      <w:r w:rsidRPr="00986E88">
        <w:rPr>
          <w:noProof/>
        </w:rPr>
        <w:t>.3</w:t>
      </w:r>
      <w:r w:rsidRPr="00986E88">
        <w:rPr>
          <w:noProof/>
        </w:rPr>
        <w:tab/>
        <w:t>Standard Methods</w:t>
      </w:r>
      <w:bookmarkEnd w:id="627"/>
      <w:bookmarkEnd w:id="628"/>
      <w:bookmarkEnd w:id="629"/>
      <w:bookmarkEnd w:id="630"/>
    </w:p>
    <w:p w14:paraId="4939E71F" w14:textId="77777777" w:rsidR="0029495C" w:rsidRPr="00986E88" w:rsidRDefault="0029495C" w:rsidP="0029495C">
      <w:pPr>
        <w:pStyle w:val="Heading6"/>
        <w:rPr>
          <w:noProof/>
        </w:rPr>
      </w:pPr>
      <w:bookmarkStart w:id="631" w:name="_Toc67582410"/>
      <w:bookmarkStart w:id="632" w:name="_Toc85462188"/>
      <w:bookmarkStart w:id="633" w:name="_Toc88667447"/>
      <w:bookmarkStart w:id="634" w:name="_Toc89676373"/>
      <w:r>
        <w:t>6.2.5.2.3</w:t>
      </w:r>
      <w:r w:rsidRPr="00986E88">
        <w:rPr>
          <w:noProof/>
        </w:rPr>
        <w:t>.1</w:t>
      </w:r>
      <w:r w:rsidRPr="00986E88">
        <w:rPr>
          <w:noProof/>
        </w:rPr>
        <w:tab/>
        <w:t>POST</w:t>
      </w:r>
      <w:bookmarkEnd w:id="631"/>
      <w:bookmarkEnd w:id="632"/>
      <w:bookmarkEnd w:id="633"/>
      <w:bookmarkEnd w:id="634"/>
    </w:p>
    <w:p w14:paraId="4D646A1A" w14:textId="77777777" w:rsidR="0029495C" w:rsidRPr="00986E88" w:rsidRDefault="0029495C" w:rsidP="0029495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2047391F" w14:textId="77777777" w:rsidR="0029495C" w:rsidRPr="00986E88" w:rsidRDefault="0029495C" w:rsidP="0029495C">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5771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5771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5771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5771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5771AF">
            <w:pPr>
              <w:pStyle w:val="TAH"/>
              <w:rPr>
                <w:noProof/>
              </w:rPr>
            </w:pPr>
            <w:r w:rsidRPr="0016361A">
              <w:rPr>
                <w:noProof/>
              </w:rPr>
              <w:t>Description</w:t>
            </w:r>
          </w:p>
        </w:tc>
      </w:tr>
      <w:tr w:rsidR="0029495C" w:rsidRPr="00B54FF5" w14:paraId="486C518A" w14:textId="77777777" w:rsidTr="005771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5771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5771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5771AF">
            <w:pPr>
              <w:pStyle w:val="TAL"/>
              <w:rPr>
                <w:noProof/>
              </w:rPr>
            </w:pPr>
            <w:r w:rsidRPr="0016361A">
              <w:t>&lt;only if applicable&gt;</w:t>
            </w:r>
          </w:p>
        </w:tc>
      </w:tr>
    </w:tbl>
    <w:p w14:paraId="7E80EE4D" w14:textId="77777777" w:rsidR="0029495C" w:rsidRPr="00986E88" w:rsidRDefault="0029495C" w:rsidP="0029495C">
      <w:pPr>
        <w:rPr>
          <w:noProof/>
        </w:rPr>
      </w:pPr>
    </w:p>
    <w:p w14:paraId="3342F1A4" w14:textId="77777777" w:rsidR="0029495C" w:rsidRPr="00986E88" w:rsidRDefault="0029495C" w:rsidP="0029495C">
      <w:pPr>
        <w:pStyle w:val="TH"/>
        <w:rPr>
          <w:noProof/>
        </w:rPr>
      </w:pPr>
      <w:r w:rsidRPr="00986E88">
        <w:rPr>
          <w:noProof/>
        </w:rPr>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5771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5771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5771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5771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5771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5771AF">
            <w:pPr>
              <w:pStyle w:val="TAH"/>
              <w:rPr>
                <w:noProof/>
              </w:rPr>
            </w:pPr>
            <w:r w:rsidRPr="0016361A">
              <w:rPr>
                <w:noProof/>
              </w:rPr>
              <w:t>Description</w:t>
            </w:r>
          </w:p>
        </w:tc>
      </w:tr>
      <w:tr w:rsidR="0029495C" w:rsidRPr="00B54FF5" w14:paraId="30F0BAE1" w14:textId="77777777" w:rsidTr="005771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5771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5771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5771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5771AF">
            <w:pPr>
              <w:pStyle w:val="TAL"/>
            </w:pPr>
            <w:r w:rsidRPr="0016361A">
              <w:t>&lt;Meaning of the success case&gt;</w:t>
            </w:r>
          </w:p>
          <w:p w14:paraId="2F70CAE4" w14:textId="77777777" w:rsidR="0029495C" w:rsidRPr="0016361A" w:rsidRDefault="0029495C" w:rsidP="005771AF">
            <w:pPr>
              <w:pStyle w:val="TAL"/>
            </w:pPr>
            <w:r w:rsidRPr="0016361A">
              <w:t>or</w:t>
            </w:r>
          </w:p>
          <w:p w14:paraId="15246984" w14:textId="77777777" w:rsidR="0029495C" w:rsidRPr="0016361A" w:rsidRDefault="0029495C" w:rsidP="005771AF">
            <w:pPr>
              <w:pStyle w:val="TAL"/>
              <w:rPr>
                <w:noProof/>
              </w:rPr>
            </w:pPr>
            <w:r w:rsidRPr="0016361A">
              <w:t>&lt;Meaning of the error case with additional statement regarding error handling&gt;</w:t>
            </w:r>
          </w:p>
        </w:tc>
      </w:tr>
      <w:tr w:rsidR="0029495C" w:rsidRPr="00B54FF5" w14:paraId="505DBCA5" w14:textId="77777777" w:rsidTr="005771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5771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71AE553" w14:textId="77777777" w:rsidR="0029495C" w:rsidRPr="00986E88" w:rsidRDefault="0029495C" w:rsidP="0029495C">
      <w:pPr>
        <w:rPr>
          <w:noProof/>
        </w:rPr>
      </w:pPr>
    </w:p>
    <w:p w14:paraId="1DDC83C3" w14:textId="77777777" w:rsidR="0029495C" w:rsidRDefault="0029495C" w:rsidP="0029495C">
      <w:pPr>
        <w:pStyle w:val="Heading4"/>
      </w:pPr>
      <w:bookmarkStart w:id="635" w:name="_Toc35971426"/>
      <w:bookmarkStart w:id="636" w:name="_Toc67582411"/>
      <w:bookmarkStart w:id="637" w:name="_Toc85462189"/>
      <w:bookmarkStart w:id="638" w:name="_Toc88667448"/>
      <w:bookmarkStart w:id="639" w:name="_Toc89676374"/>
      <w:r>
        <w:t>6.2.5.3</w:t>
      </w:r>
      <w:r>
        <w:tab/>
        <w:t>&lt;notification 2&gt;</w:t>
      </w:r>
      <w:bookmarkEnd w:id="635"/>
      <w:bookmarkEnd w:id="636"/>
      <w:bookmarkEnd w:id="637"/>
      <w:bookmarkEnd w:id="638"/>
      <w:bookmarkEnd w:id="639"/>
    </w:p>
    <w:p w14:paraId="2FB784D1" w14:textId="62C8481C" w:rsidR="0029495C" w:rsidRDefault="0029495C" w:rsidP="0029495C">
      <w:pPr>
        <w:pStyle w:val="Guidance"/>
      </w:pPr>
      <w:r>
        <w:t xml:space="preserve">And so on if there are more than one notifications supported by the service. Same structure as in </w:t>
      </w:r>
      <w:r w:rsidR="009C566B">
        <w:t>clause 6</w:t>
      </w:r>
      <w:r>
        <w:t>.2.5.2.</w:t>
      </w:r>
    </w:p>
    <w:p w14:paraId="24BDB049" w14:textId="77777777" w:rsidR="0029495C" w:rsidRDefault="0029495C" w:rsidP="008A6D4A">
      <w:pPr>
        <w:pStyle w:val="Guidance"/>
        <w:rPr>
          <w:i w:val="0"/>
        </w:rPr>
      </w:pPr>
    </w:p>
    <w:p w14:paraId="5222EE82" w14:textId="77777777" w:rsidR="0029495C" w:rsidRDefault="0029495C" w:rsidP="0029495C">
      <w:pPr>
        <w:pStyle w:val="Heading3"/>
      </w:pPr>
      <w:bookmarkStart w:id="640" w:name="_Toc85462190"/>
      <w:bookmarkStart w:id="641" w:name="_Toc88667449"/>
      <w:bookmarkStart w:id="642" w:name="_Toc89676375"/>
      <w:r>
        <w:t>6.2.6</w:t>
      </w:r>
      <w:r>
        <w:tab/>
        <w:t>Data Model</w:t>
      </w:r>
      <w:bookmarkEnd w:id="640"/>
      <w:bookmarkEnd w:id="641"/>
      <w:bookmarkEnd w:id="642"/>
    </w:p>
    <w:p w14:paraId="2124E584" w14:textId="77777777" w:rsidR="0029495C" w:rsidRDefault="0029495C" w:rsidP="0029495C">
      <w:pPr>
        <w:pStyle w:val="Heading4"/>
      </w:pPr>
      <w:bookmarkStart w:id="643" w:name="_Toc85462191"/>
      <w:bookmarkStart w:id="644" w:name="_Toc88667450"/>
      <w:bookmarkStart w:id="645" w:name="_Toc89676376"/>
      <w:r>
        <w:t>6.2.6.1</w:t>
      </w:r>
      <w:r>
        <w:tab/>
        <w:t>General</w:t>
      </w:r>
      <w:bookmarkEnd w:id="643"/>
      <w:bookmarkEnd w:id="644"/>
      <w:bookmarkEnd w:id="645"/>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5771AF">
            <w:pPr>
              <w:pStyle w:val="TAL"/>
              <w:rPr>
                <w:rFonts w:cs="Arial"/>
                <w:szCs w:val="18"/>
              </w:rPr>
            </w:pPr>
            <w:r>
              <w:rPr>
                <w:rFonts w:cs="Arial"/>
                <w:szCs w:val="18"/>
              </w:rPr>
              <w:t xml:space="preserve">Data in </w:t>
            </w:r>
            <w:r>
              <w:t>DNS Base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lastRenderedPageBreak/>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bl>
    <w:p w14:paraId="2C48E374" w14:textId="77777777" w:rsidR="0029495C" w:rsidRDefault="0029495C" w:rsidP="0029495C"/>
    <w:p w14:paraId="034AB468" w14:textId="77777777" w:rsidR="0029495C" w:rsidRDefault="0029495C" w:rsidP="0029495C">
      <w:pPr>
        <w:pStyle w:val="EditorsNote"/>
      </w:pPr>
      <w:r>
        <w:t>Editor's note: the definition and the encoding of all the data types of the Neasdf_DNSBasePattern service are FFS.</w:t>
      </w:r>
    </w:p>
    <w:p w14:paraId="63F7B665" w14:textId="77777777" w:rsidR="0029495C" w:rsidRDefault="0029495C" w:rsidP="0029495C">
      <w:pPr>
        <w:pStyle w:val="Heading4"/>
        <w:rPr>
          <w:lang w:val="en-US"/>
        </w:rPr>
      </w:pPr>
      <w:bookmarkStart w:id="646" w:name="_Toc85462192"/>
      <w:bookmarkStart w:id="647" w:name="_Toc88667451"/>
      <w:bookmarkStart w:id="648" w:name="_Toc8967637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6"/>
      <w:bookmarkEnd w:id="647"/>
      <w:bookmarkEnd w:id="648"/>
    </w:p>
    <w:p w14:paraId="311D3EE0" w14:textId="77777777" w:rsidR="0029495C" w:rsidRDefault="0029495C" w:rsidP="0029495C">
      <w:pPr>
        <w:pStyle w:val="Heading5"/>
      </w:pPr>
      <w:bookmarkStart w:id="649" w:name="_Toc85462193"/>
      <w:bookmarkStart w:id="650" w:name="_Toc88667452"/>
      <w:bookmarkStart w:id="651" w:name="_Toc89676378"/>
      <w:r>
        <w:t>6.2.6.2.1</w:t>
      </w:r>
      <w:r>
        <w:tab/>
        <w:t>Introduction</w:t>
      </w:r>
      <w:bookmarkEnd w:id="649"/>
      <w:bookmarkEnd w:id="650"/>
      <w:bookmarkEnd w:id="651"/>
    </w:p>
    <w:p w14:paraId="4A01DD5C" w14:textId="77777777" w:rsidR="0029495C" w:rsidRDefault="0029495C" w:rsidP="0029495C">
      <w:r>
        <w:t>This clause defines the structures to be used in resource representations.</w:t>
      </w:r>
    </w:p>
    <w:p w14:paraId="4495DEEC" w14:textId="6C65BCEA" w:rsidR="0029495C" w:rsidRDefault="0029495C" w:rsidP="0029495C">
      <w:pPr>
        <w:pStyle w:val="Heading5"/>
      </w:pPr>
      <w:bookmarkStart w:id="652" w:name="_Toc85462194"/>
      <w:bookmarkStart w:id="653" w:name="_Toc88667453"/>
      <w:bookmarkStart w:id="654" w:name="_Toc89676379"/>
      <w:r>
        <w:t>6.2.6.2.2</w:t>
      </w:r>
      <w:r>
        <w:tab/>
        <w:t xml:space="preserve">Type: </w:t>
      </w:r>
      <w:r w:rsidR="003B64E1">
        <w:t>BaseDns</w:t>
      </w:r>
      <w:r>
        <w:t>PatternCreateData</w:t>
      </w:r>
      <w:bookmarkEnd w:id="652"/>
      <w:bookmarkEnd w:id="653"/>
      <w:bookmarkEnd w:id="654"/>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29495C" w:rsidRPr="0016361A" w:rsidRDefault="003B64E1" w:rsidP="003B64E1">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29495C" w:rsidRPr="0016361A" w:rsidRDefault="0029495C" w:rsidP="003B64E1">
            <w:pPr>
              <w:pStyle w:val="TAL"/>
            </w:pPr>
            <w:r>
              <w:t>map(</w:t>
            </w:r>
            <w:r w:rsidR="003B64E1">
              <w:t>BaselineDnsMdt</w:t>
            </w:r>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29495C" w:rsidRPr="0016361A" w:rsidRDefault="003B64E1" w:rsidP="005771AF">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29495C" w:rsidRDefault="0029495C" w:rsidP="005771AF">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29495C" w:rsidRPr="0016361A" w:rsidRDefault="0029495C" w:rsidP="005771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29495C" w:rsidRPr="0016361A" w:rsidRDefault="0029495C" w:rsidP="005771AF">
            <w:pPr>
              <w:pStyle w:val="TAL"/>
              <w:rPr>
                <w:rFonts w:cs="Arial"/>
                <w:szCs w:val="18"/>
              </w:rPr>
            </w:pPr>
          </w:p>
        </w:tc>
      </w:tr>
      <w:tr w:rsidR="0029495C"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29495C" w:rsidRPr="0016361A" w:rsidRDefault="003B64E1" w:rsidP="005771AF">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29495C" w:rsidRPr="0016361A" w:rsidRDefault="003B64E1" w:rsidP="005771AF">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29495C" w:rsidRPr="0016361A" w:rsidRDefault="003B64E1" w:rsidP="005771AF">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29495C" w:rsidRPr="0016361A" w:rsidRDefault="003B64E1" w:rsidP="005771AF">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3B64E1" w:rsidRDefault="003B64E1" w:rsidP="003B64E1">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29495C" w:rsidRPr="0016361A" w:rsidRDefault="003B64E1" w:rsidP="003B64E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29495C" w:rsidRPr="0016361A" w:rsidRDefault="0029495C" w:rsidP="005771AF">
            <w:pPr>
              <w:pStyle w:val="TAL"/>
              <w:rPr>
                <w:rFonts w:cs="Arial"/>
                <w:szCs w:val="18"/>
              </w:rPr>
            </w:pPr>
          </w:p>
        </w:tc>
      </w:tr>
      <w:tr w:rsidR="003B64E1"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3B64E1" w:rsidRDefault="003B64E1" w:rsidP="003B64E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3B64E1" w:rsidRDefault="003B64E1" w:rsidP="003B64E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3B64E1" w:rsidRDefault="003B64E1" w:rsidP="003B64E1">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3B64E1" w:rsidRDefault="003B64E1" w:rsidP="003B64E1">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3B64E1" w:rsidRDefault="003B64E1" w:rsidP="003B64E1">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3B64E1" w:rsidRPr="0016361A" w:rsidRDefault="003B64E1" w:rsidP="003B64E1">
            <w:pPr>
              <w:pStyle w:val="TAL"/>
              <w:rPr>
                <w:rFonts w:cs="Arial"/>
                <w:szCs w:val="18"/>
              </w:rPr>
            </w:pPr>
          </w:p>
        </w:tc>
      </w:tr>
    </w:tbl>
    <w:p w14:paraId="112D4B6D" w14:textId="77777777" w:rsidR="0029495C" w:rsidRDefault="0029495C" w:rsidP="0029495C">
      <w:pPr>
        <w:rPr>
          <w:lang w:val="en-US"/>
        </w:rPr>
      </w:pPr>
    </w:p>
    <w:p w14:paraId="11B33BF0" w14:textId="77777777" w:rsidR="0029495C" w:rsidRDefault="0029495C" w:rsidP="0029495C">
      <w:pPr>
        <w:pStyle w:val="EditorsNote"/>
      </w:pPr>
      <w:r>
        <w:rPr>
          <w:lang w:val="en-US"/>
        </w:rPr>
        <w:t xml:space="preserve">Editor's Note: Other information included in </w:t>
      </w:r>
      <w:r>
        <w:t>DnsBasePatternCreateData is FFS.</w:t>
      </w:r>
    </w:p>
    <w:p w14:paraId="240F2787" w14:textId="77777777" w:rsidR="0029495C" w:rsidRPr="00A7785E" w:rsidRDefault="0029495C" w:rsidP="0029495C"/>
    <w:p w14:paraId="746C2880" w14:textId="7A31A442" w:rsidR="0029495C" w:rsidRDefault="0029495C" w:rsidP="0029495C">
      <w:pPr>
        <w:pStyle w:val="Heading5"/>
      </w:pPr>
      <w:bookmarkStart w:id="655" w:name="_Toc85462195"/>
      <w:bookmarkStart w:id="656" w:name="_Toc88667454"/>
      <w:bookmarkStart w:id="657" w:name="_Toc89676380"/>
      <w:r>
        <w:t>6.2.6.2.3</w:t>
      </w:r>
      <w:r>
        <w:tab/>
        <w:t xml:space="preserve">Type: </w:t>
      </w:r>
      <w:r w:rsidR="003B64E1">
        <w:t>BaseDns</w:t>
      </w:r>
      <w:r>
        <w:t>PatternCreatedData</w:t>
      </w:r>
      <w:bookmarkEnd w:id="655"/>
      <w:bookmarkEnd w:id="656"/>
      <w:bookmarkEnd w:id="657"/>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02A69841" w14:textId="77777777" w:rsidR="0029495C" w:rsidRDefault="0029495C" w:rsidP="0029495C">
      <w:pPr>
        <w:pStyle w:val="EditorsNote"/>
      </w:pPr>
      <w:r>
        <w:rPr>
          <w:lang w:val="en-US"/>
        </w:rPr>
        <w:t>Editor's Note: This</w:t>
      </w:r>
      <w:r>
        <w:t xml:space="preserve"> is FFS.</w:t>
      </w:r>
    </w:p>
    <w:p w14:paraId="4C2BB501" w14:textId="77777777" w:rsidR="0029495C" w:rsidRDefault="0029495C" w:rsidP="0029495C"/>
    <w:p w14:paraId="43CBB478" w14:textId="29CAC432" w:rsidR="0029495C" w:rsidRDefault="0029495C" w:rsidP="0029495C">
      <w:pPr>
        <w:pStyle w:val="Heading5"/>
      </w:pPr>
      <w:bookmarkStart w:id="658" w:name="_Toc85462196"/>
      <w:bookmarkStart w:id="659" w:name="_Toc88667455"/>
      <w:bookmarkStart w:id="660" w:name="_Toc89676381"/>
      <w:r>
        <w:t>6.2.6.2.4</w:t>
      </w:r>
      <w:r>
        <w:tab/>
        <w:t xml:space="preserve">Type: </w:t>
      </w:r>
      <w:r w:rsidR="003B64E1">
        <w:t>BaselineDnsMdt</w:t>
      </w:r>
      <w:bookmarkEnd w:id="658"/>
      <w:bookmarkEnd w:id="659"/>
      <w:bookmarkEnd w:id="660"/>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29495C"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5771AF">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5771AF">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5771AF">
            <w:pPr>
              <w:pStyle w:val="TAL"/>
              <w:rPr>
                <w:rFonts w:cs="Arial"/>
                <w:szCs w:val="18"/>
              </w:rPr>
            </w:pPr>
            <w:r>
              <w:rPr>
                <w:rFonts w:cs="Arial"/>
                <w:szCs w:val="18"/>
              </w:rPr>
              <w:t>Map of DNS Query message detection templates.</w:t>
            </w:r>
          </w:p>
          <w:p w14:paraId="260F6F6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3B64E1" w:rsidRDefault="003B64E1" w:rsidP="005771AF">
            <w:pPr>
              <w:pStyle w:val="TAL"/>
              <w:rPr>
                <w:lang w:val="en-US"/>
              </w:rPr>
            </w:pPr>
            <w:r>
              <w:t xml:space="preserve">If present, only fqdnList attribute shall be included in the </w:t>
            </w:r>
            <w:r>
              <w:rPr>
                <w:rFonts w:cs="Arial"/>
                <w:szCs w:val="18"/>
              </w:rPr>
              <w:t>DNS Query message detection template.</w:t>
            </w:r>
          </w:p>
          <w:p w14:paraId="3930E090"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5771AF">
            <w:pPr>
              <w:pStyle w:val="TAL"/>
              <w:rPr>
                <w:rFonts w:cs="Arial"/>
                <w:szCs w:val="18"/>
              </w:rPr>
            </w:pPr>
          </w:p>
        </w:tc>
      </w:tr>
      <w:tr w:rsidR="0029495C"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5771AF">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5771AF">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5771AF">
            <w:pPr>
              <w:pStyle w:val="TAL"/>
              <w:rPr>
                <w:rFonts w:cs="Arial"/>
                <w:szCs w:val="18"/>
              </w:rPr>
            </w:pPr>
            <w:r>
              <w:rPr>
                <w:rFonts w:cs="Arial"/>
                <w:szCs w:val="18"/>
              </w:rPr>
              <w:t>Map of DNS Response message detection templates.</w:t>
            </w:r>
          </w:p>
          <w:p w14:paraId="2E031E7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5771AF">
            <w:pPr>
              <w:pStyle w:val="TAL"/>
              <w:rPr>
                <w:rFonts w:cs="Arial"/>
                <w:szCs w:val="18"/>
              </w:rPr>
            </w:pPr>
          </w:p>
        </w:tc>
      </w:tr>
      <w:tr w:rsidR="0029495C"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5771AF">
            <w:pPr>
              <w:pStyle w:val="TAN"/>
              <w:rPr>
                <w:rFonts w:cs="Arial"/>
                <w:szCs w:val="18"/>
              </w:rPr>
            </w:pPr>
            <w:r>
              <w:t>NOTE:</w:t>
            </w:r>
            <w:r>
              <w:tab/>
              <w:t xml:space="preserve">Either the </w:t>
            </w:r>
            <w:r w:rsidRPr="00E628D6">
              <w:t>dnsQueryMdtList</w:t>
            </w:r>
            <w:r>
              <w:t xml:space="preserve"> IE or the </w:t>
            </w:r>
            <w:r w:rsidRPr="00E628D6">
              <w:t>dnsRspMdtList</w:t>
            </w:r>
            <w:r>
              <w:t xml:space="preserve"> IE shall be present.</w:t>
            </w:r>
          </w:p>
        </w:tc>
      </w:tr>
    </w:tbl>
    <w:p w14:paraId="35922C6C" w14:textId="77777777" w:rsidR="0029495C" w:rsidRDefault="0029495C" w:rsidP="0029495C"/>
    <w:p w14:paraId="43BEFD5B" w14:textId="19EA4E72" w:rsidR="0029495C" w:rsidRDefault="0029495C" w:rsidP="0029495C">
      <w:pPr>
        <w:pStyle w:val="EditorsNote"/>
      </w:pPr>
      <w:r>
        <w:rPr>
          <w:lang w:val="en-US"/>
        </w:rPr>
        <w:t xml:space="preserve">Editor's Note: The data type of dnsTemplateId is FFS, e.g. it can be defined as </w:t>
      </w:r>
      <w:r>
        <w:t>UUIDv4 to ensure the uniqueness.</w:t>
      </w:r>
    </w:p>
    <w:p w14:paraId="7745E02C" w14:textId="1D10CDF8" w:rsidR="003B64E1" w:rsidRDefault="003B64E1" w:rsidP="003B64E1">
      <w:pPr>
        <w:pStyle w:val="Heading5"/>
      </w:pPr>
      <w:bookmarkStart w:id="661" w:name="_Toc88667456"/>
      <w:bookmarkStart w:id="662" w:name="_Toc89676382"/>
      <w:r>
        <w:t>6.2.6.2.</w:t>
      </w:r>
      <w:r w:rsidR="00630E68">
        <w:t>5</w:t>
      </w:r>
      <w:r>
        <w:tab/>
        <w:t xml:space="preserve">Type: </w:t>
      </w:r>
      <w:r>
        <w:rPr>
          <w:lang w:eastAsia="zh-CN"/>
        </w:rPr>
        <w:t>BaselineDnsAit</w:t>
      </w:r>
      <w:bookmarkEnd w:id="661"/>
      <w:bookmarkEnd w:id="662"/>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3B64E1"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3B64E1" w:rsidRDefault="003B64E1" w:rsidP="003B64E1">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3B64E1" w:rsidRDefault="003B64E1"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3B64E1"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3B64E1"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3B64E1" w:rsidRPr="0016361A" w:rsidRDefault="003B64E1" w:rsidP="003B64E1">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3B64E1" w:rsidRPr="0016361A" w:rsidRDefault="003B64E1" w:rsidP="003B64E1">
            <w:pPr>
              <w:pStyle w:val="TAL"/>
              <w:rPr>
                <w:rFonts w:cs="Arial"/>
                <w:szCs w:val="18"/>
              </w:rPr>
            </w:pPr>
          </w:p>
        </w:tc>
      </w:tr>
      <w:tr w:rsidR="003B64E1"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3B64E1" w:rsidRPr="0016361A" w:rsidRDefault="003B64E1" w:rsidP="003B64E1">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3B64E1" w:rsidRPr="0016361A" w:rsidRDefault="003B64E1" w:rsidP="003B64E1">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3B64E1" w:rsidRPr="0016361A" w:rsidRDefault="003B64E1" w:rsidP="003B64E1">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3B64E1" w:rsidRPr="004272D9" w:rsidRDefault="003B64E1" w:rsidP="003B64E1">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3B64E1" w:rsidRPr="004272D9" w:rsidRDefault="003B64E1" w:rsidP="003B64E1">
            <w:pPr>
              <w:pStyle w:val="TAL"/>
            </w:pPr>
          </w:p>
        </w:tc>
      </w:tr>
    </w:tbl>
    <w:p w14:paraId="58F535EF" w14:textId="77777777" w:rsidR="0029495C" w:rsidRDefault="0029495C" w:rsidP="008A6D4A">
      <w:pPr>
        <w:pStyle w:val="Guidance"/>
        <w:rPr>
          <w:i w:val="0"/>
        </w:rPr>
      </w:pPr>
    </w:p>
    <w:p w14:paraId="3304200F" w14:textId="1F3A17FE" w:rsidR="0063311B" w:rsidRDefault="0063311B" w:rsidP="0063311B">
      <w:pPr>
        <w:pStyle w:val="Heading5"/>
      </w:pPr>
      <w:bookmarkStart w:id="663" w:name="_Toc88667457"/>
      <w:bookmarkStart w:id="664" w:name="_Toc89676383"/>
      <w:r>
        <w:lastRenderedPageBreak/>
        <w:t>6.1.6.2.</w:t>
      </w:r>
      <w:r w:rsidR="00630E68">
        <w:t>6</w:t>
      </w:r>
      <w:r>
        <w:tab/>
        <w:t>Type: VarNfId</w:t>
      </w:r>
      <w:bookmarkEnd w:id="663"/>
      <w:bookmarkEnd w:id="664"/>
    </w:p>
    <w:p w14:paraId="404EA356" w14:textId="19E3923B" w:rsidR="0063311B" w:rsidRDefault="0063311B" w:rsidP="0063311B">
      <w:pPr>
        <w:pStyle w:val="TH"/>
      </w:pPr>
      <w:r>
        <w:rPr>
          <w:noProof/>
        </w:rPr>
        <w:t>Table </w:t>
      </w:r>
      <w:r>
        <w:t>6.1.6.2.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166A2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r>
              <w:t>"</w:t>
            </w:r>
            <w:r w:rsidRPr="001D2CEF">
              <w:t>set&lt;Set ID&gt;</w:t>
            </w:r>
            <w:r>
              <w:t>"</w:t>
            </w:r>
          </w:p>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29495C">
      <w:pPr>
        <w:pStyle w:val="Heading3"/>
      </w:pPr>
      <w:bookmarkStart w:id="665" w:name="_Toc67582429"/>
      <w:bookmarkStart w:id="666" w:name="_Toc85462197"/>
      <w:bookmarkStart w:id="667" w:name="_Toc88667458"/>
      <w:bookmarkStart w:id="668" w:name="_Toc89676384"/>
      <w:r>
        <w:t>6.2.7</w:t>
      </w:r>
      <w:r>
        <w:tab/>
        <w:t>Error Handling</w:t>
      </w:r>
      <w:bookmarkEnd w:id="665"/>
      <w:bookmarkEnd w:id="666"/>
      <w:bookmarkEnd w:id="667"/>
      <w:bookmarkEnd w:id="668"/>
    </w:p>
    <w:p w14:paraId="49DD5D7C" w14:textId="77777777" w:rsidR="0029495C" w:rsidRPr="00971458" w:rsidRDefault="0029495C" w:rsidP="0029495C">
      <w:pPr>
        <w:pStyle w:val="Heading4"/>
      </w:pPr>
      <w:bookmarkStart w:id="669" w:name="_Toc67582430"/>
      <w:bookmarkStart w:id="670" w:name="_Toc85462198"/>
      <w:bookmarkStart w:id="671" w:name="_Toc88667459"/>
      <w:bookmarkStart w:id="672" w:name="_Toc89676385"/>
      <w:r>
        <w:t>6.2</w:t>
      </w:r>
      <w:r w:rsidRPr="00971458">
        <w:t>.7.1</w:t>
      </w:r>
      <w:r w:rsidRPr="00971458">
        <w:tab/>
        <w:t>General</w:t>
      </w:r>
      <w:bookmarkEnd w:id="669"/>
      <w:bookmarkEnd w:id="670"/>
      <w:bookmarkEnd w:id="671"/>
      <w:bookmarkEnd w:id="672"/>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29495C">
      <w:pPr>
        <w:pStyle w:val="Heading4"/>
      </w:pPr>
      <w:bookmarkStart w:id="673" w:name="_Toc67582431"/>
      <w:bookmarkStart w:id="674" w:name="_Toc85462199"/>
      <w:bookmarkStart w:id="675" w:name="_Toc88667460"/>
      <w:bookmarkStart w:id="676" w:name="_Toc89676386"/>
      <w:r>
        <w:t>6.2</w:t>
      </w:r>
      <w:r w:rsidRPr="00971458">
        <w:t>.7.2</w:t>
      </w:r>
      <w:r w:rsidRPr="00971458">
        <w:tab/>
        <w:t>Protocol Errors</w:t>
      </w:r>
      <w:bookmarkEnd w:id="673"/>
      <w:bookmarkEnd w:id="674"/>
      <w:bookmarkEnd w:id="675"/>
      <w:bookmarkEnd w:id="676"/>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Heading4"/>
      </w:pPr>
      <w:bookmarkStart w:id="677" w:name="_Toc67582432"/>
      <w:bookmarkStart w:id="678" w:name="_Toc85462200"/>
      <w:bookmarkStart w:id="679" w:name="_Toc88667461"/>
      <w:bookmarkStart w:id="680" w:name="_Toc89676387"/>
      <w:r>
        <w:t>6.2.7.3</w:t>
      </w:r>
      <w:r>
        <w:tab/>
        <w:t>Application Errors</w:t>
      </w:r>
      <w:bookmarkEnd w:id="677"/>
      <w:bookmarkEnd w:id="678"/>
      <w:bookmarkEnd w:id="679"/>
      <w:bookmarkEnd w:id="680"/>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Heading2"/>
        <w:rPr>
          <w:lang w:eastAsia="zh-CN"/>
        </w:rPr>
      </w:pPr>
      <w:bookmarkStart w:id="681" w:name="_Toc67582433"/>
      <w:bookmarkStart w:id="682" w:name="_Toc85462201"/>
      <w:bookmarkStart w:id="683" w:name="_Toc88667462"/>
      <w:bookmarkStart w:id="684" w:name="_Toc89676388"/>
      <w:r>
        <w:lastRenderedPageBreak/>
        <w:t>6.2.8</w:t>
      </w:r>
      <w:r w:rsidRPr="0023018E">
        <w:rPr>
          <w:lang w:eastAsia="zh-CN"/>
        </w:rPr>
        <w:tab/>
        <w:t>Feature negotiation</w:t>
      </w:r>
      <w:bookmarkEnd w:id="681"/>
      <w:bookmarkEnd w:id="682"/>
      <w:bookmarkEnd w:id="683"/>
      <w:bookmarkEnd w:id="684"/>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Heading2"/>
      </w:pPr>
      <w:bookmarkStart w:id="685" w:name="_Toc67582434"/>
      <w:bookmarkStart w:id="686" w:name="_Toc85462202"/>
      <w:bookmarkStart w:id="687" w:name="_Toc88667463"/>
      <w:bookmarkStart w:id="688" w:name="_Toc89676389"/>
      <w:r>
        <w:t>6.2.9</w:t>
      </w:r>
      <w:r w:rsidRPr="001E7573">
        <w:tab/>
        <w:t>Security</w:t>
      </w:r>
      <w:bookmarkEnd w:id="685"/>
      <w:bookmarkEnd w:id="686"/>
      <w:bookmarkEnd w:id="687"/>
      <w:bookmarkEnd w:id="688"/>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Heading8"/>
      </w:pPr>
      <w:r>
        <w:br w:type="page"/>
      </w:r>
      <w:bookmarkStart w:id="689" w:name="_Toc510696650"/>
      <w:bookmarkStart w:id="690" w:name="_Toc35971450"/>
      <w:bookmarkStart w:id="691" w:name="_Toc85462203"/>
      <w:bookmarkStart w:id="692" w:name="_Toc88667464"/>
      <w:bookmarkStart w:id="693" w:name="_Toc89676390"/>
      <w:r w:rsidRPr="004D3578">
        <w:lastRenderedPageBreak/>
        <w:t>Annex A (normative):</w:t>
      </w:r>
      <w:r w:rsidRPr="004D3578">
        <w:br/>
      </w:r>
      <w:r>
        <w:t>OpenAPI specification</w:t>
      </w:r>
      <w:bookmarkEnd w:id="689"/>
      <w:bookmarkEnd w:id="690"/>
      <w:bookmarkEnd w:id="691"/>
      <w:bookmarkEnd w:id="692"/>
      <w:bookmarkEnd w:id="693"/>
    </w:p>
    <w:p w14:paraId="617E9779" w14:textId="77777777" w:rsidR="008A6D4A" w:rsidRDefault="008A6D4A" w:rsidP="008A6D4A">
      <w:pPr>
        <w:pStyle w:val="Heading2"/>
      </w:pPr>
      <w:bookmarkStart w:id="694" w:name="_Toc510696651"/>
      <w:bookmarkStart w:id="695" w:name="_Toc35971451"/>
      <w:bookmarkStart w:id="696" w:name="_Toc85462204"/>
      <w:bookmarkStart w:id="697" w:name="_Toc88667465"/>
      <w:bookmarkStart w:id="698" w:name="_Hlk64365579"/>
      <w:bookmarkStart w:id="699" w:name="_Toc89676391"/>
      <w:r>
        <w:t>A.1</w:t>
      </w:r>
      <w:r>
        <w:tab/>
        <w:t>General</w:t>
      </w:r>
      <w:bookmarkEnd w:id="694"/>
      <w:bookmarkEnd w:id="695"/>
      <w:bookmarkEnd w:id="696"/>
      <w:bookmarkEnd w:id="697"/>
      <w:bookmarkEnd w:id="699"/>
    </w:p>
    <w:p w14:paraId="5085D825" w14:textId="24FCDA0A" w:rsidR="008A6D4A" w:rsidRPr="00540071" w:rsidRDefault="008A6D4A" w:rsidP="008A6D4A">
      <w:bookmarkStart w:id="700"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70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Heading2"/>
      </w:pPr>
      <w:bookmarkStart w:id="702" w:name="_Toc85462205"/>
      <w:bookmarkStart w:id="703" w:name="_Toc88667466"/>
      <w:bookmarkStart w:id="704" w:name="_Hlk64365599"/>
      <w:bookmarkStart w:id="705" w:name="_Toc89676392"/>
      <w:bookmarkEnd w:id="698"/>
      <w:r>
        <w:t>A.2</w:t>
      </w:r>
      <w:r>
        <w:tab/>
      </w:r>
      <w:r w:rsidR="00AF156D" w:rsidRPr="00CF30AD">
        <w:t>Neasdf_DNSContext</w:t>
      </w:r>
      <w:r w:rsidR="00AF156D" w:rsidDel="00003A87">
        <w:t xml:space="preserve"> </w:t>
      </w:r>
      <w:r>
        <w:t>API</w:t>
      </w:r>
      <w:bookmarkEnd w:id="700"/>
      <w:bookmarkEnd w:id="701"/>
      <w:bookmarkEnd w:id="702"/>
      <w:bookmarkEnd w:id="703"/>
      <w:bookmarkEnd w:id="705"/>
    </w:p>
    <w:p w14:paraId="7EECA124" w14:textId="77777777" w:rsidR="00AF156D" w:rsidRPr="002E5CBA" w:rsidRDefault="00AF156D" w:rsidP="00AF156D">
      <w:pPr>
        <w:pStyle w:val="PL"/>
      </w:pPr>
      <w:bookmarkStart w:id="706" w:name="_Hlk515639407"/>
      <w:bookmarkStart w:id="707" w:name="_Toc510696653"/>
      <w:bookmarkEnd w:id="704"/>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BEFD35D" w:rsidR="00AF156D" w:rsidRPr="002E5CBA" w:rsidRDefault="00AF156D" w:rsidP="00AF156D">
      <w:pPr>
        <w:pStyle w:val="PL"/>
      </w:pPr>
      <w:r w:rsidRPr="002E5CBA">
        <w:t xml:space="preserve">  version: '</w:t>
      </w:r>
      <w:r>
        <w:rPr>
          <w:lang w:val="fr-FR"/>
        </w:rPr>
        <w:t>1.0.0-alpha.</w:t>
      </w:r>
      <w:r w:rsidR="004C7338">
        <w:rPr>
          <w:lang w:val="fr-FR"/>
        </w:rPr>
        <w:t>5</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7A8C6109" w:rsidR="001A14F3" w:rsidRDefault="00AF156D" w:rsidP="00AF156D">
      <w:pPr>
        <w:pStyle w:val="PL"/>
        <w:rPr>
          <w:noProof w:val="0"/>
        </w:rPr>
      </w:pPr>
      <w:r w:rsidRPr="006E3917">
        <w:t xml:space="preserve">  </w:t>
      </w:r>
      <w:r>
        <w:rPr>
          <w:noProof w:val="0"/>
        </w:rPr>
        <w:t>description: 3GPP TS 29.55</w:t>
      </w:r>
      <w:r w:rsidRPr="00065BF4">
        <w:rPr>
          <w:noProof w:val="0"/>
        </w:rPr>
        <w:t>6 V0.</w:t>
      </w:r>
      <w:r w:rsidR="004C7338">
        <w:rPr>
          <w:noProof w:val="0"/>
        </w:rPr>
        <w:t>5</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7777777" w:rsidR="004E763C" w:rsidRDefault="004E763C" w:rsidP="004E763C">
      <w:pPr>
        <w:pStyle w:val="PL"/>
      </w:pPr>
      <w:r>
        <w:t xml:space="preserve">            $ref: '#/components/schemas/BaselineDnsMdtId'</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lastRenderedPageBreak/>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77777777" w:rsidR="004E763C" w:rsidRDefault="004E763C" w:rsidP="004E763C">
      <w:pPr>
        <w:pStyle w:val="PL"/>
      </w:pPr>
      <w:r>
        <w:t xml:space="preserve">            $ref: '#/components/schemas/BaselineDnsMdtId'</w:t>
      </w:r>
    </w:p>
    <w:p w14:paraId="2DA6ED80" w14:textId="2D56A75E" w:rsidR="004E763C" w:rsidRDefault="004E763C" w:rsidP="004E763C">
      <w:pPr>
        <w:pStyle w:val="PL"/>
      </w:pPr>
      <w:r>
        <w:t xml:space="preserve">          </w:t>
      </w:r>
      <w:r>
        <w:rPr>
          <w:lang w:eastAsia="zh-CN"/>
        </w:rPr>
        <w:t>minI</w:t>
      </w:r>
      <w:r>
        <w:t>tems:</w:t>
      </w:r>
      <w:r>
        <w:rPr>
          <w:lang w:eastAsia="zh-CN"/>
        </w:rPr>
        <w:t xml:space="preserve"> 1</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lastRenderedPageBreak/>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lastRenderedPageBreak/>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BE139A">
      <w:pPr>
        <w:pStyle w:val="Heading2"/>
      </w:pPr>
      <w:bookmarkStart w:id="708" w:name="_Toc85462206"/>
      <w:bookmarkStart w:id="709" w:name="_Toc88667467"/>
      <w:bookmarkStart w:id="710" w:name="_Toc89676393"/>
      <w:bookmarkEnd w:id="706"/>
      <w:bookmarkEnd w:id="707"/>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708"/>
      <w:bookmarkEnd w:id="709"/>
      <w:bookmarkEnd w:id="710"/>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2A48499E" w:rsidR="00BE139A" w:rsidRPr="002E5CBA" w:rsidRDefault="00BE139A" w:rsidP="00BE139A">
      <w:pPr>
        <w:pStyle w:val="PL"/>
      </w:pPr>
      <w:r w:rsidRPr="002E5CBA">
        <w:t xml:space="preserve">  version: '</w:t>
      </w:r>
      <w:r>
        <w:rPr>
          <w:lang w:val="fr-FR"/>
        </w:rPr>
        <w:t>1.0.0-alpha.</w:t>
      </w:r>
      <w:r w:rsidR="004C7338">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8C0EC36"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r w:rsidRPr="006E3917">
        <w:rPr>
          <w:noProof w:val="0"/>
        </w:rPr>
        <w:t>externalDocs:</w:t>
      </w:r>
    </w:p>
    <w:p w14:paraId="4C1C348E" w14:textId="4C32D013" w:rsidR="0029495C" w:rsidRDefault="0029495C" w:rsidP="0029495C">
      <w:pPr>
        <w:pStyle w:val="PL"/>
        <w:rPr>
          <w:noProof w:val="0"/>
        </w:rPr>
      </w:pPr>
      <w:r w:rsidRPr="006E3917">
        <w:t xml:space="preserve">  </w:t>
      </w:r>
      <w:r>
        <w:rPr>
          <w:noProof w:val="0"/>
        </w:rPr>
        <w:t>description: 3GPP TS 29.55</w:t>
      </w:r>
      <w:r w:rsidRPr="00065BF4">
        <w:rPr>
          <w:noProof w:val="0"/>
        </w:rPr>
        <w:t>6 V0.</w:t>
      </w:r>
      <w:r w:rsidR="004C7338">
        <w:rPr>
          <w:noProof w:val="0"/>
        </w:rPr>
        <w:t>5</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lastRenderedPageBreak/>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lastRenderedPageBreak/>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lastRenderedPageBreak/>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lastRenderedPageBreak/>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Heading8"/>
      </w:pPr>
      <w:bookmarkStart w:id="711" w:name="historyclause"/>
      <w:r w:rsidRPr="004D3578">
        <w:br w:type="page"/>
      </w:r>
      <w:bookmarkStart w:id="712" w:name="_Toc2086459"/>
      <w:bookmarkStart w:id="713" w:name="_Toc85462207"/>
      <w:bookmarkStart w:id="714" w:name="_Toc88667468"/>
      <w:bookmarkStart w:id="715" w:name="_Toc89676394"/>
      <w:bookmarkEnd w:id="711"/>
      <w:r w:rsidR="003446B6" w:rsidRPr="004D3578">
        <w:lastRenderedPageBreak/>
        <w:t xml:space="preserve">Annex </w:t>
      </w:r>
      <w:r w:rsidR="00324E78">
        <w:t>B</w:t>
      </w:r>
      <w:r w:rsidR="003446B6" w:rsidRPr="004D3578">
        <w:t xml:space="preserve"> (informative):</w:t>
      </w:r>
      <w:r w:rsidR="003446B6" w:rsidRPr="004D3578">
        <w:br/>
        <w:t>Change history</w:t>
      </w:r>
      <w:bookmarkEnd w:id="712"/>
      <w:bookmarkEnd w:id="713"/>
      <w:bookmarkEnd w:id="714"/>
      <w:bookmarkEnd w:id="71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7FDA3ED" w14:textId="132F941D" w:rsidR="00CD5851" w:rsidRDefault="00CD5851" w:rsidP="00CD5851">
            <w:pPr>
              <w:pStyle w:val="TAC"/>
              <w:rPr>
                <w:sz w:val="16"/>
                <w:szCs w:val="16"/>
              </w:rPr>
            </w:pPr>
            <w:r w:rsidRPr="00E76BCA">
              <w:rPr>
                <w:sz w:val="16"/>
                <w:szCs w:val="16"/>
              </w:rPr>
              <w:t>C4-2</w:t>
            </w:r>
            <w:r>
              <w:rPr>
                <w:sz w:val="16"/>
                <w:szCs w:val="16"/>
              </w:rPr>
              <w:t>15488</w:t>
            </w:r>
            <w:r w:rsidRPr="00E76BCA">
              <w:rPr>
                <w:sz w:val="16"/>
                <w:szCs w:val="16"/>
              </w:rPr>
              <w:t xml:space="preserve"> 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7BFD354C" w14:textId="0DA964C6" w:rsidR="00B41CC5" w:rsidRDefault="00B41CC5" w:rsidP="00B41CC5">
            <w:pPr>
              <w:pStyle w:val="TAC"/>
              <w:rPr>
                <w:sz w:val="16"/>
                <w:szCs w:val="16"/>
              </w:rPr>
            </w:pPr>
            <w:r w:rsidRPr="00E76BCA">
              <w:rPr>
                <w:sz w:val="16"/>
                <w:szCs w:val="16"/>
              </w:rPr>
              <w:t>C4-2</w:t>
            </w:r>
            <w:r>
              <w:rPr>
                <w:sz w:val="16"/>
                <w:szCs w:val="16"/>
              </w:rPr>
              <w:t>16304</w:t>
            </w:r>
            <w:r w:rsidRPr="00E76BCA">
              <w:rPr>
                <w:sz w:val="16"/>
                <w:szCs w:val="16"/>
              </w:rPr>
              <w:t xml:space="preserve"> 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073BE" w14:textId="77777777" w:rsidR="00DF0F45" w:rsidRDefault="00DF0F45">
      <w:r>
        <w:separator/>
      </w:r>
    </w:p>
  </w:endnote>
  <w:endnote w:type="continuationSeparator" w:id="0">
    <w:p w14:paraId="75127F52" w14:textId="77777777" w:rsidR="00DF0F45" w:rsidRDefault="00DF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E31173" w:rsidRDefault="00E311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3B6A7" w14:textId="77777777" w:rsidR="00DF0F45" w:rsidRDefault="00DF0F45">
      <w:r>
        <w:separator/>
      </w:r>
    </w:p>
  </w:footnote>
  <w:footnote w:type="continuationSeparator" w:id="0">
    <w:p w14:paraId="16C13AEC" w14:textId="77777777" w:rsidR="00DF0F45" w:rsidRDefault="00DF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33A08ECF" w:rsidR="00E31173" w:rsidRDefault="00E31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FE6">
      <w:rPr>
        <w:rFonts w:ascii="Arial" w:hAnsi="Arial" w:cs="Arial"/>
        <w:b/>
        <w:noProof/>
        <w:sz w:val="18"/>
        <w:szCs w:val="18"/>
      </w:rPr>
      <w:t>3GPP TS 29.556 V0.5.0 (2021-11)</w:t>
    </w:r>
    <w:r>
      <w:rPr>
        <w:rFonts w:ascii="Arial" w:hAnsi="Arial" w:cs="Arial"/>
        <w:b/>
        <w:sz w:val="18"/>
        <w:szCs w:val="18"/>
      </w:rPr>
      <w:fldChar w:fldCharType="end"/>
    </w:r>
  </w:p>
  <w:p w14:paraId="19750081" w14:textId="77777777" w:rsidR="00E31173" w:rsidRDefault="00E31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640E">
      <w:rPr>
        <w:rFonts w:ascii="Arial" w:hAnsi="Arial" w:cs="Arial"/>
        <w:b/>
        <w:noProof/>
        <w:sz w:val="18"/>
        <w:szCs w:val="18"/>
      </w:rPr>
      <w:t>5</w:t>
    </w:r>
    <w:r>
      <w:rPr>
        <w:rFonts w:ascii="Arial" w:hAnsi="Arial" w:cs="Arial"/>
        <w:b/>
        <w:sz w:val="18"/>
        <w:szCs w:val="18"/>
      </w:rPr>
      <w:fldChar w:fldCharType="end"/>
    </w:r>
  </w:p>
  <w:p w14:paraId="38A117B3" w14:textId="7D299E67" w:rsidR="00E31173" w:rsidRDefault="00E31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FE6">
      <w:rPr>
        <w:rFonts w:ascii="Arial" w:hAnsi="Arial" w:cs="Arial"/>
        <w:b/>
        <w:noProof/>
        <w:sz w:val="18"/>
        <w:szCs w:val="18"/>
      </w:rPr>
      <w:t>Release 17</w:t>
    </w:r>
    <w:r>
      <w:rPr>
        <w:rFonts w:ascii="Arial" w:hAnsi="Arial" w:cs="Arial"/>
        <w:b/>
        <w:sz w:val="18"/>
        <w:szCs w:val="18"/>
      </w:rPr>
      <w:fldChar w:fldCharType="end"/>
    </w:r>
  </w:p>
  <w:p w14:paraId="171708C5" w14:textId="77777777" w:rsidR="00E31173" w:rsidRDefault="00E3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8C467F"/>
    <w:multiLevelType w:val="multilevel"/>
    <w:tmpl w:val="896ECB5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5715"/>
    <w:rsid w:val="005D2A97"/>
    <w:rsid w:val="005D2E01"/>
    <w:rsid w:val="005D7526"/>
    <w:rsid w:val="005E103D"/>
    <w:rsid w:val="005E4BB2"/>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65B5E"/>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1CC5"/>
    <w:rsid w:val="00B47D2D"/>
    <w:rsid w:val="00B54FF5"/>
    <w:rsid w:val="00B64470"/>
    <w:rsid w:val="00B770CB"/>
    <w:rsid w:val="00B800B4"/>
    <w:rsid w:val="00B8709B"/>
    <w:rsid w:val="00B93086"/>
    <w:rsid w:val="00BA19ED"/>
    <w:rsid w:val="00BA4B8D"/>
    <w:rsid w:val="00BC0F7D"/>
    <w:rsid w:val="00BC160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0F45"/>
    <w:rsid w:val="00DF2B1F"/>
    <w:rsid w:val="00DF62CD"/>
    <w:rsid w:val="00E0356A"/>
    <w:rsid w:val="00E105F0"/>
    <w:rsid w:val="00E16509"/>
    <w:rsid w:val="00E200DA"/>
    <w:rsid w:val="00E27121"/>
    <w:rsid w:val="00E31173"/>
    <w:rsid w:val="00E3640E"/>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2B7B"/>
    <w:rsid w:val="00F22EC7"/>
    <w:rsid w:val="00F325C8"/>
    <w:rsid w:val="00F36FE6"/>
    <w:rsid w:val="00F463F6"/>
    <w:rsid w:val="00F653B8"/>
    <w:rsid w:val="00F9008D"/>
    <w:rsid w:val="00F951AF"/>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 w:type="paragraph" w:styleId="ListBullet2">
    <w:name w:val="List Bullet 2"/>
    <w:basedOn w:val="ListBullet"/>
    <w:rsid w:val="00CD19C2"/>
    <w:pPr>
      <w:numPr>
        <w:numId w:val="0"/>
      </w:numPr>
      <w:ind w:left="851" w:hanging="284"/>
      <w:contextualSpacing w:val="0"/>
    </w:pPr>
    <w:rPr>
      <w:rFonts w:eastAsiaTheme="minorEastAsia"/>
    </w:rPr>
  </w:style>
  <w:style w:type="paragraph" w:styleId="ListBullet">
    <w:name w:val="List Bullet"/>
    <w:basedOn w:val="Normal"/>
    <w:semiHidden/>
    <w:unhideWhenUsed/>
    <w:rsid w:val="00CD19C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EA2A6-C873-4421-B01D-3E9FB2C8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64</Pages>
  <Words>20522</Words>
  <Characters>116982</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49</cp:revision>
  <cp:lastPrinted>2019-02-25T14:05:00Z</cp:lastPrinted>
  <dcterms:created xsi:type="dcterms:W3CDTF">2021-06-05T08:16:00Z</dcterms:created>
  <dcterms:modified xsi:type="dcterms:W3CDTF">2021-12-06T08:45:00Z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