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26F098D3" w14:textId="77777777" w:rsidTr="005E4BB2">
        <w:tc>
          <w:tcPr>
            <w:tcW w:w="10423" w:type="dxa"/>
            <w:gridSpan w:val="2"/>
            <w:shd w:val="clear" w:color="auto" w:fill="auto"/>
          </w:tcPr>
          <w:p w14:paraId="011F564A" w14:textId="24A685F8"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464BC2">
              <w:t>7</w:t>
            </w:r>
            <w:r w:rsidRPr="00E30083">
              <w:t>.</w:t>
            </w:r>
            <w:r w:rsidR="00F51C09">
              <w:rPr>
                <w:lang w:eastAsia="zh-CN"/>
              </w:rPr>
              <w:t>1</w:t>
            </w:r>
            <w:r w:rsidRPr="00E30083">
              <w:t xml:space="preserve">.0 </w:t>
            </w:r>
            <w:r w:rsidRPr="00E30083">
              <w:rPr>
                <w:sz w:val="32"/>
              </w:rPr>
              <w:t>(202</w:t>
            </w:r>
            <w:r w:rsidR="00F74C37">
              <w:rPr>
                <w:sz w:val="32"/>
              </w:rPr>
              <w:t>1</w:t>
            </w:r>
            <w:r w:rsidRPr="00E30083">
              <w:rPr>
                <w:sz w:val="32"/>
              </w:rPr>
              <w:t>-</w:t>
            </w:r>
            <w:r w:rsidR="00F51C09">
              <w:rPr>
                <w:sz w:val="32"/>
              </w:rPr>
              <w:t>06</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77777777" w:rsidR="004F0988" w:rsidRPr="00E30083" w:rsidRDefault="00B02215" w:rsidP="00133525">
            <w:pPr>
              <w:pStyle w:val="ZT"/>
              <w:framePr w:wrap="auto" w:hAnchor="text" w:yAlign="inline"/>
              <w:rPr>
                <w:i/>
                <w:sz w:val="28"/>
              </w:rPr>
            </w:pPr>
            <w:r w:rsidRPr="00E30083">
              <w:t>(</w:t>
            </w:r>
            <w:r w:rsidRPr="00E30083">
              <w:rPr>
                <w:rStyle w:val="ZGSM"/>
              </w:rPr>
              <w:t>Release 1</w:t>
            </w:r>
            <w:r w:rsidR="00F75BD9">
              <w:rPr>
                <w:rStyle w:val="ZGSM"/>
              </w:rPr>
              <w:t>7</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p w14:paraId="6EAFEF35" w14:textId="0BF72613" w:rsidR="003A15CC" w:rsidRDefault="0025688C"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6E78C1AE" w14:textId="75A10187" w:rsidR="003A15CC" w:rsidRDefault="0025688C" w:rsidP="003A15CC">
            <w:pPr>
              <w:jc w:val="right"/>
              <w:rPr>
                <w:noProof/>
                <w:lang w:val="en-US" w:eastAsia="zh-CN"/>
              </w:rPr>
            </w:pPr>
            <w:r>
              <w:pict w14:anchorId="237C60F9">
                <v:shape id="_x0000_i1026" type="#_x0000_t75" style="width:127.9pt;height:75pt">
                  <v:imagedata r:id="rId10" o:title="3GPP-logo_web"/>
                </v:shape>
              </w:pict>
            </w: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2"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2"/>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3"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4"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4"/>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5"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40E99850"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3A15CC">
              <w:rPr>
                <w:noProof/>
                <w:sz w:val="18"/>
              </w:rPr>
              <w:t>1</w:t>
            </w:r>
            <w:r w:rsidRPr="00E30083">
              <w:rPr>
                <w:noProof/>
                <w:sz w:val="18"/>
              </w:rPr>
              <w:t>, 3GPP Organizational Partners (ARIB, ATIS, CCSA, ETSI, TSDSI, TTA, TTC).</w:t>
            </w:r>
            <w:bookmarkStart w:id="6" w:name="copyrightaddon"/>
            <w:bookmarkEnd w:id="6"/>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5"/>
          </w:p>
          <w:p w14:paraId="2FA6CA67" w14:textId="77777777" w:rsidR="00E16509" w:rsidRPr="00E30083" w:rsidRDefault="00E16509" w:rsidP="00133525"/>
        </w:tc>
      </w:tr>
      <w:bookmarkEnd w:id="3"/>
    </w:tbl>
    <w:p w14:paraId="67083A27" w14:textId="77777777" w:rsidR="00080512" w:rsidRPr="004D3578" w:rsidRDefault="00080512">
      <w:pPr>
        <w:pStyle w:val="TT"/>
      </w:pPr>
      <w:r w:rsidRPr="004D3578">
        <w:br w:type="page"/>
      </w:r>
      <w:bookmarkStart w:id="7" w:name="tableOfContents"/>
      <w:bookmarkEnd w:id="7"/>
      <w:r w:rsidRPr="004D3578">
        <w:lastRenderedPageBreak/>
        <w:t>Contents</w:t>
      </w:r>
    </w:p>
    <w:p w14:paraId="236A93D8" w14:textId="6A95AB9B" w:rsidR="00F03FE6" w:rsidRDefault="00DB5E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03FE6">
        <w:t>Foreword</w:t>
      </w:r>
      <w:r w:rsidR="00F03FE6">
        <w:tab/>
      </w:r>
      <w:r w:rsidR="00F03FE6">
        <w:fldChar w:fldCharType="begin" w:fldLock="1"/>
      </w:r>
      <w:r w:rsidR="00F03FE6">
        <w:instrText xml:space="preserve"> PAGEREF _Toc74990171 \h </w:instrText>
      </w:r>
      <w:r w:rsidR="00F03FE6">
        <w:fldChar w:fldCharType="separate"/>
      </w:r>
      <w:r w:rsidR="00F03FE6">
        <w:t>6</w:t>
      </w:r>
      <w:r w:rsidR="00F03FE6">
        <w:fldChar w:fldCharType="end"/>
      </w:r>
    </w:p>
    <w:p w14:paraId="4AB697E4" w14:textId="3C0D8397" w:rsidR="00F03FE6" w:rsidRDefault="00F03FE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_Toc74990172 \h </w:instrText>
      </w:r>
      <w:r>
        <w:fldChar w:fldCharType="separate"/>
      </w:r>
      <w:r>
        <w:t>7</w:t>
      </w:r>
      <w:r>
        <w:fldChar w:fldCharType="end"/>
      </w:r>
    </w:p>
    <w:p w14:paraId="59EDD82C" w14:textId="2CAB9606" w:rsidR="00F03FE6" w:rsidRDefault="00F03FE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_Toc74990173 \h </w:instrText>
      </w:r>
      <w:r>
        <w:fldChar w:fldCharType="separate"/>
      </w:r>
      <w:r>
        <w:t>7</w:t>
      </w:r>
      <w:r>
        <w:fldChar w:fldCharType="end"/>
      </w:r>
    </w:p>
    <w:p w14:paraId="148B01BA" w14:textId="2FC6F5A8" w:rsidR="00F03FE6" w:rsidRDefault="00F03FE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_Toc74990174 \h </w:instrText>
      </w:r>
      <w:r>
        <w:fldChar w:fldCharType="separate"/>
      </w:r>
      <w:r>
        <w:t>8</w:t>
      </w:r>
      <w:r>
        <w:fldChar w:fldCharType="end"/>
      </w:r>
    </w:p>
    <w:p w14:paraId="33CE0C12" w14:textId="7D362659" w:rsidR="00F03FE6" w:rsidRDefault="00F03FE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_Toc74990175 \h </w:instrText>
      </w:r>
      <w:r>
        <w:fldChar w:fldCharType="separate"/>
      </w:r>
      <w:r>
        <w:t>8</w:t>
      </w:r>
      <w:r>
        <w:fldChar w:fldCharType="end"/>
      </w:r>
    </w:p>
    <w:p w14:paraId="02B1DDAB" w14:textId="454A3508" w:rsidR="00F03FE6" w:rsidRDefault="00F03FE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_Toc74990176 \h </w:instrText>
      </w:r>
      <w:r>
        <w:fldChar w:fldCharType="separate"/>
      </w:r>
      <w:r>
        <w:t>8</w:t>
      </w:r>
      <w:r>
        <w:fldChar w:fldCharType="end"/>
      </w:r>
    </w:p>
    <w:p w14:paraId="7C919566" w14:textId="12538CE7" w:rsidR="00F03FE6" w:rsidRDefault="00F03FE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_Toc74990177 \h </w:instrText>
      </w:r>
      <w:r>
        <w:fldChar w:fldCharType="separate"/>
      </w:r>
      <w:r>
        <w:t>8</w:t>
      </w:r>
      <w:r>
        <w:fldChar w:fldCharType="end"/>
      </w:r>
    </w:p>
    <w:p w14:paraId="781D77AB" w14:textId="771B276F" w:rsidR="00F03FE6" w:rsidRDefault="00F03FE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_Toc74990178 \h </w:instrText>
      </w:r>
      <w:r>
        <w:fldChar w:fldCharType="separate"/>
      </w:r>
      <w:r>
        <w:t>8</w:t>
      </w:r>
      <w:r>
        <w:fldChar w:fldCharType="end"/>
      </w:r>
    </w:p>
    <w:p w14:paraId="1D84D794" w14:textId="065D1C05" w:rsidR="00F03FE6" w:rsidRDefault="00F03FE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_Toc74990179 \h </w:instrText>
      </w:r>
      <w:r>
        <w:fldChar w:fldCharType="separate"/>
      </w:r>
      <w:r>
        <w:t>9</w:t>
      </w:r>
      <w:r>
        <w:fldChar w:fldCharType="end"/>
      </w:r>
    </w:p>
    <w:p w14:paraId="0C4F175E" w14:textId="4935076C" w:rsidR="00F03FE6" w:rsidRDefault="00F03FE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_Toc74990180 \h </w:instrText>
      </w:r>
      <w:r>
        <w:fldChar w:fldCharType="separate"/>
      </w:r>
      <w:r>
        <w:t>9</w:t>
      </w:r>
      <w:r>
        <w:fldChar w:fldCharType="end"/>
      </w:r>
    </w:p>
    <w:p w14:paraId="51403961" w14:textId="6DB4547A" w:rsidR="00F03FE6" w:rsidRDefault="00F03FE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_Toc74990181 \h </w:instrText>
      </w:r>
      <w:r>
        <w:fldChar w:fldCharType="separate"/>
      </w:r>
      <w:r>
        <w:t>9</w:t>
      </w:r>
      <w:r>
        <w:fldChar w:fldCharType="end"/>
      </w:r>
    </w:p>
    <w:p w14:paraId="27E61BFA" w14:textId="71E96775" w:rsidR="00F03FE6" w:rsidRDefault="00F03FE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_Toc74990182 \h </w:instrText>
      </w:r>
      <w:r>
        <w:fldChar w:fldCharType="separate"/>
      </w:r>
      <w:r>
        <w:t>9</w:t>
      </w:r>
      <w:r>
        <w:fldChar w:fldCharType="end"/>
      </w:r>
    </w:p>
    <w:p w14:paraId="41CC0236" w14:textId="44C11EC2" w:rsidR="00F03FE6" w:rsidRDefault="00F03FE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_Toc74990183 \h </w:instrText>
      </w:r>
      <w:r>
        <w:fldChar w:fldCharType="separate"/>
      </w:r>
      <w:r>
        <w:t>9</w:t>
      </w:r>
      <w:r>
        <w:fldChar w:fldCharType="end"/>
      </w:r>
    </w:p>
    <w:p w14:paraId="4A7DBAE4" w14:textId="1973C5F8" w:rsidR="00F03FE6" w:rsidRDefault="00F03FE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_Toc74990184 \h </w:instrText>
      </w:r>
      <w:r>
        <w:fldChar w:fldCharType="separate"/>
      </w:r>
      <w:r>
        <w:t>9</w:t>
      </w:r>
      <w:r>
        <w:fldChar w:fldCharType="end"/>
      </w:r>
    </w:p>
    <w:p w14:paraId="54779E89" w14:textId="0BA80EFA" w:rsidR="00F03FE6" w:rsidRDefault="00F03FE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_Toc74990185 \h </w:instrText>
      </w:r>
      <w:r>
        <w:fldChar w:fldCharType="separate"/>
      </w:r>
      <w:r>
        <w:t>9</w:t>
      </w:r>
      <w:r>
        <w:fldChar w:fldCharType="end"/>
      </w:r>
    </w:p>
    <w:p w14:paraId="0C09C238" w14:textId="3D3B34C6" w:rsidR="00F03FE6" w:rsidRDefault="00F03FE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_Toc74990186 \h </w:instrText>
      </w:r>
      <w:r>
        <w:fldChar w:fldCharType="separate"/>
      </w:r>
      <w:r>
        <w:t>9</w:t>
      </w:r>
      <w:r>
        <w:fldChar w:fldCharType="end"/>
      </w:r>
    </w:p>
    <w:p w14:paraId="6D6C86A7" w14:textId="37C4AD9A" w:rsidR="00F03FE6" w:rsidRDefault="00F03FE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service operation of Nnssf_NSSelection service</w:t>
      </w:r>
      <w:r>
        <w:tab/>
      </w:r>
      <w:r>
        <w:fldChar w:fldCharType="begin" w:fldLock="1"/>
      </w:r>
      <w:r>
        <w:instrText xml:space="preserve"> PAGEREF _Toc74990187 \h </w:instrText>
      </w:r>
      <w:r>
        <w:fldChar w:fldCharType="separate"/>
      </w:r>
      <w:r>
        <w:t>10</w:t>
      </w:r>
      <w:r>
        <w:fldChar w:fldCharType="end"/>
      </w:r>
    </w:p>
    <w:p w14:paraId="7776AA3A" w14:textId="043E54E0" w:rsidR="00F03FE6" w:rsidRDefault="00F03FE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_Toc74990188 \h </w:instrText>
      </w:r>
      <w:r>
        <w:fldChar w:fldCharType="separate"/>
      </w:r>
      <w:r>
        <w:t>11</w:t>
      </w:r>
      <w:r>
        <w:fldChar w:fldCharType="end"/>
      </w:r>
    </w:p>
    <w:p w14:paraId="1E6D7320" w14:textId="32F230EC" w:rsidR="00F03FE6" w:rsidRDefault="00F03FE6">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89060D">
        <w:rPr>
          <w:rFonts w:cs="Arial"/>
          <w:lang w:eastAsia="zh-CN"/>
        </w:rPr>
        <w:t>UE configuration update procedure</w:t>
      </w:r>
      <w:r>
        <w:tab/>
      </w:r>
      <w:r>
        <w:fldChar w:fldCharType="begin" w:fldLock="1"/>
      </w:r>
      <w:r>
        <w:instrText xml:space="preserve"> PAGEREF _Toc74990189 \h </w:instrText>
      </w:r>
      <w:r>
        <w:fldChar w:fldCharType="separate"/>
      </w:r>
      <w:r>
        <w:t>12</w:t>
      </w:r>
      <w:r>
        <w:fldChar w:fldCharType="end"/>
      </w:r>
    </w:p>
    <w:p w14:paraId="67E6566F" w14:textId="55F813B2" w:rsidR="00F03FE6" w:rsidRDefault="00F03FE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_Toc74990190 \h </w:instrText>
      </w:r>
      <w:r>
        <w:fldChar w:fldCharType="separate"/>
      </w:r>
      <w:r>
        <w:t>12</w:t>
      </w:r>
      <w:r>
        <w:fldChar w:fldCharType="end"/>
      </w:r>
    </w:p>
    <w:p w14:paraId="0A8EC8ED" w14:textId="69059223" w:rsidR="00F03FE6" w:rsidRDefault="00F03FE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_Toc74990191 \h </w:instrText>
      </w:r>
      <w:r>
        <w:fldChar w:fldCharType="separate"/>
      </w:r>
      <w:r>
        <w:t>12</w:t>
      </w:r>
      <w:r>
        <w:fldChar w:fldCharType="end"/>
      </w:r>
    </w:p>
    <w:p w14:paraId="22BEF574" w14:textId="62E8FD42" w:rsidR="00F03FE6" w:rsidRDefault="00F03FE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_Toc74990192 \h </w:instrText>
      </w:r>
      <w:r>
        <w:fldChar w:fldCharType="separate"/>
      </w:r>
      <w:r>
        <w:t>13</w:t>
      </w:r>
      <w:r>
        <w:fldChar w:fldCharType="end"/>
      </w:r>
    </w:p>
    <w:p w14:paraId="12DB3650" w14:textId="2127F350" w:rsidR="00F03FE6" w:rsidRDefault="00F03FE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_Toc74990193 \h </w:instrText>
      </w:r>
      <w:r>
        <w:fldChar w:fldCharType="separate"/>
      </w:r>
      <w:r>
        <w:t>13</w:t>
      </w:r>
      <w:r>
        <w:fldChar w:fldCharType="end"/>
      </w:r>
    </w:p>
    <w:p w14:paraId="7EBF665D" w14:textId="47CEB9D6" w:rsidR="00F03FE6" w:rsidRDefault="00F03FE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_Toc74990194 \h </w:instrText>
      </w:r>
      <w:r>
        <w:fldChar w:fldCharType="separate"/>
      </w:r>
      <w:r>
        <w:t>13</w:t>
      </w:r>
      <w:r>
        <w:fldChar w:fldCharType="end"/>
      </w:r>
    </w:p>
    <w:p w14:paraId="0FC6ECAF" w14:textId="4E73FDAB" w:rsidR="00F03FE6" w:rsidRDefault="00F03FE6">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_Toc74990195 \h </w:instrText>
      </w:r>
      <w:r>
        <w:fldChar w:fldCharType="separate"/>
      </w:r>
      <w:r>
        <w:t>13</w:t>
      </w:r>
      <w:r>
        <w:fldChar w:fldCharType="end"/>
      </w:r>
    </w:p>
    <w:p w14:paraId="5D72A274" w14:textId="69049709" w:rsidR="00F03FE6" w:rsidRDefault="00F03FE6">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_Toc74990196 \h </w:instrText>
      </w:r>
      <w:r>
        <w:fldChar w:fldCharType="separate"/>
      </w:r>
      <w:r>
        <w:t>14</w:t>
      </w:r>
      <w:r>
        <w:fldChar w:fldCharType="end"/>
      </w:r>
    </w:p>
    <w:p w14:paraId="11CF34C7" w14:textId="003B94E9" w:rsidR="00F03FE6" w:rsidRDefault="00F03FE6">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_Toc74990197 \h </w:instrText>
      </w:r>
      <w:r>
        <w:fldChar w:fldCharType="separate"/>
      </w:r>
      <w:r>
        <w:t>14</w:t>
      </w:r>
      <w:r>
        <w:fldChar w:fldCharType="end"/>
      </w:r>
    </w:p>
    <w:p w14:paraId="55287AB4" w14:textId="4FC9B3B1" w:rsidR="00F03FE6" w:rsidRDefault="00F03FE6">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_Toc74990198 \h </w:instrText>
      </w:r>
      <w:r>
        <w:fldChar w:fldCharType="separate"/>
      </w:r>
      <w:r>
        <w:t>14</w:t>
      </w:r>
      <w:r>
        <w:fldChar w:fldCharType="end"/>
      </w:r>
    </w:p>
    <w:p w14:paraId="0CF81F04" w14:textId="4C3518F8" w:rsidR="00F03FE6" w:rsidRDefault="00F03FE6">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_Toc74990199 \h </w:instrText>
      </w:r>
      <w:r>
        <w:fldChar w:fldCharType="separate"/>
      </w:r>
      <w:r>
        <w:t>15</w:t>
      </w:r>
      <w:r>
        <w:fldChar w:fldCharType="end"/>
      </w:r>
    </w:p>
    <w:p w14:paraId="25CA84D7" w14:textId="7D4CAF24" w:rsidR="00F03FE6" w:rsidRDefault="00F03FE6">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_Toc74990200 \h </w:instrText>
      </w:r>
      <w:r>
        <w:fldChar w:fldCharType="separate"/>
      </w:r>
      <w:r>
        <w:t>15</w:t>
      </w:r>
      <w:r>
        <w:fldChar w:fldCharType="end"/>
      </w:r>
    </w:p>
    <w:p w14:paraId="65570245" w14:textId="30F6BB7E" w:rsidR="00F03FE6" w:rsidRDefault="00F03FE6">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_Toc74990201 \h </w:instrText>
      </w:r>
      <w:r>
        <w:fldChar w:fldCharType="separate"/>
      </w:r>
      <w:r>
        <w:t>16</w:t>
      </w:r>
      <w:r>
        <w:fldChar w:fldCharType="end"/>
      </w:r>
    </w:p>
    <w:p w14:paraId="55FF0CEC" w14:textId="165D28E6" w:rsidR="00F03FE6" w:rsidRDefault="00F03FE6">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_Toc74990202 \h </w:instrText>
      </w:r>
      <w:r>
        <w:fldChar w:fldCharType="separate"/>
      </w:r>
      <w:r>
        <w:t>16</w:t>
      </w:r>
      <w:r>
        <w:fldChar w:fldCharType="end"/>
      </w:r>
    </w:p>
    <w:p w14:paraId="349F9D3D" w14:textId="15A2BDF3" w:rsidR="00F03FE6" w:rsidRDefault="00F03FE6">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_Toc74990203 \h </w:instrText>
      </w:r>
      <w:r>
        <w:fldChar w:fldCharType="separate"/>
      </w:r>
      <w:r>
        <w:t>16</w:t>
      </w:r>
      <w:r>
        <w:fldChar w:fldCharType="end"/>
      </w:r>
    </w:p>
    <w:p w14:paraId="6A600F64" w14:textId="11B90147" w:rsidR="00F03FE6" w:rsidRDefault="00F03FE6">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_Toc74990204 \h </w:instrText>
      </w:r>
      <w:r>
        <w:fldChar w:fldCharType="separate"/>
      </w:r>
      <w:r>
        <w:t>16</w:t>
      </w:r>
      <w:r>
        <w:fldChar w:fldCharType="end"/>
      </w:r>
    </w:p>
    <w:p w14:paraId="023B4E31" w14:textId="41A7B44C" w:rsidR="00F03FE6" w:rsidRDefault="00F03FE6">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Options Service Operation</w:t>
      </w:r>
      <w:r>
        <w:tab/>
      </w:r>
      <w:r>
        <w:fldChar w:fldCharType="begin" w:fldLock="1"/>
      </w:r>
      <w:r>
        <w:instrText xml:space="preserve"> PAGEREF _Toc74990205 \h </w:instrText>
      </w:r>
      <w:r>
        <w:fldChar w:fldCharType="separate"/>
      </w:r>
      <w:r>
        <w:t>17</w:t>
      </w:r>
      <w:r>
        <w:fldChar w:fldCharType="end"/>
      </w:r>
    </w:p>
    <w:p w14:paraId="38335FA1" w14:textId="6F4F4DA4" w:rsidR="00F03FE6" w:rsidRDefault="00F03FE6">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_Toc74990206 \h </w:instrText>
      </w:r>
      <w:r>
        <w:fldChar w:fldCharType="separate"/>
      </w:r>
      <w:r>
        <w:t>17</w:t>
      </w:r>
      <w:r>
        <w:fldChar w:fldCharType="end"/>
      </w:r>
    </w:p>
    <w:p w14:paraId="25E87550" w14:textId="63A184EA" w:rsidR="00F03FE6" w:rsidRDefault="00F03FE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_Toc74990207 \h </w:instrText>
      </w:r>
      <w:r>
        <w:fldChar w:fldCharType="separate"/>
      </w:r>
      <w:r>
        <w:t>17</w:t>
      </w:r>
      <w:r>
        <w:fldChar w:fldCharType="end"/>
      </w:r>
    </w:p>
    <w:p w14:paraId="61E95607" w14:textId="54EEE413" w:rsidR="00F03FE6" w:rsidRDefault="00F03FE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_Toc74990208 \h </w:instrText>
      </w:r>
      <w:r>
        <w:fldChar w:fldCharType="separate"/>
      </w:r>
      <w:r>
        <w:t>17</w:t>
      </w:r>
      <w:r>
        <w:fldChar w:fldCharType="end"/>
      </w:r>
    </w:p>
    <w:p w14:paraId="4F962DD3" w14:textId="09F3C228" w:rsidR="00F03FE6" w:rsidRDefault="00F03FE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_Toc74990209 \h </w:instrText>
      </w:r>
      <w:r>
        <w:fldChar w:fldCharType="separate"/>
      </w:r>
      <w:r>
        <w:t>17</w:t>
      </w:r>
      <w:r>
        <w:fldChar w:fldCharType="end"/>
      </w:r>
    </w:p>
    <w:p w14:paraId="4F68C4FA" w14:textId="4FBD7D31" w:rsidR="00F03FE6" w:rsidRDefault="00F03FE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_Toc74990210 \h </w:instrText>
      </w:r>
      <w:r>
        <w:fldChar w:fldCharType="separate"/>
      </w:r>
      <w:r>
        <w:t>18</w:t>
      </w:r>
      <w:r>
        <w:fldChar w:fldCharType="end"/>
      </w:r>
    </w:p>
    <w:p w14:paraId="0159960C" w14:textId="58394257" w:rsidR="00F03FE6" w:rsidRDefault="00F03FE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_Toc74990211 \h </w:instrText>
      </w:r>
      <w:r>
        <w:fldChar w:fldCharType="separate"/>
      </w:r>
      <w:r>
        <w:t>18</w:t>
      </w:r>
      <w:r>
        <w:fldChar w:fldCharType="end"/>
      </w:r>
    </w:p>
    <w:p w14:paraId="64DDFB10" w14:textId="2BDE51DB" w:rsidR="00F03FE6" w:rsidRDefault="00F03FE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_Toc74990212 \h </w:instrText>
      </w:r>
      <w:r>
        <w:fldChar w:fldCharType="separate"/>
      </w:r>
      <w:r>
        <w:t>18</w:t>
      </w:r>
      <w:r>
        <w:fldChar w:fldCharType="end"/>
      </w:r>
    </w:p>
    <w:p w14:paraId="32F57134" w14:textId="16C7CC43" w:rsidR="00F03FE6" w:rsidRDefault="00F03FE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_Toc74990213 \h </w:instrText>
      </w:r>
      <w:r>
        <w:fldChar w:fldCharType="separate"/>
      </w:r>
      <w:r>
        <w:t>18</w:t>
      </w:r>
      <w:r>
        <w:fldChar w:fldCharType="end"/>
      </w:r>
    </w:p>
    <w:p w14:paraId="0D049569" w14:textId="1E89B06A" w:rsidR="00F03FE6" w:rsidRDefault="00F03FE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_Toc74990214 \h </w:instrText>
      </w:r>
      <w:r>
        <w:fldChar w:fldCharType="separate"/>
      </w:r>
      <w:r>
        <w:t>18</w:t>
      </w:r>
      <w:r>
        <w:fldChar w:fldCharType="end"/>
      </w:r>
    </w:p>
    <w:p w14:paraId="03E4957F" w14:textId="2B5E2FC6" w:rsidR="00F03FE6" w:rsidRDefault="00F03FE6">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_Toc74990215 \h </w:instrText>
      </w:r>
      <w:r>
        <w:fldChar w:fldCharType="separate"/>
      </w:r>
      <w:r>
        <w:t>18</w:t>
      </w:r>
      <w:r>
        <w:fldChar w:fldCharType="end"/>
      </w:r>
    </w:p>
    <w:p w14:paraId="7347CD06" w14:textId="770437A4" w:rsidR="00F03FE6" w:rsidRDefault="00F03FE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_Toc74990216 \h </w:instrText>
      </w:r>
      <w:r>
        <w:fldChar w:fldCharType="separate"/>
      </w:r>
      <w:r>
        <w:t>18</w:t>
      </w:r>
      <w:r>
        <w:fldChar w:fldCharType="end"/>
      </w:r>
    </w:p>
    <w:p w14:paraId="24915F9C" w14:textId="60E69656" w:rsidR="00F03FE6" w:rsidRDefault="00F03FE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_Toc74990217 \h </w:instrText>
      </w:r>
      <w:r>
        <w:fldChar w:fldCharType="separate"/>
      </w:r>
      <w:r>
        <w:t>18</w:t>
      </w:r>
      <w:r>
        <w:fldChar w:fldCharType="end"/>
      </w:r>
    </w:p>
    <w:p w14:paraId="780DA408" w14:textId="6E072CAA" w:rsidR="00F03FE6" w:rsidRDefault="00F03FE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w:t>
      </w:r>
      <w:r>
        <w:tab/>
      </w:r>
      <w:r>
        <w:fldChar w:fldCharType="begin" w:fldLock="1"/>
      </w:r>
      <w:r>
        <w:instrText xml:space="preserve"> PAGEREF _Toc74990218 \h </w:instrText>
      </w:r>
      <w:r>
        <w:fldChar w:fldCharType="separate"/>
      </w:r>
      <w:r>
        <w:t>19</w:t>
      </w:r>
      <w:r>
        <w:fldChar w:fldCharType="end"/>
      </w:r>
    </w:p>
    <w:p w14:paraId="3E5AC83C" w14:textId="52773CBE" w:rsidR="00F03FE6" w:rsidRDefault="00F03FE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_Toc74990219 \h </w:instrText>
      </w:r>
      <w:r>
        <w:fldChar w:fldCharType="separate"/>
      </w:r>
      <w:r>
        <w:t>19</w:t>
      </w:r>
      <w:r>
        <w:fldChar w:fldCharType="end"/>
      </w:r>
    </w:p>
    <w:p w14:paraId="3BC06D0E" w14:textId="5CA86A57" w:rsidR="00F03FE6" w:rsidRDefault="00F03FE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_Toc74990220 \h </w:instrText>
      </w:r>
      <w:r>
        <w:fldChar w:fldCharType="separate"/>
      </w:r>
      <w:r>
        <w:t>19</w:t>
      </w:r>
      <w:r>
        <w:fldChar w:fldCharType="end"/>
      </w:r>
    </w:p>
    <w:p w14:paraId="602481F5" w14:textId="36850D08" w:rsidR="00F03FE6" w:rsidRDefault="00F03FE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_Toc74990221 \h </w:instrText>
      </w:r>
      <w:r>
        <w:fldChar w:fldCharType="separate"/>
      </w:r>
      <w:r>
        <w:t>19</w:t>
      </w:r>
      <w:r>
        <w:fldChar w:fldCharType="end"/>
      </w:r>
    </w:p>
    <w:p w14:paraId="739A85F8" w14:textId="7A3B67C6" w:rsidR="00F03FE6" w:rsidRDefault="00F03FE6">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_Toc74990222 \h </w:instrText>
      </w:r>
      <w:r>
        <w:fldChar w:fldCharType="separate"/>
      </w:r>
      <w:r>
        <w:t>19</w:t>
      </w:r>
      <w:r>
        <w:fldChar w:fldCharType="end"/>
      </w:r>
    </w:p>
    <w:p w14:paraId="0A125F80" w14:textId="7D499C35" w:rsidR="00F03FE6" w:rsidRDefault="00F03FE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_Toc74990223 \h </w:instrText>
      </w:r>
      <w:r>
        <w:fldChar w:fldCharType="separate"/>
      </w:r>
      <w:r>
        <w:t>22</w:t>
      </w:r>
      <w:r>
        <w:fldChar w:fldCharType="end"/>
      </w:r>
    </w:p>
    <w:p w14:paraId="7DE67442" w14:textId="50711F89" w:rsidR="00F03FE6" w:rsidRDefault="00F03FE6">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_Toc74990224 \h </w:instrText>
      </w:r>
      <w:r>
        <w:fldChar w:fldCharType="separate"/>
      </w:r>
      <w:r>
        <w:t>22</w:t>
      </w:r>
      <w:r>
        <w:fldChar w:fldCharType="end"/>
      </w:r>
    </w:p>
    <w:p w14:paraId="0D07021D" w14:textId="4614E706" w:rsidR="00F03FE6" w:rsidRDefault="00F03FE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_Toc74990225 \h </w:instrText>
      </w:r>
      <w:r>
        <w:fldChar w:fldCharType="separate"/>
      </w:r>
      <w:r>
        <w:t>22</w:t>
      </w:r>
      <w:r>
        <w:fldChar w:fldCharType="end"/>
      </w:r>
    </w:p>
    <w:p w14:paraId="60E8C902" w14:textId="6C828606" w:rsidR="00F03FE6" w:rsidRDefault="00F03FE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_Toc74990226 \h </w:instrText>
      </w:r>
      <w:r>
        <w:fldChar w:fldCharType="separate"/>
      </w:r>
      <w:r>
        <w:t>22</w:t>
      </w:r>
      <w:r>
        <w:fldChar w:fldCharType="end"/>
      </w:r>
    </w:p>
    <w:p w14:paraId="5D742D96" w14:textId="35C6C0CD" w:rsidR="00F03FE6" w:rsidRDefault="00F03FE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_Toc74990227 \h </w:instrText>
      </w:r>
      <w:r>
        <w:fldChar w:fldCharType="separate"/>
      </w:r>
      <w:r>
        <w:t>22</w:t>
      </w:r>
      <w:r>
        <w:fldChar w:fldCharType="end"/>
      </w:r>
    </w:p>
    <w:p w14:paraId="4D05C7DB" w14:textId="0B13DE48" w:rsidR="00F03FE6" w:rsidRDefault="00F03FE6">
      <w:pPr>
        <w:pStyle w:val="TOC4"/>
        <w:rPr>
          <w:rFonts w:asciiTheme="minorHAnsi" w:eastAsiaTheme="minorEastAsia" w:hAnsiTheme="minorHAnsi" w:cstheme="minorBidi"/>
          <w:sz w:val="22"/>
          <w:szCs w:val="22"/>
          <w:lang w:eastAsia="en-GB"/>
        </w:rPr>
      </w:pPr>
      <w:r w:rsidRPr="0089060D">
        <w:rPr>
          <w:lang w:val="en-US"/>
        </w:rPr>
        <w:t>6.1.6.2</w:t>
      </w:r>
      <w:r>
        <w:rPr>
          <w:rFonts w:asciiTheme="minorHAnsi" w:eastAsiaTheme="minorEastAsia" w:hAnsiTheme="minorHAnsi" w:cstheme="minorBidi"/>
          <w:sz w:val="22"/>
          <w:szCs w:val="22"/>
          <w:lang w:eastAsia="en-GB"/>
        </w:rPr>
        <w:tab/>
      </w:r>
      <w:r w:rsidRPr="0089060D">
        <w:rPr>
          <w:lang w:val="en-US"/>
        </w:rPr>
        <w:t>Structured data types</w:t>
      </w:r>
      <w:r>
        <w:tab/>
      </w:r>
      <w:r>
        <w:fldChar w:fldCharType="begin" w:fldLock="1"/>
      </w:r>
      <w:r>
        <w:instrText xml:space="preserve"> PAGEREF _Toc74990228 \h </w:instrText>
      </w:r>
      <w:r>
        <w:fldChar w:fldCharType="separate"/>
      </w:r>
      <w:r>
        <w:t>23</w:t>
      </w:r>
      <w:r>
        <w:fldChar w:fldCharType="end"/>
      </w:r>
    </w:p>
    <w:p w14:paraId="71D0F9C4" w14:textId="6226EEFF" w:rsidR="00F03FE6" w:rsidRDefault="00F03FE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_Toc74990229 \h </w:instrText>
      </w:r>
      <w:r>
        <w:fldChar w:fldCharType="separate"/>
      </w:r>
      <w:r>
        <w:t>23</w:t>
      </w:r>
      <w:r>
        <w:fldChar w:fldCharType="end"/>
      </w:r>
    </w:p>
    <w:p w14:paraId="790AD2E7" w14:textId="5A83553A" w:rsidR="00F03FE6" w:rsidRDefault="00F03FE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_Toc74990230 \h </w:instrText>
      </w:r>
      <w:r>
        <w:fldChar w:fldCharType="separate"/>
      </w:r>
      <w:r>
        <w:t>24</w:t>
      </w:r>
      <w:r>
        <w:fldChar w:fldCharType="end"/>
      </w:r>
    </w:p>
    <w:p w14:paraId="2F49EE1E" w14:textId="3F453B7B" w:rsidR="00F03FE6" w:rsidRDefault="00F03FE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_Toc74990231 \h </w:instrText>
      </w:r>
      <w:r>
        <w:fldChar w:fldCharType="separate"/>
      </w:r>
      <w:r>
        <w:t>26</w:t>
      </w:r>
      <w:r>
        <w:fldChar w:fldCharType="end"/>
      </w:r>
    </w:p>
    <w:p w14:paraId="4240B4AA" w14:textId="24DE9450" w:rsidR="00F03FE6" w:rsidRDefault="00F03FE6">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_Toc74990232 \h </w:instrText>
      </w:r>
      <w:r>
        <w:fldChar w:fldCharType="separate"/>
      </w:r>
      <w:r>
        <w:t>27</w:t>
      </w:r>
      <w:r>
        <w:fldChar w:fldCharType="end"/>
      </w:r>
    </w:p>
    <w:p w14:paraId="475FA756" w14:textId="6CE4305A" w:rsidR="00F03FE6" w:rsidRDefault="00F03FE6">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_Toc74990233 \h </w:instrText>
      </w:r>
      <w:r>
        <w:fldChar w:fldCharType="separate"/>
      </w:r>
      <w:r>
        <w:t>27</w:t>
      </w:r>
      <w:r>
        <w:fldChar w:fldCharType="end"/>
      </w:r>
    </w:p>
    <w:p w14:paraId="3BA37651" w14:textId="68F8BC09" w:rsidR="00F03FE6" w:rsidRDefault="00F03FE6">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_Toc74990234 \h </w:instrText>
      </w:r>
      <w:r>
        <w:fldChar w:fldCharType="separate"/>
      </w:r>
      <w:r>
        <w:t>27</w:t>
      </w:r>
      <w:r>
        <w:fldChar w:fldCharType="end"/>
      </w:r>
    </w:p>
    <w:p w14:paraId="08FEE6BC" w14:textId="596893B8" w:rsidR="00F03FE6" w:rsidRDefault="00F03FE6">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_Toc74990235 \h </w:instrText>
      </w:r>
      <w:r>
        <w:fldChar w:fldCharType="separate"/>
      </w:r>
      <w:r>
        <w:t>27</w:t>
      </w:r>
      <w:r>
        <w:fldChar w:fldCharType="end"/>
      </w:r>
    </w:p>
    <w:p w14:paraId="35E65D97" w14:textId="0DAE7C73" w:rsidR="00F03FE6" w:rsidRDefault="00F03FE6">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_Toc74990236 \h </w:instrText>
      </w:r>
      <w:r>
        <w:fldChar w:fldCharType="separate"/>
      </w:r>
      <w:r>
        <w:t>27</w:t>
      </w:r>
      <w:r>
        <w:fldChar w:fldCharType="end"/>
      </w:r>
    </w:p>
    <w:p w14:paraId="61A13289" w14:textId="440B23DE" w:rsidR="00F03FE6" w:rsidRDefault="00F03FE6">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_Toc74990237 \h </w:instrText>
      </w:r>
      <w:r>
        <w:fldChar w:fldCharType="separate"/>
      </w:r>
      <w:r>
        <w:t>28</w:t>
      </w:r>
      <w:r>
        <w:fldChar w:fldCharType="end"/>
      </w:r>
    </w:p>
    <w:p w14:paraId="001C92F5" w14:textId="03791CBC" w:rsidR="00F03FE6" w:rsidRDefault="00F03FE6">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_Toc74990238 \h </w:instrText>
      </w:r>
      <w:r>
        <w:fldChar w:fldCharType="separate"/>
      </w:r>
      <w:r>
        <w:t>28</w:t>
      </w:r>
      <w:r>
        <w:fldChar w:fldCharType="end"/>
      </w:r>
    </w:p>
    <w:p w14:paraId="633E64AB" w14:textId="642011C2" w:rsidR="00F03FE6" w:rsidRDefault="00F03FE6">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_Toc74990239 \h </w:instrText>
      </w:r>
      <w:r>
        <w:fldChar w:fldCharType="separate"/>
      </w:r>
      <w:r>
        <w:t>30</w:t>
      </w:r>
      <w:r>
        <w:fldChar w:fldCharType="end"/>
      </w:r>
    </w:p>
    <w:p w14:paraId="6BA8DFA4" w14:textId="1B0F978A" w:rsidR="00F03FE6" w:rsidRDefault="00F03FE6">
      <w:pPr>
        <w:pStyle w:val="TOC5"/>
        <w:rPr>
          <w:rFonts w:asciiTheme="minorHAnsi" w:eastAsiaTheme="minorEastAsia" w:hAnsiTheme="minorHAnsi" w:cstheme="minorBidi"/>
          <w:sz w:val="22"/>
          <w:szCs w:val="22"/>
          <w:lang w:eastAsia="en-GB"/>
        </w:rPr>
      </w:pPr>
      <w:r>
        <w:rPr>
          <w:lang w:eastAsia="zh-CN"/>
        </w:rPr>
        <w:t>6</w:t>
      </w:r>
      <w:r>
        <w:t>.1.6.2.</w:t>
      </w:r>
      <w:r>
        <w:rPr>
          <w:lang w:eastAsia="zh-CN"/>
        </w:rPr>
        <w:t>12</w:t>
      </w:r>
      <w:r>
        <w:rPr>
          <w:rFonts w:asciiTheme="minorHAnsi" w:eastAsiaTheme="minorEastAsia" w:hAnsiTheme="minorHAnsi" w:cstheme="minorBidi"/>
          <w:sz w:val="22"/>
          <w:szCs w:val="22"/>
          <w:lang w:eastAsia="en-GB"/>
        </w:rPr>
        <w:tab/>
      </w:r>
      <w:r>
        <w:t>Type: Configured</w:t>
      </w:r>
      <w:r>
        <w:rPr>
          <w:lang w:eastAsia="zh-CN"/>
        </w:rPr>
        <w:t>Snssai</w:t>
      </w:r>
      <w:r>
        <w:tab/>
      </w:r>
      <w:r>
        <w:fldChar w:fldCharType="begin" w:fldLock="1"/>
      </w:r>
      <w:r>
        <w:instrText xml:space="preserve"> PAGEREF _Toc74990240 \h </w:instrText>
      </w:r>
      <w:r>
        <w:fldChar w:fldCharType="separate"/>
      </w:r>
      <w:r>
        <w:t>30</w:t>
      </w:r>
      <w:r>
        <w:fldChar w:fldCharType="end"/>
      </w:r>
    </w:p>
    <w:p w14:paraId="489897E7" w14:textId="6EA903A2" w:rsidR="00F03FE6" w:rsidRDefault="00F03FE6">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_Toc74990241 \h </w:instrText>
      </w:r>
      <w:r>
        <w:fldChar w:fldCharType="separate"/>
      </w:r>
      <w:r>
        <w:t>31</w:t>
      </w:r>
      <w:r>
        <w:fldChar w:fldCharType="end"/>
      </w:r>
    </w:p>
    <w:p w14:paraId="2108668A" w14:textId="4702AC05" w:rsidR="00F03FE6" w:rsidRDefault="00F03FE6">
      <w:pPr>
        <w:pStyle w:val="TOC4"/>
        <w:rPr>
          <w:rFonts w:asciiTheme="minorHAnsi" w:eastAsiaTheme="minorEastAsia" w:hAnsiTheme="minorHAnsi" w:cstheme="minorBidi"/>
          <w:sz w:val="22"/>
          <w:szCs w:val="22"/>
          <w:lang w:eastAsia="en-GB"/>
        </w:rPr>
      </w:pPr>
      <w:r w:rsidRPr="0089060D">
        <w:rPr>
          <w:lang w:val="en-US"/>
        </w:rPr>
        <w:t>6.1.6.3</w:t>
      </w:r>
      <w:r>
        <w:rPr>
          <w:rFonts w:asciiTheme="minorHAnsi" w:eastAsiaTheme="minorEastAsia" w:hAnsiTheme="minorHAnsi" w:cstheme="minorBidi"/>
          <w:sz w:val="22"/>
          <w:szCs w:val="22"/>
          <w:lang w:eastAsia="en-GB"/>
        </w:rPr>
        <w:tab/>
      </w:r>
      <w:r w:rsidRPr="0089060D">
        <w:rPr>
          <w:lang w:val="en-US"/>
        </w:rPr>
        <w:t>Simple data types and enumerations</w:t>
      </w:r>
      <w:r>
        <w:tab/>
      </w:r>
      <w:r>
        <w:fldChar w:fldCharType="begin" w:fldLock="1"/>
      </w:r>
      <w:r>
        <w:instrText xml:space="preserve"> PAGEREF _Toc74990242 \h </w:instrText>
      </w:r>
      <w:r>
        <w:fldChar w:fldCharType="separate"/>
      </w:r>
      <w:r>
        <w:t>31</w:t>
      </w:r>
      <w:r>
        <w:fldChar w:fldCharType="end"/>
      </w:r>
    </w:p>
    <w:p w14:paraId="5A528C01" w14:textId="0CB80A28" w:rsidR="00F03FE6" w:rsidRDefault="00F03FE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_Toc74990243 \h </w:instrText>
      </w:r>
      <w:r>
        <w:fldChar w:fldCharType="separate"/>
      </w:r>
      <w:r>
        <w:t>31</w:t>
      </w:r>
      <w:r>
        <w:fldChar w:fldCharType="end"/>
      </w:r>
    </w:p>
    <w:p w14:paraId="2BD1F455" w14:textId="26BC296E" w:rsidR="00F03FE6" w:rsidRDefault="00F03FE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_Toc74990244 \h </w:instrText>
      </w:r>
      <w:r>
        <w:fldChar w:fldCharType="separate"/>
      </w:r>
      <w:r>
        <w:t>31</w:t>
      </w:r>
      <w:r>
        <w:fldChar w:fldCharType="end"/>
      </w:r>
    </w:p>
    <w:p w14:paraId="30971EEC" w14:textId="00015E50" w:rsidR="00F03FE6" w:rsidRDefault="00F03FE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_Toc74990245 \h </w:instrText>
      </w:r>
      <w:r>
        <w:fldChar w:fldCharType="separate"/>
      </w:r>
      <w:r>
        <w:t>31</w:t>
      </w:r>
      <w:r>
        <w:fldChar w:fldCharType="end"/>
      </w:r>
    </w:p>
    <w:p w14:paraId="308A067F" w14:textId="2F7FAA72" w:rsidR="00F03FE6" w:rsidRDefault="00F03FE6">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_Toc74990246 \h </w:instrText>
      </w:r>
      <w:r>
        <w:fldChar w:fldCharType="separate"/>
      </w:r>
      <w:r>
        <w:t>32</w:t>
      </w:r>
      <w:r>
        <w:fldChar w:fldCharType="end"/>
      </w:r>
    </w:p>
    <w:p w14:paraId="3A2809E8" w14:textId="15BE11DD" w:rsidR="00F03FE6" w:rsidRDefault="00F03FE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_Toc74990247 \h </w:instrText>
      </w:r>
      <w:r>
        <w:fldChar w:fldCharType="separate"/>
      </w:r>
      <w:r>
        <w:t>32</w:t>
      </w:r>
      <w:r>
        <w:fldChar w:fldCharType="end"/>
      </w:r>
    </w:p>
    <w:p w14:paraId="2D10E5F8" w14:textId="063201B3" w:rsidR="00F03FE6" w:rsidRDefault="00F03FE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_Toc74990248 \h </w:instrText>
      </w:r>
      <w:r>
        <w:fldChar w:fldCharType="separate"/>
      </w:r>
      <w:r>
        <w:t>32</w:t>
      </w:r>
      <w:r>
        <w:fldChar w:fldCharType="end"/>
      </w:r>
    </w:p>
    <w:p w14:paraId="7C532904" w14:textId="6D9666B3" w:rsidR="00F03FE6" w:rsidRDefault="00F03FE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_Toc74990249 \h </w:instrText>
      </w:r>
      <w:r>
        <w:fldChar w:fldCharType="separate"/>
      </w:r>
      <w:r>
        <w:t>32</w:t>
      </w:r>
      <w:r>
        <w:fldChar w:fldCharType="end"/>
      </w:r>
    </w:p>
    <w:p w14:paraId="1D597B10" w14:textId="57FC6CBE" w:rsidR="00F03FE6" w:rsidRDefault="00F03FE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_Toc74990250 \h </w:instrText>
      </w:r>
      <w:r>
        <w:fldChar w:fldCharType="separate"/>
      </w:r>
      <w:r>
        <w:t>32</w:t>
      </w:r>
      <w:r>
        <w:fldChar w:fldCharType="end"/>
      </w:r>
    </w:p>
    <w:p w14:paraId="0CD2CAFD" w14:textId="1D9C24D0" w:rsidR="00F03FE6" w:rsidRDefault="00F03FE6">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_Toc74990251 \h </w:instrText>
      </w:r>
      <w:r>
        <w:fldChar w:fldCharType="separate"/>
      </w:r>
      <w:r>
        <w:t>32</w:t>
      </w:r>
      <w:r>
        <w:fldChar w:fldCharType="end"/>
      </w:r>
    </w:p>
    <w:p w14:paraId="0DC20BE7" w14:textId="5D1E65B8" w:rsidR="00F03FE6" w:rsidRDefault="00F03FE6">
      <w:pPr>
        <w:pStyle w:val="TOC3"/>
        <w:rPr>
          <w:rFonts w:asciiTheme="minorHAnsi" w:eastAsiaTheme="minorEastAsia" w:hAnsiTheme="minorHAnsi" w:cstheme="minorBidi"/>
          <w:sz w:val="22"/>
          <w:szCs w:val="22"/>
          <w:lang w:eastAsia="en-GB"/>
        </w:rPr>
      </w:pPr>
      <w:r w:rsidRPr="0089060D">
        <w:rPr>
          <w:lang w:val="en-US"/>
        </w:rPr>
        <w:t>6.1.9</w:t>
      </w:r>
      <w:r>
        <w:rPr>
          <w:rFonts w:asciiTheme="minorHAnsi" w:eastAsiaTheme="minorEastAsia" w:hAnsiTheme="minorHAnsi" w:cstheme="minorBidi"/>
          <w:sz w:val="22"/>
          <w:szCs w:val="22"/>
          <w:lang w:eastAsia="en-GB"/>
        </w:rPr>
        <w:tab/>
      </w:r>
      <w:r w:rsidRPr="0089060D">
        <w:rPr>
          <w:lang w:val="en-US"/>
        </w:rPr>
        <w:t>Security</w:t>
      </w:r>
      <w:r>
        <w:tab/>
      </w:r>
      <w:r>
        <w:fldChar w:fldCharType="begin" w:fldLock="1"/>
      </w:r>
      <w:r>
        <w:instrText xml:space="preserve"> PAGEREF _Toc74990252 \h </w:instrText>
      </w:r>
      <w:r>
        <w:fldChar w:fldCharType="separate"/>
      </w:r>
      <w:r>
        <w:t>33</w:t>
      </w:r>
      <w:r>
        <w:fldChar w:fldCharType="end"/>
      </w:r>
    </w:p>
    <w:p w14:paraId="684F550A" w14:textId="494B9551" w:rsidR="00F03FE6" w:rsidRDefault="00F03FE6">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_Toc74990253 \h </w:instrText>
      </w:r>
      <w:r>
        <w:fldChar w:fldCharType="separate"/>
      </w:r>
      <w:r>
        <w:t>33</w:t>
      </w:r>
      <w:r>
        <w:fldChar w:fldCharType="end"/>
      </w:r>
    </w:p>
    <w:p w14:paraId="467E3C58" w14:textId="1F5DD952" w:rsidR="00F03FE6" w:rsidRDefault="00F03FE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_Toc74990254 \h </w:instrText>
      </w:r>
      <w:r>
        <w:fldChar w:fldCharType="separate"/>
      </w:r>
      <w:r>
        <w:t>33</w:t>
      </w:r>
      <w:r>
        <w:fldChar w:fldCharType="end"/>
      </w:r>
    </w:p>
    <w:p w14:paraId="73DDE265" w14:textId="74B86C0D" w:rsidR="00F03FE6" w:rsidRDefault="00F03FE6">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_Toc74990255 \h </w:instrText>
      </w:r>
      <w:r>
        <w:fldChar w:fldCharType="separate"/>
      </w:r>
      <w:r>
        <w:t>33</w:t>
      </w:r>
      <w:r>
        <w:fldChar w:fldCharType="end"/>
      </w:r>
    </w:p>
    <w:p w14:paraId="22432225" w14:textId="0B6A8D02" w:rsidR="00F03FE6" w:rsidRDefault="00F03FE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_Toc74990256 \h </w:instrText>
      </w:r>
      <w:r>
        <w:fldChar w:fldCharType="separate"/>
      </w:r>
      <w:r>
        <w:t>34</w:t>
      </w:r>
      <w:r>
        <w:fldChar w:fldCharType="end"/>
      </w:r>
    </w:p>
    <w:p w14:paraId="0481BD30" w14:textId="1A62E19F" w:rsidR="00F03FE6" w:rsidRDefault="00F03FE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_Toc74990257 \h </w:instrText>
      </w:r>
      <w:r>
        <w:fldChar w:fldCharType="separate"/>
      </w:r>
      <w:r>
        <w:t>34</w:t>
      </w:r>
      <w:r>
        <w:fldChar w:fldCharType="end"/>
      </w:r>
    </w:p>
    <w:p w14:paraId="00438274" w14:textId="771C9F41" w:rsidR="00F03FE6" w:rsidRDefault="00F03FE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_Toc74990258 \h </w:instrText>
      </w:r>
      <w:r>
        <w:fldChar w:fldCharType="separate"/>
      </w:r>
      <w:r>
        <w:t>34</w:t>
      </w:r>
      <w:r>
        <w:fldChar w:fldCharType="end"/>
      </w:r>
    </w:p>
    <w:p w14:paraId="38F04F78" w14:textId="3DC04439" w:rsidR="00F03FE6" w:rsidRDefault="00F03FE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_Toc74990259 \h </w:instrText>
      </w:r>
      <w:r>
        <w:fldChar w:fldCharType="separate"/>
      </w:r>
      <w:r>
        <w:t>34</w:t>
      </w:r>
      <w:r>
        <w:fldChar w:fldCharType="end"/>
      </w:r>
    </w:p>
    <w:p w14:paraId="76257254" w14:textId="21A089A2" w:rsidR="00F03FE6" w:rsidRDefault="00F03FE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_Toc74990260 \h </w:instrText>
      </w:r>
      <w:r>
        <w:fldChar w:fldCharType="separate"/>
      </w:r>
      <w:r>
        <w:t>34</w:t>
      </w:r>
      <w:r>
        <w:fldChar w:fldCharType="end"/>
      </w:r>
    </w:p>
    <w:p w14:paraId="159FF089" w14:textId="5B89CAFF" w:rsidR="00F03FE6" w:rsidRDefault="00F03FE6">
      <w:pPr>
        <w:pStyle w:val="TOC5"/>
        <w:rPr>
          <w:rFonts w:asciiTheme="minorHAnsi" w:eastAsiaTheme="minorEastAsia" w:hAnsiTheme="minorHAnsi" w:cstheme="minorBidi"/>
          <w:sz w:val="22"/>
          <w:szCs w:val="22"/>
          <w:lang w:eastAsia="en-GB"/>
        </w:rPr>
      </w:pPr>
      <w:r w:rsidRPr="0089060D">
        <w:rPr>
          <w:lang w:val="en-US"/>
        </w:rPr>
        <w:t>6.2.2.2.3</w:t>
      </w:r>
      <w:r>
        <w:rPr>
          <w:rFonts w:asciiTheme="minorHAnsi" w:eastAsiaTheme="minorEastAsia" w:hAnsiTheme="minorHAnsi" w:cstheme="minorBidi"/>
          <w:sz w:val="22"/>
          <w:szCs w:val="22"/>
          <w:lang w:eastAsia="en-GB"/>
        </w:rPr>
        <w:tab/>
      </w:r>
      <w:r w:rsidRPr="0089060D">
        <w:rPr>
          <w:lang w:val="en-US"/>
        </w:rPr>
        <w:t>Accept-Encoding</w:t>
      </w:r>
      <w:r>
        <w:tab/>
      </w:r>
      <w:r>
        <w:fldChar w:fldCharType="begin" w:fldLock="1"/>
      </w:r>
      <w:r>
        <w:instrText xml:space="preserve"> PAGEREF _Toc74990261 \h </w:instrText>
      </w:r>
      <w:r>
        <w:fldChar w:fldCharType="separate"/>
      </w:r>
      <w:r>
        <w:t>34</w:t>
      </w:r>
      <w:r>
        <w:fldChar w:fldCharType="end"/>
      </w:r>
    </w:p>
    <w:p w14:paraId="33DB8087" w14:textId="50ED317C" w:rsidR="00F03FE6" w:rsidRDefault="00F03FE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_Toc74990262 \h </w:instrText>
      </w:r>
      <w:r>
        <w:fldChar w:fldCharType="separate"/>
      </w:r>
      <w:r>
        <w:t>34</w:t>
      </w:r>
      <w:r>
        <w:fldChar w:fldCharType="end"/>
      </w:r>
    </w:p>
    <w:p w14:paraId="06DE7CD5" w14:textId="03EBF01F" w:rsidR="00F03FE6" w:rsidRDefault="00F03FE6">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_Toc74990263 \h </w:instrText>
      </w:r>
      <w:r>
        <w:fldChar w:fldCharType="separate"/>
      </w:r>
      <w:r>
        <w:t>34</w:t>
      </w:r>
      <w:r>
        <w:fldChar w:fldCharType="end"/>
      </w:r>
    </w:p>
    <w:p w14:paraId="2067BD4A" w14:textId="7C9F004A" w:rsidR="00F03FE6" w:rsidRDefault="00F03FE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_Toc74990264 \h </w:instrText>
      </w:r>
      <w:r>
        <w:fldChar w:fldCharType="separate"/>
      </w:r>
      <w:r>
        <w:t>35</w:t>
      </w:r>
      <w:r>
        <w:fldChar w:fldCharType="end"/>
      </w:r>
    </w:p>
    <w:p w14:paraId="46D5856B" w14:textId="6D09E40F" w:rsidR="00F03FE6" w:rsidRDefault="00F03FE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_Toc74990265 \h </w:instrText>
      </w:r>
      <w:r>
        <w:fldChar w:fldCharType="separate"/>
      </w:r>
      <w:r>
        <w:t>35</w:t>
      </w:r>
      <w:r>
        <w:fldChar w:fldCharType="end"/>
      </w:r>
    </w:p>
    <w:p w14:paraId="086C22EE" w14:textId="0E725617" w:rsidR="00F03FE6" w:rsidRDefault="00F03FE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89060D">
        <w:rPr>
          <w:lang w:val="fr-FR"/>
        </w:rPr>
        <w:t>Document</w:t>
      </w:r>
      <w:r>
        <w:tab/>
      </w:r>
      <w:r>
        <w:fldChar w:fldCharType="begin" w:fldLock="1"/>
      </w:r>
      <w:r>
        <w:instrText xml:space="preserve"> PAGEREF _Toc74990266 \h </w:instrText>
      </w:r>
      <w:r>
        <w:fldChar w:fldCharType="separate"/>
      </w:r>
      <w:r>
        <w:t>36</w:t>
      </w:r>
      <w:r>
        <w:fldChar w:fldCharType="end"/>
      </w:r>
    </w:p>
    <w:p w14:paraId="3784BBC2" w14:textId="4FEE7CE5" w:rsidR="00F03FE6" w:rsidRDefault="00F03FE6">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_Toc74990267 \h </w:instrText>
      </w:r>
      <w:r>
        <w:fldChar w:fldCharType="separate"/>
      </w:r>
      <w:r>
        <w:t>36</w:t>
      </w:r>
      <w:r>
        <w:fldChar w:fldCharType="end"/>
      </w:r>
    </w:p>
    <w:p w14:paraId="7A23DD43" w14:textId="3A450D06" w:rsidR="00F03FE6" w:rsidRDefault="00F03FE6">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_Toc74990268 \h </w:instrText>
      </w:r>
      <w:r>
        <w:fldChar w:fldCharType="separate"/>
      </w:r>
      <w:r>
        <w:t>36</w:t>
      </w:r>
      <w:r>
        <w:fldChar w:fldCharType="end"/>
      </w:r>
    </w:p>
    <w:p w14:paraId="4CEC40BC" w14:textId="70028409" w:rsidR="00F03FE6" w:rsidRDefault="00F03FE6">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_Toc74990269 \h </w:instrText>
      </w:r>
      <w:r>
        <w:fldChar w:fldCharType="separate"/>
      </w:r>
      <w:r>
        <w:t>36</w:t>
      </w:r>
      <w:r>
        <w:fldChar w:fldCharType="end"/>
      </w:r>
    </w:p>
    <w:p w14:paraId="1E7C4DA2" w14:textId="5D5F3713" w:rsidR="00F03FE6" w:rsidRDefault="00F03FE6">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_Toc74990270 \h </w:instrText>
      </w:r>
      <w:r>
        <w:fldChar w:fldCharType="separate"/>
      </w:r>
      <w:r>
        <w:t>36</w:t>
      </w:r>
      <w:r>
        <w:fldChar w:fldCharType="end"/>
      </w:r>
    </w:p>
    <w:p w14:paraId="21BAF175" w14:textId="3C903608" w:rsidR="00F03FE6" w:rsidRDefault="00F03FE6">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_Toc74990271 \h </w:instrText>
      </w:r>
      <w:r>
        <w:fldChar w:fldCharType="separate"/>
      </w:r>
      <w:r>
        <w:t>38</w:t>
      </w:r>
      <w:r>
        <w:fldChar w:fldCharType="end"/>
      </w:r>
    </w:p>
    <w:p w14:paraId="1BCDD26C" w14:textId="70C9CF9F" w:rsidR="00F03FE6" w:rsidRDefault="00F03FE6">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_Toc74990272 \h </w:instrText>
      </w:r>
      <w:r>
        <w:fldChar w:fldCharType="separate"/>
      </w:r>
      <w:r>
        <w:t>40</w:t>
      </w:r>
      <w:r>
        <w:fldChar w:fldCharType="end"/>
      </w:r>
    </w:p>
    <w:p w14:paraId="420E4690" w14:textId="2415699D" w:rsidR="00F03FE6" w:rsidRDefault="00F03FE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_Toc74990273 \h </w:instrText>
      </w:r>
      <w:r>
        <w:fldChar w:fldCharType="separate"/>
      </w:r>
      <w:r>
        <w:t>41</w:t>
      </w:r>
      <w:r>
        <w:fldChar w:fldCharType="end"/>
      </w:r>
    </w:p>
    <w:p w14:paraId="38B5C72C" w14:textId="7F02C662" w:rsidR="00F03FE6" w:rsidRDefault="00F03FE6">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_Toc74990274 \h </w:instrText>
      </w:r>
      <w:r>
        <w:fldChar w:fldCharType="separate"/>
      </w:r>
      <w:r>
        <w:t>41</w:t>
      </w:r>
      <w:r>
        <w:fldChar w:fldCharType="end"/>
      </w:r>
    </w:p>
    <w:p w14:paraId="30A6BA0D" w14:textId="66EFC395" w:rsidR="00F03FE6" w:rsidRDefault="00F03FE6">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_Toc74990275 \h </w:instrText>
      </w:r>
      <w:r>
        <w:fldChar w:fldCharType="separate"/>
      </w:r>
      <w:r>
        <w:t>41</w:t>
      </w:r>
      <w:r>
        <w:fldChar w:fldCharType="end"/>
      </w:r>
    </w:p>
    <w:p w14:paraId="073C611D" w14:textId="589DA9C3" w:rsidR="00F03FE6" w:rsidRDefault="00F03FE6">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_Toc74990276 \h </w:instrText>
      </w:r>
      <w:r>
        <w:fldChar w:fldCharType="separate"/>
      </w:r>
      <w:r>
        <w:t>41</w:t>
      </w:r>
      <w:r>
        <w:fldChar w:fldCharType="end"/>
      </w:r>
    </w:p>
    <w:p w14:paraId="32664797" w14:textId="0E501C3B" w:rsidR="00F03FE6" w:rsidRDefault="00F03FE6">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_Toc74990277 \h </w:instrText>
      </w:r>
      <w:r>
        <w:fldChar w:fldCharType="separate"/>
      </w:r>
      <w:r>
        <w:t>41</w:t>
      </w:r>
      <w:r>
        <w:fldChar w:fldCharType="end"/>
      </w:r>
    </w:p>
    <w:p w14:paraId="18D52C39" w14:textId="5E94BA71" w:rsidR="00F03FE6" w:rsidRDefault="00F03FE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_Toc74990278 \h </w:instrText>
      </w:r>
      <w:r>
        <w:fldChar w:fldCharType="separate"/>
      </w:r>
      <w:r>
        <w:t>43</w:t>
      </w:r>
      <w:r>
        <w:fldChar w:fldCharType="end"/>
      </w:r>
    </w:p>
    <w:p w14:paraId="450E3B4F" w14:textId="2E3BDAF9" w:rsidR="00F03FE6" w:rsidRDefault="00F03FE6">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_Toc74990279 \h </w:instrText>
      </w:r>
      <w:r>
        <w:fldChar w:fldCharType="separate"/>
      </w:r>
      <w:r>
        <w:t>43</w:t>
      </w:r>
      <w:r>
        <w:fldChar w:fldCharType="end"/>
      </w:r>
    </w:p>
    <w:p w14:paraId="4E060CCE" w14:textId="360E4CE0" w:rsidR="00F03FE6" w:rsidRDefault="00F03FE6">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_Toc74990280 \h </w:instrText>
      </w:r>
      <w:r>
        <w:fldChar w:fldCharType="separate"/>
      </w:r>
      <w:r>
        <w:t>43</w:t>
      </w:r>
      <w:r>
        <w:fldChar w:fldCharType="end"/>
      </w:r>
    </w:p>
    <w:p w14:paraId="59262323" w14:textId="53EDB2B7" w:rsidR="00F03FE6" w:rsidRDefault="00F03FE6">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_Toc74990281 \h </w:instrText>
      </w:r>
      <w:r>
        <w:fldChar w:fldCharType="separate"/>
      </w:r>
      <w:r>
        <w:t>43</w:t>
      </w:r>
      <w:r>
        <w:fldChar w:fldCharType="end"/>
      </w:r>
    </w:p>
    <w:p w14:paraId="271EC990" w14:textId="2EF82D95" w:rsidR="00F03FE6" w:rsidRDefault="00F03FE6">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_Toc74990282 \h </w:instrText>
      </w:r>
      <w:r>
        <w:fldChar w:fldCharType="separate"/>
      </w:r>
      <w:r>
        <w:t>43</w:t>
      </w:r>
      <w:r>
        <w:fldChar w:fldCharType="end"/>
      </w:r>
    </w:p>
    <w:p w14:paraId="6327569A" w14:textId="1AE4281B" w:rsidR="00F03FE6" w:rsidRDefault="00F03FE6">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_Toc74990283 \h </w:instrText>
      </w:r>
      <w:r>
        <w:fldChar w:fldCharType="separate"/>
      </w:r>
      <w:r>
        <w:t>44</w:t>
      </w:r>
      <w:r>
        <w:fldChar w:fldCharType="end"/>
      </w:r>
    </w:p>
    <w:p w14:paraId="7732421C" w14:textId="2F2B8E29" w:rsidR="00F03FE6" w:rsidRDefault="00F03FE6">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_Toc74990284 \h </w:instrText>
      </w:r>
      <w:r>
        <w:fldChar w:fldCharType="separate"/>
      </w:r>
      <w:r>
        <w:t>45</w:t>
      </w:r>
      <w:r>
        <w:fldChar w:fldCharType="end"/>
      </w:r>
    </w:p>
    <w:p w14:paraId="5E1F2927" w14:textId="1DE89733" w:rsidR="00F03FE6" w:rsidRDefault="00F03FE6">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_Toc74990285 \h </w:instrText>
      </w:r>
      <w:r>
        <w:fldChar w:fldCharType="separate"/>
      </w:r>
      <w:r>
        <w:t>45</w:t>
      </w:r>
      <w:r>
        <w:fldChar w:fldCharType="end"/>
      </w:r>
    </w:p>
    <w:p w14:paraId="6C7A961B" w14:textId="4E471A4B" w:rsidR="00F03FE6" w:rsidRDefault="00F03FE6">
      <w:pPr>
        <w:pStyle w:val="TOC5"/>
        <w:rPr>
          <w:rFonts w:asciiTheme="minorHAnsi" w:eastAsiaTheme="minorEastAsia" w:hAnsiTheme="minorHAnsi" w:cstheme="minorBidi"/>
          <w:sz w:val="22"/>
          <w:szCs w:val="22"/>
          <w:lang w:eastAsia="en-GB"/>
        </w:rPr>
      </w:pPr>
      <w:r>
        <w:lastRenderedPageBreak/>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_Toc74990286 \h </w:instrText>
      </w:r>
      <w:r>
        <w:fldChar w:fldCharType="separate"/>
      </w:r>
      <w:r>
        <w:t>46</w:t>
      </w:r>
      <w:r>
        <w:fldChar w:fldCharType="end"/>
      </w:r>
    </w:p>
    <w:p w14:paraId="35DD7AF4" w14:textId="7D9846AC" w:rsidR="00F03FE6" w:rsidRDefault="00F03FE6">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_Toc74990287 \h </w:instrText>
      </w:r>
      <w:r>
        <w:fldChar w:fldCharType="separate"/>
      </w:r>
      <w:r>
        <w:t>46</w:t>
      </w:r>
      <w:r>
        <w:fldChar w:fldCharType="end"/>
      </w:r>
    </w:p>
    <w:p w14:paraId="0CC2A0E9" w14:textId="55498574" w:rsidR="00F03FE6" w:rsidRDefault="00F03FE6">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_Toc74990288 \h </w:instrText>
      </w:r>
      <w:r>
        <w:fldChar w:fldCharType="separate"/>
      </w:r>
      <w:r>
        <w:t>46</w:t>
      </w:r>
      <w:r>
        <w:fldChar w:fldCharType="end"/>
      </w:r>
    </w:p>
    <w:p w14:paraId="21A3BBF3" w14:textId="54E0FC96" w:rsidR="00F03FE6" w:rsidRDefault="00F03FE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_Toc74990289 \h </w:instrText>
      </w:r>
      <w:r>
        <w:fldChar w:fldCharType="separate"/>
      </w:r>
      <w:r>
        <w:t>47</w:t>
      </w:r>
      <w:r>
        <w:fldChar w:fldCharType="end"/>
      </w:r>
    </w:p>
    <w:p w14:paraId="216E20B0" w14:textId="501D46BC" w:rsidR="00F03FE6" w:rsidRDefault="00F03FE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_Toc74990290 \h </w:instrText>
      </w:r>
      <w:r>
        <w:fldChar w:fldCharType="separate"/>
      </w:r>
      <w:r>
        <w:t>48</w:t>
      </w:r>
      <w:r>
        <w:fldChar w:fldCharType="end"/>
      </w:r>
    </w:p>
    <w:p w14:paraId="18E8B763" w14:textId="7065D6D3" w:rsidR="00F03FE6" w:rsidRDefault="00F03FE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_Toc74990291 \h </w:instrText>
      </w:r>
      <w:r>
        <w:fldChar w:fldCharType="separate"/>
      </w:r>
      <w:r>
        <w:t>48</w:t>
      </w:r>
      <w:r>
        <w:fldChar w:fldCharType="end"/>
      </w:r>
    </w:p>
    <w:p w14:paraId="32D01454" w14:textId="3A8C4FDA" w:rsidR="00F03FE6" w:rsidRDefault="00F03FE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_Toc74990292 \h </w:instrText>
      </w:r>
      <w:r>
        <w:fldChar w:fldCharType="separate"/>
      </w:r>
      <w:r>
        <w:t>48</w:t>
      </w:r>
      <w:r>
        <w:fldChar w:fldCharType="end"/>
      </w:r>
    </w:p>
    <w:p w14:paraId="73A8994D" w14:textId="7A9B0967" w:rsidR="00F03FE6" w:rsidRDefault="00F03FE6">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_Toc74990293 \h </w:instrText>
      </w:r>
      <w:r>
        <w:fldChar w:fldCharType="separate"/>
      </w:r>
      <w:r>
        <w:t>48</w:t>
      </w:r>
      <w:r>
        <w:fldChar w:fldCharType="end"/>
      </w:r>
    </w:p>
    <w:p w14:paraId="260E276B" w14:textId="2EB065BF" w:rsidR="00F03FE6" w:rsidRDefault="00F03FE6">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_Toc74990294 \h </w:instrText>
      </w:r>
      <w:r>
        <w:fldChar w:fldCharType="separate"/>
      </w:r>
      <w:r>
        <w:t>48</w:t>
      </w:r>
      <w:r>
        <w:fldChar w:fldCharType="end"/>
      </w:r>
    </w:p>
    <w:p w14:paraId="080B04DF" w14:textId="0359F3E0" w:rsidR="00F03FE6" w:rsidRDefault="00F03FE6">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_Toc74990295 \h </w:instrText>
      </w:r>
      <w:r>
        <w:fldChar w:fldCharType="separate"/>
      </w:r>
      <w:r>
        <w:t>48</w:t>
      </w:r>
      <w:r>
        <w:fldChar w:fldCharType="end"/>
      </w:r>
    </w:p>
    <w:p w14:paraId="29C6A00D" w14:textId="6741AB54" w:rsidR="00F03FE6" w:rsidRDefault="00F03FE6">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_Toc74990296 \h </w:instrText>
      </w:r>
      <w:r>
        <w:fldChar w:fldCharType="separate"/>
      </w:r>
      <w:r>
        <w:t>48</w:t>
      </w:r>
      <w:r>
        <w:fldChar w:fldCharType="end"/>
      </w:r>
    </w:p>
    <w:p w14:paraId="43F6DFAD" w14:textId="2CA194C4" w:rsidR="00F03FE6" w:rsidRDefault="00F03FE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_Toc74990297 \h </w:instrText>
      </w:r>
      <w:r>
        <w:fldChar w:fldCharType="separate"/>
      </w:r>
      <w:r>
        <w:t>49</w:t>
      </w:r>
      <w:r>
        <w:fldChar w:fldCharType="end"/>
      </w:r>
    </w:p>
    <w:p w14:paraId="70EFB83A" w14:textId="7427E8A6" w:rsidR="00F03FE6" w:rsidRDefault="00F03FE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_Toc74990298 \h </w:instrText>
      </w:r>
      <w:r>
        <w:fldChar w:fldCharType="separate"/>
      </w:r>
      <w:r>
        <w:t>49</w:t>
      </w:r>
      <w:r>
        <w:fldChar w:fldCharType="end"/>
      </w:r>
    </w:p>
    <w:p w14:paraId="377B74BE" w14:textId="2FA1B73D" w:rsidR="00F03FE6" w:rsidRDefault="00F03FE6">
      <w:pPr>
        <w:pStyle w:val="TOC4"/>
        <w:rPr>
          <w:rFonts w:asciiTheme="minorHAnsi" w:eastAsiaTheme="minorEastAsia" w:hAnsiTheme="minorHAnsi" w:cstheme="minorBidi"/>
          <w:sz w:val="22"/>
          <w:szCs w:val="22"/>
          <w:lang w:eastAsia="en-GB"/>
        </w:rPr>
      </w:pPr>
      <w:r w:rsidRPr="0089060D">
        <w:rPr>
          <w:lang w:val="en-US"/>
        </w:rPr>
        <w:t>6.2.6.2</w:t>
      </w:r>
      <w:r>
        <w:rPr>
          <w:rFonts w:asciiTheme="minorHAnsi" w:eastAsiaTheme="minorEastAsia" w:hAnsiTheme="minorHAnsi" w:cstheme="minorBidi"/>
          <w:sz w:val="22"/>
          <w:szCs w:val="22"/>
          <w:lang w:eastAsia="en-GB"/>
        </w:rPr>
        <w:tab/>
      </w:r>
      <w:r w:rsidRPr="0089060D">
        <w:rPr>
          <w:lang w:val="en-US"/>
        </w:rPr>
        <w:t>Structured data types</w:t>
      </w:r>
      <w:r>
        <w:tab/>
      </w:r>
      <w:r>
        <w:fldChar w:fldCharType="begin" w:fldLock="1"/>
      </w:r>
      <w:r>
        <w:instrText xml:space="preserve"> PAGEREF _Toc74990299 \h </w:instrText>
      </w:r>
      <w:r>
        <w:fldChar w:fldCharType="separate"/>
      </w:r>
      <w:r>
        <w:t>50</w:t>
      </w:r>
      <w:r>
        <w:fldChar w:fldCharType="end"/>
      </w:r>
    </w:p>
    <w:p w14:paraId="163A779D" w14:textId="02B15D08" w:rsidR="00F03FE6" w:rsidRDefault="00F03FE6">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_Toc74990300 \h </w:instrText>
      </w:r>
      <w:r>
        <w:fldChar w:fldCharType="separate"/>
      </w:r>
      <w:r>
        <w:t>50</w:t>
      </w:r>
      <w:r>
        <w:fldChar w:fldCharType="end"/>
      </w:r>
    </w:p>
    <w:p w14:paraId="5C0B8CAA" w14:textId="00FC688E" w:rsidR="00F03FE6" w:rsidRDefault="00F03FE6">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_Toc74990301 \h </w:instrText>
      </w:r>
      <w:r>
        <w:fldChar w:fldCharType="separate"/>
      </w:r>
      <w:r>
        <w:t>50</w:t>
      </w:r>
      <w:r>
        <w:fldChar w:fldCharType="end"/>
      </w:r>
    </w:p>
    <w:p w14:paraId="42202C4D" w14:textId="6494F1B9" w:rsidR="00F03FE6" w:rsidRDefault="00F03FE6">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_Toc74990302 \h </w:instrText>
      </w:r>
      <w:r>
        <w:fldChar w:fldCharType="separate"/>
      </w:r>
      <w:r>
        <w:t>51</w:t>
      </w:r>
      <w:r>
        <w:fldChar w:fldCharType="end"/>
      </w:r>
    </w:p>
    <w:p w14:paraId="675057F1" w14:textId="4FBB5B8A" w:rsidR="00F03FE6" w:rsidRDefault="00F03FE6">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_Toc74990303 \h </w:instrText>
      </w:r>
      <w:r>
        <w:fldChar w:fldCharType="separate"/>
      </w:r>
      <w:r>
        <w:t>51</w:t>
      </w:r>
      <w:r>
        <w:fldChar w:fldCharType="end"/>
      </w:r>
    </w:p>
    <w:p w14:paraId="104AADD1" w14:textId="387B2C82" w:rsidR="00F03FE6" w:rsidRDefault="00F03FE6">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_Toc74990304 \h </w:instrText>
      </w:r>
      <w:r>
        <w:fldChar w:fldCharType="separate"/>
      </w:r>
      <w:r>
        <w:t>52</w:t>
      </w:r>
      <w:r>
        <w:fldChar w:fldCharType="end"/>
      </w:r>
    </w:p>
    <w:p w14:paraId="1BFAE8AB" w14:textId="000F20CE" w:rsidR="00F03FE6" w:rsidRDefault="00F03FE6">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_Toc74990305 \h </w:instrText>
      </w:r>
      <w:r>
        <w:fldChar w:fldCharType="separate"/>
      </w:r>
      <w:r>
        <w:t>52</w:t>
      </w:r>
      <w:r>
        <w:fldChar w:fldCharType="end"/>
      </w:r>
    </w:p>
    <w:p w14:paraId="03BCB560" w14:textId="7C49F129" w:rsidR="00F03FE6" w:rsidRDefault="00F03FE6">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_Toc74990306 \h </w:instrText>
      </w:r>
      <w:r>
        <w:fldChar w:fldCharType="separate"/>
      </w:r>
      <w:r>
        <w:t>52</w:t>
      </w:r>
      <w:r>
        <w:fldChar w:fldCharType="end"/>
      </w:r>
    </w:p>
    <w:p w14:paraId="7986E1C3" w14:textId="164CC865" w:rsidR="00F03FE6" w:rsidRDefault="00F03FE6">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_Toc74990307 \h </w:instrText>
      </w:r>
      <w:r>
        <w:fldChar w:fldCharType="separate"/>
      </w:r>
      <w:r>
        <w:t>53</w:t>
      </w:r>
      <w:r>
        <w:fldChar w:fldCharType="end"/>
      </w:r>
    </w:p>
    <w:p w14:paraId="468FF764" w14:textId="282FBB0C" w:rsidR="00F03FE6" w:rsidRDefault="00F03FE6">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_Toc74990308 \h </w:instrText>
      </w:r>
      <w:r>
        <w:fldChar w:fldCharType="separate"/>
      </w:r>
      <w:r>
        <w:t>54</w:t>
      </w:r>
      <w:r>
        <w:fldChar w:fldCharType="end"/>
      </w:r>
    </w:p>
    <w:p w14:paraId="1C12936B" w14:textId="3E91380E" w:rsidR="00F03FE6" w:rsidRDefault="00F03FE6">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_Toc74990309 \h </w:instrText>
      </w:r>
      <w:r>
        <w:fldChar w:fldCharType="separate"/>
      </w:r>
      <w:r>
        <w:t>54</w:t>
      </w:r>
      <w:r>
        <w:fldChar w:fldCharType="end"/>
      </w:r>
    </w:p>
    <w:p w14:paraId="0FAE2C6B" w14:textId="2B509FD3" w:rsidR="00F03FE6" w:rsidRDefault="00F03FE6">
      <w:pPr>
        <w:pStyle w:val="TOC4"/>
        <w:rPr>
          <w:rFonts w:asciiTheme="minorHAnsi" w:eastAsiaTheme="minorEastAsia" w:hAnsiTheme="minorHAnsi" w:cstheme="minorBidi"/>
          <w:sz w:val="22"/>
          <w:szCs w:val="22"/>
          <w:lang w:eastAsia="en-GB"/>
        </w:rPr>
      </w:pPr>
      <w:r w:rsidRPr="0089060D">
        <w:rPr>
          <w:lang w:val="en-US"/>
        </w:rPr>
        <w:t>6.2.6.3</w:t>
      </w:r>
      <w:r>
        <w:rPr>
          <w:rFonts w:asciiTheme="minorHAnsi" w:eastAsiaTheme="minorEastAsia" w:hAnsiTheme="minorHAnsi" w:cstheme="minorBidi"/>
          <w:sz w:val="22"/>
          <w:szCs w:val="22"/>
          <w:lang w:eastAsia="en-GB"/>
        </w:rPr>
        <w:tab/>
      </w:r>
      <w:r w:rsidRPr="0089060D">
        <w:rPr>
          <w:lang w:val="en-US"/>
        </w:rPr>
        <w:t>Simple data types and enumerations</w:t>
      </w:r>
      <w:r>
        <w:tab/>
      </w:r>
      <w:r>
        <w:fldChar w:fldCharType="begin" w:fldLock="1"/>
      </w:r>
      <w:r>
        <w:instrText xml:space="preserve"> PAGEREF _Toc74990310 \h </w:instrText>
      </w:r>
      <w:r>
        <w:fldChar w:fldCharType="separate"/>
      </w:r>
      <w:r>
        <w:t>55</w:t>
      </w:r>
      <w:r>
        <w:fldChar w:fldCharType="end"/>
      </w:r>
    </w:p>
    <w:p w14:paraId="27EAAF5B" w14:textId="50791920" w:rsidR="00F03FE6" w:rsidRDefault="00F03FE6">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_Toc74990311 \h </w:instrText>
      </w:r>
      <w:r>
        <w:fldChar w:fldCharType="separate"/>
      </w:r>
      <w:r>
        <w:t>55</w:t>
      </w:r>
      <w:r>
        <w:fldChar w:fldCharType="end"/>
      </w:r>
    </w:p>
    <w:p w14:paraId="71560F85" w14:textId="5C6353E8" w:rsidR="00F03FE6" w:rsidRDefault="00F03FE6">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_Toc74990312 \h </w:instrText>
      </w:r>
      <w:r>
        <w:fldChar w:fldCharType="separate"/>
      </w:r>
      <w:r>
        <w:t>55</w:t>
      </w:r>
      <w:r>
        <w:fldChar w:fldCharType="end"/>
      </w:r>
    </w:p>
    <w:p w14:paraId="0D9E5CE0" w14:textId="52B6E726" w:rsidR="00F03FE6" w:rsidRDefault="00F03FE6">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_Toc74990313 \h </w:instrText>
      </w:r>
      <w:r>
        <w:fldChar w:fldCharType="separate"/>
      </w:r>
      <w:r>
        <w:t>55</w:t>
      </w:r>
      <w:r>
        <w:fldChar w:fldCharType="end"/>
      </w:r>
    </w:p>
    <w:p w14:paraId="0F5DC516" w14:textId="29C08A00" w:rsidR="00F03FE6" w:rsidRDefault="00F03FE6">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_Toc74990314 \h </w:instrText>
      </w:r>
      <w:r>
        <w:fldChar w:fldCharType="separate"/>
      </w:r>
      <w:r>
        <w:t>55</w:t>
      </w:r>
      <w:r>
        <w:fldChar w:fldCharType="end"/>
      </w:r>
    </w:p>
    <w:p w14:paraId="1B5E89F4" w14:textId="2F33A572" w:rsidR="00F03FE6" w:rsidRDefault="00F03FE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_Toc74990315 \h </w:instrText>
      </w:r>
      <w:r>
        <w:fldChar w:fldCharType="separate"/>
      </w:r>
      <w:r>
        <w:t>55</w:t>
      </w:r>
      <w:r>
        <w:fldChar w:fldCharType="end"/>
      </w:r>
    </w:p>
    <w:p w14:paraId="14DF0885" w14:textId="20EE70B1" w:rsidR="00F03FE6" w:rsidRDefault="00F03FE6">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_Toc74990316 \h </w:instrText>
      </w:r>
      <w:r>
        <w:fldChar w:fldCharType="separate"/>
      </w:r>
      <w:r>
        <w:t>55</w:t>
      </w:r>
      <w:r>
        <w:fldChar w:fldCharType="end"/>
      </w:r>
    </w:p>
    <w:p w14:paraId="4B56969B" w14:textId="6EDBD311" w:rsidR="00F03FE6" w:rsidRDefault="00F03FE6">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_Toc74990317 \h </w:instrText>
      </w:r>
      <w:r>
        <w:fldChar w:fldCharType="separate"/>
      </w:r>
      <w:r>
        <w:t>55</w:t>
      </w:r>
      <w:r>
        <w:fldChar w:fldCharType="end"/>
      </w:r>
    </w:p>
    <w:p w14:paraId="53DC8C4D" w14:textId="0B8BC11C" w:rsidR="00F03FE6" w:rsidRDefault="00F03FE6">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_Toc74990318 \h </w:instrText>
      </w:r>
      <w:r>
        <w:fldChar w:fldCharType="separate"/>
      </w:r>
      <w:r>
        <w:t>55</w:t>
      </w:r>
      <w:r>
        <w:fldChar w:fldCharType="end"/>
      </w:r>
    </w:p>
    <w:p w14:paraId="4EFF5790" w14:textId="558B48DC" w:rsidR="00F03FE6" w:rsidRDefault="00F03FE6">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_Toc74990319 \h </w:instrText>
      </w:r>
      <w:r>
        <w:fldChar w:fldCharType="separate"/>
      </w:r>
      <w:r>
        <w:t>56</w:t>
      </w:r>
      <w:r>
        <w:fldChar w:fldCharType="end"/>
      </w:r>
    </w:p>
    <w:p w14:paraId="34CF173D" w14:textId="04D89137" w:rsidR="00F03FE6" w:rsidRDefault="00F03FE6">
      <w:pPr>
        <w:pStyle w:val="TOC3"/>
        <w:rPr>
          <w:rFonts w:asciiTheme="minorHAnsi" w:eastAsiaTheme="minorEastAsia" w:hAnsiTheme="minorHAnsi" w:cstheme="minorBidi"/>
          <w:sz w:val="22"/>
          <w:szCs w:val="22"/>
          <w:lang w:eastAsia="en-GB"/>
        </w:rPr>
      </w:pPr>
      <w:r w:rsidRPr="0089060D">
        <w:rPr>
          <w:lang w:val="en-US"/>
        </w:rPr>
        <w:t>6.2.9</w:t>
      </w:r>
      <w:r>
        <w:rPr>
          <w:rFonts w:asciiTheme="minorHAnsi" w:eastAsiaTheme="minorEastAsia" w:hAnsiTheme="minorHAnsi" w:cstheme="minorBidi"/>
          <w:sz w:val="22"/>
          <w:szCs w:val="22"/>
          <w:lang w:eastAsia="en-GB"/>
        </w:rPr>
        <w:tab/>
      </w:r>
      <w:r w:rsidRPr="0089060D">
        <w:rPr>
          <w:lang w:val="en-US"/>
        </w:rPr>
        <w:t>Security</w:t>
      </w:r>
      <w:r>
        <w:tab/>
      </w:r>
      <w:r>
        <w:fldChar w:fldCharType="begin" w:fldLock="1"/>
      </w:r>
      <w:r>
        <w:instrText xml:space="preserve"> PAGEREF _Toc74990320 \h </w:instrText>
      </w:r>
      <w:r>
        <w:fldChar w:fldCharType="separate"/>
      </w:r>
      <w:r>
        <w:t>57</w:t>
      </w:r>
      <w:r>
        <w:fldChar w:fldCharType="end"/>
      </w:r>
    </w:p>
    <w:p w14:paraId="07BB5688" w14:textId="7720C2DA" w:rsidR="00F03FE6" w:rsidRDefault="00F03FE6">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_Toc74990321 \h </w:instrText>
      </w:r>
      <w:r>
        <w:fldChar w:fldCharType="separate"/>
      </w:r>
      <w:r>
        <w:t>57</w:t>
      </w:r>
      <w:r>
        <w:fldChar w:fldCharType="end"/>
      </w:r>
    </w:p>
    <w:p w14:paraId="38F34AF1" w14:textId="02F09ED5" w:rsidR="00F03FE6" w:rsidRDefault="00F03FE6">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_Toc74990322 \h </w:instrText>
      </w:r>
      <w:r>
        <w:fldChar w:fldCharType="separate"/>
      </w:r>
      <w:r>
        <w:t>59</w:t>
      </w:r>
      <w:r>
        <w:fldChar w:fldCharType="end"/>
      </w:r>
    </w:p>
    <w:p w14:paraId="688EC77B" w14:textId="6CB9B0CB" w:rsidR="00F03FE6" w:rsidRDefault="00F03FE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_Toc74990323 \h </w:instrText>
      </w:r>
      <w:r>
        <w:fldChar w:fldCharType="separate"/>
      </w:r>
      <w:r>
        <w:t>59</w:t>
      </w:r>
      <w:r>
        <w:fldChar w:fldCharType="end"/>
      </w:r>
    </w:p>
    <w:p w14:paraId="4887A1E9" w14:textId="77F07555" w:rsidR="00F03FE6" w:rsidRDefault="00F03FE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_Toc74990324 \h </w:instrText>
      </w:r>
      <w:r>
        <w:fldChar w:fldCharType="separate"/>
      </w:r>
      <w:r>
        <w:t>59</w:t>
      </w:r>
      <w:r>
        <w:fldChar w:fldCharType="end"/>
      </w:r>
    </w:p>
    <w:p w14:paraId="165B3486" w14:textId="7C5E1E43" w:rsidR="00F03FE6" w:rsidRDefault="00F03FE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_Toc74990325 \h </w:instrText>
      </w:r>
      <w:r>
        <w:fldChar w:fldCharType="separate"/>
      </w:r>
      <w:r>
        <w:t>63</w:t>
      </w:r>
      <w:r>
        <w:fldChar w:fldCharType="end"/>
      </w:r>
    </w:p>
    <w:p w14:paraId="43FABA18" w14:textId="30B14601" w:rsidR="00F03FE6" w:rsidRDefault="00F03FE6">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_Toc74990326 \h </w:instrText>
      </w:r>
      <w:r>
        <w:fldChar w:fldCharType="separate"/>
      </w:r>
      <w:r>
        <w:t>73</w:t>
      </w:r>
      <w:r>
        <w:fldChar w:fldCharType="end"/>
      </w:r>
    </w:p>
    <w:p w14:paraId="7F55ABE4" w14:textId="04C1F427" w:rsidR="00080512" w:rsidRPr="004D3578" w:rsidRDefault="00DB5E69">
      <w:r>
        <w:rPr>
          <w:noProof/>
          <w:sz w:val="22"/>
        </w:rPr>
        <w:fldChar w:fldCharType="end"/>
      </w:r>
    </w:p>
    <w:p w14:paraId="14B0434A" w14:textId="77777777" w:rsidR="00080512" w:rsidRDefault="00080512" w:rsidP="00B02215">
      <w:pPr>
        <w:pStyle w:val="Heading1"/>
      </w:pPr>
      <w:r w:rsidRPr="004D3578">
        <w:br w:type="page"/>
      </w:r>
      <w:bookmarkStart w:id="8" w:name="foreword"/>
      <w:bookmarkStart w:id="9" w:name="_Toc2086433"/>
      <w:bookmarkStart w:id="10" w:name="_Toc39051723"/>
      <w:bookmarkStart w:id="11" w:name="_Toc43210295"/>
      <w:bookmarkStart w:id="12" w:name="_Toc49853200"/>
      <w:bookmarkStart w:id="13" w:name="_Toc56529989"/>
      <w:bookmarkStart w:id="14" w:name="_Toc74990171"/>
      <w:bookmarkEnd w:id="8"/>
      <w:r w:rsidRPr="004D3578">
        <w:lastRenderedPageBreak/>
        <w:t>Foreword</w:t>
      </w:r>
      <w:bookmarkEnd w:id="9"/>
      <w:bookmarkEnd w:id="10"/>
      <w:bookmarkEnd w:id="11"/>
      <w:bookmarkEnd w:id="12"/>
      <w:bookmarkEnd w:id="13"/>
      <w:bookmarkEnd w:id="14"/>
    </w:p>
    <w:p w14:paraId="4912324B" w14:textId="77777777" w:rsidR="00080512" w:rsidRPr="004D3578" w:rsidRDefault="00080512">
      <w:r w:rsidRPr="004D3578">
        <w:t xml:space="preserve">This Technical </w:t>
      </w:r>
      <w:bookmarkStart w:id="15" w:name="spectype3"/>
      <w:r w:rsidRPr="00B02215">
        <w:t>Specification</w:t>
      </w:r>
      <w:bookmarkEnd w:id="15"/>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0"/>
      </w:pPr>
      <w:r w:rsidRPr="004D3578">
        <w:t>Version x.y.z</w:t>
      </w:r>
    </w:p>
    <w:p w14:paraId="25CA9039" w14:textId="77777777" w:rsidR="00080512" w:rsidRPr="004D3578" w:rsidRDefault="00080512">
      <w:pPr>
        <w:pStyle w:val="B10"/>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B02215">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74990172"/>
      <w:bookmarkEnd w:id="16"/>
      <w:r w:rsidRPr="00630AB6">
        <w:t>1</w:t>
      </w:r>
      <w:r w:rsidRPr="00630AB6">
        <w:tab/>
        <w:t>Scope</w:t>
      </w:r>
      <w:bookmarkEnd w:id="17"/>
      <w:bookmarkEnd w:id="18"/>
      <w:bookmarkEnd w:id="19"/>
      <w:bookmarkEnd w:id="20"/>
      <w:bookmarkEnd w:id="21"/>
      <w:bookmarkEnd w:id="22"/>
      <w:bookmarkEnd w:id="23"/>
      <w:bookmarkEnd w:id="24"/>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B02215">
      <w:pPr>
        <w:pStyle w:val="Heading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74990173"/>
      <w:r w:rsidRPr="00630AB6">
        <w:t>2</w:t>
      </w:r>
      <w:r w:rsidRPr="00630AB6">
        <w:tab/>
        <w:t>References</w:t>
      </w:r>
      <w:bookmarkEnd w:id="25"/>
      <w:bookmarkEnd w:id="26"/>
      <w:bookmarkEnd w:id="27"/>
      <w:bookmarkEnd w:id="28"/>
      <w:bookmarkEnd w:id="29"/>
      <w:bookmarkEnd w:id="30"/>
      <w:bookmarkEnd w:id="31"/>
      <w:bookmarkEnd w:id="32"/>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0"/>
      </w:pPr>
      <w:bookmarkStart w:id="33" w:name="OLE_LINK1"/>
      <w:bookmarkStart w:id="34" w:name="OLE_LINK2"/>
      <w:bookmarkStart w:id="35" w:name="OLE_LINK3"/>
      <w:bookmarkStart w:id="36" w:name="OLE_LINK4"/>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0"/>
      </w:pPr>
      <w:r w:rsidRPr="00630AB6">
        <w:t>-</w:t>
      </w:r>
      <w:r w:rsidRPr="00630AB6">
        <w:tab/>
        <w:t>For a specific reference, subsequent revisions do not apply.</w:t>
      </w:r>
    </w:p>
    <w:p w14:paraId="7FBB35E9" w14:textId="77777777"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33"/>
    <w:bookmarkEnd w:id="34"/>
    <w:bookmarkEnd w:id="35"/>
    <w:bookmarkEnd w:id="36"/>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1" w:history="1">
        <w:r w:rsidR="00464BC2">
          <w:rPr>
            <w:rStyle w:val="Hyperlink"/>
            <w:lang w:val="en-US"/>
          </w:rPr>
          <w:t>https://spec.openapis.org/oas/v3.0.0</w:t>
        </w:r>
      </w:hyperlink>
      <w:r w:rsidRPr="00630AB6">
        <w:rPr>
          <w:lang w:val="en-US"/>
        </w:rPr>
        <w:t>.</w:t>
      </w:r>
    </w:p>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bookmarkStart w:id="37" w:name="_Hlk518038066"/>
      <w:r w:rsidRPr="00630AB6">
        <w:t>[14]</w:t>
      </w:r>
      <w:r w:rsidRPr="00630AB6">
        <w:tab/>
        <w:t>IETF</w:t>
      </w:r>
      <w:r>
        <w:t> </w:t>
      </w:r>
      <w:r w:rsidRPr="00630AB6">
        <w:t>RFC</w:t>
      </w:r>
      <w:r>
        <w:t> </w:t>
      </w:r>
      <w:r w:rsidRPr="00630AB6">
        <w:t>8259: "The JavaScript Object Notation (JSON) Data Interchange Format".</w:t>
      </w:r>
    </w:p>
    <w:bookmarkEnd w:id="37"/>
    <w:p w14:paraId="294DD0CD"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77777777" w:rsidR="009E4D86" w:rsidRDefault="009E4D86" w:rsidP="009E4D86">
      <w:pPr>
        <w:pStyle w:val="EX"/>
      </w:pPr>
      <w:r>
        <w:t>[18]</w:t>
      </w:r>
      <w:r>
        <w:tab/>
        <w:t>IETF RFC 7231: "Hypertext Transfer Protocol (HTTP/1.1): Semantics and Content".</w:t>
      </w:r>
    </w:p>
    <w:p w14:paraId="36FED627" w14:textId="77777777" w:rsidR="009E4D86" w:rsidRPr="003149C1" w:rsidRDefault="009E4D86" w:rsidP="009E4D86">
      <w:pPr>
        <w:pStyle w:val="EX"/>
      </w:pPr>
      <w:r>
        <w:t>[19]</w:t>
      </w:r>
      <w:r>
        <w:tab/>
        <w:t>IETF RFC 7694: "Hypertext Transfer Protocol (HTTP) Client-Initiated Content-Encoding".</w:t>
      </w:r>
    </w:p>
    <w:p w14:paraId="696A642B"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191A2D5" w14:textId="77777777" w:rsidR="00B02215" w:rsidRPr="00630AB6" w:rsidRDefault="00B02215" w:rsidP="00B02215">
      <w:pPr>
        <w:pStyle w:val="Heading1"/>
      </w:pPr>
      <w:bookmarkStart w:id="38" w:name="_Toc20142267"/>
      <w:bookmarkStart w:id="39" w:name="_Toc34217211"/>
      <w:bookmarkStart w:id="40" w:name="_Toc34217363"/>
      <w:bookmarkStart w:id="41" w:name="_Toc39051726"/>
      <w:bookmarkStart w:id="42" w:name="_Toc43210298"/>
      <w:bookmarkStart w:id="43" w:name="_Toc49853203"/>
      <w:bookmarkStart w:id="44" w:name="_Toc56529992"/>
      <w:bookmarkStart w:id="45" w:name="_Toc74990174"/>
      <w:r w:rsidRPr="00630AB6">
        <w:t>3</w:t>
      </w:r>
      <w:r w:rsidRPr="00630AB6">
        <w:tab/>
        <w:t>Definitions and abbreviations</w:t>
      </w:r>
      <w:bookmarkEnd w:id="38"/>
      <w:bookmarkEnd w:id="39"/>
      <w:bookmarkEnd w:id="40"/>
      <w:bookmarkEnd w:id="41"/>
      <w:bookmarkEnd w:id="42"/>
      <w:bookmarkEnd w:id="43"/>
      <w:bookmarkEnd w:id="44"/>
      <w:bookmarkEnd w:id="45"/>
    </w:p>
    <w:p w14:paraId="3B209DB8" w14:textId="77777777" w:rsidR="00B02215" w:rsidRPr="00630AB6" w:rsidRDefault="00B02215" w:rsidP="00B02215">
      <w:pPr>
        <w:pStyle w:val="Heading2"/>
      </w:pPr>
      <w:bookmarkStart w:id="46" w:name="_Toc20142268"/>
      <w:bookmarkStart w:id="47" w:name="_Toc34217212"/>
      <w:bookmarkStart w:id="48" w:name="_Toc34217364"/>
      <w:bookmarkStart w:id="49" w:name="_Toc39051727"/>
      <w:bookmarkStart w:id="50" w:name="_Toc43210299"/>
      <w:bookmarkStart w:id="51" w:name="_Toc49853204"/>
      <w:bookmarkStart w:id="52" w:name="_Toc56529993"/>
      <w:bookmarkStart w:id="53" w:name="_Toc74990175"/>
      <w:r w:rsidRPr="00630AB6">
        <w:t>3.1</w:t>
      </w:r>
      <w:r w:rsidRPr="00630AB6">
        <w:tab/>
        <w:t>Definitions</w:t>
      </w:r>
      <w:bookmarkEnd w:id="46"/>
      <w:bookmarkEnd w:id="47"/>
      <w:bookmarkEnd w:id="48"/>
      <w:bookmarkEnd w:id="49"/>
      <w:bookmarkEnd w:id="50"/>
      <w:bookmarkEnd w:id="51"/>
      <w:bookmarkEnd w:id="52"/>
      <w:bookmarkEnd w:id="53"/>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B02215">
      <w:pPr>
        <w:pStyle w:val="Heading2"/>
      </w:pPr>
      <w:bookmarkStart w:id="54" w:name="_Toc20142269"/>
      <w:bookmarkStart w:id="55" w:name="_Toc34217213"/>
      <w:bookmarkStart w:id="56" w:name="_Toc34217365"/>
      <w:bookmarkStart w:id="57" w:name="_Toc39051728"/>
      <w:bookmarkStart w:id="58" w:name="_Toc43210300"/>
      <w:bookmarkStart w:id="59" w:name="_Toc49853205"/>
      <w:bookmarkStart w:id="60" w:name="_Toc56529994"/>
      <w:bookmarkStart w:id="61" w:name="_Toc74990176"/>
      <w:r w:rsidRPr="00630AB6">
        <w:t>3.2</w:t>
      </w:r>
      <w:r w:rsidRPr="00630AB6">
        <w:tab/>
        <w:t>Abbreviations</w:t>
      </w:r>
      <w:bookmarkEnd w:id="54"/>
      <w:bookmarkEnd w:id="55"/>
      <w:bookmarkEnd w:id="56"/>
      <w:bookmarkEnd w:id="57"/>
      <w:bookmarkEnd w:id="58"/>
      <w:bookmarkEnd w:id="59"/>
      <w:bookmarkEnd w:id="60"/>
      <w:bookmarkEnd w:id="61"/>
    </w:p>
    <w:p w14:paraId="1365D3B7"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4477DFE8" w14:textId="77777777" w:rsidR="00B02215" w:rsidRPr="00630AB6" w:rsidRDefault="00B02215" w:rsidP="00B02215">
      <w:pPr>
        <w:pStyle w:val="Heading1"/>
      </w:pPr>
      <w:bookmarkStart w:id="62" w:name="_Toc20142270"/>
      <w:bookmarkStart w:id="63" w:name="_Toc34217214"/>
      <w:bookmarkStart w:id="64" w:name="_Toc34217366"/>
      <w:bookmarkStart w:id="65" w:name="_Toc39051729"/>
      <w:bookmarkStart w:id="66" w:name="_Toc43210301"/>
      <w:bookmarkStart w:id="67" w:name="_Toc49853206"/>
      <w:bookmarkStart w:id="68" w:name="_Toc56529995"/>
      <w:bookmarkStart w:id="69" w:name="_Toc74990177"/>
      <w:r w:rsidRPr="00630AB6">
        <w:t>4</w:t>
      </w:r>
      <w:r w:rsidRPr="00630AB6">
        <w:tab/>
        <w:t>Overview</w:t>
      </w:r>
      <w:bookmarkEnd w:id="62"/>
      <w:bookmarkEnd w:id="63"/>
      <w:bookmarkEnd w:id="64"/>
      <w:bookmarkEnd w:id="65"/>
      <w:bookmarkEnd w:id="66"/>
      <w:bookmarkEnd w:id="67"/>
      <w:bookmarkEnd w:id="68"/>
      <w:bookmarkEnd w:id="69"/>
    </w:p>
    <w:p w14:paraId="45D5AB9C" w14:textId="77777777" w:rsidR="00B02215" w:rsidRPr="00630AB6" w:rsidRDefault="00B02215" w:rsidP="00B02215">
      <w:pPr>
        <w:pStyle w:val="Heading2"/>
      </w:pPr>
      <w:bookmarkStart w:id="70" w:name="_Toc20142271"/>
      <w:bookmarkStart w:id="71" w:name="_Toc34217215"/>
      <w:bookmarkStart w:id="72" w:name="_Toc34217367"/>
      <w:bookmarkStart w:id="73" w:name="_Toc39051730"/>
      <w:bookmarkStart w:id="74" w:name="_Toc43210302"/>
      <w:bookmarkStart w:id="75" w:name="_Toc49853207"/>
      <w:bookmarkStart w:id="76" w:name="_Toc56529996"/>
      <w:bookmarkStart w:id="77" w:name="_Toc74990178"/>
      <w:r w:rsidRPr="00630AB6">
        <w:t>4.1</w:t>
      </w:r>
      <w:r w:rsidRPr="00630AB6">
        <w:tab/>
        <w:t>Introduction</w:t>
      </w:r>
      <w:bookmarkEnd w:id="70"/>
      <w:bookmarkEnd w:id="71"/>
      <w:bookmarkEnd w:id="72"/>
      <w:bookmarkEnd w:id="73"/>
      <w:bookmarkEnd w:id="74"/>
      <w:bookmarkEnd w:id="75"/>
      <w:bookmarkEnd w:id="76"/>
      <w:bookmarkEnd w:id="77"/>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7" type="#_x0000_t75" style="width:4in;height:128.9pt" o:ole="">
            <v:imagedata r:id="rId12" o:title=""/>
          </v:shape>
          <o:OLEObject Type="Embed" ProgID="Visio.Drawing.15" ShapeID="_x0000_i1027" DrawAspect="Content" ObjectID="_1685603004" r:id="rId13"/>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B02215">
      <w:pPr>
        <w:pStyle w:val="Heading1"/>
      </w:pPr>
      <w:bookmarkStart w:id="78" w:name="_Toc20142272"/>
      <w:bookmarkStart w:id="79" w:name="_Toc34217216"/>
      <w:bookmarkStart w:id="80" w:name="_Toc34217368"/>
      <w:bookmarkStart w:id="81" w:name="_Toc39051731"/>
      <w:bookmarkStart w:id="82" w:name="_Toc43210303"/>
      <w:bookmarkStart w:id="83" w:name="_Toc49853208"/>
      <w:bookmarkStart w:id="84" w:name="_Toc56529997"/>
      <w:bookmarkStart w:id="85" w:name="_Toc74990179"/>
      <w:r w:rsidRPr="00630AB6">
        <w:lastRenderedPageBreak/>
        <w:t>5</w:t>
      </w:r>
      <w:r w:rsidRPr="00630AB6">
        <w:tab/>
        <w:t>Services offered by the NSSF</w:t>
      </w:r>
      <w:bookmarkEnd w:id="78"/>
      <w:bookmarkEnd w:id="79"/>
      <w:bookmarkEnd w:id="80"/>
      <w:bookmarkEnd w:id="81"/>
      <w:bookmarkEnd w:id="82"/>
      <w:bookmarkEnd w:id="83"/>
      <w:bookmarkEnd w:id="84"/>
      <w:bookmarkEnd w:id="85"/>
    </w:p>
    <w:p w14:paraId="52B2839E" w14:textId="77777777" w:rsidR="00B02215" w:rsidRPr="00630AB6" w:rsidRDefault="00B02215" w:rsidP="00B02215">
      <w:pPr>
        <w:pStyle w:val="Heading2"/>
      </w:pPr>
      <w:bookmarkStart w:id="86" w:name="_Toc20142273"/>
      <w:bookmarkStart w:id="87" w:name="_Toc34217217"/>
      <w:bookmarkStart w:id="88" w:name="_Toc34217369"/>
      <w:bookmarkStart w:id="89" w:name="_Toc39051732"/>
      <w:bookmarkStart w:id="90" w:name="_Toc43210304"/>
      <w:bookmarkStart w:id="91" w:name="_Toc49853209"/>
      <w:bookmarkStart w:id="92" w:name="_Toc56529998"/>
      <w:bookmarkStart w:id="93" w:name="_Toc74990180"/>
      <w:r w:rsidRPr="00630AB6">
        <w:t>5.1</w:t>
      </w:r>
      <w:r w:rsidRPr="00630AB6">
        <w:tab/>
        <w:t>Introduction</w:t>
      </w:r>
      <w:bookmarkEnd w:id="86"/>
      <w:bookmarkEnd w:id="87"/>
      <w:bookmarkEnd w:id="88"/>
      <w:bookmarkEnd w:id="89"/>
      <w:bookmarkEnd w:id="90"/>
      <w:bookmarkEnd w:id="91"/>
      <w:bookmarkEnd w:id="92"/>
      <w:bookmarkEnd w:id="93"/>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3A815DE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E30083" w:rsidRDefault="00B02215" w:rsidP="002A65CD">
            <w:pPr>
              <w:pStyle w:val="TAC"/>
              <w:rPr>
                <w:lang w:eastAsia="zh-CN"/>
              </w:rPr>
            </w:pPr>
            <w:r w:rsidRPr="00E30083">
              <w:rPr>
                <w:lang w:eastAsia="zh-CN"/>
              </w:rPr>
              <w:t>AMF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B02215">
      <w:pPr>
        <w:pStyle w:val="Heading2"/>
      </w:pPr>
      <w:bookmarkStart w:id="94" w:name="_Toc20142274"/>
      <w:bookmarkStart w:id="95" w:name="_Toc34217218"/>
      <w:bookmarkStart w:id="96" w:name="_Toc34217370"/>
      <w:bookmarkStart w:id="97" w:name="_Toc39051733"/>
      <w:bookmarkStart w:id="98" w:name="_Toc43210305"/>
      <w:bookmarkStart w:id="99" w:name="_Toc49853210"/>
      <w:bookmarkStart w:id="100" w:name="_Toc56529999"/>
      <w:bookmarkStart w:id="101" w:name="_Toc74990181"/>
      <w:r w:rsidRPr="00630AB6">
        <w:t>5.2</w:t>
      </w:r>
      <w:r w:rsidRPr="00630AB6">
        <w:tab/>
        <w:t>Nnssf_NSSelection Service</w:t>
      </w:r>
      <w:bookmarkEnd w:id="94"/>
      <w:bookmarkEnd w:id="95"/>
      <w:bookmarkEnd w:id="96"/>
      <w:bookmarkEnd w:id="97"/>
      <w:bookmarkEnd w:id="98"/>
      <w:bookmarkEnd w:id="99"/>
      <w:bookmarkEnd w:id="100"/>
      <w:bookmarkEnd w:id="101"/>
    </w:p>
    <w:p w14:paraId="5747A016" w14:textId="77777777" w:rsidR="00B02215" w:rsidRPr="00630AB6" w:rsidRDefault="00B02215" w:rsidP="00B02215">
      <w:pPr>
        <w:pStyle w:val="Heading3"/>
      </w:pPr>
      <w:bookmarkStart w:id="102" w:name="_Toc20142275"/>
      <w:bookmarkStart w:id="103" w:name="_Toc34217219"/>
      <w:bookmarkStart w:id="104" w:name="_Toc34217371"/>
      <w:bookmarkStart w:id="105" w:name="_Toc39051734"/>
      <w:bookmarkStart w:id="106" w:name="_Toc43210306"/>
      <w:bookmarkStart w:id="107" w:name="_Toc49853211"/>
      <w:bookmarkStart w:id="108" w:name="_Toc56530000"/>
      <w:bookmarkStart w:id="109" w:name="_Toc74990182"/>
      <w:r w:rsidRPr="00630AB6">
        <w:t>5.2.1</w:t>
      </w:r>
      <w:r w:rsidRPr="00630AB6">
        <w:tab/>
        <w:t>Service Description</w:t>
      </w:r>
      <w:bookmarkEnd w:id="102"/>
      <w:bookmarkEnd w:id="103"/>
      <w:bookmarkEnd w:id="104"/>
      <w:bookmarkEnd w:id="105"/>
      <w:bookmarkEnd w:id="106"/>
      <w:bookmarkEnd w:id="107"/>
      <w:bookmarkEnd w:id="108"/>
      <w:bookmarkEnd w:id="109"/>
    </w:p>
    <w:p w14:paraId="71D5538A" w14:textId="77777777"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B02215">
      <w:pPr>
        <w:pStyle w:val="Heading3"/>
      </w:pPr>
      <w:bookmarkStart w:id="110" w:name="_Toc20142276"/>
      <w:bookmarkStart w:id="111" w:name="_Toc34217220"/>
      <w:bookmarkStart w:id="112" w:name="_Toc34217372"/>
      <w:bookmarkStart w:id="113" w:name="_Toc39051735"/>
      <w:bookmarkStart w:id="114" w:name="_Toc43210307"/>
      <w:bookmarkStart w:id="115" w:name="_Toc49853212"/>
      <w:bookmarkStart w:id="116" w:name="_Toc56530001"/>
      <w:bookmarkStart w:id="117" w:name="_Toc74990183"/>
      <w:r w:rsidRPr="00630AB6">
        <w:t>5.2.2</w:t>
      </w:r>
      <w:r w:rsidRPr="00630AB6">
        <w:tab/>
        <w:t>Service Operations</w:t>
      </w:r>
      <w:bookmarkEnd w:id="110"/>
      <w:bookmarkEnd w:id="111"/>
      <w:bookmarkEnd w:id="112"/>
      <w:bookmarkEnd w:id="113"/>
      <w:bookmarkEnd w:id="114"/>
      <w:bookmarkEnd w:id="115"/>
      <w:bookmarkEnd w:id="116"/>
      <w:bookmarkEnd w:id="117"/>
    </w:p>
    <w:p w14:paraId="4217542E" w14:textId="77777777" w:rsidR="00B02215" w:rsidRPr="00630AB6" w:rsidRDefault="00B02215" w:rsidP="00B02215">
      <w:pPr>
        <w:pStyle w:val="Heading4"/>
      </w:pPr>
      <w:bookmarkStart w:id="118" w:name="_Toc20142277"/>
      <w:bookmarkStart w:id="119" w:name="_Toc34217221"/>
      <w:bookmarkStart w:id="120" w:name="_Toc34217373"/>
      <w:bookmarkStart w:id="121" w:name="_Toc39051736"/>
      <w:bookmarkStart w:id="122" w:name="_Toc43210308"/>
      <w:bookmarkStart w:id="123" w:name="_Toc49853213"/>
      <w:bookmarkStart w:id="124" w:name="_Toc56530002"/>
      <w:bookmarkStart w:id="125" w:name="_Toc74990184"/>
      <w:r w:rsidRPr="00630AB6">
        <w:t>5.2.2.1</w:t>
      </w:r>
      <w:r w:rsidRPr="00630AB6">
        <w:tab/>
        <w:t>Introduction</w:t>
      </w:r>
      <w:bookmarkEnd w:id="118"/>
      <w:bookmarkEnd w:id="119"/>
      <w:bookmarkEnd w:id="120"/>
      <w:bookmarkEnd w:id="121"/>
      <w:bookmarkEnd w:id="122"/>
      <w:bookmarkEnd w:id="123"/>
      <w:bookmarkEnd w:id="124"/>
      <w:bookmarkEnd w:id="125"/>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0"/>
        <w:rPr>
          <w:lang w:eastAsia="zh-CN"/>
        </w:rPr>
      </w:pPr>
      <w:r w:rsidRPr="00630AB6">
        <w:rPr>
          <w:lang w:eastAsia="zh-CN"/>
        </w:rPr>
        <w:t>-</w:t>
      </w:r>
      <w:r w:rsidRPr="00630AB6">
        <w:rPr>
          <w:lang w:eastAsia="zh-CN"/>
        </w:rPr>
        <w:tab/>
        <w:t>Get.</w:t>
      </w:r>
    </w:p>
    <w:p w14:paraId="2F422B47" w14:textId="77777777" w:rsidR="00B02215" w:rsidRPr="00630AB6" w:rsidRDefault="00B02215" w:rsidP="00B02215">
      <w:pPr>
        <w:pStyle w:val="Heading4"/>
      </w:pPr>
      <w:bookmarkStart w:id="126" w:name="_Toc20142278"/>
      <w:bookmarkStart w:id="127" w:name="_Toc34217222"/>
      <w:bookmarkStart w:id="128" w:name="_Toc34217374"/>
      <w:bookmarkStart w:id="129" w:name="_Toc39051737"/>
      <w:bookmarkStart w:id="130" w:name="_Toc43210309"/>
      <w:bookmarkStart w:id="131" w:name="_Toc49853214"/>
      <w:bookmarkStart w:id="132" w:name="_Toc56530003"/>
      <w:bookmarkStart w:id="133" w:name="_Toc74990185"/>
      <w:r w:rsidRPr="00630AB6">
        <w:t>5.2.2.2</w:t>
      </w:r>
      <w:r w:rsidRPr="00630AB6">
        <w:tab/>
      </w:r>
      <w:r w:rsidRPr="00630AB6">
        <w:rPr>
          <w:rFonts w:hint="eastAsia"/>
          <w:lang w:eastAsia="zh-CN"/>
        </w:rPr>
        <w:t>GET</w:t>
      </w:r>
      <w:bookmarkEnd w:id="126"/>
      <w:bookmarkEnd w:id="127"/>
      <w:bookmarkEnd w:id="128"/>
      <w:bookmarkEnd w:id="129"/>
      <w:bookmarkEnd w:id="130"/>
      <w:bookmarkEnd w:id="131"/>
      <w:bookmarkEnd w:id="132"/>
      <w:bookmarkEnd w:id="133"/>
    </w:p>
    <w:p w14:paraId="18831DAF" w14:textId="77777777" w:rsidR="00B02215" w:rsidRPr="00630AB6" w:rsidRDefault="00B02215" w:rsidP="00B02215">
      <w:pPr>
        <w:pStyle w:val="Heading5"/>
      </w:pPr>
      <w:bookmarkStart w:id="134" w:name="_Toc20142279"/>
      <w:bookmarkStart w:id="135" w:name="_Toc34217223"/>
      <w:bookmarkStart w:id="136" w:name="_Toc34217375"/>
      <w:bookmarkStart w:id="137" w:name="_Toc39051738"/>
      <w:bookmarkStart w:id="138" w:name="_Toc43210310"/>
      <w:bookmarkStart w:id="139" w:name="_Toc49853215"/>
      <w:bookmarkStart w:id="140" w:name="_Toc56530004"/>
      <w:bookmarkStart w:id="141" w:name="_Toc74990186"/>
      <w:r w:rsidRPr="00630AB6">
        <w:t>5.2.2.2.1</w:t>
      </w:r>
      <w:r w:rsidRPr="00630AB6">
        <w:tab/>
        <w:t>General</w:t>
      </w:r>
      <w:bookmarkEnd w:id="134"/>
      <w:bookmarkEnd w:id="135"/>
      <w:bookmarkEnd w:id="136"/>
      <w:bookmarkEnd w:id="137"/>
      <w:bookmarkEnd w:id="138"/>
      <w:bookmarkEnd w:id="139"/>
      <w:bookmarkEnd w:id="140"/>
      <w:bookmarkEnd w:id="141"/>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77777777" w:rsidR="00B02215" w:rsidRPr="00630AB6" w:rsidRDefault="00B02215" w:rsidP="00B02215">
      <w:pPr>
        <w:pStyle w:val="B10"/>
      </w:pPr>
      <w:r w:rsidRPr="00630AB6">
        <w:rPr>
          <w:lang w:eastAsia="zh-CN"/>
        </w:rPr>
        <w:lastRenderedPageBreak/>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3A502131" w14:textId="77777777"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2F1621C1" w14:textId="77777777"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0"/>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0"/>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Pr="00630AB6" w:rsidRDefault="00B02215" w:rsidP="00B02215">
      <w:r w:rsidRPr="00630AB6">
        <w:t>It is used in the following procedures:</w:t>
      </w:r>
    </w:p>
    <w:p w14:paraId="602F08D0" w14:textId="77777777"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0"/>
      </w:pPr>
      <w:r>
        <w:t>-</w:t>
      </w:r>
      <w:r>
        <w:tab/>
        <w:t>EPS to 5GS handover using N26 interface (see clause</w:t>
      </w:r>
      <w:r w:rsidRPr="00630AB6">
        <w:t> </w:t>
      </w:r>
      <w:r>
        <w:t>4.11.1.2.2 of 3GPP TS 23.502 [3]);</w:t>
      </w:r>
    </w:p>
    <w:p w14:paraId="3D3F4574" w14:textId="77777777" w:rsidR="00EA7D87" w:rsidRDefault="00EA7D87" w:rsidP="00EA7D87">
      <w:pPr>
        <w:pStyle w:val="B10"/>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0"/>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0"/>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B02215">
      <w:pPr>
        <w:pStyle w:val="Heading5"/>
        <w:rPr>
          <w:lang w:eastAsia="zh-CN"/>
        </w:rPr>
      </w:pPr>
      <w:bookmarkStart w:id="142" w:name="_Toc20142280"/>
      <w:bookmarkStart w:id="143" w:name="_Toc34217224"/>
      <w:bookmarkStart w:id="144" w:name="_Toc34217376"/>
      <w:bookmarkStart w:id="145" w:name="_Toc39051739"/>
      <w:bookmarkStart w:id="146" w:name="_Toc43210311"/>
      <w:bookmarkStart w:id="147" w:name="_Toc49853216"/>
      <w:bookmarkStart w:id="148" w:name="_Toc56530005"/>
      <w:bookmarkStart w:id="149" w:name="_Toc74990187"/>
      <w:r w:rsidRPr="00630AB6">
        <w:t>5.2.2.2.2</w:t>
      </w:r>
      <w:r w:rsidRPr="00630AB6">
        <w:tab/>
      </w:r>
      <w:r w:rsidRPr="00630AB6">
        <w:rPr>
          <w:rFonts w:hint="eastAsia"/>
          <w:lang w:eastAsia="zh-CN"/>
        </w:rPr>
        <w:t xml:space="preserve">Get </w:t>
      </w:r>
      <w:r w:rsidRPr="00630AB6">
        <w:t>service operation of Nnssf_NSSelection service</w:t>
      </w:r>
      <w:bookmarkEnd w:id="142"/>
      <w:bookmarkEnd w:id="143"/>
      <w:bookmarkEnd w:id="144"/>
      <w:bookmarkEnd w:id="145"/>
      <w:bookmarkEnd w:id="146"/>
      <w:bookmarkEnd w:id="147"/>
      <w:bookmarkEnd w:id="148"/>
      <w:bookmarkEnd w:id="149"/>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77777777"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8" type="#_x0000_t75" style="width:481.85pt;height:110.75pt" o:ole="">
            <v:imagedata r:id="rId14" o:title=""/>
          </v:shape>
          <o:OLEObject Type="Embed" ProgID="Visio.Drawing.11" ShapeID="_x0000_i1028" DrawAspect="Content" ObjectID="_1685603005" r:id="rId15"/>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0"/>
      </w:pPr>
      <w:r w:rsidRPr="00630AB6">
        <w:t>1</w:t>
      </w:r>
      <w:r w:rsidRPr="00630AB6">
        <w:tab/>
        <w:t>The AMF shall send a GET request to the NSSF.</w:t>
      </w:r>
    </w:p>
    <w:p w14:paraId="6E89F94B" w14:textId="77777777"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3E2DAF4D" w14:textId="77777777"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79AAFCF4"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EA7D87" w:rsidRPr="00D473D7">
        <w:t xml:space="preserve">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r w:rsidR="00EA7D87" w:rsidRPr="00E30083">
        <w:rPr>
          <w:lang w:eastAsia="zh-CN"/>
        </w:rPr>
        <w:t>a</w:t>
      </w:r>
      <w:r w:rsidR="00EA7D87" w:rsidRPr="00E30083">
        <w:rPr>
          <w:rFonts w:hint="eastAsia"/>
          <w:lang w:eastAsia="zh-CN"/>
        </w:rPr>
        <w:t>llowedN</w:t>
      </w:r>
      <w:r w:rsidR="00EA7D87" w:rsidRPr="00E30083">
        <w:rPr>
          <w:lang w:eastAsia="zh-CN"/>
        </w:rPr>
        <w:t>ssaiList</w:t>
      </w:r>
      <w:r w:rsidR="00EA7D87">
        <w:rPr>
          <w:lang w:eastAsia="zh-CN"/>
        </w:rPr>
        <w:t xml:space="preserve"> IE.</w:t>
      </w:r>
    </w:p>
    <w:p w14:paraId="2FB710A2" w14:textId="77777777"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6.2.7.3-1)</w:t>
      </w:r>
      <w:r w:rsidRPr="00630AB6">
        <w:t>.</w:t>
      </w:r>
    </w:p>
    <w:p w14:paraId="1D05D139" w14:textId="77777777"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B02215">
      <w:pPr>
        <w:pStyle w:val="Heading5"/>
      </w:pPr>
      <w:bookmarkStart w:id="150" w:name="_Toc20142281"/>
      <w:bookmarkStart w:id="151" w:name="_Toc34217225"/>
      <w:bookmarkStart w:id="152" w:name="_Toc34217377"/>
      <w:bookmarkStart w:id="153" w:name="_Toc39051740"/>
      <w:bookmarkStart w:id="154" w:name="_Toc43210312"/>
      <w:bookmarkStart w:id="155" w:name="_Toc49853217"/>
      <w:bookmarkStart w:id="156" w:name="_Toc56530006"/>
      <w:bookmarkStart w:id="157" w:name="_Toc74990188"/>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0"/>
      <w:bookmarkEnd w:id="151"/>
      <w:bookmarkEnd w:id="152"/>
      <w:bookmarkEnd w:id="153"/>
      <w:bookmarkEnd w:id="154"/>
      <w:bookmarkEnd w:id="155"/>
      <w:bookmarkEnd w:id="156"/>
      <w:bookmarkEnd w:id="157"/>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9" type="#_x0000_t75" style="width:481.85pt;height:110.75pt" o:ole="">
            <v:imagedata r:id="rId16" o:title=""/>
          </v:shape>
          <o:OLEObject Type="Embed" ProgID="Visio.Drawing.11" ShapeID="_x0000_i1029" DrawAspect="Content" ObjectID="_1685603006" r:id="rId17"/>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3D521518" w14:textId="77777777" w:rsidR="00B02215" w:rsidRPr="00630AB6" w:rsidRDefault="00B02215" w:rsidP="00B02215">
      <w:pPr>
        <w:pStyle w:val="B10"/>
        <w:rPr>
          <w:lang w:eastAsia="zh-CN"/>
        </w:rPr>
      </w:pPr>
      <w:r w:rsidRPr="00630AB6">
        <w:lastRenderedPageBreak/>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NF type of the NF service consumer</w:t>
      </w:r>
      <w:r w:rsidR="00B45D58">
        <w:rPr>
          <w:lang w:eastAsia="zh-CN"/>
        </w:rPr>
        <w:t>,</w:t>
      </w:r>
      <w:r w:rsidRPr="00630AB6">
        <w:rPr>
          <w:lang w:eastAsia="zh-CN"/>
        </w:rPr>
        <w:t xml:space="preserve"> </w:t>
      </w:r>
      <w:r w:rsidRPr="00630AB6">
        <w:rPr>
          <w:rFonts w:hint="eastAsia"/>
          <w:lang w:eastAsia="zh-CN"/>
        </w:rPr>
        <w:t>Requester ID</w:t>
      </w:r>
      <w:r w:rsidR="00B45D58">
        <w:t xml:space="preserve"> and</w:t>
      </w:r>
      <w:r w:rsidRPr="00630AB6">
        <w:t xml:space="preserve"> non-roaming/LBO roaming/HR roaming indication</w:t>
      </w:r>
      <w:r w:rsidR="00B45D58">
        <w:t>.</w:t>
      </w:r>
      <w:r w:rsidRPr="00630AB6">
        <w:t xml:space="preserve"> </w:t>
      </w:r>
      <w:r w:rsidR="00B45D58" w:rsidRPr="00630AB6">
        <w:t xml:space="preserve">For the </w:t>
      </w:r>
      <w:r w:rsidR="00B45D58">
        <w:t>request towards an NSSF</w:t>
      </w:r>
      <w:r w:rsidR="00B45D58" w:rsidRPr="00630AB6">
        <w:t xml:space="preserve"> in the Serving PLMN, the query parameters shall also contain </w:t>
      </w:r>
      <w:r w:rsidR="00B45D58">
        <w:t xml:space="preserve">the </w:t>
      </w:r>
      <w:r w:rsidRPr="00630AB6">
        <w:t>PLMN ID of the SUPI and TAI.</w:t>
      </w:r>
    </w:p>
    <w:p w14:paraId="11000579"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8DEBEEF" w14:textId="77777777" w:rsidR="00B02215" w:rsidRPr="00630AB6" w:rsidRDefault="00B02215" w:rsidP="00B02215">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244FB7B5"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B02215">
      <w:pPr>
        <w:pStyle w:val="Heading5"/>
      </w:pPr>
      <w:bookmarkStart w:id="158" w:name="_Toc20142282"/>
      <w:bookmarkStart w:id="159" w:name="_Toc34217226"/>
      <w:bookmarkStart w:id="160" w:name="_Toc34217378"/>
      <w:bookmarkStart w:id="161" w:name="_Toc39051741"/>
      <w:bookmarkStart w:id="162" w:name="_Toc43210313"/>
      <w:bookmarkStart w:id="163" w:name="_Toc49853218"/>
      <w:bookmarkStart w:id="164" w:name="_Toc56530007"/>
      <w:bookmarkStart w:id="165" w:name="_Toc74990189"/>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8"/>
      <w:bookmarkEnd w:id="159"/>
      <w:bookmarkEnd w:id="160"/>
      <w:bookmarkEnd w:id="161"/>
      <w:bookmarkEnd w:id="162"/>
      <w:bookmarkEnd w:id="163"/>
      <w:bookmarkEnd w:id="164"/>
      <w:bookmarkEnd w:id="165"/>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30" type="#_x0000_t75" style="width:481.85pt;height:110.75pt" o:ole="">
            <v:imagedata r:id="rId18" o:title=""/>
          </v:shape>
          <o:OLEObject Type="Embed" ProgID="Visio.Drawing.11" ShapeID="_x0000_i1030" DrawAspect="Content" ObjectID="_1685603007" r:id="rId19"/>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915F75D" w14:textId="77777777" w:rsidR="00B02215" w:rsidRPr="00630AB6" w:rsidRDefault="00B02215" w:rsidP="00B02215">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0ABFA020"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746EB055" w14:textId="77777777"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556F9C5F"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14:paraId="35CECD24" w14:textId="77777777" w:rsidR="00B02215" w:rsidRPr="001271D9" w:rsidRDefault="00B02215" w:rsidP="00B02215">
      <w:pPr>
        <w:pStyle w:val="B10"/>
        <w:ind w:left="0" w:firstLine="0"/>
      </w:pPr>
    </w:p>
    <w:p w14:paraId="59A0B5BE" w14:textId="77777777" w:rsidR="00B02215" w:rsidRPr="00630AB6" w:rsidRDefault="00B02215" w:rsidP="00B02215">
      <w:pPr>
        <w:pStyle w:val="Heading2"/>
      </w:pPr>
      <w:bookmarkStart w:id="166" w:name="_Toc20142283"/>
      <w:bookmarkStart w:id="167" w:name="_Toc34217227"/>
      <w:bookmarkStart w:id="168" w:name="_Toc34217379"/>
      <w:bookmarkStart w:id="169" w:name="_Toc39051742"/>
      <w:bookmarkStart w:id="170" w:name="_Toc43210314"/>
      <w:bookmarkStart w:id="171" w:name="_Toc49853219"/>
      <w:bookmarkStart w:id="172" w:name="_Toc56530008"/>
      <w:bookmarkStart w:id="173" w:name="_Toc74990190"/>
      <w:r w:rsidRPr="00630AB6">
        <w:t>5.3</w:t>
      </w:r>
      <w:r w:rsidRPr="00630AB6">
        <w:tab/>
        <w:t>Nnssf_NSSAIAvailability Service</w:t>
      </w:r>
      <w:bookmarkEnd w:id="166"/>
      <w:bookmarkEnd w:id="167"/>
      <w:bookmarkEnd w:id="168"/>
      <w:bookmarkEnd w:id="169"/>
      <w:bookmarkEnd w:id="170"/>
      <w:bookmarkEnd w:id="171"/>
      <w:bookmarkEnd w:id="172"/>
      <w:bookmarkEnd w:id="173"/>
    </w:p>
    <w:p w14:paraId="056927CC" w14:textId="77777777" w:rsidR="00B02215" w:rsidRPr="00630AB6" w:rsidRDefault="00B02215" w:rsidP="00B02215">
      <w:pPr>
        <w:pStyle w:val="Heading3"/>
      </w:pPr>
      <w:bookmarkStart w:id="174" w:name="_Toc20142284"/>
      <w:bookmarkStart w:id="175" w:name="_Toc34217228"/>
      <w:bookmarkStart w:id="176" w:name="_Toc34217380"/>
      <w:bookmarkStart w:id="177" w:name="_Toc39051743"/>
      <w:bookmarkStart w:id="178" w:name="_Toc43210315"/>
      <w:bookmarkStart w:id="179" w:name="_Toc49853220"/>
      <w:bookmarkStart w:id="180" w:name="_Toc56530009"/>
      <w:bookmarkStart w:id="181" w:name="_Toc74990191"/>
      <w:r w:rsidRPr="00630AB6">
        <w:t>5.3.1</w:t>
      </w:r>
      <w:r w:rsidRPr="00630AB6">
        <w:tab/>
        <w:t>Service Description</w:t>
      </w:r>
      <w:bookmarkEnd w:id="174"/>
      <w:bookmarkEnd w:id="175"/>
      <w:bookmarkEnd w:id="176"/>
      <w:bookmarkEnd w:id="177"/>
      <w:bookmarkEnd w:id="178"/>
      <w:bookmarkEnd w:id="179"/>
      <w:bookmarkEnd w:id="180"/>
      <w:bookmarkEnd w:id="181"/>
    </w:p>
    <w:p w14:paraId="2E28748F" w14:textId="77777777"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 xml:space="preserve">the S-NSSAI(s) the AMF supports on a per TA basis on the NSSF, subscribe and unsubscribe the notification of any changes to the NSSAI </w:t>
      </w:r>
      <w:r w:rsidRPr="00630AB6">
        <w:lastRenderedPageBreak/>
        <w:t>availability information on a per TA basis, of the S-NSSAIs available per TA (unrestricted) and the restricted S-NSSAI(s) per PLMN in that TA in the serving PLMN of of the UE.</w:t>
      </w:r>
    </w:p>
    <w:p w14:paraId="610C554F" w14:textId="77777777" w:rsidR="00B02215" w:rsidRPr="00630AB6" w:rsidRDefault="00B02215" w:rsidP="00B02215">
      <w:pPr>
        <w:pStyle w:val="Heading3"/>
      </w:pPr>
      <w:bookmarkStart w:id="182" w:name="_Toc20142285"/>
      <w:bookmarkStart w:id="183" w:name="_Toc34217229"/>
      <w:bookmarkStart w:id="184" w:name="_Toc34217381"/>
      <w:bookmarkStart w:id="185" w:name="_Toc39051744"/>
      <w:bookmarkStart w:id="186" w:name="_Toc43210316"/>
      <w:bookmarkStart w:id="187" w:name="_Toc49853221"/>
      <w:bookmarkStart w:id="188" w:name="_Toc56530010"/>
      <w:bookmarkStart w:id="189" w:name="_Toc74990192"/>
      <w:r w:rsidRPr="00630AB6">
        <w:t>5.3.2</w:t>
      </w:r>
      <w:r w:rsidRPr="00630AB6">
        <w:tab/>
        <w:t>Service Operations</w:t>
      </w:r>
      <w:bookmarkEnd w:id="182"/>
      <w:bookmarkEnd w:id="183"/>
      <w:bookmarkEnd w:id="184"/>
      <w:bookmarkEnd w:id="185"/>
      <w:bookmarkEnd w:id="186"/>
      <w:bookmarkEnd w:id="187"/>
      <w:bookmarkEnd w:id="188"/>
      <w:bookmarkEnd w:id="189"/>
    </w:p>
    <w:p w14:paraId="31319CDB" w14:textId="77777777" w:rsidR="00B02215" w:rsidRPr="00630AB6" w:rsidRDefault="00B02215" w:rsidP="00B02215">
      <w:pPr>
        <w:pStyle w:val="Heading4"/>
      </w:pPr>
      <w:bookmarkStart w:id="190" w:name="_Toc20142286"/>
      <w:bookmarkStart w:id="191" w:name="_Toc34217230"/>
      <w:bookmarkStart w:id="192" w:name="_Toc34217382"/>
      <w:bookmarkStart w:id="193" w:name="_Toc39051745"/>
      <w:bookmarkStart w:id="194" w:name="_Toc43210317"/>
      <w:bookmarkStart w:id="195" w:name="_Toc49853222"/>
      <w:bookmarkStart w:id="196" w:name="_Toc56530011"/>
      <w:bookmarkStart w:id="197" w:name="_Toc74990193"/>
      <w:r w:rsidRPr="00630AB6">
        <w:t>5.3.2.1</w:t>
      </w:r>
      <w:r w:rsidRPr="00630AB6">
        <w:tab/>
        <w:t>Introduction</w:t>
      </w:r>
      <w:bookmarkEnd w:id="190"/>
      <w:bookmarkEnd w:id="191"/>
      <w:bookmarkEnd w:id="192"/>
      <w:bookmarkEnd w:id="193"/>
      <w:bookmarkEnd w:id="194"/>
      <w:bookmarkEnd w:id="195"/>
      <w:bookmarkEnd w:id="196"/>
      <w:bookmarkEnd w:id="197"/>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0"/>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0"/>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0"/>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0"/>
        <w:rPr>
          <w:lang w:eastAsia="zh-CN"/>
        </w:rPr>
      </w:pPr>
      <w:r>
        <w:rPr>
          <w:lang w:eastAsia="zh-CN"/>
        </w:rPr>
        <w:t>-</w:t>
      </w:r>
      <w:r>
        <w:rPr>
          <w:lang w:eastAsia="zh-CN"/>
        </w:rPr>
        <w:tab/>
        <w:t>Delete;</w:t>
      </w:r>
    </w:p>
    <w:p w14:paraId="5429B31D" w14:textId="77777777" w:rsidR="00B02215" w:rsidRPr="00630AB6" w:rsidRDefault="00B02215" w:rsidP="00B02215">
      <w:pPr>
        <w:pStyle w:val="B10"/>
        <w:rPr>
          <w:lang w:eastAsia="zh-CN"/>
        </w:rPr>
      </w:pPr>
      <w:r>
        <w:rPr>
          <w:lang w:eastAsia="zh-CN"/>
        </w:rPr>
        <w:t>-</w:t>
      </w:r>
      <w:r>
        <w:rPr>
          <w:lang w:eastAsia="zh-CN"/>
        </w:rPr>
        <w:tab/>
        <w:t>Options.</w:t>
      </w:r>
    </w:p>
    <w:p w14:paraId="5EC947C2" w14:textId="77777777" w:rsidR="00B02215" w:rsidRPr="00630AB6" w:rsidRDefault="00B02215" w:rsidP="00B02215">
      <w:pPr>
        <w:pStyle w:val="Heading4"/>
      </w:pPr>
      <w:bookmarkStart w:id="198" w:name="_Toc20142287"/>
      <w:bookmarkStart w:id="199" w:name="_Toc34217231"/>
      <w:bookmarkStart w:id="200" w:name="_Toc34217383"/>
      <w:bookmarkStart w:id="201" w:name="_Toc39051746"/>
      <w:bookmarkStart w:id="202" w:name="_Toc43210318"/>
      <w:bookmarkStart w:id="203" w:name="_Toc49853223"/>
      <w:bookmarkStart w:id="204" w:name="_Toc56530012"/>
      <w:bookmarkStart w:id="205" w:name="_Toc74990194"/>
      <w:r w:rsidRPr="00630AB6">
        <w:t>5.3.2.2</w:t>
      </w:r>
      <w:r w:rsidRPr="00630AB6">
        <w:tab/>
        <w:t>Update Service Operation</w:t>
      </w:r>
      <w:bookmarkEnd w:id="198"/>
      <w:bookmarkEnd w:id="199"/>
      <w:bookmarkEnd w:id="200"/>
      <w:bookmarkEnd w:id="201"/>
      <w:bookmarkEnd w:id="202"/>
      <w:bookmarkEnd w:id="203"/>
      <w:bookmarkEnd w:id="204"/>
      <w:bookmarkEnd w:id="205"/>
    </w:p>
    <w:p w14:paraId="6AD2D0B7" w14:textId="77777777" w:rsidR="00B02215" w:rsidRPr="00630AB6" w:rsidRDefault="00B02215" w:rsidP="00B02215">
      <w:pPr>
        <w:pStyle w:val="Heading5"/>
      </w:pPr>
      <w:bookmarkStart w:id="206" w:name="_Toc20142288"/>
      <w:bookmarkStart w:id="207" w:name="_Toc34217232"/>
      <w:bookmarkStart w:id="208" w:name="_Toc34217384"/>
      <w:bookmarkStart w:id="209" w:name="_Toc39051747"/>
      <w:bookmarkStart w:id="210" w:name="_Toc43210319"/>
      <w:bookmarkStart w:id="211" w:name="_Toc49853224"/>
      <w:bookmarkStart w:id="212" w:name="_Toc56530013"/>
      <w:bookmarkStart w:id="213" w:name="_Toc74990195"/>
      <w:r w:rsidRPr="00630AB6">
        <w:t>5.3.2.2.1</w:t>
      </w:r>
      <w:r w:rsidRPr="00630AB6">
        <w:tab/>
        <w:t>General</w:t>
      </w:r>
      <w:bookmarkEnd w:id="206"/>
      <w:bookmarkEnd w:id="207"/>
      <w:bookmarkEnd w:id="208"/>
      <w:bookmarkEnd w:id="209"/>
      <w:bookmarkEnd w:id="210"/>
      <w:bookmarkEnd w:id="211"/>
      <w:bookmarkEnd w:id="212"/>
      <w:bookmarkEnd w:id="213"/>
    </w:p>
    <w:p w14:paraId="349DE442"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47DED891" w14:textId="5CED8F65" w:rsidR="00E450D0" w:rsidRDefault="00E450D0" w:rsidP="005F216F">
      <w:pPr>
        <w:pStyle w:val="TH"/>
      </w:pPr>
      <w:r>
        <w:object w:dxaOrig="11385" w:dyaOrig="2610" w14:anchorId="4B26FE34">
          <v:shape id="_x0000_i1031" type="#_x0000_t75" style="width:481.35pt;height:110.25pt" o:ole="">
            <v:imagedata r:id="rId20" o:title=""/>
          </v:shape>
          <o:OLEObject Type="Embed" ProgID="Visio.Drawing.15" ShapeID="_x0000_i1031" DrawAspect="Content" ObjectID="_1685603008" r:id="rId21"/>
        </w:object>
      </w:r>
    </w:p>
    <w:p w14:paraId="4D562CCA" w14:textId="77777777" w:rsidR="00B02215" w:rsidRPr="00E652E2" w:rsidRDefault="00B02215" w:rsidP="00661EE6">
      <w:pPr>
        <w:pStyle w:val="TF"/>
      </w:pPr>
      <w:r w:rsidRPr="00E652E2">
        <w:t>Figure 5.3.2.2.1-1: Update the S-NSSAIs the AMF supports per TA</w:t>
      </w:r>
    </w:p>
    <w:p w14:paraId="7E012ACE"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DD4107C" w14:textId="77777777"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1B890B0A" w14:textId="77777777"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NssaiAvailabilityData 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14:paraId="737935A1"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B02215">
      <w:pPr>
        <w:pStyle w:val="Heading4"/>
      </w:pPr>
      <w:bookmarkStart w:id="214" w:name="_Toc20142289"/>
      <w:bookmarkStart w:id="215" w:name="_Toc34217233"/>
      <w:bookmarkStart w:id="216" w:name="_Toc34217385"/>
      <w:bookmarkStart w:id="217" w:name="_Toc39051748"/>
      <w:bookmarkStart w:id="218" w:name="_Toc43210320"/>
      <w:bookmarkStart w:id="219" w:name="_Toc49853225"/>
      <w:bookmarkStart w:id="220" w:name="_Toc56530014"/>
      <w:bookmarkStart w:id="221" w:name="_Toc74990196"/>
      <w:r w:rsidRPr="00630AB6">
        <w:lastRenderedPageBreak/>
        <w:t>5.3.2.3</w:t>
      </w:r>
      <w:r>
        <w:tab/>
      </w:r>
      <w:r w:rsidRPr="00630AB6">
        <w:t>Subscribe Service Operation</w:t>
      </w:r>
      <w:bookmarkEnd w:id="214"/>
      <w:bookmarkEnd w:id="215"/>
      <w:bookmarkEnd w:id="216"/>
      <w:bookmarkEnd w:id="217"/>
      <w:bookmarkEnd w:id="218"/>
      <w:bookmarkEnd w:id="219"/>
      <w:bookmarkEnd w:id="220"/>
      <w:bookmarkEnd w:id="221"/>
    </w:p>
    <w:p w14:paraId="27CD01CC" w14:textId="77777777" w:rsidR="00B02215" w:rsidRPr="00630AB6" w:rsidRDefault="00B02215" w:rsidP="00B02215">
      <w:pPr>
        <w:pStyle w:val="Heading5"/>
      </w:pPr>
      <w:bookmarkStart w:id="222" w:name="_Toc20142290"/>
      <w:bookmarkStart w:id="223" w:name="_Toc34217234"/>
      <w:bookmarkStart w:id="224" w:name="_Toc34217386"/>
      <w:bookmarkStart w:id="225" w:name="_Toc39051749"/>
      <w:bookmarkStart w:id="226" w:name="_Toc43210321"/>
      <w:bookmarkStart w:id="227" w:name="_Toc49853226"/>
      <w:bookmarkStart w:id="228" w:name="_Toc56530015"/>
      <w:bookmarkStart w:id="229" w:name="_Toc74990197"/>
      <w:r w:rsidRPr="00630AB6">
        <w:t>5.3.2.3.1</w:t>
      </w:r>
      <w:r w:rsidRPr="00630AB6">
        <w:tab/>
      </w:r>
      <w:r w:rsidR="00C1575C" w:rsidRPr="003B2883">
        <w:t>Creation of a subscription</w:t>
      </w:r>
      <w:bookmarkEnd w:id="222"/>
      <w:bookmarkEnd w:id="223"/>
      <w:bookmarkEnd w:id="224"/>
      <w:bookmarkEnd w:id="225"/>
      <w:bookmarkEnd w:id="226"/>
      <w:bookmarkEnd w:id="227"/>
      <w:bookmarkEnd w:id="228"/>
      <w:bookmarkEnd w:id="229"/>
    </w:p>
    <w:p w14:paraId="7ECAAF8B"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2" type="#_x0000_t75" style="width:482.35pt;height:110.75pt" o:ole="">
            <v:imagedata r:id="rId22" o:title=""/>
          </v:shape>
          <o:OLEObject Type="Embed" ProgID="Visio.Drawing.11" ShapeID="_x0000_i1032" DrawAspect="Content" ObjectID="_1685603009" r:id="rId23"/>
        </w:object>
      </w:r>
    </w:p>
    <w:p w14:paraId="3E7681CF" w14:textId="77777777" w:rsidR="00B02215" w:rsidRPr="00E652E2" w:rsidRDefault="00B02215" w:rsidP="00B02215">
      <w:pPr>
        <w:pStyle w:val="TF"/>
      </w:pPr>
      <w:r w:rsidRPr="00E652E2">
        <w:rPr>
          <w:lang w:eastAsia="ko-KR"/>
        </w:rPr>
        <w:t>Figure 5.3.2.3.1-1 Create a subscription</w:t>
      </w:r>
    </w:p>
    <w:p w14:paraId="635EAB7A" w14:textId="77777777"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41E559E3" w14:textId="77777777"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14:paraId="16B628E4" w14:textId="77777777"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C1575C">
      <w:pPr>
        <w:pStyle w:val="Heading5"/>
      </w:pPr>
      <w:bookmarkStart w:id="230" w:name="_Toc49853227"/>
      <w:bookmarkStart w:id="231" w:name="_Toc56530016"/>
      <w:bookmarkStart w:id="232" w:name="_Toc74990198"/>
      <w:r>
        <w:t>5.3.2.3.2</w:t>
      </w:r>
      <w:r w:rsidRPr="00630AB6">
        <w:tab/>
      </w:r>
      <w:r>
        <w:t>Modification</w:t>
      </w:r>
      <w:r w:rsidRPr="003B2883">
        <w:t xml:space="preserve"> of a subscription</w:t>
      </w:r>
      <w:bookmarkEnd w:id="230"/>
      <w:bookmarkEnd w:id="231"/>
      <w:bookmarkEnd w:id="232"/>
    </w:p>
    <w:p w14:paraId="46AB9FF0"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3" type="#_x0000_t75" style="width:480.85pt;height:110.25pt" o:ole="">
            <v:imagedata r:id="rId24" o:title=""/>
          </v:shape>
          <o:OLEObject Type="Embed" ProgID="Visio.Drawing.11" ShapeID="_x0000_i1033" DrawAspect="Content" ObjectID="_1685603010" r:id="rId25"/>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434907E" w14:textId="77777777"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7F981294" w14:textId="77777777"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14:paraId="080DABAF" w14:textId="77777777"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B02215">
      <w:pPr>
        <w:pStyle w:val="Heading4"/>
      </w:pPr>
      <w:bookmarkStart w:id="233" w:name="_Toc20142291"/>
      <w:bookmarkStart w:id="234" w:name="_Toc34217235"/>
      <w:bookmarkStart w:id="235" w:name="_Toc34217387"/>
      <w:bookmarkStart w:id="236" w:name="_Toc39051750"/>
      <w:bookmarkStart w:id="237" w:name="_Toc43210322"/>
      <w:bookmarkStart w:id="238" w:name="_Toc49853228"/>
      <w:bookmarkStart w:id="239" w:name="_Toc56530017"/>
      <w:bookmarkStart w:id="240" w:name="_Toc74990199"/>
      <w:r w:rsidRPr="00630AB6">
        <w:t>5.3.2.4</w:t>
      </w:r>
      <w:r>
        <w:tab/>
      </w:r>
      <w:r w:rsidRPr="00630AB6">
        <w:t>Unsubscribe Service Operation</w:t>
      </w:r>
      <w:bookmarkEnd w:id="233"/>
      <w:bookmarkEnd w:id="234"/>
      <w:bookmarkEnd w:id="235"/>
      <w:bookmarkEnd w:id="236"/>
      <w:bookmarkEnd w:id="237"/>
      <w:bookmarkEnd w:id="238"/>
      <w:bookmarkEnd w:id="239"/>
      <w:bookmarkEnd w:id="240"/>
    </w:p>
    <w:p w14:paraId="3E5B2065" w14:textId="77777777" w:rsidR="00B02215" w:rsidRPr="00630AB6" w:rsidRDefault="00B02215" w:rsidP="00B02215">
      <w:pPr>
        <w:pStyle w:val="Heading5"/>
      </w:pPr>
      <w:bookmarkStart w:id="241" w:name="_Toc20142292"/>
      <w:bookmarkStart w:id="242" w:name="_Toc34217236"/>
      <w:bookmarkStart w:id="243" w:name="_Toc34217388"/>
      <w:bookmarkStart w:id="244" w:name="_Toc39051751"/>
      <w:bookmarkStart w:id="245" w:name="_Toc43210323"/>
      <w:bookmarkStart w:id="246" w:name="_Toc49853229"/>
      <w:bookmarkStart w:id="247" w:name="_Toc56530018"/>
      <w:bookmarkStart w:id="248" w:name="_Toc74990200"/>
      <w:r w:rsidRPr="00630AB6">
        <w:t>5.3.2.4.1</w:t>
      </w:r>
      <w:r w:rsidRPr="00630AB6">
        <w:tab/>
        <w:t>General</w:t>
      </w:r>
      <w:bookmarkEnd w:id="241"/>
      <w:bookmarkEnd w:id="242"/>
      <w:bookmarkEnd w:id="243"/>
      <w:bookmarkEnd w:id="244"/>
      <w:bookmarkEnd w:id="245"/>
      <w:bookmarkEnd w:id="246"/>
      <w:bookmarkEnd w:id="247"/>
      <w:bookmarkEnd w:id="248"/>
    </w:p>
    <w:p w14:paraId="48F69C15"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4" type="#_x0000_t75" style="width:482.35pt;height:110.75pt" o:ole="">
            <v:imagedata r:id="rId26" o:title=""/>
          </v:shape>
          <o:OLEObject Type="Embed" ProgID="Visio.Drawing.11" ShapeID="_x0000_i1034" DrawAspect="Content" ObjectID="_1685603011" r:id="rId27"/>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0"/>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B02215">
      <w:pPr>
        <w:pStyle w:val="Heading4"/>
      </w:pPr>
      <w:bookmarkStart w:id="249" w:name="_Toc20142293"/>
      <w:bookmarkStart w:id="250" w:name="_Toc34217237"/>
      <w:bookmarkStart w:id="251" w:name="_Toc34217389"/>
      <w:bookmarkStart w:id="252" w:name="_Toc39051752"/>
      <w:bookmarkStart w:id="253" w:name="_Toc43210324"/>
      <w:bookmarkStart w:id="254" w:name="_Toc49853230"/>
      <w:bookmarkStart w:id="255" w:name="_Toc56530019"/>
      <w:bookmarkStart w:id="256" w:name="_Toc74990201"/>
      <w:r w:rsidRPr="00630AB6">
        <w:lastRenderedPageBreak/>
        <w:t>5.3.2.</w:t>
      </w:r>
      <w:r w:rsidRPr="00630AB6">
        <w:rPr>
          <w:rFonts w:hint="eastAsia"/>
          <w:lang w:eastAsia="zh-CN"/>
        </w:rPr>
        <w:t>5</w:t>
      </w:r>
      <w:r w:rsidRPr="00630AB6">
        <w:tab/>
        <w:t>Notify Service Operation</w:t>
      </w:r>
      <w:bookmarkEnd w:id="249"/>
      <w:bookmarkEnd w:id="250"/>
      <w:bookmarkEnd w:id="251"/>
      <w:bookmarkEnd w:id="252"/>
      <w:bookmarkEnd w:id="253"/>
      <w:bookmarkEnd w:id="254"/>
      <w:bookmarkEnd w:id="255"/>
      <w:bookmarkEnd w:id="256"/>
    </w:p>
    <w:p w14:paraId="36509352" w14:textId="77777777" w:rsidR="00B02215" w:rsidRPr="00630AB6" w:rsidRDefault="00B02215" w:rsidP="00B02215">
      <w:pPr>
        <w:pStyle w:val="Heading5"/>
      </w:pPr>
      <w:bookmarkStart w:id="257" w:name="_Toc20142294"/>
      <w:bookmarkStart w:id="258" w:name="_Toc34217238"/>
      <w:bookmarkStart w:id="259" w:name="_Toc34217390"/>
      <w:bookmarkStart w:id="260" w:name="_Toc39051753"/>
      <w:bookmarkStart w:id="261" w:name="_Toc43210325"/>
      <w:bookmarkStart w:id="262" w:name="_Toc49853231"/>
      <w:bookmarkStart w:id="263" w:name="_Toc56530020"/>
      <w:bookmarkStart w:id="264" w:name="_Toc74990202"/>
      <w:r w:rsidRPr="00630AB6">
        <w:t>5.3.2.</w:t>
      </w:r>
      <w:r w:rsidRPr="00630AB6">
        <w:rPr>
          <w:rFonts w:hint="eastAsia"/>
          <w:lang w:eastAsia="zh-CN"/>
        </w:rPr>
        <w:t>5</w:t>
      </w:r>
      <w:r w:rsidRPr="00630AB6">
        <w:t>.1</w:t>
      </w:r>
      <w:r w:rsidRPr="00630AB6">
        <w:tab/>
        <w:t>General</w:t>
      </w:r>
      <w:bookmarkEnd w:id="257"/>
      <w:bookmarkEnd w:id="258"/>
      <w:bookmarkEnd w:id="259"/>
      <w:bookmarkEnd w:id="260"/>
      <w:bookmarkEnd w:id="261"/>
      <w:bookmarkEnd w:id="262"/>
      <w:bookmarkEnd w:id="263"/>
      <w:bookmarkEnd w:id="264"/>
    </w:p>
    <w:p w14:paraId="4C3077F8"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7A77545C" w14:textId="77777777" w:rsidR="00B02215" w:rsidRPr="00630AB6" w:rsidRDefault="00793B51" w:rsidP="00B02215">
      <w:pPr>
        <w:pStyle w:val="TH"/>
      </w:pPr>
      <w:r w:rsidRPr="00630AB6">
        <w:object w:dxaOrig="11400" w:dyaOrig="2610" w14:anchorId="5A906D61">
          <v:shape id="_x0000_i1035" type="#_x0000_t75" style="width:480.85pt;height:110.25pt" o:ole="">
            <v:imagedata r:id="rId28" o:title=""/>
          </v:shape>
          <o:OLEObject Type="Embed" ProgID="Visio.Drawing.11" ShapeID="_x0000_i1035" DrawAspect="Content" ObjectID="_1685603012" r:id="rId29"/>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58E6B641" w14:textId="77777777"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14:paraId="25EAC843" w14:textId="77777777" w:rsidR="00B02215" w:rsidRDefault="00B02215" w:rsidP="00B02215">
      <w:pPr>
        <w:pStyle w:val="B10"/>
      </w:pPr>
      <w:r w:rsidRPr="00630AB6">
        <w:t>2.</w:t>
      </w:r>
      <w:r w:rsidRPr="00630AB6">
        <w:tab/>
        <w:t>On success, "204 No Content" shall be returned and the payload body of the POST response shall be empty.</w:t>
      </w:r>
    </w:p>
    <w:p w14:paraId="3B11745A" w14:textId="77777777"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B02215">
      <w:pPr>
        <w:pStyle w:val="Heading4"/>
      </w:pPr>
      <w:bookmarkStart w:id="265" w:name="_Toc20142295"/>
      <w:bookmarkStart w:id="266" w:name="_Toc34217239"/>
      <w:bookmarkStart w:id="267" w:name="_Toc34217391"/>
      <w:bookmarkStart w:id="268" w:name="_Toc39051754"/>
      <w:bookmarkStart w:id="269" w:name="_Toc43210326"/>
      <w:bookmarkStart w:id="270" w:name="_Toc49853232"/>
      <w:bookmarkStart w:id="271" w:name="_Toc56530021"/>
      <w:bookmarkStart w:id="272" w:name="_Toc74990203"/>
      <w:r w:rsidRPr="00630AB6">
        <w:t>5.3.2.</w:t>
      </w:r>
      <w:r w:rsidRPr="00630AB6">
        <w:rPr>
          <w:rFonts w:hint="eastAsia"/>
          <w:lang w:eastAsia="zh-CN"/>
        </w:rPr>
        <w:t>6</w:t>
      </w:r>
      <w:r w:rsidRPr="00630AB6">
        <w:tab/>
        <w:t>Delete Service Operation</w:t>
      </w:r>
      <w:bookmarkEnd w:id="265"/>
      <w:bookmarkEnd w:id="266"/>
      <w:bookmarkEnd w:id="267"/>
      <w:bookmarkEnd w:id="268"/>
      <w:bookmarkEnd w:id="269"/>
      <w:bookmarkEnd w:id="270"/>
      <w:bookmarkEnd w:id="271"/>
      <w:bookmarkEnd w:id="272"/>
    </w:p>
    <w:p w14:paraId="2BF409C3" w14:textId="77777777" w:rsidR="00B02215" w:rsidRPr="00630AB6" w:rsidRDefault="00B02215" w:rsidP="00B02215">
      <w:pPr>
        <w:pStyle w:val="Heading5"/>
      </w:pPr>
      <w:bookmarkStart w:id="273" w:name="_Toc20142296"/>
      <w:bookmarkStart w:id="274" w:name="_Toc34217240"/>
      <w:bookmarkStart w:id="275" w:name="_Toc34217392"/>
      <w:bookmarkStart w:id="276" w:name="_Toc39051755"/>
      <w:bookmarkStart w:id="277" w:name="_Toc43210327"/>
      <w:bookmarkStart w:id="278" w:name="_Toc49853233"/>
      <w:bookmarkStart w:id="279" w:name="_Toc56530022"/>
      <w:bookmarkStart w:id="280" w:name="_Toc74990204"/>
      <w:r w:rsidRPr="00630AB6">
        <w:t>5.3.2.</w:t>
      </w:r>
      <w:r w:rsidRPr="00630AB6">
        <w:rPr>
          <w:rFonts w:hint="eastAsia"/>
          <w:lang w:eastAsia="zh-CN"/>
        </w:rPr>
        <w:t>6</w:t>
      </w:r>
      <w:r w:rsidRPr="00630AB6">
        <w:t>.1</w:t>
      </w:r>
      <w:r w:rsidRPr="00630AB6">
        <w:tab/>
        <w:t>General</w:t>
      </w:r>
      <w:bookmarkEnd w:id="273"/>
      <w:bookmarkEnd w:id="274"/>
      <w:bookmarkEnd w:id="275"/>
      <w:bookmarkEnd w:id="276"/>
      <w:bookmarkEnd w:id="277"/>
      <w:bookmarkEnd w:id="278"/>
      <w:bookmarkEnd w:id="279"/>
      <w:bookmarkEnd w:id="280"/>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07264782" w14:textId="20A2FA8C" w:rsidR="00973A13" w:rsidRPr="00630AB6" w:rsidRDefault="00973A13" w:rsidP="00B02215">
      <w:pPr>
        <w:pStyle w:val="TH"/>
      </w:pPr>
      <w:r w:rsidRPr="00630AB6">
        <w:object w:dxaOrig="11385" w:dyaOrig="2595" w14:anchorId="62920431">
          <v:shape id="_x0000_i1036" type="#_x0000_t75" style="width:480.35pt;height:110.25pt" o:ole="">
            <v:imagedata r:id="rId30" o:title=""/>
          </v:shape>
          <o:OLEObject Type="Embed" ProgID="Visio.Drawing.11" ShapeID="_x0000_i1036" DrawAspect="Content" ObjectID="_1685603013" r:id="rId31"/>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0"/>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B02215">
      <w:pPr>
        <w:pStyle w:val="Heading4"/>
      </w:pPr>
      <w:bookmarkStart w:id="281" w:name="_Toc34217241"/>
      <w:bookmarkStart w:id="282" w:name="_Toc34217393"/>
      <w:bookmarkStart w:id="283" w:name="_Toc39051756"/>
      <w:bookmarkStart w:id="284" w:name="_Toc43210328"/>
      <w:bookmarkStart w:id="285" w:name="_Toc49853234"/>
      <w:bookmarkStart w:id="286" w:name="_Toc56530023"/>
      <w:bookmarkStart w:id="287" w:name="_Toc74990205"/>
      <w:r w:rsidRPr="00755A8C">
        <w:lastRenderedPageBreak/>
        <w:t>5.3.2.</w:t>
      </w:r>
      <w:r>
        <w:t>7</w:t>
      </w:r>
      <w:r w:rsidRPr="00755A8C">
        <w:tab/>
      </w:r>
      <w:r>
        <w:t>Options</w:t>
      </w:r>
      <w:r w:rsidRPr="00755A8C">
        <w:t xml:space="preserve"> Service Operation</w:t>
      </w:r>
      <w:bookmarkEnd w:id="281"/>
      <w:bookmarkEnd w:id="282"/>
      <w:bookmarkEnd w:id="283"/>
      <w:bookmarkEnd w:id="284"/>
      <w:bookmarkEnd w:id="285"/>
      <w:bookmarkEnd w:id="286"/>
      <w:bookmarkEnd w:id="287"/>
    </w:p>
    <w:p w14:paraId="2DB93408" w14:textId="77777777" w:rsidR="00B02215" w:rsidRPr="00755A8C" w:rsidRDefault="00B02215" w:rsidP="00B02215">
      <w:pPr>
        <w:pStyle w:val="Heading5"/>
      </w:pPr>
      <w:bookmarkStart w:id="288" w:name="_Toc34217242"/>
      <w:bookmarkStart w:id="289" w:name="_Toc34217394"/>
      <w:bookmarkStart w:id="290" w:name="_Toc39051757"/>
      <w:bookmarkStart w:id="291" w:name="_Toc43210329"/>
      <w:bookmarkStart w:id="292" w:name="_Toc49853235"/>
      <w:bookmarkStart w:id="293" w:name="_Toc56530024"/>
      <w:bookmarkStart w:id="294" w:name="_Toc74990206"/>
      <w:r w:rsidRPr="00755A8C">
        <w:t>5.3.2.</w:t>
      </w:r>
      <w:r>
        <w:t>7</w:t>
      </w:r>
      <w:r w:rsidRPr="00755A8C">
        <w:t>.1</w:t>
      </w:r>
      <w:r w:rsidRPr="00755A8C">
        <w:tab/>
        <w:t>General</w:t>
      </w:r>
      <w:bookmarkEnd w:id="288"/>
      <w:bookmarkEnd w:id="289"/>
      <w:bookmarkEnd w:id="290"/>
      <w:bookmarkEnd w:id="291"/>
      <w:bookmarkEnd w:id="292"/>
      <w:bookmarkEnd w:id="293"/>
      <w:bookmarkEnd w:id="294"/>
    </w:p>
    <w:p w14:paraId="350DD459" w14:textId="77777777"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7" type="#_x0000_t75" style="width:480.85pt;height:128.4pt" o:ole="">
            <v:imagedata r:id="rId32" o:title=""/>
          </v:shape>
          <o:OLEObject Type="Embed" ProgID="Visio.Drawing.11" ShapeID="_x0000_i1037" DrawAspect="Content" ObjectID="_1685603014" r:id="rId33"/>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77777777"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ressource</w:t>
      </w:r>
      <w:r w:rsidRPr="00E53049">
        <w:t>.</w:t>
      </w:r>
    </w:p>
    <w:p w14:paraId="43E5E0C4" w14:textId="77777777"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64EC8AF4" w14:textId="77777777"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B02215">
      <w:pPr>
        <w:pStyle w:val="Heading1"/>
      </w:pPr>
      <w:bookmarkStart w:id="295" w:name="_Toc20142297"/>
      <w:bookmarkStart w:id="296" w:name="_Toc34217243"/>
      <w:bookmarkStart w:id="297" w:name="_Toc34217395"/>
      <w:bookmarkStart w:id="298" w:name="_Toc39051758"/>
      <w:bookmarkStart w:id="299" w:name="_Toc43210330"/>
      <w:bookmarkStart w:id="300" w:name="_Toc49853236"/>
      <w:bookmarkStart w:id="301" w:name="_Toc56530025"/>
      <w:bookmarkStart w:id="302" w:name="_Toc74990207"/>
      <w:r w:rsidRPr="00630AB6">
        <w:t>6</w:t>
      </w:r>
      <w:r w:rsidRPr="00630AB6">
        <w:tab/>
        <w:t>API Definitions</w:t>
      </w:r>
      <w:bookmarkEnd w:id="295"/>
      <w:bookmarkEnd w:id="296"/>
      <w:bookmarkEnd w:id="297"/>
      <w:bookmarkEnd w:id="298"/>
      <w:bookmarkEnd w:id="299"/>
      <w:bookmarkEnd w:id="300"/>
      <w:bookmarkEnd w:id="301"/>
      <w:bookmarkEnd w:id="302"/>
    </w:p>
    <w:p w14:paraId="2B151211" w14:textId="77777777" w:rsidR="00B02215" w:rsidRPr="00630AB6" w:rsidRDefault="00B02215" w:rsidP="00B02215">
      <w:pPr>
        <w:pStyle w:val="Heading2"/>
      </w:pPr>
      <w:bookmarkStart w:id="303" w:name="_Toc20142298"/>
      <w:bookmarkStart w:id="304" w:name="_Toc34217244"/>
      <w:bookmarkStart w:id="305" w:name="_Toc34217396"/>
      <w:bookmarkStart w:id="306" w:name="_Toc39051759"/>
      <w:bookmarkStart w:id="307" w:name="_Toc43210331"/>
      <w:bookmarkStart w:id="308" w:name="_Toc49853237"/>
      <w:bookmarkStart w:id="309" w:name="_Toc56530026"/>
      <w:bookmarkStart w:id="310" w:name="_Toc74990208"/>
      <w:r w:rsidRPr="00630AB6">
        <w:t>6.1</w:t>
      </w:r>
      <w:r w:rsidRPr="00630AB6">
        <w:tab/>
        <w:t>Nnssf_NSSelection Service API</w:t>
      </w:r>
      <w:bookmarkEnd w:id="303"/>
      <w:bookmarkEnd w:id="304"/>
      <w:bookmarkEnd w:id="305"/>
      <w:bookmarkEnd w:id="306"/>
      <w:bookmarkEnd w:id="307"/>
      <w:bookmarkEnd w:id="308"/>
      <w:bookmarkEnd w:id="309"/>
      <w:bookmarkEnd w:id="310"/>
    </w:p>
    <w:p w14:paraId="6262EAB1" w14:textId="77777777" w:rsidR="00B02215" w:rsidRPr="00630AB6" w:rsidRDefault="00B02215" w:rsidP="00B02215">
      <w:pPr>
        <w:pStyle w:val="Heading3"/>
      </w:pPr>
      <w:bookmarkStart w:id="311" w:name="_Toc20142299"/>
      <w:bookmarkStart w:id="312" w:name="_Toc34217245"/>
      <w:bookmarkStart w:id="313" w:name="_Toc34217397"/>
      <w:bookmarkStart w:id="314" w:name="_Toc39051760"/>
      <w:bookmarkStart w:id="315" w:name="_Toc43210332"/>
      <w:bookmarkStart w:id="316" w:name="_Toc49853238"/>
      <w:bookmarkStart w:id="317" w:name="_Toc56530027"/>
      <w:bookmarkStart w:id="318" w:name="_Toc74990209"/>
      <w:r w:rsidRPr="00630AB6">
        <w:t>6.1.1</w:t>
      </w:r>
      <w:r w:rsidRPr="00630AB6">
        <w:tab/>
        <w:t>API URI</w:t>
      </w:r>
      <w:bookmarkEnd w:id="311"/>
      <w:bookmarkEnd w:id="312"/>
      <w:bookmarkEnd w:id="313"/>
      <w:bookmarkEnd w:id="314"/>
      <w:bookmarkEnd w:id="315"/>
      <w:bookmarkEnd w:id="316"/>
      <w:bookmarkEnd w:id="317"/>
      <w:bookmarkEnd w:id="318"/>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77777777"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t>with the following components:</w:t>
      </w:r>
    </w:p>
    <w:p w14:paraId="48C62432"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B02215">
      <w:pPr>
        <w:pStyle w:val="Heading3"/>
      </w:pPr>
      <w:bookmarkStart w:id="319" w:name="_Toc20142300"/>
      <w:bookmarkStart w:id="320" w:name="_Toc34217246"/>
      <w:bookmarkStart w:id="321" w:name="_Toc34217398"/>
      <w:bookmarkStart w:id="322" w:name="_Toc39051761"/>
      <w:bookmarkStart w:id="323" w:name="_Toc43210333"/>
      <w:bookmarkStart w:id="324" w:name="_Toc49853239"/>
      <w:bookmarkStart w:id="325" w:name="_Toc56530028"/>
      <w:bookmarkStart w:id="326" w:name="_Toc74990210"/>
      <w:r w:rsidRPr="00630AB6">
        <w:lastRenderedPageBreak/>
        <w:t>6.1.2</w:t>
      </w:r>
      <w:r w:rsidRPr="00630AB6">
        <w:tab/>
        <w:t>Usage of HTTP</w:t>
      </w:r>
      <w:bookmarkEnd w:id="319"/>
      <w:bookmarkEnd w:id="320"/>
      <w:bookmarkEnd w:id="321"/>
      <w:bookmarkEnd w:id="322"/>
      <w:bookmarkEnd w:id="323"/>
      <w:bookmarkEnd w:id="324"/>
      <w:bookmarkEnd w:id="325"/>
      <w:bookmarkEnd w:id="326"/>
    </w:p>
    <w:p w14:paraId="19EF2247" w14:textId="77777777" w:rsidR="00B02215" w:rsidRPr="00630AB6" w:rsidRDefault="00B02215" w:rsidP="00B02215">
      <w:pPr>
        <w:pStyle w:val="Heading4"/>
      </w:pPr>
      <w:bookmarkStart w:id="327" w:name="_Toc20142301"/>
      <w:bookmarkStart w:id="328" w:name="_Toc34217247"/>
      <w:bookmarkStart w:id="329" w:name="_Toc34217399"/>
      <w:bookmarkStart w:id="330" w:name="_Toc39051762"/>
      <w:bookmarkStart w:id="331" w:name="_Toc43210334"/>
      <w:bookmarkStart w:id="332" w:name="_Toc49853240"/>
      <w:bookmarkStart w:id="333" w:name="_Toc56530029"/>
      <w:bookmarkStart w:id="334" w:name="_Toc74990211"/>
      <w:r w:rsidRPr="00630AB6">
        <w:t>6.1.2.1</w:t>
      </w:r>
      <w:r w:rsidRPr="00630AB6">
        <w:tab/>
        <w:t>General</w:t>
      </w:r>
      <w:bookmarkEnd w:id="327"/>
      <w:bookmarkEnd w:id="328"/>
      <w:bookmarkEnd w:id="329"/>
      <w:bookmarkEnd w:id="330"/>
      <w:bookmarkEnd w:id="331"/>
      <w:bookmarkEnd w:id="332"/>
      <w:bookmarkEnd w:id="333"/>
      <w:bookmarkEnd w:id="334"/>
    </w:p>
    <w:p w14:paraId="0602B11F"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B02215">
      <w:pPr>
        <w:pStyle w:val="Heading4"/>
      </w:pPr>
      <w:bookmarkStart w:id="335" w:name="_Toc20142302"/>
      <w:bookmarkStart w:id="336" w:name="_Toc34217248"/>
      <w:bookmarkStart w:id="337" w:name="_Toc34217400"/>
      <w:bookmarkStart w:id="338" w:name="_Toc39051763"/>
      <w:bookmarkStart w:id="339" w:name="_Toc43210335"/>
      <w:bookmarkStart w:id="340" w:name="_Toc49853241"/>
      <w:bookmarkStart w:id="341" w:name="_Toc56530030"/>
      <w:bookmarkStart w:id="342" w:name="_Toc74990212"/>
      <w:r w:rsidRPr="00630AB6">
        <w:t>6.1.2.2</w:t>
      </w:r>
      <w:r w:rsidRPr="00630AB6">
        <w:tab/>
        <w:t>HTTP standard headers</w:t>
      </w:r>
      <w:bookmarkEnd w:id="335"/>
      <w:bookmarkEnd w:id="336"/>
      <w:bookmarkEnd w:id="337"/>
      <w:bookmarkEnd w:id="338"/>
      <w:bookmarkEnd w:id="339"/>
      <w:bookmarkEnd w:id="340"/>
      <w:bookmarkEnd w:id="341"/>
      <w:bookmarkEnd w:id="342"/>
    </w:p>
    <w:p w14:paraId="5FFEF98A" w14:textId="77777777" w:rsidR="00B02215" w:rsidRPr="00630AB6" w:rsidRDefault="00B02215" w:rsidP="00B02215">
      <w:pPr>
        <w:pStyle w:val="Heading5"/>
        <w:rPr>
          <w:lang w:eastAsia="zh-CN"/>
        </w:rPr>
      </w:pPr>
      <w:bookmarkStart w:id="343" w:name="_Toc20142303"/>
      <w:bookmarkStart w:id="344" w:name="_Toc34217249"/>
      <w:bookmarkStart w:id="345" w:name="_Toc34217401"/>
      <w:bookmarkStart w:id="346" w:name="_Toc39051764"/>
      <w:bookmarkStart w:id="347" w:name="_Toc43210336"/>
      <w:bookmarkStart w:id="348" w:name="_Toc49853242"/>
      <w:bookmarkStart w:id="349" w:name="_Toc56530031"/>
      <w:bookmarkStart w:id="350" w:name="_Toc74990213"/>
      <w:r w:rsidRPr="00630AB6">
        <w:t>6.1.2.2.1</w:t>
      </w:r>
      <w:r w:rsidRPr="00630AB6">
        <w:rPr>
          <w:rFonts w:hint="eastAsia"/>
          <w:lang w:eastAsia="zh-CN"/>
        </w:rPr>
        <w:tab/>
      </w:r>
      <w:r w:rsidRPr="00630AB6">
        <w:rPr>
          <w:lang w:eastAsia="zh-CN"/>
        </w:rPr>
        <w:t>General</w:t>
      </w:r>
      <w:bookmarkEnd w:id="343"/>
      <w:bookmarkEnd w:id="344"/>
      <w:bookmarkEnd w:id="345"/>
      <w:bookmarkEnd w:id="346"/>
      <w:bookmarkEnd w:id="347"/>
      <w:bookmarkEnd w:id="348"/>
      <w:bookmarkEnd w:id="349"/>
      <w:bookmarkEnd w:id="350"/>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B02215">
      <w:pPr>
        <w:pStyle w:val="Heading5"/>
      </w:pPr>
      <w:bookmarkStart w:id="351" w:name="_Toc20142304"/>
      <w:bookmarkStart w:id="352" w:name="_Toc34217250"/>
      <w:bookmarkStart w:id="353" w:name="_Toc34217402"/>
      <w:bookmarkStart w:id="354" w:name="_Toc39051765"/>
      <w:bookmarkStart w:id="355" w:name="_Toc43210337"/>
      <w:bookmarkStart w:id="356" w:name="_Toc49853243"/>
      <w:bookmarkStart w:id="357" w:name="_Toc56530032"/>
      <w:bookmarkStart w:id="358" w:name="_Toc74990214"/>
      <w:r w:rsidRPr="00630AB6">
        <w:t>6.1.2.2.2</w:t>
      </w:r>
      <w:r w:rsidRPr="00630AB6">
        <w:tab/>
        <w:t>Content type</w:t>
      </w:r>
      <w:bookmarkEnd w:id="351"/>
      <w:bookmarkEnd w:id="352"/>
      <w:bookmarkEnd w:id="353"/>
      <w:bookmarkEnd w:id="354"/>
      <w:bookmarkEnd w:id="355"/>
      <w:bookmarkEnd w:id="356"/>
      <w:bookmarkEnd w:id="357"/>
      <w:bookmarkEnd w:id="358"/>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B02215">
      <w:pPr>
        <w:pStyle w:val="Heading5"/>
        <w:rPr>
          <w:lang w:eastAsia="zh-CN"/>
        </w:rPr>
      </w:pPr>
      <w:bookmarkStart w:id="359" w:name="_Toc20142305"/>
      <w:bookmarkStart w:id="360" w:name="_Toc34217251"/>
      <w:bookmarkStart w:id="361" w:name="_Toc34217403"/>
      <w:bookmarkStart w:id="362" w:name="_Toc39051766"/>
      <w:bookmarkStart w:id="363" w:name="_Toc43210338"/>
      <w:bookmarkStart w:id="364" w:name="_Toc49853244"/>
      <w:bookmarkStart w:id="365" w:name="_Toc56530033"/>
      <w:bookmarkStart w:id="366" w:name="_Toc74990215"/>
      <w:r w:rsidRPr="00630AB6">
        <w:t>6.1.2.3.1</w:t>
      </w:r>
      <w:r w:rsidRPr="00630AB6">
        <w:rPr>
          <w:rFonts w:hint="eastAsia"/>
          <w:lang w:eastAsia="zh-CN"/>
        </w:rPr>
        <w:tab/>
      </w:r>
      <w:r w:rsidRPr="00630AB6">
        <w:rPr>
          <w:lang w:eastAsia="zh-CN"/>
        </w:rPr>
        <w:t>General</w:t>
      </w:r>
      <w:bookmarkEnd w:id="359"/>
      <w:bookmarkEnd w:id="360"/>
      <w:bookmarkEnd w:id="361"/>
      <w:bookmarkEnd w:id="362"/>
      <w:bookmarkEnd w:id="363"/>
      <w:bookmarkEnd w:id="364"/>
      <w:bookmarkEnd w:id="365"/>
      <w:bookmarkEnd w:id="366"/>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B02215">
      <w:pPr>
        <w:pStyle w:val="Heading3"/>
      </w:pPr>
      <w:bookmarkStart w:id="367" w:name="_Toc20142306"/>
      <w:bookmarkStart w:id="368" w:name="_Toc34217252"/>
      <w:bookmarkStart w:id="369" w:name="_Toc34217404"/>
      <w:bookmarkStart w:id="370" w:name="_Toc39051767"/>
      <w:bookmarkStart w:id="371" w:name="_Toc43210339"/>
      <w:bookmarkStart w:id="372" w:name="_Toc49853245"/>
      <w:bookmarkStart w:id="373" w:name="_Toc56530034"/>
      <w:bookmarkStart w:id="374" w:name="_Toc74990216"/>
      <w:r w:rsidRPr="00630AB6">
        <w:t>6.1.3</w:t>
      </w:r>
      <w:r w:rsidRPr="00630AB6">
        <w:tab/>
        <w:t>Resources</w:t>
      </w:r>
      <w:bookmarkEnd w:id="367"/>
      <w:bookmarkEnd w:id="368"/>
      <w:bookmarkEnd w:id="369"/>
      <w:bookmarkEnd w:id="370"/>
      <w:bookmarkEnd w:id="371"/>
      <w:bookmarkEnd w:id="372"/>
      <w:bookmarkEnd w:id="373"/>
      <w:bookmarkEnd w:id="374"/>
    </w:p>
    <w:p w14:paraId="33732C84" w14:textId="77777777" w:rsidR="00B02215" w:rsidRPr="00630AB6" w:rsidRDefault="00B02215" w:rsidP="00B02215">
      <w:pPr>
        <w:pStyle w:val="Heading4"/>
      </w:pPr>
      <w:bookmarkStart w:id="375" w:name="_Toc20142307"/>
      <w:bookmarkStart w:id="376" w:name="_Toc34217253"/>
      <w:bookmarkStart w:id="377" w:name="_Toc34217405"/>
      <w:bookmarkStart w:id="378" w:name="_Toc39051768"/>
      <w:bookmarkStart w:id="379" w:name="_Toc43210340"/>
      <w:bookmarkStart w:id="380" w:name="_Toc49853246"/>
      <w:bookmarkStart w:id="381" w:name="_Toc56530035"/>
      <w:bookmarkStart w:id="382" w:name="_Toc74990217"/>
      <w:r w:rsidRPr="00630AB6">
        <w:t>6.1.3.1</w:t>
      </w:r>
      <w:r w:rsidRPr="00630AB6">
        <w:tab/>
        <w:t>Overview</w:t>
      </w:r>
      <w:bookmarkEnd w:id="375"/>
      <w:bookmarkEnd w:id="376"/>
      <w:bookmarkEnd w:id="377"/>
      <w:bookmarkEnd w:id="378"/>
      <w:bookmarkEnd w:id="379"/>
      <w:bookmarkEnd w:id="380"/>
      <w:bookmarkEnd w:id="381"/>
      <w:bookmarkEnd w:id="382"/>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8" type="#_x0000_t75" style="width:291.5pt;height:132.9pt" o:ole="">
            <v:imagedata r:id="rId34" o:title=""/>
          </v:shape>
          <o:OLEObject Type="Embed" ProgID="Visio.Drawing.11" ShapeID="_x0000_i1038" DrawAspect="Content" ObjectID="_1685603015" r:id="rId35"/>
        </w:object>
      </w:r>
    </w:p>
    <w:p w14:paraId="6C38FED8" w14:textId="77777777"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t>Table 6.1.3.1-1 provides an overview of the resources and applicable HTTP methods.</w:t>
      </w:r>
    </w:p>
    <w:p w14:paraId="4511C9D9"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B02215">
      <w:pPr>
        <w:pStyle w:val="Heading4"/>
      </w:pPr>
      <w:bookmarkStart w:id="383" w:name="_Toc20142308"/>
      <w:bookmarkStart w:id="384" w:name="_Toc34217254"/>
      <w:bookmarkStart w:id="385" w:name="_Toc34217406"/>
      <w:bookmarkStart w:id="386" w:name="_Toc39051769"/>
      <w:bookmarkStart w:id="387" w:name="_Toc43210341"/>
      <w:bookmarkStart w:id="388" w:name="_Toc49853247"/>
      <w:bookmarkStart w:id="389" w:name="_Toc56530036"/>
      <w:bookmarkStart w:id="390" w:name="_Toc74990218"/>
      <w:r w:rsidRPr="00630AB6">
        <w:t>6.1.3.2</w:t>
      </w:r>
      <w:r w:rsidRPr="00630AB6">
        <w:tab/>
        <w:t>Resource:  Network Slice Information</w:t>
      </w:r>
      <w:bookmarkEnd w:id="383"/>
      <w:bookmarkEnd w:id="384"/>
      <w:bookmarkEnd w:id="385"/>
      <w:bookmarkEnd w:id="386"/>
      <w:bookmarkEnd w:id="387"/>
      <w:bookmarkEnd w:id="388"/>
      <w:bookmarkEnd w:id="389"/>
      <w:bookmarkEnd w:id="390"/>
    </w:p>
    <w:p w14:paraId="09432BB2" w14:textId="77777777" w:rsidR="00B02215" w:rsidRPr="00630AB6" w:rsidRDefault="00B02215" w:rsidP="00B02215">
      <w:pPr>
        <w:pStyle w:val="Heading5"/>
      </w:pPr>
      <w:bookmarkStart w:id="391" w:name="_Toc20142309"/>
      <w:bookmarkStart w:id="392" w:name="_Toc34217255"/>
      <w:bookmarkStart w:id="393" w:name="_Toc34217407"/>
      <w:bookmarkStart w:id="394" w:name="_Toc39051770"/>
      <w:bookmarkStart w:id="395" w:name="_Toc43210342"/>
      <w:bookmarkStart w:id="396" w:name="_Toc49853248"/>
      <w:bookmarkStart w:id="397" w:name="_Toc56530037"/>
      <w:bookmarkStart w:id="398" w:name="_Toc74990219"/>
      <w:r w:rsidRPr="00630AB6">
        <w:t>6.1.3.2.1</w:t>
      </w:r>
      <w:r w:rsidRPr="00630AB6">
        <w:tab/>
        <w:t>Description</w:t>
      </w:r>
      <w:bookmarkEnd w:id="391"/>
      <w:bookmarkEnd w:id="392"/>
      <w:bookmarkEnd w:id="393"/>
      <w:bookmarkEnd w:id="394"/>
      <w:bookmarkEnd w:id="395"/>
      <w:bookmarkEnd w:id="396"/>
      <w:bookmarkEnd w:id="397"/>
      <w:bookmarkEnd w:id="398"/>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B02215">
      <w:pPr>
        <w:pStyle w:val="Heading5"/>
      </w:pPr>
      <w:bookmarkStart w:id="399" w:name="_Toc20142310"/>
      <w:bookmarkStart w:id="400" w:name="_Toc34217256"/>
      <w:bookmarkStart w:id="401" w:name="_Toc34217408"/>
      <w:bookmarkStart w:id="402" w:name="_Toc39051771"/>
      <w:bookmarkStart w:id="403" w:name="_Toc43210343"/>
      <w:bookmarkStart w:id="404" w:name="_Toc49853249"/>
      <w:bookmarkStart w:id="405" w:name="_Toc56530038"/>
      <w:bookmarkStart w:id="406" w:name="_Toc74990220"/>
      <w:r w:rsidRPr="00630AB6">
        <w:t>6.1.3.2.2</w:t>
      </w:r>
      <w:r w:rsidRPr="00630AB6">
        <w:tab/>
        <w:t>Resource Definition</w:t>
      </w:r>
      <w:bookmarkEnd w:id="399"/>
      <w:bookmarkEnd w:id="400"/>
      <w:bookmarkEnd w:id="401"/>
      <w:bookmarkEnd w:id="402"/>
      <w:bookmarkEnd w:id="403"/>
      <w:bookmarkEnd w:id="404"/>
      <w:bookmarkEnd w:id="405"/>
      <w:bookmarkEnd w:id="406"/>
    </w:p>
    <w:p w14:paraId="1C0446D4" w14:textId="7180D494" w:rsidR="00B02215" w:rsidRPr="00E652E2" w:rsidRDefault="00B02215" w:rsidP="00B02215">
      <w:r w:rsidRPr="00E652E2">
        <w:t xml:space="preserve">Resource URI: </w:t>
      </w:r>
      <w:r w:rsidRPr="00E652E2">
        <w:rPr>
          <w:rFonts w:hint="eastAsia"/>
          <w:b/>
        </w:rPr>
        <w:t>{</w:t>
      </w:r>
      <w:r w:rsidRPr="00E652E2">
        <w:rPr>
          <w:b/>
        </w:rPr>
        <w:t>apiRoot}/nnssf-nsselection/</w:t>
      </w:r>
      <w:r w:rsidR="00973A13">
        <w:rPr>
          <w:b/>
        </w:rPr>
        <w:t>&lt;</w:t>
      </w:r>
      <w:r w:rsidRPr="00E652E2">
        <w:rPr>
          <w:b/>
        </w:rPr>
        <w:t>apiVersion</w:t>
      </w:r>
      <w:r w:rsidR="00973A13">
        <w:rPr>
          <w:b/>
        </w:rPr>
        <w:t>&gt;</w:t>
      </w:r>
      <w:r w:rsidRPr="00E652E2">
        <w:rPr>
          <w:b/>
        </w:rPr>
        <w:t>/network-slice-information</w:t>
      </w:r>
    </w:p>
    <w:p w14:paraId="6B1DED75" w14:textId="77777777"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r w:rsidR="005106A3" w:rsidRPr="00E30083"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77777777" w:rsidR="005106A3" w:rsidRPr="00E30083" w:rsidRDefault="005106A3" w:rsidP="005106A3">
            <w:pPr>
              <w:pStyle w:val="TAL"/>
              <w:rPr>
                <w:lang w:eastAsia="zh-CN"/>
              </w:rPr>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B02215">
      <w:pPr>
        <w:pStyle w:val="Heading5"/>
      </w:pPr>
      <w:bookmarkStart w:id="407" w:name="_Toc20142311"/>
      <w:bookmarkStart w:id="408" w:name="_Toc34217257"/>
      <w:bookmarkStart w:id="409" w:name="_Toc34217409"/>
      <w:bookmarkStart w:id="410" w:name="_Toc39051772"/>
      <w:bookmarkStart w:id="411" w:name="_Toc43210344"/>
      <w:bookmarkStart w:id="412" w:name="_Toc49853250"/>
      <w:bookmarkStart w:id="413" w:name="_Toc56530039"/>
      <w:bookmarkStart w:id="414" w:name="_Toc74990221"/>
      <w:r w:rsidRPr="00630AB6">
        <w:t>6.1.3.2.3</w:t>
      </w:r>
      <w:r w:rsidRPr="00630AB6">
        <w:tab/>
        <w:t>Resource Standard Methods</w:t>
      </w:r>
      <w:bookmarkEnd w:id="407"/>
      <w:bookmarkEnd w:id="408"/>
      <w:bookmarkEnd w:id="409"/>
      <w:bookmarkEnd w:id="410"/>
      <w:bookmarkEnd w:id="411"/>
      <w:bookmarkEnd w:id="412"/>
      <w:bookmarkEnd w:id="413"/>
      <w:bookmarkEnd w:id="414"/>
    </w:p>
    <w:p w14:paraId="25BD0F82" w14:textId="77777777" w:rsidR="00B02215" w:rsidRPr="00630AB6" w:rsidRDefault="00B02215" w:rsidP="00B02215">
      <w:pPr>
        <w:pStyle w:val="Heading6"/>
      </w:pPr>
      <w:bookmarkStart w:id="415" w:name="_Toc20142312"/>
      <w:bookmarkStart w:id="416" w:name="_Toc34217258"/>
      <w:bookmarkStart w:id="417" w:name="_Toc34217410"/>
      <w:bookmarkStart w:id="418" w:name="_Toc39051773"/>
      <w:bookmarkStart w:id="419" w:name="_Toc43210345"/>
      <w:bookmarkStart w:id="420" w:name="_Toc49853251"/>
      <w:bookmarkStart w:id="421" w:name="_Toc56530040"/>
      <w:bookmarkStart w:id="422" w:name="_Toc74990222"/>
      <w:r w:rsidRPr="00630AB6">
        <w:t>6.1.3.2.3.1</w:t>
      </w:r>
      <w:r w:rsidRPr="00630AB6">
        <w:tab/>
        <w:t>GET</w:t>
      </w:r>
      <w:bookmarkEnd w:id="415"/>
      <w:bookmarkEnd w:id="416"/>
      <w:bookmarkEnd w:id="417"/>
      <w:bookmarkEnd w:id="418"/>
      <w:bookmarkEnd w:id="419"/>
      <w:bookmarkEnd w:id="420"/>
      <w:bookmarkEnd w:id="421"/>
      <w:bookmarkEnd w:id="422"/>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3A5CD7B8" w14:textId="731E603A" w:rsidR="00E15B7C" w:rsidRPr="00E30083" w:rsidRDefault="00E15B7C" w:rsidP="00E15B7C">
            <w:pPr>
              <w:pStyle w:val="TAL"/>
              <w:rPr>
                <w:lang w:eastAsia="zh-CN"/>
              </w:rPr>
            </w:pPr>
            <w:r w:rsidRPr="00B37B78">
              <w:t>(NOTE 2)</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7DA5B0EE" w14:textId="19EF7392" w:rsidR="00E15B7C" w:rsidRPr="00E30083" w:rsidRDefault="00E15B7C" w:rsidP="00793B51">
            <w:pPr>
              <w:pStyle w:val="TAL"/>
              <w:rPr>
                <w:lang w:eastAsia="zh-CN"/>
              </w:rPr>
            </w:pPr>
            <w:r w:rsidRPr="00B37B78">
              <w:t>(NOTE 2)</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7777777" w:rsidR="00793B51" w:rsidRPr="00A52A49" w:rsidRDefault="00793B51" w:rsidP="00793B51">
            <w:pPr>
              <w:pStyle w:val="TAL"/>
            </w:pPr>
            <w:r w:rsidRPr="00A52A49">
              <w:t>-</w:t>
            </w:r>
            <w:r w:rsidRPr="00A52A49">
              <w:tab/>
              <w:t>SNSSAI_NOT_SUPPORTED, if the SNSSAI included in the requested slice selection information is not allowed in the PLMN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Default="00793B51" w:rsidP="00793B51">
            <w:pPr>
              <w:pStyle w:val="TAN"/>
            </w:pPr>
            <w:r w:rsidRPr="00A52A49">
              <w:t>NOTE</w:t>
            </w:r>
            <w:r w:rsidR="00CA0205">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692709" w14:textId="333D17C2" w:rsidR="00CA0205" w:rsidRPr="00E30083" w:rsidRDefault="00CA0205"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973A13">
            <w:pPr>
              <w:pStyle w:val="TAH"/>
            </w:pPr>
            <w:r w:rsidRPr="00D67AB2">
              <w:t>Description</w:t>
            </w:r>
          </w:p>
        </w:tc>
      </w:tr>
      <w:tr w:rsidR="00793B51" w:rsidRPr="00D67AB2"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27B808D2" w14:textId="5192C26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973A13">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973A13">
            <w:pPr>
              <w:pStyle w:val="TAH"/>
            </w:pPr>
            <w:r w:rsidRPr="00D67AB2">
              <w:t>Description</w:t>
            </w:r>
          </w:p>
        </w:tc>
      </w:tr>
      <w:tr w:rsidR="00793B51" w:rsidRPr="00D67AB2"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61BE753D" w14:textId="32A5E12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973A13">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B02215">
      <w:pPr>
        <w:pStyle w:val="Heading5"/>
      </w:pPr>
      <w:bookmarkStart w:id="423" w:name="_Toc20142313"/>
      <w:bookmarkStart w:id="424" w:name="_Toc34217259"/>
      <w:bookmarkStart w:id="425" w:name="_Toc34217411"/>
      <w:bookmarkStart w:id="426" w:name="_Toc39051774"/>
      <w:bookmarkStart w:id="427" w:name="_Toc43210346"/>
      <w:bookmarkStart w:id="428" w:name="_Toc49853252"/>
      <w:bookmarkStart w:id="429" w:name="_Toc56530041"/>
      <w:bookmarkStart w:id="430" w:name="_Toc74990223"/>
      <w:r w:rsidRPr="00630AB6">
        <w:t>6.1.3.2.4</w:t>
      </w:r>
      <w:r w:rsidRPr="00630AB6">
        <w:tab/>
        <w:t>Resource Custom Operations</w:t>
      </w:r>
      <w:bookmarkEnd w:id="423"/>
      <w:bookmarkEnd w:id="424"/>
      <w:bookmarkEnd w:id="425"/>
      <w:bookmarkEnd w:id="426"/>
      <w:bookmarkEnd w:id="427"/>
      <w:bookmarkEnd w:id="428"/>
      <w:bookmarkEnd w:id="429"/>
      <w:bookmarkEnd w:id="430"/>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B02215">
      <w:pPr>
        <w:pStyle w:val="Heading3"/>
      </w:pPr>
      <w:bookmarkStart w:id="431" w:name="_Toc20142314"/>
      <w:bookmarkStart w:id="432" w:name="_Toc34217260"/>
      <w:bookmarkStart w:id="433" w:name="_Toc34217412"/>
      <w:bookmarkStart w:id="434" w:name="_Toc39051775"/>
      <w:bookmarkStart w:id="435" w:name="_Toc43210347"/>
      <w:bookmarkStart w:id="436" w:name="_Toc49853253"/>
      <w:bookmarkStart w:id="437" w:name="_Toc56530042"/>
      <w:bookmarkStart w:id="438" w:name="_Toc74990224"/>
      <w:r w:rsidRPr="00630AB6">
        <w:t>6.1.4</w:t>
      </w:r>
      <w:r w:rsidRPr="00630AB6">
        <w:tab/>
        <w:t>Custom Operations without associated resources</w:t>
      </w:r>
      <w:bookmarkEnd w:id="431"/>
      <w:bookmarkEnd w:id="432"/>
      <w:bookmarkEnd w:id="433"/>
      <w:bookmarkEnd w:id="434"/>
      <w:bookmarkEnd w:id="435"/>
      <w:bookmarkEnd w:id="436"/>
      <w:bookmarkEnd w:id="437"/>
      <w:bookmarkEnd w:id="438"/>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B02215">
      <w:pPr>
        <w:pStyle w:val="Heading3"/>
      </w:pPr>
      <w:bookmarkStart w:id="439" w:name="_Toc20142315"/>
      <w:bookmarkStart w:id="440" w:name="_Toc34217261"/>
      <w:bookmarkStart w:id="441" w:name="_Toc34217413"/>
      <w:bookmarkStart w:id="442" w:name="_Toc39051776"/>
      <w:bookmarkStart w:id="443" w:name="_Toc43210348"/>
      <w:bookmarkStart w:id="444" w:name="_Toc49853254"/>
      <w:bookmarkStart w:id="445" w:name="_Toc56530043"/>
      <w:bookmarkStart w:id="446" w:name="_Toc74990225"/>
      <w:r w:rsidRPr="00630AB6">
        <w:t>6.1.5</w:t>
      </w:r>
      <w:r w:rsidRPr="00630AB6">
        <w:tab/>
        <w:t>Notifications</w:t>
      </w:r>
      <w:bookmarkEnd w:id="439"/>
      <w:bookmarkEnd w:id="440"/>
      <w:bookmarkEnd w:id="441"/>
      <w:bookmarkEnd w:id="442"/>
      <w:bookmarkEnd w:id="443"/>
      <w:bookmarkEnd w:id="444"/>
      <w:bookmarkEnd w:id="445"/>
      <w:bookmarkEnd w:id="446"/>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B02215">
      <w:pPr>
        <w:pStyle w:val="Heading3"/>
      </w:pPr>
      <w:bookmarkStart w:id="447" w:name="_Toc20142316"/>
      <w:bookmarkStart w:id="448" w:name="_Toc34217262"/>
      <w:bookmarkStart w:id="449" w:name="_Toc34217414"/>
      <w:bookmarkStart w:id="450" w:name="_Toc39051777"/>
      <w:bookmarkStart w:id="451" w:name="_Toc43210349"/>
      <w:bookmarkStart w:id="452" w:name="_Toc49853255"/>
      <w:bookmarkStart w:id="453" w:name="_Toc56530044"/>
      <w:bookmarkStart w:id="454" w:name="_Toc74990226"/>
      <w:r w:rsidRPr="00630AB6">
        <w:t>6.1.6</w:t>
      </w:r>
      <w:r w:rsidRPr="00630AB6">
        <w:tab/>
        <w:t>Data Model</w:t>
      </w:r>
      <w:bookmarkEnd w:id="447"/>
      <w:bookmarkEnd w:id="448"/>
      <w:bookmarkEnd w:id="449"/>
      <w:bookmarkEnd w:id="450"/>
      <w:bookmarkEnd w:id="451"/>
      <w:bookmarkEnd w:id="452"/>
      <w:bookmarkEnd w:id="453"/>
      <w:bookmarkEnd w:id="454"/>
    </w:p>
    <w:p w14:paraId="2F452BB2" w14:textId="77777777" w:rsidR="00B02215" w:rsidRPr="00630AB6" w:rsidRDefault="00B02215" w:rsidP="00B02215">
      <w:pPr>
        <w:pStyle w:val="Heading4"/>
      </w:pPr>
      <w:bookmarkStart w:id="455" w:name="_Toc20142317"/>
      <w:bookmarkStart w:id="456" w:name="_Toc34217263"/>
      <w:bookmarkStart w:id="457" w:name="_Toc34217415"/>
      <w:bookmarkStart w:id="458" w:name="_Toc39051778"/>
      <w:bookmarkStart w:id="459" w:name="_Toc43210350"/>
      <w:bookmarkStart w:id="460" w:name="_Toc49853256"/>
      <w:bookmarkStart w:id="461" w:name="_Toc56530045"/>
      <w:bookmarkStart w:id="462" w:name="_Toc74990227"/>
      <w:r w:rsidRPr="00630AB6">
        <w:t>6.1.6.1</w:t>
      </w:r>
      <w:r w:rsidRPr="00630AB6">
        <w:tab/>
        <w:t>General</w:t>
      </w:r>
      <w:bookmarkEnd w:id="455"/>
      <w:bookmarkEnd w:id="456"/>
      <w:bookmarkEnd w:id="457"/>
      <w:bookmarkEnd w:id="458"/>
      <w:bookmarkEnd w:id="459"/>
      <w:bookmarkEnd w:id="460"/>
      <w:bookmarkEnd w:id="461"/>
      <w:bookmarkEnd w:id="462"/>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2B5FCA"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2B5FCA" w:rsidRPr="00E30083" w:rsidRDefault="002B5FCA" w:rsidP="002B5FCA">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2B5FCA" w:rsidRPr="00E30083" w:rsidRDefault="002B5FCA" w:rsidP="002B5FCA">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2B5FCA" w:rsidRPr="00E30083" w:rsidRDefault="002B5FCA" w:rsidP="002B5FCA">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2B5FCA"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2B5FCA" w:rsidRPr="00E30083" w:rsidRDefault="002B5FCA" w:rsidP="002B5FCA">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2B5FCA" w:rsidRPr="00E30083" w:rsidRDefault="002B5FCA" w:rsidP="002B5FCA">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2B5FCA" w:rsidRPr="00E30083" w:rsidRDefault="002B5FCA" w:rsidP="002B5FCA">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2EA8B020" w14:textId="77777777" w:rsidR="00B02215" w:rsidRPr="00630AB6" w:rsidRDefault="00B02215" w:rsidP="00B02215"/>
    <w:p w14:paraId="187999BD"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7F719590"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59785EFE"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79E12D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EA08741"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632A0A8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57D7F65" w14:textId="77777777"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3A8D06F4" w14:textId="77777777"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50A07F" w14:textId="77777777" w:rsidR="005F216F" w:rsidRPr="00E30083" w:rsidRDefault="005F216F" w:rsidP="005F216F">
            <w:pPr>
              <w:pStyle w:val="TAL"/>
              <w:rPr>
                <w:rFonts w:cs="Arial"/>
                <w:szCs w:val="18"/>
              </w:rPr>
            </w:pPr>
          </w:p>
        </w:tc>
      </w:tr>
      <w:tr w:rsidR="00336223" w:rsidRPr="00E30083"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E30083" w:rsidRDefault="00336223" w:rsidP="00336223">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E30083" w:rsidRDefault="00336223" w:rsidP="00336223">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E30083" w:rsidRDefault="00336223" w:rsidP="00336223">
            <w:pPr>
              <w:pStyle w:val="TAL"/>
              <w:rPr>
                <w:rFonts w:cs="Arial"/>
                <w:szCs w:val="18"/>
              </w:rPr>
            </w:pPr>
          </w:p>
        </w:tc>
      </w:tr>
      <w:tr w:rsidR="00336223"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E30083" w:rsidRDefault="00336223" w:rsidP="00336223">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E30083" w:rsidRDefault="00336223" w:rsidP="00336223">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E30083" w:rsidRDefault="00336223" w:rsidP="00336223">
            <w:pPr>
              <w:pStyle w:val="TAL"/>
              <w:rPr>
                <w:rFonts w:cs="Arial"/>
                <w:szCs w:val="18"/>
              </w:rPr>
            </w:pPr>
            <w:r w:rsidRPr="00E30083">
              <w:rPr>
                <w:rFonts w:cs="Arial"/>
                <w:szCs w:val="18"/>
              </w:rPr>
              <w:t>Type of Network Function.</w:t>
            </w:r>
          </w:p>
        </w:tc>
      </w:tr>
    </w:tbl>
    <w:p w14:paraId="14292CCA" w14:textId="77777777" w:rsidR="00B02215" w:rsidRPr="00630AB6" w:rsidRDefault="00B02215" w:rsidP="00B02215"/>
    <w:p w14:paraId="0AA7EB45" w14:textId="77777777" w:rsidR="00B02215" w:rsidRPr="00630AB6" w:rsidRDefault="00B02215" w:rsidP="00B02215">
      <w:pPr>
        <w:pStyle w:val="Heading4"/>
        <w:rPr>
          <w:lang w:val="en-US"/>
        </w:rPr>
      </w:pPr>
      <w:bookmarkStart w:id="463" w:name="_Toc20142318"/>
      <w:bookmarkStart w:id="464" w:name="_Toc34217264"/>
      <w:bookmarkStart w:id="465" w:name="_Toc34217416"/>
      <w:bookmarkStart w:id="466" w:name="_Toc39051779"/>
      <w:bookmarkStart w:id="467" w:name="_Toc43210351"/>
      <w:bookmarkStart w:id="468" w:name="_Toc49853257"/>
      <w:bookmarkStart w:id="469" w:name="_Toc56530046"/>
      <w:bookmarkStart w:id="470" w:name="_Toc74990228"/>
      <w:r w:rsidRPr="00630AB6">
        <w:rPr>
          <w:lang w:val="en-US"/>
        </w:rPr>
        <w:t>6.1.6.2</w:t>
      </w:r>
      <w:r w:rsidRPr="00630AB6">
        <w:rPr>
          <w:lang w:val="en-US"/>
        </w:rPr>
        <w:tab/>
        <w:t>Structured data types</w:t>
      </w:r>
      <w:bookmarkEnd w:id="463"/>
      <w:bookmarkEnd w:id="464"/>
      <w:bookmarkEnd w:id="465"/>
      <w:bookmarkEnd w:id="466"/>
      <w:bookmarkEnd w:id="467"/>
      <w:bookmarkEnd w:id="468"/>
      <w:bookmarkEnd w:id="469"/>
      <w:bookmarkEnd w:id="470"/>
    </w:p>
    <w:p w14:paraId="66F97E25" w14:textId="77777777" w:rsidR="00B02215" w:rsidRPr="00630AB6" w:rsidRDefault="00B02215" w:rsidP="00B02215">
      <w:pPr>
        <w:pStyle w:val="Heading5"/>
      </w:pPr>
      <w:bookmarkStart w:id="471" w:name="_Toc20142319"/>
      <w:bookmarkStart w:id="472" w:name="_Toc34217265"/>
      <w:bookmarkStart w:id="473" w:name="_Toc34217417"/>
      <w:bookmarkStart w:id="474" w:name="_Toc39051780"/>
      <w:bookmarkStart w:id="475" w:name="_Toc43210352"/>
      <w:bookmarkStart w:id="476" w:name="_Toc49853258"/>
      <w:bookmarkStart w:id="477" w:name="_Toc56530047"/>
      <w:bookmarkStart w:id="478" w:name="_Toc74990229"/>
      <w:r w:rsidRPr="00630AB6">
        <w:t>6.1.6.2.1</w:t>
      </w:r>
      <w:r w:rsidRPr="00630AB6">
        <w:tab/>
        <w:t>Introduction</w:t>
      </w:r>
      <w:bookmarkEnd w:id="471"/>
      <w:bookmarkEnd w:id="472"/>
      <w:bookmarkEnd w:id="473"/>
      <w:bookmarkEnd w:id="474"/>
      <w:bookmarkEnd w:id="475"/>
      <w:bookmarkEnd w:id="476"/>
      <w:bookmarkEnd w:id="477"/>
      <w:bookmarkEnd w:id="478"/>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B02215">
      <w:pPr>
        <w:pStyle w:val="Heading5"/>
      </w:pPr>
      <w:bookmarkStart w:id="479" w:name="_Toc20142320"/>
      <w:bookmarkStart w:id="480" w:name="_Toc34217266"/>
      <w:bookmarkStart w:id="481" w:name="_Toc34217418"/>
      <w:bookmarkStart w:id="482" w:name="_Toc39051781"/>
      <w:bookmarkStart w:id="483" w:name="_Toc43210353"/>
      <w:bookmarkStart w:id="484" w:name="_Toc49853259"/>
      <w:bookmarkStart w:id="485" w:name="_Toc56530048"/>
      <w:bookmarkStart w:id="486" w:name="_Toc74990230"/>
      <w:r w:rsidRPr="00630AB6">
        <w:lastRenderedPageBreak/>
        <w:t>6.1.6.2.2</w:t>
      </w:r>
      <w:r w:rsidRPr="00630AB6">
        <w:tab/>
        <w:t>Type: AuthorizedNetworkSliceInfo</w:t>
      </w:r>
      <w:bookmarkEnd w:id="479"/>
      <w:bookmarkEnd w:id="480"/>
      <w:bookmarkEnd w:id="481"/>
      <w:bookmarkEnd w:id="482"/>
      <w:bookmarkEnd w:id="483"/>
      <w:bookmarkEnd w:id="484"/>
      <w:bookmarkEnd w:id="485"/>
      <w:bookmarkEnd w:id="486"/>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5E70C7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9B3BD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BD4E246" w14:textId="77777777" w:rsidR="00B02215" w:rsidRPr="00E30083" w:rsidRDefault="00B02215" w:rsidP="002A65CD">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1559" w:type="dxa"/>
            <w:tcBorders>
              <w:top w:val="single" w:sz="4" w:space="0" w:color="auto"/>
              <w:left w:val="single" w:sz="4" w:space="0" w:color="auto"/>
              <w:bottom w:val="single" w:sz="4" w:space="0" w:color="auto"/>
              <w:right w:val="single" w:sz="4" w:space="0" w:color="auto"/>
            </w:tcBorders>
          </w:tcPr>
          <w:p w14:paraId="30F9A379" w14:textId="77777777" w:rsidR="00B02215" w:rsidRPr="00E30083" w:rsidRDefault="00B02215" w:rsidP="002A65CD">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74011F29"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156FA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69ABB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67A27091"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Pr="00E30083">
              <w:rPr>
                <w:rFonts w:cs="Arial" w:hint="eastAsia"/>
                <w:szCs w:val="18"/>
                <w:lang w:eastAsia="zh-CN"/>
              </w:rPr>
              <w:t>.</w:t>
            </w:r>
          </w:p>
          <w:p w14:paraId="5DC55260" w14:textId="77777777" w:rsidR="00B02215" w:rsidRPr="00E30083" w:rsidRDefault="00B02215" w:rsidP="002A65CD">
            <w:pPr>
              <w:pStyle w:val="TAL"/>
              <w:rPr>
                <w:rFonts w:cs="Arial"/>
                <w:szCs w:val="18"/>
                <w:lang w:eastAsia="zh-CN"/>
              </w:rPr>
            </w:pPr>
          </w:p>
          <w:p w14:paraId="75F615B2" w14:textId="77777777" w:rsidR="00B02215" w:rsidRDefault="00B02215" w:rsidP="002A65CD">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sidR="00EA7D87">
              <w:rPr>
                <w:rFonts w:cs="Arial"/>
                <w:szCs w:val="18"/>
                <w:lang w:eastAsia="zh-CN"/>
              </w:rPr>
              <w:t xml:space="preserve"> if the </w:t>
            </w:r>
            <w:r w:rsidR="00EA7D87" w:rsidRPr="00E30083">
              <w:rPr>
                <w:rFonts w:cs="Arial"/>
                <w:szCs w:val="18"/>
                <w:lang w:eastAsia="zh-CN"/>
              </w:rPr>
              <w:t>Requested NSSAI and the subscribed S-NSSAI(s)</w:t>
            </w:r>
            <w:r w:rsidR="00EA7D87">
              <w:rPr>
                <w:rFonts w:cs="Arial"/>
                <w:szCs w:val="18"/>
                <w:lang w:eastAsia="zh-CN"/>
              </w:rPr>
              <w:t xml:space="preserve"> received, or this IE shall contain the </w:t>
            </w:r>
            <w:r w:rsidR="00EA7D87">
              <w:t xml:space="preserve">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if </w:t>
            </w:r>
            <w:r w:rsidR="00EA7D87" w:rsidRPr="00E30083">
              <w:rPr>
                <w:lang w:eastAsia="zh-CN"/>
              </w:rPr>
              <w:t>requestMapping</w:t>
            </w:r>
            <w:r w:rsidR="00EA7D87">
              <w:rPr>
                <w:lang w:eastAsia="zh-CN"/>
              </w:rPr>
              <w:t xml:space="preserve"> flag was set to </w:t>
            </w:r>
            <w:r w:rsidR="00EA7D87" w:rsidRPr="00E30083">
              <w:rPr>
                <w:lang w:eastAsia="zh-CN"/>
              </w:rPr>
              <w:t>"true"</w:t>
            </w:r>
            <w:r w:rsidRPr="00E30083">
              <w:rPr>
                <w:rFonts w:cs="Arial"/>
                <w:szCs w:val="18"/>
                <w:lang w:eastAsia="zh-CN"/>
              </w:rPr>
              <w:t>.</w:t>
            </w:r>
          </w:p>
          <w:p w14:paraId="7CAB5249" w14:textId="77777777" w:rsidR="00296351" w:rsidRDefault="00296351" w:rsidP="002A65CD">
            <w:pPr>
              <w:pStyle w:val="TAL"/>
              <w:rPr>
                <w:rFonts w:cs="Arial"/>
                <w:szCs w:val="18"/>
                <w:lang w:eastAsia="zh-CN"/>
              </w:rPr>
            </w:pPr>
          </w:p>
          <w:p w14:paraId="5380A7D7"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65D349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F7B608D" w14:textId="77777777" w:rsidR="00B02215" w:rsidRPr="00E30083" w:rsidRDefault="00B02215" w:rsidP="002A65CD">
            <w:pPr>
              <w:pStyle w:val="TAL"/>
              <w:rPr>
                <w:lang w:eastAsia="zh-CN"/>
              </w:rPr>
            </w:pPr>
            <w:r w:rsidRPr="00E30083">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4B33E002"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425" w:type="dxa"/>
            <w:tcBorders>
              <w:top w:val="single" w:sz="4" w:space="0" w:color="auto"/>
              <w:left w:val="single" w:sz="4" w:space="0" w:color="auto"/>
              <w:bottom w:val="single" w:sz="4" w:space="0" w:color="auto"/>
              <w:right w:val="single" w:sz="4" w:space="0" w:color="auto"/>
            </w:tcBorders>
          </w:tcPr>
          <w:p w14:paraId="20257DF3"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DA938"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31B04B"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02215" w:rsidRPr="00E30083" w:rsidRDefault="00B02215" w:rsidP="002A65CD">
            <w:pPr>
              <w:pStyle w:val="TAL"/>
              <w:rPr>
                <w:rFonts w:cs="Arial"/>
                <w:szCs w:val="18"/>
                <w:lang w:eastAsia="zh-CN"/>
              </w:rPr>
            </w:pPr>
          </w:p>
          <w:p w14:paraId="307AC2B8"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02215" w:rsidRPr="00E30083" w:rsidRDefault="00B02215" w:rsidP="002A65CD">
            <w:pPr>
              <w:pStyle w:val="TAL"/>
            </w:pPr>
            <w:r w:rsidRPr="00E30083">
              <w:t>-</w:t>
            </w:r>
            <w:r w:rsidRPr="00E30083">
              <w:tab/>
              <w:t>the Requested NSSAI includes an S-NSSAI that is not valid in the Serving PLMN; or</w:t>
            </w:r>
          </w:p>
          <w:p w14:paraId="661C2B89" w14:textId="77777777" w:rsidR="00B02215" w:rsidRPr="00E30083" w:rsidRDefault="00B02215" w:rsidP="002A65CD">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p>
          <w:p w14:paraId="61BF10CB" w14:textId="77777777" w:rsidR="00B02215" w:rsidRPr="00E30083" w:rsidRDefault="00B02215" w:rsidP="002A65CD">
            <w:pPr>
              <w:pStyle w:val="TAL"/>
              <w:rPr>
                <w:lang w:eastAsia="zh-CN"/>
              </w:rPr>
            </w:pPr>
          </w:p>
          <w:p w14:paraId="79F41668" w14:textId="77777777" w:rsidR="00B02215" w:rsidRDefault="00B02215" w:rsidP="002A65CD">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296351" w:rsidRDefault="00296351" w:rsidP="002A65CD">
            <w:pPr>
              <w:pStyle w:val="TAL"/>
              <w:rPr>
                <w:rFonts w:cs="Arial"/>
                <w:szCs w:val="18"/>
                <w:lang w:eastAsia="zh-CN"/>
              </w:rPr>
            </w:pPr>
          </w:p>
          <w:p w14:paraId="1059CA86" w14:textId="77777777" w:rsidR="00EA7D87" w:rsidRDefault="00EA7D87"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EA7D87" w:rsidRDefault="00EA7D87" w:rsidP="002A65CD">
            <w:pPr>
              <w:pStyle w:val="TAL"/>
              <w:rPr>
                <w:rFonts w:cs="Arial"/>
                <w:szCs w:val="18"/>
                <w:lang w:eastAsia="zh-CN"/>
              </w:rPr>
            </w:pPr>
          </w:p>
          <w:p w14:paraId="2A38F31C"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06F0DDF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5A61CF6"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14:paraId="00B1EDC6"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4FB87B1"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916513"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DF4BB0"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02215" w:rsidRPr="00E30083" w:rsidRDefault="00B02215" w:rsidP="002A65CD">
            <w:pPr>
              <w:pStyle w:val="TAL"/>
              <w:rPr>
                <w:rFonts w:cs="Arial"/>
                <w:szCs w:val="18"/>
                <w:lang w:eastAsia="zh-CN"/>
              </w:rPr>
            </w:pPr>
          </w:p>
          <w:p w14:paraId="5054679D" w14:textId="77777777" w:rsidR="00B02215" w:rsidRPr="00E30083" w:rsidRDefault="00B02215"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77777777" w:rsidR="00B02215" w:rsidRPr="00E30083" w:rsidRDefault="00B02215" w:rsidP="002A65CD">
            <w:pPr>
              <w:pStyle w:val="TAL"/>
              <w:rPr>
                <w:rFonts w:cs="Arial"/>
                <w:szCs w:val="18"/>
              </w:rPr>
            </w:pPr>
            <w:r w:rsidRPr="00E30083">
              <w:rPr>
                <w:rFonts w:cs="Arial"/>
                <w:szCs w:val="18"/>
              </w:rPr>
              <w:t>Pattern: '^[0-9]{3}-[0-9]{2-3}-[A-Fa-f0-9]{2}-[0-3][A-Fa-f0-9]{2}$'</w:t>
            </w:r>
          </w:p>
          <w:p w14:paraId="1AFD6AA4" w14:textId="77777777" w:rsidR="00B02215" w:rsidRPr="00E30083" w:rsidRDefault="00B02215" w:rsidP="002A65CD">
            <w:pPr>
              <w:pStyle w:val="TAL"/>
              <w:rPr>
                <w:rFonts w:cs="Arial"/>
                <w:szCs w:val="18"/>
                <w:lang w:eastAsia="zh-CN"/>
              </w:rPr>
            </w:pPr>
            <w:r w:rsidRPr="00E30083">
              <w:rPr>
                <w:lang w:eastAsia="zh-CN"/>
              </w:rPr>
              <w:t>(NOTE)</w:t>
            </w:r>
          </w:p>
        </w:tc>
      </w:tr>
      <w:tr w:rsidR="00B02215" w:rsidRPr="00E30083" w14:paraId="1A3977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7FEBAD" w14:textId="77777777" w:rsidR="00B02215" w:rsidRPr="00E30083" w:rsidRDefault="00B02215" w:rsidP="002A65CD">
            <w:pPr>
              <w:pStyle w:val="TAL"/>
              <w:rPr>
                <w:lang w:eastAsia="zh-CN"/>
              </w:rPr>
            </w:pPr>
            <w:r w:rsidRPr="00E30083">
              <w:rPr>
                <w:lang w:eastAsia="zh-CN"/>
              </w:rPr>
              <w:t>candidateAmfList</w:t>
            </w:r>
          </w:p>
        </w:tc>
        <w:tc>
          <w:tcPr>
            <w:tcW w:w="1559" w:type="dxa"/>
            <w:tcBorders>
              <w:top w:val="single" w:sz="4" w:space="0" w:color="auto"/>
              <w:left w:val="single" w:sz="4" w:space="0" w:color="auto"/>
              <w:bottom w:val="single" w:sz="4" w:space="0" w:color="auto"/>
              <w:right w:val="single" w:sz="4" w:space="0" w:color="auto"/>
            </w:tcBorders>
          </w:tcPr>
          <w:p w14:paraId="0381265D" w14:textId="77777777" w:rsidR="00B02215" w:rsidRPr="00E30083" w:rsidRDefault="00B02215" w:rsidP="002A65CD">
            <w:pPr>
              <w:pStyle w:val="TAL"/>
              <w:rPr>
                <w:lang w:eastAsia="zh-CN"/>
              </w:rPr>
            </w:pPr>
            <w:r w:rsidRPr="00E30083">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0CA98173"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D7CD13"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AE349DD"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02215" w:rsidRPr="00E30083" w:rsidRDefault="00B02215" w:rsidP="002A65CD">
            <w:pPr>
              <w:pStyle w:val="TAL"/>
              <w:rPr>
                <w:rFonts w:cs="Arial"/>
                <w:szCs w:val="18"/>
                <w:lang w:eastAsia="zh-CN"/>
              </w:rPr>
            </w:pPr>
          </w:p>
          <w:p w14:paraId="4CD1731A" w14:textId="77777777" w:rsidR="00B02215" w:rsidRPr="00E30083" w:rsidRDefault="00B02215" w:rsidP="002A65CD">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0C23FB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9B6A927" w14:textId="77777777" w:rsidR="00B02215" w:rsidRPr="00E30083" w:rsidRDefault="00B02215" w:rsidP="002A65CD">
            <w:pPr>
              <w:pStyle w:val="TAL"/>
              <w:rPr>
                <w:lang w:eastAsia="zh-CN"/>
              </w:rPr>
            </w:pPr>
            <w:r w:rsidRPr="00E30083">
              <w:rPr>
                <w:rFonts w:hint="eastAsia"/>
                <w:lang w:eastAsia="zh-CN"/>
              </w:rPr>
              <w:lastRenderedPageBreak/>
              <w:t>rejectedN</w:t>
            </w:r>
            <w:r w:rsidRPr="00E30083">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14:paraId="5F840C4A"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67D86BE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AFF114"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CC071A5"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296351" w:rsidRDefault="00296351" w:rsidP="002A65CD">
            <w:pPr>
              <w:pStyle w:val="TAL"/>
              <w:rPr>
                <w:rFonts w:cs="Arial"/>
                <w:szCs w:val="18"/>
              </w:rPr>
            </w:pPr>
          </w:p>
          <w:p w14:paraId="7FCA3A1A"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r>
      <w:tr w:rsidR="00B02215" w:rsidRPr="00E30083" w14:paraId="78CE570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6A66D8" w14:textId="77777777" w:rsidR="00B02215" w:rsidRPr="00E30083" w:rsidRDefault="00B02215" w:rsidP="002A65CD">
            <w:pPr>
              <w:pStyle w:val="TAL"/>
              <w:rPr>
                <w:lang w:val="en-US" w:eastAsia="zh-CN"/>
              </w:rPr>
            </w:pPr>
            <w:r w:rsidRPr="00E30083">
              <w:rPr>
                <w:rFonts w:hint="eastAsia"/>
                <w:lang w:eastAsia="zh-CN"/>
              </w:rPr>
              <w:t>rejectedN</w:t>
            </w:r>
            <w:r w:rsidRPr="00E30083">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14:paraId="1BF846D6"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1EC23578"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9F923"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7278491"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296351" w:rsidRDefault="00296351" w:rsidP="002A65CD">
            <w:pPr>
              <w:pStyle w:val="TAL"/>
              <w:rPr>
                <w:rFonts w:cs="Arial"/>
                <w:szCs w:val="18"/>
              </w:rPr>
            </w:pPr>
          </w:p>
          <w:p w14:paraId="6954E47C"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r>
      <w:tr w:rsidR="00B02215" w:rsidRPr="00E30083" w14:paraId="30924E5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EEE0D5A" w14:textId="77777777" w:rsidR="00B02215" w:rsidRPr="00E30083" w:rsidRDefault="00B02215" w:rsidP="002A65CD">
            <w:pPr>
              <w:pStyle w:val="TAL"/>
              <w:rPr>
                <w:lang w:eastAsia="zh-CN"/>
              </w:rPr>
            </w:pPr>
            <w:r w:rsidRPr="00E30083">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2D82ECC5" w14:textId="77777777" w:rsidR="00B02215" w:rsidRPr="00E30083" w:rsidRDefault="00B02215" w:rsidP="002A65CD">
            <w:pPr>
              <w:pStyle w:val="TAL"/>
              <w:rPr>
                <w:lang w:eastAsia="zh-CN"/>
              </w:rPr>
            </w:pPr>
            <w:r w:rsidRPr="00E30083">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12C20874"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AF72C"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93331" w14:textId="77777777" w:rsidR="00B02215" w:rsidRDefault="00B02215" w:rsidP="002A65CD">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sidR="00B45D58">
              <w:rPr>
                <w:rFonts w:cs="Arial"/>
                <w:szCs w:val="18"/>
                <w:lang w:eastAsia="zh-CN"/>
              </w:rPr>
              <w:t xml:space="preserve"> in non-roaming or LBO roaming</w:t>
            </w:r>
            <w:r w:rsidRPr="00E30083">
              <w:rPr>
                <w:rFonts w:cs="Arial"/>
                <w:szCs w:val="18"/>
                <w:lang w:eastAsia="zh-CN"/>
              </w:rPr>
              <w:t>)</w:t>
            </w:r>
            <w:r w:rsidR="00B45D58">
              <w:rPr>
                <w:rFonts w:cs="Arial"/>
                <w:szCs w:val="18"/>
                <w:lang w:eastAsia="zh-CN"/>
              </w:rPr>
              <w:t>.</w:t>
            </w:r>
          </w:p>
          <w:p w14:paraId="0DADC156" w14:textId="77777777" w:rsidR="00B45D58" w:rsidRPr="00E30083" w:rsidRDefault="00B45D58" w:rsidP="002A65CD">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02215" w:rsidRPr="00E30083" w:rsidRDefault="00B02215" w:rsidP="002A65CD">
            <w:pPr>
              <w:pStyle w:val="TAL"/>
              <w:rPr>
                <w:rFonts w:cs="Arial"/>
                <w:szCs w:val="18"/>
                <w:lang w:eastAsia="zh-CN"/>
              </w:rPr>
            </w:pPr>
          </w:p>
          <w:p w14:paraId="42CF94F5" w14:textId="77777777" w:rsidR="00B02215" w:rsidRPr="00E30083" w:rsidRDefault="00B02215" w:rsidP="002A65CD">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35D024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7D39F64"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C96A5FC"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A6A6255"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4B09AF" w14:textId="77777777" w:rsidR="00B02215" w:rsidRPr="00E30083" w:rsidRDefault="00B02215" w:rsidP="002A65CD">
            <w:pPr>
              <w:pStyle w:val="TAL"/>
              <w:rPr>
                <w:lang w:eastAsia="zh-CN"/>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0FBF37E6"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r w:rsidR="00B02215" w:rsidRPr="00E30083" w14:paraId="667E89D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D0DB58E" w14:textId="77777777" w:rsidR="00B02215" w:rsidRPr="00E30083" w:rsidRDefault="00B02215" w:rsidP="002A65CD">
            <w:pPr>
              <w:pStyle w:val="TAL"/>
              <w:rPr>
                <w:lang w:eastAsia="zh-CN"/>
              </w:rPr>
            </w:pPr>
            <w:r w:rsidRPr="00E30083">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14:paraId="61FACDAB"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DB10517"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1D39BE" w14:textId="77777777" w:rsidR="00B02215" w:rsidRPr="00E30083" w:rsidRDefault="00B02215" w:rsidP="002A65CD">
            <w:pPr>
              <w:pStyle w:val="TAL"/>
              <w:rPr>
                <w:noProof/>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6B3D078F" w14:textId="77777777" w:rsidR="00B02215" w:rsidRPr="00E30083" w:rsidRDefault="00B02215" w:rsidP="002A65CD">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02215" w:rsidRPr="00E30083" w:rsidRDefault="00B02215" w:rsidP="002A65CD">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77777777" w:rsidR="00B02215" w:rsidRPr="00E30083" w:rsidRDefault="00B02215" w:rsidP="002A65CD">
            <w:pPr>
              <w:pStyle w:val="TAL"/>
              <w:rPr>
                <w:rFonts w:cs="Arial"/>
                <w:szCs w:val="18"/>
              </w:rPr>
            </w:pPr>
          </w:p>
        </w:tc>
      </w:tr>
      <w:tr w:rsidR="00B02215" w:rsidRPr="00E30083" w14:paraId="3F858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7B1B6E" w14:textId="77777777" w:rsidR="00B02215" w:rsidRPr="00E30083" w:rsidRDefault="00B02215" w:rsidP="002A65CD">
            <w:pPr>
              <w:pStyle w:val="TAL"/>
              <w:rPr>
                <w:lang w:eastAsia="zh-CN"/>
              </w:rPr>
            </w:pPr>
            <w:r w:rsidRPr="00E30083">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14:paraId="50D81D62"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DEC0AF3"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CD7A8"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9A1787" w14:textId="77777777" w:rsidR="00B02215" w:rsidRPr="00E30083" w:rsidRDefault="00B02215" w:rsidP="002A65CD">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0B4C9C9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146B30E" w14:textId="77777777" w:rsidR="00B02215" w:rsidRPr="00E30083" w:rsidRDefault="00B02215" w:rsidP="002A65CD">
            <w:pPr>
              <w:pStyle w:val="TAL"/>
              <w:rPr>
                <w:lang w:eastAsia="zh-CN"/>
              </w:rPr>
            </w:pPr>
            <w:r w:rsidRPr="00E30083">
              <w:rPr>
                <w:lang w:eastAsia="zh-CN"/>
              </w:rPr>
              <w:t>nrfAmfSetAccessTokenUri</w:t>
            </w:r>
          </w:p>
        </w:tc>
        <w:tc>
          <w:tcPr>
            <w:tcW w:w="1559" w:type="dxa"/>
            <w:tcBorders>
              <w:top w:val="single" w:sz="4" w:space="0" w:color="auto"/>
              <w:left w:val="single" w:sz="4" w:space="0" w:color="auto"/>
              <w:bottom w:val="single" w:sz="4" w:space="0" w:color="auto"/>
              <w:right w:val="single" w:sz="4" w:space="0" w:color="auto"/>
            </w:tcBorders>
          </w:tcPr>
          <w:p w14:paraId="104FE0FA"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7695D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5F0EDE"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CA2DD1" w14:textId="77777777" w:rsidR="00B02215" w:rsidRPr="00E30083" w:rsidRDefault="00B02215" w:rsidP="002A65CD">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02215" w:rsidRPr="00E30083" w14:paraId="4831F32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5203BD4"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1559" w:type="dxa"/>
            <w:tcBorders>
              <w:top w:val="single" w:sz="4" w:space="0" w:color="auto"/>
              <w:left w:val="single" w:sz="4" w:space="0" w:color="auto"/>
              <w:bottom w:val="single" w:sz="4" w:space="0" w:color="auto"/>
              <w:right w:val="single" w:sz="4" w:space="0" w:color="auto"/>
            </w:tcBorders>
          </w:tcPr>
          <w:p w14:paraId="10A3E7DF" w14:textId="77777777" w:rsidR="00B02215" w:rsidRPr="00E30083" w:rsidRDefault="00B02215" w:rsidP="002A65CD">
            <w:pPr>
              <w:pStyle w:val="TAL"/>
              <w:rPr>
                <w:lang w:eastAsia="zh-CN"/>
              </w:rPr>
            </w:pPr>
            <w:r w:rsidRPr="00E30083">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14:paraId="7B02FDCC"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CF6642"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92C239" w14:textId="77777777" w:rsidR="00B02215" w:rsidRPr="00E30083" w:rsidRDefault="00B02215"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r>
      <w:tr w:rsidR="00B02215" w:rsidRPr="00E30083" w14:paraId="12672479" w14:textId="77777777" w:rsidTr="002A65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49EF1E" w14:textId="77777777" w:rsidR="00B02215" w:rsidRPr="00E30083" w:rsidRDefault="00B02215" w:rsidP="002A65CD">
            <w:pPr>
              <w:pStyle w:val="TAN"/>
            </w:pPr>
            <w:r w:rsidRPr="00E30083">
              <w:t>NOTE:</w:t>
            </w:r>
            <w:r w:rsidRPr="00E30083">
              <w:tab/>
              <w:t xml:space="preserve">The NF Service Consumer uses the PLMN ID, AMF Region, AMF Set and AMF Service Set to perform a NF Discovery to the NRF.  </w:t>
            </w:r>
          </w:p>
        </w:tc>
      </w:tr>
    </w:tbl>
    <w:p w14:paraId="19EEEFE1" w14:textId="77777777" w:rsidR="00B02215" w:rsidRPr="00630AB6" w:rsidRDefault="00B02215" w:rsidP="00B02215"/>
    <w:p w14:paraId="7E754DDF" w14:textId="77777777" w:rsidR="00B02215" w:rsidRPr="00630AB6" w:rsidRDefault="00B02215" w:rsidP="00B02215">
      <w:pPr>
        <w:pStyle w:val="Heading5"/>
      </w:pPr>
      <w:bookmarkStart w:id="487" w:name="_Toc20142321"/>
      <w:bookmarkStart w:id="488" w:name="_Toc34217267"/>
      <w:bookmarkStart w:id="489" w:name="_Toc34217419"/>
      <w:bookmarkStart w:id="490" w:name="_Toc39051782"/>
      <w:bookmarkStart w:id="491" w:name="_Toc43210354"/>
      <w:bookmarkStart w:id="492" w:name="_Toc49853260"/>
      <w:bookmarkStart w:id="493" w:name="_Toc56530049"/>
      <w:bookmarkStart w:id="494" w:name="_Toc74990231"/>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87"/>
      <w:bookmarkEnd w:id="488"/>
      <w:bookmarkEnd w:id="489"/>
      <w:bookmarkEnd w:id="490"/>
      <w:bookmarkEnd w:id="491"/>
      <w:bookmarkEnd w:id="492"/>
      <w:bookmarkEnd w:id="493"/>
      <w:bookmarkEnd w:id="494"/>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14:paraId="5C174F4E" w14:textId="77777777" w:rsidR="00B02215" w:rsidRPr="00630AB6" w:rsidRDefault="00B02215" w:rsidP="00B02215"/>
    <w:p w14:paraId="054A426D" w14:textId="77777777" w:rsidR="00B02215" w:rsidRPr="00630AB6" w:rsidRDefault="00B02215" w:rsidP="00B02215">
      <w:pPr>
        <w:pStyle w:val="Heading5"/>
      </w:pPr>
      <w:bookmarkStart w:id="495" w:name="_Toc20142322"/>
      <w:bookmarkStart w:id="496" w:name="_Toc34217268"/>
      <w:bookmarkStart w:id="497" w:name="_Toc34217420"/>
      <w:bookmarkStart w:id="498" w:name="_Toc39051783"/>
      <w:bookmarkStart w:id="499" w:name="_Toc43210355"/>
      <w:bookmarkStart w:id="500" w:name="_Toc49853261"/>
      <w:bookmarkStart w:id="501" w:name="_Toc56530050"/>
      <w:bookmarkStart w:id="502" w:name="_Toc74990232"/>
      <w:r w:rsidRPr="00630AB6">
        <w:lastRenderedPageBreak/>
        <w:t>6.1.6.2.4</w:t>
      </w:r>
      <w:r w:rsidRPr="00630AB6">
        <w:tab/>
        <w:t>Void</w:t>
      </w:r>
      <w:bookmarkEnd w:id="495"/>
      <w:bookmarkEnd w:id="496"/>
      <w:bookmarkEnd w:id="497"/>
      <w:bookmarkEnd w:id="498"/>
      <w:bookmarkEnd w:id="499"/>
      <w:bookmarkEnd w:id="500"/>
      <w:bookmarkEnd w:id="501"/>
      <w:bookmarkEnd w:id="502"/>
    </w:p>
    <w:p w14:paraId="0CE2EFF8" w14:textId="77777777" w:rsidR="00B02215" w:rsidRPr="00630AB6" w:rsidRDefault="00B02215" w:rsidP="00B02215">
      <w:pPr>
        <w:pStyle w:val="Heading5"/>
      </w:pPr>
      <w:bookmarkStart w:id="503" w:name="_Toc20142323"/>
      <w:bookmarkStart w:id="504" w:name="_Toc34217269"/>
      <w:bookmarkStart w:id="505" w:name="_Toc34217421"/>
      <w:bookmarkStart w:id="506" w:name="_Toc39051784"/>
      <w:bookmarkStart w:id="507" w:name="_Toc43210356"/>
      <w:bookmarkStart w:id="508" w:name="_Toc49853262"/>
      <w:bookmarkStart w:id="509" w:name="_Toc56530051"/>
      <w:bookmarkStart w:id="510" w:name="_Toc74990233"/>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03"/>
      <w:bookmarkEnd w:id="504"/>
      <w:bookmarkEnd w:id="505"/>
      <w:bookmarkEnd w:id="506"/>
      <w:bookmarkEnd w:id="507"/>
      <w:bookmarkEnd w:id="508"/>
      <w:bookmarkEnd w:id="509"/>
      <w:bookmarkEnd w:id="510"/>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B02215">
      <w:pPr>
        <w:pStyle w:val="Heading5"/>
      </w:pPr>
      <w:bookmarkStart w:id="511" w:name="_Toc20142324"/>
      <w:bookmarkStart w:id="512" w:name="_Toc34217270"/>
      <w:bookmarkStart w:id="513" w:name="_Toc34217422"/>
      <w:bookmarkStart w:id="514" w:name="_Toc39051785"/>
      <w:bookmarkStart w:id="515" w:name="_Toc43210357"/>
      <w:bookmarkStart w:id="516" w:name="_Toc49853263"/>
      <w:bookmarkStart w:id="517" w:name="_Toc56530052"/>
      <w:bookmarkStart w:id="518" w:name="_Toc74990234"/>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1"/>
      <w:bookmarkEnd w:id="512"/>
      <w:bookmarkEnd w:id="513"/>
      <w:bookmarkEnd w:id="514"/>
      <w:bookmarkEnd w:id="515"/>
      <w:bookmarkEnd w:id="516"/>
      <w:bookmarkEnd w:id="517"/>
      <w:bookmarkEnd w:id="518"/>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B02215">
      <w:pPr>
        <w:pStyle w:val="Heading5"/>
      </w:pPr>
      <w:bookmarkStart w:id="519" w:name="_Toc20142325"/>
      <w:bookmarkStart w:id="520" w:name="_Toc34217271"/>
      <w:bookmarkStart w:id="521" w:name="_Toc34217423"/>
      <w:bookmarkStart w:id="522" w:name="_Toc39051786"/>
      <w:bookmarkStart w:id="523" w:name="_Toc43210358"/>
      <w:bookmarkStart w:id="524" w:name="_Toc49853264"/>
      <w:bookmarkStart w:id="525" w:name="_Toc56530053"/>
      <w:bookmarkStart w:id="526" w:name="_Toc74990235"/>
      <w:r w:rsidRPr="00630AB6">
        <w:t>6.1.6.2.7</w:t>
      </w:r>
      <w:r w:rsidRPr="00630AB6">
        <w:tab/>
        <w:t xml:space="preserve">Type: </w:t>
      </w:r>
      <w:r w:rsidRPr="00630AB6">
        <w:rPr>
          <w:lang w:eastAsia="zh-CN"/>
        </w:rPr>
        <w:t>NsiInformation</w:t>
      </w:r>
      <w:bookmarkEnd w:id="519"/>
      <w:bookmarkEnd w:id="520"/>
      <w:bookmarkEnd w:id="521"/>
      <w:bookmarkEnd w:id="522"/>
      <w:bookmarkEnd w:id="523"/>
      <w:bookmarkEnd w:id="524"/>
      <w:bookmarkEnd w:id="525"/>
      <w:bookmarkEnd w:id="526"/>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298AFB61" w14:textId="77777777" w:rsidR="00B02215" w:rsidRPr="00630AB6" w:rsidRDefault="00B02215" w:rsidP="00B02215"/>
    <w:p w14:paraId="53DA7A40" w14:textId="77777777" w:rsidR="00B02215" w:rsidRPr="00630AB6" w:rsidRDefault="00B02215" w:rsidP="00B02215">
      <w:pPr>
        <w:pStyle w:val="Heading5"/>
      </w:pPr>
      <w:bookmarkStart w:id="527" w:name="_Toc20142326"/>
      <w:bookmarkStart w:id="528" w:name="_Toc34217272"/>
      <w:bookmarkStart w:id="529" w:name="_Toc34217424"/>
      <w:bookmarkStart w:id="530" w:name="_Toc39051787"/>
      <w:bookmarkStart w:id="531" w:name="_Toc43210359"/>
      <w:bookmarkStart w:id="532" w:name="_Toc49853265"/>
      <w:bookmarkStart w:id="533" w:name="_Toc56530054"/>
      <w:bookmarkStart w:id="534" w:name="_Toc74990236"/>
      <w:r w:rsidRPr="00630AB6">
        <w:t>6.1.6.2.8</w:t>
      </w:r>
      <w:r w:rsidRPr="00630AB6">
        <w:tab/>
        <w:t xml:space="preserve">Type: </w:t>
      </w:r>
      <w:r w:rsidRPr="00630AB6">
        <w:rPr>
          <w:rFonts w:hint="eastAsia"/>
          <w:lang w:eastAsia="zh-CN"/>
        </w:rPr>
        <w:t>Mapping</w:t>
      </w:r>
      <w:r w:rsidRPr="00630AB6">
        <w:rPr>
          <w:lang w:eastAsia="zh-CN"/>
        </w:rPr>
        <w:t>OfSnssai</w:t>
      </w:r>
      <w:bookmarkEnd w:id="527"/>
      <w:bookmarkEnd w:id="528"/>
      <w:bookmarkEnd w:id="529"/>
      <w:bookmarkEnd w:id="530"/>
      <w:bookmarkEnd w:id="531"/>
      <w:bookmarkEnd w:id="532"/>
      <w:bookmarkEnd w:id="533"/>
      <w:bookmarkEnd w:id="534"/>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B02215">
      <w:pPr>
        <w:pStyle w:val="Heading5"/>
      </w:pPr>
      <w:bookmarkStart w:id="535" w:name="_Toc20142327"/>
      <w:bookmarkStart w:id="536" w:name="_Toc34217273"/>
      <w:bookmarkStart w:id="537" w:name="_Toc34217425"/>
      <w:bookmarkStart w:id="538" w:name="_Toc39051788"/>
      <w:bookmarkStart w:id="539" w:name="_Toc43210360"/>
      <w:bookmarkStart w:id="540" w:name="_Toc49853266"/>
      <w:bookmarkStart w:id="541" w:name="_Toc56530055"/>
      <w:bookmarkStart w:id="542" w:name="_Toc74990237"/>
      <w:r w:rsidRPr="00630AB6">
        <w:lastRenderedPageBreak/>
        <w:t>6.1.6.2.9</w:t>
      </w:r>
      <w:r w:rsidRPr="00630AB6">
        <w:tab/>
        <w:t>Void</w:t>
      </w:r>
      <w:bookmarkEnd w:id="535"/>
      <w:bookmarkEnd w:id="536"/>
      <w:bookmarkEnd w:id="537"/>
      <w:bookmarkEnd w:id="538"/>
      <w:bookmarkEnd w:id="539"/>
      <w:bookmarkEnd w:id="540"/>
      <w:bookmarkEnd w:id="541"/>
      <w:bookmarkEnd w:id="542"/>
    </w:p>
    <w:p w14:paraId="0E30396F" w14:textId="77777777" w:rsidR="00B02215" w:rsidRPr="00630AB6" w:rsidRDefault="00B02215" w:rsidP="00B02215">
      <w:pPr>
        <w:pStyle w:val="Heading5"/>
      </w:pPr>
      <w:bookmarkStart w:id="543" w:name="_Toc20142328"/>
      <w:bookmarkStart w:id="544" w:name="_Toc34217274"/>
      <w:bookmarkStart w:id="545" w:name="_Toc34217426"/>
      <w:bookmarkStart w:id="546" w:name="_Toc39051789"/>
      <w:bookmarkStart w:id="547" w:name="_Toc43210361"/>
      <w:bookmarkStart w:id="548" w:name="_Toc49853267"/>
      <w:bookmarkStart w:id="549" w:name="_Toc56530056"/>
      <w:bookmarkStart w:id="550" w:name="_Toc74990238"/>
      <w:r w:rsidRPr="00630AB6">
        <w:t>6.1.6.2.10</w:t>
      </w:r>
      <w:r w:rsidRPr="00630AB6">
        <w:tab/>
        <w:t xml:space="preserve">Type: </w:t>
      </w:r>
      <w:r w:rsidRPr="00630AB6">
        <w:rPr>
          <w:lang w:eastAsia="zh-CN"/>
        </w:rPr>
        <w:t>SliceInfoForRegistration</w:t>
      </w:r>
      <w:bookmarkEnd w:id="543"/>
      <w:bookmarkEnd w:id="544"/>
      <w:bookmarkEnd w:id="545"/>
      <w:bookmarkEnd w:id="546"/>
      <w:bookmarkEnd w:id="547"/>
      <w:bookmarkEnd w:id="548"/>
      <w:bookmarkEnd w:id="549"/>
      <w:bookmarkEnd w:id="550"/>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77777777"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7B94793E"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bl>
    <w:p w14:paraId="6FD1B155" w14:textId="77777777" w:rsidR="00B02215" w:rsidRPr="00630AB6" w:rsidRDefault="00B02215" w:rsidP="00B02215"/>
    <w:p w14:paraId="5A8CF566" w14:textId="77777777" w:rsidR="00B02215" w:rsidRPr="00630AB6" w:rsidRDefault="00B02215" w:rsidP="00B02215">
      <w:pPr>
        <w:pStyle w:val="Heading5"/>
      </w:pPr>
      <w:bookmarkStart w:id="551" w:name="_Toc20142329"/>
      <w:bookmarkStart w:id="552" w:name="_Toc34217275"/>
      <w:bookmarkStart w:id="553" w:name="_Toc34217427"/>
      <w:bookmarkStart w:id="554" w:name="_Toc39051790"/>
      <w:bookmarkStart w:id="555" w:name="_Toc43210362"/>
      <w:bookmarkStart w:id="556" w:name="_Toc49853268"/>
      <w:bookmarkStart w:id="557" w:name="_Toc56530057"/>
      <w:bookmarkStart w:id="558" w:name="_Toc74990239"/>
      <w:r w:rsidRPr="00630AB6">
        <w:t>6.1.6.2.11</w:t>
      </w:r>
      <w:r w:rsidRPr="00630AB6">
        <w:tab/>
        <w:t xml:space="preserve">Type: </w:t>
      </w:r>
      <w:r w:rsidRPr="00630AB6">
        <w:rPr>
          <w:lang w:eastAsia="zh-CN"/>
        </w:rPr>
        <w:t>SliceInfoForPDUSession</w:t>
      </w:r>
      <w:bookmarkEnd w:id="551"/>
      <w:bookmarkEnd w:id="552"/>
      <w:bookmarkEnd w:id="553"/>
      <w:bookmarkEnd w:id="554"/>
      <w:bookmarkEnd w:id="555"/>
      <w:bookmarkEnd w:id="556"/>
      <w:bookmarkEnd w:id="557"/>
      <w:bookmarkEnd w:id="558"/>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B02215">
      <w:pPr>
        <w:pStyle w:val="Heading5"/>
      </w:pPr>
      <w:bookmarkStart w:id="559" w:name="_Toc20142330"/>
      <w:bookmarkStart w:id="560" w:name="_Toc34217276"/>
      <w:bookmarkStart w:id="561" w:name="_Toc34217428"/>
      <w:bookmarkStart w:id="562" w:name="_Toc39051791"/>
      <w:bookmarkStart w:id="563" w:name="_Toc43210363"/>
      <w:bookmarkStart w:id="564" w:name="_Toc49853269"/>
      <w:bookmarkStart w:id="565" w:name="_Toc56530058"/>
      <w:bookmarkStart w:id="566" w:name="_Toc74990240"/>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59"/>
      <w:bookmarkEnd w:id="560"/>
      <w:bookmarkEnd w:id="561"/>
      <w:bookmarkEnd w:id="562"/>
      <w:bookmarkEnd w:id="563"/>
      <w:bookmarkEnd w:id="564"/>
      <w:bookmarkEnd w:id="565"/>
      <w:bookmarkEnd w:id="566"/>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7777777" w:rsidR="00B02215" w:rsidRPr="00630AB6" w:rsidRDefault="00B02215" w:rsidP="00B02215"/>
    <w:p w14:paraId="3428BDE7" w14:textId="77777777" w:rsidR="00B02215" w:rsidRPr="00630AB6" w:rsidRDefault="00B02215" w:rsidP="00B02215">
      <w:pPr>
        <w:pStyle w:val="Heading5"/>
      </w:pPr>
      <w:bookmarkStart w:id="567" w:name="_Toc20142331"/>
      <w:bookmarkStart w:id="568" w:name="_Toc34217277"/>
      <w:bookmarkStart w:id="569" w:name="_Toc34217429"/>
      <w:bookmarkStart w:id="570" w:name="_Toc39051792"/>
      <w:bookmarkStart w:id="571" w:name="_Toc43210364"/>
      <w:bookmarkStart w:id="572" w:name="_Toc49853270"/>
      <w:bookmarkStart w:id="573" w:name="_Toc56530059"/>
      <w:bookmarkStart w:id="574" w:name="_Toc74990241"/>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67"/>
      <w:bookmarkEnd w:id="568"/>
      <w:bookmarkEnd w:id="569"/>
      <w:bookmarkEnd w:id="570"/>
      <w:bookmarkEnd w:id="571"/>
      <w:bookmarkEnd w:id="572"/>
      <w:bookmarkEnd w:id="573"/>
      <w:bookmarkEnd w:id="574"/>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37BEA1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4A5CD5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3D0DE35" w14:textId="77777777"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14:paraId="6EE96D45"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0C11DDF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DF85F"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AE169A"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081EA02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7C44434"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0F792316"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43AC34"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321CFD"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8EBE13"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14:paraId="69BF6E2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9F35B81"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280A1B16"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6BDEFD0"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5C9B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638526F"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14:paraId="5A09D77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F285F1" w14:textId="77777777"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6096756"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CE209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C50C3D"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732973" w14:textId="77777777"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14:paraId="1FC5434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69C2DB9"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092FA34"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195A19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64EBB4"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B34E07" w14:textId="77777777"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14:paraId="394FAC0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DB2C15F"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14:paraId="7DB15DC2" w14:textId="77777777"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866CC3F"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B64E9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228E2"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17561F" w14:textId="77777777"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14:paraId="4086FD9B" w14:textId="77777777" w:rsidR="00B02215" w:rsidRPr="00630AB6" w:rsidRDefault="00B02215" w:rsidP="00B02215">
      <w:pPr>
        <w:rPr>
          <w:lang w:eastAsia="zh-CN"/>
        </w:rPr>
      </w:pPr>
    </w:p>
    <w:p w14:paraId="15BBE938" w14:textId="77777777" w:rsidR="00B02215" w:rsidRPr="007E794E" w:rsidRDefault="00B02215" w:rsidP="00B02215"/>
    <w:p w14:paraId="64EECEE0" w14:textId="77777777" w:rsidR="00B02215" w:rsidRPr="00630AB6" w:rsidRDefault="00B02215" w:rsidP="00B02215">
      <w:pPr>
        <w:pStyle w:val="Heading4"/>
        <w:rPr>
          <w:lang w:val="en-US"/>
        </w:rPr>
      </w:pPr>
      <w:bookmarkStart w:id="575" w:name="_Toc20142332"/>
      <w:bookmarkStart w:id="576" w:name="_Toc34217278"/>
      <w:bookmarkStart w:id="577" w:name="_Toc34217430"/>
      <w:bookmarkStart w:id="578" w:name="_Toc39051793"/>
      <w:bookmarkStart w:id="579" w:name="_Toc43210365"/>
      <w:bookmarkStart w:id="580" w:name="_Toc49853271"/>
      <w:bookmarkStart w:id="581" w:name="_Toc56530060"/>
      <w:bookmarkStart w:id="582" w:name="_Toc74990242"/>
      <w:r w:rsidRPr="00630AB6">
        <w:rPr>
          <w:lang w:val="en-US"/>
        </w:rPr>
        <w:t>6.1.6.3</w:t>
      </w:r>
      <w:r w:rsidRPr="00630AB6">
        <w:rPr>
          <w:lang w:val="en-US"/>
        </w:rPr>
        <w:tab/>
        <w:t>Simple data types and enumerations</w:t>
      </w:r>
      <w:bookmarkEnd w:id="575"/>
      <w:bookmarkEnd w:id="576"/>
      <w:bookmarkEnd w:id="577"/>
      <w:bookmarkEnd w:id="578"/>
      <w:bookmarkEnd w:id="579"/>
      <w:bookmarkEnd w:id="580"/>
      <w:bookmarkEnd w:id="581"/>
      <w:bookmarkEnd w:id="582"/>
    </w:p>
    <w:p w14:paraId="388356CB" w14:textId="77777777" w:rsidR="00B02215" w:rsidRPr="00630AB6" w:rsidRDefault="00B02215" w:rsidP="00B02215">
      <w:pPr>
        <w:pStyle w:val="Heading5"/>
      </w:pPr>
      <w:bookmarkStart w:id="583" w:name="_Toc20142333"/>
      <w:bookmarkStart w:id="584" w:name="_Toc34217279"/>
      <w:bookmarkStart w:id="585" w:name="_Toc34217431"/>
      <w:bookmarkStart w:id="586" w:name="_Toc39051794"/>
      <w:bookmarkStart w:id="587" w:name="_Toc43210366"/>
      <w:bookmarkStart w:id="588" w:name="_Toc49853272"/>
      <w:bookmarkStart w:id="589" w:name="_Toc56530061"/>
      <w:bookmarkStart w:id="590" w:name="_Toc74990243"/>
      <w:r w:rsidRPr="00630AB6">
        <w:t>6.1.6.3.1</w:t>
      </w:r>
      <w:r w:rsidRPr="00630AB6">
        <w:tab/>
        <w:t>Introduction</w:t>
      </w:r>
      <w:bookmarkEnd w:id="583"/>
      <w:bookmarkEnd w:id="584"/>
      <w:bookmarkEnd w:id="585"/>
      <w:bookmarkEnd w:id="586"/>
      <w:bookmarkEnd w:id="587"/>
      <w:bookmarkEnd w:id="588"/>
      <w:bookmarkEnd w:id="589"/>
      <w:bookmarkEnd w:id="590"/>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B02215">
      <w:pPr>
        <w:pStyle w:val="Heading5"/>
      </w:pPr>
      <w:bookmarkStart w:id="591" w:name="_Toc20142334"/>
      <w:bookmarkStart w:id="592" w:name="_Toc34217280"/>
      <w:bookmarkStart w:id="593" w:name="_Toc34217432"/>
      <w:bookmarkStart w:id="594" w:name="_Toc39051795"/>
      <w:bookmarkStart w:id="595" w:name="_Toc43210367"/>
      <w:bookmarkStart w:id="596" w:name="_Toc49853273"/>
      <w:bookmarkStart w:id="597" w:name="_Toc56530062"/>
      <w:bookmarkStart w:id="598" w:name="_Toc74990244"/>
      <w:r w:rsidRPr="00630AB6">
        <w:t>6.1.6.3.2</w:t>
      </w:r>
      <w:r w:rsidRPr="00630AB6">
        <w:tab/>
        <w:t>Simple data types</w:t>
      </w:r>
      <w:bookmarkEnd w:id="591"/>
      <w:bookmarkEnd w:id="592"/>
      <w:bookmarkEnd w:id="593"/>
      <w:bookmarkEnd w:id="594"/>
      <w:bookmarkEnd w:id="595"/>
      <w:bookmarkEnd w:id="596"/>
      <w:bookmarkEnd w:id="597"/>
      <w:bookmarkEnd w:id="598"/>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B02215">
      <w:pPr>
        <w:pStyle w:val="Heading5"/>
      </w:pPr>
      <w:bookmarkStart w:id="599" w:name="_Toc20142335"/>
      <w:bookmarkStart w:id="600" w:name="_Toc34217281"/>
      <w:bookmarkStart w:id="601" w:name="_Toc34217433"/>
      <w:bookmarkStart w:id="602" w:name="_Toc39051796"/>
      <w:bookmarkStart w:id="603" w:name="_Toc43210368"/>
      <w:bookmarkStart w:id="604" w:name="_Toc49853274"/>
      <w:bookmarkStart w:id="605" w:name="_Toc56530063"/>
      <w:bookmarkStart w:id="606" w:name="_Toc74990245"/>
      <w:r w:rsidRPr="00630AB6">
        <w:t>6.1.6.3.3</w:t>
      </w:r>
      <w:r w:rsidRPr="00630AB6">
        <w:tab/>
        <w:t>Enumeration: RoamingIndication</w:t>
      </w:r>
      <w:bookmarkEnd w:id="599"/>
      <w:bookmarkEnd w:id="600"/>
      <w:bookmarkEnd w:id="601"/>
      <w:bookmarkEnd w:id="602"/>
      <w:bookmarkEnd w:id="603"/>
      <w:bookmarkEnd w:id="604"/>
      <w:bookmarkEnd w:id="605"/>
      <w:bookmarkEnd w:id="606"/>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B02215">
      <w:pPr>
        <w:pStyle w:val="Heading4"/>
      </w:pPr>
      <w:bookmarkStart w:id="607" w:name="_Toc20142336"/>
      <w:bookmarkStart w:id="608" w:name="_Toc34217282"/>
      <w:bookmarkStart w:id="609" w:name="_Toc34217434"/>
      <w:bookmarkStart w:id="610" w:name="_Toc39051797"/>
      <w:bookmarkStart w:id="611" w:name="_Toc43210369"/>
      <w:bookmarkStart w:id="612" w:name="_Toc49853275"/>
      <w:bookmarkStart w:id="613" w:name="_Toc56530064"/>
      <w:bookmarkStart w:id="614" w:name="_Toc74990246"/>
      <w:r w:rsidRPr="00630AB6">
        <w:lastRenderedPageBreak/>
        <w:t>6.1.6.4</w:t>
      </w:r>
      <w:r w:rsidRPr="00630AB6">
        <w:tab/>
        <w:t>Binary data</w:t>
      </w:r>
      <w:bookmarkEnd w:id="607"/>
      <w:bookmarkEnd w:id="608"/>
      <w:bookmarkEnd w:id="609"/>
      <w:bookmarkEnd w:id="610"/>
      <w:bookmarkEnd w:id="611"/>
      <w:bookmarkEnd w:id="612"/>
      <w:bookmarkEnd w:id="613"/>
      <w:bookmarkEnd w:id="614"/>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B02215">
      <w:pPr>
        <w:pStyle w:val="Heading3"/>
      </w:pPr>
      <w:bookmarkStart w:id="615" w:name="_Toc20142337"/>
      <w:bookmarkStart w:id="616" w:name="_Toc34217283"/>
      <w:bookmarkStart w:id="617" w:name="_Toc34217435"/>
      <w:bookmarkStart w:id="618" w:name="_Toc39051798"/>
      <w:bookmarkStart w:id="619" w:name="_Toc43210370"/>
      <w:bookmarkStart w:id="620" w:name="_Toc49853276"/>
      <w:bookmarkStart w:id="621" w:name="_Toc56530065"/>
      <w:bookmarkStart w:id="622" w:name="_Toc74990247"/>
      <w:r w:rsidRPr="00630AB6">
        <w:t>6.1.7</w:t>
      </w:r>
      <w:r w:rsidRPr="00630AB6">
        <w:tab/>
        <w:t>Error Handling</w:t>
      </w:r>
      <w:bookmarkEnd w:id="615"/>
      <w:bookmarkEnd w:id="616"/>
      <w:bookmarkEnd w:id="617"/>
      <w:bookmarkEnd w:id="618"/>
      <w:bookmarkEnd w:id="619"/>
      <w:bookmarkEnd w:id="620"/>
      <w:bookmarkEnd w:id="621"/>
      <w:bookmarkEnd w:id="622"/>
    </w:p>
    <w:p w14:paraId="33702A7E" w14:textId="77777777" w:rsidR="00B02215" w:rsidRPr="00630AB6" w:rsidRDefault="00B02215" w:rsidP="00B02215">
      <w:pPr>
        <w:pStyle w:val="Heading4"/>
      </w:pPr>
      <w:bookmarkStart w:id="623" w:name="_Toc20142338"/>
      <w:bookmarkStart w:id="624" w:name="_Toc34217284"/>
      <w:bookmarkStart w:id="625" w:name="_Toc34217436"/>
      <w:bookmarkStart w:id="626" w:name="_Toc39051799"/>
      <w:bookmarkStart w:id="627" w:name="_Toc43210371"/>
      <w:bookmarkStart w:id="628" w:name="_Toc49853277"/>
      <w:bookmarkStart w:id="629" w:name="_Toc56530066"/>
      <w:bookmarkStart w:id="630" w:name="_Toc74990248"/>
      <w:r w:rsidRPr="00630AB6">
        <w:t>6.1.7.1</w:t>
      </w:r>
      <w:r w:rsidRPr="00630AB6">
        <w:tab/>
        <w:t>General</w:t>
      </w:r>
      <w:bookmarkEnd w:id="623"/>
      <w:bookmarkEnd w:id="624"/>
      <w:bookmarkEnd w:id="625"/>
      <w:bookmarkEnd w:id="626"/>
      <w:bookmarkEnd w:id="627"/>
      <w:bookmarkEnd w:id="628"/>
      <w:bookmarkEnd w:id="629"/>
      <w:bookmarkEnd w:id="630"/>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B02215">
      <w:pPr>
        <w:pStyle w:val="Heading4"/>
      </w:pPr>
      <w:bookmarkStart w:id="631" w:name="_Toc20142339"/>
      <w:bookmarkStart w:id="632" w:name="_Toc34217285"/>
      <w:bookmarkStart w:id="633" w:name="_Toc34217437"/>
      <w:bookmarkStart w:id="634" w:name="_Toc39051800"/>
      <w:bookmarkStart w:id="635" w:name="_Toc43210372"/>
      <w:bookmarkStart w:id="636" w:name="_Toc49853278"/>
      <w:bookmarkStart w:id="637" w:name="_Toc56530067"/>
      <w:bookmarkStart w:id="638" w:name="_Toc74990249"/>
      <w:r w:rsidRPr="00630AB6">
        <w:t>6.1.7.2</w:t>
      </w:r>
      <w:r w:rsidRPr="00630AB6">
        <w:tab/>
        <w:t>Protocol Errors</w:t>
      </w:r>
      <w:bookmarkEnd w:id="631"/>
      <w:bookmarkEnd w:id="632"/>
      <w:bookmarkEnd w:id="633"/>
      <w:bookmarkEnd w:id="634"/>
      <w:bookmarkEnd w:id="635"/>
      <w:bookmarkEnd w:id="636"/>
      <w:bookmarkEnd w:id="637"/>
      <w:bookmarkEnd w:id="638"/>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B02215">
      <w:pPr>
        <w:pStyle w:val="Heading4"/>
      </w:pPr>
      <w:bookmarkStart w:id="639" w:name="_Toc20142340"/>
      <w:bookmarkStart w:id="640" w:name="_Toc34217286"/>
      <w:bookmarkStart w:id="641" w:name="_Toc34217438"/>
      <w:bookmarkStart w:id="642" w:name="_Toc39051801"/>
      <w:bookmarkStart w:id="643" w:name="_Toc43210373"/>
      <w:bookmarkStart w:id="644" w:name="_Toc49853279"/>
      <w:bookmarkStart w:id="645" w:name="_Toc56530068"/>
      <w:bookmarkStart w:id="646" w:name="_Toc74990250"/>
      <w:r w:rsidRPr="00630AB6">
        <w:t>6.1.7.3</w:t>
      </w:r>
      <w:r w:rsidRPr="00630AB6">
        <w:tab/>
        <w:t>Application Errors</w:t>
      </w:r>
      <w:bookmarkEnd w:id="639"/>
      <w:bookmarkEnd w:id="640"/>
      <w:bookmarkEnd w:id="641"/>
      <w:bookmarkEnd w:id="642"/>
      <w:bookmarkEnd w:id="643"/>
      <w:bookmarkEnd w:id="644"/>
      <w:bookmarkEnd w:id="645"/>
      <w:bookmarkEnd w:id="646"/>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77777777"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B02215">
      <w:pPr>
        <w:pStyle w:val="Heading3"/>
      </w:pPr>
      <w:bookmarkStart w:id="647" w:name="_Toc20142341"/>
      <w:bookmarkStart w:id="648" w:name="_Toc34217287"/>
      <w:bookmarkStart w:id="649" w:name="_Toc34217439"/>
      <w:bookmarkStart w:id="650" w:name="_Toc39051802"/>
      <w:bookmarkStart w:id="651" w:name="_Toc43210374"/>
      <w:bookmarkStart w:id="652" w:name="_Toc49853280"/>
      <w:bookmarkStart w:id="653" w:name="_Toc56530069"/>
      <w:bookmarkStart w:id="654" w:name="_Toc74990251"/>
      <w:r w:rsidRPr="00630AB6">
        <w:t>6.1.</w:t>
      </w:r>
      <w:r w:rsidRPr="00630AB6">
        <w:rPr>
          <w:rFonts w:hint="eastAsia"/>
          <w:lang w:eastAsia="zh-CN"/>
        </w:rPr>
        <w:t>8</w:t>
      </w:r>
      <w:r w:rsidRPr="00630AB6">
        <w:tab/>
        <w:t>Feature negotiation</w:t>
      </w:r>
      <w:bookmarkEnd w:id="647"/>
      <w:bookmarkEnd w:id="648"/>
      <w:bookmarkEnd w:id="649"/>
      <w:bookmarkEnd w:id="650"/>
      <w:bookmarkEnd w:id="651"/>
      <w:bookmarkEnd w:id="652"/>
      <w:bookmarkEnd w:id="653"/>
      <w:bookmarkEnd w:id="654"/>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77777777"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35AAE8BE" w14:textId="77777777"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1DA4FF71" w14:textId="77777777" w:rsidTr="002A65CD">
        <w:trPr>
          <w:cantSplit/>
          <w:jc w:val="center"/>
        </w:trPr>
        <w:tc>
          <w:tcPr>
            <w:tcW w:w="993" w:type="dxa"/>
          </w:tcPr>
          <w:p w14:paraId="622191E1" w14:textId="77777777" w:rsidR="00B02215" w:rsidRPr="00E30083" w:rsidRDefault="00B02215" w:rsidP="002A65CD">
            <w:pPr>
              <w:pStyle w:val="TAH"/>
            </w:pPr>
            <w:r w:rsidRPr="00E30083">
              <w:t>Feature Number</w:t>
            </w:r>
          </w:p>
        </w:tc>
        <w:tc>
          <w:tcPr>
            <w:tcW w:w="1063" w:type="dxa"/>
          </w:tcPr>
          <w:p w14:paraId="3CE642A0" w14:textId="77777777" w:rsidR="00B02215" w:rsidRPr="00E30083" w:rsidRDefault="00B02215" w:rsidP="002A65CD">
            <w:pPr>
              <w:pStyle w:val="TAH"/>
            </w:pPr>
            <w:r w:rsidRPr="00E30083">
              <w:t>Feature</w:t>
            </w:r>
          </w:p>
        </w:tc>
        <w:tc>
          <w:tcPr>
            <w:tcW w:w="639" w:type="dxa"/>
          </w:tcPr>
          <w:p w14:paraId="6896BE74" w14:textId="77777777" w:rsidR="00B02215" w:rsidRPr="00E30083" w:rsidRDefault="00B02215" w:rsidP="002A65CD">
            <w:pPr>
              <w:pStyle w:val="TAH"/>
            </w:pPr>
            <w:r w:rsidRPr="00E30083">
              <w:t>M/O</w:t>
            </w:r>
          </w:p>
        </w:tc>
        <w:tc>
          <w:tcPr>
            <w:tcW w:w="6520"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2A65CD">
        <w:trPr>
          <w:cantSplit/>
          <w:jc w:val="center"/>
        </w:trPr>
        <w:tc>
          <w:tcPr>
            <w:tcW w:w="993" w:type="dxa"/>
          </w:tcPr>
          <w:p w14:paraId="5DE85F9A" w14:textId="77777777" w:rsidR="00793B51" w:rsidRPr="00E30083" w:rsidRDefault="00793B51" w:rsidP="00793B51">
            <w:pPr>
              <w:pStyle w:val="TAC"/>
            </w:pPr>
            <w:r>
              <w:rPr>
                <w:lang w:eastAsia="zh-CN"/>
              </w:rPr>
              <w:t>1</w:t>
            </w:r>
          </w:p>
        </w:tc>
        <w:tc>
          <w:tcPr>
            <w:tcW w:w="1063" w:type="dxa"/>
          </w:tcPr>
          <w:p w14:paraId="36A870B6" w14:textId="77777777" w:rsidR="00793B51" w:rsidRPr="00E30083" w:rsidRDefault="00793B51" w:rsidP="00793B51">
            <w:pPr>
              <w:pStyle w:val="TAL"/>
              <w:rPr>
                <w:color w:val="FF0000"/>
              </w:rPr>
            </w:pPr>
            <w:r>
              <w:t>ES3XX</w:t>
            </w:r>
          </w:p>
        </w:tc>
        <w:tc>
          <w:tcPr>
            <w:tcW w:w="639" w:type="dxa"/>
          </w:tcPr>
          <w:p w14:paraId="76F8C0D1" w14:textId="77777777" w:rsidR="00793B51" w:rsidRPr="00E30083" w:rsidRDefault="00793B51" w:rsidP="00793B51">
            <w:pPr>
              <w:pStyle w:val="TAC"/>
              <w:rPr>
                <w:color w:val="FF0000"/>
              </w:rPr>
            </w:pPr>
            <w:r>
              <w:t>M</w:t>
            </w:r>
          </w:p>
        </w:tc>
        <w:tc>
          <w:tcPr>
            <w:tcW w:w="6520"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793B51" w:rsidRPr="00E30083" w14:paraId="29ECFF46" w14:textId="77777777" w:rsidTr="002A65CD">
        <w:trPr>
          <w:cantSplit/>
          <w:jc w:val="center"/>
        </w:trPr>
        <w:tc>
          <w:tcPr>
            <w:tcW w:w="9215" w:type="dxa"/>
            <w:gridSpan w:val="4"/>
          </w:tcPr>
          <w:p w14:paraId="27419BB9" w14:textId="77777777" w:rsidR="00793B51" w:rsidRPr="00E30083" w:rsidRDefault="00793B51" w:rsidP="00793B51">
            <w:pPr>
              <w:pStyle w:val="TAL"/>
              <w:rPr>
                <w:bCs/>
              </w:rPr>
            </w:pPr>
            <w:r w:rsidRPr="00E30083">
              <w:t>Feature number: The order number of the feature within the s</w:t>
            </w:r>
            <w:r w:rsidRPr="00E30083">
              <w:rPr>
                <w:bCs/>
              </w:rPr>
              <w:t>upportedFeatures attribute (starting with 1).</w:t>
            </w:r>
          </w:p>
          <w:p w14:paraId="1AFFC7F9" w14:textId="77777777" w:rsidR="00793B51" w:rsidRPr="00E30083" w:rsidRDefault="00793B51" w:rsidP="00793B51">
            <w:pPr>
              <w:pStyle w:val="TAL"/>
              <w:rPr>
                <w:bCs/>
              </w:rPr>
            </w:pPr>
            <w:r w:rsidRPr="00E30083">
              <w:rPr>
                <w:bCs/>
              </w:rPr>
              <w:t>Feature: A short name that can be used to refer to the bit and to the feature.</w:t>
            </w:r>
          </w:p>
          <w:p w14:paraId="61A76509" w14:textId="77777777"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793B51" w:rsidRPr="00E30083" w:rsidRDefault="00793B51" w:rsidP="00793B51">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B02215">
      <w:pPr>
        <w:pStyle w:val="Heading3"/>
        <w:rPr>
          <w:lang w:val="en-US"/>
        </w:rPr>
      </w:pPr>
      <w:bookmarkStart w:id="655" w:name="_Toc20142342"/>
      <w:bookmarkStart w:id="656" w:name="_Toc34217288"/>
      <w:bookmarkStart w:id="657" w:name="_Toc34217440"/>
      <w:bookmarkStart w:id="658" w:name="_Toc39051803"/>
      <w:bookmarkStart w:id="659" w:name="_Toc43210375"/>
      <w:bookmarkStart w:id="660" w:name="_Toc49853281"/>
      <w:bookmarkStart w:id="661" w:name="_Toc56530070"/>
      <w:bookmarkStart w:id="662" w:name="_Toc74990252"/>
      <w:r w:rsidRPr="00630AB6">
        <w:rPr>
          <w:lang w:val="en-US"/>
        </w:rPr>
        <w:t>6.1.9</w:t>
      </w:r>
      <w:r w:rsidRPr="00630AB6">
        <w:rPr>
          <w:lang w:val="en-US"/>
        </w:rPr>
        <w:tab/>
        <w:t>Security</w:t>
      </w:r>
      <w:bookmarkEnd w:id="655"/>
      <w:bookmarkEnd w:id="656"/>
      <w:bookmarkEnd w:id="657"/>
      <w:bookmarkEnd w:id="658"/>
      <w:bookmarkEnd w:id="659"/>
      <w:bookmarkEnd w:id="660"/>
      <w:bookmarkEnd w:id="661"/>
      <w:bookmarkEnd w:id="662"/>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793B51">
      <w:pPr>
        <w:pStyle w:val="Heading3"/>
      </w:pPr>
      <w:bookmarkStart w:id="663" w:name="_Toc56530071"/>
      <w:bookmarkStart w:id="664" w:name="_Toc74990253"/>
      <w:r w:rsidRPr="003B2883">
        <w:t>6.1.</w:t>
      </w:r>
      <w:r>
        <w:t>10</w:t>
      </w:r>
      <w:r w:rsidRPr="003B2883">
        <w:tab/>
      </w:r>
      <w:r>
        <w:t>HTTP redirection</w:t>
      </w:r>
      <w:bookmarkEnd w:id="663"/>
      <w:bookmarkEnd w:id="664"/>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B02215">
      <w:pPr>
        <w:pStyle w:val="Heading2"/>
      </w:pPr>
      <w:bookmarkStart w:id="665" w:name="_Toc20142343"/>
      <w:bookmarkStart w:id="666" w:name="_Toc34217289"/>
      <w:bookmarkStart w:id="667" w:name="_Toc34217441"/>
      <w:bookmarkStart w:id="668" w:name="_Toc39051804"/>
      <w:bookmarkStart w:id="669" w:name="_Toc43210376"/>
      <w:bookmarkStart w:id="670" w:name="_Toc49853282"/>
      <w:bookmarkStart w:id="671" w:name="_Toc56530072"/>
      <w:bookmarkStart w:id="672" w:name="_Toc74990254"/>
      <w:r w:rsidRPr="00630AB6">
        <w:t>6.2</w:t>
      </w:r>
      <w:r w:rsidRPr="00630AB6">
        <w:tab/>
        <w:t>Nnssf_NSSAIAvailability Service API</w:t>
      </w:r>
      <w:bookmarkEnd w:id="665"/>
      <w:bookmarkEnd w:id="666"/>
      <w:bookmarkEnd w:id="667"/>
      <w:bookmarkEnd w:id="668"/>
      <w:bookmarkEnd w:id="669"/>
      <w:bookmarkEnd w:id="670"/>
      <w:bookmarkEnd w:id="671"/>
      <w:bookmarkEnd w:id="672"/>
    </w:p>
    <w:p w14:paraId="14FAB58C" w14:textId="77777777" w:rsidR="00B02215" w:rsidRPr="00630AB6" w:rsidRDefault="00B02215" w:rsidP="00B02215">
      <w:pPr>
        <w:pStyle w:val="Heading2"/>
      </w:pPr>
      <w:bookmarkStart w:id="673" w:name="_Toc20142344"/>
      <w:bookmarkStart w:id="674" w:name="_Toc34217290"/>
      <w:bookmarkStart w:id="675" w:name="_Toc34217442"/>
      <w:bookmarkStart w:id="676" w:name="_Toc39051805"/>
      <w:bookmarkStart w:id="677" w:name="_Toc43210377"/>
      <w:bookmarkStart w:id="678" w:name="_Toc49853283"/>
      <w:bookmarkStart w:id="679" w:name="_Toc56530073"/>
      <w:bookmarkStart w:id="680" w:name="_Toc74990255"/>
      <w:r w:rsidRPr="00630AB6">
        <w:t>6.2.1</w:t>
      </w:r>
      <w:r w:rsidRPr="00630AB6">
        <w:tab/>
        <w:t>API URI</w:t>
      </w:r>
      <w:bookmarkEnd w:id="673"/>
      <w:bookmarkEnd w:id="674"/>
      <w:bookmarkEnd w:id="675"/>
      <w:bookmarkEnd w:id="676"/>
      <w:bookmarkEnd w:id="677"/>
      <w:bookmarkEnd w:id="678"/>
      <w:bookmarkEnd w:id="679"/>
      <w:bookmarkEnd w:id="680"/>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77777777"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0"/>
        <w:rPr>
          <w:b/>
          <w:noProof/>
        </w:rPr>
      </w:pPr>
      <w:r w:rsidRPr="00E23840">
        <w:rPr>
          <w:b/>
          <w:noProof/>
        </w:rPr>
        <w:lastRenderedPageBreak/>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B02215">
      <w:pPr>
        <w:pStyle w:val="Heading3"/>
      </w:pPr>
      <w:bookmarkStart w:id="681" w:name="_Toc20142345"/>
      <w:bookmarkStart w:id="682" w:name="_Toc34217291"/>
      <w:bookmarkStart w:id="683" w:name="_Toc34217443"/>
      <w:bookmarkStart w:id="684" w:name="_Toc39051806"/>
      <w:bookmarkStart w:id="685" w:name="_Toc43210378"/>
      <w:bookmarkStart w:id="686" w:name="_Toc49853284"/>
      <w:bookmarkStart w:id="687" w:name="_Toc56530074"/>
      <w:bookmarkStart w:id="688" w:name="_Toc74990256"/>
      <w:r w:rsidRPr="00630AB6">
        <w:t>6.2.2</w:t>
      </w:r>
      <w:r w:rsidRPr="00630AB6">
        <w:tab/>
        <w:t>Usage of HTTP</w:t>
      </w:r>
      <w:bookmarkEnd w:id="681"/>
      <w:bookmarkEnd w:id="682"/>
      <w:bookmarkEnd w:id="683"/>
      <w:bookmarkEnd w:id="684"/>
      <w:bookmarkEnd w:id="685"/>
      <w:bookmarkEnd w:id="686"/>
      <w:bookmarkEnd w:id="687"/>
      <w:bookmarkEnd w:id="688"/>
    </w:p>
    <w:p w14:paraId="7B882C32" w14:textId="77777777" w:rsidR="00B02215" w:rsidRPr="00630AB6" w:rsidRDefault="00B02215" w:rsidP="00B02215">
      <w:pPr>
        <w:pStyle w:val="Heading4"/>
      </w:pPr>
      <w:bookmarkStart w:id="689" w:name="_Toc20142346"/>
      <w:bookmarkStart w:id="690" w:name="_Toc34217292"/>
      <w:bookmarkStart w:id="691" w:name="_Toc34217444"/>
      <w:bookmarkStart w:id="692" w:name="_Toc39051807"/>
      <w:bookmarkStart w:id="693" w:name="_Toc43210379"/>
      <w:bookmarkStart w:id="694" w:name="_Toc49853285"/>
      <w:bookmarkStart w:id="695" w:name="_Toc56530075"/>
      <w:bookmarkStart w:id="696" w:name="_Toc74990257"/>
      <w:r w:rsidRPr="00630AB6">
        <w:t>6.2.2.1</w:t>
      </w:r>
      <w:r w:rsidRPr="00630AB6">
        <w:tab/>
        <w:t>General</w:t>
      </w:r>
      <w:bookmarkEnd w:id="689"/>
      <w:bookmarkEnd w:id="690"/>
      <w:bookmarkEnd w:id="691"/>
      <w:bookmarkEnd w:id="692"/>
      <w:bookmarkEnd w:id="693"/>
      <w:bookmarkEnd w:id="694"/>
      <w:bookmarkEnd w:id="695"/>
      <w:bookmarkEnd w:id="696"/>
    </w:p>
    <w:p w14:paraId="32147499"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B02215">
      <w:pPr>
        <w:pStyle w:val="Heading4"/>
      </w:pPr>
      <w:bookmarkStart w:id="697" w:name="_Toc20142347"/>
      <w:bookmarkStart w:id="698" w:name="_Toc34217293"/>
      <w:bookmarkStart w:id="699" w:name="_Toc34217445"/>
      <w:bookmarkStart w:id="700" w:name="_Toc39051808"/>
      <w:bookmarkStart w:id="701" w:name="_Toc43210380"/>
      <w:bookmarkStart w:id="702" w:name="_Toc49853286"/>
      <w:bookmarkStart w:id="703" w:name="_Toc56530076"/>
      <w:bookmarkStart w:id="704" w:name="_Toc74990258"/>
      <w:r w:rsidRPr="00630AB6">
        <w:t>6.2.2.2</w:t>
      </w:r>
      <w:r w:rsidRPr="00630AB6">
        <w:tab/>
        <w:t>HTTP standard headers</w:t>
      </w:r>
      <w:bookmarkEnd w:id="697"/>
      <w:bookmarkEnd w:id="698"/>
      <w:bookmarkEnd w:id="699"/>
      <w:bookmarkEnd w:id="700"/>
      <w:bookmarkEnd w:id="701"/>
      <w:bookmarkEnd w:id="702"/>
      <w:bookmarkEnd w:id="703"/>
      <w:bookmarkEnd w:id="704"/>
    </w:p>
    <w:p w14:paraId="723FC39A" w14:textId="77777777" w:rsidR="00B02215" w:rsidRPr="00630AB6" w:rsidRDefault="00B02215" w:rsidP="00B02215">
      <w:pPr>
        <w:pStyle w:val="Heading5"/>
        <w:rPr>
          <w:lang w:eastAsia="zh-CN"/>
        </w:rPr>
      </w:pPr>
      <w:bookmarkStart w:id="705" w:name="_Toc20142348"/>
      <w:bookmarkStart w:id="706" w:name="_Toc34217294"/>
      <w:bookmarkStart w:id="707" w:name="_Toc34217446"/>
      <w:bookmarkStart w:id="708" w:name="_Toc39051809"/>
      <w:bookmarkStart w:id="709" w:name="_Toc43210381"/>
      <w:bookmarkStart w:id="710" w:name="_Toc49853287"/>
      <w:bookmarkStart w:id="711" w:name="_Toc56530077"/>
      <w:bookmarkStart w:id="712" w:name="_Toc74990259"/>
      <w:r w:rsidRPr="00630AB6">
        <w:t>6.2.2.2.1</w:t>
      </w:r>
      <w:r w:rsidRPr="00630AB6">
        <w:rPr>
          <w:rFonts w:hint="eastAsia"/>
          <w:lang w:eastAsia="zh-CN"/>
        </w:rPr>
        <w:tab/>
      </w:r>
      <w:r w:rsidRPr="00630AB6">
        <w:rPr>
          <w:lang w:eastAsia="zh-CN"/>
        </w:rPr>
        <w:t>General</w:t>
      </w:r>
      <w:bookmarkEnd w:id="705"/>
      <w:bookmarkEnd w:id="706"/>
      <w:bookmarkEnd w:id="707"/>
      <w:bookmarkEnd w:id="708"/>
      <w:bookmarkEnd w:id="709"/>
      <w:bookmarkEnd w:id="710"/>
      <w:bookmarkEnd w:id="711"/>
      <w:bookmarkEnd w:id="712"/>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B02215">
      <w:pPr>
        <w:pStyle w:val="Heading5"/>
      </w:pPr>
      <w:bookmarkStart w:id="713" w:name="_Toc20142349"/>
      <w:bookmarkStart w:id="714" w:name="_Toc34217295"/>
      <w:bookmarkStart w:id="715" w:name="_Toc34217447"/>
      <w:bookmarkStart w:id="716" w:name="_Toc39051810"/>
      <w:bookmarkStart w:id="717" w:name="_Toc43210382"/>
      <w:bookmarkStart w:id="718" w:name="_Toc49853288"/>
      <w:bookmarkStart w:id="719" w:name="_Toc56530078"/>
      <w:bookmarkStart w:id="720" w:name="_Toc74990260"/>
      <w:r w:rsidRPr="00630AB6">
        <w:t>6.2.2.2.2</w:t>
      </w:r>
      <w:r w:rsidRPr="00630AB6">
        <w:tab/>
        <w:t>Content type</w:t>
      </w:r>
      <w:bookmarkEnd w:id="713"/>
      <w:bookmarkEnd w:id="714"/>
      <w:bookmarkEnd w:id="715"/>
      <w:bookmarkEnd w:id="716"/>
      <w:bookmarkEnd w:id="717"/>
      <w:bookmarkEnd w:id="718"/>
      <w:bookmarkEnd w:id="719"/>
      <w:bookmarkEnd w:id="720"/>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2E4688DF" w14:textId="77777777"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B02215">
      <w:pPr>
        <w:pStyle w:val="Heading5"/>
        <w:rPr>
          <w:lang w:val="en-US"/>
        </w:rPr>
      </w:pPr>
      <w:bookmarkStart w:id="721" w:name="_Toc20142350"/>
      <w:bookmarkStart w:id="722" w:name="_Toc34217296"/>
      <w:bookmarkStart w:id="723" w:name="_Toc34217448"/>
      <w:bookmarkStart w:id="724" w:name="_Toc39051811"/>
      <w:bookmarkStart w:id="725" w:name="_Toc43210383"/>
      <w:bookmarkStart w:id="726" w:name="_Toc49853289"/>
      <w:bookmarkStart w:id="727" w:name="_Toc56530079"/>
      <w:bookmarkStart w:id="728" w:name="_Toc74990261"/>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21"/>
      <w:bookmarkEnd w:id="722"/>
      <w:bookmarkEnd w:id="723"/>
      <w:bookmarkEnd w:id="724"/>
      <w:bookmarkEnd w:id="725"/>
      <w:bookmarkEnd w:id="726"/>
      <w:bookmarkEnd w:id="727"/>
      <w:bookmarkEnd w:id="728"/>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B02215">
      <w:pPr>
        <w:pStyle w:val="Heading4"/>
      </w:pPr>
      <w:bookmarkStart w:id="729" w:name="_Toc20142351"/>
      <w:bookmarkStart w:id="730" w:name="_Toc34217297"/>
      <w:bookmarkStart w:id="731" w:name="_Toc34217449"/>
      <w:bookmarkStart w:id="732" w:name="_Toc39051812"/>
      <w:bookmarkStart w:id="733" w:name="_Toc43210384"/>
      <w:bookmarkStart w:id="734" w:name="_Toc49853290"/>
      <w:bookmarkStart w:id="735" w:name="_Toc56530080"/>
      <w:bookmarkStart w:id="736" w:name="_Toc74990262"/>
      <w:r w:rsidRPr="00630AB6">
        <w:t>6.2.2.3</w:t>
      </w:r>
      <w:r w:rsidRPr="00630AB6">
        <w:tab/>
        <w:t>HTTP custom headers</w:t>
      </w:r>
      <w:bookmarkEnd w:id="729"/>
      <w:bookmarkEnd w:id="730"/>
      <w:bookmarkEnd w:id="731"/>
      <w:bookmarkEnd w:id="732"/>
      <w:bookmarkEnd w:id="733"/>
      <w:bookmarkEnd w:id="734"/>
      <w:bookmarkEnd w:id="735"/>
      <w:bookmarkEnd w:id="736"/>
    </w:p>
    <w:p w14:paraId="4C21159F" w14:textId="77777777" w:rsidR="00B02215" w:rsidRPr="00630AB6" w:rsidRDefault="00B02215" w:rsidP="00B02215">
      <w:pPr>
        <w:pStyle w:val="Heading5"/>
        <w:rPr>
          <w:lang w:eastAsia="zh-CN"/>
        </w:rPr>
      </w:pPr>
      <w:bookmarkStart w:id="737" w:name="_Toc20142352"/>
      <w:bookmarkStart w:id="738" w:name="_Toc34217298"/>
      <w:bookmarkStart w:id="739" w:name="_Toc34217450"/>
      <w:bookmarkStart w:id="740" w:name="_Toc39051813"/>
      <w:bookmarkStart w:id="741" w:name="_Toc43210385"/>
      <w:bookmarkStart w:id="742" w:name="_Toc49853291"/>
      <w:bookmarkStart w:id="743" w:name="_Toc56530081"/>
      <w:bookmarkStart w:id="744" w:name="_Toc74990263"/>
      <w:r w:rsidRPr="00630AB6">
        <w:t>6.2.2.3.1</w:t>
      </w:r>
      <w:r w:rsidRPr="00630AB6">
        <w:rPr>
          <w:rFonts w:hint="eastAsia"/>
          <w:lang w:eastAsia="zh-CN"/>
        </w:rPr>
        <w:tab/>
      </w:r>
      <w:r w:rsidRPr="00630AB6">
        <w:rPr>
          <w:lang w:eastAsia="zh-CN"/>
        </w:rPr>
        <w:t>General</w:t>
      </w:r>
      <w:bookmarkEnd w:id="737"/>
      <w:bookmarkEnd w:id="738"/>
      <w:bookmarkEnd w:id="739"/>
      <w:bookmarkEnd w:id="740"/>
      <w:bookmarkEnd w:id="741"/>
      <w:bookmarkEnd w:id="742"/>
      <w:bookmarkEnd w:id="743"/>
      <w:bookmarkEnd w:id="744"/>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B02215">
      <w:pPr>
        <w:pStyle w:val="Heading3"/>
      </w:pPr>
      <w:bookmarkStart w:id="745" w:name="_Toc20142353"/>
      <w:bookmarkStart w:id="746" w:name="_Toc34217299"/>
      <w:bookmarkStart w:id="747" w:name="_Toc34217451"/>
      <w:bookmarkStart w:id="748" w:name="_Toc39051814"/>
      <w:bookmarkStart w:id="749" w:name="_Toc43210386"/>
      <w:bookmarkStart w:id="750" w:name="_Toc49853292"/>
      <w:bookmarkStart w:id="751" w:name="_Toc56530082"/>
      <w:bookmarkStart w:id="752" w:name="_Toc74990264"/>
      <w:r w:rsidRPr="00630AB6">
        <w:lastRenderedPageBreak/>
        <w:t>6.2.3</w:t>
      </w:r>
      <w:r w:rsidRPr="00630AB6">
        <w:tab/>
        <w:t>Resources</w:t>
      </w:r>
      <w:bookmarkEnd w:id="745"/>
      <w:bookmarkEnd w:id="746"/>
      <w:bookmarkEnd w:id="747"/>
      <w:bookmarkEnd w:id="748"/>
      <w:bookmarkEnd w:id="749"/>
      <w:bookmarkEnd w:id="750"/>
      <w:bookmarkEnd w:id="751"/>
      <w:bookmarkEnd w:id="752"/>
    </w:p>
    <w:p w14:paraId="78E2FB88" w14:textId="77777777" w:rsidR="00B02215" w:rsidRPr="00630AB6" w:rsidRDefault="00B02215" w:rsidP="00B02215">
      <w:pPr>
        <w:pStyle w:val="Heading4"/>
      </w:pPr>
      <w:bookmarkStart w:id="753" w:name="_Toc20142354"/>
      <w:bookmarkStart w:id="754" w:name="_Toc34217300"/>
      <w:bookmarkStart w:id="755" w:name="_Toc34217452"/>
      <w:bookmarkStart w:id="756" w:name="_Toc39051815"/>
      <w:bookmarkStart w:id="757" w:name="_Toc43210387"/>
      <w:bookmarkStart w:id="758" w:name="_Toc49853293"/>
      <w:bookmarkStart w:id="759" w:name="_Toc56530083"/>
      <w:bookmarkStart w:id="760" w:name="_Toc74990265"/>
      <w:r w:rsidRPr="00630AB6">
        <w:t>6.2.3.1</w:t>
      </w:r>
      <w:r w:rsidRPr="00630AB6">
        <w:tab/>
        <w:t>Overview</w:t>
      </w:r>
      <w:bookmarkEnd w:id="753"/>
      <w:bookmarkEnd w:id="754"/>
      <w:bookmarkEnd w:id="755"/>
      <w:bookmarkEnd w:id="756"/>
      <w:bookmarkEnd w:id="757"/>
      <w:bookmarkEnd w:id="758"/>
      <w:bookmarkEnd w:id="759"/>
      <w:bookmarkEnd w:id="760"/>
    </w:p>
    <w:p w14:paraId="36D8806D" w14:textId="77777777" w:rsidR="00B02215" w:rsidRDefault="00B02215" w:rsidP="00B02215">
      <w:pPr>
        <w:pStyle w:val="TH"/>
      </w:pPr>
    </w:p>
    <w:p w14:paraId="2AC39E5B" w14:textId="77777777" w:rsidR="00B02215" w:rsidRDefault="00B02215" w:rsidP="00B02215">
      <w:pPr>
        <w:pStyle w:val="TH"/>
      </w:pPr>
    </w:p>
    <w:p w14:paraId="2D9ECAD9" w14:textId="77777777" w:rsidR="00B02215" w:rsidRDefault="00B02215" w:rsidP="00B02215">
      <w:pPr>
        <w:pStyle w:val="TH"/>
      </w:pPr>
    </w:p>
    <w:p w14:paraId="3FD8ACBE" w14:textId="77777777" w:rsidR="00B02215" w:rsidRPr="00630AB6" w:rsidRDefault="00B02215" w:rsidP="00B02215">
      <w:pPr>
        <w:pStyle w:val="TH"/>
      </w:pPr>
      <w:r w:rsidRPr="00630AB6">
        <w:object w:dxaOrig="8790" w:dyaOrig="5191" w14:anchorId="6E01061C">
          <v:shape id="_x0000_i1039" type="#_x0000_t75" style="width:348.9pt;height:204.9pt" o:ole="">
            <v:imagedata r:id="rId36" o:title=""/>
          </v:shape>
          <o:OLEObject Type="Embed" ProgID="Visio.Drawing.15" ShapeID="_x0000_i1039" DrawAspect="Content" ObjectID="_1685603016" r:id="rId37"/>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B02215">
      <w:pPr>
        <w:pStyle w:val="Heading4"/>
      </w:pPr>
      <w:bookmarkStart w:id="761" w:name="_Toc20142355"/>
      <w:bookmarkStart w:id="762" w:name="_Toc34217301"/>
      <w:bookmarkStart w:id="763" w:name="_Toc34217453"/>
      <w:bookmarkStart w:id="764" w:name="_Toc39051816"/>
      <w:bookmarkStart w:id="765" w:name="_Toc43210388"/>
      <w:bookmarkStart w:id="766" w:name="_Toc49853294"/>
      <w:bookmarkStart w:id="767" w:name="_Toc56530084"/>
      <w:bookmarkStart w:id="768" w:name="_Toc74990266"/>
      <w:r w:rsidRPr="00630AB6">
        <w:lastRenderedPageBreak/>
        <w:t>6.2.3.2</w:t>
      </w:r>
      <w:r w:rsidRPr="00630AB6">
        <w:tab/>
        <w:t xml:space="preserve">Resource: NSSAI Availability </w:t>
      </w:r>
      <w:r w:rsidRPr="00E517E8">
        <w:rPr>
          <w:lang w:val="fr-FR"/>
        </w:rPr>
        <w:t>Doc</w:t>
      </w:r>
      <w:r>
        <w:rPr>
          <w:lang w:val="fr-FR"/>
        </w:rPr>
        <w:t>ument</w:t>
      </w:r>
      <w:bookmarkEnd w:id="761"/>
      <w:bookmarkEnd w:id="762"/>
      <w:bookmarkEnd w:id="763"/>
      <w:bookmarkEnd w:id="764"/>
      <w:bookmarkEnd w:id="765"/>
      <w:bookmarkEnd w:id="766"/>
      <w:bookmarkEnd w:id="767"/>
      <w:bookmarkEnd w:id="768"/>
    </w:p>
    <w:p w14:paraId="05B92DEF" w14:textId="77777777" w:rsidR="00B02215" w:rsidRPr="00630AB6" w:rsidRDefault="00B02215" w:rsidP="00B02215">
      <w:pPr>
        <w:pStyle w:val="Heading5"/>
      </w:pPr>
      <w:bookmarkStart w:id="769" w:name="_Toc20142356"/>
      <w:bookmarkStart w:id="770" w:name="_Toc34217302"/>
      <w:bookmarkStart w:id="771" w:name="_Toc34217454"/>
      <w:bookmarkStart w:id="772" w:name="_Toc39051817"/>
      <w:bookmarkStart w:id="773" w:name="_Toc43210389"/>
      <w:bookmarkStart w:id="774" w:name="_Toc49853295"/>
      <w:bookmarkStart w:id="775" w:name="_Toc56530085"/>
      <w:bookmarkStart w:id="776" w:name="_Toc74990267"/>
      <w:r w:rsidRPr="00630AB6">
        <w:t>6.2.3.2.1</w:t>
      </w:r>
      <w:r w:rsidRPr="00630AB6">
        <w:tab/>
        <w:t>Description</w:t>
      </w:r>
      <w:bookmarkEnd w:id="769"/>
      <w:bookmarkEnd w:id="770"/>
      <w:bookmarkEnd w:id="771"/>
      <w:bookmarkEnd w:id="772"/>
      <w:bookmarkEnd w:id="773"/>
      <w:bookmarkEnd w:id="774"/>
      <w:bookmarkEnd w:id="775"/>
      <w:bookmarkEnd w:id="776"/>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B02215">
      <w:pPr>
        <w:pStyle w:val="Heading5"/>
      </w:pPr>
      <w:bookmarkStart w:id="777" w:name="_Toc20142357"/>
      <w:bookmarkStart w:id="778" w:name="_Toc34217303"/>
      <w:bookmarkStart w:id="779" w:name="_Toc34217455"/>
      <w:bookmarkStart w:id="780" w:name="_Toc39051818"/>
      <w:bookmarkStart w:id="781" w:name="_Toc43210390"/>
      <w:bookmarkStart w:id="782" w:name="_Toc49853296"/>
      <w:bookmarkStart w:id="783" w:name="_Toc56530086"/>
      <w:bookmarkStart w:id="784" w:name="_Toc74990268"/>
      <w:r w:rsidRPr="00630AB6">
        <w:t>6.2.3.2.2</w:t>
      </w:r>
      <w:r w:rsidRPr="00630AB6">
        <w:tab/>
        <w:t>Resource Definition</w:t>
      </w:r>
      <w:bookmarkEnd w:id="777"/>
      <w:bookmarkEnd w:id="778"/>
      <w:bookmarkEnd w:id="779"/>
      <w:bookmarkEnd w:id="780"/>
      <w:bookmarkEnd w:id="781"/>
      <w:bookmarkEnd w:id="782"/>
      <w:bookmarkEnd w:id="783"/>
      <w:bookmarkEnd w:id="784"/>
    </w:p>
    <w:p w14:paraId="4F460736" w14:textId="7AFB8E3D" w:rsidR="00B02215" w:rsidRPr="00630AB6" w:rsidRDefault="00B02215" w:rsidP="00B02215">
      <w:r w:rsidRPr="00630AB6">
        <w:t>Resource URI: {apiRoot}/nnssf-nssaiavailability/</w:t>
      </w:r>
      <w:r w:rsidR="00973A13">
        <w:t>&lt;</w:t>
      </w:r>
      <w:r w:rsidRPr="0028664D">
        <w:t>apiVersion</w:t>
      </w:r>
      <w:r w:rsidR="00973A13">
        <w:t>&gt;</w:t>
      </w:r>
      <w:r w:rsidRPr="00630AB6">
        <w:t>/nssai-availability/{</w:t>
      </w:r>
      <w:r w:rsidRPr="00630AB6">
        <w:rPr>
          <w:rFonts w:hint="eastAsia"/>
          <w:lang w:eastAsia="zh-CN"/>
        </w:rPr>
        <w:t>n</w:t>
      </w:r>
      <w:r w:rsidRPr="00630AB6">
        <w:t>fId}</w:t>
      </w:r>
    </w:p>
    <w:p w14:paraId="4C8F806D" w14:textId="77777777"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B02215">
      <w:pPr>
        <w:pStyle w:val="Heading5"/>
      </w:pPr>
      <w:bookmarkStart w:id="785" w:name="_Toc20142358"/>
      <w:bookmarkStart w:id="786" w:name="_Toc34217304"/>
      <w:bookmarkStart w:id="787" w:name="_Toc34217456"/>
      <w:bookmarkStart w:id="788" w:name="_Toc39051819"/>
      <w:bookmarkStart w:id="789" w:name="_Toc43210391"/>
      <w:bookmarkStart w:id="790" w:name="_Toc49853297"/>
      <w:bookmarkStart w:id="791" w:name="_Toc56530087"/>
      <w:bookmarkStart w:id="792" w:name="_Toc74990269"/>
      <w:r w:rsidRPr="00630AB6">
        <w:t>6.2.3.2.3</w:t>
      </w:r>
      <w:r w:rsidRPr="00630AB6">
        <w:tab/>
        <w:t>Resource Standard Methods</w:t>
      </w:r>
      <w:bookmarkEnd w:id="785"/>
      <w:bookmarkEnd w:id="786"/>
      <w:bookmarkEnd w:id="787"/>
      <w:bookmarkEnd w:id="788"/>
      <w:bookmarkEnd w:id="789"/>
      <w:bookmarkEnd w:id="790"/>
      <w:bookmarkEnd w:id="791"/>
      <w:bookmarkEnd w:id="792"/>
    </w:p>
    <w:p w14:paraId="5034F1BD" w14:textId="77777777" w:rsidR="00B02215" w:rsidRPr="00630AB6" w:rsidRDefault="00B02215" w:rsidP="00B02215">
      <w:pPr>
        <w:pStyle w:val="Heading6"/>
      </w:pPr>
      <w:bookmarkStart w:id="793" w:name="_Toc20142359"/>
      <w:bookmarkStart w:id="794" w:name="_Toc34217305"/>
      <w:bookmarkStart w:id="795" w:name="_Toc34217457"/>
      <w:bookmarkStart w:id="796" w:name="_Toc39051820"/>
      <w:bookmarkStart w:id="797" w:name="_Toc43210392"/>
      <w:bookmarkStart w:id="798" w:name="_Toc49853298"/>
      <w:bookmarkStart w:id="799" w:name="_Toc56530088"/>
      <w:bookmarkStart w:id="800" w:name="_Toc74990270"/>
      <w:r w:rsidRPr="00630AB6">
        <w:t>6.2.3.2.3.1</w:t>
      </w:r>
      <w:r w:rsidRPr="00630AB6">
        <w:tab/>
        <w:t>PUT</w:t>
      </w:r>
      <w:bookmarkEnd w:id="793"/>
      <w:bookmarkEnd w:id="794"/>
      <w:bookmarkEnd w:id="795"/>
      <w:bookmarkEnd w:id="796"/>
      <w:bookmarkEnd w:id="797"/>
      <w:bookmarkEnd w:id="798"/>
      <w:bookmarkEnd w:id="799"/>
      <w:bookmarkEnd w:id="800"/>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0A0B6240" w14:textId="77777777"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D7CAC30" w14:textId="72ECD747" w:rsidR="00E15B7C" w:rsidRDefault="00E15B7C" w:rsidP="00793B51">
            <w:pPr>
              <w:pStyle w:val="TAL"/>
              <w:rPr>
                <w:b/>
                <w:lang w:eastAsia="zh-CN"/>
              </w:rPr>
            </w:pPr>
            <w:r w:rsidRPr="00B37B78">
              <w:t>(NOTE 2)</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Default="00793B51" w:rsidP="00E15B7C">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55A670F" w14:textId="2A3F7002" w:rsidR="00E15B7C" w:rsidRDefault="00E15B7C" w:rsidP="00E15B7C">
            <w:pPr>
              <w:pStyle w:val="TAL"/>
              <w:rPr>
                <w:b/>
                <w:lang w:eastAsia="zh-CN"/>
              </w:rPr>
            </w:pPr>
            <w:r w:rsidRPr="00B37B78">
              <w:t>(NOTE 2)</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Default="00793B51" w:rsidP="00793B51">
            <w:pPr>
              <w:pStyle w:val="TAN"/>
            </w:pPr>
            <w:r w:rsidRPr="00A52A49">
              <w:t>NOTE</w:t>
            </w:r>
            <w:r w:rsidR="00CA0205">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61892103" w14:textId="448DE75D" w:rsidR="00CA0205" w:rsidRPr="00E30083" w:rsidDel="00780322"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8E7E8C" w14:textId="77777777" w:rsidR="00B02215" w:rsidRDefault="00B02215" w:rsidP="00B02215"/>
    <w:p w14:paraId="4A99948E"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E30083" w:rsidRDefault="009E4D86" w:rsidP="009E4D86">
            <w:pPr>
              <w:pStyle w:val="TAL"/>
            </w:pPr>
            <w:r w:rsidRPr="00E30083">
              <w:t>Content-Encoding, described in IETF RFC 7231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E30083" w:rsidRDefault="009E4D86" w:rsidP="009E4D86">
            <w:pPr>
              <w:pStyle w:val="TAL"/>
              <w:outlineLvl w:val="0"/>
            </w:pPr>
            <w:r w:rsidRPr="00E30083">
              <w:t>Accept-Encoding, described in IETF RFC 7694 [19]</w:t>
            </w:r>
          </w:p>
        </w:tc>
      </w:tr>
    </w:tbl>
    <w:p w14:paraId="42CAF68A" w14:textId="77777777" w:rsidR="009E4D86" w:rsidRDefault="009E4D86" w:rsidP="00B02215"/>
    <w:p w14:paraId="7F60E631"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973A13">
            <w:pPr>
              <w:pStyle w:val="TAH"/>
            </w:pPr>
            <w:r w:rsidRPr="00D67AB2">
              <w:t>Description</w:t>
            </w:r>
          </w:p>
        </w:tc>
      </w:tr>
      <w:tr w:rsidR="00793B51" w:rsidRPr="00D67AB2"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2C47BD7" w14:textId="49E4CA6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973A13">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973A13">
            <w:pPr>
              <w:pStyle w:val="TAH"/>
            </w:pPr>
            <w:r w:rsidRPr="00D67AB2">
              <w:t>Description</w:t>
            </w:r>
          </w:p>
        </w:tc>
      </w:tr>
      <w:tr w:rsidR="00793B51" w:rsidRPr="00D67AB2"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5F47F093" w14:textId="221E6B2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973A13">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B02215">
      <w:pPr>
        <w:pStyle w:val="Heading6"/>
      </w:pPr>
      <w:bookmarkStart w:id="801" w:name="_Toc20142360"/>
      <w:bookmarkStart w:id="802" w:name="_Toc34217306"/>
      <w:bookmarkStart w:id="803" w:name="_Toc34217458"/>
      <w:bookmarkStart w:id="804" w:name="_Toc39051821"/>
      <w:bookmarkStart w:id="805" w:name="_Toc43210393"/>
      <w:bookmarkStart w:id="806" w:name="_Toc49853299"/>
      <w:bookmarkStart w:id="807" w:name="_Toc56530089"/>
      <w:bookmarkStart w:id="808" w:name="_Toc74990271"/>
      <w:r w:rsidRPr="00630AB6">
        <w:t>6.2.3.2.3.2</w:t>
      </w:r>
      <w:r w:rsidRPr="00630AB6">
        <w:tab/>
        <w:t>PATCH</w:t>
      </w:r>
      <w:bookmarkEnd w:id="801"/>
      <w:bookmarkEnd w:id="802"/>
      <w:bookmarkEnd w:id="803"/>
      <w:bookmarkEnd w:id="804"/>
      <w:bookmarkEnd w:id="805"/>
      <w:bookmarkEnd w:id="806"/>
      <w:bookmarkEnd w:id="807"/>
      <w:bookmarkEnd w:id="808"/>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E30083" w:rsidRDefault="00B02215" w:rsidP="002A65CD">
            <w:pPr>
              <w:pStyle w:val="TF"/>
              <w:jc w:val="left"/>
              <w:rPr>
                <w:b w:val="0"/>
                <w:sz w:val="18"/>
              </w:rPr>
            </w:pPr>
            <w:r w:rsidRPr="00E30083">
              <w:rPr>
                <w:b w:val="0"/>
                <w:sz w:val="18"/>
              </w:rPr>
              <w:t xml:space="preserve">This IE contains the information regarding the JSON patch instructions for updating the </w:t>
            </w:r>
            <w:r w:rsidR="00E450D0" w:rsidRPr="00112F53">
              <w:rPr>
                <w:b w:val="0"/>
                <w:sz w:val="18"/>
              </w:rPr>
              <w:t>supportedSnssai</w:t>
            </w:r>
            <w:r w:rsidR="00E450D0">
              <w:rPr>
                <w:b w:val="0"/>
                <w:sz w:val="18"/>
              </w:rPr>
              <w:t xml:space="preserve">(s) in </w:t>
            </w:r>
            <w:r w:rsidRPr="00E30083">
              <w:rPr>
                <w:b w:val="0"/>
                <w:sz w:val="18"/>
              </w:rPr>
              <w:t>NssaiAvailability</w:t>
            </w:r>
            <w:r w:rsidRPr="00E30083">
              <w:rPr>
                <w:rFonts w:hint="eastAsia"/>
                <w:b w:val="0"/>
                <w:sz w:val="18"/>
                <w:lang w:eastAsia="zh-CN"/>
              </w:rPr>
              <w:t>I</w:t>
            </w:r>
            <w:r w:rsidRPr="00E30083">
              <w:rPr>
                <w:b w:val="0"/>
                <w:sz w:val="18"/>
              </w:rPr>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345C6A4A" w14:textId="77777777"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FF59ABB" w14:textId="2CC01779" w:rsidR="00E15B7C" w:rsidRDefault="00E15B7C" w:rsidP="00793B51">
            <w:pPr>
              <w:pStyle w:val="TAL"/>
              <w:rPr>
                <w:b/>
                <w:lang w:eastAsia="zh-CN"/>
              </w:rPr>
            </w:pPr>
            <w:r w:rsidRPr="00B37B78">
              <w:t>(NOTE 2)</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3F12C9E6" w14:textId="05236C1A" w:rsidR="00E15B7C" w:rsidRDefault="00E15B7C" w:rsidP="00793B51">
            <w:pPr>
              <w:pStyle w:val="TAL"/>
              <w:rPr>
                <w:b/>
                <w:lang w:eastAsia="zh-CN"/>
              </w:rPr>
            </w:pPr>
            <w:r w:rsidRPr="00B37B78">
              <w:t>(NOTE 2)</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15116F3F" w14:textId="77777777"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58E57E08" w14:textId="77777777" w:rsidR="00793B51" w:rsidRPr="00E30083" w:rsidRDefault="00793B51" w:rsidP="00793B51">
            <w:pPr>
              <w:pStyle w:val="TF"/>
              <w:jc w:val="left"/>
              <w:rPr>
                <w:b w:val="0"/>
                <w:sz w:val="18"/>
                <w:lang w:eastAsia="zh-CN"/>
              </w:rPr>
            </w:pPr>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Default="00793B51" w:rsidP="00793B51">
            <w:pPr>
              <w:pStyle w:val="TAN"/>
            </w:pPr>
            <w:r w:rsidRPr="00A52A49">
              <w:t>NOTE</w:t>
            </w:r>
            <w:r w:rsidR="00CA0205">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40FCBE2A" w14:textId="266C58C9"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973A13">
            <w:pPr>
              <w:pStyle w:val="TAH"/>
            </w:pPr>
            <w:r w:rsidRPr="00D67AB2">
              <w:t>Description</w:t>
            </w:r>
          </w:p>
        </w:tc>
      </w:tr>
      <w:tr w:rsidR="00793B51" w:rsidRPr="00D67AB2"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5486258" w14:textId="32EF623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973A13">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973A13">
            <w:pPr>
              <w:pStyle w:val="TAH"/>
            </w:pPr>
            <w:r w:rsidRPr="00D67AB2">
              <w:t>Description</w:t>
            </w:r>
          </w:p>
        </w:tc>
      </w:tr>
      <w:tr w:rsidR="00793B51" w:rsidRPr="00D67AB2"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79DC0F0E" w14:textId="79712B79"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973A13">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B02215">
      <w:pPr>
        <w:pStyle w:val="Heading6"/>
      </w:pPr>
      <w:bookmarkStart w:id="809" w:name="_Toc20142361"/>
      <w:bookmarkStart w:id="810" w:name="_Toc34217307"/>
      <w:bookmarkStart w:id="811" w:name="_Toc34217459"/>
      <w:bookmarkStart w:id="812" w:name="_Toc39051822"/>
      <w:bookmarkStart w:id="813" w:name="_Toc43210394"/>
      <w:bookmarkStart w:id="814" w:name="_Toc49853300"/>
      <w:bookmarkStart w:id="815" w:name="_Toc56530090"/>
      <w:bookmarkStart w:id="816" w:name="_Toc74990272"/>
      <w:r w:rsidRPr="00630AB6">
        <w:t>6.2.3.2.3.</w:t>
      </w:r>
      <w:r w:rsidRPr="00630AB6">
        <w:rPr>
          <w:rFonts w:hint="eastAsia"/>
          <w:lang w:eastAsia="zh-CN"/>
        </w:rPr>
        <w:t>3</w:t>
      </w:r>
      <w:r w:rsidRPr="00630AB6">
        <w:tab/>
        <w:t>DELETE</w:t>
      </w:r>
      <w:bookmarkEnd w:id="809"/>
      <w:bookmarkEnd w:id="810"/>
      <w:bookmarkEnd w:id="811"/>
      <w:bookmarkEnd w:id="812"/>
      <w:bookmarkEnd w:id="813"/>
      <w:bookmarkEnd w:id="814"/>
      <w:bookmarkEnd w:id="815"/>
      <w:bookmarkEnd w:id="816"/>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55609BF" w14:textId="6520104A" w:rsidR="00E15B7C" w:rsidRPr="00E30083" w:rsidRDefault="00E15B7C" w:rsidP="00793B51">
            <w:pPr>
              <w:pStyle w:val="TAL"/>
              <w:rPr>
                <w:b/>
              </w:rPr>
            </w:pPr>
            <w:r w:rsidRPr="00B37B78">
              <w:t>(NOTE 2)</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0FEC8F89" w14:textId="076EFF9E" w:rsidR="00E15B7C" w:rsidRPr="00E30083" w:rsidRDefault="00E15B7C" w:rsidP="00793B51">
            <w:pPr>
              <w:pStyle w:val="TAL"/>
              <w:rPr>
                <w:b/>
              </w:rPr>
            </w:pPr>
            <w:r w:rsidRPr="00B37B78">
              <w:t>(NOTE 2)</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F981E1" w14:textId="1C3F2D7A"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973A13">
            <w:pPr>
              <w:pStyle w:val="TAH"/>
            </w:pPr>
            <w:r w:rsidRPr="00D67AB2">
              <w:t>Description</w:t>
            </w:r>
          </w:p>
        </w:tc>
      </w:tr>
      <w:tr w:rsidR="00793B51" w:rsidRPr="00D67AB2"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5413A6BD" w14:textId="0D6D31A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973A13">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973A13">
            <w:pPr>
              <w:pStyle w:val="TAH"/>
            </w:pPr>
            <w:r w:rsidRPr="00D67AB2">
              <w:t>Description</w:t>
            </w:r>
          </w:p>
        </w:tc>
      </w:tr>
      <w:tr w:rsidR="00793B51" w:rsidRPr="00D67AB2"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4961F76A" w14:textId="4312C44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973A13">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B02215">
      <w:pPr>
        <w:pStyle w:val="Heading4"/>
      </w:pPr>
      <w:bookmarkStart w:id="817" w:name="_Toc20142362"/>
      <w:bookmarkStart w:id="818" w:name="_Toc34217308"/>
      <w:bookmarkStart w:id="819" w:name="_Toc34217460"/>
      <w:bookmarkStart w:id="820" w:name="_Toc39051823"/>
      <w:bookmarkStart w:id="821" w:name="_Toc43210395"/>
      <w:bookmarkStart w:id="822" w:name="_Toc49853301"/>
      <w:bookmarkStart w:id="823" w:name="_Toc56530091"/>
      <w:bookmarkStart w:id="824" w:name="_Toc74990273"/>
      <w:r w:rsidRPr="00630AB6">
        <w:t>6.2.3.3</w:t>
      </w:r>
      <w:r w:rsidRPr="00630AB6">
        <w:tab/>
        <w:t>Resource: NSSAI Availability Notification Subscriptions Collection</w:t>
      </w:r>
      <w:bookmarkEnd w:id="817"/>
      <w:bookmarkEnd w:id="818"/>
      <w:bookmarkEnd w:id="819"/>
      <w:bookmarkEnd w:id="820"/>
      <w:bookmarkEnd w:id="821"/>
      <w:bookmarkEnd w:id="822"/>
      <w:bookmarkEnd w:id="823"/>
      <w:bookmarkEnd w:id="824"/>
    </w:p>
    <w:p w14:paraId="0CB7E974" w14:textId="77777777" w:rsidR="00B02215" w:rsidRPr="00630AB6" w:rsidRDefault="00B02215" w:rsidP="00B02215">
      <w:pPr>
        <w:pStyle w:val="Heading5"/>
      </w:pPr>
      <w:bookmarkStart w:id="825" w:name="_Toc20142363"/>
      <w:bookmarkStart w:id="826" w:name="_Toc34217309"/>
      <w:bookmarkStart w:id="827" w:name="_Toc34217461"/>
      <w:bookmarkStart w:id="828" w:name="_Toc39051824"/>
      <w:bookmarkStart w:id="829" w:name="_Toc43210396"/>
      <w:bookmarkStart w:id="830" w:name="_Toc49853302"/>
      <w:bookmarkStart w:id="831" w:name="_Toc56530092"/>
      <w:bookmarkStart w:id="832" w:name="_Toc74990274"/>
      <w:r w:rsidRPr="00630AB6">
        <w:t>6.2.3.3.1</w:t>
      </w:r>
      <w:r w:rsidRPr="00630AB6">
        <w:tab/>
        <w:t>Description</w:t>
      </w:r>
      <w:bookmarkEnd w:id="825"/>
      <w:bookmarkEnd w:id="826"/>
      <w:bookmarkEnd w:id="827"/>
      <w:bookmarkEnd w:id="828"/>
      <w:bookmarkEnd w:id="829"/>
      <w:bookmarkEnd w:id="830"/>
      <w:bookmarkEnd w:id="831"/>
      <w:bookmarkEnd w:id="832"/>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B02215">
      <w:pPr>
        <w:pStyle w:val="Heading5"/>
      </w:pPr>
      <w:bookmarkStart w:id="833" w:name="_Toc20142364"/>
      <w:bookmarkStart w:id="834" w:name="_Toc34217310"/>
      <w:bookmarkStart w:id="835" w:name="_Toc34217462"/>
      <w:bookmarkStart w:id="836" w:name="_Toc39051825"/>
      <w:bookmarkStart w:id="837" w:name="_Toc43210397"/>
      <w:bookmarkStart w:id="838" w:name="_Toc49853303"/>
      <w:bookmarkStart w:id="839" w:name="_Toc56530093"/>
      <w:bookmarkStart w:id="840" w:name="_Toc74990275"/>
      <w:r w:rsidRPr="00630AB6">
        <w:t>6.2.3.3.2</w:t>
      </w:r>
      <w:r w:rsidRPr="00630AB6">
        <w:tab/>
        <w:t>Resource Definition</w:t>
      </w:r>
      <w:bookmarkEnd w:id="833"/>
      <w:bookmarkEnd w:id="834"/>
      <w:bookmarkEnd w:id="835"/>
      <w:bookmarkEnd w:id="836"/>
      <w:bookmarkEnd w:id="837"/>
      <w:bookmarkEnd w:id="838"/>
      <w:bookmarkEnd w:id="839"/>
      <w:bookmarkEnd w:id="840"/>
    </w:p>
    <w:p w14:paraId="61C93464" w14:textId="74B3E682" w:rsidR="00B02215" w:rsidRPr="00630AB6" w:rsidRDefault="00B02215" w:rsidP="00B02215">
      <w:r w:rsidRPr="00630AB6">
        <w:t>Resource URI: {apiRoot}/nnssf-nssaiavailability/</w:t>
      </w:r>
      <w:r w:rsidR="00973A13">
        <w:t>&lt;</w:t>
      </w:r>
      <w:r>
        <w:t>apiVersion</w:t>
      </w:r>
      <w:r w:rsidR="00973A13">
        <w:t>&gt;</w:t>
      </w:r>
      <w:r w:rsidRPr="00630AB6">
        <w:t>/nssai-availability/subscriptions</w:t>
      </w:r>
    </w:p>
    <w:p w14:paraId="7EEBC2C8" w14:textId="77777777"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r w:rsidR="005106A3" w:rsidRPr="00E30083"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77777777" w:rsidR="005106A3" w:rsidRPr="00E30083" w:rsidRDefault="005106A3" w:rsidP="005106A3">
            <w:pPr>
              <w:pStyle w:val="TAL"/>
              <w:rPr>
                <w:lang w:eastAsia="zh-CN"/>
              </w:rPr>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B02215">
      <w:pPr>
        <w:pStyle w:val="Heading5"/>
      </w:pPr>
      <w:bookmarkStart w:id="841" w:name="_Toc20142365"/>
      <w:bookmarkStart w:id="842" w:name="_Toc34217311"/>
      <w:bookmarkStart w:id="843" w:name="_Toc34217463"/>
      <w:bookmarkStart w:id="844" w:name="_Toc39051826"/>
      <w:bookmarkStart w:id="845" w:name="_Toc43210398"/>
      <w:bookmarkStart w:id="846" w:name="_Toc49853304"/>
      <w:bookmarkStart w:id="847" w:name="_Toc56530094"/>
      <w:bookmarkStart w:id="848" w:name="_Toc74990276"/>
      <w:r w:rsidRPr="00630AB6">
        <w:t>6.2.3.3.3</w:t>
      </w:r>
      <w:r w:rsidRPr="00630AB6">
        <w:tab/>
        <w:t>Resource Standard Methods</w:t>
      </w:r>
      <w:bookmarkEnd w:id="841"/>
      <w:bookmarkEnd w:id="842"/>
      <w:bookmarkEnd w:id="843"/>
      <w:bookmarkEnd w:id="844"/>
      <w:bookmarkEnd w:id="845"/>
      <w:bookmarkEnd w:id="846"/>
      <w:bookmarkEnd w:id="847"/>
      <w:bookmarkEnd w:id="848"/>
    </w:p>
    <w:p w14:paraId="2EA1C847" w14:textId="77777777" w:rsidR="00B02215" w:rsidRPr="00630AB6" w:rsidRDefault="00B02215" w:rsidP="00B02215">
      <w:pPr>
        <w:pStyle w:val="Heading6"/>
      </w:pPr>
      <w:bookmarkStart w:id="849" w:name="_Toc20142366"/>
      <w:bookmarkStart w:id="850" w:name="_Toc34217312"/>
      <w:bookmarkStart w:id="851" w:name="_Toc34217464"/>
      <w:bookmarkStart w:id="852" w:name="_Toc39051827"/>
      <w:bookmarkStart w:id="853" w:name="_Toc43210399"/>
      <w:bookmarkStart w:id="854" w:name="_Toc49853305"/>
      <w:bookmarkStart w:id="855" w:name="_Toc56530095"/>
      <w:bookmarkStart w:id="856" w:name="_Toc74990277"/>
      <w:r w:rsidRPr="00630AB6">
        <w:t>6.2.3.3.3.1</w:t>
      </w:r>
      <w:r w:rsidRPr="00630AB6">
        <w:tab/>
        <w:t>POST</w:t>
      </w:r>
      <w:bookmarkEnd w:id="849"/>
      <w:bookmarkEnd w:id="850"/>
      <w:bookmarkEnd w:id="851"/>
      <w:bookmarkEnd w:id="852"/>
      <w:bookmarkEnd w:id="853"/>
      <w:bookmarkEnd w:id="854"/>
      <w:bookmarkEnd w:id="855"/>
      <w:bookmarkEnd w:id="856"/>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81EB13A" w14:textId="475C127B" w:rsidR="00E15B7C" w:rsidRPr="00E30083" w:rsidRDefault="00E15B7C" w:rsidP="00E15B7C">
            <w:pPr>
              <w:pStyle w:val="TAL"/>
              <w:rPr>
                <w:b/>
                <w:lang w:eastAsia="zh-CN"/>
              </w:rPr>
            </w:pPr>
            <w:r w:rsidRPr="00B37B78">
              <w:t>(NOTE 2)</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64FACF8" w14:textId="2D5A7C5A" w:rsidR="00E15B7C" w:rsidRPr="00E30083" w:rsidRDefault="00E15B7C" w:rsidP="00793B51">
            <w:pPr>
              <w:pStyle w:val="TAL"/>
              <w:rPr>
                <w:b/>
                <w:lang w:eastAsia="zh-CN"/>
              </w:rPr>
            </w:pPr>
            <w:r w:rsidRPr="00B37B78">
              <w:t>(NOTE 2)</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r w:rsidRPr="003B2883">
              <w:t>-</w:t>
            </w:r>
            <w:r w:rsidRPr="003B2883">
              <w:tab/>
            </w:r>
            <w:r w:rsidRPr="00780322">
              <w:rPr>
                <w:color w:val="000000"/>
              </w:rPr>
              <w:t>NOT_AUTHORIZED</w:t>
            </w:r>
          </w:p>
          <w:p w14:paraId="6F2359CC" w14:textId="77777777"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Default="00793B51" w:rsidP="00793B51">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432586" w14:textId="2E5E945C" w:rsidR="00CA0205" w:rsidRPr="00E30083" w:rsidDel="00780322" w:rsidRDefault="00CA0205"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973A13">
            <w:pPr>
              <w:pStyle w:val="TAH"/>
            </w:pPr>
            <w:r w:rsidRPr="00D67AB2">
              <w:t>Description</w:t>
            </w:r>
          </w:p>
        </w:tc>
      </w:tr>
      <w:tr w:rsidR="00793B51" w:rsidRPr="00D67AB2"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1F87002F" w14:textId="0714190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973A13">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973A13">
            <w:pPr>
              <w:pStyle w:val="TAH"/>
            </w:pPr>
            <w:r w:rsidRPr="00D67AB2">
              <w:t>Description</w:t>
            </w:r>
          </w:p>
        </w:tc>
      </w:tr>
      <w:tr w:rsidR="00793B51" w:rsidRPr="00D67AB2"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98EEC42" w14:textId="18DCB6C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973A13">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B02215">
      <w:pPr>
        <w:pStyle w:val="Heading4"/>
      </w:pPr>
      <w:bookmarkStart w:id="857" w:name="_Toc20142367"/>
      <w:bookmarkStart w:id="858" w:name="_Toc34217313"/>
      <w:bookmarkStart w:id="859" w:name="_Toc34217465"/>
      <w:bookmarkStart w:id="860" w:name="_Toc39051828"/>
      <w:bookmarkStart w:id="861" w:name="_Toc43210400"/>
      <w:bookmarkStart w:id="862" w:name="_Toc49853306"/>
      <w:bookmarkStart w:id="863" w:name="_Toc56530096"/>
      <w:bookmarkStart w:id="864" w:name="_Toc74990278"/>
      <w:r w:rsidRPr="00630AB6">
        <w:lastRenderedPageBreak/>
        <w:t>6.2.3.4</w:t>
      </w:r>
      <w:r w:rsidRPr="00630AB6">
        <w:tab/>
        <w:t>Resource: Individual NSSAI Availability Notification Subscriptions</w:t>
      </w:r>
      <w:bookmarkEnd w:id="857"/>
      <w:bookmarkEnd w:id="858"/>
      <w:bookmarkEnd w:id="859"/>
      <w:bookmarkEnd w:id="860"/>
      <w:bookmarkEnd w:id="861"/>
      <w:bookmarkEnd w:id="862"/>
      <w:bookmarkEnd w:id="863"/>
      <w:bookmarkEnd w:id="864"/>
    </w:p>
    <w:p w14:paraId="476D3F0D" w14:textId="77777777" w:rsidR="00B02215" w:rsidRPr="00630AB6" w:rsidRDefault="00B02215" w:rsidP="00B02215">
      <w:pPr>
        <w:pStyle w:val="Heading5"/>
      </w:pPr>
      <w:bookmarkStart w:id="865" w:name="_Toc20142368"/>
      <w:bookmarkStart w:id="866" w:name="_Toc34217314"/>
      <w:bookmarkStart w:id="867" w:name="_Toc34217466"/>
      <w:bookmarkStart w:id="868" w:name="_Toc39051829"/>
      <w:bookmarkStart w:id="869" w:name="_Toc43210401"/>
      <w:bookmarkStart w:id="870" w:name="_Toc49853307"/>
      <w:bookmarkStart w:id="871" w:name="_Toc56530097"/>
      <w:bookmarkStart w:id="872" w:name="_Toc74990279"/>
      <w:r w:rsidRPr="00630AB6">
        <w:t>6.2.3.4.1</w:t>
      </w:r>
      <w:r w:rsidRPr="00630AB6">
        <w:tab/>
        <w:t>Description</w:t>
      </w:r>
      <w:bookmarkEnd w:id="865"/>
      <w:bookmarkEnd w:id="866"/>
      <w:bookmarkEnd w:id="867"/>
      <w:bookmarkEnd w:id="868"/>
      <w:bookmarkEnd w:id="869"/>
      <w:bookmarkEnd w:id="870"/>
      <w:bookmarkEnd w:id="871"/>
      <w:bookmarkEnd w:id="872"/>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B02215">
      <w:pPr>
        <w:pStyle w:val="Heading5"/>
      </w:pPr>
      <w:bookmarkStart w:id="873" w:name="_Toc20142369"/>
      <w:bookmarkStart w:id="874" w:name="_Toc34217315"/>
      <w:bookmarkStart w:id="875" w:name="_Toc34217467"/>
      <w:bookmarkStart w:id="876" w:name="_Toc39051830"/>
      <w:bookmarkStart w:id="877" w:name="_Toc43210402"/>
      <w:bookmarkStart w:id="878" w:name="_Toc49853308"/>
      <w:bookmarkStart w:id="879" w:name="_Toc56530098"/>
      <w:bookmarkStart w:id="880" w:name="_Toc74990280"/>
      <w:r w:rsidRPr="00630AB6">
        <w:t>6.2.3.4.2</w:t>
      </w:r>
      <w:r w:rsidRPr="00630AB6">
        <w:tab/>
        <w:t>Resource Definition</w:t>
      </w:r>
      <w:bookmarkEnd w:id="873"/>
      <w:bookmarkEnd w:id="874"/>
      <w:bookmarkEnd w:id="875"/>
      <w:bookmarkEnd w:id="876"/>
      <w:bookmarkEnd w:id="877"/>
      <w:bookmarkEnd w:id="878"/>
      <w:bookmarkEnd w:id="879"/>
      <w:bookmarkEnd w:id="880"/>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7777777" w:rsidR="005106A3" w:rsidRPr="00E30083" w:rsidRDefault="005106A3" w:rsidP="005106A3">
            <w:pPr>
              <w:pStyle w:val="TAL"/>
              <w:rPr>
                <w:lang w:eastAsia="zh-CN"/>
              </w:rPr>
            </w:pPr>
            <w:r w:rsidRPr="00E30083">
              <w:rPr>
                <w:lang w:eastAsia="zh-CN"/>
              </w:rPr>
              <w:t>See clause 6.2.1</w:t>
            </w:r>
          </w:p>
        </w:tc>
      </w:tr>
      <w:tr w:rsidR="005106A3" w:rsidRPr="00E30083"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B02215">
      <w:pPr>
        <w:pStyle w:val="Heading5"/>
      </w:pPr>
      <w:bookmarkStart w:id="881" w:name="_Toc20142370"/>
      <w:bookmarkStart w:id="882" w:name="_Toc34217316"/>
      <w:bookmarkStart w:id="883" w:name="_Toc34217468"/>
      <w:bookmarkStart w:id="884" w:name="_Toc39051831"/>
      <w:bookmarkStart w:id="885" w:name="_Toc43210403"/>
      <w:bookmarkStart w:id="886" w:name="_Toc49853309"/>
      <w:bookmarkStart w:id="887" w:name="_Toc56530099"/>
      <w:bookmarkStart w:id="888" w:name="_Toc74990281"/>
      <w:r w:rsidRPr="00630AB6">
        <w:t>6.2.3.4.3</w:t>
      </w:r>
      <w:r w:rsidRPr="00630AB6">
        <w:tab/>
        <w:t>Resource Standard Methods</w:t>
      </w:r>
      <w:bookmarkEnd w:id="881"/>
      <w:bookmarkEnd w:id="882"/>
      <w:bookmarkEnd w:id="883"/>
      <w:bookmarkEnd w:id="884"/>
      <w:bookmarkEnd w:id="885"/>
      <w:bookmarkEnd w:id="886"/>
      <w:bookmarkEnd w:id="887"/>
      <w:bookmarkEnd w:id="888"/>
    </w:p>
    <w:p w14:paraId="7652A543" w14:textId="77777777" w:rsidR="00B02215" w:rsidRPr="00630AB6" w:rsidRDefault="00B02215" w:rsidP="00B02215">
      <w:pPr>
        <w:pStyle w:val="Heading6"/>
      </w:pPr>
      <w:bookmarkStart w:id="889" w:name="_Toc20142371"/>
      <w:bookmarkStart w:id="890" w:name="_Toc34217317"/>
      <w:bookmarkStart w:id="891" w:name="_Toc34217469"/>
      <w:bookmarkStart w:id="892" w:name="_Toc39051832"/>
      <w:bookmarkStart w:id="893" w:name="_Toc43210404"/>
      <w:bookmarkStart w:id="894" w:name="_Toc49853310"/>
      <w:bookmarkStart w:id="895" w:name="_Toc56530100"/>
      <w:bookmarkStart w:id="896" w:name="_Toc74990282"/>
      <w:r w:rsidRPr="00630AB6">
        <w:t>6.2.3.4.3.1</w:t>
      </w:r>
      <w:r>
        <w:tab/>
      </w:r>
      <w:r w:rsidRPr="00630AB6">
        <w:t>DELETE</w:t>
      </w:r>
      <w:bookmarkEnd w:id="889"/>
      <w:bookmarkEnd w:id="890"/>
      <w:bookmarkEnd w:id="891"/>
      <w:bookmarkEnd w:id="892"/>
      <w:bookmarkEnd w:id="893"/>
      <w:bookmarkEnd w:id="894"/>
      <w:bookmarkEnd w:id="895"/>
      <w:bookmarkEnd w:id="896"/>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E30083" w:rsidRDefault="00B02215" w:rsidP="002A65CD">
            <w:pPr>
              <w:pStyle w:val="TF"/>
              <w:keepNext/>
              <w:spacing w:after="0"/>
              <w:jc w:val="left"/>
              <w:rPr>
                <w:b w:val="0"/>
                <w:sz w:val="18"/>
              </w:rPr>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1CC79F5B" w14:textId="52F9B8BE" w:rsidR="00E15B7C" w:rsidRPr="00E30083" w:rsidRDefault="00E15B7C" w:rsidP="00793B51">
            <w:pPr>
              <w:pStyle w:val="TAL"/>
              <w:rPr>
                <w:b/>
                <w:lang w:eastAsia="zh-CN"/>
              </w:rPr>
            </w:pPr>
            <w:r w:rsidRPr="00B37B78">
              <w:t>(NOTE 2)</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0501EF69" w14:textId="6668B067" w:rsidR="00E15B7C" w:rsidRPr="00E30083" w:rsidRDefault="00E15B7C" w:rsidP="00793B51">
            <w:pPr>
              <w:pStyle w:val="TAL"/>
              <w:rPr>
                <w:b/>
                <w:lang w:eastAsia="zh-CN"/>
              </w:rPr>
            </w:pPr>
            <w:r w:rsidRPr="00B37B78">
              <w:t>(NOTE 2)</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3BBEB0" w14:textId="2A712834"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973A13">
            <w:pPr>
              <w:pStyle w:val="TAH"/>
            </w:pPr>
            <w:r w:rsidRPr="00D67AB2">
              <w:t>Description</w:t>
            </w:r>
          </w:p>
        </w:tc>
      </w:tr>
      <w:tr w:rsidR="00793B51" w:rsidRPr="00D67AB2"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76D541D0" w14:textId="7C849532"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973A13">
            <w:pPr>
              <w:pStyle w:val="TAL"/>
            </w:pPr>
            <w:r w:rsidRPr="00525507">
              <w:t>Identifier of the target NF (service) instance ID towards which the request is redirected</w:t>
            </w:r>
          </w:p>
        </w:tc>
      </w:tr>
    </w:tbl>
    <w:p w14:paraId="78682E64" w14:textId="77777777" w:rsidR="00793B51" w:rsidRDefault="00793B51" w:rsidP="00793B51"/>
    <w:p w14:paraId="4FC8A4BE"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973A13">
            <w:pPr>
              <w:pStyle w:val="TAH"/>
            </w:pPr>
            <w:r w:rsidRPr="00D67AB2">
              <w:t>Description</w:t>
            </w:r>
          </w:p>
        </w:tc>
      </w:tr>
      <w:tr w:rsidR="00793B51" w:rsidRPr="00D67AB2"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CA51E94" w14:textId="4B74E0D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973A13">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C1575C">
      <w:pPr>
        <w:pStyle w:val="Heading6"/>
      </w:pPr>
      <w:bookmarkStart w:id="897" w:name="_Toc49853311"/>
      <w:bookmarkStart w:id="898" w:name="_Toc56530101"/>
      <w:bookmarkStart w:id="899" w:name="_Toc74990283"/>
      <w:r w:rsidRPr="00630AB6">
        <w:t>6.2.3.4.3.</w:t>
      </w:r>
      <w:r>
        <w:t>2</w:t>
      </w:r>
      <w:r>
        <w:tab/>
        <w:t>PATCH</w:t>
      </w:r>
      <w:bookmarkEnd w:id="897"/>
      <w:bookmarkEnd w:id="898"/>
      <w:bookmarkEnd w:id="899"/>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Default="00793B51" w:rsidP="00E15B7C">
            <w:pPr>
              <w:pStyle w:val="TAL"/>
            </w:pPr>
            <w:r w:rsidRPr="00E15B7C">
              <w:t>Temporary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w:t>
            </w:r>
            <w:r w:rsidRPr="00E15B7C">
              <w:t>on an alternative service instance within the same NSSF or NSSF (service) set.</w:t>
            </w:r>
          </w:p>
          <w:p w14:paraId="7E6F5817" w14:textId="5A7FAC0F" w:rsidR="00E15B7C" w:rsidRPr="00793B51" w:rsidRDefault="00E15B7C" w:rsidP="00E15B7C">
            <w:pPr>
              <w:pStyle w:val="TAL"/>
              <w:rPr>
                <w:rFonts w:eastAsiaTheme="minorEastAsia"/>
                <w:b/>
              </w:rPr>
            </w:pPr>
            <w:r w:rsidRPr="00B37B78">
              <w:t>(NOTE 2)</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Default="00793B51" w:rsidP="00E15B7C">
            <w:pPr>
              <w:pStyle w:val="TAL"/>
            </w:pPr>
            <w:r w:rsidRPr="00E15B7C">
              <w:t>Permanent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on </w:t>
            </w:r>
            <w:r w:rsidRPr="00E15B7C">
              <w:t>an alternative service instance within the same NSSF or NSSF (service) set.</w:t>
            </w:r>
          </w:p>
          <w:p w14:paraId="6BAAE516" w14:textId="37D80062" w:rsidR="00E15B7C" w:rsidRPr="00793B51" w:rsidRDefault="00E15B7C" w:rsidP="00E15B7C">
            <w:pPr>
              <w:pStyle w:val="TAL"/>
              <w:rPr>
                <w:rFonts w:eastAsiaTheme="minorEastAsia"/>
                <w:b/>
              </w:rPr>
            </w:pPr>
            <w:r w:rsidRPr="00B37B78">
              <w:t>(NOTE 2)</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Default="00793B51" w:rsidP="00793B51">
            <w:pPr>
              <w:pStyle w:val="TAN"/>
            </w:pPr>
            <w:r w:rsidRPr="00A52A49">
              <w:t>NOTE</w:t>
            </w:r>
            <w:r w:rsidR="00CA0205">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3A174823" w14:textId="2BCB1D51"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973A13">
            <w:pPr>
              <w:pStyle w:val="TAH"/>
            </w:pPr>
            <w:r w:rsidRPr="00D67AB2">
              <w:t>Description</w:t>
            </w:r>
          </w:p>
        </w:tc>
      </w:tr>
      <w:tr w:rsidR="00793B51" w:rsidRPr="00D67AB2"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0F2044E" w14:textId="3F23A9F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973A13">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973A13">
            <w:pPr>
              <w:pStyle w:val="TAH"/>
            </w:pPr>
            <w:r w:rsidRPr="00D67AB2">
              <w:t>Description</w:t>
            </w:r>
          </w:p>
        </w:tc>
      </w:tr>
      <w:tr w:rsidR="00793B51" w:rsidRPr="00D67AB2"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38C6B969" w14:textId="4AC80A9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973A13">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B02215">
      <w:pPr>
        <w:pStyle w:val="Heading4"/>
      </w:pPr>
      <w:bookmarkStart w:id="900" w:name="_Toc20142372"/>
      <w:bookmarkStart w:id="901" w:name="_Toc34217318"/>
      <w:bookmarkStart w:id="902" w:name="_Toc34217470"/>
      <w:bookmarkStart w:id="903" w:name="_Toc39051833"/>
      <w:bookmarkStart w:id="904" w:name="_Toc43210405"/>
      <w:bookmarkStart w:id="905" w:name="_Toc49853312"/>
      <w:bookmarkStart w:id="906" w:name="_Toc56530102"/>
      <w:bookmarkStart w:id="907" w:name="_Toc74990284"/>
      <w:r w:rsidRPr="00630AB6">
        <w:t>6.2.3.</w:t>
      </w:r>
      <w:r>
        <w:t>5</w:t>
      </w:r>
      <w:r w:rsidRPr="00630AB6">
        <w:tab/>
        <w:t>Resource: NSSAI Availability Store</w:t>
      </w:r>
      <w:bookmarkEnd w:id="900"/>
      <w:bookmarkEnd w:id="901"/>
      <w:bookmarkEnd w:id="902"/>
      <w:bookmarkEnd w:id="903"/>
      <w:bookmarkEnd w:id="904"/>
      <w:bookmarkEnd w:id="905"/>
      <w:bookmarkEnd w:id="906"/>
      <w:bookmarkEnd w:id="907"/>
    </w:p>
    <w:p w14:paraId="3FA7464C" w14:textId="77777777" w:rsidR="00B02215" w:rsidRPr="00630AB6" w:rsidRDefault="00B02215" w:rsidP="00B02215">
      <w:pPr>
        <w:pStyle w:val="Heading5"/>
      </w:pPr>
      <w:bookmarkStart w:id="908" w:name="_Toc20142373"/>
      <w:bookmarkStart w:id="909" w:name="_Toc34217319"/>
      <w:bookmarkStart w:id="910" w:name="_Toc34217471"/>
      <w:bookmarkStart w:id="911" w:name="_Toc39051834"/>
      <w:bookmarkStart w:id="912" w:name="_Toc43210406"/>
      <w:bookmarkStart w:id="913" w:name="_Toc49853313"/>
      <w:bookmarkStart w:id="914" w:name="_Toc56530103"/>
      <w:bookmarkStart w:id="915" w:name="_Toc74990285"/>
      <w:r w:rsidRPr="00630AB6">
        <w:t>6.2.3.</w:t>
      </w:r>
      <w:r>
        <w:t>5</w:t>
      </w:r>
      <w:r w:rsidRPr="00630AB6">
        <w:t>.1</w:t>
      </w:r>
      <w:r w:rsidRPr="00630AB6">
        <w:tab/>
        <w:t>Description</w:t>
      </w:r>
      <w:bookmarkEnd w:id="908"/>
      <w:bookmarkEnd w:id="909"/>
      <w:bookmarkEnd w:id="910"/>
      <w:bookmarkEnd w:id="911"/>
      <w:bookmarkEnd w:id="912"/>
      <w:bookmarkEnd w:id="913"/>
      <w:bookmarkEnd w:id="914"/>
      <w:bookmarkEnd w:id="915"/>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B02215">
      <w:pPr>
        <w:pStyle w:val="Heading5"/>
      </w:pPr>
      <w:bookmarkStart w:id="916" w:name="_Toc20142374"/>
      <w:bookmarkStart w:id="917" w:name="_Toc34217320"/>
      <w:bookmarkStart w:id="918" w:name="_Toc34217472"/>
      <w:bookmarkStart w:id="919" w:name="_Toc39051835"/>
      <w:bookmarkStart w:id="920" w:name="_Toc43210407"/>
      <w:bookmarkStart w:id="921" w:name="_Toc49853314"/>
      <w:bookmarkStart w:id="922" w:name="_Toc56530104"/>
      <w:bookmarkStart w:id="923" w:name="_Toc74990286"/>
      <w:r w:rsidRPr="00630AB6">
        <w:lastRenderedPageBreak/>
        <w:t>6.2.3.</w:t>
      </w:r>
      <w:r>
        <w:t>5</w:t>
      </w:r>
      <w:r w:rsidRPr="00630AB6">
        <w:t>.2</w:t>
      </w:r>
      <w:r w:rsidRPr="00630AB6">
        <w:tab/>
        <w:t>Resource Definition</w:t>
      </w:r>
      <w:bookmarkEnd w:id="916"/>
      <w:bookmarkEnd w:id="917"/>
      <w:bookmarkEnd w:id="918"/>
      <w:bookmarkEnd w:id="919"/>
      <w:bookmarkEnd w:id="920"/>
      <w:bookmarkEnd w:id="921"/>
      <w:bookmarkEnd w:id="922"/>
      <w:bookmarkEnd w:id="923"/>
    </w:p>
    <w:p w14:paraId="26F16A5C" w14:textId="77777777" w:rsidR="00B02215" w:rsidRPr="00630AB6" w:rsidRDefault="00B02215" w:rsidP="00B02215">
      <w:r w:rsidRPr="00630AB6">
        <w:t>Resource URI: {apiRoot}/nnssf-nssaiavailability/v1/nssai-availability</w:t>
      </w:r>
    </w:p>
    <w:p w14:paraId="168A11C8" w14:textId="77777777"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49D8EEA3"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B02215">
      <w:pPr>
        <w:pStyle w:val="Heading5"/>
      </w:pPr>
      <w:bookmarkStart w:id="924" w:name="_Toc20142375"/>
      <w:bookmarkStart w:id="925" w:name="_Toc34217321"/>
      <w:bookmarkStart w:id="926" w:name="_Toc34217473"/>
      <w:bookmarkStart w:id="927" w:name="_Toc39051836"/>
      <w:bookmarkStart w:id="928" w:name="_Toc43210408"/>
      <w:bookmarkStart w:id="929" w:name="_Toc49853315"/>
      <w:bookmarkStart w:id="930" w:name="_Toc56530105"/>
      <w:bookmarkStart w:id="931" w:name="_Toc74990287"/>
      <w:r w:rsidRPr="00630AB6">
        <w:t>6.2.3.</w:t>
      </w:r>
      <w:r>
        <w:t>5</w:t>
      </w:r>
      <w:r w:rsidRPr="00630AB6">
        <w:t>.3</w:t>
      </w:r>
      <w:r w:rsidRPr="00630AB6">
        <w:tab/>
        <w:t>Resource Standard Methods</w:t>
      </w:r>
      <w:bookmarkEnd w:id="924"/>
      <w:bookmarkEnd w:id="925"/>
      <w:bookmarkEnd w:id="926"/>
      <w:bookmarkEnd w:id="927"/>
      <w:bookmarkEnd w:id="928"/>
      <w:bookmarkEnd w:id="929"/>
      <w:bookmarkEnd w:id="930"/>
      <w:bookmarkEnd w:id="931"/>
    </w:p>
    <w:p w14:paraId="1D8FE8F2" w14:textId="77777777" w:rsidR="00B02215" w:rsidRPr="00630AB6" w:rsidRDefault="00B02215" w:rsidP="00B02215">
      <w:pPr>
        <w:pStyle w:val="Heading6"/>
      </w:pPr>
      <w:bookmarkStart w:id="932" w:name="_Toc20142376"/>
      <w:bookmarkStart w:id="933" w:name="_Toc34217322"/>
      <w:bookmarkStart w:id="934" w:name="_Toc34217474"/>
      <w:bookmarkStart w:id="935" w:name="_Toc39051837"/>
      <w:bookmarkStart w:id="936" w:name="_Toc43210409"/>
      <w:bookmarkStart w:id="937" w:name="_Toc49853316"/>
      <w:bookmarkStart w:id="938" w:name="_Toc56530106"/>
      <w:bookmarkStart w:id="939" w:name="_Toc74990288"/>
      <w:r w:rsidRPr="00630AB6">
        <w:t>6.2.3.</w:t>
      </w:r>
      <w:r>
        <w:t>5</w:t>
      </w:r>
      <w:r w:rsidRPr="00630AB6">
        <w:t>.3.1</w:t>
      </w:r>
      <w:r w:rsidRPr="00630AB6">
        <w:tab/>
      </w:r>
      <w:r>
        <w:t>OPTIONS</w:t>
      </w:r>
      <w:bookmarkEnd w:id="932"/>
      <w:bookmarkEnd w:id="933"/>
      <w:bookmarkEnd w:id="934"/>
      <w:bookmarkEnd w:id="935"/>
      <w:bookmarkEnd w:id="936"/>
      <w:bookmarkEnd w:id="937"/>
      <w:bookmarkEnd w:id="938"/>
      <w:bookmarkEnd w:id="939"/>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DE16144" w14:textId="648A0366" w:rsidR="00E15B7C" w:rsidRPr="00E30083" w:rsidRDefault="00E15B7C" w:rsidP="00793B51">
            <w:pPr>
              <w:pStyle w:val="TAL"/>
            </w:pPr>
            <w:r w:rsidRPr="00B37B78">
              <w:t>(NOTE 2)</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6EC0A2DC" w14:textId="13BF4311" w:rsidR="00E15B7C" w:rsidRPr="00E30083" w:rsidRDefault="00E15B7C" w:rsidP="00793B51">
            <w:pPr>
              <w:pStyle w:val="TAL"/>
            </w:pPr>
            <w:r w:rsidRPr="00B37B78">
              <w:t>(NOTE 2)</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Default="00B02215" w:rsidP="002A65CD">
            <w:pPr>
              <w:pStyle w:val="TAN"/>
            </w:pPr>
            <w:r w:rsidRPr="00E30083">
              <w:t>NOTE</w:t>
            </w:r>
            <w:r w:rsidR="00CA0205">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69C31CB9" w14:textId="628616B8" w:rsidR="00CA0205" w:rsidRPr="00E30083" w:rsidRDefault="00CA0205"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E30083" w:rsidRDefault="009E4D86" w:rsidP="009E4D86">
            <w:pPr>
              <w:pStyle w:val="TAL"/>
            </w:pPr>
            <w:r w:rsidRPr="00E30083">
              <w:t>Accept-Encoding, described in IETF RFC 7694 [19]</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973A13">
            <w:pPr>
              <w:pStyle w:val="TAH"/>
            </w:pPr>
            <w:r w:rsidRPr="00D67AB2">
              <w:t>Description</w:t>
            </w:r>
          </w:p>
        </w:tc>
      </w:tr>
      <w:tr w:rsidR="006A03D8" w:rsidRPr="00D67AB2"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Default="006A03D8"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60FFB73" w14:textId="05879A6D"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973A13">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973A13">
            <w:pPr>
              <w:pStyle w:val="TAH"/>
            </w:pPr>
            <w:r w:rsidRPr="00D67AB2">
              <w:t>Description</w:t>
            </w:r>
          </w:p>
        </w:tc>
      </w:tr>
      <w:tr w:rsidR="006A03D8" w:rsidRPr="00D67AB2"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Default="006A03D8"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00CC8E49" w14:textId="1D24A4B3"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973A13">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B02215">
      <w:pPr>
        <w:pStyle w:val="Heading3"/>
      </w:pPr>
      <w:bookmarkStart w:id="940" w:name="_Toc20142377"/>
      <w:bookmarkStart w:id="941" w:name="_Toc34217323"/>
      <w:bookmarkStart w:id="942" w:name="_Toc34217475"/>
      <w:bookmarkStart w:id="943" w:name="_Toc39051838"/>
      <w:bookmarkStart w:id="944" w:name="_Toc43210410"/>
      <w:bookmarkStart w:id="945" w:name="_Toc49853317"/>
      <w:bookmarkStart w:id="946" w:name="_Toc56530107"/>
      <w:bookmarkStart w:id="947" w:name="_Toc74990289"/>
      <w:r w:rsidRPr="00630AB6">
        <w:t>6.2.4</w:t>
      </w:r>
      <w:r w:rsidRPr="00630AB6">
        <w:tab/>
        <w:t>Custom Operations without associated resources</w:t>
      </w:r>
      <w:bookmarkEnd w:id="940"/>
      <w:bookmarkEnd w:id="941"/>
      <w:bookmarkEnd w:id="942"/>
      <w:bookmarkEnd w:id="943"/>
      <w:bookmarkEnd w:id="944"/>
      <w:bookmarkEnd w:id="945"/>
      <w:bookmarkEnd w:id="946"/>
      <w:bookmarkEnd w:id="947"/>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B02215">
      <w:pPr>
        <w:pStyle w:val="Heading3"/>
      </w:pPr>
      <w:bookmarkStart w:id="948" w:name="_Toc20142378"/>
      <w:bookmarkStart w:id="949" w:name="_Toc34217324"/>
      <w:bookmarkStart w:id="950" w:name="_Toc34217476"/>
      <w:bookmarkStart w:id="951" w:name="_Toc39051839"/>
      <w:bookmarkStart w:id="952" w:name="_Toc43210411"/>
      <w:bookmarkStart w:id="953" w:name="_Toc49853318"/>
      <w:bookmarkStart w:id="954" w:name="_Toc56530108"/>
      <w:bookmarkStart w:id="955" w:name="_Toc74990290"/>
      <w:r w:rsidRPr="00630AB6">
        <w:lastRenderedPageBreak/>
        <w:t>6.2.5</w:t>
      </w:r>
      <w:r w:rsidRPr="00630AB6">
        <w:tab/>
        <w:t>Notifications</w:t>
      </w:r>
      <w:bookmarkEnd w:id="948"/>
      <w:bookmarkEnd w:id="949"/>
      <w:bookmarkEnd w:id="950"/>
      <w:bookmarkEnd w:id="951"/>
      <w:bookmarkEnd w:id="952"/>
      <w:bookmarkEnd w:id="953"/>
      <w:bookmarkEnd w:id="954"/>
      <w:bookmarkEnd w:id="955"/>
    </w:p>
    <w:p w14:paraId="30FF7234" w14:textId="77777777" w:rsidR="00B02215" w:rsidRPr="00630AB6" w:rsidRDefault="00B02215" w:rsidP="00B02215">
      <w:pPr>
        <w:pStyle w:val="Heading4"/>
      </w:pPr>
      <w:bookmarkStart w:id="956" w:name="_Toc20142379"/>
      <w:bookmarkStart w:id="957" w:name="_Toc34217325"/>
      <w:bookmarkStart w:id="958" w:name="_Toc34217477"/>
      <w:bookmarkStart w:id="959" w:name="_Toc39051840"/>
      <w:bookmarkStart w:id="960" w:name="_Toc43210412"/>
      <w:bookmarkStart w:id="961" w:name="_Toc49853319"/>
      <w:bookmarkStart w:id="962" w:name="_Toc56530109"/>
      <w:bookmarkStart w:id="963" w:name="_Toc74990291"/>
      <w:r w:rsidRPr="00630AB6">
        <w:t>6.2.5.1</w:t>
      </w:r>
      <w:r w:rsidRPr="00630AB6">
        <w:tab/>
        <w:t>General</w:t>
      </w:r>
      <w:bookmarkEnd w:id="956"/>
      <w:bookmarkEnd w:id="957"/>
      <w:bookmarkEnd w:id="958"/>
      <w:bookmarkEnd w:id="959"/>
      <w:bookmarkEnd w:id="960"/>
      <w:bookmarkEnd w:id="961"/>
      <w:bookmarkEnd w:id="962"/>
      <w:bookmarkEnd w:id="963"/>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B02215">
      <w:pPr>
        <w:pStyle w:val="Heading4"/>
      </w:pPr>
      <w:bookmarkStart w:id="964" w:name="_Toc20142380"/>
      <w:bookmarkStart w:id="965" w:name="_Toc34217326"/>
      <w:bookmarkStart w:id="966" w:name="_Toc34217478"/>
      <w:bookmarkStart w:id="967" w:name="_Toc39051841"/>
      <w:bookmarkStart w:id="968" w:name="_Toc43210413"/>
      <w:bookmarkStart w:id="969" w:name="_Toc49853320"/>
      <w:bookmarkStart w:id="970" w:name="_Toc56530110"/>
      <w:bookmarkStart w:id="971" w:name="_Toc74990292"/>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64"/>
      <w:bookmarkEnd w:id="965"/>
      <w:bookmarkEnd w:id="966"/>
      <w:bookmarkEnd w:id="967"/>
      <w:bookmarkEnd w:id="968"/>
      <w:bookmarkEnd w:id="969"/>
      <w:bookmarkEnd w:id="970"/>
      <w:bookmarkEnd w:id="971"/>
    </w:p>
    <w:p w14:paraId="3285EFF4" w14:textId="77777777" w:rsidR="00B02215" w:rsidRPr="00630AB6" w:rsidRDefault="00B02215" w:rsidP="00B02215">
      <w:pPr>
        <w:pStyle w:val="Heading5"/>
      </w:pPr>
      <w:bookmarkStart w:id="972" w:name="_Toc20142381"/>
      <w:bookmarkStart w:id="973" w:name="_Toc34217327"/>
      <w:bookmarkStart w:id="974" w:name="_Toc34217479"/>
      <w:bookmarkStart w:id="975" w:name="_Toc39051842"/>
      <w:bookmarkStart w:id="976" w:name="_Toc43210414"/>
      <w:bookmarkStart w:id="977" w:name="_Toc49853321"/>
      <w:bookmarkStart w:id="978" w:name="_Toc56530111"/>
      <w:bookmarkStart w:id="979" w:name="_Toc74990293"/>
      <w:r w:rsidRPr="00630AB6">
        <w:t>6.2.5.2.1</w:t>
      </w:r>
      <w:r w:rsidRPr="00630AB6">
        <w:tab/>
        <w:t>Description</w:t>
      </w:r>
      <w:bookmarkEnd w:id="972"/>
      <w:bookmarkEnd w:id="973"/>
      <w:bookmarkEnd w:id="974"/>
      <w:bookmarkEnd w:id="975"/>
      <w:bookmarkEnd w:id="976"/>
      <w:bookmarkEnd w:id="977"/>
      <w:bookmarkEnd w:id="978"/>
      <w:bookmarkEnd w:id="979"/>
    </w:p>
    <w:p w14:paraId="575330D1"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30AB6" w:rsidRDefault="00B02215" w:rsidP="00B02215">
      <w:pPr>
        <w:pStyle w:val="Heading5"/>
      </w:pPr>
      <w:bookmarkStart w:id="980" w:name="_Toc20142382"/>
      <w:bookmarkStart w:id="981" w:name="_Toc34217328"/>
      <w:bookmarkStart w:id="982" w:name="_Toc34217480"/>
      <w:bookmarkStart w:id="983" w:name="_Toc39051843"/>
      <w:bookmarkStart w:id="984" w:name="_Toc43210415"/>
      <w:bookmarkStart w:id="985" w:name="_Toc49853322"/>
      <w:bookmarkStart w:id="986" w:name="_Toc56530112"/>
      <w:bookmarkStart w:id="987" w:name="_Toc74990294"/>
      <w:r w:rsidRPr="00630AB6">
        <w:t>6.2.5.2.2</w:t>
      </w:r>
      <w:r w:rsidRPr="00630AB6">
        <w:tab/>
        <w:t>Notification Definition</w:t>
      </w:r>
      <w:bookmarkEnd w:id="980"/>
      <w:bookmarkEnd w:id="981"/>
      <w:bookmarkEnd w:id="982"/>
      <w:bookmarkEnd w:id="983"/>
      <w:bookmarkEnd w:id="984"/>
      <w:bookmarkEnd w:id="985"/>
      <w:bookmarkEnd w:id="986"/>
      <w:bookmarkEnd w:id="987"/>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7DB7CFC1"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984D2AE" w14:textId="77777777" w:rsidR="00B02215" w:rsidRPr="00630AB6" w:rsidRDefault="00B02215" w:rsidP="00B02215"/>
    <w:p w14:paraId="67933840" w14:textId="77777777" w:rsidR="00B02215" w:rsidRPr="00630AB6" w:rsidRDefault="00B02215" w:rsidP="00B02215">
      <w:pPr>
        <w:pStyle w:val="Heading5"/>
      </w:pPr>
      <w:bookmarkStart w:id="988" w:name="_Toc20142383"/>
      <w:bookmarkStart w:id="989" w:name="_Toc34217329"/>
      <w:bookmarkStart w:id="990" w:name="_Toc34217481"/>
      <w:bookmarkStart w:id="991" w:name="_Toc39051844"/>
      <w:bookmarkStart w:id="992" w:name="_Toc43210416"/>
      <w:bookmarkStart w:id="993" w:name="_Toc49853323"/>
      <w:bookmarkStart w:id="994" w:name="_Toc56530113"/>
      <w:bookmarkStart w:id="995" w:name="_Toc74990295"/>
      <w:r w:rsidRPr="00630AB6">
        <w:t>6.2.5.2.3</w:t>
      </w:r>
      <w:r w:rsidRPr="00630AB6">
        <w:tab/>
        <w:t>Notification Standard Methods</w:t>
      </w:r>
      <w:bookmarkEnd w:id="988"/>
      <w:bookmarkEnd w:id="989"/>
      <w:bookmarkEnd w:id="990"/>
      <w:bookmarkEnd w:id="991"/>
      <w:bookmarkEnd w:id="992"/>
      <w:bookmarkEnd w:id="993"/>
      <w:bookmarkEnd w:id="994"/>
      <w:bookmarkEnd w:id="995"/>
    </w:p>
    <w:p w14:paraId="15E1CAF7" w14:textId="77777777" w:rsidR="00B02215" w:rsidRPr="00630AB6" w:rsidRDefault="00B02215" w:rsidP="00B02215">
      <w:pPr>
        <w:pStyle w:val="Heading6"/>
      </w:pPr>
      <w:bookmarkStart w:id="996" w:name="_Toc20142384"/>
      <w:bookmarkStart w:id="997" w:name="_Toc34217330"/>
      <w:bookmarkStart w:id="998" w:name="_Toc34217482"/>
      <w:bookmarkStart w:id="999" w:name="_Toc39051845"/>
      <w:bookmarkStart w:id="1000" w:name="_Toc43210417"/>
      <w:bookmarkStart w:id="1001" w:name="_Toc49853324"/>
      <w:bookmarkStart w:id="1002" w:name="_Toc56530114"/>
      <w:bookmarkStart w:id="1003" w:name="_Toc74990296"/>
      <w:r w:rsidRPr="00630AB6">
        <w:t>6.2.5.2.3.1</w:t>
      </w:r>
      <w:r w:rsidRPr="00630AB6">
        <w:tab/>
        <w:t>POST</w:t>
      </w:r>
      <w:bookmarkEnd w:id="996"/>
      <w:bookmarkEnd w:id="997"/>
      <w:bookmarkEnd w:id="998"/>
      <w:bookmarkEnd w:id="999"/>
      <w:bookmarkEnd w:id="1000"/>
      <w:bookmarkEnd w:id="1001"/>
      <w:bookmarkEnd w:id="1002"/>
      <w:bookmarkEnd w:id="1003"/>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Default="006A03D8" w:rsidP="006A03D8">
            <w:pPr>
              <w:pStyle w:val="TAL"/>
            </w:pPr>
            <w:r>
              <w:t xml:space="preserve">Temporary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37665395" w14:textId="430BBE1F" w:rsidR="00E15B7C" w:rsidRPr="00E30083" w:rsidRDefault="00E15B7C" w:rsidP="006A03D8">
            <w:pPr>
              <w:pStyle w:val="TAL"/>
              <w:rPr>
                <w:b/>
                <w:lang w:eastAsia="zh-CN"/>
              </w:rPr>
            </w:pPr>
            <w:r w:rsidRPr="00B37B78">
              <w:t>(NOTE 2)</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Default="006A03D8" w:rsidP="006A03D8">
            <w:pPr>
              <w:pStyle w:val="TAL"/>
            </w:pPr>
            <w:r>
              <w:t xml:space="preserve">Permanent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22B53FEC" w14:textId="19C433A1" w:rsidR="00E15B7C" w:rsidRPr="00E30083" w:rsidRDefault="00E15B7C" w:rsidP="006A03D8">
            <w:pPr>
              <w:pStyle w:val="TAL"/>
              <w:rPr>
                <w:b/>
                <w:lang w:eastAsia="zh-CN"/>
              </w:rPr>
            </w:pPr>
            <w:r w:rsidRPr="00B37B78">
              <w:t>(NOTE 2)</w:t>
            </w:r>
          </w:p>
        </w:tc>
      </w:tr>
      <w:tr w:rsidR="00780322"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780322" w:rsidRDefault="00780322" w:rsidP="00780322">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9779A2" w14:textId="6C6E48BE" w:rsidR="00CA0205" w:rsidRPr="00E30083" w:rsidRDefault="00CA0205" w:rsidP="00780322">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AB2CF7A" w14:textId="77777777" w:rsidR="00B02215" w:rsidRDefault="00B02215" w:rsidP="00B02215"/>
    <w:p w14:paraId="78CE48DE"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973A13">
            <w:pPr>
              <w:pStyle w:val="TAH"/>
            </w:pPr>
            <w:r w:rsidRPr="00D67AB2">
              <w:t>Description</w:t>
            </w:r>
          </w:p>
        </w:tc>
      </w:tr>
      <w:tr w:rsidR="006A03D8" w:rsidRPr="00D67AB2"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Default="006A03D8" w:rsidP="00CA0205">
            <w:pPr>
              <w:pStyle w:val="TAL"/>
            </w:pPr>
            <w:r w:rsidRPr="00D70312">
              <w:t>A URI pointing to the endpoint of another NF service consumer to which the notification should be sent</w:t>
            </w:r>
            <w:r w:rsidR="00CA0205">
              <w:t>.</w:t>
            </w:r>
          </w:p>
          <w:p w14:paraId="36951E45" w14:textId="22860989"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973A13">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973A1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973A1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973A1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973A1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973A13">
            <w:pPr>
              <w:pStyle w:val="TAH"/>
            </w:pPr>
            <w:r w:rsidRPr="00D67AB2">
              <w:t>Description</w:t>
            </w:r>
          </w:p>
        </w:tc>
      </w:tr>
      <w:tr w:rsidR="006A03D8" w:rsidRPr="00D67AB2"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973A1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973A1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973A1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973A1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Default="006A03D8" w:rsidP="00CA0205">
            <w:pPr>
              <w:pStyle w:val="TAL"/>
            </w:pPr>
            <w:r w:rsidRPr="00D70312">
              <w:t>A URI pointing to the endpoint of another NF service consumer to which the notification should be sent</w:t>
            </w:r>
            <w:r w:rsidR="00CA0205">
              <w:t>.</w:t>
            </w:r>
          </w:p>
          <w:p w14:paraId="4E8A79E9" w14:textId="2ED4DFA4"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973A13">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973A1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973A1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973A1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973A13">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B02215">
      <w:pPr>
        <w:pStyle w:val="Heading3"/>
      </w:pPr>
      <w:bookmarkStart w:id="1004" w:name="_Toc20142385"/>
      <w:bookmarkStart w:id="1005" w:name="_Toc34217331"/>
      <w:bookmarkStart w:id="1006" w:name="_Toc34217483"/>
      <w:bookmarkStart w:id="1007" w:name="_Toc39051846"/>
      <w:bookmarkStart w:id="1008" w:name="_Toc43210418"/>
      <w:bookmarkStart w:id="1009" w:name="_Toc49853325"/>
      <w:bookmarkStart w:id="1010" w:name="_Toc56530115"/>
      <w:bookmarkStart w:id="1011" w:name="_Toc74990297"/>
      <w:r w:rsidRPr="00630AB6">
        <w:t>6.2.6</w:t>
      </w:r>
      <w:r w:rsidRPr="00630AB6">
        <w:tab/>
        <w:t>Data Model</w:t>
      </w:r>
      <w:bookmarkEnd w:id="1004"/>
      <w:bookmarkEnd w:id="1005"/>
      <w:bookmarkEnd w:id="1006"/>
      <w:bookmarkEnd w:id="1007"/>
      <w:bookmarkEnd w:id="1008"/>
      <w:bookmarkEnd w:id="1009"/>
      <w:bookmarkEnd w:id="1010"/>
      <w:bookmarkEnd w:id="1011"/>
    </w:p>
    <w:p w14:paraId="0665A032" w14:textId="77777777" w:rsidR="00B02215" w:rsidRPr="00630AB6" w:rsidRDefault="00B02215" w:rsidP="00B02215">
      <w:pPr>
        <w:pStyle w:val="Heading4"/>
      </w:pPr>
      <w:bookmarkStart w:id="1012" w:name="_Toc20142386"/>
      <w:bookmarkStart w:id="1013" w:name="_Toc34217332"/>
      <w:bookmarkStart w:id="1014" w:name="_Toc34217484"/>
      <w:bookmarkStart w:id="1015" w:name="_Toc39051847"/>
      <w:bookmarkStart w:id="1016" w:name="_Toc43210419"/>
      <w:bookmarkStart w:id="1017" w:name="_Toc49853326"/>
      <w:bookmarkStart w:id="1018" w:name="_Toc56530116"/>
      <w:bookmarkStart w:id="1019" w:name="_Toc74990298"/>
      <w:r w:rsidRPr="00630AB6">
        <w:t>6.2.6.1</w:t>
      </w:r>
      <w:r w:rsidRPr="00630AB6">
        <w:tab/>
        <w:t>General</w:t>
      </w:r>
      <w:bookmarkEnd w:id="1012"/>
      <w:bookmarkEnd w:id="1013"/>
      <w:bookmarkEnd w:id="1014"/>
      <w:bookmarkEnd w:id="1015"/>
      <w:bookmarkEnd w:id="1016"/>
      <w:bookmarkEnd w:id="1017"/>
      <w:bookmarkEnd w:id="1018"/>
      <w:bookmarkEnd w:id="1019"/>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E30083" w:rsidRDefault="002B5FCA" w:rsidP="002A65CD">
            <w:pPr>
              <w:pStyle w:val="TAL"/>
              <w:rPr>
                <w:rFonts w:cs="Arial"/>
                <w:szCs w:val="18"/>
              </w:rPr>
            </w:pPr>
            <w:r w:rsidRPr="00E30083">
              <w:rPr>
                <w:rFonts w:cs="Arial"/>
                <w:szCs w:val="18"/>
              </w:rPr>
              <w:t>This contains the information for created event subscription</w:t>
            </w:r>
            <w:r>
              <w:rPr>
                <w:rFonts w:cs="Arial"/>
                <w:szCs w:val="18"/>
              </w:rPr>
              <w:t>.</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E30083" w:rsidRDefault="00B02215" w:rsidP="002A65CD">
            <w:pPr>
              <w:pStyle w:val="TAL"/>
              <w:rPr>
                <w:rFonts w:cs="Arial"/>
                <w:szCs w:val="18"/>
              </w:rPr>
            </w:pPr>
            <w:r w:rsidRPr="00E30083">
              <w:rPr>
                <w:rFonts w:cs="Arial"/>
                <w:szCs w:val="18"/>
              </w:rPr>
              <w:t xml:space="preserve">This contains the </w:t>
            </w:r>
            <w:r w:rsidR="002B5FCA">
              <w:rPr>
                <w:rFonts w:cs="Arial"/>
                <w:szCs w:val="18"/>
              </w:rPr>
              <w:t>notification</w:t>
            </w:r>
            <w:r w:rsidR="002B5FCA" w:rsidRPr="00E30083">
              <w:rPr>
                <w:rFonts w:cs="Arial"/>
                <w:szCs w:val="18"/>
              </w:rPr>
              <w:t xml:space="preserve"> </w:t>
            </w:r>
            <w:r w:rsidRPr="00E30083">
              <w:rPr>
                <w:rFonts w:cs="Arial"/>
                <w:szCs w:val="18"/>
              </w:rPr>
              <w:t>for created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E30083" w:rsidRDefault="002B5FCA" w:rsidP="002A65CD">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336223" w:rsidRPr="00E30083"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E30083" w:rsidRDefault="00336223" w:rsidP="003362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E30083" w:rsidRDefault="00336223" w:rsidP="0033622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E30083" w:rsidRDefault="00336223" w:rsidP="00336223">
            <w:pPr>
              <w:pStyle w:val="TAL"/>
              <w:rPr>
                <w:rFonts w:cs="Arial"/>
                <w:szCs w:val="18"/>
              </w:rPr>
            </w:pPr>
          </w:p>
        </w:tc>
      </w:tr>
      <w:tr w:rsidR="00336223" w:rsidRPr="00E30083"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336223" w:rsidRPr="00E30083" w:rsidRDefault="00336223" w:rsidP="00336223">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336223" w:rsidRPr="00E30083" w:rsidRDefault="00336223" w:rsidP="00336223">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336223" w:rsidRPr="00E30083" w:rsidRDefault="00336223" w:rsidP="00336223">
            <w:pPr>
              <w:pStyle w:val="TAL"/>
              <w:rPr>
                <w:rFonts w:cs="Arial"/>
                <w:szCs w:val="18"/>
              </w:rPr>
            </w:pPr>
          </w:p>
        </w:tc>
      </w:tr>
    </w:tbl>
    <w:p w14:paraId="14115637" w14:textId="77777777" w:rsidR="00B02215" w:rsidRPr="00630AB6" w:rsidRDefault="00B02215" w:rsidP="00B02215"/>
    <w:p w14:paraId="78254496" w14:textId="77777777" w:rsidR="00B02215" w:rsidRPr="00630AB6" w:rsidRDefault="00B02215" w:rsidP="00B02215">
      <w:pPr>
        <w:pStyle w:val="Heading4"/>
        <w:rPr>
          <w:lang w:val="en-US"/>
        </w:rPr>
      </w:pPr>
      <w:bookmarkStart w:id="1020" w:name="_Toc20142387"/>
      <w:bookmarkStart w:id="1021" w:name="_Toc34217333"/>
      <w:bookmarkStart w:id="1022" w:name="_Toc34217485"/>
      <w:bookmarkStart w:id="1023" w:name="_Toc39051848"/>
      <w:bookmarkStart w:id="1024" w:name="_Toc43210420"/>
      <w:bookmarkStart w:id="1025" w:name="_Toc49853327"/>
      <w:bookmarkStart w:id="1026" w:name="_Toc56530117"/>
      <w:bookmarkStart w:id="1027" w:name="_Toc74990299"/>
      <w:r w:rsidRPr="00630AB6">
        <w:rPr>
          <w:lang w:val="en-US"/>
        </w:rPr>
        <w:t>6.2.6.2</w:t>
      </w:r>
      <w:r w:rsidRPr="00630AB6">
        <w:rPr>
          <w:lang w:val="en-US"/>
        </w:rPr>
        <w:tab/>
        <w:t>Structured data types</w:t>
      </w:r>
      <w:bookmarkEnd w:id="1020"/>
      <w:bookmarkEnd w:id="1021"/>
      <w:bookmarkEnd w:id="1022"/>
      <w:bookmarkEnd w:id="1023"/>
      <w:bookmarkEnd w:id="1024"/>
      <w:bookmarkEnd w:id="1025"/>
      <w:bookmarkEnd w:id="1026"/>
      <w:bookmarkEnd w:id="1027"/>
    </w:p>
    <w:p w14:paraId="48C51FB5" w14:textId="77777777" w:rsidR="00B02215" w:rsidRPr="00630AB6" w:rsidRDefault="00B02215" w:rsidP="00B02215">
      <w:pPr>
        <w:pStyle w:val="Heading5"/>
      </w:pPr>
      <w:bookmarkStart w:id="1028" w:name="_Toc20142388"/>
      <w:bookmarkStart w:id="1029" w:name="_Toc34217334"/>
      <w:bookmarkStart w:id="1030" w:name="_Toc34217486"/>
      <w:bookmarkStart w:id="1031" w:name="_Toc39051849"/>
      <w:bookmarkStart w:id="1032" w:name="_Toc43210421"/>
      <w:bookmarkStart w:id="1033" w:name="_Toc49853328"/>
      <w:bookmarkStart w:id="1034" w:name="_Toc56530118"/>
      <w:bookmarkStart w:id="1035" w:name="_Toc74990300"/>
      <w:r w:rsidRPr="00630AB6">
        <w:t>6.2.6.2.1</w:t>
      </w:r>
      <w:r w:rsidRPr="00630AB6">
        <w:tab/>
        <w:t>Introduction</w:t>
      </w:r>
      <w:bookmarkEnd w:id="1028"/>
      <w:bookmarkEnd w:id="1029"/>
      <w:bookmarkEnd w:id="1030"/>
      <w:bookmarkEnd w:id="1031"/>
      <w:bookmarkEnd w:id="1032"/>
      <w:bookmarkEnd w:id="1033"/>
      <w:bookmarkEnd w:id="1034"/>
      <w:bookmarkEnd w:id="1035"/>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B02215">
      <w:pPr>
        <w:pStyle w:val="Heading5"/>
      </w:pPr>
      <w:bookmarkStart w:id="1036" w:name="_Toc20142389"/>
      <w:bookmarkStart w:id="1037" w:name="_Toc34217335"/>
      <w:bookmarkStart w:id="1038" w:name="_Toc34217487"/>
      <w:bookmarkStart w:id="1039" w:name="_Toc39051850"/>
      <w:bookmarkStart w:id="1040" w:name="_Toc43210422"/>
      <w:bookmarkStart w:id="1041" w:name="_Toc49853329"/>
      <w:bookmarkStart w:id="1042" w:name="_Toc56530119"/>
      <w:bookmarkStart w:id="1043" w:name="_Toc74990301"/>
      <w:r w:rsidRPr="00630AB6">
        <w:t>6.2.6.2.2</w:t>
      </w:r>
      <w:r w:rsidRPr="00630AB6">
        <w:tab/>
        <w:t>Type: NssaiAvailabilityInfo</w:t>
      </w:r>
      <w:bookmarkEnd w:id="1036"/>
      <w:bookmarkEnd w:id="1037"/>
      <w:bookmarkEnd w:id="1038"/>
      <w:bookmarkEnd w:id="1039"/>
      <w:bookmarkEnd w:id="1040"/>
      <w:bookmarkEnd w:id="1041"/>
      <w:bookmarkEnd w:id="1042"/>
      <w:bookmarkEnd w:id="1043"/>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77777777" w:rsidR="00B02215" w:rsidRPr="00E30083" w:rsidRDefault="00B02215" w:rsidP="002A65CD">
            <w:pPr>
              <w:pStyle w:val="TAL"/>
              <w:rPr>
                <w:rFonts w:cs="Arial"/>
                <w:szCs w:val="18"/>
              </w:rPr>
            </w:pPr>
            <w:r w:rsidRPr="00E30083">
              <w:t>Pattern: '^[0-9]{3}-[0-9]{2-3}-[A-Fa-f0-9]{2}-[0-3][A-Fa-f0-9]{2}$'</w:t>
            </w:r>
          </w:p>
        </w:tc>
      </w:tr>
    </w:tbl>
    <w:p w14:paraId="2444F8A6" w14:textId="77777777" w:rsidR="00B02215" w:rsidRPr="00630AB6" w:rsidRDefault="00B02215" w:rsidP="00B02215"/>
    <w:p w14:paraId="0503B11B" w14:textId="77777777" w:rsidR="00B02215" w:rsidRPr="00630AB6" w:rsidRDefault="00B02215" w:rsidP="00B02215">
      <w:pPr>
        <w:pStyle w:val="Heading5"/>
      </w:pPr>
      <w:bookmarkStart w:id="1044" w:name="_Toc20142390"/>
      <w:bookmarkStart w:id="1045" w:name="_Toc34217336"/>
      <w:bookmarkStart w:id="1046" w:name="_Toc34217488"/>
      <w:bookmarkStart w:id="1047" w:name="_Toc39051851"/>
      <w:bookmarkStart w:id="1048" w:name="_Toc43210423"/>
      <w:bookmarkStart w:id="1049" w:name="_Toc49853330"/>
      <w:bookmarkStart w:id="1050" w:name="_Toc56530120"/>
      <w:bookmarkStart w:id="1051" w:name="_Toc74990302"/>
      <w:r w:rsidRPr="00630AB6">
        <w:lastRenderedPageBreak/>
        <w:t>6.2.6.2.3</w:t>
      </w:r>
      <w:r w:rsidRPr="00630AB6">
        <w:tab/>
        <w:t xml:space="preserve">Type: </w:t>
      </w:r>
      <w:r w:rsidRPr="00630AB6">
        <w:rPr>
          <w:rFonts w:hint="eastAsia"/>
          <w:lang w:eastAsia="zh-CN"/>
        </w:rPr>
        <w:t>Supported</w:t>
      </w:r>
      <w:r w:rsidRPr="00630AB6">
        <w:t>NssaiAvailabilityData</w:t>
      </w:r>
      <w:bookmarkEnd w:id="1044"/>
      <w:bookmarkEnd w:id="1045"/>
      <w:bookmarkEnd w:id="1046"/>
      <w:bookmarkEnd w:id="1047"/>
      <w:bookmarkEnd w:id="1048"/>
      <w:bookmarkEnd w:id="1049"/>
      <w:bookmarkEnd w:id="1050"/>
      <w:bookmarkEnd w:id="1051"/>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268F2008"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40DE2DC8"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B02215">
      <w:pPr>
        <w:pStyle w:val="Heading5"/>
      </w:pPr>
      <w:bookmarkStart w:id="1052" w:name="_Toc20142391"/>
      <w:bookmarkStart w:id="1053" w:name="_Toc34217337"/>
      <w:bookmarkStart w:id="1054" w:name="_Toc34217489"/>
      <w:bookmarkStart w:id="1055" w:name="_Toc39051852"/>
      <w:bookmarkStart w:id="1056" w:name="_Toc43210424"/>
      <w:bookmarkStart w:id="1057" w:name="_Toc49853331"/>
      <w:bookmarkStart w:id="1058" w:name="_Toc56530121"/>
      <w:bookmarkStart w:id="1059" w:name="_Toc74990303"/>
      <w:r w:rsidRPr="00630AB6">
        <w:t>6.2.6.2.4</w:t>
      </w:r>
      <w:r w:rsidRPr="00630AB6">
        <w:tab/>
        <w:t>Type: AuthorizedNssaiAvailabilityData</w:t>
      </w:r>
      <w:bookmarkEnd w:id="1052"/>
      <w:bookmarkEnd w:id="1053"/>
      <w:bookmarkEnd w:id="1054"/>
      <w:bookmarkEnd w:id="1055"/>
      <w:bookmarkEnd w:id="1056"/>
      <w:bookmarkEnd w:id="1057"/>
      <w:bookmarkEnd w:id="1058"/>
      <w:bookmarkEnd w:id="1059"/>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66FCD940" w14:textId="77777777" w:rsidR="00B02215" w:rsidRPr="00630AB6" w:rsidRDefault="00B02215" w:rsidP="00B02215"/>
    <w:p w14:paraId="0D27621E" w14:textId="77777777" w:rsidR="00B02215" w:rsidRPr="00630AB6" w:rsidRDefault="00B02215" w:rsidP="00B02215">
      <w:pPr>
        <w:pStyle w:val="Heading5"/>
      </w:pPr>
      <w:bookmarkStart w:id="1060" w:name="_Toc20142392"/>
      <w:bookmarkStart w:id="1061" w:name="_Toc34217338"/>
      <w:bookmarkStart w:id="1062" w:name="_Toc34217490"/>
      <w:bookmarkStart w:id="1063" w:name="_Toc39051853"/>
      <w:bookmarkStart w:id="1064" w:name="_Toc43210425"/>
      <w:bookmarkStart w:id="1065" w:name="_Toc49853332"/>
      <w:bookmarkStart w:id="1066" w:name="_Toc56530122"/>
      <w:bookmarkStart w:id="1067" w:name="_Toc74990304"/>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060"/>
      <w:bookmarkEnd w:id="1061"/>
      <w:bookmarkEnd w:id="1062"/>
      <w:bookmarkEnd w:id="1063"/>
      <w:bookmarkEnd w:id="1064"/>
      <w:bookmarkEnd w:id="1065"/>
      <w:bookmarkEnd w:id="1066"/>
      <w:bookmarkEnd w:id="1067"/>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14:paraId="5539C958" w14:textId="77777777"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7A425A">
            <w:pPr>
              <w:pStyle w:val="TF"/>
              <w:jc w:val="left"/>
              <w:rPr>
                <w:b w:val="0"/>
                <w:sz w:val="18"/>
                <w:lang w:eastAsia="zh-CN"/>
              </w:rPr>
            </w:pPr>
            <w:r w:rsidRPr="00E30083">
              <w:rPr>
                <w:b w:val="0"/>
                <w:sz w:val="18"/>
                <w:lang w:eastAsia="zh-CN"/>
              </w:rPr>
              <w:t>ONSSAI</w:t>
            </w:r>
          </w:p>
        </w:tc>
      </w:tr>
    </w:tbl>
    <w:p w14:paraId="03C70427" w14:textId="77777777" w:rsidR="00B02215" w:rsidRPr="00630AB6" w:rsidRDefault="00B02215" w:rsidP="00B02215"/>
    <w:p w14:paraId="04F6F469" w14:textId="77777777" w:rsidR="00B02215" w:rsidRPr="00630AB6" w:rsidRDefault="00B02215" w:rsidP="00B02215">
      <w:pPr>
        <w:pStyle w:val="Heading5"/>
      </w:pPr>
      <w:bookmarkStart w:id="1068" w:name="_Toc20142393"/>
      <w:bookmarkStart w:id="1069" w:name="_Toc34217339"/>
      <w:bookmarkStart w:id="1070" w:name="_Toc34217491"/>
      <w:bookmarkStart w:id="1071" w:name="_Toc39051854"/>
      <w:bookmarkStart w:id="1072" w:name="_Toc43210426"/>
      <w:bookmarkStart w:id="1073" w:name="_Toc49853333"/>
      <w:bookmarkStart w:id="1074" w:name="_Toc56530123"/>
      <w:bookmarkStart w:id="1075" w:name="_Toc74990305"/>
      <w:r w:rsidRPr="00630AB6">
        <w:t>6.2.6.2.6</w:t>
      </w:r>
      <w:r w:rsidRPr="00630AB6">
        <w:tab/>
        <w:t xml:space="preserve">Type: </w:t>
      </w:r>
      <w:bookmarkEnd w:id="1068"/>
      <w:r w:rsidRPr="00630AB6">
        <w:t>AuthorizedNssaiAvailability</w:t>
      </w:r>
      <w:r>
        <w:t>I</w:t>
      </w:r>
      <w:r w:rsidRPr="00630AB6">
        <w:t>nfo</w:t>
      </w:r>
      <w:bookmarkEnd w:id="1069"/>
      <w:bookmarkEnd w:id="1070"/>
      <w:bookmarkEnd w:id="1071"/>
      <w:bookmarkEnd w:id="1072"/>
      <w:bookmarkEnd w:id="1073"/>
      <w:bookmarkEnd w:id="1074"/>
      <w:bookmarkEnd w:id="1075"/>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E30083" w:rsidRDefault="00B02215" w:rsidP="002A65CD">
            <w:pPr>
              <w:pStyle w:val="TF"/>
              <w:jc w:val="left"/>
              <w:rPr>
                <w:b w:val="0"/>
                <w:sz w:val="18"/>
                <w:lang w:eastAsia="zh-CN"/>
              </w:rPr>
            </w:pPr>
          </w:p>
        </w:tc>
      </w:tr>
    </w:tbl>
    <w:p w14:paraId="38376778" w14:textId="77777777" w:rsidR="00B02215" w:rsidRPr="00630AB6" w:rsidRDefault="00B02215" w:rsidP="00B02215"/>
    <w:p w14:paraId="40893545" w14:textId="77777777" w:rsidR="00B02215" w:rsidRPr="00630AB6" w:rsidRDefault="00B02215" w:rsidP="00B02215">
      <w:pPr>
        <w:pStyle w:val="Heading5"/>
      </w:pPr>
      <w:bookmarkStart w:id="1076" w:name="_Toc20142394"/>
      <w:bookmarkStart w:id="1077" w:name="_Toc34217340"/>
      <w:bookmarkStart w:id="1078" w:name="_Toc34217492"/>
      <w:bookmarkStart w:id="1079" w:name="_Toc39051855"/>
      <w:bookmarkStart w:id="1080" w:name="_Toc43210427"/>
      <w:bookmarkStart w:id="1081" w:name="_Toc49853334"/>
      <w:bookmarkStart w:id="1082" w:name="_Toc56530124"/>
      <w:bookmarkStart w:id="1083" w:name="_Toc74990306"/>
      <w:r w:rsidRPr="00630AB6">
        <w:t>6.2.6.2.7</w:t>
      </w:r>
      <w:r w:rsidRPr="00630AB6">
        <w:tab/>
        <w:t>Type: PatchDocument</w:t>
      </w:r>
      <w:bookmarkEnd w:id="1076"/>
      <w:bookmarkEnd w:id="1077"/>
      <w:bookmarkEnd w:id="1078"/>
      <w:bookmarkEnd w:id="1079"/>
      <w:bookmarkEnd w:id="1080"/>
      <w:bookmarkEnd w:id="1081"/>
      <w:bookmarkEnd w:id="1082"/>
      <w:bookmarkEnd w:id="1083"/>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B02215">
      <w:pPr>
        <w:pStyle w:val="Heading5"/>
      </w:pPr>
      <w:bookmarkStart w:id="1084" w:name="_Toc20142395"/>
      <w:bookmarkStart w:id="1085" w:name="_Toc34217341"/>
      <w:bookmarkStart w:id="1086" w:name="_Toc34217493"/>
      <w:bookmarkStart w:id="1087" w:name="_Toc39051856"/>
      <w:bookmarkStart w:id="1088" w:name="_Toc43210428"/>
      <w:bookmarkStart w:id="1089" w:name="_Toc49853335"/>
      <w:bookmarkStart w:id="1090" w:name="_Toc56530125"/>
      <w:bookmarkStart w:id="1091" w:name="_Toc74990307"/>
      <w:r w:rsidRPr="00630AB6">
        <w:lastRenderedPageBreak/>
        <w:t>6.2.6.2.</w:t>
      </w:r>
      <w:r w:rsidRPr="00630AB6">
        <w:rPr>
          <w:rFonts w:hint="eastAsia"/>
          <w:lang w:eastAsia="zh-CN"/>
        </w:rPr>
        <w:t>8</w:t>
      </w:r>
      <w:r w:rsidRPr="00630AB6">
        <w:tab/>
        <w:t>Type: NssfEventSubscriptionCreateData</w:t>
      </w:r>
      <w:bookmarkEnd w:id="1084"/>
      <w:bookmarkEnd w:id="1085"/>
      <w:bookmarkEnd w:id="1086"/>
      <w:bookmarkEnd w:id="1087"/>
      <w:bookmarkEnd w:id="1088"/>
      <w:bookmarkEnd w:id="1089"/>
      <w:bookmarkEnd w:id="1090"/>
      <w:bookmarkEnd w:id="1091"/>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14:paraId="2BBB61E6"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751"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14:paraId="1345F556"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751"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14:paraId="1A690129"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6A73BB" w:rsidRPr="00E30083" w14:paraId="43E7B0EA"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14:paraId="36ABAEC6"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751"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14:paraId="290ABB84"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7777777" w:rsidR="006A73BB" w:rsidRPr="00E30083" w:rsidRDefault="006A73BB" w:rsidP="002A65CD">
            <w:pPr>
              <w:pStyle w:val="TAL"/>
              <w:rPr>
                <w:rFonts w:cs="Arial"/>
                <w:szCs w:val="18"/>
              </w:rPr>
            </w:pPr>
            <w:r w:rsidRPr="00E30083">
              <w:rPr>
                <w:rFonts w:cs="Arial"/>
                <w:szCs w:val="18"/>
              </w:rPr>
              <w:t>Pattern: '^[0-9]{3}-[0-9]{2-3}-[A-Fa-f0-9]{2}-[0-3][A-Fa-f0-9]{2}$'</w:t>
            </w:r>
          </w:p>
        </w:tc>
        <w:tc>
          <w:tcPr>
            <w:tcW w:w="660"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751"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14:paraId="63BF5BAE"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60"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14:paraId="0285A88B" w14:textId="77777777" w:rsidTr="006A73BB">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632223" w:rsidRDefault="00632223" w:rsidP="00632223">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tcPr>
          <w:p w14:paraId="21E96677" w14:textId="77777777" w:rsidR="00632223" w:rsidRDefault="00632223" w:rsidP="00632223">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14BE313C" w14:textId="77777777" w:rsidR="00632223" w:rsidRDefault="00632223" w:rsidP="00632223">
            <w:pPr>
              <w:pStyle w:val="TAL"/>
              <w:rPr>
                <w:lang w:eastAsia="zh-CN"/>
              </w:rPr>
            </w:pPr>
            <w:r>
              <w:rPr>
                <w:rFonts w:cs="Arial"/>
                <w:szCs w:val="18"/>
              </w:rPr>
              <w:t>This IE shall be present if at least one optional feature defined in clause 6.2.8 is supported.</w:t>
            </w:r>
          </w:p>
          <w:p w14:paraId="5F737A56" w14:textId="77777777" w:rsidR="00632223" w:rsidRPr="00E30083" w:rsidRDefault="00632223" w:rsidP="00632223">
            <w:pPr>
              <w:pStyle w:val="TAL"/>
              <w:rPr>
                <w:rFonts w:cs="Arial"/>
                <w:szCs w:val="18"/>
                <w:lang w:eastAsia="zh-CN"/>
              </w:rPr>
            </w:pPr>
          </w:p>
        </w:tc>
        <w:tc>
          <w:tcPr>
            <w:tcW w:w="660" w:type="pct"/>
          </w:tcPr>
          <w:p w14:paraId="6C292BE4" w14:textId="77777777" w:rsidR="00632223" w:rsidRPr="006A73BB" w:rsidRDefault="00632223" w:rsidP="00632223">
            <w:pPr>
              <w:pStyle w:val="TAL"/>
              <w:rPr>
                <w:rFonts w:eastAsiaTheme="minorEastAsia" w:cs="Arial"/>
                <w:szCs w:val="18"/>
                <w:lang w:eastAsia="zh-CN"/>
              </w:rPr>
            </w:pPr>
          </w:p>
        </w:tc>
      </w:tr>
      <w:tr w:rsidR="00632223" w:rsidRPr="00E30083"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632223" w:rsidRDefault="00632223" w:rsidP="00632223">
            <w:pPr>
              <w:pStyle w:val="TAN"/>
              <w:rPr>
                <w:rFonts w:cs="Arial"/>
                <w:szCs w:val="18"/>
                <w:lang w:eastAsia="zh-CN"/>
              </w:rPr>
            </w:pPr>
            <w:r w:rsidRPr="006A73BB">
              <w:rPr>
                <w:rFonts w:eastAsiaTheme="minorEastAsia"/>
                <w:lang w:eastAsia="zh-CN"/>
              </w:rPr>
              <w:t>NOTE:</w:t>
            </w:r>
            <w:r w:rsidR="00626685">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B02215">
      <w:pPr>
        <w:pStyle w:val="Heading5"/>
      </w:pPr>
      <w:bookmarkStart w:id="1092" w:name="_Toc20142396"/>
      <w:bookmarkStart w:id="1093" w:name="_Toc34217342"/>
      <w:bookmarkStart w:id="1094" w:name="_Toc34217494"/>
      <w:bookmarkStart w:id="1095" w:name="_Toc39051857"/>
      <w:bookmarkStart w:id="1096" w:name="_Toc43210429"/>
      <w:bookmarkStart w:id="1097" w:name="_Toc49853336"/>
      <w:bookmarkStart w:id="1098" w:name="_Toc56530126"/>
      <w:bookmarkStart w:id="1099" w:name="_Toc74990308"/>
      <w:r w:rsidRPr="00630AB6">
        <w:lastRenderedPageBreak/>
        <w:t>6.2.6.2.</w:t>
      </w:r>
      <w:r w:rsidRPr="00630AB6">
        <w:rPr>
          <w:rFonts w:hint="eastAsia"/>
          <w:lang w:eastAsia="zh-CN"/>
        </w:rPr>
        <w:t>9</w:t>
      </w:r>
      <w:r w:rsidRPr="00630AB6">
        <w:tab/>
        <w:t>Type: NssfEventSubscriptionCreatedData</w:t>
      </w:r>
      <w:bookmarkEnd w:id="1092"/>
      <w:bookmarkEnd w:id="1093"/>
      <w:bookmarkEnd w:id="1094"/>
      <w:bookmarkEnd w:id="1095"/>
      <w:bookmarkEnd w:id="1096"/>
      <w:bookmarkEnd w:id="1097"/>
      <w:bookmarkEnd w:id="1098"/>
      <w:bookmarkEnd w:id="1099"/>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B02215">
      <w:pPr>
        <w:pStyle w:val="Heading5"/>
      </w:pPr>
      <w:bookmarkStart w:id="1100" w:name="_Toc20142397"/>
      <w:bookmarkStart w:id="1101" w:name="_Toc34217343"/>
      <w:bookmarkStart w:id="1102" w:name="_Toc34217495"/>
      <w:bookmarkStart w:id="1103" w:name="_Toc39051858"/>
      <w:bookmarkStart w:id="1104" w:name="_Toc43210430"/>
      <w:bookmarkStart w:id="1105" w:name="_Toc49853337"/>
      <w:bookmarkStart w:id="1106" w:name="_Toc56530127"/>
      <w:bookmarkStart w:id="1107" w:name="_Toc74990309"/>
      <w:r w:rsidRPr="00630AB6">
        <w:t>6.2.6.2.</w:t>
      </w:r>
      <w:r w:rsidRPr="00630AB6">
        <w:rPr>
          <w:rFonts w:hint="eastAsia"/>
          <w:lang w:eastAsia="zh-CN"/>
        </w:rPr>
        <w:t>10</w:t>
      </w:r>
      <w:r w:rsidRPr="00630AB6">
        <w:tab/>
        <w:t>Type: NssfEventNotification</w:t>
      </w:r>
      <w:bookmarkEnd w:id="1100"/>
      <w:bookmarkEnd w:id="1101"/>
      <w:bookmarkEnd w:id="1102"/>
      <w:bookmarkEnd w:id="1103"/>
      <w:bookmarkEnd w:id="1104"/>
      <w:bookmarkEnd w:id="1105"/>
      <w:bookmarkEnd w:id="1106"/>
      <w:bookmarkEnd w:id="1107"/>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519717F3"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E30083" w:rsidRDefault="00B02215" w:rsidP="002A65CD">
            <w:pPr>
              <w:pStyle w:val="TAL"/>
              <w:rPr>
                <w:noProof/>
              </w:rPr>
            </w:pPr>
          </w:p>
          <w:p w14:paraId="41146E18"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A6235C" w:rsidRDefault="00A6235C" w:rsidP="002A65CD">
            <w:pPr>
              <w:pStyle w:val="TAL"/>
            </w:pPr>
          </w:p>
          <w:p w14:paraId="222DFD47"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30AB6" w:rsidRDefault="00B02215" w:rsidP="00B02215"/>
    <w:p w14:paraId="40EB5A83" w14:textId="77777777" w:rsidR="00B02215" w:rsidRPr="00630AB6" w:rsidRDefault="00B02215" w:rsidP="00B02215">
      <w:pPr>
        <w:pStyle w:val="Heading4"/>
        <w:rPr>
          <w:lang w:val="en-US"/>
        </w:rPr>
      </w:pPr>
      <w:bookmarkStart w:id="1108" w:name="_Toc20142398"/>
      <w:bookmarkStart w:id="1109" w:name="_Toc34217344"/>
      <w:bookmarkStart w:id="1110" w:name="_Toc34217496"/>
      <w:bookmarkStart w:id="1111" w:name="_Toc39051859"/>
      <w:bookmarkStart w:id="1112" w:name="_Toc43210431"/>
      <w:bookmarkStart w:id="1113" w:name="_Toc49853338"/>
      <w:bookmarkStart w:id="1114" w:name="_Toc56530128"/>
      <w:bookmarkStart w:id="1115" w:name="_Toc74990310"/>
      <w:r w:rsidRPr="00630AB6">
        <w:rPr>
          <w:lang w:val="en-US"/>
        </w:rPr>
        <w:lastRenderedPageBreak/>
        <w:t>6.2.6.3</w:t>
      </w:r>
      <w:r w:rsidRPr="00630AB6">
        <w:rPr>
          <w:lang w:val="en-US"/>
        </w:rPr>
        <w:tab/>
        <w:t>Simple data types and enumerations</w:t>
      </w:r>
      <w:bookmarkEnd w:id="1108"/>
      <w:bookmarkEnd w:id="1109"/>
      <w:bookmarkEnd w:id="1110"/>
      <w:bookmarkEnd w:id="1111"/>
      <w:bookmarkEnd w:id="1112"/>
      <w:bookmarkEnd w:id="1113"/>
      <w:bookmarkEnd w:id="1114"/>
      <w:bookmarkEnd w:id="1115"/>
    </w:p>
    <w:p w14:paraId="1FFC35C0" w14:textId="77777777" w:rsidR="00B02215" w:rsidRPr="00630AB6" w:rsidRDefault="00B02215" w:rsidP="00B02215">
      <w:pPr>
        <w:pStyle w:val="Heading5"/>
      </w:pPr>
      <w:bookmarkStart w:id="1116" w:name="_Toc20142399"/>
      <w:bookmarkStart w:id="1117" w:name="_Toc34217345"/>
      <w:bookmarkStart w:id="1118" w:name="_Toc34217497"/>
      <w:bookmarkStart w:id="1119" w:name="_Toc39051860"/>
      <w:bookmarkStart w:id="1120" w:name="_Toc43210432"/>
      <w:bookmarkStart w:id="1121" w:name="_Toc49853339"/>
      <w:bookmarkStart w:id="1122" w:name="_Toc56530129"/>
      <w:bookmarkStart w:id="1123" w:name="_Toc74990311"/>
      <w:r w:rsidRPr="00630AB6">
        <w:t>6.2.6.3.1</w:t>
      </w:r>
      <w:r w:rsidRPr="00630AB6">
        <w:tab/>
        <w:t>Introduction</w:t>
      </w:r>
      <w:bookmarkEnd w:id="1116"/>
      <w:bookmarkEnd w:id="1117"/>
      <w:bookmarkEnd w:id="1118"/>
      <w:bookmarkEnd w:id="1119"/>
      <w:bookmarkEnd w:id="1120"/>
      <w:bookmarkEnd w:id="1121"/>
      <w:bookmarkEnd w:id="1122"/>
      <w:bookmarkEnd w:id="1123"/>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B02215">
      <w:pPr>
        <w:pStyle w:val="Heading5"/>
      </w:pPr>
      <w:bookmarkStart w:id="1124" w:name="_Toc20142400"/>
      <w:bookmarkStart w:id="1125" w:name="_Toc34217346"/>
      <w:bookmarkStart w:id="1126" w:name="_Toc34217498"/>
      <w:bookmarkStart w:id="1127" w:name="_Toc39051861"/>
      <w:bookmarkStart w:id="1128" w:name="_Toc43210433"/>
      <w:bookmarkStart w:id="1129" w:name="_Toc49853340"/>
      <w:bookmarkStart w:id="1130" w:name="_Toc56530130"/>
      <w:bookmarkStart w:id="1131" w:name="_Toc74990312"/>
      <w:r w:rsidRPr="00630AB6">
        <w:t>6.2.6.3.2</w:t>
      </w:r>
      <w:r w:rsidRPr="00630AB6">
        <w:tab/>
        <w:t>Simple data types</w:t>
      </w:r>
      <w:bookmarkEnd w:id="1124"/>
      <w:bookmarkEnd w:id="1125"/>
      <w:bookmarkEnd w:id="1126"/>
      <w:bookmarkEnd w:id="1127"/>
      <w:bookmarkEnd w:id="1128"/>
      <w:bookmarkEnd w:id="1129"/>
      <w:bookmarkEnd w:id="1130"/>
      <w:bookmarkEnd w:id="1131"/>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B02215">
      <w:pPr>
        <w:pStyle w:val="Heading5"/>
      </w:pPr>
      <w:bookmarkStart w:id="1132" w:name="_Toc20142401"/>
      <w:bookmarkStart w:id="1133" w:name="_Toc34217347"/>
      <w:bookmarkStart w:id="1134" w:name="_Toc34217499"/>
      <w:bookmarkStart w:id="1135" w:name="_Toc39051862"/>
      <w:bookmarkStart w:id="1136" w:name="_Toc43210434"/>
      <w:bookmarkStart w:id="1137" w:name="_Toc49853341"/>
      <w:bookmarkStart w:id="1138" w:name="_Toc56530131"/>
      <w:bookmarkStart w:id="1139" w:name="_Toc74990313"/>
      <w:r w:rsidRPr="00630AB6">
        <w:t>6.2.6.3.3</w:t>
      </w:r>
      <w:r w:rsidRPr="00630AB6">
        <w:tab/>
        <w:t>Enumeration: NssfEventType</w:t>
      </w:r>
      <w:bookmarkEnd w:id="1132"/>
      <w:bookmarkEnd w:id="1133"/>
      <w:bookmarkEnd w:id="1134"/>
      <w:bookmarkEnd w:id="1135"/>
      <w:bookmarkEnd w:id="1136"/>
      <w:bookmarkEnd w:id="1137"/>
      <w:bookmarkEnd w:id="1138"/>
      <w:bookmarkEnd w:id="1139"/>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30AB6" w:rsidRDefault="00B02215" w:rsidP="00B02215">
      <w:pPr>
        <w:rPr>
          <w:lang w:val="en-US"/>
        </w:rPr>
      </w:pPr>
    </w:p>
    <w:p w14:paraId="7E0433E2" w14:textId="77777777" w:rsidR="00B02215" w:rsidRPr="00630AB6" w:rsidRDefault="00B02215" w:rsidP="00B02215">
      <w:pPr>
        <w:pStyle w:val="Heading4"/>
      </w:pPr>
      <w:bookmarkStart w:id="1140" w:name="_Toc20142402"/>
      <w:bookmarkStart w:id="1141" w:name="_Toc34217348"/>
      <w:bookmarkStart w:id="1142" w:name="_Toc34217500"/>
      <w:bookmarkStart w:id="1143" w:name="_Toc39051863"/>
      <w:bookmarkStart w:id="1144" w:name="_Toc43210435"/>
      <w:bookmarkStart w:id="1145" w:name="_Toc49853342"/>
      <w:bookmarkStart w:id="1146" w:name="_Toc56530132"/>
      <w:bookmarkStart w:id="1147" w:name="_Toc74990314"/>
      <w:r w:rsidRPr="00630AB6">
        <w:t>6.2.6.4</w:t>
      </w:r>
      <w:r w:rsidRPr="00630AB6">
        <w:tab/>
        <w:t>Binary data</w:t>
      </w:r>
      <w:bookmarkEnd w:id="1140"/>
      <w:bookmarkEnd w:id="1141"/>
      <w:bookmarkEnd w:id="1142"/>
      <w:bookmarkEnd w:id="1143"/>
      <w:bookmarkEnd w:id="1144"/>
      <w:bookmarkEnd w:id="1145"/>
      <w:bookmarkEnd w:id="1146"/>
      <w:bookmarkEnd w:id="1147"/>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B02215">
      <w:pPr>
        <w:pStyle w:val="Heading3"/>
      </w:pPr>
      <w:bookmarkStart w:id="1148" w:name="_Toc20142403"/>
      <w:bookmarkStart w:id="1149" w:name="_Toc34217349"/>
      <w:bookmarkStart w:id="1150" w:name="_Toc34217501"/>
      <w:bookmarkStart w:id="1151" w:name="_Toc39051864"/>
      <w:bookmarkStart w:id="1152" w:name="_Toc43210436"/>
      <w:bookmarkStart w:id="1153" w:name="_Toc49853343"/>
      <w:bookmarkStart w:id="1154" w:name="_Toc56530133"/>
      <w:bookmarkStart w:id="1155" w:name="_Toc74990315"/>
      <w:r w:rsidRPr="00630AB6">
        <w:t>6.2.7</w:t>
      </w:r>
      <w:r w:rsidRPr="00630AB6">
        <w:tab/>
        <w:t>Error Handling</w:t>
      </w:r>
      <w:bookmarkEnd w:id="1148"/>
      <w:bookmarkEnd w:id="1149"/>
      <w:bookmarkEnd w:id="1150"/>
      <w:bookmarkEnd w:id="1151"/>
      <w:bookmarkEnd w:id="1152"/>
      <w:bookmarkEnd w:id="1153"/>
      <w:bookmarkEnd w:id="1154"/>
      <w:bookmarkEnd w:id="1155"/>
    </w:p>
    <w:p w14:paraId="5938F058" w14:textId="77777777" w:rsidR="00B02215" w:rsidRPr="00630AB6" w:rsidRDefault="00B02215" w:rsidP="00B02215">
      <w:pPr>
        <w:pStyle w:val="Heading4"/>
      </w:pPr>
      <w:bookmarkStart w:id="1156" w:name="_Toc20142404"/>
      <w:bookmarkStart w:id="1157" w:name="_Toc34217350"/>
      <w:bookmarkStart w:id="1158" w:name="_Toc34217502"/>
      <w:bookmarkStart w:id="1159" w:name="_Toc39051865"/>
      <w:bookmarkStart w:id="1160" w:name="_Toc43210437"/>
      <w:bookmarkStart w:id="1161" w:name="_Toc49853344"/>
      <w:bookmarkStart w:id="1162" w:name="_Toc56530134"/>
      <w:bookmarkStart w:id="1163" w:name="_Toc74990316"/>
      <w:r w:rsidRPr="00630AB6">
        <w:t>6.2.7.1</w:t>
      </w:r>
      <w:r w:rsidRPr="00630AB6">
        <w:tab/>
        <w:t>General</w:t>
      </w:r>
      <w:bookmarkEnd w:id="1156"/>
      <w:bookmarkEnd w:id="1157"/>
      <w:bookmarkEnd w:id="1158"/>
      <w:bookmarkEnd w:id="1159"/>
      <w:bookmarkEnd w:id="1160"/>
      <w:bookmarkEnd w:id="1161"/>
      <w:bookmarkEnd w:id="1162"/>
      <w:bookmarkEnd w:id="1163"/>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B02215">
      <w:pPr>
        <w:pStyle w:val="Heading4"/>
      </w:pPr>
      <w:bookmarkStart w:id="1164" w:name="_Toc20142405"/>
      <w:bookmarkStart w:id="1165" w:name="_Toc34217351"/>
      <w:bookmarkStart w:id="1166" w:name="_Toc34217503"/>
      <w:bookmarkStart w:id="1167" w:name="_Toc39051866"/>
      <w:bookmarkStart w:id="1168" w:name="_Toc43210438"/>
      <w:bookmarkStart w:id="1169" w:name="_Toc49853345"/>
      <w:bookmarkStart w:id="1170" w:name="_Toc56530135"/>
      <w:bookmarkStart w:id="1171" w:name="_Toc74990317"/>
      <w:r w:rsidRPr="00630AB6">
        <w:t>6.2.7.2</w:t>
      </w:r>
      <w:r w:rsidRPr="00630AB6">
        <w:tab/>
        <w:t>Protocol Errors</w:t>
      </w:r>
      <w:bookmarkEnd w:id="1164"/>
      <w:bookmarkEnd w:id="1165"/>
      <w:bookmarkEnd w:id="1166"/>
      <w:bookmarkEnd w:id="1167"/>
      <w:bookmarkEnd w:id="1168"/>
      <w:bookmarkEnd w:id="1169"/>
      <w:bookmarkEnd w:id="1170"/>
      <w:bookmarkEnd w:id="1171"/>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B02215">
      <w:pPr>
        <w:pStyle w:val="Heading4"/>
      </w:pPr>
      <w:bookmarkStart w:id="1172" w:name="_Toc20142406"/>
      <w:bookmarkStart w:id="1173" w:name="_Toc34217352"/>
      <w:bookmarkStart w:id="1174" w:name="_Toc34217504"/>
      <w:bookmarkStart w:id="1175" w:name="_Toc39051867"/>
      <w:bookmarkStart w:id="1176" w:name="_Toc43210439"/>
      <w:bookmarkStart w:id="1177" w:name="_Toc49853346"/>
      <w:bookmarkStart w:id="1178" w:name="_Toc56530136"/>
      <w:bookmarkStart w:id="1179" w:name="_Toc74990318"/>
      <w:r w:rsidRPr="00630AB6">
        <w:t>6.2.7.3</w:t>
      </w:r>
      <w:r w:rsidRPr="00630AB6">
        <w:tab/>
        <w:t>Application Errors</w:t>
      </w:r>
      <w:bookmarkEnd w:id="1172"/>
      <w:bookmarkEnd w:id="1173"/>
      <w:bookmarkEnd w:id="1174"/>
      <w:bookmarkEnd w:id="1175"/>
      <w:bookmarkEnd w:id="1176"/>
      <w:bookmarkEnd w:id="1177"/>
      <w:bookmarkEnd w:id="1178"/>
      <w:bookmarkEnd w:id="1179"/>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4B964AF0"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bookmarkStart w:id="1180"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B02215" w:rsidRPr="00E30083" w14:paraId="66D0E63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5FC5A5FD"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3C7DBBB8"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E974F65" w14:textId="77777777"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14:paraId="4DCDAF74" w14:textId="77777777" w:rsidR="00B02215" w:rsidRPr="00E30083" w:rsidRDefault="00B02215" w:rsidP="002A65CD">
            <w:pPr>
              <w:pStyle w:val="TAL"/>
            </w:pPr>
          </w:p>
        </w:tc>
      </w:tr>
      <w:tr w:rsidR="00780322" w:rsidRPr="00E30083" w14:paraId="7FBBF2DF"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71C5CC3" w14:textId="77777777"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161F990E" w14:textId="77777777"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553F7D6F"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14:paraId="576EAA67"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8615643" w14:textId="77777777"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14:paraId="79372EEA" w14:textId="77777777"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14:paraId="550FBA65"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14:paraId="73A858FE"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4B8C18F8" w14:textId="77777777"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58A6BCFB" w14:textId="77777777"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0FACCFB0" w14:textId="77777777"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180"/>
    </w:tbl>
    <w:p w14:paraId="1C6B021C" w14:textId="77777777" w:rsidR="00B02215" w:rsidRPr="00630AB6" w:rsidRDefault="00B02215" w:rsidP="00B02215">
      <w:pPr>
        <w:rPr>
          <w:lang w:val="en-US"/>
        </w:rPr>
      </w:pPr>
    </w:p>
    <w:p w14:paraId="503CAD22" w14:textId="77777777" w:rsidR="00B02215" w:rsidRPr="00630AB6" w:rsidRDefault="00B02215" w:rsidP="00B02215">
      <w:pPr>
        <w:pStyle w:val="Heading3"/>
      </w:pPr>
      <w:bookmarkStart w:id="1181" w:name="_Toc20142407"/>
      <w:bookmarkStart w:id="1182" w:name="_Toc34217353"/>
      <w:bookmarkStart w:id="1183" w:name="_Toc34217505"/>
      <w:bookmarkStart w:id="1184" w:name="_Toc39051868"/>
      <w:bookmarkStart w:id="1185" w:name="_Toc43210440"/>
      <w:bookmarkStart w:id="1186" w:name="_Toc49853347"/>
      <w:bookmarkStart w:id="1187" w:name="_Toc56530137"/>
      <w:bookmarkStart w:id="1188" w:name="_Toc74990319"/>
      <w:r w:rsidRPr="00630AB6">
        <w:t>6.2.</w:t>
      </w:r>
      <w:r w:rsidRPr="00630AB6">
        <w:rPr>
          <w:rFonts w:hint="eastAsia"/>
          <w:lang w:eastAsia="zh-CN"/>
        </w:rPr>
        <w:t>8</w:t>
      </w:r>
      <w:r w:rsidRPr="00630AB6">
        <w:tab/>
        <w:t>Feature negotiation</w:t>
      </w:r>
      <w:bookmarkEnd w:id="1181"/>
      <w:bookmarkEnd w:id="1182"/>
      <w:bookmarkEnd w:id="1183"/>
      <w:bookmarkEnd w:id="1184"/>
      <w:bookmarkEnd w:id="1185"/>
      <w:bookmarkEnd w:id="1186"/>
      <w:bookmarkEnd w:id="1187"/>
      <w:bookmarkEnd w:id="1188"/>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B02215">
      <w:pPr>
        <w:pStyle w:val="Heading3"/>
        <w:rPr>
          <w:lang w:val="en-US"/>
        </w:rPr>
      </w:pPr>
      <w:bookmarkStart w:id="1189" w:name="_Toc20142408"/>
      <w:bookmarkStart w:id="1190" w:name="_Toc34217354"/>
      <w:bookmarkStart w:id="1191" w:name="_Toc34217506"/>
      <w:bookmarkStart w:id="1192" w:name="_Toc39051869"/>
      <w:bookmarkStart w:id="1193" w:name="_Toc43210441"/>
      <w:bookmarkStart w:id="1194" w:name="_Toc49853348"/>
      <w:bookmarkStart w:id="1195" w:name="_Toc56530138"/>
      <w:bookmarkStart w:id="1196" w:name="_Toc74990320"/>
      <w:r w:rsidRPr="00630AB6">
        <w:rPr>
          <w:lang w:val="en-US"/>
        </w:rPr>
        <w:t>6.2.9</w:t>
      </w:r>
      <w:r w:rsidRPr="00630AB6">
        <w:rPr>
          <w:lang w:val="en-US"/>
        </w:rPr>
        <w:tab/>
        <w:t>Security</w:t>
      </w:r>
      <w:bookmarkEnd w:id="1189"/>
      <w:bookmarkEnd w:id="1190"/>
      <w:bookmarkEnd w:id="1191"/>
      <w:bookmarkEnd w:id="1192"/>
      <w:bookmarkEnd w:id="1193"/>
      <w:bookmarkEnd w:id="1194"/>
      <w:bookmarkEnd w:id="1195"/>
      <w:bookmarkEnd w:id="1196"/>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6A03D8">
      <w:pPr>
        <w:pStyle w:val="Heading3"/>
      </w:pPr>
      <w:bookmarkStart w:id="1197" w:name="_Toc56530139"/>
      <w:bookmarkStart w:id="1198" w:name="_Toc74990321"/>
      <w:r w:rsidRPr="003B2883">
        <w:t>6.</w:t>
      </w:r>
      <w:r>
        <w:t>2</w:t>
      </w:r>
      <w:r w:rsidRPr="003B2883">
        <w:t>.</w:t>
      </w:r>
      <w:r>
        <w:t>10</w:t>
      </w:r>
      <w:r w:rsidRPr="003B2883">
        <w:tab/>
      </w:r>
      <w:r>
        <w:t>HTTP redirection</w:t>
      </w:r>
      <w:bookmarkEnd w:id="1197"/>
      <w:bookmarkEnd w:id="1198"/>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B02215">
      <w:pPr>
        <w:pStyle w:val="Heading8"/>
      </w:pPr>
      <w:r w:rsidRPr="00630AB6">
        <w:br w:type="page"/>
      </w:r>
      <w:bookmarkStart w:id="1199" w:name="_Toc20142409"/>
      <w:bookmarkStart w:id="1200" w:name="_Toc34217355"/>
      <w:bookmarkStart w:id="1201" w:name="_Toc34217507"/>
      <w:bookmarkStart w:id="1202" w:name="_Toc39051870"/>
      <w:bookmarkStart w:id="1203" w:name="_Toc43210442"/>
      <w:bookmarkStart w:id="1204" w:name="_Toc49853349"/>
      <w:bookmarkStart w:id="1205" w:name="_Toc56530140"/>
      <w:bookmarkStart w:id="1206" w:name="_Toc74990322"/>
      <w:r w:rsidRPr="00630AB6">
        <w:lastRenderedPageBreak/>
        <w:t>Annex A (normative):</w:t>
      </w:r>
      <w:r w:rsidRPr="00630AB6">
        <w:br/>
        <w:t>OpenAPI specification</w:t>
      </w:r>
      <w:bookmarkEnd w:id="1199"/>
      <w:bookmarkEnd w:id="1200"/>
      <w:bookmarkEnd w:id="1201"/>
      <w:bookmarkEnd w:id="1202"/>
      <w:bookmarkEnd w:id="1203"/>
      <w:bookmarkEnd w:id="1204"/>
      <w:bookmarkEnd w:id="1205"/>
      <w:bookmarkEnd w:id="1206"/>
    </w:p>
    <w:p w14:paraId="11683FE9" w14:textId="77777777" w:rsidR="00B02215" w:rsidRPr="00630AB6" w:rsidRDefault="00B02215" w:rsidP="00B02215">
      <w:pPr>
        <w:pStyle w:val="Heading2"/>
      </w:pPr>
      <w:bookmarkStart w:id="1207" w:name="_Toc20142410"/>
      <w:bookmarkStart w:id="1208" w:name="_Toc34217356"/>
      <w:bookmarkStart w:id="1209" w:name="_Toc34217508"/>
      <w:bookmarkStart w:id="1210" w:name="_Toc39051871"/>
      <w:bookmarkStart w:id="1211" w:name="_Toc43210443"/>
      <w:bookmarkStart w:id="1212" w:name="_Toc49853350"/>
      <w:bookmarkStart w:id="1213" w:name="_Toc56530141"/>
      <w:bookmarkStart w:id="1214" w:name="_Toc74990323"/>
      <w:r w:rsidRPr="00630AB6">
        <w:t>A.1</w:t>
      </w:r>
      <w:r w:rsidRPr="00630AB6">
        <w:tab/>
        <w:t>General</w:t>
      </w:r>
      <w:bookmarkEnd w:id="1207"/>
      <w:bookmarkEnd w:id="1208"/>
      <w:bookmarkEnd w:id="1209"/>
      <w:bookmarkEnd w:id="1210"/>
      <w:bookmarkEnd w:id="1211"/>
      <w:bookmarkEnd w:id="1212"/>
      <w:bookmarkEnd w:id="1213"/>
      <w:bookmarkEnd w:id="1214"/>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B02215">
      <w:pPr>
        <w:pStyle w:val="Heading2"/>
      </w:pPr>
      <w:bookmarkStart w:id="1215" w:name="_Toc20142411"/>
      <w:bookmarkStart w:id="1216" w:name="_Toc34217357"/>
      <w:bookmarkStart w:id="1217" w:name="_Toc34217509"/>
      <w:bookmarkStart w:id="1218" w:name="_Toc39051872"/>
      <w:bookmarkStart w:id="1219" w:name="_Toc43210444"/>
      <w:bookmarkStart w:id="1220" w:name="_Toc49853351"/>
      <w:bookmarkStart w:id="1221" w:name="_Toc56530142"/>
      <w:bookmarkStart w:id="1222" w:name="_Toc74990324"/>
      <w:r w:rsidRPr="00630AB6">
        <w:t>A.2</w:t>
      </w:r>
      <w:r w:rsidRPr="00630AB6">
        <w:tab/>
        <w:t>Nnssf_NSSelection API</w:t>
      </w:r>
      <w:bookmarkEnd w:id="1215"/>
      <w:bookmarkEnd w:id="1216"/>
      <w:bookmarkEnd w:id="1217"/>
      <w:bookmarkEnd w:id="1218"/>
      <w:bookmarkEnd w:id="1219"/>
      <w:bookmarkEnd w:id="1220"/>
      <w:bookmarkEnd w:id="1221"/>
      <w:bookmarkEnd w:id="1222"/>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1EC3EDB4" w:rsidR="00B02215" w:rsidRPr="00630AB6" w:rsidRDefault="00B02215" w:rsidP="00B02215">
      <w:pPr>
        <w:pStyle w:val="PL"/>
      </w:pPr>
      <w:r w:rsidRPr="00630AB6">
        <w:t xml:space="preserve">  version: '</w:t>
      </w:r>
      <w:r>
        <w:t>2</w:t>
      </w:r>
      <w:r w:rsidRPr="00630AB6">
        <w:t>.</w:t>
      </w:r>
      <w:r w:rsidR="002754CF">
        <w:t>2</w:t>
      </w:r>
      <w:r w:rsidRPr="00630AB6">
        <w:t>.</w:t>
      </w:r>
      <w:r w:rsidR="002754CF">
        <w:t>0-alpha.1</w:t>
      </w:r>
      <w:r w:rsidR="002754CF"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77777777" w:rsidR="00B02215" w:rsidRDefault="00B02215" w:rsidP="00B02215">
      <w:pPr>
        <w:pStyle w:val="PL"/>
      </w:pPr>
      <w:r>
        <w:t xml:space="preserve">    </w:t>
      </w:r>
      <w:r w:rsidRPr="00630AB6">
        <w:t>NSSF Network Slice Selection Service</w:t>
      </w:r>
      <w:r>
        <w:t>.</w:t>
      </w:r>
    </w:p>
    <w:p w14:paraId="5F0A2DED" w14:textId="23ED6E29" w:rsidR="00B02215" w:rsidRDefault="00B02215" w:rsidP="00B02215">
      <w:pPr>
        <w:pStyle w:val="PL"/>
      </w:pPr>
      <w:r>
        <w:t xml:space="preserve">    © 202</w:t>
      </w:r>
      <w:r w:rsidR="00970437">
        <w:t>1</w:t>
      </w:r>
      <w:r>
        <w:t>, 3GPP Organizational Partners (ARIB, ATIS, CCSA, ETSI, TSDSI, TTA, TTC).</w:t>
      </w:r>
    </w:p>
    <w:p w14:paraId="2490CFBD" w14:textId="77777777"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18CCBA63" w:rsidR="00B02215" w:rsidRPr="007F3DA9"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804C5C">
        <w:t>1</w:t>
      </w:r>
      <w:r w:rsidRPr="00D27A4B">
        <w:t xml:space="preserve">.0; 5G System; </w:t>
      </w:r>
      <w:r w:rsidRPr="007F3DA9">
        <w:t>Network Slice Selection Services;</w:t>
      </w:r>
      <w:r>
        <w:t xml:space="preserve"> Stage 3</w:t>
      </w:r>
    </w:p>
    <w:p w14:paraId="11AAD205" w14:textId="77777777" w:rsidR="00B02215" w:rsidRPr="00630AB6" w:rsidRDefault="00B02215" w:rsidP="00B02215">
      <w:pPr>
        <w:pStyle w:val="PL"/>
      </w:pPr>
      <w:r w:rsidRPr="00D27A4B">
        <w:t xml:space="preserve">  url: http://www.3gpp.org/ftp/Specs/archive/29_series/29.5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lastRenderedPageBreak/>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BB6E81C" w14:textId="60E2E2BC" w:rsidR="006A03D8" w:rsidRDefault="00336223">
      <w:pPr>
        <w:pStyle w:val="PL"/>
        <w:rPr>
          <w:lang w:val="en-US"/>
        </w:rPr>
      </w:pPr>
      <w:r>
        <w:rPr>
          <w:lang w:val="en-US"/>
        </w:rPr>
        <w:t xml:space="preserve">          $ref: </w:t>
      </w:r>
      <w:r w:rsidRPr="00690A26">
        <w:t>'TS29571_CommonData.yaml#/components/</w:t>
      </w:r>
      <w:r>
        <w:t>responses/307'</w:t>
      </w:r>
    </w:p>
    <w:p w14:paraId="72F35761" w14:textId="77777777" w:rsidR="006A03D8" w:rsidRDefault="006A03D8" w:rsidP="006A03D8">
      <w:pPr>
        <w:pStyle w:val="PL"/>
        <w:rPr>
          <w:lang w:val="en-US"/>
        </w:rPr>
      </w:pPr>
      <w:r w:rsidRPr="00046E6A">
        <w:rPr>
          <w:lang w:val="en-US"/>
        </w:rPr>
        <w:t xml:space="preserve">        '308':</w:t>
      </w:r>
    </w:p>
    <w:p w14:paraId="6235DE83" w14:textId="3475B3F7" w:rsidR="006A03D8" w:rsidRDefault="00336223">
      <w:pPr>
        <w:pStyle w:val="PL"/>
      </w:pPr>
      <w:r>
        <w:rPr>
          <w:lang w:val="en-US"/>
        </w:rPr>
        <w:t xml:space="preserve">          $ref: </w:t>
      </w:r>
      <w:r w:rsidRPr="00690A26">
        <w:t>'TS29571_CommonData.yaml#/components/</w:t>
      </w:r>
      <w:r>
        <w:t>responses/308'</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t xml:space="preserve">          tokenUrl: '{nrfApiRoot}/oauth2/token'</w:t>
      </w:r>
    </w:p>
    <w:p w14:paraId="28A111A1" w14:textId="77777777" w:rsidR="00B02215" w:rsidRDefault="00B02215" w:rsidP="00B02215">
      <w:pPr>
        <w:pStyle w:val="PL"/>
      </w:pPr>
      <w:r w:rsidRPr="00630AB6">
        <w:t xml:space="preserve">          scopes:</w:t>
      </w:r>
    </w:p>
    <w:p w14:paraId="462E18F1" w14:textId="77777777" w:rsidR="00B02215" w:rsidRPr="00630AB6" w:rsidRDefault="00B02215" w:rsidP="00B02215">
      <w:pPr>
        <w:pStyle w:val="PL"/>
      </w:pPr>
      <w:r>
        <w:rPr>
          <w:lang w:val="en-US"/>
        </w:rPr>
        <w:lastRenderedPageBreak/>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41AB86A6" w:rsidR="00B02215" w:rsidRDefault="00B02215" w:rsidP="00B02215">
      <w:pPr>
        <w:pStyle w:val="PL"/>
      </w:pPr>
      <w:r w:rsidRPr="00630AB6">
        <w:t xml:space="preserve">    AuthorizedNetworkSliceInfo:</w:t>
      </w:r>
    </w:p>
    <w:p w14:paraId="2AD17CBF" w14:textId="1B53701D"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Pr="00630AB6" w:rsidRDefault="00B02215" w:rsidP="00B02215">
      <w:pPr>
        <w:pStyle w:val="PL"/>
      </w:pPr>
      <w:r w:rsidRPr="00630AB6">
        <w:t xml:space="preserve">          $ref: 'TS29571_CommonData.yaml#/components/schemas/</w:t>
      </w:r>
      <w:r w:rsidRPr="00690A26">
        <w:t>NfServiceSetId</w:t>
      </w:r>
      <w:r w:rsidRPr="00630AB6">
        <w:t>'</w:t>
      </w:r>
    </w:p>
    <w:p w14:paraId="6F39F872" w14:textId="77777777" w:rsidR="00B02215" w:rsidRPr="00630AB6" w:rsidRDefault="00B02215" w:rsidP="00B02215">
      <w:pPr>
        <w:pStyle w:val="PL"/>
      </w:pPr>
    </w:p>
    <w:p w14:paraId="1DFD30EB" w14:textId="4FC92205" w:rsidR="00B02215" w:rsidRDefault="00B02215" w:rsidP="00B02215">
      <w:pPr>
        <w:pStyle w:val="PL"/>
      </w:pPr>
      <w:r w:rsidRPr="00630AB6">
        <w:t xml:space="preserve">    SubscribedSnssai:</w:t>
      </w:r>
    </w:p>
    <w:p w14:paraId="7BF06113" w14:textId="14F3D7B6"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t xml:space="preserve">        defaultIndication:</w:t>
      </w:r>
    </w:p>
    <w:p w14:paraId="1A73A34B" w14:textId="77777777" w:rsidR="00B02215" w:rsidRPr="00630AB6" w:rsidRDefault="00B02215" w:rsidP="00B02215">
      <w:pPr>
        <w:pStyle w:val="PL"/>
      </w:pPr>
      <w:r w:rsidRPr="00630AB6">
        <w:t xml:space="preserve">          type: boolean</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1369C23E" w:rsidR="00B02215" w:rsidRDefault="00B02215" w:rsidP="00B02215">
      <w:pPr>
        <w:pStyle w:val="PL"/>
      </w:pPr>
      <w:r w:rsidRPr="00630AB6">
        <w:t xml:space="preserve">    AllowedSnssai:</w:t>
      </w:r>
    </w:p>
    <w:p w14:paraId="3BFDD1E3" w14:textId="084B3B98"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41F2311C" w:rsidR="00B02215" w:rsidRDefault="00B02215" w:rsidP="00B02215">
      <w:pPr>
        <w:pStyle w:val="PL"/>
      </w:pPr>
      <w:r w:rsidRPr="00630AB6">
        <w:t xml:space="preserve">    AllowedNssai:</w:t>
      </w:r>
    </w:p>
    <w:p w14:paraId="210E702D" w14:textId="300DA617" w:rsidR="002B5FCA" w:rsidRPr="00630AB6" w:rsidRDefault="002B5FCA" w:rsidP="00B02215">
      <w:pPr>
        <w:pStyle w:val="PL"/>
      </w:pPr>
      <w:r>
        <w:lastRenderedPageBreak/>
        <w:t xml:space="preserve">      </w:t>
      </w:r>
      <w:r w:rsidRPr="00932D4A">
        <w:rPr>
          <w:lang w:val="en-US"/>
        </w:rPr>
        <w:t xml:space="preserve">description: </w:t>
      </w:r>
      <w:r w:rsidRPr="00E30083">
        <w:rPr>
          <w:rFonts w:cs="Arial"/>
          <w:szCs w:val="18"/>
          <w:lang w:eastAsia="zh-CN"/>
        </w:rPr>
        <w:t>Contains an array of allowed S-NSSAI that constitute the allowed NSSAI information for the authorized network slice information</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4BF0B46" w:rsidR="00B02215" w:rsidRDefault="00B02215" w:rsidP="00B02215">
      <w:pPr>
        <w:pStyle w:val="PL"/>
      </w:pPr>
      <w:r w:rsidRPr="00630AB6">
        <w:t xml:space="preserve">    NsiInformation:</w:t>
      </w:r>
    </w:p>
    <w:p w14:paraId="618CE1CB" w14:textId="683BF93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Pr="00630AB6" w:rsidRDefault="00B02215" w:rsidP="00B02215">
      <w:pPr>
        <w:pStyle w:val="PL"/>
      </w:pPr>
      <w:r w:rsidRPr="00630AB6">
        <w:t xml:space="preserve">          $ref: 'TS29571_CommonData.yaml#/components/schemas/Uri'</w:t>
      </w:r>
    </w:p>
    <w:p w14:paraId="6EA0D84D" w14:textId="77777777" w:rsidR="00B02215" w:rsidRPr="00630AB6" w:rsidRDefault="00B02215" w:rsidP="00B02215">
      <w:pPr>
        <w:pStyle w:val="PL"/>
      </w:pPr>
    </w:p>
    <w:p w14:paraId="2B96E4CE" w14:textId="0B4F2355" w:rsidR="00B02215" w:rsidRDefault="00B02215" w:rsidP="00B02215">
      <w:pPr>
        <w:pStyle w:val="PL"/>
      </w:pPr>
      <w:r w:rsidRPr="00630AB6">
        <w:t xml:space="preserve">    MappingOfSnssai:</w:t>
      </w:r>
    </w:p>
    <w:p w14:paraId="35A80EDE" w14:textId="1B7E2B9C"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571C5F45" w:rsidR="00B02215" w:rsidRDefault="00B02215" w:rsidP="00B02215">
      <w:pPr>
        <w:pStyle w:val="PL"/>
      </w:pPr>
      <w:r w:rsidRPr="00630AB6">
        <w:t xml:space="preserve">    SliceInfoForRegistration:</w:t>
      </w:r>
    </w:p>
    <w:p w14:paraId="6895D514" w14:textId="233BDAC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Pr="00630AB6" w:rsidRDefault="00B02215" w:rsidP="00B02215">
      <w:pPr>
        <w:pStyle w:val="PL"/>
      </w:pPr>
      <w:r w:rsidRPr="00630AB6">
        <w:t xml:space="preserve">          type: boolean</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Pr="00630AB6" w:rsidRDefault="00B02215" w:rsidP="00B02215">
      <w:pPr>
        <w:pStyle w:val="PL"/>
      </w:pPr>
      <w:r w:rsidRPr="00630AB6">
        <w:t xml:space="preserve">          type: boolean</w:t>
      </w:r>
    </w:p>
    <w:p w14:paraId="4522CD27" w14:textId="77777777" w:rsidR="00B02215" w:rsidRPr="00630AB6" w:rsidRDefault="00B02215" w:rsidP="00B02215">
      <w:pPr>
        <w:pStyle w:val="PL"/>
      </w:pPr>
    </w:p>
    <w:p w14:paraId="63252CCE" w14:textId="0AAF27DA" w:rsidR="00B02215" w:rsidRDefault="00B02215" w:rsidP="00B02215">
      <w:pPr>
        <w:pStyle w:val="PL"/>
      </w:pPr>
      <w:r w:rsidRPr="00630AB6">
        <w:t xml:space="preserve">    SliceInfoForPDUSession:</w:t>
      </w:r>
    </w:p>
    <w:p w14:paraId="4C5241B2" w14:textId="6DF2E0F4"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147DBEAE" w:rsidR="00B02215"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27D0E8BF" w14:textId="0642AAD8"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Pr="00630AB6" w:rsidRDefault="00B02215" w:rsidP="00B02215">
      <w:pPr>
        <w:pStyle w:val="PL"/>
      </w:pPr>
      <w:r w:rsidRPr="00630AB6">
        <w:t xml:space="preserve">          minItems: </w:t>
      </w:r>
      <w:r>
        <w:t>1</w:t>
      </w:r>
    </w:p>
    <w:p w14:paraId="5E54016A" w14:textId="77777777" w:rsidR="00B02215" w:rsidRPr="00630AB6" w:rsidRDefault="00B02215" w:rsidP="00B02215">
      <w:pPr>
        <w:pStyle w:val="PL"/>
      </w:pPr>
    </w:p>
    <w:p w14:paraId="57C73898" w14:textId="4C65962F" w:rsidR="00B02215" w:rsidRDefault="00B02215" w:rsidP="00B02215">
      <w:pPr>
        <w:pStyle w:val="PL"/>
      </w:pPr>
      <w:r w:rsidRPr="00630AB6">
        <w:t xml:space="preserve">    ConfiguredSnssai:</w:t>
      </w:r>
    </w:p>
    <w:p w14:paraId="78075570" w14:textId="146947E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2B23CDD1" w14:textId="77777777" w:rsidR="00B02215" w:rsidRPr="00630AB6" w:rsidRDefault="00B02215" w:rsidP="00B02215">
      <w:pPr>
        <w:pStyle w:val="PL"/>
      </w:pPr>
    </w:p>
    <w:p w14:paraId="179B9E8C" w14:textId="77777777" w:rsidR="00B02215" w:rsidRPr="00630AB6" w:rsidRDefault="00B02215" w:rsidP="00B02215">
      <w:pPr>
        <w:pStyle w:val="PL"/>
      </w:pPr>
    </w:p>
    <w:p w14:paraId="481E2F9C" w14:textId="63DB8112" w:rsidR="00B02215" w:rsidRDefault="00B02215" w:rsidP="00B02215">
      <w:pPr>
        <w:pStyle w:val="PL"/>
      </w:pPr>
      <w:r w:rsidRPr="00630AB6">
        <w:t xml:space="preserve">    RoamingIndication:</w:t>
      </w:r>
    </w:p>
    <w:p w14:paraId="4385174B" w14:textId="5E584EA8" w:rsidR="002B5FCA" w:rsidRPr="00630AB6" w:rsidRDefault="002B5FCA" w:rsidP="00B02215">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02519368" w:rsidR="00B02215" w:rsidRDefault="00B02215" w:rsidP="00B02215">
      <w:pPr>
        <w:pStyle w:val="PL"/>
      </w:pPr>
      <w:r w:rsidRPr="00630AB6">
        <w:t xml:space="preserve">    NsiId:</w:t>
      </w:r>
    </w:p>
    <w:p w14:paraId="2029E562" w14:textId="7C42052A" w:rsidR="002B5FCA" w:rsidRPr="00630AB6" w:rsidRDefault="002B5FCA" w:rsidP="00B02215">
      <w:pPr>
        <w:pStyle w:val="PL"/>
      </w:pPr>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B02215">
      <w:pPr>
        <w:pStyle w:val="Heading2"/>
      </w:pPr>
      <w:bookmarkStart w:id="1223" w:name="_Toc20142412"/>
      <w:bookmarkStart w:id="1224" w:name="_Toc34217358"/>
      <w:bookmarkStart w:id="1225" w:name="_Toc34217510"/>
      <w:bookmarkStart w:id="1226" w:name="_Toc39051873"/>
      <w:bookmarkStart w:id="1227" w:name="_Toc43210445"/>
      <w:bookmarkStart w:id="1228" w:name="_Toc49853352"/>
      <w:bookmarkStart w:id="1229" w:name="_Toc56530143"/>
      <w:bookmarkStart w:id="1230" w:name="_Toc74990325"/>
      <w:r w:rsidRPr="00630AB6">
        <w:t>A.3</w:t>
      </w:r>
      <w:r w:rsidRPr="00630AB6">
        <w:tab/>
        <w:t>Nnssf_NSSAIAvailability API</w:t>
      </w:r>
      <w:bookmarkEnd w:id="1223"/>
      <w:bookmarkEnd w:id="1224"/>
      <w:bookmarkEnd w:id="1225"/>
      <w:bookmarkEnd w:id="1226"/>
      <w:bookmarkEnd w:id="1227"/>
      <w:bookmarkEnd w:id="1228"/>
      <w:bookmarkEnd w:id="1229"/>
      <w:bookmarkEnd w:id="1230"/>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634C0443" w:rsidR="00B02215" w:rsidRPr="00630AB6" w:rsidRDefault="00B02215" w:rsidP="00B02215">
      <w:pPr>
        <w:pStyle w:val="PL"/>
      </w:pPr>
      <w:r w:rsidRPr="00630AB6">
        <w:t xml:space="preserve">  version: '1.</w:t>
      </w:r>
      <w:r w:rsidR="00804C5C">
        <w:t>2</w:t>
      </w:r>
      <w:r w:rsidRPr="00630AB6">
        <w:t>.</w:t>
      </w:r>
      <w:r w:rsidR="00804C5C">
        <w:t>0-alpha.1</w:t>
      </w:r>
      <w:r w:rsidR="00804C5C"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lastRenderedPageBreak/>
        <w:t xml:space="preserve">  description: </w:t>
      </w:r>
      <w:r>
        <w:t>|</w:t>
      </w:r>
    </w:p>
    <w:p w14:paraId="3507B265" w14:textId="77777777" w:rsidR="00B02215" w:rsidRPr="007113AE" w:rsidRDefault="00B02215" w:rsidP="00B02215">
      <w:pPr>
        <w:pStyle w:val="PL"/>
      </w:pPr>
      <w:r>
        <w:t xml:space="preserve">    </w:t>
      </w:r>
      <w:r w:rsidRPr="00630AB6">
        <w:t>NSSF NSSAI Availability Service</w:t>
      </w:r>
      <w:r>
        <w:t>.</w:t>
      </w:r>
    </w:p>
    <w:p w14:paraId="035393BA" w14:textId="77777777" w:rsidR="00B02215" w:rsidRDefault="001647F0" w:rsidP="00B02215">
      <w:pPr>
        <w:pStyle w:val="PL"/>
      </w:pPr>
      <w:r>
        <w:t xml:space="preserve">    © 2021</w:t>
      </w:r>
      <w:r w:rsidR="00B02215">
        <w:t>, 3GPP Organizational Partners (ARIB, ATIS, CCSA, ETSI, TSDSI, TTA, TTC).</w:t>
      </w:r>
    </w:p>
    <w:p w14:paraId="3857018A" w14:textId="77777777"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36CB8426" w:rsidR="00B02215" w:rsidRPr="00D27A4B"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804C5C">
        <w:t>1</w:t>
      </w:r>
      <w:r w:rsidRPr="00D27A4B">
        <w:t xml:space="preserve">.0; 5G System; </w:t>
      </w:r>
      <w:r w:rsidRPr="007F3DA9">
        <w:t>Network Slice Selection Services;</w:t>
      </w:r>
      <w:r>
        <w:t xml:space="preserve"> Stage 3</w:t>
      </w:r>
    </w:p>
    <w:p w14:paraId="6352AED6" w14:textId="77777777" w:rsidR="00B02215" w:rsidRPr="00630AB6" w:rsidRDefault="00B02215" w:rsidP="00B02215">
      <w:pPr>
        <w:pStyle w:val="PL"/>
      </w:pPr>
      <w:r w:rsidRPr="00D27A4B">
        <w:t xml:space="preserve">  url: http://www.3gpp.org/ftp/Specs/archive/29_series/29.5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77777777" w:rsidR="00B02215" w:rsidRDefault="00B02215" w:rsidP="00B02215">
      <w:pPr>
        <w:pStyle w:val="PL"/>
        <w:rPr>
          <w:lang w:val="en-US"/>
        </w:rPr>
      </w:pPr>
      <w:r>
        <w:rPr>
          <w:lang w:val="en-US"/>
        </w:rPr>
        <w:t xml:space="preserve">          description: Accept-Encoding, described in IETF RFC 7231</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77777777" w:rsidR="00B02215" w:rsidRDefault="00B02215" w:rsidP="00B02215">
      <w:pPr>
        <w:pStyle w:val="PL"/>
      </w:pPr>
      <w:r>
        <w:t xml:space="preserve">              description: </w:t>
      </w:r>
      <w:r>
        <w:rPr>
          <w:lang w:val="en-US"/>
        </w:rPr>
        <w:t>Content-Encoding, described in IETF RFC 7231</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5FF1AF4F" w14:textId="7B28839E" w:rsidR="006A03D8" w:rsidRDefault="00336223">
      <w:pPr>
        <w:pStyle w:val="PL"/>
        <w:rPr>
          <w:lang w:val="en-US"/>
        </w:rPr>
      </w:pPr>
      <w:r>
        <w:rPr>
          <w:lang w:val="en-US"/>
        </w:rPr>
        <w:t xml:space="preserve">          $ref: </w:t>
      </w:r>
      <w:r w:rsidRPr="00690A26">
        <w:t>'TS29571_CommonData.yaml#/components/</w:t>
      </w:r>
      <w:r>
        <w:t>responses/307'</w:t>
      </w:r>
    </w:p>
    <w:p w14:paraId="55DF639B" w14:textId="77777777" w:rsidR="006A03D8" w:rsidRDefault="006A03D8" w:rsidP="006A03D8">
      <w:pPr>
        <w:pStyle w:val="PL"/>
        <w:rPr>
          <w:lang w:val="en-US"/>
        </w:rPr>
      </w:pPr>
      <w:r w:rsidRPr="00046E6A">
        <w:rPr>
          <w:lang w:val="en-US"/>
        </w:rPr>
        <w:t xml:space="preserve">        '308':</w:t>
      </w:r>
    </w:p>
    <w:p w14:paraId="582679FC" w14:textId="70E633F5" w:rsidR="006A03D8" w:rsidRPr="00780322" w:rsidRDefault="00336223">
      <w:pPr>
        <w:pStyle w:val="PL"/>
      </w:pPr>
      <w:r>
        <w:rPr>
          <w:lang w:val="en-US"/>
        </w:rPr>
        <w:t xml:space="preserve">          $ref: </w:t>
      </w:r>
      <w:r w:rsidRPr="00690A26">
        <w:t>'TS29571_CommonData.yaml#/components/</w:t>
      </w:r>
      <w:r>
        <w:t>responses/308'</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lastRenderedPageBreak/>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7777777" w:rsidR="005106A3" w:rsidRPr="00F04D60" w:rsidRDefault="005106A3" w:rsidP="005106A3">
      <w:pPr>
        <w:pStyle w:val="PL"/>
        <w:rPr>
          <w:lang w:val="en-US"/>
        </w:rPr>
      </w:pPr>
      <w:r w:rsidRPr="00F04D60">
        <w:rPr>
          <w:lang w:val="en-US"/>
        </w:rPr>
        <w:t xml:space="preserve">          description: Content-Encoding, described in IETF RFC 7231</w:t>
      </w:r>
    </w:p>
    <w:p w14:paraId="448FE3EB" w14:textId="77777777" w:rsidR="005106A3" w:rsidRPr="00F04D60" w:rsidRDefault="005106A3" w:rsidP="005106A3">
      <w:pPr>
        <w:pStyle w:val="PL"/>
        <w:rPr>
          <w:lang w:val="en-US"/>
        </w:rPr>
      </w:pPr>
      <w:r w:rsidRPr="00F04D60">
        <w:rPr>
          <w:lang w:val="en-US"/>
        </w:rPr>
        <w:t xml:space="preserve">          schema:</w:t>
      </w:r>
    </w:p>
    <w:p w14:paraId="5F277F71" w14:textId="77777777" w:rsidR="005106A3" w:rsidRPr="00F04D60" w:rsidRDefault="005106A3" w:rsidP="005106A3">
      <w:pPr>
        <w:pStyle w:val="PL"/>
        <w:rPr>
          <w:lang w:val="en-US"/>
        </w:rPr>
      </w:pPr>
      <w:r w:rsidRPr="00F04D60">
        <w:rPr>
          <w:lang w:val="en-US"/>
        </w:rPr>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77777777" w:rsidR="005106A3" w:rsidRPr="00F04D60" w:rsidRDefault="005106A3" w:rsidP="005106A3">
      <w:pPr>
        <w:pStyle w:val="PL"/>
        <w:rPr>
          <w:lang w:val="en-US"/>
        </w:rPr>
      </w:pPr>
      <w:r w:rsidRPr="00F04D60">
        <w:rPr>
          <w:lang w:val="en-US"/>
        </w:rPr>
        <w:t xml:space="preserve">          description: Accept-Encoding, described in IETF RFC 7231</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t xml:space="preserve">          description: No Content (No supported slices after Successful update)</w:t>
      </w:r>
    </w:p>
    <w:p w14:paraId="5B830C0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654E6941" w14:textId="3F924B81" w:rsidR="006A03D8" w:rsidRDefault="00336223">
      <w:pPr>
        <w:pStyle w:val="PL"/>
        <w:rPr>
          <w:lang w:val="en-US"/>
        </w:rPr>
      </w:pPr>
      <w:r>
        <w:rPr>
          <w:lang w:val="en-US"/>
        </w:rPr>
        <w:t xml:space="preserve">          $ref: </w:t>
      </w:r>
      <w:r w:rsidRPr="00690A26">
        <w:t>'TS29571_CommonData.yaml#/components/</w:t>
      </w:r>
      <w:r>
        <w:t>responses/307'</w:t>
      </w:r>
    </w:p>
    <w:p w14:paraId="0C28E1D8" w14:textId="77777777" w:rsidR="006A03D8" w:rsidRDefault="006A03D8" w:rsidP="006A03D8">
      <w:pPr>
        <w:pStyle w:val="PL"/>
        <w:rPr>
          <w:lang w:val="en-US"/>
        </w:rPr>
      </w:pPr>
      <w:r w:rsidRPr="00046E6A">
        <w:rPr>
          <w:lang w:val="en-US"/>
        </w:rPr>
        <w:t xml:space="preserve">        '308':</w:t>
      </w:r>
    </w:p>
    <w:p w14:paraId="025B569B" w14:textId="106426AC" w:rsidR="006A03D8" w:rsidRDefault="00336223">
      <w:pPr>
        <w:pStyle w:val="PL"/>
      </w:pPr>
      <w:r>
        <w:rPr>
          <w:lang w:val="en-US"/>
        </w:rPr>
        <w:t xml:space="preserve">          $ref: </w:t>
      </w:r>
      <w:r w:rsidRPr="00690A26">
        <w:t>'TS29571_CommonData.yaml#/components/</w:t>
      </w:r>
      <w:r>
        <w:t>responses/308'</w:t>
      </w:r>
    </w:p>
    <w:p w14:paraId="05162233" w14:textId="77777777" w:rsidR="00B02215" w:rsidRDefault="00B02215" w:rsidP="00B02215">
      <w:pPr>
        <w:pStyle w:val="PL"/>
        <w:rPr>
          <w:lang w:val="en-US"/>
        </w:rPr>
      </w:pPr>
      <w:r>
        <w:rPr>
          <w:lang w:val="en-US"/>
        </w:rPr>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lastRenderedPageBreak/>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t xml:space="preserve">          description: No Content (Successful deletion of SNSSAI information per TA)</w:t>
      </w:r>
    </w:p>
    <w:p w14:paraId="6EACA3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3D7B7F8" w14:textId="78495442" w:rsidR="006A03D8" w:rsidRDefault="00336223">
      <w:pPr>
        <w:pStyle w:val="PL"/>
        <w:rPr>
          <w:lang w:val="en-US"/>
        </w:rPr>
      </w:pPr>
      <w:r>
        <w:rPr>
          <w:lang w:val="en-US"/>
        </w:rPr>
        <w:t xml:space="preserve">          $ref: </w:t>
      </w:r>
      <w:r w:rsidRPr="00690A26">
        <w:t>'TS29571_CommonData.yaml#/components/</w:t>
      </w:r>
      <w:r>
        <w:t>responses/307'</w:t>
      </w:r>
    </w:p>
    <w:p w14:paraId="45B98B5F" w14:textId="77777777" w:rsidR="006A03D8" w:rsidRDefault="006A03D8" w:rsidP="006A03D8">
      <w:pPr>
        <w:pStyle w:val="PL"/>
        <w:rPr>
          <w:lang w:val="en-US"/>
        </w:rPr>
      </w:pPr>
      <w:r w:rsidRPr="00046E6A">
        <w:rPr>
          <w:lang w:val="en-US"/>
        </w:rPr>
        <w:t xml:space="preserve">        '308':</w:t>
      </w:r>
    </w:p>
    <w:p w14:paraId="22B2C320" w14:textId="32D22BFC" w:rsidR="006A03D8" w:rsidRDefault="00336223">
      <w:pPr>
        <w:pStyle w:val="PL"/>
      </w:pPr>
      <w:r>
        <w:rPr>
          <w:lang w:val="en-US"/>
        </w:rPr>
        <w:t xml:space="preserve">          $ref: </w:t>
      </w:r>
      <w:r w:rsidRPr="00690A26">
        <w:t>'TS29571_CommonData.yaml#/components/</w:t>
      </w:r>
      <w:r>
        <w:t>responses/308'</w:t>
      </w:r>
    </w:p>
    <w:p w14:paraId="3EF47319" w14:textId="77777777" w:rsidR="00B02215" w:rsidRDefault="00B02215" w:rsidP="00B02215">
      <w:pPr>
        <w:pStyle w:val="PL"/>
      </w:pPr>
      <w:r>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t xml:space="preserve">          </w:t>
      </w:r>
      <w:r w:rsidRPr="00690A26">
        <w:rPr>
          <w:lang w:val="en-US"/>
        </w:rPr>
        <w:t>in: header</w:t>
      </w:r>
    </w:p>
    <w:p w14:paraId="44DCEA62"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lastRenderedPageBreak/>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22D79C5E" w14:textId="77349C18" w:rsidR="006A03D8" w:rsidRDefault="00336223">
      <w:pPr>
        <w:pStyle w:val="PL"/>
        <w:rPr>
          <w:lang w:val="en-US"/>
        </w:rPr>
      </w:pPr>
      <w:r>
        <w:rPr>
          <w:lang w:val="en-US"/>
        </w:rPr>
        <w:t xml:space="preserve">                  $ref: </w:t>
      </w:r>
      <w:r w:rsidRPr="00690A26">
        <w:t>'TS29571_CommonData.yaml#/components/</w:t>
      </w:r>
      <w:r>
        <w:t>responses/307'</w:t>
      </w:r>
    </w:p>
    <w:p w14:paraId="449677E0" w14:textId="77777777" w:rsidR="006A03D8" w:rsidRDefault="002B40B6" w:rsidP="006A03D8">
      <w:pPr>
        <w:pStyle w:val="PL"/>
        <w:rPr>
          <w:lang w:val="en-US"/>
        </w:rPr>
      </w:pPr>
      <w:r w:rsidRPr="00690A26">
        <w:t xml:space="preserve">        </w:t>
      </w:r>
      <w:r w:rsidR="006A03D8" w:rsidRPr="00046E6A">
        <w:rPr>
          <w:lang w:val="en-US"/>
        </w:rPr>
        <w:t xml:space="preserve">        '308':</w:t>
      </w:r>
    </w:p>
    <w:p w14:paraId="30609706" w14:textId="5EE6D174" w:rsidR="006A03D8" w:rsidRDefault="00336223">
      <w:pPr>
        <w:pStyle w:val="PL"/>
      </w:pPr>
      <w:r>
        <w:rPr>
          <w:lang w:val="en-US"/>
        </w:rPr>
        <w:t xml:space="preserve">                  $ref: </w:t>
      </w:r>
      <w:r w:rsidRPr="00690A26">
        <w:t>'TS29571_CommonData.yaml#/components/</w:t>
      </w:r>
      <w:r>
        <w:t>responses/308'</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t xml:space="preserve">                '500':</w:t>
      </w:r>
    </w:p>
    <w:p w14:paraId="22D56E8D" w14:textId="77777777" w:rsidR="00B02215" w:rsidRDefault="00B02215" w:rsidP="00B02215">
      <w:pPr>
        <w:pStyle w:val="PL"/>
      </w:pPr>
      <w:r>
        <w:t xml:space="preserve">                  $ref: 'TS29571_CommonData.yaml#/components/responses/500'</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4C234C1F"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58FA8E81"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1F39D125"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03C02E" w14:textId="75DA5563" w:rsidR="006A03D8" w:rsidRDefault="00336223">
      <w:pPr>
        <w:pStyle w:val="PL"/>
        <w:rPr>
          <w:lang w:val="en-US"/>
        </w:rPr>
      </w:pPr>
      <w:r>
        <w:rPr>
          <w:lang w:val="en-US"/>
        </w:rPr>
        <w:t xml:space="preserve">          $ref: </w:t>
      </w:r>
      <w:r w:rsidRPr="00690A26">
        <w:t>'TS29571_CommonData.yaml#/components/</w:t>
      </w:r>
      <w:r>
        <w:t>responses/307'</w:t>
      </w:r>
    </w:p>
    <w:p w14:paraId="65F08F55" w14:textId="77777777" w:rsidR="006A03D8" w:rsidRDefault="006A03D8" w:rsidP="006A03D8">
      <w:pPr>
        <w:pStyle w:val="PL"/>
        <w:rPr>
          <w:lang w:val="en-US"/>
        </w:rPr>
      </w:pPr>
      <w:r w:rsidRPr="00046E6A">
        <w:rPr>
          <w:lang w:val="en-US"/>
        </w:rPr>
        <w:t xml:space="preserve">        '308':</w:t>
      </w:r>
    </w:p>
    <w:p w14:paraId="65896B35" w14:textId="7594A727" w:rsidR="006A03D8" w:rsidRDefault="00336223">
      <w:pPr>
        <w:pStyle w:val="PL"/>
      </w:pPr>
      <w:r>
        <w:rPr>
          <w:lang w:val="en-US"/>
        </w:rPr>
        <w:t xml:space="preserve">          $ref: </w:t>
      </w:r>
      <w:r w:rsidRPr="00690A26">
        <w:t>'TS29571_CommonData.yaml#/components/</w:t>
      </w:r>
      <w:r>
        <w:t>responses/308'</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lastRenderedPageBreak/>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t xml:space="preserve">          description: No Content (Successful deletion of subscription for NSSAI Availability notification)</w:t>
      </w:r>
    </w:p>
    <w:p w14:paraId="4C9AED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54D8FBE" w14:textId="64DC8D20" w:rsidR="006A03D8" w:rsidRDefault="00336223">
      <w:pPr>
        <w:pStyle w:val="PL"/>
        <w:rPr>
          <w:lang w:val="en-US"/>
        </w:rPr>
      </w:pPr>
      <w:r>
        <w:rPr>
          <w:lang w:val="en-US"/>
        </w:rPr>
        <w:t xml:space="preserve">          $ref: </w:t>
      </w:r>
      <w:r w:rsidRPr="00690A26">
        <w:t>'TS29571_CommonData.yaml#/components/</w:t>
      </w:r>
      <w:r>
        <w:t>responses/307'</w:t>
      </w:r>
    </w:p>
    <w:p w14:paraId="7B9046AF" w14:textId="77777777" w:rsidR="006A03D8" w:rsidRDefault="006A03D8" w:rsidP="006A03D8">
      <w:pPr>
        <w:pStyle w:val="PL"/>
        <w:rPr>
          <w:lang w:val="en-US"/>
        </w:rPr>
      </w:pPr>
      <w:r w:rsidRPr="00046E6A">
        <w:rPr>
          <w:lang w:val="en-US"/>
        </w:rPr>
        <w:t xml:space="preserve">        '308':</w:t>
      </w:r>
    </w:p>
    <w:p w14:paraId="7B3845A6" w14:textId="2CD80481" w:rsidR="006A03D8" w:rsidRDefault="00336223">
      <w:pPr>
        <w:pStyle w:val="PL"/>
      </w:pPr>
      <w:r>
        <w:rPr>
          <w:lang w:val="en-US"/>
        </w:rPr>
        <w:t xml:space="preserve">          $ref: </w:t>
      </w:r>
      <w:r w:rsidRPr="00690A26">
        <w:t>'TS29571_CommonData.yaml#/components/</w:t>
      </w:r>
      <w:r>
        <w:t>responses/308'</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FD01A15" w14:textId="77777777" w:rsidR="00B02215" w:rsidRDefault="00B02215" w:rsidP="00B02215">
      <w:pPr>
        <w:pStyle w:val="PL"/>
        <w:rPr>
          <w:lang w:val="en-US"/>
        </w:rPr>
      </w:pPr>
      <w:r w:rsidRPr="002E5CBA">
        <w:rPr>
          <w:lang w:val="en-US"/>
        </w:rPr>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lastRenderedPageBreak/>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8F9DD8" w14:textId="49F98DCD" w:rsidR="006A03D8" w:rsidRDefault="00336223">
      <w:pPr>
        <w:pStyle w:val="PL"/>
        <w:rPr>
          <w:lang w:val="en-US"/>
        </w:rPr>
      </w:pPr>
      <w:r>
        <w:rPr>
          <w:lang w:val="en-US"/>
        </w:rPr>
        <w:t xml:space="preserve">          $ref: </w:t>
      </w:r>
      <w:r w:rsidRPr="00690A26">
        <w:t>'TS29571_CommonData.yaml#/components/</w:t>
      </w:r>
      <w:r>
        <w:t>responses/307'</w:t>
      </w:r>
    </w:p>
    <w:p w14:paraId="4EA71314" w14:textId="77777777" w:rsidR="006A03D8" w:rsidRDefault="006A03D8" w:rsidP="006A03D8">
      <w:pPr>
        <w:pStyle w:val="PL"/>
        <w:rPr>
          <w:lang w:val="en-US"/>
        </w:rPr>
      </w:pPr>
      <w:r w:rsidRPr="00046E6A">
        <w:rPr>
          <w:lang w:val="en-US"/>
        </w:rPr>
        <w:t xml:space="preserve">        '308':</w:t>
      </w:r>
    </w:p>
    <w:p w14:paraId="109FBB80" w14:textId="08C14FBA" w:rsidR="006A03D8" w:rsidRDefault="00336223">
      <w:pPr>
        <w:pStyle w:val="PL"/>
      </w:pPr>
      <w:r>
        <w:rPr>
          <w:lang w:val="en-US"/>
        </w:rPr>
        <w:t xml:space="preserve">          $ref: </w:t>
      </w:r>
      <w:r w:rsidRPr="00690A26">
        <w:t>'TS29571_CommonData.yaml#/components/</w:t>
      </w:r>
      <w:r>
        <w:t>responses/308'</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84A98AF" w14:textId="0173AADF" w:rsidR="006A03D8" w:rsidRDefault="00336223">
      <w:pPr>
        <w:pStyle w:val="PL"/>
        <w:rPr>
          <w:lang w:val="en-US"/>
        </w:rPr>
      </w:pPr>
      <w:r>
        <w:rPr>
          <w:lang w:val="en-US"/>
        </w:rPr>
        <w:t xml:space="preserve">          $ref: </w:t>
      </w:r>
      <w:r w:rsidRPr="00690A26">
        <w:t>'TS29571_CommonData.yaml#/components/</w:t>
      </w:r>
      <w:r>
        <w:t>responses/307'</w:t>
      </w:r>
    </w:p>
    <w:p w14:paraId="30D024C0" w14:textId="77777777" w:rsidR="006A03D8" w:rsidRDefault="006A03D8" w:rsidP="006A03D8">
      <w:pPr>
        <w:pStyle w:val="PL"/>
        <w:rPr>
          <w:lang w:val="en-US"/>
        </w:rPr>
      </w:pPr>
      <w:r w:rsidRPr="00046E6A">
        <w:rPr>
          <w:lang w:val="en-US"/>
        </w:rPr>
        <w:t xml:space="preserve">        '308':</w:t>
      </w:r>
    </w:p>
    <w:p w14:paraId="474F9BB5" w14:textId="4B0011A1" w:rsidR="006A03D8" w:rsidRPr="00E517E8" w:rsidRDefault="00336223">
      <w:pPr>
        <w:pStyle w:val="PL"/>
        <w:rPr>
          <w:lang w:val="en-US"/>
        </w:rPr>
      </w:pPr>
      <w:r>
        <w:rPr>
          <w:lang w:val="en-US"/>
        </w:rPr>
        <w:t xml:space="preserve">          $ref: </w:t>
      </w:r>
      <w:r w:rsidRPr="00690A26">
        <w:t>'TS29571_CommonData.yaml#/components/</w:t>
      </w:r>
      <w:r>
        <w:t>responses/308'</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lastRenderedPageBreak/>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14809934" w:rsidR="00B02215" w:rsidRDefault="00B02215" w:rsidP="00B02215">
      <w:pPr>
        <w:pStyle w:val="PL"/>
      </w:pPr>
      <w:r w:rsidRPr="00630AB6">
        <w:t xml:space="preserve">    NssaiAvailabilityInfo:</w:t>
      </w:r>
    </w:p>
    <w:p w14:paraId="6991AC01" w14:textId="68F1871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4C21925F" w14:textId="77777777" w:rsidR="00B02215" w:rsidRPr="00630AB6" w:rsidRDefault="00B02215" w:rsidP="00B02215">
      <w:pPr>
        <w:pStyle w:val="PL"/>
      </w:pPr>
    </w:p>
    <w:p w14:paraId="3EF92C57" w14:textId="1580D2EA" w:rsidR="00B02215" w:rsidRDefault="00B02215" w:rsidP="00B02215">
      <w:pPr>
        <w:pStyle w:val="PL"/>
      </w:pPr>
      <w:r w:rsidRPr="00630AB6">
        <w:t xml:space="preserve">    SupportedNssaiAvailabilityData:</w:t>
      </w:r>
    </w:p>
    <w:p w14:paraId="18ABE51A" w14:textId="68BB258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Pr="00630AB6" w:rsidRDefault="00B02215" w:rsidP="00B02215">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4D2F605A" w:rsidR="00B02215" w:rsidRDefault="00B02215" w:rsidP="00B02215">
      <w:pPr>
        <w:pStyle w:val="PL"/>
      </w:pPr>
      <w:r w:rsidRPr="00630AB6">
        <w:t xml:space="preserve">    AuthorizedNssaiAvailabilityData:</w:t>
      </w:r>
    </w:p>
    <w:p w14:paraId="12CC92FB" w14:textId="2AD741B7"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lastRenderedPageBreak/>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Pr="00630AB6" w:rsidRDefault="00B02215" w:rsidP="00B02215">
      <w:pPr>
        <w:pStyle w:val="PL"/>
      </w:pPr>
      <w:r>
        <w:t xml:space="preserve">          </w:t>
      </w:r>
      <w:r>
        <w:rPr>
          <w:lang w:eastAsia="zh-CN"/>
        </w:rPr>
        <w:t>minI</w:t>
      </w:r>
      <w:r>
        <w:t>tems:</w:t>
      </w:r>
      <w:r>
        <w:rPr>
          <w:lang w:eastAsia="zh-CN"/>
        </w:rPr>
        <w:t xml:space="preserve"> 1</w:t>
      </w:r>
    </w:p>
    <w:p w14:paraId="077775B2" w14:textId="77777777" w:rsidR="00B02215" w:rsidRPr="00630AB6" w:rsidRDefault="00B02215" w:rsidP="00B02215">
      <w:pPr>
        <w:pStyle w:val="PL"/>
      </w:pPr>
    </w:p>
    <w:p w14:paraId="0CEAD36E" w14:textId="27F2E9A0" w:rsidR="00B02215" w:rsidRDefault="00B02215" w:rsidP="00B02215">
      <w:pPr>
        <w:pStyle w:val="PL"/>
      </w:pPr>
      <w:r w:rsidRPr="00630AB6">
        <w:t xml:space="preserve">    RestrictedSnssai:</w:t>
      </w:r>
    </w:p>
    <w:p w14:paraId="683A8450" w14:textId="250D1D40"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restricted SNssai information per PLMN</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t xml:space="preserve">          default: false</w:t>
      </w:r>
    </w:p>
    <w:p w14:paraId="60860A49" w14:textId="77777777" w:rsidR="00B02215" w:rsidRPr="00630AB6" w:rsidRDefault="00B02215" w:rsidP="00B02215">
      <w:pPr>
        <w:pStyle w:val="PL"/>
      </w:pPr>
    </w:p>
    <w:p w14:paraId="114574FA" w14:textId="3DABC53D" w:rsidR="00B02215" w:rsidRDefault="00B02215" w:rsidP="00B02215">
      <w:pPr>
        <w:pStyle w:val="PL"/>
      </w:pPr>
      <w:r w:rsidRPr="00630AB6">
        <w:t xml:space="preserve">    AuthorizedNssaiAvailabilityInfo:</w:t>
      </w:r>
    </w:p>
    <w:p w14:paraId="51301BEA" w14:textId="02E403A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1E257C99" w:rsidR="00B02215" w:rsidRDefault="00B02215" w:rsidP="00B02215">
      <w:pPr>
        <w:pStyle w:val="PL"/>
      </w:pPr>
      <w:r w:rsidRPr="00630AB6">
        <w:t xml:space="preserve">    NssfEventSubscriptionCreateData:</w:t>
      </w:r>
    </w:p>
    <w:p w14:paraId="0518A959" w14:textId="12F0C2F5"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event subscription</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622C774B" w14:textId="77777777" w:rsidR="00B02215" w:rsidRPr="00630AB6" w:rsidRDefault="00B02215" w:rsidP="00B02215">
      <w:pPr>
        <w:pStyle w:val="PL"/>
      </w:pPr>
      <w:r w:rsidRPr="00630AB6">
        <w:t xml:space="preserve">        - taiList</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t xml:space="preserve">            $ref: 'TS29571_CommonData.yaml#/components/schemas/Tai'</w:t>
      </w:r>
    </w:p>
    <w:p w14:paraId="64D46B6B" w14:textId="77777777" w:rsidR="00B02215" w:rsidRPr="00630AB6" w:rsidRDefault="00B02215" w:rsidP="00B02215">
      <w:pPr>
        <w:pStyle w:val="PL"/>
      </w:pPr>
      <w:r w:rsidRPr="00630AB6">
        <w:t xml:space="preserve">        event:</w:t>
      </w:r>
    </w:p>
    <w:p w14:paraId="4429C768" w14:textId="77777777" w:rsidR="00B02215" w:rsidRDefault="00B02215" w:rsidP="00B02215">
      <w:pPr>
        <w:pStyle w:val="PL"/>
      </w:pPr>
      <w:r w:rsidRPr="00630AB6">
        <w:t xml:space="preserve">          $ref: '#/components/schemas/NssfEventType'</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34EE5020" w14:textId="77777777" w:rsidR="00B02215" w:rsidRPr="00630AB6" w:rsidRDefault="00B02215" w:rsidP="00B02215">
      <w:pPr>
        <w:pStyle w:val="PL"/>
      </w:pPr>
    </w:p>
    <w:p w14:paraId="35849865" w14:textId="61F86F3C" w:rsidR="00B02215" w:rsidRDefault="00B02215" w:rsidP="00B02215">
      <w:pPr>
        <w:pStyle w:val="PL"/>
      </w:pPr>
      <w:r w:rsidRPr="00630AB6">
        <w:t xml:space="preserve">    NssfEventSubscriptionCreatedData:</w:t>
      </w:r>
    </w:p>
    <w:p w14:paraId="03F826E2" w14:textId="105EB6A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lastRenderedPageBreak/>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262F5C40" w:rsidR="00B02215" w:rsidRDefault="00B02215" w:rsidP="00B02215">
      <w:pPr>
        <w:pStyle w:val="PL"/>
      </w:pPr>
      <w:r w:rsidRPr="00630AB6">
        <w:t xml:space="preserve">    NssfEventNotification:</w:t>
      </w:r>
    </w:p>
    <w:p w14:paraId="4E9ADD79" w14:textId="4F4B030D" w:rsidR="004F557F" w:rsidRPr="00630AB6" w:rsidRDefault="004F557F" w:rsidP="00B02215">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494D2021" w14:textId="77777777" w:rsidR="00B02215" w:rsidRPr="00630AB6" w:rsidRDefault="00B02215" w:rsidP="00B02215">
      <w:pPr>
        <w:pStyle w:val="PL"/>
      </w:pPr>
      <w:r w:rsidRPr="00630AB6">
        <w:t xml:space="preserve">        - authorizedNssaiAvailabilityData</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66458EB8" w14:textId="5EBA6152" w:rsidR="00B02215" w:rsidRDefault="00B02215" w:rsidP="00B02215">
      <w:pPr>
        <w:pStyle w:val="PL"/>
      </w:pPr>
      <w:r w:rsidRPr="00630AB6">
        <w:t xml:space="preserve">    NssfEventType:</w:t>
      </w:r>
    </w:p>
    <w:p w14:paraId="57226CF2" w14:textId="191E68DA" w:rsidR="004F557F" w:rsidRPr="00630AB6" w:rsidRDefault="004F557F" w:rsidP="00B02215">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158103CF" w14:textId="77777777" w:rsidR="00B02215" w:rsidRPr="00630AB6" w:rsidRDefault="00B02215" w:rsidP="00B02215">
      <w:pPr>
        <w:pStyle w:val="PL"/>
      </w:pPr>
      <w:r w:rsidRPr="00630AB6">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0F88871B" w14:textId="77777777" w:rsidR="00B02215" w:rsidRPr="00630AB6" w:rsidRDefault="00B02215" w:rsidP="00B02215">
      <w:pPr>
        <w:pStyle w:val="PL"/>
      </w:pPr>
      <w:r w:rsidRPr="00630AB6">
        <w:t xml:space="preserve">        - type: string</w:t>
      </w:r>
    </w:p>
    <w:p w14:paraId="03B3E09E" w14:textId="079B52A0" w:rsidR="00B02215" w:rsidRDefault="00B02215" w:rsidP="00B02215">
      <w:pPr>
        <w:pStyle w:val="PL"/>
      </w:pPr>
      <w:r w:rsidRPr="00630AB6">
        <w:t xml:space="preserve">    PatchDocument:</w:t>
      </w:r>
    </w:p>
    <w:p w14:paraId="51676BB1" w14:textId="59B70C19"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26BCBDA7" w14:textId="77777777" w:rsidR="00B02215" w:rsidRPr="00630AB6" w:rsidRDefault="00B02215" w:rsidP="00B02215">
      <w:pPr>
        <w:pStyle w:val="PL"/>
      </w:pPr>
      <w:r w:rsidRPr="00630AB6">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B02215">
      <w:pPr>
        <w:pStyle w:val="Heading8"/>
      </w:pPr>
      <w:bookmarkStart w:id="1231" w:name="historyclause"/>
      <w:r w:rsidRPr="00630AB6">
        <w:br w:type="page"/>
      </w:r>
      <w:bookmarkStart w:id="1232" w:name="_Toc20142413"/>
      <w:bookmarkStart w:id="1233" w:name="_Toc34217359"/>
      <w:bookmarkStart w:id="1234" w:name="_Toc34217511"/>
      <w:bookmarkStart w:id="1235" w:name="_Toc39051874"/>
      <w:bookmarkStart w:id="1236" w:name="_Toc43210446"/>
      <w:bookmarkStart w:id="1237" w:name="_Toc49853353"/>
      <w:bookmarkStart w:id="1238" w:name="_Toc56530144"/>
      <w:bookmarkStart w:id="1239" w:name="_Toc74990326"/>
      <w:r w:rsidRPr="00630AB6">
        <w:lastRenderedPageBreak/>
        <w:t>Annex B (informative):</w:t>
      </w:r>
      <w:r w:rsidRPr="00630AB6">
        <w:br/>
        <w:t>Change history</w:t>
      </w:r>
      <w:bookmarkEnd w:id="1232"/>
      <w:bookmarkEnd w:id="1233"/>
      <w:bookmarkEnd w:id="1234"/>
      <w:bookmarkEnd w:id="1235"/>
      <w:bookmarkEnd w:id="1236"/>
      <w:bookmarkEnd w:id="1237"/>
      <w:bookmarkEnd w:id="1238"/>
      <w:bookmarkEnd w:id="1239"/>
    </w:p>
    <w:bookmarkEnd w:id="1231"/>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F51C09" w:rsidRPr="00F51C09" w14:paraId="70A1DF51" w14:textId="77777777" w:rsidTr="00E90C63">
        <w:tc>
          <w:tcPr>
            <w:tcW w:w="800" w:type="dxa"/>
            <w:shd w:val="solid" w:color="FFFFFF" w:fill="auto"/>
          </w:tcPr>
          <w:p w14:paraId="6D7E3DF2" w14:textId="4C15CC8C"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F1B4BB3" w14:textId="7B54F4AB"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7533E352" w14:textId="3303DA6E"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083</w:t>
            </w:r>
          </w:p>
        </w:tc>
        <w:tc>
          <w:tcPr>
            <w:tcW w:w="567" w:type="dxa"/>
            <w:shd w:val="solid" w:color="FFFFFF" w:fill="auto"/>
          </w:tcPr>
          <w:p w14:paraId="62A4C410" w14:textId="02F7D649"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4</w:t>
            </w:r>
          </w:p>
        </w:tc>
        <w:tc>
          <w:tcPr>
            <w:tcW w:w="425" w:type="dxa"/>
            <w:shd w:val="solid" w:color="FFFFFF" w:fill="auto"/>
          </w:tcPr>
          <w:p w14:paraId="66027CA4" w14:textId="77777777" w:rsidR="00F51C09" w:rsidRDefault="00F51C09" w:rsidP="00F51C09">
            <w:pPr>
              <w:pStyle w:val="TAR"/>
              <w:rPr>
                <w:sz w:val="16"/>
                <w:szCs w:val="16"/>
                <w:lang w:eastAsia="zh-CN"/>
              </w:rPr>
            </w:pPr>
          </w:p>
        </w:tc>
        <w:tc>
          <w:tcPr>
            <w:tcW w:w="425" w:type="dxa"/>
            <w:shd w:val="solid" w:color="FFFFFF" w:fill="auto"/>
          </w:tcPr>
          <w:p w14:paraId="08748FD3" w14:textId="04780282" w:rsidR="00F51C09" w:rsidRDefault="00F51C09" w:rsidP="00F51C09">
            <w:pPr>
              <w:pStyle w:val="TAC"/>
              <w:rPr>
                <w:sz w:val="16"/>
                <w:szCs w:val="16"/>
                <w:lang w:eastAsia="zh-CN"/>
              </w:rPr>
            </w:pPr>
            <w:r>
              <w:rPr>
                <w:sz w:val="16"/>
                <w:szCs w:val="16"/>
                <w:lang w:eastAsia="zh-CN"/>
              </w:rPr>
              <w:t>A</w:t>
            </w:r>
          </w:p>
        </w:tc>
        <w:tc>
          <w:tcPr>
            <w:tcW w:w="4962" w:type="dxa"/>
            <w:shd w:val="solid" w:color="FFFFFF" w:fill="auto"/>
          </w:tcPr>
          <w:p w14:paraId="7ABE48DF" w14:textId="53F32EFF" w:rsidR="00F51C09" w:rsidRPr="00F51C09" w:rsidRDefault="00F51C09" w:rsidP="00F51C09">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70FE8E31" w14:textId="1DECE8DC"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F51C09" w:rsidRPr="00DB7547" w14:paraId="108794A5" w14:textId="77777777" w:rsidTr="00E90C63">
        <w:tc>
          <w:tcPr>
            <w:tcW w:w="800" w:type="dxa"/>
            <w:shd w:val="solid" w:color="FFFFFF" w:fill="auto"/>
          </w:tcPr>
          <w:p w14:paraId="2E7938D3" w14:textId="7BE8F236"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B85BDFB" w14:textId="0F5776C9"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54D64363" w14:textId="60822527"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028</w:t>
            </w:r>
          </w:p>
        </w:tc>
        <w:tc>
          <w:tcPr>
            <w:tcW w:w="567" w:type="dxa"/>
            <w:shd w:val="solid" w:color="FFFFFF" w:fill="auto"/>
          </w:tcPr>
          <w:p w14:paraId="3AE41AE3" w14:textId="04765647"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095</w:t>
            </w:r>
          </w:p>
        </w:tc>
        <w:tc>
          <w:tcPr>
            <w:tcW w:w="425" w:type="dxa"/>
            <w:shd w:val="solid" w:color="FFFFFF" w:fill="auto"/>
          </w:tcPr>
          <w:p w14:paraId="5BE83BD9" w14:textId="77777777" w:rsidR="00F51C09" w:rsidRDefault="00F51C09" w:rsidP="00F51C09">
            <w:pPr>
              <w:pStyle w:val="TAR"/>
              <w:rPr>
                <w:sz w:val="16"/>
                <w:szCs w:val="16"/>
                <w:lang w:eastAsia="zh-CN"/>
              </w:rPr>
            </w:pPr>
          </w:p>
        </w:tc>
        <w:tc>
          <w:tcPr>
            <w:tcW w:w="425" w:type="dxa"/>
            <w:shd w:val="solid" w:color="FFFFFF" w:fill="auto"/>
          </w:tcPr>
          <w:p w14:paraId="774CD550" w14:textId="4AD885AF" w:rsidR="00F51C09" w:rsidRDefault="00F51C09" w:rsidP="00F51C09">
            <w:pPr>
              <w:pStyle w:val="TAC"/>
              <w:rPr>
                <w:sz w:val="16"/>
                <w:szCs w:val="16"/>
                <w:lang w:eastAsia="zh-CN"/>
              </w:rPr>
            </w:pPr>
            <w:r>
              <w:rPr>
                <w:rFonts w:hint="eastAsia"/>
                <w:sz w:val="16"/>
                <w:szCs w:val="16"/>
                <w:lang w:eastAsia="zh-CN"/>
              </w:rPr>
              <w:t>F</w:t>
            </w:r>
          </w:p>
        </w:tc>
        <w:tc>
          <w:tcPr>
            <w:tcW w:w="4962" w:type="dxa"/>
            <w:shd w:val="solid" w:color="FFFFFF" w:fill="auto"/>
          </w:tcPr>
          <w:p w14:paraId="59A043F7" w14:textId="1E5AA7CB" w:rsidR="00F51C09" w:rsidRPr="00F51C09" w:rsidRDefault="00F51C09" w:rsidP="00F51C09">
            <w:pPr>
              <w:pStyle w:val="TAL"/>
              <w:rPr>
                <w:sz w:val="16"/>
                <w:szCs w:val="16"/>
                <w:lang w:eastAsia="zh-CN"/>
              </w:rPr>
            </w:pPr>
            <w:r w:rsidRPr="00F51C09">
              <w:rPr>
                <w:sz w:val="16"/>
                <w:szCs w:val="16"/>
                <w:lang w:eastAsia="zh-CN"/>
              </w:rPr>
              <w:t>Data Types Descriptions</w:t>
            </w:r>
          </w:p>
        </w:tc>
        <w:tc>
          <w:tcPr>
            <w:tcW w:w="708" w:type="dxa"/>
            <w:shd w:val="solid" w:color="FFFFFF" w:fill="auto"/>
          </w:tcPr>
          <w:p w14:paraId="745C35C4" w14:textId="7B1B69D9"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5D1FD3" w:rsidRPr="00DB7547" w14:paraId="60655EE6" w14:textId="77777777" w:rsidTr="00E90C63">
        <w:tc>
          <w:tcPr>
            <w:tcW w:w="800" w:type="dxa"/>
            <w:shd w:val="solid" w:color="FFFFFF" w:fill="auto"/>
          </w:tcPr>
          <w:p w14:paraId="4785D674" w14:textId="5C3F5208"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480F136" w14:textId="043AE97B"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11B292FD" w14:textId="505C6400"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P-211059</w:t>
            </w:r>
          </w:p>
        </w:tc>
        <w:tc>
          <w:tcPr>
            <w:tcW w:w="567" w:type="dxa"/>
            <w:shd w:val="solid" w:color="FFFFFF" w:fill="auto"/>
          </w:tcPr>
          <w:p w14:paraId="0ABDBCD2" w14:textId="111F979F" w:rsidR="005D1FD3" w:rsidRPr="00F51C09" w:rsidRDefault="005D1FD3" w:rsidP="005D1FD3">
            <w:pPr>
              <w:pStyle w:val="TAL"/>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2C016DA7" w14:textId="04087832" w:rsidR="005D1FD3" w:rsidRDefault="005D1FD3" w:rsidP="005D1FD3">
            <w:pPr>
              <w:pStyle w:val="TAR"/>
              <w:rPr>
                <w:sz w:val="16"/>
                <w:szCs w:val="16"/>
                <w:lang w:eastAsia="zh-CN"/>
              </w:rPr>
            </w:pPr>
            <w:r>
              <w:rPr>
                <w:rFonts w:hint="eastAsia"/>
                <w:sz w:val="16"/>
                <w:szCs w:val="16"/>
                <w:lang w:eastAsia="zh-CN"/>
              </w:rPr>
              <w:t>1</w:t>
            </w:r>
          </w:p>
        </w:tc>
        <w:tc>
          <w:tcPr>
            <w:tcW w:w="425" w:type="dxa"/>
            <w:shd w:val="solid" w:color="FFFFFF" w:fill="auto"/>
          </w:tcPr>
          <w:p w14:paraId="4DD85D55" w14:textId="53F7C9F0"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00817287" w14:textId="452997B6" w:rsidR="005D1FD3" w:rsidRPr="00F51C09" w:rsidRDefault="005D1FD3" w:rsidP="005D1FD3">
            <w:pPr>
              <w:pStyle w:val="TAL"/>
              <w:rPr>
                <w:sz w:val="16"/>
                <w:szCs w:val="16"/>
                <w:lang w:eastAsia="zh-CN"/>
              </w:rPr>
            </w:pPr>
            <w:r w:rsidRPr="005D1FD3">
              <w:rPr>
                <w:sz w:val="16"/>
                <w:szCs w:val="16"/>
                <w:lang w:eastAsia="zh-CN"/>
              </w:rPr>
              <w:t>Redirect Responses</w:t>
            </w:r>
          </w:p>
        </w:tc>
        <w:tc>
          <w:tcPr>
            <w:tcW w:w="708" w:type="dxa"/>
            <w:shd w:val="solid" w:color="FFFFFF" w:fill="auto"/>
          </w:tcPr>
          <w:p w14:paraId="0113670F" w14:textId="49963870"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0C6F30B2" w14:textId="77777777" w:rsidTr="00E90C63">
        <w:tc>
          <w:tcPr>
            <w:tcW w:w="800" w:type="dxa"/>
            <w:shd w:val="solid" w:color="FFFFFF" w:fill="auto"/>
          </w:tcPr>
          <w:p w14:paraId="250AE82B" w14:textId="48DA7085"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E797890" w14:textId="7F1B6A97"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0512F5F9" w14:textId="5C36942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P-211046</w:t>
            </w:r>
          </w:p>
        </w:tc>
        <w:tc>
          <w:tcPr>
            <w:tcW w:w="567" w:type="dxa"/>
            <w:shd w:val="solid" w:color="FFFFFF" w:fill="auto"/>
          </w:tcPr>
          <w:p w14:paraId="4372F3C6" w14:textId="751CBCA7" w:rsidR="005D1FD3" w:rsidRDefault="005D1FD3" w:rsidP="005D1FD3">
            <w:pPr>
              <w:pStyle w:val="TAL"/>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2BFED41D" w14:textId="77777777" w:rsidR="005D1FD3" w:rsidRDefault="005D1FD3" w:rsidP="005D1FD3">
            <w:pPr>
              <w:pStyle w:val="TAR"/>
              <w:rPr>
                <w:sz w:val="16"/>
                <w:szCs w:val="16"/>
                <w:lang w:eastAsia="zh-CN"/>
              </w:rPr>
            </w:pPr>
          </w:p>
        </w:tc>
        <w:tc>
          <w:tcPr>
            <w:tcW w:w="425" w:type="dxa"/>
            <w:shd w:val="solid" w:color="FFFFFF" w:fill="auto"/>
          </w:tcPr>
          <w:p w14:paraId="6A1C2690" w14:textId="34DF3F91"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55004DD5" w14:textId="6B015C53" w:rsidR="005D1FD3" w:rsidRPr="005D1FD3" w:rsidRDefault="005D1FD3" w:rsidP="005D1FD3">
            <w:pPr>
              <w:pStyle w:val="TAL"/>
              <w:rPr>
                <w:sz w:val="16"/>
                <w:szCs w:val="16"/>
                <w:lang w:eastAsia="zh-CN"/>
              </w:rPr>
            </w:pPr>
            <w:r w:rsidRPr="005D1FD3">
              <w:rPr>
                <w:sz w:val="16"/>
                <w:szCs w:val="16"/>
                <w:lang w:eastAsia="zh-CN"/>
              </w:rPr>
              <w:t>Miscellaneous corrections</w:t>
            </w:r>
          </w:p>
        </w:tc>
        <w:tc>
          <w:tcPr>
            <w:tcW w:w="708" w:type="dxa"/>
            <w:shd w:val="solid" w:color="FFFFFF" w:fill="auto"/>
          </w:tcPr>
          <w:p w14:paraId="07B6D753" w14:textId="7564721D" w:rsidR="005D1FD3"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2A163772" w14:textId="77777777" w:rsidTr="00E90C63">
        <w:tc>
          <w:tcPr>
            <w:tcW w:w="800" w:type="dxa"/>
            <w:shd w:val="solid" w:color="FFFFFF" w:fill="auto"/>
          </w:tcPr>
          <w:p w14:paraId="11360602" w14:textId="6F5EA2D6"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60913E16" w14:textId="1C99DDB6"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F07B725" w14:textId="1A549B1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P-211050</w:t>
            </w:r>
          </w:p>
        </w:tc>
        <w:tc>
          <w:tcPr>
            <w:tcW w:w="567" w:type="dxa"/>
            <w:shd w:val="solid" w:color="FFFFFF" w:fill="auto"/>
          </w:tcPr>
          <w:p w14:paraId="2609E886" w14:textId="34D1F7FC" w:rsidR="005D1FD3" w:rsidRPr="00F51C09" w:rsidRDefault="005D1FD3" w:rsidP="005D1FD3">
            <w:pPr>
              <w:pStyle w:val="TAL"/>
              <w:rPr>
                <w:sz w:val="16"/>
                <w:szCs w:val="16"/>
                <w:lang w:eastAsia="zh-CN"/>
              </w:rPr>
            </w:pPr>
            <w:r>
              <w:rPr>
                <w:sz w:val="16"/>
                <w:szCs w:val="16"/>
                <w:lang w:eastAsia="zh-CN"/>
              </w:rPr>
              <w:t>0100</w:t>
            </w:r>
          </w:p>
        </w:tc>
        <w:tc>
          <w:tcPr>
            <w:tcW w:w="425" w:type="dxa"/>
            <w:shd w:val="solid" w:color="FFFFFF" w:fill="auto"/>
          </w:tcPr>
          <w:p w14:paraId="652A2D9A" w14:textId="77777777" w:rsidR="005D1FD3" w:rsidRDefault="005D1FD3" w:rsidP="005D1FD3">
            <w:pPr>
              <w:pStyle w:val="TAR"/>
              <w:rPr>
                <w:sz w:val="16"/>
                <w:szCs w:val="16"/>
                <w:lang w:eastAsia="zh-CN"/>
              </w:rPr>
            </w:pPr>
          </w:p>
        </w:tc>
        <w:tc>
          <w:tcPr>
            <w:tcW w:w="425" w:type="dxa"/>
            <w:shd w:val="solid" w:color="FFFFFF" w:fill="auto"/>
          </w:tcPr>
          <w:p w14:paraId="1E244D61" w14:textId="27EE711A"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71B9534F" w14:textId="6B90AA9E" w:rsidR="005D1FD3" w:rsidRPr="00F51C09" w:rsidRDefault="005D1FD3" w:rsidP="005D1FD3">
            <w:pPr>
              <w:pStyle w:val="TAL"/>
              <w:rPr>
                <w:sz w:val="16"/>
                <w:szCs w:val="16"/>
                <w:lang w:eastAsia="zh-CN"/>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6DBDEC11" w14:textId="54EE27B9"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bl>
    <w:p w14:paraId="5CED7F69" w14:textId="77777777" w:rsidR="00080512" w:rsidRPr="00F51C09" w:rsidRDefault="00080512" w:rsidP="00B02215"/>
    <w:sectPr w:rsidR="00080512" w:rsidRPr="00F51C0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63891" w14:textId="77777777" w:rsidR="0025688C" w:rsidRDefault="0025688C">
      <w:r>
        <w:separator/>
      </w:r>
    </w:p>
  </w:endnote>
  <w:endnote w:type="continuationSeparator" w:id="0">
    <w:p w14:paraId="772204C1" w14:textId="77777777" w:rsidR="0025688C" w:rsidRDefault="0025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DFB22" w14:textId="77777777" w:rsidR="00973A13" w:rsidRDefault="00973A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97247" w14:textId="77777777" w:rsidR="0025688C" w:rsidRDefault="0025688C">
      <w:r>
        <w:separator/>
      </w:r>
    </w:p>
  </w:footnote>
  <w:footnote w:type="continuationSeparator" w:id="0">
    <w:p w14:paraId="18125236" w14:textId="77777777" w:rsidR="0025688C" w:rsidRDefault="0025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E798B" w14:textId="6A3AD453" w:rsidR="00973A13" w:rsidRDefault="00973A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973A13" w:rsidRDefault="00973A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0437">
      <w:rPr>
        <w:rFonts w:ascii="Arial" w:hAnsi="Arial" w:cs="Arial"/>
        <w:b/>
        <w:noProof/>
        <w:sz w:val="18"/>
        <w:szCs w:val="18"/>
      </w:rPr>
      <w:t>56</w:t>
    </w:r>
    <w:r>
      <w:rPr>
        <w:rFonts w:ascii="Arial" w:hAnsi="Arial" w:cs="Arial"/>
        <w:b/>
        <w:sz w:val="18"/>
        <w:szCs w:val="18"/>
      </w:rPr>
      <w:fldChar w:fldCharType="end"/>
    </w:r>
  </w:p>
  <w:p w14:paraId="04CF43EB" w14:textId="38E9A40E" w:rsidR="00973A13" w:rsidRDefault="00973A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FE6">
      <w:rPr>
        <w:rFonts w:ascii="Arial" w:hAnsi="Arial" w:cs="Arial"/>
        <w:b/>
        <w:noProof/>
        <w:sz w:val="18"/>
        <w:szCs w:val="18"/>
      </w:rPr>
      <w:t>Release 17</w:t>
    </w:r>
    <w:r>
      <w:rPr>
        <w:rFonts w:ascii="Arial" w:hAnsi="Arial" w:cs="Arial"/>
        <w:b/>
        <w:sz w:val="18"/>
        <w:szCs w:val="18"/>
      </w:rPr>
      <w:fldChar w:fldCharType="end"/>
    </w:r>
  </w:p>
  <w:p w14:paraId="1E6D2EBE" w14:textId="77777777" w:rsidR="00973A13" w:rsidRDefault="0097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8"/>
  </w:num>
  <w:num w:numId="6">
    <w:abstractNumId w:val="6"/>
  </w:num>
  <w:num w:numId="7">
    <w:abstractNumId w:val="5"/>
  </w:num>
  <w:num w:numId="8">
    <w:abstractNumId w:val="4"/>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7"/>
  </w:num>
  <w:num w:numId="11">
    <w:abstractNumId w:val="9"/>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62023"/>
    <w:rsid w:val="000655A6"/>
    <w:rsid w:val="000804D9"/>
    <w:rsid w:val="00080512"/>
    <w:rsid w:val="000C40D0"/>
    <w:rsid w:val="000C47C3"/>
    <w:rsid w:val="000D092D"/>
    <w:rsid w:val="000D58AB"/>
    <w:rsid w:val="00133525"/>
    <w:rsid w:val="00134E9D"/>
    <w:rsid w:val="001365D8"/>
    <w:rsid w:val="001452F8"/>
    <w:rsid w:val="001647F0"/>
    <w:rsid w:val="001A495A"/>
    <w:rsid w:val="001A4C42"/>
    <w:rsid w:val="001A7420"/>
    <w:rsid w:val="001B3437"/>
    <w:rsid w:val="001B6637"/>
    <w:rsid w:val="001C21C3"/>
    <w:rsid w:val="001D02C2"/>
    <w:rsid w:val="001F0C1D"/>
    <w:rsid w:val="001F1132"/>
    <w:rsid w:val="001F168B"/>
    <w:rsid w:val="001F1727"/>
    <w:rsid w:val="002347A2"/>
    <w:rsid w:val="0025688C"/>
    <w:rsid w:val="002675F0"/>
    <w:rsid w:val="002679FA"/>
    <w:rsid w:val="002754CF"/>
    <w:rsid w:val="00296351"/>
    <w:rsid w:val="002A65CD"/>
    <w:rsid w:val="002B1C19"/>
    <w:rsid w:val="002B40B6"/>
    <w:rsid w:val="002B533E"/>
    <w:rsid w:val="002B5FCA"/>
    <w:rsid w:val="002B6339"/>
    <w:rsid w:val="002E00EE"/>
    <w:rsid w:val="002F3C5E"/>
    <w:rsid w:val="002F6CFB"/>
    <w:rsid w:val="003172DC"/>
    <w:rsid w:val="00336223"/>
    <w:rsid w:val="0034459A"/>
    <w:rsid w:val="0035462D"/>
    <w:rsid w:val="00367196"/>
    <w:rsid w:val="003765B8"/>
    <w:rsid w:val="003869BB"/>
    <w:rsid w:val="003A15CC"/>
    <w:rsid w:val="003B4306"/>
    <w:rsid w:val="003C3971"/>
    <w:rsid w:val="00423334"/>
    <w:rsid w:val="004345EC"/>
    <w:rsid w:val="00464BC2"/>
    <w:rsid w:val="00465515"/>
    <w:rsid w:val="004D3578"/>
    <w:rsid w:val="004D73D1"/>
    <w:rsid w:val="004E213A"/>
    <w:rsid w:val="004F0988"/>
    <w:rsid w:val="004F3340"/>
    <w:rsid w:val="004F557F"/>
    <w:rsid w:val="00503AAA"/>
    <w:rsid w:val="005106A3"/>
    <w:rsid w:val="0053388B"/>
    <w:rsid w:val="00535773"/>
    <w:rsid w:val="00537E02"/>
    <w:rsid w:val="00543E6C"/>
    <w:rsid w:val="005622A9"/>
    <w:rsid w:val="00565087"/>
    <w:rsid w:val="00597B11"/>
    <w:rsid w:val="005B255A"/>
    <w:rsid w:val="005D1FD3"/>
    <w:rsid w:val="005D2E01"/>
    <w:rsid w:val="005D7526"/>
    <w:rsid w:val="005E4BB2"/>
    <w:rsid w:val="005F216F"/>
    <w:rsid w:val="00602AEA"/>
    <w:rsid w:val="00614FDF"/>
    <w:rsid w:val="00626685"/>
    <w:rsid w:val="00632223"/>
    <w:rsid w:val="0063543D"/>
    <w:rsid w:val="00647114"/>
    <w:rsid w:val="00652CE2"/>
    <w:rsid w:val="00661EE6"/>
    <w:rsid w:val="006A03D8"/>
    <w:rsid w:val="006A323F"/>
    <w:rsid w:val="006A3CC7"/>
    <w:rsid w:val="006A73BB"/>
    <w:rsid w:val="006B30D0"/>
    <w:rsid w:val="006C3D95"/>
    <w:rsid w:val="006E5C86"/>
    <w:rsid w:val="006F17DA"/>
    <w:rsid w:val="00701116"/>
    <w:rsid w:val="00713C44"/>
    <w:rsid w:val="00716112"/>
    <w:rsid w:val="007173C5"/>
    <w:rsid w:val="00723E44"/>
    <w:rsid w:val="00726FD6"/>
    <w:rsid w:val="00734A5B"/>
    <w:rsid w:val="0074026F"/>
    <w:rsid w:val="007429F6"/>
    <w:rsid w:val="00744E76"/>
    <w:rsid w:val="0077490C"/>
    <w:rsid w:val="00774DA4"/>
    <w:rsid w:val="00780322"/>
    <w:rsid w:val="00781F0F"/>
    <w:rsid w:val="00793B51"/>
    <w:rsid w:val="007A425A"/>
    <w:rsid w:val="007A6956"/>
    <w:rsid w:val="007B600E"/>
    <w:rsid w:val="007C7E0B"/>
    <w:rsid w:val="007E794E"/>
    <w:rsid w:val="007F0F4A"/>
    <w:rsid w:val="007F2D5E"/>
    <w:rsid w:val="008028A4"/>
    <w:rsid w:val="00804C5C"/>
    <w:rsid w:val="00827F76"/>
    <w:rsid w:val="00830747"/>
    <w:rsid w:val="0085168A"/>
    <w:rsid w:val="008768CA"/>
    <w:rsid w:val="00890FB6"/>
    <w:rsid w:val="008C384C"/>
    <w:rsid w:val="008D007E"/>
    <w:rsid w:val="0090271F"/>
    <w:rsid w:val="00902E23"/>
    <w:rsid w:val="00906717"/>
    <w:rsid w:val="00906FD7"/>
    <w:rsid w:val="009114D7"/>
    <w:rsid w:val="0091348E"/>
    <w:rsid w:val="00917CCB"/>
    <w:rsid w:val="00942EC2"/>
    <w:rsid w:val="00943E59"/>
    <w:rsid w:val="00970437"/>
    <w:rsid w:val="00973A13"/>
    <w:rsid w:val="00975A80"/>
    <w:rsid w:val="009D6985"/>
    <w:rsid w:val="009E4D86"/>
    <w:rsid w:val="009F37B7"/>
    <w:rsid w:val="00A10F02"/>
    <w:rsid w:val="00A124FF"/>
    <w:rsid w:val="00A164B4"/>
    <w:rsid w:val="00A26956"/>
    <w:rsid w:val="00A27486"/>
    <w:rsid w:val="00A52A49"/>
    <w:rsid w:val="00A53724"/>
    <w:rsid w:val="00A56066"/>
    <w:rsid w:val="00A6235C"/>
    <w:rsid w:val="00A6406A"/>
    <w:rsid w:val="00A73129"/>
    <w:rsid w:val="00A82346"/>
    <w:rsid w:val="00A92BA1"/>
    <w:rsid w:val="00AA6FF9"/>
    <w:rsid w:val="00AC6BC6"/>
    <w:rsid w:val="00AE65E2"/>
    <w:rsid w:val="00B02215"/>
    <w:rsid w:val="00B043F5"/>
    <w:rsid w:val="00B15449"/>
    <w:rsid w:val="00B32DB8"/>
    <w:rsid w:val="00B45D58"/>
    <w:rsid w:val="00B808FC"/>
    <w:rsid w:val="00B93086"/>
    <w:rsid w:val="00BA19ED"/>
    <w:rsid w:val="00BA4B8D"/>
    <w:rsid w:val="00BC0F7D"/>
    <w:rsid w:val="00BC2F30"/>
    <w:rsid w:val="00BC7A62"/>
    <w:rsid w:val="00BD7D31"/>
    <w:rsid w:val="00BE3255"/>
    <w:rsid w:val="00BF128E"/>
    <w:rsid w:val="00C074DD"/>
    <w:rsid w:val="00C1496A"/>
    <w:rsid w:val="00C1575C"/>
    <w:rsid w:val="00C21811"/>
    <w:rsid w:val="00C33079"/>
    <w:rsid w:val="00C45231"/>
    <w:rsid w:val="00C72833"/>
    <w:rsid w:val="00C80F1D"/>
    <w:rsid w:val="00C91B01"/>
    <w:rsid w:val="00C93F40"/>
    <w:rsid w:val="00C9728E"/>
    <w:rsid w:val="00CA0205"/>
    <w:rsid w:val="00CA3D0C"/>
    <w:rsid w:val="00CB018E"/>
    <w:rsid w:val="00CF6152"/>
    <w:rsid w:val="00D04880"/>
    <w:rsid w:val="00D42449"/>
    <w:rsid w:val="00D46A65"/>
    <w:rsid w:val="00D57972"/>
    <w:rsid w:val="00D675A9"/>
    <w:rsid w:val="00D738D6"/>
    <w:rsid w:val="00D755EB"/>
    <w:rsid w:val="00D76048"/>
    <w:rsid w:val="00D87E00"/>
    <w:rsid w:val="00D9134D"/>
    <w:rsid w:val="00D95B3F"/>
    <w:rsid w:val="00DA13F6"/>
    <w:rsid w:val="00DA70E9"/>
    <w:rsid w:val="00DA7A03"/>
    <w:rsid w:val="00DB1818"/>
    <w:rsid w:val="00DB5E69"/>
    <w:rsid w:val="00DB7547"/>
    <w:rsid w:val="00DC309B"/>
    <w:rsid w:val="00DC4DA2"/>
    <w:rsid w:val="00DD4C17"/>
    <w:rsid w:val="00DD74A5"/>
    <w:rsid w:val="00DE5235"/>
    <w:rsid w:val="00DF2B1F"/>
    <w:rsid w:val="00DF62CD"/>
    <w:rsid w:val="00E0563E"/>
    <w:rsid w:val="00E15B7C"/>
    <w:rsid w:val="00E16509"/>
    <w:rsid w:val="00E30083"/>
    <w:rsid w:val="00E33A9C"/>
    <w:rsid w:val="00E371B2"/>
    <w:rsid w:val="00E44582"/>
    <w:rsid w:val="00E450D0"/>
    <w:rsid w:val="00E53049"/>
    <w:rsid w:val="00E53ACC"/>
    <w:rsid w:val="00E721F0"/>
    <w:rsid w:val="00E77645"/>
    <w:rsid w:val="00E90C63"/>
    <w:rsid w:val="00EA0B80"/>
    <w:rsid w:val="00EA15B0"/>
    <w:rsid w:val="00EA5EA7"/>
    <w:rsid w:val="00EA7D87"/>
    <w:rsid w:val="00EC4A25"/>
    <w:rsid w:val="00EE3AC7"/>
    <w:rsid w:val="00F025A2"/>
    <w:rsid w:val="00F02A0A"/>
    <w:rsid w:val="00F03FE6"/>
    <w:rsid w:val="00F04712"/>
    <w:rsid w:val="00F13360"/>
    <w:rsid w:val="00F22EC7"/>
    <w:rsid w:val="00F325C8"/>
    <w:rsid w:val="00F40485"/>
    <w:rsid w:val="00F50454"/>
    <w:rsid w:val="00F51C09"/>
    <w:rsid w:val="00F55330"/>
    <w:rsid w:val="00F5550B"/>
    <w:rsid w:val="00F653B8"/>
    <w:rsid w:val="00F74C37"/>
    <w:rsid w:val="00F75BD9"/>
    <w:rsid w:val="00F766D1"/>
    <w:rsid w:val="00F82F2A"/>
    <w:rsid w:val="00F9008D"/>
    <w:rsid w:val="00FA1266"/>
    <w:rsid w:val="00FC1192"/>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qFormat/>
    <w:locked/>
    <w:rsid w:val="00B02215"/>
    <w:rPr>
      <w:rFonts w:ascii="Arial" w:hAnsi="Arial"/>
      <w:b/>
      <w:sz w:val="18"/>
      <w:lang w:eastAsia="en-US"/>
    </w:rPr>
  </w:style>
  <w:style w:type="character" w:customStyle="1" w:styleId="THChar">
    <w:name w:val="TH Char"/>
    <w:link w:val="TH"/>
    <w:qFormat/>
    <w:locked/>
    <w:rsid w:val="00B02215"/>
    <w:rPr>
      <w:rFonts w:ascii="Arial" w:hAnsi="Arial"/>
      <w:b/>
      <w:lang w:eastAsia="en-US"/>
    </w:rPr>
  </w:style>
  <w:style w:type="character" w:customStyle="1" w:styleId="B1Char">
    <w:name w:val="B1 Char"/>
    <w:link w:val="B10"/>
    <w:qFormat/>
    <w:rsid w:val="00B02215"/>
    <w:rPr>
      <w:lang w:eastAsia="en-US"/>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eastAsia="en-US"/>
    </w:rPr>
  </w:style>
  <w:style w:type="paragraph" w:styleId="ListNumber">
    <w:name w:val="List Number"/>
    <w:basedOn w:val="Normal"/>
    <w:rsid w:val="00B02215"/>
    <w:pPr>
      <w:numPr>
        <w:numId w:val="13"/>
      </w:numPr>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qFormat/>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04953-8F86-4765-B342-DAA6EAD29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1</Pages>
  <Words>24625</Words>
  <Characters>140363</Characters>
  <Application>Microsoft Office Word</Application>
  <DocSecurity>0</DocSecurity>
  <Lines>1169</Lines>
  <Paragraphs>329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70</cp:revision>
  <cp:lastPrinted>2019-02-25T14:05:00Z</cp:lastPrinted>
  <dcterms:created xsi:type="dcterms:W3CDTF">2020-06-16T06:34:00Z</dcterms:created>
  <dcterms:modified xsi:type="dcterms:W3CDTF">2021-06-19T08:16:00Z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(3)zmsm259ijXtnmCcMVUjuAPiIORJW381IDREM1jZqrfquph7vu63LaOcyb9L9yimZdYRRD00m
DXZs3Y0+ddSPMId7H6cwDRW7AvOzd2lNMSeRUNrsRT0t/Nb6CNX6sfzSI8GSUIYQggqnHFtD
inqGn4uVLhrmE/l4q1W7SpHtSHtmNLbyeHXToK00lkmfj9sDBn4FtRPuaYk0Xx4jlXjdI4BS
7K7OASjZK7L5yiDcnj</vt:lpwstr>
  </property>
  <property fmtid="{D5CDD505-2E9C-101B-9397-08002B2CF9AE}" pid="3" name="_2015_ms_pID_7253431">
    <vt:lpwstr>va+q0krv8ApdTo0oW3O3kyQrMRcWN69Yhry/GFg4+BmJhd180nQcnm
M4Q7ZpFKwCEvUPR0Y44Mh1ZzC7xNfSJwOwwcGqSbzIOKfGk/B8DxMqcOjviWsnQOWElo9IcK
6ILNEQTDIoK46/oGLzfRBc/OUvWxXHldVVrGmuAX1FwJOk2Fup9IN8rrRjeaNOxwnd3by3SF
7VsWKq4p+sqSp/40325HQ8dP7Yd2+Y/4MyVN</vt:lpwstr>
  </property>
  <property fmtid="{D5CDD505-2E9C-101B-9397-08002B2CF9AE}" pid="4" name="_2015_ms_pID_7253432">
    <vt:lpwstr>PA==</vt:lpwstr>
  </property>
</Properties>
</file>