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6A93910A" w:rsidR="004F0988" w:rsidRPr="004F472B" w:rsidRDefault="00456977" w:rsidP="00F73C2A">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FB585D">
              <w:t>7</w:t>
            </w:r>
            <w:r w:rsidR="008A6D4A" w:rsidRPr="004F472B">
              <w:t>.</w:t>
            </w:r>
            <w:r w:rsidR="00F73C2A">
              <w:t>3</w:t>
            </w:r>
            <w:r w:rsidR="008A6D4A" w:rsidRPr="004F472B">
              <w:t>.</w:t>
            </w:r>
            <w:r w:rsidR="006857B7" w:rsidRPr="004F472B">
              <w:t>0</w:t>
            </w:r>
            <w:r w:rsidR="008A6D4A" w:rsidRPr="004F472B">
              <w:t xml:space="preserve"> </w:t>
            </w:r>
            <w:r w:rsidR="008A6D4A" w:rsidRPr="004F472B">
              <w:rPr>
                <w:sz w:val="32"/>
              </w:rPr>
              <w:t>(</w:t>
            </w:r>
            <w:r w:rsidR="00DA7AA6">
              <w:rPr>
                <w:sz w:val="32"/>
              </w:rPr>
              <w:t>2021-</w:t>
            </w:r>
            <w:r w:rsidR="00F73C2A">
              <w:rPr>
                <w:sz w:val="32"/>
              </w:rPr>
              <w:t>12</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0106D607" w14:textId="77777777"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uthentication and</w:t>
            </w:r>
          </w:p>
          <w:p w14:paraId="7E4D8A74" w14:textId="77777777"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13F3BBB8"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8E4194">
              <w:rPr>
                <w:rStyle w:val="ZGSM"/>
                <w:lang w:eastAsia="zh-CN"/>
              </w:rPr>
              <w:t>7</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9C47AB" w:rsidRPr="004F472B" w14:paraId="3DA979A2" w14:textId="77777777" w:rsidTr="005E4BB2">
        <w:trPr>
          <w:trHeight w:hRule="exact" w:val="1531"/>
        </w:trPr>
        <w:tc>
          <w:tcPr>
            <w:tcW w:w="4883" w:type="dxa"/>
            <w:shd w:val="clear" w:color="auto" w:fill="auto"/>
          </w:tcPr>
          <w:p w14:paraId="2DFD56CD" w14:textId="2658A4B5" w:rsidR="009C47AB" w:rsidRDefault="00EB30D7" w:rsidP="009C47AB">
            <w:pPr>
              <w:rPr>
                <w:i/>
                <w:noProof/>
                <w:lang w:val="en-US" w:eastAsia="zh-CN"/>
              </w:rPr>
            </w:pPr>
            <w:r>
              <w:rPr>
                <w:i/>
              </w:rPr>
              <w:pict w14:anchorId="49D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66.05pt">
                  <v:imagedata r:id="rId9" o:title="5G-logo_175px"/>
                </v:shape>
              </w:pict>
            </w:r>
          </w:p>
        </w:tc>
        <w:tc>
          <w:tcPr>
            <w:tcW w:w="5540" w:type="dxa"/>
            <w:shd w:val="clear" w:color="auto" w:fill="auto"/>
          </w:tcPr>
          <w:p w14:paraId="6AF7C0B9" w14:textId="4D801218" w:rsidR="009C47AB" w:rsidRDefault="00EB30D7" w:rsidP="009C47AB">
            <w:pPr>
              <w:jc w:val="right"/>
              <w:rPr>
                <w:noProof/>
                <w:lang w:val="en-US" w:eastAsia="zh-CN"/>
              </w:rPr>
            </w:pPr>
            <w:r>
              <w:pict w14:anchorId="31B37AF0">
                <v:shape id="_x0000_i1026" type="#_x0000_t75" style="width:127.5pt;height:74.75pt">
                  <v:imagedata r:id="rId10"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77777777" w:rsidR="00C074DD" w:rsidRPr="004F472B" w:rsidRDefault="00C074DD" w:rsidP="00C074DD">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3"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BB69047"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9C47AB">
              <w:rPr>
                <w:noProof/>
                <w:sz w:val="18"/>
              </w:rPr>
              <w:t>1</w:t>
            </w:r>
            <w:r w:rsidRPr="004F472B">
              <w:rPr>
                <w:noProof/>
                <w:sz w:val="18"/>
              </w:rPr>
              <w:t>, 3GPP Organizational Partners (ARIB, ATIS, CCSA, ETSI, TSDSI, TTA, TTC).</w:t>
            </w:r>
            <w:bookmarkStart w:id="6" w:name="copyrightaddon"/>
            <w:bookmarkEnd w:id="6"/>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6DBC155F" w14:textId="77777777" w:rsidR="00E16509" w:rsidRPr="004F472B" w:rsidRDefault="00E16509" w:rsidP="00133525"/>
        </w:tc>
      </w:tr>
      <w:bookmarkEnd w:id="3"/>
    </w:tbl>
    <w:p w14:paraId="29629DDC" w14:textId="77777777" w:rsidR="00080512" w:rsidRPr="004D3578" w:rsidRDefault="00080512" w:rsidP="00E23A93">
      <w:pPr>
        <w:pStyle w:val="TT"/>
      </w:pPr>
      <w:r w:rsidRPr="004D3578">
        <w:br w:type="page"/>
      </w:r>
      <w:bookmarkStart w:id="7" w:name="tableOfContents"/>
      <w:bookmarkEnd w:id="7"/>
      <w:r w:rsidRPr="004D3578">
        <w:lastRenderedPageBreak/>
        <w:t>Contents</w:t>
      </w:r>
    </w:p>
    <w:p w14:paraId="65AB3D7B" w14:textId="3E84D755" w:rsidR="00E23A93" w:rsidRDefault="00F6741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23A93">
        <w:t>Foreword</w:t>
      </w:r>
      <w:r w:rsidR="00E23A93">
        <w:tab/>
      </w:r>
      <w:r w:rsidR="00E23A93">
        <w:fldChar w:fldCharType="begin" w:fldLock="1"/>
      </w:r>
      <w:r w:rsidR="00E23A93">
        <w:instrText xml:space="preserve"> PAGEREF _Toc90643970 \h </w:instrText>
      </w:r>
      <w:r w:rsidR="00E23A93">
        <w:fldChar w:fldCharType="separate"/>
      </w:r>
      <w:r w:rsidR="00E23A93">
        <w:t>5</w:t>
      </w:r>
      <w:r w:rsidR="00E23A93">
        <w:fldChar w:fldCharType="end"/>
      </w:r>
    </w:p>
    <w:p w14:paraId="756275DE" w14:textId="343D3D78" w:rsidR="00E23A93" w:rsidRDefault="00E23A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_Toc90643971 \h </w:instrText>
      </w:r>
      <w:r>
        <w:fldChar w:fldCharType="separate"/>
      </w:r>
      <w:r>
        <w:t>7</w:t>
      </w:r>
      <w:r>
        <w:fldChar w:fldCharType="end"/>
      </w:r>
    </w:p>
    <w:p w14:paraId="5D50ABD9" w14:textId="67A6B399" w:rsidR="00E23A93" w:rsidRDefault="00E23A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_Toc90643972 \h </w:instrText>
      </w:r>
      <w:r>
        <w:fldChar w:fldCharType="separate"/>
      </w:r>
      <w:r>
        <w:t>7</w:t>
      </w:r>
      <w:r>
        <w:fldChar w:fldCharType="end"/>
      </w:r>
    </w:p>
    <w:p w14:paraId="7ADD9ABD" w14:textId="64B1F786" w:rsidR="00E23A93" w:rsidRDefault="00E23A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w:t>
      </w:r>
      <w:r>
        <w:tab/>
      </w:r>
      <w:r>
        <w:fldChar w:fldCharType="begin" w:fldLock="1"/>
      </w:r>
      <w:r>
        <w:instrText xml:space="preserve"> PAGEREF _Toc90643973 \h </w:instrText>
      </w:r>
      <w:r>
        <w:fldChar w:fldCharType="separate"/>
      </w:r>
      <w:r>
        <w:t>8</w:t>
      </w:r>
      <w:r>
        <w:fldChar w:fldCharType="end"/>
      </w:r>
    </w:p>
    <w:p w14:paraId="22864EFB" w14:textId="58947EC1" w:rsidR="00E23A93" w:rsidRDefault="00E23A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_Toc90643974 \h </w:instrText>
      </w:r>
      <w:r>
        <w:fldChar w:fldCharType="separate"/>
      </w:r>
      <w:r>
        <w:t>8</w:t>
      </w:r>
      <w:r>
        <w:fldChar w:fldCharType="end"/>
      </w:r>
    </w:p>
    <w:p w14:paraId="1590B2A7" w14:textId="5FD59B97" w:rsidR="00E23A93" w:rsidRDefault="00E23A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_Toc90643975 \h </w:instrText>
      </w:r>
      <w:r>
        <w:fldChar w:fldCharType="separate"/>
      </w:r>
      <w:r>
        <w:t>8</w:t>
      </w:r>
      <w:r>
        <w:fldChar w:fldCharType="end"/>
      </w:r>
    </w:p>
    <w:p w14:paraId="6B225E5F" w14:textId="41EA274E" w:rsidR="00E23A93" w:rsidRDefault="00E23A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_Toc90643976 \h </w:instrText>
      </w:r>
      <w:r>
        <w:fldChar w:fldCharType="separate"/>
      </w:r>
      <w:r>
        <w:t>8</w:t>
      </w:r>
      <w:r>
        <w:fldChar w:fldCharType="end"/>
      </w:r>
    </w:p>
    <w:p w14:paraId="208B5B13" w14:textId="13A6EB72" w:rsidR="00E23A93" w:rsidRDefault="00E23A9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_Toc90643977 \h </w:instrText>
      </w:r>
      <w:r>
        <w:fldChar w:fldCharType="separate"/>
      </w:r>
      <w:r>
        <w:t>8</w:t>
      </w:r>
      <w:r>
        <w:fldChar w:fldCharType="end"/>
      </w:r>
    </w:p>
    <w:p w14:paraId="1D31A56C" w14:textId="3D7C9003" w:rsidR="00E23A93" w:rsidRDefault="00E23A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NSSAAF</w:t>
      </w:r>
      <w:r>
        <w:tab/>
      </w:r>
      <w:r>
        <w:fldChar w:fldCharType="begin" w:fldLock="1"/>
      </w:r>
      <w:r>
        <w:instrText xml:space="preserve"> PAGEREF _Toc90643978 \h </w:instrText>
      </w:r>
      <w:r>
        <w:fldChar w:fldCharType="separate"/>
      </w:r>
      <w:r>
        <w:t>8</w:t>
      </w:r>
      <w:r>
        <w:fldChar w:fldCharType="end"/>
      </w:r>
    </w:p>
    <w:p w14:paraId="14A3D895" w14:textId="77BBF662" w:rsidR="00E23A93" w:rsidRDefault="00E23A9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_Toc90643979 \h </w:instrText>
      </w:r>
      <w:r>
        <w:fldChar w:fldCharType="separate"/>
      </w:r>
      <w:r>
        <w:t>8</w:t>
      </w:r>
      <w:r>
        <w:fldChar w:fldCharType="end"/>
      </w:r>
    </w:p>
    <w:p w14:paraId="6CB89661" w14:textId="35599306" w:rsidR="00E23A93" w:rsidRDefault="00E23A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Nnssaaf_NSSAA</w:t>
      </w:r>
      <w:r>
        <w:t xml:space="preserve"> Service</w:t>
      </w:r>
      <w:r>
        <w:tab/>
      </w:r>
      <w:r>
        <w:fldChar w:fldCharType="begin" w:fldLock="1"/>
      </w:r>
      <w:r>
        <w:instrText xml:space="preserve"> PAGEREF _Toc90643980 \h </w:instrText>
      </w:r>
      <w:r>
        <w:fldChar w:fldCharType="separate"/>
      </w:r>
      <w:r>
        <w:t>9</w:t>
      </w:r>
      <w:r>
        <w:fldChar w:fldCharType="end"/>
      </w:r>
    </w:p>
    <w:p w14:paraId="006E07AB" w14:textId="369EDD65" w:rsidR="00E23A93" w:rsidRDefault="00E23A9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_Toc90643981 \h </w:instrText>
      </w:r>
      <w:r>
        <w:fldChar w:fldCharType="separate"/>
      </w:r>
      <w:r>
        <w:t>9</w:t>
      </w:r>
      <w:r>
        <w:fldChar w:fldCharType="end"/>
      </w:r>
    </w:p>
    <w:p w14:paraId="1828EB7D" w14:textId="51AD7EA9" w:rsidR="00E23A93" w:rsidRDefault="00E23A9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_Toc90643982 \h </w:instrText>
      </w:r>
      <w:r>
        <w:fldChar w:fldCharType="separate"/>
      </w:r>
      <w:r>
        <w:t>9</w:t>
      </w:r>
      <w:r>
        <w:fldChar w:fldCharType="end"/>
      </w:r>
    </w:p>
    <w:p w14:paraId="74DECF02" w14:textId="1D5DA7F0" w:rsidR="00E23A93" w:rsidRDefault="00E23A9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_Toc90643983 \h </w:instrText>
      </w:r>
      <w:r>
        <w:fldChar w:fldCharType="separate"/>
      </w:r>
      <w:r>
        <w:t>9</w:t>
      </w:r>
      <w:r>
        <w:fldChar w:fldCharType="end"/>
      </w:r>
    </w:p>
    <w:p w14:paraId="22B878B3" w14:textId="473C2514" w:rsidR="00E23A93" w:rsidRDefault="00E23A9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Authenticate</w:t>
      </w:r>
      <w:r>
        <w:tab/>
      </w:r>
      <w:r>
        <w:fldChar w:fldCharType="begin" w:fldLock="1"/>
      </w:r>
      <w:r>
        <w:instrText xml:space="preserve"> PAGEREF _Toc90643984 \h </w:instrText>
      </w:r>
      <w:r>
        <w:fldChar w:fldCharType="separate"/>
      </w:r>
      <w:r>
        <w:t>9</w:t>
      </w:r>
      <w:r>
        <w:fldChar w:fldCharType="end"/>
      </w:r>
    </w:p>
    <w:p w14:paraId="19FB3BBA" w14:textId="71CE209D" w:rsidR="00E23A93" w:rsidRDefault="00E23A9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_Toc90643985 \h </w:instrText>
      </w:r>
      <w:r>
        <w:fldChar w:fldCharType="separate"/>
      </w:r>
      <w:r>
        <w:t>9</w:t>
      </w:r>
      <w:r>
        <w:fldChar w:fldCharType="end"/>
      </w:r>
    </w:p>
    <w:p w14:paraId="562F1A19" w14:textId="02343B55" w:rsidR="00E23A93" w:rsidRDefault="00E23A93">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Re-Authentication Notification</w:t>
      </w:r>
      <w:r>
        <w:tab/>
      </w:r>
      <w:r>
        <w:fldChar w:fldCharType="begin" w:fldLock="1"/>
      </w:r>
      <w:r>
        <w:instrText xml:space="preserve"> PAGEREF _Toc90643986 \h </w:instrText>
      </w:r>
      <w:r>
        <w:fldChar w:fldCharType="separate"/>
      </w:r>
      <w:r>
        <w:t>12</w:t>
      </w:r>
      <w:r>
        <w:fldChar w:fldCharType="end"/>
      </w:r>
    </w:p>
    <w:p w14:paraId="68090E84" w14:textId="5C8125BA" w:rsidR="00E23A93" w:rsidRDefault="00E23A93">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_Toc90643987 \h </w:instrText>
      </w:r>
      <w:r>
        <w:fldChar w:fldCharType="separate"/>
      </w:r>
      <w:r>
        <w:t>12</w:t>
      </w:r>
      <w:r>
        <w:fldChar w:fldCharType="end"/>
      </w:r>
    </w:p>
    <w:p w14:paraId="3E7ECB33" w14:textId="71E88A88" w:rsidR="00E23A93" w:rsidRDefault="00E23A93">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Revocation Notification</w:t>
      </w:r>
      <w:r>
        <w:tab/>
      </w:r>
      <w:r>
        <w:fldChar w:fldCharType="begin" w:fldLock="1"/>
      </w:r>
      <w:r>
        <w:instrText xml:space="preserve"> PAGEREF _Toc90643988 \h </w:instrText>
      </w:r>
      <w:r>
        <w:fldChar w:fldCharType="separate"/>
      </w:r>
      <w:r>
        <w:t>13</w:t>
      </w:r>
      <w:r>
        <w:fldChar w:fldCharType="end"/>
      </w:r>
    </w:p>
    <w:p w14:paraId="214636ED" w14:textId="377C8E24" w:rsidR="00E23A93" w:rsidRDefault="00E23A93">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_Toc90643989 \h </w:instrText>
      </w:r>
      <w:r>
        <w:fldChar w:fldCharType="separate"/>
      </w:r>
      <w:r>
        <w:t>13</w:t>
      </w:r>
      <w:r>
        <w:fldChar w:fldCharType="end"/>
      </w:r>
    </w:p>
    <w:p w14:paraId="1DB5DBF2" w14:textId="6E839EC3" w:rsidR="00E23A93" w:rsidRDefault="00E23A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_Toc90643990 \h </w:instrText>
      </w:r>
      <w:r>
        <w:fldChar w:fldCharType="separate"/>
      </w:r>
      <w:r>
        <w:t>14</w:t>
      </w:r>
      <w:r>
        <w:fldChar w:fldCharType="end"/>
      </w:r>
    </w:p>
    <w:p w14:paraId="64C38F14" w14:textId="09DFA655" w:rsidR="00E23A93" w:rsidRDefault="00E23A9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Nnssaaf_NSSAA</w:t>
      </w:r>
      <w:r>
        <w:t xml:space="preserve"> Service API</w:t>
      </w:r>
      <w:r>
        <w:tab/>
      </w:r>
      <w:r>
        <w:fldChar w:fldCharType="begin" w:fldLock="1"/>
      </w:r>
      <w:r>
        <w:instrText xml:space="preserve"> PAGEREF _Toc90643991 \h </w:instrText>
      </w:r>
      <w:r>
        <w:fldChar w:fldCharType="separate"/>
      </w:r>
      <w:r>
        <w:t>14</w:t>
      </w:r>
      <w:r>
        <w:fldChar w:fldCharType="end"/>
      </w:r>
    </w:p>
    <w:p w14:paraId="3D54ED00" w14:textId="345DF26D" w:rsidR="00E23A93" w:rsidRDefault="00E23A9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_Toc90643992 \h </w:instrText>
      </w:r>
      <w:r>
        <w:fldChar w:fldCharType="separate"/>
      </w:r>
      <w:r>
        <w:t>14</w:t>
      </w:r>
      <w:r>
        <w:fldChar w:fldCharType="end"/>
      </w:r>
    </w:p>
    <w:p w14:paraId="7E14E0B4" w14:textId="0787B821" w:rsidR="00E23A93" w:rsidRDefault="00E23A9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_Toc90643993 \h </w:instrText>
      </w:r>
      <w:r>
        <w:fldChar w:fldCharType="separate"/>
      </w:r>
      <w:r>
        <w:t>14</w:t>
      </w:r>
      <w:r>
        <w:fldChar w:fldCharType="end"/>
      </w:r>
    </w:p>
    <w:p w14:paraId="01FD5314" w14:textId="74E958E6" w:rsidR="00E23A93" w:rsidRDefault="00E23A9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_Toc90643994 \h </w:instrText>
      </w:r>
      <w:r>
        <w:fldChar w:fldCharType="separate"/>
      </w:r>
      <w:r>
        <w:t>14</w:t>
      </w:r>
      <w:r>
        <w:fldChar w:fldCharType="end"/>
      </w:r>
    </w:p>
    <w:p w14:paraId="6E68D924" w14:textId="4D5F8B50" w:rsidR="00E23A93" w:rsidRDefault="00E23A9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_Toc90643995 \h </w:instrText>
      </w:r>
      <w:r>
        <w:fldChar w:fldCharType="separate"/>
      </w:r>
      <w:r>
        <w:t>15</w:t>
      </w:r>
      <w:r>
        <w:fldChar w:fldCharType="end"/>
      </w:r>
    </w:p>
    <w:p w14:paraId="475F20BB" w14:textId="39DA2F77" w:rsidR="00E23A93" w:rsidRDefault="00E23A9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_Toc90643996 \h </w:instrText>
      </w:r>
      <w:r>
        <w:fldChar w:fldCharType="separate"/>
      </w:r>
      <w:r>
        <w:t>15</w:t>
      </w:r>
      <w:r>
        <w:fldChar w:fldCharType="end"/>
      </w:r>
    </w:p>
    <w:p w14:paraId="27779102" w14:textId="58375410" w:rsidR="00E23A93" w:rsidRDefault="00E23A9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_Toc90643997 \h </w:instrText>
      </w:r>
      <w:r>
        <w:fldChar w:fldCharType="separate"/>
      </w:r>
      <w:r>
        <w:t>15</w:t>
      </w:r>
      <w:r>
        <w:fldChar w:fldCharType="end"/>
      </w:r>
    </w:p>
    <w:p w14:paraId="3102C2DC" w14:textId="7D6B5699" w:rsidR="00E23A93" w:rsidRDefault="00E23A93">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_Toc90643998 \h </w:instrText>
      </w:r>
      <w:r>
        <w:fldChar w:fldCharType="separate"/>
      </w:r>
      <w:r>
        <w:t>15</w:t>
      </w:r>
      <w:r>
        <w:fldChar w:fldCharType="end"/>
      </w:r>
    </w:p>
    <w:p w14:paraId="51FA3030" w14:textId="0EA5408F" w:rsidR="00E23A93" w:rsidRDefault="00E23A9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_Toc90643999 \h </w:instrText>
      </w:r>
      <w:r>
        <w:fldChar w:fldCharType="separate"/>
      </w:r>
      <w:r>
        <w:t>15</w:t>
      </w:r>
      <w:r>
        <w:fldChar w:fldCharType="end"/>
      </w:r>
    </w:p>
    <w:p w14:paraId="0617791C" w14:textId="7EB77D6E" w:rsidR="00E23A93" w:rsidRDefault="00E23A9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_Toc90644000 \h </w:instrText>
      </w:r>
      <w:r>
        <w:fldChar w:fldCharType="separate"/>
      </w:r>
      <w:r>
        <w:t>15</w:t>
      </w:r>
      <w:r>
        <w:fldChar w:fldCharType="end"/>
      </w:r>
    </w:p>
    <w:p w14:paraId="4D8DC837" w14:textId="19416C61" w:rsidR="00E23A93" w:rsidRDefault="00E23A9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slice-authentications (Collection)</w:t>
      </w:r>
      <w:r>
        <w:tab/>
      </w:r>
      <w:r>
        <w:fldChar w:fldCharType="begin" w:fldLock="1"/>
      </w:r>
      <w:r>
        <w:instrText xml:space="preserve"> PAGEREF _Toc90644001 \h </w:instrText>
      </w:r>
      <w:r>
        <w:fldChar w:fldCharType="separate"/>
      </w:r>
      <w:r>
        <w:t>16</w:t>
      </w:r>
      <w:r>
        <w:fldChar w:fldCharType="end"/>
      </w:r>
    </w:p>
    <w:p w14:paraId="5346C3CA" w14:textId="3DB0E189" w:rsidR="00E23A93" w:rsidRDefault="00E23A93">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_Toc90644002 \h </w:instrText>
      </w:r>
      <w:r>
        <w:fldChar w:fldCharType="separate"/>
      </w:r>
      <w:r>
        <w:t>16</w:t>
      </w:r>
      <w:r>
        <w:fldChar w:fldCharType="end"/>
      </w:r>
    </w:p>
    <w:p w14:paraId="5CD2061B" w14:textId="3BC14E28" w:rsidR="00E23A93" w:rsidRDefault="00E23A9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_Toc90644003 \h </w:instrText>
      </w:r>
      <w:r>
        <w:fldChar w:fldCharType="separate"/>
      </w:r>
      <w:r>
        <w:t>16</w:t>
      </w:r>
      <w:r>
        <w:fldChar w:fldCharType="end"/>
      </w:r>
    </w:p>
    <w:p w14:paraId="00411EF7" w14:textId="3174BB67" w:rsidR="00E23A93" w:rsidRDefault="00E23A9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_Toc90644004 \h </w:instrText>
      </w:r>
      <w:r>
        <w:fldChar w:fldCharType="separate"/>
      </w:r>
      <w:r>
        <w:t>16</w:t>
      </w:r>
      <w:r>
        <w:fldChar w:fldCharType="end"/>
      </w:r>
    </w:p>
    <w:p w14:paraId="5D4DA572" w14:textId="560580BE" w:rsidR="00E23A93" w:rsidRDefault="00E23A93">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_Toc90644005 \h </w:instrText>
      </w:r>
      <w:r>
        <w:fldChar w:fldCharType="separate"/>
      </w:r>
      <w:r>
        <w:t>16</w:t>
      </w:r>
      <w:r>
        <w:fldChar w:fldCharType="end"/>
      </w:r>
    </w:p>
    <w:p w14:paraId="06D0FDB5" w14:textId="31878EAB" w:rsidR="00E23A93" w:rsidRDefault="00E23A9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_Toc90644006 \h </w:instrText>
      </w:r>
      <w:r>
        <w:fldChar w:fldCharType="separate"/>
      </w:r>
      <w:r>
        <w:t>18</w:t>
      </w:r>
      <w:r>
        <w:fldChar w:fldCharType="end"/>
      </w:r>
    </w:p>
    <w:p w14:paraId="1AA1AAD9" w14:textId="6E557449" w:rsidR="00E23A93" w:rsidRDefault="00E23A93">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sidRPr="00C15343">
        <w:rPr>
          <w:lang w:val="fr-FR"/>
        </w:rPr>
        <w:t>slice-authentication (Document)</w:t>
      </w:r>
      <w:r>
        <w:tab/>
      </w:r>
      <w:r>
        <w:fldChar w:fldCharType="begin" w:fldLock="1"/>
      </w:r>
      <w:r>
        <w:instrText xml:space="preserve"> PAGEREF _Toc90644007 \h </w:instrText>
      </w:r>
      <w:r>
        <w:fldChar w:fldCharType="separate"/>
      </w:r>
      <w:r>
        <w:t>18</w:t>
      </w:r>
      <w:r>
        <w:fldChar w:fldCharType="end"/>
      </w:r>
    </w:p>
    <w:p w14:paraId="4724131C" w14:textId="4701F039" w:rsidR="00E23A93" w:rsidRDefault="00E23A93">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_Toc90644008 \h </w:instrText>
      </w:r>
      <w:r>
        <w:fldChar w:fldCharType="separate"/>
      </w:r>
      <w:r>
        <w:t>18</w:t>
      </w:r>
      <w:r>
        <w:fldChar w:fldCharType="end"/>
      </w:r>
    </w:p>
    <w:p w14:paraId="4DFDEF90" w14:textId="15316C93" w:rsidR="00E23A93" w:rsidRDefault="00E23A93">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_Toc90644009 \h </w:instrText>
      </w:r>
      <w:r>
        <w:fldChar w:fldCharType="separate"/>
      </w:r>
      <w:r>
        <w:t>18</w:t>
      </w:r>
      <w:r>
        <w:fldChar w:fldCharType="end"/>
      </w:r>
    </w:p>
    <w:p w14:paraId="21DC51B6" w14:textId="19045C68" w:rsidR="00E23A93" w:rsidRDefault="00E23A93">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_Toc90644010 \h </w:instrText>
      </w:r>
      <w:r>
        <w:fldChar w:fldCharType="separate"/>
      </w:r>
      <w:r>
        <w:t>18</w:t>
      </w:r>
      <w:r>
        <w:fldChar w:fldCharType="end"/>
      </w:r>
    </w:p>
    <w:p w14:paraId="1C378A43" w14:textId="10BA35F3" w:rsidR="00E23A93" w:rsidRDefault="00E23A93">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_Toc90644011 \h </w:instrText>
      </w:r>
      <w:r>
        <w:fldChar w:fldCharType="separate"/>
      </w:r>
      <w:r>
        <w:t>18</w:t>
      </w:r>
      <w:r>
        <w:fldChar w:fldCharType="end"/>
      </w:r>
    </w:p>
    <w:p w14:paraId="19BFE956" w14:textId="17C5699D" w:rsidR="00E23A93" w:rsidRDefault="00E23A93">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_Toc90644012 \h </w:instrText>
      </w:r>
      <w:r>
        <w:fldChar w:fldCharType="separate"/>
      </w:r>
      <w:r>
        <w:t>20</w:t>
      </w:r>
      <w:r>
        <w:fldChar w:fldCharType="end"/>
      </w:r>
    </w:p>
    <w:p w14:paraId="7267362C" w14:textId="72B2A37A" w:rsidR="00E23A93" w:rsidRDefault="00E23A9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_Toc90644013 \h </w:instrText>
      </w:r>
      <w:r>
        <w:fldChar w:fldCharType="separate"/>
      </w:r>
      <w:r>
        <w:t>20</w:t>
      </w:r>
      <w:r>
        <w:fldChar w:fldCharType="end"/>
      </w:r>
    </w:p>
    <w:p w14:paraId="7C961D15" w14:textId="5F1B66C7" w:rsidR="00E23A93" w:rsidRDefault="00E23A93">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_Toc90644014 \h </w:instrText>
      </w:r>
      <w:r>
        <w:fldChar w:fldCharType="separate"/>
      </w:r>
      <w:r>
        <w:t>20</w:t>
      </w:r>
      <w:r>
        <w:fldChar w:fldCharType="end"/>
      </w:r>
    </w:p>
    <w:p w14:paraId="25E6AC6F" w14:textId="54AB010B" w:rsidR="00E23A93" w:rsidRDefault="00E23A9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_Toc90644015 \h </w:instrText>
      </w:r>
      <w:r>
        <w:fldChar w:fldCharType="separate"/>
      </w:r>
      <w:r>
        <w:t>20</w:t>
      </w:r>
      <w:r>
        <w:fldChar w:fldCharType="end"/>
      </w:r>
    </w:p>
    <w:p w14:paraId="1D71F744" w14:textId="48391535" w:rsidR="00E23A93" w:rsidRDefault="00E23A93">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_Toc90644016 \h </w:instrText>
      </w:r>
      <w:r>
        <w:fldChar w:fldCharType="separate"/>
      </w:r>
      <w:r>
        <w:t>20</w:t>
      </w:r>
      <w:r>
        <w:fldChar w:fldCharType="end"/>
      </w:r>
    </w:p>
    <w:p w14:paraId="3827B67B" w14:textId="2CA16E29" w:rsidR="00E23A93" w:rsidRDefault="00E23A93">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_Toc90644017 \h </w:instrText>
      </w:r>
      <w:r>
        <w:fldChar w:fldCharType="separate"/>
      </w:r>
      <w:r>
        <w:t>20</w:t>
      </w:r>
      <w:r>
        <w:fldChar w:fldCharType="end"/>
      </w:r>
    </w:p>
    <w:p w14:paraId="66907129" w14:textId="403D0F9F" w:rsidR="00E23A93" w:rsidRDefault="00E23A93">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_Toc90644018 \h </w:instrText>
      </w:r>
      <w:r>
        <w:fldChar w:fldCharType="separate"/>
      </w:r>
      <w:r>
        <w:t>20</w:t>
      </w:r>
      <w:r>
        <w:fldChar w:fldCharType="end"/>
      </w:r>
    </w:p>
    <w:p w14:paraId="4E5221FD" w14:textId="21294E74" w:rsidR="00E23A93" w:rsidRDefault="00E23A93">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_Toc90644019 \h </w:instrText>
      </w:r>
      <w:r>
        <w:fldChar w:fldCharType="separate"/>
      </w:r>
      <w:r>
        <w:t>20</w:t>
      </w:r>
      <w:r>
        <w:fldChar w:fldCharType="end"/>
      </w:r>
    </w:p>
    <w:p w14:paraId="3FEEB68F" w14:textId="53949C6A" w:rsidR="00E23A93" w:rsidRDefault="00E23A93">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_Toc90644020 \h </w:instrText>
      </w:r>
      <w:r>
        <w:fldChar w:fldCharType="separate"/>
      </w:r>
      <w:r>
        <w:t>20</w:t>
      </w:r>
      <w:r>
        <w:fldChar w:fldCharType="end"/>
      </w:r>
    </w:p>
    <w:p w14:paraId="43DE6903" w14:textId="3E14FEDA" w:rsidR="00E23A93" w:rsidRDefault="00E23A93">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_Toc90644021 \h </w:instrText>
      </w:r>
      <w:r>
        <w:fldChar w:fldCharType="separate"/>
      </w:r>
      <w:r>
        <w:t>20</w:t>
      </w:r>
      <w:r>
        <w:fldChar w:fldCharType="end"/>
      </w:r>
    </w:p>
    <w:p w14:paraId="466F627E" w14:textId="70722C3F" w:rsidR="00E23A93" w:rsidRDefault="00E23A93">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Revocation Notification</w:t>
      </w:r>
      <w:r>
        <w:tab/>
      </w:r>
      <w:r>
        <w:fldChar w:fldCharType="begin" w:fldLock="1"/>
      </w:r>
      <w:r>
        <w:instrText xml:space="preserve"> PAGEREF _Toc90644022 \h </w:instrText>
      </w:r>
      <w:r>
        <w:fldChar w:fldCharType="separate"/>
      </w:r>
      <w:r>
        <w:t>21</w:t>
      </w:r>
      <w:r>
        <w:fldChar w:fldCharType="end"/>
      </w:r>
    </w:p>
    <w:p w14:paraId="3A2263C6" w14:textId="2DAAF536" w:rsidR="00E23A93" w:rsidRDefault="00E23A93">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_Toc90644023 \h </w:instrText>
      </w:r>
      <w:r>
        <w:fldChar w:fldCharType="separate"/>
      </w:r>
      <w:r>
        <w:t>21</w:t>
      </w:r>
      <w:r>
        <w:fldChar w:fldCharType="end"/>
      </w:r>
    </w:p>
    <w:p w14:paraId="545A8143" w14:textId="098EEEBB" w:rsidR="00E23A93" w:rsidRDefault="00E23A93">
      <w:pPr>
        <w:pStyle w:val="TOC5"/>
        <w:rPr>
          <w:rFonts w:asciiTheme="minorHAnsi" w:eastAsiaTheme="minorEastAsia" w:hAnsiTheme="minorHAnsi" w:cstheme="minorBidi"/>
          <w:sz w:val="22"/>
          <w:szCs w:val="22"/>
          <w:lang w:eastAsia="en-GB"/>
        </w:rPr>
      </w:pPr>
      <w:r>
        <w:lastRenderedPageBreak/>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_Toc90644024 \h </w:instrText>
      </w:r>
      <w:r>
        <w:fldChar w:fldCharType="separate"/>
      </w:r>
      <w:r>
        <w:t>21</w:t>
      </w:r>
      <w:r>
        <w:fldChar w:fldCharType="end"/>
      </w:r>
    </w:p>
    <w:p w14:paraId="2F1DDB7B" w14:textId="4985B542" w:rsidR="00E23A93" w:rsidRDefault="00E23A93">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_Toc90644025 \h </w:instrText>
      </w:r>
      <w:r>
        <w:fldChar w:fldCharType="separate"/>
      </w:r>
      <w:r>
        <w:t>22</w:t>
      </w:r>
      <w:r>
        <w:fldChar w:fldCharType="end"/>
      </w:r>
    </w:p>
    <w:p w14:paraId="2779C5FE" w14:textId="5F70B8B3" w:rsidR="00E23A93" w:rsidRDefault="00E23A93">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_Toc90644026 \h </w:instrText>
      </w:r>
      <w:r>
        <w:fldChar w:fldCharType="separate"/>
      </w:r>
      <w:r>
        <w:t>22</w:t>
      </w:r>
      <w:r>
        <w:fldChar w:fldCharType="end"/>
      </w:r>
    </w:p>
    <w:p w14:paraId="05AD5F9E" w14:textId="763A97BC" w:rsidR="00E23A93" w:rsidRDefault="00E23A9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_Toc90644027 \h </w:instrText>
      </w:r>
      <w:r>
        <w:fldChar w:fldCharType="separate"/>
      </w:r>
      <w:r>
        <w:t>22</w:t>
      </w:r>
      <w:r>
        <w:fldChar w:fldCharType="end"/>
      </w:r>
    </w:p>
    <w:p w14:paraId="6739E8AB" w14:textId="3B2A5438" w:rsidR="00E23A93" w:rsidRDefault="00E23A93">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_Toc90644028 \h </w:instrText>
      </w:r>
      <w:r>
        <w:fldChar w:fldCharType="separate"/>
      </w:r>
      <w:r>
        <w:t>22</w:t>
      </w:r>
      <w:r>
        <w:fldChar w:fldCharType="end"/>
      </w:r>
    </w:p>
    <w:p w14:paraId="339FD1C5" w14:textId="294ADE50" w:rsidR="00E23A93" w:rsidRDefault="00E23A93">
      <w:pPr>
        <w:pStyle w:val="TOC4"/>
        <w:rPr>
          <w:rFonts w:asciiTheme="minorHAnsi" w:eastAsiaTheme="minorEastAsia" w:hAnsiTheme="minorHAnsi" w:cstheme="minorBidi"/>
          <w:sz w:val="22"/>
          <w:szCs w:val="22"/>
          <w:lang w:eastAsia="en-GB"/>
        </w:rPr>
      </w:pPr>
      <w:r w:rsidRPr="00C15343">
        <w:rPr>
          <w:lang w:val="en-US"/>
        </w:rPr>
        <w:t>6.1.6.2</w:t>
      </w:r>
      <w:r>
        <w:rPr>
          <w:rFonts w:asciiTheme="minorHAnsi" w:eastAsiaTheme="minorEastAsia" w:hAnsiTheme="minorHAnsi" w:cstheme="minorBidi"/>
          <w:sz w:val="22"/>
          <w:szCs w:val="22"/>
          <w:lang w:eastAsia="en-GB"/>
        </w:rPr>
        <w:tab/>
      </w:r>
      <w:r w:rsidRPr="00C15343">
        <w:rPr>
          <w:lang w:val="en-US"/>
        </w:rPr>
        <w:t>Structured data types</w:t>
      </w:r>
      <w:r>
        <w:tab/>
      </w:r>
      <w:r>
        <w:fldChar w:fldCharType="begin" w:fldLock="1"/>
      </w:r>
      <w:r>
        <w:instrText xml:space="preserve"> PAGEREF _Toc90644029 \h </w:instrText>
      </w:r>
      <w:r>
        <w:fldChar w:fldCharType="separate"/>
      </w:r>
      <w:r>
        <w:t>23</w:t>
      </w:r>
      <w:r>
        <w:fldChar w:fldCharType="end"/>
      </w:r>
    </w:p>
    <w:p w14:paraId="153F50C1" w14:textId="37D573BE" w:rsidR="00E23A93" w:rsidRDefault="00E23A93">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_Toc90644030 \h </w:instrText>
      </w:r>
      <w:r>
        <w:fldChar w:fldCharType="separate"/>
      </w:r>
      <w:r>
        <w:t>23</w:t>
      </w:r>
      <w:r>
        <w:fldChar w:fldCharType="end"/>
      </w:r>
    </w:p>
    <w:p w14:paraId="3909BBF4" w14:textId="63CB8DBB" w:rsidR="00E23A93" w:rsidRDefault="00E23A93">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SliceAuthInfo</w:t>
      </w:r>
      <w:r>
        <w:tab/>
      </w:r>
      <w:r>
        <w:fldChar w:fldCharType="begin" w:fldLock="1"/>
      </w:r>
      <w:r>
        <w:instrText xml:space="preserve"> PAGEREF _Toc90644031 \h </w:instrText>
      </w:r>
      <w:r>
        <w:fldChar w:fldCharType="separate"/>
      </w:r>
      <w:r>
        <w:t>24</w:t>
      </w:r>
      <w:r>
        <w:fldChar w:fldCharType="end"/>
      </w:r>
    </w:p>
    <w:p w14:paraId="457C5030" w14:textId="6A3A5004" w:rsidR="00E23A93" w:rsidRDefault="00E23A93">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SliceAuthContext</w:t>
      </w:r>
      <w:r>
        <w:tab/>
      </w:r>
      <w:r>
        <w:fldChar w:fldCharType="begin" w:fldLock="1"/>
      </w:r>
      <w:r>
        <w:instrText xml:space="preserve"> PAGEREF _Toc90644032 \h </w:instrText>
      </w:r>
      <w:r>
        <w:fldChar w:fldCharType="separate"/>
      </w:r>
      <w:r>
        <w:t>24</w:t>
      </w:r>
      <w:r>
        <w:fldChar w:fldCharType="end"/>
      </w:r>
    </w:p>
    <w:p w14:paraId="4D1D2564" w14:textId="0702FD15" w:rsidR="00E23A93" w:rsidRDefault="00E23A93">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SliceAuthConfirmationData</w:t>
      </w:r>
      <w:r>
        <w:tab/>
      </w:r>
      <w:r>
        <w:fldChar w:fldCharType="begin" w:fldLock="1"/>
      </w:r>
      <w:r>
        <w:instrText xml:space="preserve"> PAGEREF _Toc90644033 \h </w:instrText>
      </w:r>
      <w:r>
        <w:fldChar w:fldCharType="separate"/>
      </w:r>
      <w:r>
        <w:t>24</w:t>
      </w:r>
      <w:r>
        <w:fldChar w:fldCharType="end"/>
      </w:r>
    </w:p>
    <w:p w14:paraId="72305301" w14:textId="507CE696" w:rsidR="00E23A93" w:rsidRDefault="00E23A93">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SliceAuthConfirmationResponse</w:t>
      </w:r>
      <w:r>
        <w:tab/>
      </w:r>
      <w:r>
        <w:fldChar w:fldCharType="begin" w:fldLock="1"/>
      </w:r>
      <w:r>
        <w:instrText xml:space="preserve"> PAGEREF _Toc90644034 \h </w:instrText>
      </w:r>
      <w:r>
        <w:fldChar w:fldCharType="separate"/>
      </w:r>
      <w:r>
        <w:t>24</w:t>
      </w:r>
      <w:r>
        <w:fldChar w:fldCharType="end"/>
      </w:r>
    </w:p>
    <w:p w14:paraId="42ED39DC" w14:textId="6CEBBF23" w:rsidR="00E23A93" w:rsidRDefault="00E23A93">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SliceAuthReauthNotification</w:t>
      </w:r>
      <w:r>
        <w:tab/>
      </w:r>
      <w:r>
        <w:fldChar w:fldCharType="begin" w:fldLock="1"/>
      </w:r>
      <w:r>
        <w:instrText xml:space="preserve"> PAGEREF _Toc90644035 \h </w:instrText>
      </w:r>
      <w:r>
        <w:fldChar w:fldCharType="separate"/>
      </w:r>
      <w:r>
        <w:t>25</w:t>
      </w:r>
      <w:r>
        <w:fldChar w:fldCharType="end"/>
      </w:r>
    </w:p>
    <w:p w14:paraId="21D1875D" w14:textId="1BB546BD" w:rsidR="00E23A93" w:rsidRDefault="00E23A93">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SliceAuthRevocNotification</w:t>
      </w:r>
      <w:r>
        <w:tab/>
      </w:r>
      <w:r>
        <w:fldChar w:fldCharType="begin" w:fldLock="1"/>
      </w:r>
      <w:r>
        <w:instrText xml:space="preserve"> PAGEREF _Toc90644036 \h </w:instrText>
      </w:r>
      <w:r>
        <w:fldChar w:fldCharType="separate"/>
      </w:r>
      <w:r>
        <w:t>25</w:t>
      </w:r>
      <w:r>
        <w:fldChar w:fldCharType="end"/>
      </w:r>
    </w:p>
    <w:p w14:paraId="7E42B779" w14:textId="63777E63" w:rsidR="00E23A93" w:rsidRDefault="00E23A93">
      <w:pPr>
        <w:pStyle w:val="TOC4"/>
        <w:rPr>
          <w:rFonts w:asciiTheme="minorHAnsi" w:eastAsiaTheme="minorEastAsia" w:hAnsiTheme="minorHAnsi" w:cstheme="minorBidi"/>
          <w:sz w:val="22"/>
          <w:szCs w:val="22"/>
          <w:lang w:eastAsia="en-GB"/>
        </w:rPr>
      </w:pPr>
      <w:r w:rsidRPr="00C15343">
        <w:rPr>
          <w:lang w:val="en-US"/>
        </w:rPr>
        <w:t>6.1.6.3</w:t>
      </w:r>
      <w:r>
        <w:rPr>
          <w:rFonts w:asciiTheme="minorHAnsi" w:eastAsiaTheme="minorEastAsia" w:hAnsiTheme="minorHAnsi" w:cstheme="minorBidi"/>
          <w:sz w:val="22"/>
          <w:szCs w:val="22"/>
          <w:lang w:eastAsia="en-GB"/>
        </w:rPr>
        <w:tab/>
      </w:r>
      <w:r w:rsidRPr="00C15343">
        <w:rPr>
          <w:lang w:val="en-US"/>
        </w:rPr>
        <w:t>Simple data types and enumerations</w:t>
      </w:r>
      <w:r>
        <w:tab/>
      </w:r>
      <w:r>
        <w:fldChar w:fldCharType="begin" w:fldLock="1"/>
      </w:r>
      <w:r>
        <w:instrText xml:space="preserve"> PAGEREF _Toc90644037 \h </w:instrText>
      </w:r>
      <w:r>
        <w:fldChar w:fldCharType="separate"/>
      </w:r>
      <w:r>
        <w:t>25</w:t>
      </w:r>
      <w:r>
        <w:fldChar w:fldCharType="end"/>
      </w:r>
    </w:p>
    <w:p w14:paraId="6085A21A" w14:textId="3DF79BCF" w:rsidR="00E23A93" w:rsidRDefault="00E23A93">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_Toc90644038 \h </w:instrText>
      </w:r>
      <w:r>
        <w:fldChar w:fldCharType="separate"/>
      </w:r>
      <w:r>
        <w:t>25</w:t>
      </w:r>
      <w:r>
        <w:fldChar w:fldCharType="end"/>
      </w:r>
    </w:p>
    <w:p w14:paraId="01A8B71C" w14:textId="7B51420F" w:rsidR="00E23A93" w:rsidRDefault="00E23A93">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_Toc90644039 \h </w:instrText>
      </w:r>
      <w:r>
        <w:fldChar w:fldCharType="separate"/>
      </w:r>
      <w:r>
        <w:t>25</w:t>
      </w:r>
      <w:r>
        <w:fldChar w:fldCharType="end"/>
      </w:r>
    </w:p>
    <w:p w14:paraId="408563B8" w14:textId="15313187" w:rsidR="00E23A93" w:rsidRDefault="00E23A93">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SliceAuthNotificationType</w:t>
      </w:r>
      <w:r>
        <w:tab/>
      </w:r>
      <w:r>
        <w:fldChar w:fldCharType="begin" w:fldLock="1"/>
      </w:r>
      <w:r>
        <w:instrText xml:space="preserve"> PAGEREF _Toc90644040 \h </w:instrText>
      </w:r>
      <w:r>
        <w:fldChar w:fldCharType="separate"/>
      </w:r>
      <w:r>
        <w:t>25</w:t>
      </w:r>
      <w:r>
        <w:fldChar w:fldCharType="end"/>
      </w:r>
    </w:p>
    <w:p w14:paraId="584F6CAD" w14:textId="7EBDF812" w:rsidR="00E23A93" w:rsidRDefault="00E23A93">
      <w:pPr>
        <w:pStyle w:val="TOC4"/>
        <w:rPr>
          <w:rFonts w:asciiTheme="minorHAnsi" w:eastAsiaTheme="minorEastAsia" w:hAnsiTheme="minorHAnsi" w:cstheme="minorBidi"/>
          <w:sz w:val="22"/>
          <w:szCs w:val="22"/>
          <w:lang w:eastAsia="en-GB"/>
        </w:rPr>
      </w:pPr>
      <w:r w:rsidRPr="00C15343">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_Toc90644041 \h </w:instrText>
      </w:r>
      <w:r>
        <w:fldChar w:fldCharType="separate"/>
      </w:r>
      <w:r>
        <w:t>25</w:t>
      </w:r>
      <w:r>
        <w:fldChar w:fldCharType="end"/>
      </w:r>
    </w:p>
    <w:p w14:paraId="7A08FE30" w14:textId="77802EB4" w:rsidR="00E23A93" w:rsidRDefault="00E23A93">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_Toc90644042 \h </w:instrText>
      </w:r>
      <w:r>
        <w:fldChar w:fldCharType="separate"/>
      </w:r>
      <w:r>
        <w:t>26</w:t>
      </w:r>
      <w:r>
        <w:fldChar w:fldCharType="end"/>
      </w:r>
    </w:p>
    <w:p w14:paraId="460C735E" w14:textId="705A25F7" w:rsidR="00E23A93" w:rsidRDefault="00E23A9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_Toc90644043 \h </w:instrText>
      </w:r>
      <w:r>
        <w:fldChar w:fldCharType="separate"/>
      </w:r>
      <w:r>
        <w:t>26</w:t>
      </w:r>
      <w:r>
        <w:fldChar w:fldCharType="end"/>
      </w:r>
    </w:p>
    <w:p w14:paraId="66B2C7C5" w14:textId="477138BC" w:rsidR="00E23A93" w:rsidRDefault="00E23A93">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_Toc90644044 \h </w:instrText>
      </w:r>
      <w:r>
        <w:fldChar w:fldCharType="separate"/>
      </w:r>
      <w:r>
        <w:t>26</w:t>
      </w:r>
      <w:r>
        <w:fldChar w:fldCharType="end"/>
      </w:r>
    </w:p>
    <w:p w14:paraId="73A6BC9C" w14:textId="16C1AF0D" w:rsidR="00E23A93" w:rsidRDefault="00E23A93">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_Toc90644045 \h </w:instrText>
      </w:r>
      <w:r>
        <w:fldChar w:fldCharType="separate"/>
      </w:r>
      <w:r>
        <w:t>26</w:t>
      </w:r>
      <w:r>
        <w:fldChar w:fldCharType="end"/>
      </w:r>
    </w:p>
    <w:p w14:paraId="5E9EAA06" w14:textId="72AE2051" w:rsidR="00E23A93" w:rsidRDefault="00E23A93">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_Toc90644046 \h </w:instrText>
      </w:r>
      <w:r>
        <w:fldChar w:fldCharType="separate"/>
      </w:r>
      <w:r>
        <w:t>26</w:t>
      </w:r>
      <w:r>
        <w:fldChar w:fldCharType="end"/>
      </w:r>
    </w:p>
    <w:p w14:paraId="07EDA40A" w14:textId="6CC27F10" w:rsidR="00E23A93" w:rsidRDefault="00E23A93">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_Toc90644047 \h </w:instrText>
      </w:r>
      <w:r>
        <w:fldChar w:fldCharType="separate"/>
      </w:r>
      <w:r>
        <w:t>26</w:t>
      </w:r>
      <w:r>
        <w:fldChar w:fldCharType="end"/>
      </w:r>
    </w:p>
    <w:p w14:paraId="42BAD0C6" w14:textId="436E5B72" w:rsidR="00E23A93" w:rsidRDefault="00E23A93">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_Toc90644048 \h </w:instrText>
      </w:r>
      <w:r>
        <w:fldChar w:fldCharType="separate"/>
      </w:r>
      <w:r>
        <w:t>26</w:t>
      </w:r>
      <w:r>
        <w:fldChar w:fldCharType="end"/>
      </w:r>
    </w:p>
    <w:p w14:paraId="13E81E2A" w14:textId="21065041" w:rsidR="00E23A93" w:rsidRDefault="00E23A93">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_Toc90644049 \h </w:instrText>
      </w:r>
      <w:r>
        <w:fldChar w:fldCharType="separate"/>
      </w:r>
      <w:r>
        <w:t>28</w:t>
      </w:r>
      <w:r>
        <w:fldChar w:fldCharType="end"/>
      </w:r>
    </w:p>
    <w:p w14:paraId="4AD9E9C1" w14:textId="44F8A77E" w:rsidR="00E23A93" w:rsidRDefault="00E23A93">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_Toc90644050 \h </w:instrText>
      </w:r>
      <w:r>
        <w:fldChar w:fldCharType="separate"/>
      </w:r>
      <w:r>
        <w:t>28</w:t>
      </w:r>
      <w:r>
        <w:fldChar w:fldCharType="end"/>
      </w:r>
    </w:p>
    <w:p w14:paraId="24E9694E" w14:textId="3AD468D7" w:rsidR="00E23A93" w:rsidRDefault="00E23A93">
      <w:pPr>
        <w:pStyle w:val="TOC2"/>
        <w:rPr>
          <w:rFonts w:asciiTheme="minorHAnsi" w:eastAsiaTheme="minorEastAsia" w:hAnsiTheme="minorHAnsi" w:cstheme="minorBidi"/>
          <w:sz w:val="22"/>
          <w:szCs w:val="22"/>
          <w:lang w:eastAsia="en-GB"/>
        </w:rPr>
      </w:pPr>
      <w:r w:rsidRPr="00E23A93">
        <w:t>A.2</w:t>
      </w:r>
      <w:r>
        <w:rPr>
          <w:rFonts w:asciiTheme="minorHAnsi" w:eastAsiaTheme="minorEastAsia" w:hAnsiTheme="minorHAnsi" w:cstheme="minorBidi"/>
          <w:sz w:val="22"/>
          <w:szCs w:val="22"/>
          <w:lang w:eastAsia="en-GB"/>
        </w:rPr>
        <w:tab/>
      </w:r>
      <w:r w:rsidRPr="00E23A93">
        <w:rPr>
          <w:lang w:eastAsia="zh-CN"/>
        </w:rPr>
        <w:t>Nnssaaf_NSSAA</w:t>
      </w:r>
      <w:r w:rsidRPr="00E23A93">
        <w:t xml:space="preserve"> API</w:t>
      </w:r>
      <w:r>
        <w:tab/>
      </w:r>
      <w:r>
        <w:fldChar w:fldCharType="begin" w:fldLock="1"/>
      </w:r>
      <w:r>
        <w:instrText xml:space="preserve"> PAGEREF _Toc90644051 \h </w:instrText>
      </w:r>
      <w:r>
        <w:fldChar w:fldCharType="separate"/>
      </w:r>
      <w:r>
        <w:t>28</w:t>
      </w:r>
      <w:r>
        <w:fldChar w:fldCharType="end"/>
      </w:r>
    </w:p>
    <w:p w14:paraId="2979A729" w14:textId="63675D7B" w:rsidR="00E23A93" w:rsidRDefault="00E23A93">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_Toc90644052 \h </w:instrText>
      </w:r>
      <w:r>
        <w:fldChar w:fldCharType="separate"/>
      </w:r>
      <w:r>
        <w:t>34</w:t>
      </w:r>
      <w:r>
        <w:fldChar w:fldCharType="end"/>
      </w:r>
    </w:p>
    <w:p w14:paraId="46650238" w14:textId="3B0E90DC" w:rsidR="00080512" w:rsidRPr="004D3578" w:rsidRDefault="00F6741D">
      <w:r>
        <w:rPr>
          <w:noProof/>
          <w:sz w:val="22"/>
        </w:rPr>
        <w:fldChar w:fldCharType="end"/>
      </w:r>
    </w:p>
    <w:p w14:paraId="2C13030D" w14:textId="77777777" w:rsidR="00080512" w:rsidRDefault="00080512" w:rsidP="00E23A93">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90643970"/>
      <w:bookmarkEnd w:id="8"/>
      <w:r w:rsidRPr="004D3578">
        <w:lastRenderedPageBreak/>
        <w:t>Foreword</w:t>
      </w:r>
      <w:bookmarkEnd w:id="9"/>
      <w:bookmarkEnd w:id="10"/>
      <w:bookmarkEnd w:id="11"/>
      <w:bookmarkEnd w:id="12"/>
      <w:bookmarkEnd w:id="13"/>
      <w:bookmarkEnd w:id="14"/>
      <w:bookmarkEnd w:id="15"/>
    </w:p>
    <w:p w14:paraId="7068C1F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90643971"/>
      <w:r w:rsidRPr="004D3578">
        <w:lastRenderedPageBreak/>
        <w:t>1</w:t>
      </w:r>
      <w:r w:rsidRPr="004D3578">
        <w:tab/>
        <w:t>Scope</w:t>
      </w:r>
      <w:bookmarkEnd w:id="18"/>
      <w:bookmarkEnd w:id="19"/>
      <w:bookmarkEnd w:id="20"/>
      <w:bookmarkEnd w:id="21"/>
      <w:bookmarkEnd w:id="22"/>
      <w:bookmarkEnd w:id="23"/>
      <w:bookmarkEnd w:id="24"/>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90643972"/>
      <w:r w:rsidRPr="004D3578">
        <w:t>2</w:t>
      </w:r>
      <w:r w:rsidRPr="004D3578">
        <w:tab/>
        <w:t>References</w:t>
      </w:r>
      <w:bookmarkEnd w:id="25"/>
      <w:bookmarkEnd w:id="26"/>
      <w:bookmarkEnd w:id="27"/>
      <w:bookmarkEnd w:id="28"/>
      <w:bookmarkEnd w:id="29"/>
      <w:bookmarkEnd w:id="30"/>
      <w:bookmarkEnd w:id="3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77777777" w:rsidR="008A6D4A" w:rsidRPr="005E4D39" w:rsidRDefault="008A6D4A" w:rsidP="008A6D4A">
      <w:pPr>
        <w:pStyle w:val="EX"/>
      </w:pPr>
      <w:r>
        <w:t>[2</w:t>
      </w:r>
      <w:r w:rsidRPr="005E4D39">
        <w:t>]</w:t>
      </w:r>
      <w:r w:rsidRPr="005E4D39">
        <w:tab/>
        <w:t>3GPP TS 23.501: "System Architecture for the 5G System; Stage 2".</w:t>
      </w:r>
    </w:p>
    <w:p w14:paraId="1A9A2442"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66DB425"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9A4C3CF"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0F8CA45" w14:textId="53E68935" w:rsidR="008A6D4A" w:rsidRDefault="008A6D4A" w:rsidP="008A6D4A">
      <w:pPr>
        <w:pStyle w:val="EX"/>
        <w:rPr>
          <w:lang w:val="en-US"/>
        </w:rPr>
      </w:pPr>
      <w:bookmarkStart w:id="3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1" w:history="1">
        <w:r w:rsidR="00F3032D">
          <w:rPr>
            <w:rStyle w:val="Hyperlink"/>
            <w:lang w:val="en-US"/>
          </w:rPr>
          <w:t>https://spec.openapis.org/oas/v3.0.0</w:t>
        </w:r>
      </w:hyperlink>
      <w:r w:rsidR="00F3032D">
        <w:rPr>
          <w:lang w:val="en-US"/>
        </w:rPr>
        <w:t>.</w:t>
      </w:r>
    </w:p>
    <w:bookmarkEnd w:id="3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F2650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77777777" w:rsidR="008A6D4A" w:rsidRDefault="008A6D4A" w:rsidP="008A6D4A">
      <w:pPr>
        <w:pStyle w:val="EX"/>
      </w:pPr>
      <w:r>
        <w:t>[13]</w:t>
      </w:r>
      <w:r>
        <w:tab/>
        <w:t>IETF RFC 7807: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33" w:name="_Toc510696580"/>
      <w:bookmarkStart w:id="34" w:name="_Toc35971372"/>
      <w:bookmarkStart w:id="35" w:name="_Toc42953825"/>
      <w:bookmarkStart w:id="36" w:name="_Toc43463142"/>
      <w:bookmarkStart w:id="37" w:name="_Toc49847754"/>
      <w:bookmarkStart w:id="38" w:name="_Toc56497883"/>
      <w:r w:rsidRPr="00140E21">
        <w:t>[</w:t>
      </w:r>
      <w:r>
        <w:t>17</w:t>
      </w:r>
      <w:r w:rsidRPr="00140E21">
        <w:t>]</w:t>
      </w:r>
      <w:r w:rsidRPr="00140E21">
        <w:tab/>
        <w:t>3GPP</w:t>
      </w:r>
      <w:r>
        <w:t xml:space="preserve"> TS 29.536: "5G System; </w:t>
      </w:r>
      <w:r w:rsidRPr="00127E7B">
        <w:t>Network Slice Admission Control Services</w:t>
      </w:r>
      <w:r>
        <w:t>; Stage 3".</w:t>
      </w:r>
    </w:p>
    <w:p w14:paraId="2E328476" w14:textId="456F69EC" w:rsidR="008A6D4A" w:rsidRPr="004D3578" w:rsidRDefault="008A6D4A" w:rsidP="00E23A93">
      <w:pPr>
        <w:pStyle w:val="Heading1"/>
      </w:pPr>
      <w:bookmarkStart w:id="39" w:name="_Toc90643973"/>
      <w:r w:rsidRPr="004D3578">
        <w:lastRenderedPageBreak/>
        <w:t>3</w:t>
      </w:r>
      <w:r w:rsidRPr="004D3578">
        <w:tab/>
        <w:t>Definitions, abbreviations</w:t>
      </w:r>
      <w:bookmarkEnd w:id="33"/>
      <w:bookmarkEnd w:id="34"/>
      <w:bookmarkEnd w:id="35"/>
      <w:bookmarkEnd w:id="36"/>
      <w:bookmarkEnd w:id="37"/>
      <w:bookmarkEnd w:id="38"/>
      <w:bookmarkEnd w:id="39"/>
    </w:p>
    <w:p w14:paraId="63106447" w14:textId="77777777" w:rsidR="008A6D4A" w:rsidRPr="004D3578" w:rsidRDefault="008A6D4A" w:rsidP="00E23A93">
      <w:pPr>
        <w:pStyle w:val="Heading2"/>
      </w:pPr>
      <w:bookmarkStart w:id="40" w:name="_Toc510696581"/>
      <w:bookmarkStart w:id="41" w:name="_Toc35971373"/>
      <w:bookmarkStart w:id="42" w:name="_Toc42953826"/>
      <w:bookmarkStart w:id="43" w:name="_Toc43463143"/>
      <w:bookmarkStart w:id="44" w:name="_Toc49847755"/>
      <w:bookmarkStart w:id="45" w:name="_Toc56497884"/>
      <w:bookmarkStart w:id="46" w:name="_Toc90643974"/>
      <w:r w:rsidRPr="004D3578">
        <w:t>3.1</w:t>
      </w:r>
      <w:r w:rsidRPr="004D3578">
        <w:tab/>
        <w:t>Definitions</w:t>
      </w:r>
      <w:bookmarkEnd w:id="40"/>
      <w:bookmarkEnd w:id="41"/>
      <w:bookmarkEnd w:id="42"/>
      <w:bookmarkEnd w:id="43"/>
      <w:bookmarkEnd w:id="44"/>
      <w:bookmarkEnd w:id="45"/>
      <w:bookmarkEnd w:id="46"/>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47" w:name="_Toc510696583"/>
      <w:bookmarkStart w:id="48" w:name="_Toc35971375"/>
      <w:bookmarkStart w:id="49" w:name="_Toc42953828"/>
      <w:bookmarkStart w:id="50" w:name="_Toc43463145"/>
      <w:bookmarkStart w:id="51" w:name="_Toc49847757"/>
      <w:bookmarkStart w:id="52" w:name="_Toc56497886"/>
      <w:bookmarkStart w:id="53" w:name="_Toc90643975"/>
      <w:r w:rsidRPr="004D3578">
        <w:t>3.</w:t>
      </w:r>
      <w:r w:rsidR="006F1FC6">
        <w:t>2</w:t>
      </w:r>
      <w:r w:rsidRPr="004D3578">
        <w:tab/>
        <w:t>Abbreviations</w:t>
      </w:r>
      <w:bookmarkEnd w:id="47"/>
      <w:bookmarkEnd w:id="48"/>
      <w:bookmarkEnd w:id="49"/>
      <w:bookmarkEnd w:id="50"/>
      <w:bookmarkEnd w:id="51"/>
      <w:bookmarkEnd w:id="52"/>
      <w:bookmarkEnd w:id="53"/>
    </w:p>
    <w:p w14:paraId="2A2B04B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77777777"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14:paraId="2670C7E3" w14:textId="77777777" w:rsidR="008A6D4A" w:rsidRDefault="008A6D4A" w:rsidP="00E23A93">
      <w:pPr>
        <w:pStyle w:val="Heading1"/>
      </w:pPr>
      <w:bookmarkStart w:id="54" w:name="_Toc510696584"/>
      <w:bookmarkStart w:id="55" w:name="_Toc35971376"/>
      <w:bookmarkStart w:id="56" w:name="_Toc42953829"/>
      <w:bookmarkStart w:id="57" w:name="_Toc43463146"/>
      <w:bookmarkStart w:id="58" w:name="_Toc49847758"/>
      <w:bookmarkStart w:id="59" w:name="_Toc56497887"/>
      <w:bookmarkStart w:id="60" w:name="_Toc90643976"/>
      <w:r w:rsidRPr="004D3578">
        <w:t>4</w:t>
      </w:r>
      <w:r w:rsidRPr="004D3578">
        <w:tab/>
      </w:r>
      <w:r>
        <w:t>Overview</w:t>
      </w:r>
      <w:bookmarkEnd w:id="54"/>
      <w:bookmarkEnd w:id="55"/>
      <w:bookmarkEnd w:id="56"/>
      <w:bookmarkEnd w:id="57"/>
      <w:bookmarkEnd w:id="58"/>
      <w:bookmarkEnd w:id="59"/>
      <w:bookmarkEnd w:id="60"/>
    </w:p>
    <w:p w14:paraId="4FB12183" w14:textId="77777777" w:rsidR="009A01E9" w:rsidRPr="000B71E3" w:rsidRDefault="009A01E9" w:rsidP="00E23A93">
      <w:pPr>
        <w:pStyle w:val="Heading2"/>
      </w:pPr>
      <w:bookmarkStart w:id="61" w:name="_Toc11338340"/>
      <w:bookmarkStart w:id="62" w:name="_Toc42953830"/>
      <w:bookmarkStart w:id="63" w:name="_Toc43463147"/>
      <w:bookmarkStart w:id="64" w:name="_Toc49847759"/>
      <w:bookmarkStart w:id="65" w:name="_Toc56497888"/>
      <w:bookmarkStart w:id="66" w:name="_Toc90643977"/>
      <w:r w:rsidRPr="000B71E3">
        <w:t>4.1</w:t>
      </w:r>
      <w:r w:rsidRPr="000B71E3">
        <w:tab/>
        <w:t>Introduction</w:t>
      </w:r>
      <w:bookmarkEnd w:id="61"/>
      <w:bookmarkEnd w:id="62"/>
      <w:bookmarkEnd w:id="63"/>
      <w:bookmarkEnd w:id="64"/>
      <w:bookmarkEnd w:id="65"/>
      <w:bookmarkEnd w:id="66"/>
    </w:p>
    <w:p w14:paraId="595F7475" w14:textId="77777777"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14:paraId="3E038C7D"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293165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77777777" w:rsidR="009A01E9" w:rsidRPr="000B71E3" w:rsidRDefault="009A01E9" w:rsidP="009A01E9">
      <w:pPr>
        <w:pStyle w:val="TH"/>
        <w:rPr>
          <w:lang w:eastAsia="zh-CN"/>
        </w:rPr>
      </w:pPr>
      <w:r w:rsidRPr="000B71E3">
        <w:object w:dxaOrig="8685" w:dyaOrig="2926" w14:anchorId="58F5860F">
          <v:shape id="_x0000_i1027" type="#_x0000_t75" style="width:431.55pt;height:146.3pt" o:ole="">
            <v:imagedata r:id="rId12" o:title=""/>
          </v:shape>
          <o:OLEObject Type="Embed" ProgID="Visio.Drawing.11" ShapeID="_x0000_i1027" DrawAspect="Content" ObjectID="_1701257035" r:id="rId13"/>
        </w:object>
      </w:r>
    </w:p>
    <w:p w14:paraId="02C760CE"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67" w:name="_Toc510696585"/>
      <w:bookmarkStart w:id="68" w:name="_Toc35971377"/>
      <w:bookmarkStart w:id="69" w:name="_Toc42953831"/>
      <w:bookmarkStart w:id="70" w:name="_Toc43463148"/>
      <w:bookmarkStart w:id="71" w:name="_Toc49847760"/>
      <w:bookmarkStart w:id="72" w:name="_Toc56497889"/>
      <w:bookmarkStart w:id="73" w:name="_Toc90643978"/>
      <w:r>
        <w:t>5</w:t>
      </w:r>
      <w:r w:rsidRPr="004D3578">
        <w:tab/>
      </w:r>
      <w:r>
        <w:t xml:space="preserve">Services offered by the </w:t>
      </w:r>
      <w:bookmarkEnd w:id="67"/>
      <w:bookmarkEnd w:id="68"/>
      <w:r w:rsidR="00125769">
        <w:rPr>
          <w:rFonts w:hint="eastAsia"/>
          <w:lang w:eastAsia="zh-CN"/>
        </w:rPr>
        <w:t>NSSAAF</w:t>
      </w:r>
      <w:bookmarkEnd w:id="69"/>
      <w:bookmarkEnd w:id="70"/>
      <w:bookmarkEnd w:id="71"/>
      <w:bookmarkEnd w:id="72"/>
      <w:bookmarkEnd w:id="73"/>
    </w:p>
    <w:p w14:paraId="55B4D552" w14:textId="77777777" w:rsidR="008A6D4A" w:rsidRDefault="008A6D4A" w:rsidP="00E23A93">
      <w:pPr>
        <w:pStyle w:val="Heading2"/>
      </w:pPr>
      <w:bookmarkStart w:id="74" w:name="_Toc510696586"/>
      <w:bookmarkStart w:id="75" w:name="_Toc35971378"/>
      <w:bookmarkStart w:id="76" w:name="_Toc42953832"/>
      <w:bookmarkStart w:id="77" w:name="_Toc43463149"/>
      <w:bookmarkStart w:id="78" w:name="_Toc49847761"/>
      <w:bookmarkStart w:id="79" w:name="_Toc56497890"/>
      <w:bookmarkStart w:id="80" w:name="_Toc90643979"/>
      <w:r>
        <w:t>5.1</w:t>
      </w:r>
      <w:r>
        <w:tab/>
        <w:t>Introduction</w:t>
      </w:r>
      <w:bookmarkEnd w:id="74"/>
      <w:bookmarkEnd w:id="75"/>
      <w:bookmarkEnd w:id="76"/>
      <w:bookmarkEnd w:id="77"/>
      <w:bookmarkEnd w:id="78"/>
      <w:bookmarkEnd w:id="79"/>
      <w:bookmarkEnd w:id="80"/>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42180793" w14:textId="77777777" w:rsidR="008A6D4A" w:rsidRPr="002D1C72" w:rsidRDefault="008A6D4A" w:rsidP="008A6D4A">
      <w:r w:rsidRPr="002D1C72">
        <w:lastRenderedPageBreak/>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77777777" w:rsidR="000B0B99" w:rsidRPr="004F472B" w:rsidRDefault="000B0B99" w:rsidP="00E23A93">
            <w:pPr>
              <w:pStyle w:val="TAL"/>
            </w:pPr>
            <w:r w:rsidRPr="00E23A93">
              <w:t>s</w:t>
            </w:r>
            <w:r w:rsidRPr="00E23A93">
              <w:rPr>
                <w:rFonts w:hint="eastAsia"/>
              </w:rPr>
              <w:t xml:space="preserve">lice-Specific </w:t>
            </w:r>
            <w:r w:rsidRPr="00E23A93">
              <w:t>a</w:t>
            </w:r>
            <w:r w:rsidRPr="00E23A93">
              <w:rPr>
                <w:rFonts w:hint="eastAsia"/>
              </w:rPr>
              <w:t xml:space="preserve">uthentication and </w:t>
            </w:r>
            <w:r w:rsidRPr="00E23A93">
              <w:t>a</w:t>
            </w:r>
            <w:r w:rsidRPr="00E23A93">
              <w:rPr>
                <w:rFonts w:hint="eastAsia"/>
              </w:rPr>
              <w:t xml:space="preserve">uthorization </w:t>
            </w:r>
            <w:r w:rsidRPr="00E23A93">
              <w:t>s</w:t>
            </w:r>
            <w:r w:rsidRPr="00E23A93">
              <w:rPr>
                <w:rFonts w:hint="eastAsia"/>
              </w:rPr>
              <w:t>ervice</w:t>
            </w:r>
          </w:p>
        </w:tc>
        <w:tc>
          <w:tcPr>
            <w:tcW w:w="2245" w:type="dxa"/>
            <w:shd w:val="clear" w:color="auto" w:fill="auto"/>
          </w:tcPr>
          <w:p w14:paraId="2DE561C4" w14:textId="77777777" w:rsidR="000B0B99" w:rsidRPr="004F472B" w:rsidRDefault="000B0B99" w:rsidP="00E23A93">
            <w:pPr>
              <w:pStyle w:val="TAL"/>
            </w:pPr>
            <w:r w:rsidRPr="00E23A93">
              <w:rPr>
                <w:rFonts w:hint="eastAsia"/>
              </w:rPr>
              <w:t>N</w:t>
            </w:r>
            <w:r w:rsidRPr="00E23A93">
              <w:t>n</w:t>
            </w:r>
            <w:r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14:paraId="7FAA8D8E" w14:textId="77777777" w:rsidR="008A6D4A" w:rsidRPr="00E23A93" w:rsidRDefault="008A6D4A" w:rsidP="00E23A93"/>
    <w:p w14:paraId="4D056FEE" w14:textId="77777777" w:rsidR="008A6D4A" w:rsidRDefault="008A6D4A" w:rsidP="00E23A93">
      <w:pPr>
        <w:pStyle w:val="Heading2"/>
      </w:pPr>
      <w:bookmarkStart w:id="81" w:name="_Toc510696587"/>
      <w:bookmarkStart w:id="82" w:name="_Toc35971379"/>
      <w:bookmarkStart w:id="83" w:name="_Toc42953833"/>
      <w:bookmarkStart w:id="84" w:name="_Toc43463150"/>
      <w:bookmarkStart w:id="85" w:name="_Toc49847762"/>
      <w:bookmarkStart w:id="86" w:name="_Toc56497891"/>
      <w:bookmarkStart w:id="87" w:name="_Toc90643980"/>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81"/>
      <w:bookmarkEnd w:id="82"/>
      <w:bookmarkEnd w:id="83"/>
      <w:bookmarkEnd w:id="84"/>
      <w:bookmarkEnd w:id="85"/>
      <w:bookmarkEnd w:id="86"/>
      <w:bookmarkEnd w:id="87"/>
    </w:p>
    <w:p w14:paraId="64A3D44D" w14:textId="77777777" w:rsidR="008A6D4A" w:rsidRDefault="008A6D4A" w:rsidP="00E23A93">
      <w:pPr>
        <w:pStyle w:val="Heading3"/>
      </w:pPr>
      <w:bookmarkStart w:id="88" w:name="_Toc510696588"/>
      <w:bookmarkStart w:id="89" w:name="_Toc35971380"/>
      <w:bookmarkStart w:id="90" w:name="_Toc42953834"/>
      <w:bookmarkStart w:id="91" w:name="_Toc43463151"/>
      <w:bookmarkStart w:id="92" w:name="_Toc49847763"/>
      <w:bookmarkStart w:id="93" w:name="_Toc56497892"/>
      <w:bookmarkStart w:id="94" w:name="_Toc90643981"/>
      <w:r>
        <w:t>5.2.1</w:t>
      </w:r>
      <w:r>
        <w:tab/>
        <w:t>Service Description</w:t>
      </w:r>
      <w:bookmarkEnd w:id="88"/>
      <w:bookmarkEnd w:id="89"/>
      <w:bookmarkEnd w:id="90"/>
      <w:bookmarkEnd w:id="91"/>
      <w:bookmarkEnd w:id="92"/>
      <w:bookmarkEnd w:id="93"/>
      <w:bookmarkEnd w:id="94"/>
    </w:p>
    <w:p w14:paraId="7C147BD0" w14:textId="77777777" w:rsidR="00237949" w:rsidRPr="00544965" w:rsidRDefault="00237949" w:rsidP="00237949">
      <w:bookmarkStart w:id="95" w:name="_Toc510696589"/>
      <w:bookmarkStart w:id="96"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77777777" w:rsidR="00237949" w:rsidRDefault="00237949" w:rsidP="00237949">
      <w:r>
        <w:t>Following functionalities are provided by the Nnssaaf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97" w:name="_Toc42953835"/>
      <w:bookmarkStart w:id="98" w:name="_Toc43463152"/>
      <w:bookmarkStart w:id="99" w:name="_Toc49847764"/>
      <w:bookmarkStart w:id="100" w:name="_Toc56497893"/>
      <w:bookmarkStart w:id="101" w:name="_Toc90643982"/>
      <w:r>
        <w:t>5.2.2</w:t>
      </w:r>
      <w:r>
        <w:tab/>
        <w:t>Service Operations</w:t>
      </w:r>
      <w:bookmarkEnd w:id="95"/>
      <w:bookmarkEnd w:id="96"/>
      <w:bookmarkEnd w:id="97"/>
      <w:bookmarkEnd w:id="98"/>
      <w:bookmarkEnd w:id="99"/>
      <w:bookmarkEnd w:id="100"/>
      <w:bookmarkEnd w:id="101"/>
    </w:p>
    <w:p w14:paraId="502B3D33" w14:textId="77777777" w:rsidR="008A6D4A" w:rsidRDefault="008A6D4A" w:rsidP="00E23A93">
      <w:pPr>
        <w:pStyle w:val="Heading4"/>
      </w:pPr>
      <w:bookmarkStart w:id="102" w:name="_Toc510696590"/>
      <w:bookmarkStart w:id="103" w:name="_Toc35971382"/>
      <w:bookmarkStart w:id="104" w:name="_Toc42953836"/>
      <w:bookmarkStart w:id="105" w:name="_Toc43463153"/>
      <w:bookmarkStart w:id="106" w:name="_Toc49847765"/>
      <w:bookmarkStart w:id="107" w:name="_Toc56497894"/>
      <w:bookmarkStart w:id="108" w:name="_Toc90643983"/>
      <w:r>
        <w:t>5.2.2.1</w:t>
      </w:r>
      <w:r>
        <w:tab/>
        <w:t>Introduction</w:t>
      </w:r>
      <w:bookmarkEnd w:id="102"/>
      <w:bookmarkEnd w:id="103"/>
      <w:bookmarkEnd w:id="104"/>
      <w:bookmarkEnd w:id="105"/>
      <w:bookmarkEnd w:id="106"/>
      <w:bookmarkEnd w:id="107"/>
      <w:bookmarkEnd w:id="108"/>
    </w:p>
    <w:p w14:paraId="25D7BC93" w14:textId="77777777" w:rsidR="004E3CE4" w:rsidRDefault="004E3CE4" w:rsidP="004E3CE4">
      <w:bookmarkStart w:id="109" w:name="_Toc510696591"/>
      <w:bookmarkStart w:id="110"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11" w:name="_Toc42953837"/>
      <w:bookmarkStart w:id="112" w:name="_Toc43463154"/>
      <w:bookmarkStart w:id="113" w:name="_Toc49847766"/>
      <w:bookmarkStart w:id="114" w:name="_Toc56497895"/>
      <w:bookmarkStart w:id="115" w:name="_Toc90643984"/>
      <w:r>
        <w:t>5.2.2.2</w:t>
      </w:r>
      <w:r>
        <w:tab/>
      </w:r>
      <w:bookmarkEnd w:id="109"/>
      <w:bookmarkEnd w:id="110"/>
      <w:r w:rsidR="00535A27">
        <w:rPr>
          <w:rFonts w:hint="eastAsia"/>
          <w:lang w:eastAsia="zh-CN"/>
        </w:rPr>
        <w:t>Authenticate</w:t>
      </w:r>
      <w:bookmarkEnd w:id="111"/>
      <w:bookmarkEnd w:id="112"/>
      <w:bookmarkEnd w:id="113"/>
      <w:bookmarkEnd w:id="114"/>
      <w:bookmarkEnd w:id="115"/>
    </w:p>
    <w:p w14:paraId="5FB06ABC" w14:textId="77777777" w:rsidR="008A6D4A" w:rsidRDefault="008A6D4A" w:rsidP="00E23A93">
      <w:pPr>
        <w:pStyle w:val="Heading5"/>
      </w:pPr>
      <w:bookmarkStart w:id="116" w:name="_Toc510696592"/>
      <w:bookmarkStart w:id="117" w:name="_Toc35971384"/>
      <w:bookmarkStart w:id="118" w:name="_Toc42953838"/>
      <w:bookmarkStart w:id="119" w:name="_Toc43463155"/>
      <w:bookmarkStart w:id="120" w:name="_Toc49847767"/>
      <w:bookmarkStart w:id="121" w:name="_Toc56497896"/>
      <w:bookmarkStart w:id="122" w:name="_Toc90643985"/>
      <w:r>
        <w:t>5.2.2.2.1</w:t>
      </w:r>
      <w:r>
        <w:tab/>
        <w:t>General</w:t>
      </w:r>
      <w:bookmarkEnd w:id="116"/>
      <w:bookmarkEnd w:id="117"/>
      <w:bookmarkEnd w:id="118"/>
      <w:bookmarkEnd w:id="119"/>
      <w:bookmarkEnd w:id="120"/>
      <w:bookmarkEnd w:id="121"/>
      <w:bookmarkEnd w:id="122"/>
    </w:p>
    <w:p w14:paraId="0DFB99D3" w14:textId="635E5247" w:rsidR="00915654" w:rsidRDefault="00915654" w:rsidP="00915654">
      <w:pPr>
        <w:rPr>
          <w:rFonts w:eastAsia="SimSun"/>
          <w:lang w:eastAsia="zh-CN"/>
        </w:rPr>
      </w:pPr>
      <w:bookmarkStart w:id="123" w:name="_Toc510696595"/>
      <w:bookmarkStart w:id="124"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62B2FA76" w:rsidR="009C5AE5" w:rsidRPr="00544965" w:rsidRDefault="00C760BC" w:rsidP="00915654">
      <w:pPr>
        <w:pStyle w:val="TH"/>
      </w:pPr>
      <w:r>
        <w:object w:dxaOrig="12326" w:dyaOrig="8386" w14:anchorId="323D9FEF">
          <v:shape id="_x0000_i1028" type="#_x0000_t75" style="width:480.6pt;height:325.6pt" o:ole="">
            <v:imagedata r:id="rId14" o:title=""/>
          </v:shape>
          <o:OLEObject Type="Embed" ProgID="Visio.Drawing.11" ShapeID="_x0000_i1028" DrawAspect="Content" ObjectID="_1701257036" r:id="rId15"/>
        </w:object>
      </w:r>
    </w:p>
    <w:p w14:paraId="01A52C24"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0425F54" w14:textId="77777777" w:rsidR="00915654" w:rsidRDefault="00915654" w:rsidP="00915654">
      <w:pPr>
        <w:pStyle w:val="B1"/>
        <w:ind w:firstLine="0"/>
      </w:pPr>
      <w:bookmarkStart w:id="125" w:name="_PERM_MCCTEMPBM_CRPT24020005___3"/>
      <w:r w:rsidRPr="00544965">
        <w:t xml:space="preserve">The payload of the body shall contain </w:t>
      </w:r>
      <w:r>
        <w:t>the slice authentication information, which includes:</w:t>
      </w:r>
    </w:p>
    <w:p w14:paraId="7D4FF393"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F405B57" w14:textId="77777777" w:rsidR="00915654" w:rsidRDefault="00915654" w:rsidP="00915654">
      <w:pPr>
        <w:pStyle w:val="B1"/>
        <w:ind w:firstLine="0"/>
      </w:pPr>
      <w:r w:rsidRPr="00544965">
        <w:t>-</w:t>
      </w:r>
      <w:r w:rsidRPr="00544965">
        <w:tab/>
      </w:r>
      <w:r>
        <w:t>S-NSSAI</w:t>
      </w:r>
    </w:p>
    <w:p w14:paraId="62FD0C11" w14:textId="77777777" w:rsidR="00915654" w:rsidRDefault="00915654" w:rsidP="00915654">
      <w:pPr>
        <w:pStyle w:val="B1"/>
        <w:ind w:firstLine="0"/>
      </w:pPr>
      <w:r w:rsidRPr="00544965">
        <w:t>-</w:t>
      </w:r>
      <w:r w:rsidRPr="00544965">
        <w:tab/>
      </w:r>
      <w:r>
        <w:t>EAP ID Response message (which is received from the UE)</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25"/>
    <w:p w14:paraId="3E4E59EA" w14:textId="77777777"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5EDC4D1C"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w:t>
      </w:r>
      <w:r>
        <w:lastRenderedPageBreak/>
        <w:t>the AMF) shall forward the received EAP message to the UE in NAS message, as specified in clause 4.2.9.2 of 3GPP TS 23.502 [3].</w:t>
      </w:r>
    </w:p>
    <w:p w14:paraId="4487029D" w14:textId="073F68F2" w:rsidR="00915654" w:rsidRDefault="00915654" w:rsidP="00915654">
      <w:pPr>
        <w:pStyle w:val="B1"/>
      </w:pPr>
      <w:r>
        <w:t>3b.</w:t>
      </w:r>
      <w:r>
        <w:tab/>
      </w:r>
      <w:r w:rsidRPr="00544965">
        <w:t>On failure</w:t>
      </w:r>
      <w:r w:rsidR="00672278">
        <w:t xml:space="preserve"> or redirection</w:t>
      </w:r>
      <w:r w:rsidRPr="00544965">
        <w:t xml:space="preserve">, one of the HTTP status code listed in </w:t>
      </w:r>
      <w:r>
        <w:rPr>
          <w:rFonts w:hint="eastAsia"/>
          <w:lang w:eastAsia="zh-CN"/>
        </w:rPr>
        <w:t>T</w:t>
      </w:r>
      <w:r w:rsidRPr="00544965">
        <w:t>able</w:t>
      </w:r>
      <w:r>
        <w:rPr>
          <w:lang w:val="en-US"/>
        </w:rPr>
        <w:t> </w:t>
      </w:r>
      <w:r w:rsidRPr="00544965">
        <w:t>6.</w:t>
      </w:r>
      <w:r>
        <w:t>1</w:t>
      </w:r>
      <w:r w:rsidRPr="00544965">
        <w:t>.7.3-1 shall be returned</w:t>
      </w:r>
      <w:r w:rsidR="00672278">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0A7C19E7"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55FA76BA" w14:textId="77777777" w:rsidR="00915654" w:rsidRDefault="00915654" w:rsidP="00915654">
      <w:pPr>
        <w:pStyle w:val="B1"/>
        <w:ind w:firstLine="0"/>
      </w:pPr>
      <w:bookmarkStart w:id="126" w:name="_PERM_MCCTEMPBM_CRPT24020006___3"/>
      <w:r>
        <w:t xml:space="preserve">The payload body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bookmarkEnd w:id="126"/>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F2A8D8F"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bookmarkStart w:id="127" w:name="_PERM_MCCTEMPBM_CRPT24020007___3"/>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27"/>
    <w:p w14:paraId="1F3DF186" w14:textId="26A9CADB" w:rsidR="00915654" w:rsidRDefault="00915654" w:rsidP="00915654">
      <w:pPr>
        <w:pStyle w:val="B1"/>
      </w:pPr>
      <w:r>
        <w:t>6</w:t>
      </w:r>
      <w:r w:rsidRPr="00544965">
        <w:t>b.</w:t>
      </w:r>
      <w:r w:rsidRPr="00544965">
        <w:tab/>
        <w:t>On failure</w:t>
      </w:r>
      <w:r w:rsidR="009C5AE5"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266754C8" w14:textId="5AD7FD36"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w:t>
      </w:r>
      <w:r w:rsidR="008201FB" w:rsidRPr="00AC36CB">
        <w:t xml:space="preserve"> or redirection</w:t>
      </w:r>
      <w:r w:rsidR="008201FB">
        <w:t>,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p>
    <w:p w14:paraId="652C51D9" w14:textId="77777777" w:rsidR="00504F44" w:rsidRDefault="00915654" w:rsidP="00E23A93">
      <w:pPr>
        <w:pStyle w:val="B1"/>
        <w:ind w:firstLine="0"/>
      </w:pPr>
      <w:bookmarkStart w:id="128"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lastRenderedPageBreak/>
        <w:t xml:space="preserve">If the slice-specific authentication and authorization </w:t>
      </w:r>
      <w:r w:rsidR="002F2AE7">
        <w:t>cannot be completed, then:</w:t>
      </w:r>
    </w:p>
    <w:bookmarkEnd w:id="128"/>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29" w:name="_Toc42953839"/>
      <w:bookmarkStart w:id="130" w:name="_Toc43463156"/>
      <w:bookmarkStart w:id="131" w:name="_Toc49847768"/>
      <w:bookmarkStart w:id="132"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33" w:name="_Toc90643986"/>
      <w:r>
        <w:t>5.2.2.3</w:t>
      </w:r>
      <w:r>
        <w:tab/>
      </w:r>
      <w:bookmarkEnd w:id="123"/>
      <w:bookmarkEnd w:id="124"/>
      <w:r w:rsidR="00535A27">
        <w:rPr>
          <w:rFonts w:hint="eastAsia"/>
          <w:lang w:eastAsia="zh-CN"/>
        </w:rPr>
        <w:t>Re-Authentication</w:t>
      </w:r>
      <w:r w:rsidR="00DF05BE">
        <w:rPr>
          <w:lang w:eastAsia="zh-CN"/>
        </w:rPr>
        <w:t xml:space="preserve"> Notification</w:t>
      </w:r>
      <w:bookmarkEnd w:id="129"/>
      <w:bookmarkEnd w:id="130"/>
      <w:bookmarkEnd w:id="131"/>
      <w:bookmarkEnd w:id="132"/>
      <w:bookmarkEnd w:id="133"/>
    </w:p>
    <w:p w14:paraId="6BAF7159" w14:textId="77777777" w:rsidR="00581F9E" w:rsidRDefault="00581F9E" w:rsidP="00E23A93">
      <w:pPr>
        <w:pStyle w:val="Heading5"/>
      </w:pPr>
      <w:bookmarkStart w:id="134" w:name="_Toc42953840"/>
      <w:bookmarkStart w:id="135" w:name="_Toc43463157"/>
      <w:bookmarkStart w:id="136" w:name="_Toc49847769"/>
      <w:bookmarkStart w:id="137" w:name="_Toc56497898"/>
      <w:bookmarkStart w:id="138" w:name="_Toc510696596"/>
      <w:bookmarkStart w:id="139" w:name="_Toc35971388"/>
      <w:bookmarkStart w:id="140" w:name="_Toc90643987"/>
      <w:r>
        <w:t>5.2.2.</w:t>
      </w:r>
      <w:r>
        <w:rPr>
          <w:rFonts w:hint="eastAsia"/>
          <w:lang w:eastAsia="zh-CN"/>
        </w:rPr>
        <w:t>3</w:t>
      </w:r>
      <w:r>
        <w:t>.1</w:t>
      </w:r>
      <w:r>
        <w:tab/>
        <w:t>General</w:t>
      </w:r>
      <w:bookmarkEnd w:id="134"/>
      <w:bookmarkEnd w:id="135"/>
      <w:bookmarkEnd w:id="136"/>
      <w:bookmarkEnd w:id="137"/>
      <w:bookmarkEnd w:id="140"/>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1D0C0794" w:rsidR="006D2718" w:rsidRDefault="0068729C" w:rsidP="006D2718">
      <w:pPr>
        <w:pStyle w:val="TH"/>
      </w:pPr>
      <w:r w:rsidRPr="00D64FA1">
        <w:rPr>
          <w:lang w:val="fr-FR"/>
        </w:rPr>
        <w:object w:dxaOrig="9990" w:dyaOrig="2850" w14:anchorId="3F733CDF">
          <v:shape id="_x0000_i1029" type="#_x0000_t75" style="width:455.85pt;height:124.75pt" o:ole="">
            <v:imagedata r:id="rId16" o:title=""/>
          </v:shape>
          <o:OLEObject Type="Embed" ProgID="Visio.Drawing.11" ShapeID="_x0000_i1029" DrawAspect="Content" ObjectID="_1701257037" r:id="rId17"/>
        </w:object>
      </w:r>
    </w:p>
    <w:p w14:paraId="699647D6" w14:textId="77777777" w:rsidR="006D2718" w:rsidRDefault="006D2718" w:rsidP="006D2718">
      <w:pPr>
        <w:pStyle w:val="TF"/>
      </w:pPr>
      <w:r>
        <w:t>Figure 5.2.2.3.1-1: Re-authentication Notification</w:t>
      </w:r>
    </w:p>
    <w:p w14:paraId="454EC7BD"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7A51862F" w14:textId="77777777" w:rsidR="006D2718" w:rsidRDefault="006D2718" w:rsidP="006D2718">
      <w:pPr>
        <w:pStyle w:val="B1"/>
      </w:pPr>
      <w:r>
        <w:tab/>
        <w:t>The HTTP payload body of the POST request shall contain the SliceAuthReauthNotification data structure, within which:</w:t>
      </w:r>
    </w:p>
    <w:p w14:paraId="2495A1D3" w14:textId="7EBF77AF" w:rsidR="006D2718" w:rsidRDefault="006D2718" w:rsidP="00E23A93">
      <w:pPr>
        <w:pStyle w:val="B2"/>
        <w:rPr>
          <w:lang w:val="en-US"/>
        </w:rPr>
      </w:pPr>
      <w:r w:rsidRPr="00E23A93">
        <w:lastRenderedPageBreak/>
        <w:t>-</w:t>
      </w:r>
      <w:r w:rsidR="00E23A93" w:rsidRPr="00E23A93">
        <w:tab/>
      </w:r>
      <w:r w:rsidRPr="00E23A93">
        <w:t>the notificationType set to the SliceAuthNotificationType of "SLICE_RE_AUTH";</w:t>
      </w:r>
    </w:p>
    <w:p w14:paraId="1B6DF319" w14:textId="2CE46ACC" w:rsidR="006D2718" w:rsidRDefault="006D2718" w:rsidP="00E23A93">
      <w:pPr>
        <w:pStyle w:val="B2"/>
        <w:rPr>
          <w:lang w:val="en-US"/>
        </w:rPr>
      </w:pPr>
      <w:r w:rsidRPr="00E23A93">
        <w:t>-</w:t>
      </w:r>
      <w:r w:rsidR="00E23A93" w:rsidRPr="00E23A93">
        <w:tab/>
      </w:r>
      <w:r w:rsidRPr="00E23A93">
        <w:t>the gpsi set to the GPSI of the given UE required to be re-authenticated;</w:t>
      </w:r>
    </w:p>
    <w:p w14:paraId="6413B895" w14:textId="474EB95F" w:rsidR="006D2718" w:rsidRDefault="006D2718" w:rsidP="00E23A93">
      <w:pPr>
        <w:pStyle w:val="B2"/>
        <w:rPr>
          <w:lang w:val="en-US"/>
        </w:rPr>
      </w:pPr>
      <w:r w:rsidRPr="00E23A93">
        <w:t>-</w:t>
      </w:r>
      <w:r w:rsidR="00E23A93" w:rsidRPr="00E23A93">
        <w:tab/>
      </w:r>
      <w:r w:rsidRPr="00E23A93">
        <w:t>the snssai set to the S-NSSAI required to be re-authenticated;</w:t>
      </w:r>
    </w:p>
    <w:p w14:paraId="7959DC2E" w14:textId="77777777" w:rsidR="00704BCB" w:rsidRDefault="00704BCB" w:rsidP="00E23A93">
      <w:pPr>
        <w:pStyle w:val="B2"/>
        <w:rPr>
          <w:lang w:val="en-US"/>
        </w:rPr>
      </w:pPr>
      <w:r w:rsidRPr="00E23A93">
        <w:t>-</w:t>
      </w:r>
      <w:r w:rsidRPr="00E23A93">
        <w:tab/>
        <w:t>the supi set to the SUPI of the given UE required to be re-authenticated.</w:t>
      </w:r>
    </w:p>
    <w:p w14:paraId="0760C168"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39D164D"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6D7093" w14:textId="77777777" w:rsidR="006D2718" w:rsidRDefault="006D2718" w:rsidP="006D2718">
      <w:pPr>
        <w:pStyle w:val="B1"/>
        <w:ind w:firstLine="0"/>
        <w:rPr>
          <w:rFonts w:eastAsia="SimSun"/>
          <w:lang w:eastAsia="zh-CN"/>
        </w:rPr>
      </w:pPr>
      <w:bookmarkStart w:id="141"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2D8480C2" w14:textId="1BD25288" w:rsidR="00905444" w:rsidRDefault="00D609C9"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7223D7">
        <w:t xml:space="preserve">if needed </w:t>
      </w:r>
      <w:r w:rsidR="00905444">
        <w:t>as described in clause</w:t>
      </w:r>
      <w:r w:rsidR="00905444" w:rsidRPr="003B2883">
        <w:t> </w:t>
      </w:r>
      <w:r w:rsidR="004C356C">
        <w:t>5.2.2.2.1</w:t>
      </w:r>
      <w:r w:rsidR="00905444">
        <w:t>.</w:t>
      </w:r>
    </w:p>
    <w:p w14:paraId="0E421D3D" w14:textId="1968662F" w:rsidR="00F6044D" w:rsidRDefault="00F6044D" w:rsidP="006D2718">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141"/>
    <w:p w14:paraId="0B3E41B2" w14:textId="77777777" w:rsidR="00E23A93" w:rsidRDefault="006D2718" w:rsidP="003B5AEF">
      <w:pPr>
        <w:pStyle w:val="B1"/>
      </w:pPr>
      <w:r>
        <w:t>2b.</w:t>
      </w:r>
      <w:r>
        <w:tab/>
        <w:t>On failure</w:t>
      </w:r>
      <w:r w:rsidR="00294C06">
        <w:t xml:space="preserve"> or redirection</w:t>
      </w:r>
      <w:r>
        <w:t xml:space="preserve">, one of the HTTP status code listed in </w:t>
      </w:r>
      <w:r w:rsidRPr="001769FF">
        <w:t>Table</w:t>
      </w:r>
      <w:r>
        <w:rPr>
          <w:lang w:val="en-US"/>
        </w:rPr>
        <w:t> </w:t>
      </w:r>
      <w:r w:rsidRPr="00964F64">
        <w:t>6.1.7.3</w:t>
      </w:r>
      <w:r>
        <w:t xml:space="preserve">-1 shall be returned. </w:t>
      </w:r>
      <w:r w:rsidR="004612F3">
        <w:t xml:space="preserve">If the </w:t>
      </w:r>
      <w:r w:rsidR="00554F1C">
        <w:t xml:space="preserve">NF Service Consumer (i.e. the AMF) </w:t>
      </w:r>
      <w:r w:rsidR="004612F3">
        <w:t xml:space="preserve">is not able to handle the request, but knows that another </w:t>
      </w:r>
      <w:r w:rsidR="00554F1C">
        <w:t xml:space="preserve">NF Service Consumer (i.e. the AMF) </w:t>
      </w:r>
      <w:r w:rsidR="004612F3">
        <w:t>is able to handle it, it shall reply with an HTTP 3xx redirect response pointing to the URI of the new</w:t>
      </w:r>
      <w:r w:rsidR="00554F1C" w:rsidRPr="00554F1C">
        <w:t xml:space="preserve"> </w:t>
      </w:r>
      <w:r w:rsidR="00554F1C">
        <w:t>NF Service Consumer (i.e. the AMF)</w:t>
      </w:r>
      <w:r w:rsidR="004612F3">
        <w:t>.</w:t>
      </w:r>
    </w:p>
    <w:p w14:paraId="4F4C65A5" w14:textId="6E6B03CE" w:rsidR="00DD3BEE" w:rsidRDefault="006D2718" w:rsidP="002F0E1C">
      <w:pPr>
        <w:pStyle w:val="B1"/>
        <w:ind w:firstLine="0"/>
      </w:pPr>
      <w:bookmarkStart w:id="142"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13C19535" w14:textId="77777777" w:rsidR="00535A27" w:rsidRPr="00B45D0B" w:rsidRDefault="00535A27" w:rsidP="00E23A93">
      <w:pPr>
        <w:pStyle w:val="Heading4"/>
        <w:rPr>
          <w:lang w:val="en-US" w:eastAsia="zh-CN"/>
        </w:rPr>
      </w:pPr>
      <w:bookmarkStart w:id="143" w:name="_Toc42953841"/>
      <w:bookmarkStart w:id="144" w:name="_Toc43463158"/>
      <w:bookmarkStart w:id="145" w:name="_Toc49847770"/>
      <w:bookmarkStart w:id="146" w:name="_Toc56497899"/>
      <w:bookmarkStart w:id="147" w:name="_Toc90643988"/>
      <w:bookmarkEnd w:id="142"/>
      <w:r>
        <w:t>5.2.2.</w:t>
      </w:r>
      <w:r>
        <w:rPr>
          <w:rFonts w:hint="eastAsia"/>
          <w:lang w:eastAsia="zh-CN"/>
        </w:rPr>
        <w:t>4</w:t>
      </w:r>
      <w:r>
        <w:tab/>
      </w:r>
      <w:r>
        <w:rPr>
          <w:rFonts w:hint="eastAsia"/>
          <w:lang w:eastAsia="zh-CN"/>
        </w:rPr>
        <w:t>Revocation</w:t>
      </w:r>
      <w:r w:rsidR="00DF05BE">
        <w:rPr>
          <w:lang w:eastAsia="zh-CN"/>
        </w:rPr>
        <w:t xml:space="preserve"> Notification</w:t>
      </w:r>
      <w:bookmarkEnd w:id="143"/>
      <w:bookmarkEnd w:id="144"/>
      <w:bookmarkEnd w:id="145"/>
      <w:bookmarkEnd w:id="146"/>
      <w:bookmarkEnd w:id="147"/>
    </w:p>
    <w:p w14:paraId="0485BF24" w14:textId="77777777" w:rsidR="00581F9E" w:rsidRDefault="00581F9E" w:rsidP="00E23A93">
      <w:pPr>
        <w:pStyle w:val="Heading5"/>
      </w:pPr>
      <w:bookmarkStart w:id="148" w:name="_Toc42953842"/>
      <w:bookmarkStart w:id="149" w:name="_Toc43463159"/>
      <w:bookmarkStart w:id="150" w:name="_Toc49847771"/>
      <w:bookmarkStart w:id="151" w:name="_Toc56497900"/>
      <w:bookmarkStart w:id="152" w:name="_Toc90643989"/>
      <w:r>
        <w:t>5.2.2.</w:t>
      </w:r>
      <w:r>
        <w:rPr>
          <w:rFonts w:hint="eastAsia"/>
          <w:lang w:eastAsia="zh-CN"/>
        </w:rPr>
        <w:t>4</w:t>
      </w:r>
      <w:r>
        <w:t>.1</w:t>
      </w:r>
      <w:r>
        <w:tab/>
        <w:t>General</w:t>
      </w:r>
      <w:bookmarkEnd w:id="148"/>
      <w:bookmarkEnd w:id="149"/>
      <w:bookmarkEnd w:id="150"/>
      <w:bookmarkEnd w:id="151"/>
      <w:bookmarkEnd w:id="152"/>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1BD84347" w:rsidR="00B62617" w:rsidRDefault="00EA6AC8" w:rsidP="00B62617">
      <w:pPr>
        <w:pStyle w:val="TH"/>
      </w:pPr>
      <w:r w:rsidRPr="00D64FA1">
        <w:rPr>
          <w:lang w:val="fr-FR"/>
        </w:rPr>
        <w:object w:dxaOrig="9720" w:dyaOrig="2850" w14:anchorId="3B3E2878">
          <v:shape id="_x0000_i1030" type="#_x0000_t75" style="width:460.9pt;height:131.15pt" o:ole="">
            <v:imagedata r:id="rId18" o:title=""/>
          </v:shape>
          <o:OLEObject Type="Embed" ProgID="Visio.Drawing.11" ShapeID="_x0000_i1030" DrawAspect="Content" ObjectID="_1701257038" r:id="rId19"/>
        </w:object>
      </w:r>
    </w:p>
    <w:p w14:paraId="79AEF0E4" w14:textId="77777777" w:rsidR="00B62617" w:rsidRDefault="00B62617" w:rsidP="00B62617">
      <w:pPr>
        <w:pStyle w:val="TF"/>
      </w:pPr>
      <w:r>
        <w:t>Figure 5.2.2.4.1-1: Revocation Notification</w:t>
      </w:r>
    </w:p>
    <w:p w14:paraId="475C575C"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3C903A11" w14:textId="77777777" w:rsidR="00B62617" w:rsidRDefault="00B62617" w:rsidP="00B62617">
      <w:pPr>
        <w:pStyle w:val="B1"/>
      </w:pPr>
      <w:r>
        <w:lastRenderedPageBreak/>
        <w:tab/>
        <w:t>The HTTP payload body of the POST request shall contain the SliceAuthRevocNotification data structure, within which:</w:t>
      </w:r>
    </w:p>
    <w:p w14:paraId="04106942" w14:textId="6A2E067F" w:rsidR="00B62617" w:rsidRDefault="00B62617" w:rsidP="00E23A93">
      <w:pPr>
        <w:pStyle w:val="B2"/>
        <w:rPr>
          <w:lang w:val="en-US"/>
        </w:rPr>
      </w:pPr>
      <w:r w:rsidRPr="00E23A93">
        <w:t>-</w:t>
      </w:r>
      <w:r w:rsidR="00E23A93" w:rsidRPr="00E23A93">
        <w:tab/>
      </w:r>
      <w:r w:rsidRPr="00E23A93">
        <w:t>the notificationType set to the SliceAuthNotificationType of "SLICE_REVOCATION";</w:t>
      </w:r>
    </w:p>
    <w:p w14:paraId="04A2BC9B" w14:textId="0474B2F5" w:rsidR="00B62617" w:rsidRDefault="00B62617" w:rsidP="00E23A93">
      <w:pPr>
        <w:pStyle w:val="B2"/>
        <w:rPr>
          <w:lang w:val="en-US"/>
        </w:rPr>
      </w:pPr>
      <w:r w:rsidRPr="00E23A93">
        <w:t>-</w:t>
      </w:r>
      <w:r w:rsidR="00E23A93" w:rsidRPr="00E23A93">
        <w:tab/>
      </w:r>
      <w:r w:rsidRPr="00E23A93">
        <w:t>the gpsi set to the GPSI of the given UE for whom the slice-specific authorization revocation is required;</w:t>
      </w:r>
    </w:p>
    <w:p w14:paraId="722A3F8D" w14:textId="65A7DDF3" w:rsidR="00B62617" w:rsidRDefault="00B62617" w:rsidP="00E23A93">
      <w:pPr>
        <w:pStyle w:val="B2"/>
        <w:rPr>
          <w:lang w:val="en-US"/>
        </w:rPr>
      </w:pPr>
      <w:r w:rsidRPr="00E23A93">
        <w:t>-</w:t>
      </w:r>
      <w:r w:rsidR="00E23A93" w:rsidRPr="00E23A93">
        <w:tab/>
      </w:r>
      <w:r w:rsidRPr="00E23A93">
        <w:t>the snssai set to the S-NSSAI for which the slice-specific authorization revocation is required;</w:t>
      </w:r>
    </w:p>
    <w:p w14:paraId="1F5DD526" w14:textId="77777777" w:rsidR="00704BCB" w:rsidRDefault="00704BCB" w:rsidP="00E23A93">
      <w:pPr>
        <w:pStyle w:val="B2"/>
        <w:rPr>
          <w:lang w:val="en-US"/>
        </w:rPr>
      </w:pPr>
      <w:r w:rsidRPr="00E23A93">
        <w:t>-</w:t>
      </w:r>
      <w:r w:rsidRPr="00E23A93">
        <w:tab/>
        <w:t>the supi set to the SUPI of the given UE for whom the slice-specific authorization revocation is required.</w:t>
      </w:r>
    </w:p>
    <w:p w14:paraId="6DC6E094"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59D4FBBB"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ACA2A58" w14:textId="77777777" w:rsidR="00B62617" w:rsidRDefault="00B62617" w:rsidP="00B62617">
      <w:pPr>
        <w:pStyle w:val="B1"/>
        <w:ind w:firstLine="0"/>
        <w:rPr>
          <w:rFonts w:eastAsia="SimSun"/>
          <w:lang w:eastAsia="zh-CN"/>
        </w:rPr>
      </w:pPr>
      <w:bookmarkStart w:id="153"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916FAAA" w14:textId="06C1FE7C" w:rsidR="00361D14" w:rsidRDefault="00361D14" w:rsidP="00B62617">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153"/>
    <w:p w14:paraId="0E3F0F39" w14:textId="77777777" w:rsidR="00E23A93" w:rsidRDefault="00B62617" w:rsidP="003B5AEF">
      <w:pPr>
        <w:pStyle w:val="B1"/>
      </w:pPr>
      <w:r>
        <w:t>2b.</w:t>
      </w:r>
      <w:r>
        <w:tab/>
        <w:t>On failure</w:t>
      </w:r>
      <w:r w:rsidR="00EE0E94">
        <w:t xml:space="preserve"> or redirection</w:t>
      </w:r>
      <w:r>
        <w:t xml:space="preserve">, one of the HTTP status code listed in </w:t>
      </w:r>
      <w:r w:rsidRPr="001769FF">
        <w:t>Table</w:t>
      </w:r>
      <w:r>
        <w:rPr>
          <w:lang w:val="en-US"/>
        </w:rPr>
        <w:t> </w:t>
      </w:r>
      <w:r w:rsidRPr="00964F64">
        <w:t>6.1.7.3</w:t>
      </w:r>
      <w:r>
        <w:t xml:space="preserve">-1 shall be returned. </w:t>
      </w:r>
      <w:r w:rsidR="00FC6E43">
        <w:t xml:space="preserve">If the </w:t>
      </w:r>
      <w:r w:rsidR="00554F1C">
        <w:t xml:space="preserve">NF Service Consumer (i.e. the AMF) </w:t>
      </w:r>
      <w:r w:rsidR="00FC6E43">
        <w:t xml:space="preserve">is not able to handle the request, but knows that another </w:t>
      </w:r>
      <w:r w:rsidR="00554F1C">
        <w:t xml:space="preserve">NF Service Consumer (i.e. the AMF) </w:t>
      </w:r>
      <w:r w:rsidR="00FC6E43">
        <w:t>is able to handle it, it shall reply with an HTTP 3xx redirect response pointing to the URI of the new</w:t>
      </w:r>
      <w:r w:rsidR="00554F1C" w:rsidRPr="00554F1C">
        <w:t xml:space="preserve"> </w:t>
      </w:r>
      <w:r w:rsidR="00554F1C">
        <w:t>NF Service Consumer (i.e. the AMF)</w:t>
      </w:r>
      <w:r w:rsidR="00FC6E43">
        <w:t>.</w:t>
      </w:r>
    </w:p>
    <w:p w14:paraId="18C76403" w14:textId="2437BEF9" w:rsidR="00535A27" w:rsidRDefault="00B62617" w:rsidP="002F0E1C">
      <w:pPr>
        <w:pStyle w:val="B1"/>
        <w:ind w:firstLine="0"/>
      </w:pPr>
      <w:bookmarkStart w:id="154"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2A8F8016" w14:textId="77777777" w:rsidR="008A6D4A" w:rsidRDefault="008A6D4A" w:rsidP="00E23A93">
      <w:pPr>
        <w:pStyle w:val="Heading1"/>
      </w:pPr>
      <w:bookmarkStart w:id="155" w:name="_Toc510696597"/>
      <w:bookmarkStart w:id="156" w:name="_Toc35971389"/>
      <w:bookmarkStart w:id="157" w:name="_Toc42953843"/>
      <w:bookmarkStart w:id="158" w:name="_Toc43463160"/>
      <w:bookmarkStart w:id="159" w:name="_Toc49847772"/>
      <w:bookmarkStart w:id="160" w:name="_Toc56497901"/>
      <w:bookmarkStart w:id="161" w:name="_Toc90643990"/>
      <w:bookmarkEnd w:id="138"/>
      <w:bookmarkEnd w:id="139"/>
      <w:bookmarkEnd w:id="154"/>
      <w:r>
        <w:t>6</w:t>
      </w:r>
      <w:r>
        <w:tab/>
        <w:t>API Definitions</w:t>
      </w:r>
      <w:bookmarkEnd w:id="155"/>
      <w:bookmarkEnd w:id="156"/>
      <w:bookmarkEnd w:id="157"/>
      <w:bookmarkEnd w:id="158"/>
      <w:bookmarkEnd w:id="159"/>
      <w:bookmarkEnd w:id="160"/>
      <w:bookmarkEnd w:id="161"/>
    </w:p>
    <w:p w14:paraId="5E31A023" w14:textId="77777777" w:rsidR="008A6D4A" w:rsidRDefault="008A6D4A" w:rsidP="00E23A93">
      <w:pPr>
        <w:pStyle w:val="Heading2"/>
      </w:pPr>
      <w:bookmarkStart w:id="162" w:name="_Toc510696598"/>
      <w:bookmarkStart w:id="163" w:name="_Toc35971390"/>
      <w:bookmarkStart w:id="164" w:name="_Toc42953844"/>
      <w:bookmarkStart w:id="165" w:name="_Toc43463161"/>
      <w:bookmarkStart w:id="166" w:name="_Toc49847773"/>
      <w:bookmarkStart w:id="167" w:name="_Toc56497902"/>
      <w:bookmarkStart w:id="168" w:name="_Toc90643991"/>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62"/>
      <w:bookmarkEnd w:id="163"/>
      <w:bookmarkEnd w:id="164"/>
      <w:bookmarkEnd w:id="165"/>
      <w:bookmarkEnd w:id="166"/>
      <w:bookmarkEnd w:id="167"/>
      <w:bookmarkEnd w:id="168"/>
    </w:p>
    <w:p w14:paraId="30D937E1" w14:textId="77777777" w:rsidR="008A6D4A" w:rsidRDefault="008A6D4A" w:rsidP="00E23A93">
      <w:pPr>
        <w:pStyle w:val="Heading3"/>
      </w:pPr>
      <w:bookmarkStart w:id="169" w:name="_Toc510696599"/>
      <w:bookmarkStart w:id="170" w:name="_Toc35971391"/>
      <w:bookmarkStart w:id="171" w:name="_Toc42953845"/>
      <w:bookmarkStart w:id="172" w:name="_Toc43463162"/>
      <w:bookmarkStart w:id="173" w:name="_Toc49847774"/>
      <w:bookmarkStart w:id="174" w:name="_Toc56497903"/>
      <w:bookmarkStart w:id="175" w:name="_Toc90643992"/>
      <w:r>
        <w:t>6.1.1</w:t>
      </w:r>
      <w:r>
        <w:tab/>
        <w:t>Introduction</w:t>
      </w:r>
      <w:bookmarkEnd w:id="169"/>
      <w:bookmarkEnd w:id="170"/>
      <w:bookmarkEnd w:id="171"/>
      <w:bookmarkEnd w:id="172"/>
      <w:bookmarkEnd w:id="173"/>
      <w:bookmarkEnd w:id="174"/>
      <w:bookmarkEnd w:id="175"/>
    </w:p>
    <w:p w14:paraId="1841926D" w14:textId="77777777" w:rsidR="008A6D4A" w:rsidRPr="00E23840" w:rsidRDefault="008A6D4A" w:rsidP="008A6D4A">
      <w:pPr>
        <w:rPr>
          <w:noProof/>
          <w:lang w:eastAsia="zh-CN"/>
        </w:rPr>
      </w:pPr>
      <w:bookmarkStart w:id="176"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177" w:name="_Toc35971392"/>
      <w:bookmarkStart w:id="178" w:name="_Toc42953846"/>
      <w:bookmarkStart w:id="179" w:name="_Toc43463163"/>
      <w:bookmarkStart w:id="180" w:name="_Toc49847775"/>
      <w:bookmarkStart w:id="181" w:name="_Toc56497904"/>
      <w:bookmarkStart w:id="182" w:name="_Toc90643993"/>
      <w:r>
        <w:t>6.1.2</w:t>
      </w:r>
      <w:r>
        <w:tab/>
        <w:t>Usage of HTTP</w:t>
      </w:r>
      <w:bookmarkEnd w:id="176"/>
      <w:bookmarkEnd w:id="177"/>
      <w:bookmarkEnd w:id="178"/>
      <w:bookmarkEnd w:id="179"/>
      <w:bookmarkEnd w:id="180"/>
      <w:bookmarkEnd w:id="181"/>
      <w:bookmarkEnd w:id="182"/>
    </w:p>
    <w:p w14:paraId="364A9161" w14:textId="77777777" w:rsidR="008A6D4A" w:rsidRPr="000C5200" w:rsidRDefault="008A6D4A" w:rsidP="00E23A93">
      <w:pPr>
        <w:pStyle w:val="Heading4"/>
      </w:pPr>
      <w:bookmarkStart w:id="183" w:name="_Toc510696601"/>
      <w:bookmarkStart w:id="184" w:name="_Toc35971393"/>
      <w:bookmarkStart w:id="185" w:name="_Toc42953847"/>
      <w:bookmarkStart w:id="186" w:name="_Toc43463164"/>
      <w:bookmarkStart w:id="187" w:name="_Toc49847776"/>
      <w:bookmarkStart w:id="188" w:name="_Toc56497905"/>
      <w:bookmarkStart w:id="189" w:name="_Toc90643994"/>
      <w:r>
        <w:t>6.1.2.1</w:t>
      </w:r>
      <w:r>
        <w:tab/>
        <w:t>General</w:t>
      </w:r>
      <w:bookmarkEnd w:id="183"/>
      <w:bookmarkEnd w:id="184"/>
      <w:bookmarkEnd w:id="185"/>
      <w:bookmarkEnd w:id="186"/>
      <w:bookmarkEnd w:id="187"/>
      <w:bookmarkEnd w:id="188"/>
      <w:bookmarkEnd w:id="189"/>
    </w:p>
    <w:p w14:paraId="65B81000" w14:textId="77777777" w:rsidR="008A6D4A" w:rsidRPr="00986E88" w:rsidRDefault="008A6D4A" w:rsidP="008A6D4A">
      <w:pPr>
        <w:rPr>
          <w:noProof/>
        </w:rPr>
      </w:pPr>
      <w:bookmarkStart w:id="19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191" w:name="_Toc35971394"/>
      <w:bookmarkStart w:id="192" w:name="_Toc42953848"/>
      <w:bookmarkStart w:id="193" w:name="_Toc43463165"/>
      <w:bookmarkStart w:id="194" w:name="_Toc49847777"/>
      <w:bookmarkStart w:id="195" w:name="_Toc56497906"/>
      <w:bookmarkStart w:id="196" w:name="_Toc90643995"/>
      <w:r>
        <w:t>6.1.2.2</w:t>
      </w:r>
      <w:r>
        <w:tab/>
        <w:t>HTTP standard headers</w:t>
      </w:r>
      <w:bookmarkEnd w:id="190"/>
      <w:bookmarkEnd w:id="191"/>
      <w:bookmarkEnd w:id="192"/>
      <w:bookmarkEnd w:id="193"/>
      <w:bookmarkEnd w:id="194"/>
      <w:bookmarkEnd w:id="195"/>
      <w:bookmarkEnd w:id="196"/>
    </w:p>
    <w:p w14:paraId="1FF0A3A9" w14:textId="77777777" w:rsidR="008A6D4A" w:rsidRDefault="008A6D4A" w:rsidP="00E23A93">
      <w:pPr>
        <w:pStyle w:val="Heading5"/>
        <w:rPr>
          <w:lang w:eastAsia="zh-CN"/>
        </w:rPr>
      </w:pPr>
      <w:bookmarkStart w:id="197" w:name="_Toc510696603"/>
      <w:bookmarkStart w:id="198" w:name="_Toc35971395"/>
      <w:bookmarkStart w:id="199" w:name="_Toc42953849"/>
      <w:bookmarkStart w:id="200" w:name="_Toc43463166"/>
      <w:bookmarkStart w:id="201" w:name="_Toc49847778"/>
      <w:bookmarkStart w:id="202" w:name="_Toc56497907"/>
      <w:bookmarkStart w:id="203" w:name="_Toc90643996"/>
      <w:r>
        <w:t>6.1.2.2.1</w:t>
      </w:r>
      <w:r>
        <w:rPr>
          <w:rFonts w:hint="eastAsia"/>
          <w:lang w:eastAsia="zh-CN"/>
        </w:rPr>
        <w:tab/>
      </w:r>
      <w:r>
        <w:rPr>
          <w:lang w:eastAsia="zh-CN"/>
        </w:rPr>
        <w:t>General</w:t>
      </w:r>
      <w:bookmarkEnd w:id="197"/>
      <w:bookmarkEnd w:id="198"/>
      <w:bookmarkEnd w:id="199"/>
      <w:bookmarkEnd w:id="200"/>
      <w:bookmarkEnd w:id="201"/>
      <w:bookmarkEnd w:id="202"/>
      <w:bookmarkEnd w:id="203"/>
    </w:p>
    <w:p w14:paraId="6DC3449D" w14:textId="77777777" w:rsidR="008A6D4A" w:rsidRPr="00986E88" w:rsidRDefault="008A6D4A" w:rsidP="008A6D4A">
      <w:pPr>
        <w:rPr>
          <w:noProof/>
        </w:rPr>
      </w:pPr>
      <w:bookmarkStart w:id="204"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205" w:name="_Toc35971396"/>
      <w:bookmarkStart w:id="206" w:name="_Toc42953850"/>
      <w:bookmarkStart w:id="207" w:name="_Toc43463167"/>
      <w:bookmarkStart w:id="208" w:name="_Toc49847779"/>
      <w:bookmarkStart w:id="209" w:name="_Toc56497908"/>
      <w:bookmarkStart w:id="210" w:name="_Toc90643997"/>
      <w:r>
        <w:t>6.1.2.2.2</w:t>
      </w:r>
      <w:r>
        <w:tab/>
        <w:t>Content type</w:t>
      </w:r>
      <w:bookmarkEnd w:id="204"/>
      <w:bookmarkEnd w:id="205"/>
      <w:bookmarkEnd w:id="206"/>
      <w:bookmarkEnd w:id="207"/>
      <w:bookmarkEnd w:id="208"/>
      <w:bookmarkEnd w:id="209"/>
      <w:bookmarkEnd w:id="210"/>
    </w:p>
    <w:p w14:paraId="71EFFE1F" w14:textId="77777777" w:rsidR="008A6D4A" w:rsidRDefault="008A6D4A" w:rsidP="008A6D4A">
      <w:bookmarkStart w:id="21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28D21EA" w14:textId="77777777" w:rsidR="008A6D4A" w:rsidRPr="000C5200" w:rsidRDefault="008A6D4A" w:rsidP="00E23A93">
      <w:pPr>
        <w:pStyle w:val="Heading4"/>
      </w:pPr>
      <w:bookmarkStart w:id="212" w:name="_Toc35971397"/>
      <w:bookmarkStart w:id="213" w:name="_Toc42953851"/>
      <w:bookmarkStart w:id="214" w:name="_Toc43463168"/>
      <w:bookmarkStart w:id="215" w:name="_Toc49847780"/>
      <w:bookmarkStart w:id="216" w:name="_Toc56497909"/>
      <w:bookmarkStart w:id="217" w:name="_Toc90643998"/>
      <w:r>
        <w:t>6.1.2.3</w:t>
      </w:r>
      <w:r>
        <w:tab/>
        <w:t>HTTP custom headers</w:t>
      </w:r>
      <w:bookmarkEnd w:id="211"/>
      <w:bookmarkEnd w:id="212"/>
      <w:bookmarkEnd w:id="213"/>
      <w:bookmarkEnd w:id="214"/>
      <w:bookmarkEnd w:id="215"/>
      <w:bookmarkEnd w:id="216"/>
      <w:bookmarkEnd w:id="217"/>
    </w:p>
    <w:p w14:paraId="6B5ACFCB" w14:textId="77777777" w:rsidR="008A6D4A" w:rsidRDefault="008A6D4A" w:rsidP="008A6D4A">
      <w:pPr>
        <w:rPr>
          <w:noProof/>
        </w:rPr>
      </w:pPr>
      <w:bookmarkStart w:id="218" w:name="_Toc489605322"/>
      <w:bookmarkStart w:id="219" w:name="_Toc492899753"/>
      <w:bookmarkStart w:id="220" w:name="_Toc492900032"/>
      <w:bookmarkStart w:id="221" w:name="_Toc492967834"/>
      <w:bookmarkStart w:id="222" w:name="_Toc492972922"/>
      <w:bookmarkStart w:id="223" w:name="_Toc492973142"/>
      <w:bookmarkStart w:id="224" w:name="_Toc492974840"/>
      <w:bookmarkStart w:id="22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226" w:name="_Toc510696607"/>
      <w:bookmarkStart w:id="227" w:name="_Toc35971398"/>
      <w:bookmarkStart w:id="228" w:name="_Toc42953852"/>
      <w:bookmarkStart w:id="229" w:name="_Toc43463169"/>
      <w:bookmarkStart w:id="230" w:name="_Toc49847781"/>
      <w:bookmarkStart w:id="231" w:name="_Toc56497910"/>
      <w:bookmarkStart w:id="232" w:name="_Toc90643999"/>
      <w:bookmarkEnd w:id="218"/>
      <w:bookmarkEnd w:id="219"/>
      <w:bookmarkEnd w:id="220"/>
      <w:bookmarkEnd w:id="221"/>
      <w:bookmarkEnd w:id="222"/>
      <w:bookmarkEnd w:id="223"/>
      <w:bookmarkEnd w:id="224"/>
      <w:bookmarkEnd w:id="225"/>
      <w:r>
        <w:t>6.1.3</w:t>
      </w:r>
      <w:r>
        <w:tab/>
        <w:t>Resources</w:t>
      </w:r>
      <w:bookmarkEnd w:id="226"/>
      <w:bookmarkEnd w:id="227"/>
      <w:bookmarkEnd w:id="228"/>
      <w:bookmarkEnd w:id="229"/>
      <w:bookmarkEnd w:id="230"/>
      <w:bookmarkEnd w:id="231"/>
      <w:bookmarkEnd w:id="232"/>
    </w:p>
    <w:p w14:paraId="2EFC046D" w14:textId="77777777" w:rsidR="008A6D4A" w:rsidRPr="000A7435" w:rsidRDefault="008A6D4A" w:rsidP="00E23A93">
      <w:pPr>
        <w:pStyle w:val="Heading4"/>
      </w:pPr>
      <w:bookmarkStart w:id="233" w:name="_Toc510696608"/>
      <w:bookmarkStart w:id="234" w:name="_Toc35971399"/>
      <w:bookmarkStart w:id="235" w:name="_Toc42953853"/>
      <w:bookmarkStart w:id="236" w:name="_Toc43463170"/>
      <w:bookmarkStart w:id="237" w:name="_Toc49847782"/>
      <w:bookmarkStart w:id="238" w:name="_Toc56497911"/>
      <w:bookmarkStart w:id="239" w:name="_Toc90644000"/>
      <w:r>
        <w:t>6.1.3.1</w:t>
      </w:r>
      <w:r>
        <w:tab/>
        <w:t>Overview</w:t>
      </w:r>
      <w:bookmarkEnd w:id="233"/>
      <w:bookmarkEnd w:id="234"/>
      <w:bookmarkEnd w:id="235"/>
      <w:bookmarkEnd w:id="236"/>
      <w:bookmarkEnd w:id="237"/>
      <w:bookmarkEnd w:id="238"/>
      <w:bookmarkEnd w:id="239"/>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4.8pt;height:147.65pt" o:ole="">
            <v:imagedata r:id="rId20" o:title=""/>
          </v:shape>
          <o:OLEObject Type="Embed" ProgID="Visio.Drawing.11" ShapeID="_x0000_i1031" DrawAspect="Content" ObjectID="_1701257039" r:id="rId21"/>
        </w:object>
      </w:r>
    </w:p>
    <w:p w14:paraId="6C586022"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240" w:name="_Toc510696609"/>
      <w:bookmarkStart w:id="241" w:name="_Toc35971400"/>
      <w:r w:rsidRPr="00544965">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77777777" w:rsidR="00875C64" w:rsidRPr="00544965" w:rsidRDefault="00875C64" w:rsidP="00E71EE5">
            <w:pPr>
              <w:pStyle w:val="TAL"/>
            </w:pPr>
            <w:r w:rsidRPr="00544965">
              <w:t>/v1/</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242" w:name="_Toc42953854"/>
      <w:bookmarkStart w:id="243" w:name="_Toc43463171"/>
      <w:bookmarkStart w:id="244" w:name="_Toc49847783"/>
      <w:bookmarkStart w:id="245" w:name="_Toc56497912"/>
      <w:bookmarkStart w:id="246" w:name="_Toc90644001"/>
      <w:r>
        <w:lastRenderedPageBreak/>
        <w:t>6.1.3.2</w:t>
      </w:r>
      <w:r>
        <w:tab/>
        <w:t xml:space="preserve">Resource: </w:t>
      </w:r>
      <w:bookmarkEnd w:id="240"/>
      <w:bookmarkEnd w:id="241"/>
      <w:r w:rsidR="00231B62">
        <w:t>slice</w:t>
      </w:r>
      <w:r w:rsidR="00231B62" w:rsidRPr="00544965">
        <w:t>-authentications</w:t>
      </w:r>
      <w:r w:rsidR="00231B62">
        <w:t xml:space="preserve"> (Collection)</w:t>
      </w:r>
      <w:bookmarkEnd w:id="242"/>
      <w:bookmarkEnd w:id="243"/>
      <w:bookmarkEnd w:id="244"/>
      <w:bookmarkEnd w:id="245"/>
      <w:bookmarkEnd w:id="246"/>
    </w:p>
    <w:p w14:paraId="2EA073DD" w14:textId="77777777" w:rsidR="008A6D4A" w:rsidRDefault="008A6D4A" w:rsidP="00E23A93">
      <w:pPr>
        <w:pStyle w:val="Heading5"/>
      </w:pPr>
      <w:bookmarkStart w:id="247" w:name="_Toc510696610"/>
      <w:bookmarkStart w:id="248" w:name="_Toc35971401"/>
      <w:bookmarkStart w:id="249" w:name="_Toc42953855"/>
      <w:bookmarkStart w:id="250" w:name="_Toc43463172"/>
      <w:bookmarkStart w:id="251" w:name="_Toc49847784"/>
      <w:bookmarkStart w:id="252" w:name="_Toc56497913"/>
      <w:bookmarkStart w:id="253" w:name="_Toc90644002"/>
      <w:r>
        <w:t>6.1.3.2.1</w:t>
      </w:r>
      <w:r>
        <w:tab/>
        <w:t>Description</w:t>
      </w:r>
      <w:bookmarkEnd w:id="247"/>
      <w:bookmarkEnd w:id="248"/>
      <w:bookmarkEnd w:id="249"/>
      <w:bookmarkEnd w:id="250"/>
      <w:bookmarkEnd w:id="251"/>
      <w:bookmarkEnd w:id="252"/>
      <w:bookmarkEnd w:id="253"/>
    </w:p>
    <w:p w14:paraId="5C89BCCD" w14:textId="77777777" w:rsidR="00237EE5" w:rsidRPr="00544965" w:rsidRDefault="00237EE5" w:rsidP="00237EE5">
      <w:bookmarkStart w:id="254" w:name="_Toc35971402"/>
      <w:bookmarkStart w:id="255"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256" w:name="_Toc42953856"/>
      <w:bookmarkStart w:id="257" w:name="_Toc43463173"/>
      <w:bookmarkStart w:id="258" w:name="_Toc49847785"/>
      <w:bookmarkStart w:id="259" w:name="_Toc56497914"/>
      <w:bookmarkStart w:id="260" w:name="_Toc90644003"/>
      <w:r>
        <w:t>6.1.3.2.2</w:t>
      </w:r>
      <w:r>
        <w:tab/>
        <w:t>Resource Definition</w:t>
      </w:r>
      <w:bookmarkEnd w:id="254"/>
      <w:bookmarkEnd w:id="256"/>
      <w:bookmarkEnd w:id="257"/>
      <w:bookmarkEnd w:id="258"/>
      <w:bookmarkEnd w:id="259"/>
      <w:bookmarkEnd w:id="260"/>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261" w:name="_Toc35971403"/>
      <w:bookmarkStart w:id="262" w:name="_Toc42953857"/>
      <w:bookmarkStart w:id="263" w:name="_Toc43463174"/>
      <w:bookmarkStart w:id="264" w:name="_Toc49847786"/>
      <w:bookmarkStart w:id="265" w:name="_Toc56497915"/>
      <w:bookmarkStart w:id="266" w:name="_Toc90644004"/>
      <w:r>
        <w:t>6.1.3.2.3</w:t>
      </w:r>
      <w:r>
        <w:tab/>
        <w:t>Resource Standard Methods</w:t>
      </w:r>
      <w:bookmarkEnd w:id="255"/>
      <w:bookmarkEnd w:id="261"/>
      <w:bookmarkEnd w:id="262"/>
      <w:bookmarkEnd w:id="263"/>
      <w:bookmarkEnd w:id="264"/>
      <w:bookmarkEnd w:id="265"/>
      <w:bookmarkEnd w:id="266"/>
    </w:p>
    <w:p w14:paraId="6421C356" w14:textId="77777777" w:rsidR="008A6D4A" w:rsidRPr="00384E92" w:rsidRDefault="008A6D4A" w:rsidP="00E23A93">
      <w:pPr>
        <w:pStyle w:val="Heading6"/>
        <w:numPr>
          <w:ilvl w:val="5"/>
          <w:numId w:val="0"/>
        </w:numPr>
        <w:ind w:left="1152" w:hanging="432"/>
      </w:pPr>
      <w:bookmarkStart w:id="267" w:name="_Toc510696613"/>
      <w:bookmarkStart w:id="268" w:name="_Toc35971404"/>
      <w:bookmarkStart w:id="269" w:name="_Toc42953858"/>
      <w:bookmarkStart w:id="270" w:name="_Toc43463175"/>
      <w:bookmarkStart w:id="271" w:name="_Toc49847787"/>
      <w:bookmarkStart w:id="272" w:name="_Toc56497916"/>
      <w:bookmarkStart w:id="273" w:name="_Toc90644005"/>
      <w:r w:rsidRPr="00384E92">
        <w:t>6.</w:t>
      </w:r>
      <w:r>
        <w:t>1.3.2.3</w:t>
      </w:r>
      <w:r w:rsidRPr="00384E92">
        <w:t>.1</w:t>
      </w:r>
      <w:r w:rsidRPr="00384E92">
        <w:tab/>
      </w:r>
      <w:bookmarkEnd w:id="267"/>
      <w:bookmarkEnd w:id="268"/>
      <w:r w:rsidR="003E0B62">
        <w:t>POST</w:t>
      </w:r>
      <w:bookmarkEnd w:id="269"/>
      <w:bookmarkEnd w:id="270"/>
      <w:bookmarkEnd w:id="271"/>
      <w:bookmarkEnd w:id="272"/>
      <w:bookmarkEnd w:id="273"/>
    </w:p>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036F315C" w:rsidR="00AE28C9" w:rsidRDefault="00CF5457" w:rsidP="00CF5457">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665C46A9" w:rsidR="00AE28C9" w:rsidRDefault="00994B7F" w:rsidP="00994B7F">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77777777" w:rsidR="00A46B44" w:rsidRPr="004F472B" w:rsidRDefault="00A46B44" w:rsidP="00CA17CC">
            <w:pPr>
              <w:pStyle w:val="TAL"/>
            </w:pPr>
            <w:r>
              <w:t>The URI structure is defined in clause 6.1.3.3.1.</w:t>
            </w:r>
          </w:p>
        </w:tc>
      </w:tr>
    </w:tbl>
    <w:p w14:paraId="17936C62" w14:textId="77777777" w:rsidR="008A6D4A" w:rsidRPr="00A04126" w:rsidRDefault="008A6D4A" w:rsidP="008A6D4A"/>
    <w:p w14:paraId="0C4BB847" w14:textId="53062F1C" w:rsidR="00F25841" w:rsidRDefault="00F25841" w:rsidP="00F25841">
      <w:pPr>
        <w:pStyle w:val="TH"/>
      </w:pPr>
      <w:bookmarkStart w:id="274" w:name="_Toc510696615"/>
      <w:bookmarkStart w:id="275" w:name="_Toc35971406"/>
      <w:bookmarkStart w:id="276" w:name="_Toc42953859"/>
      <w:bookmarkStart w:id="277" w:name="_Toc43463176"/>
      <w:bookmarkStart w:id="278" w:name="_Toc49847788"/>
      <w:r>
        <w:lastRenderedPageBreak/>
        <w:t xml:space="preserve">Table </w:t>
      </w:r>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193E6E4C"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C61B487" w14:textId="77777777" w:rsidR="00F25841" w:rsidRDefault="00F25841" w:rsidP="00F25841">
      <w:pPr>
        <w:rPr>
          <w:noProof/>
        </w:rPr>
      </w:pPr>
    </w:p>
    <w:p w14:paraId="7B5783AB" w14:textId="2F4A2010" w:rsidR="00F25841" w:rsidRDefault="00F25841" w:rsidP="00F25841">
      <w:pPr>
        <w:pStyle w:val="TH"/>
      </w:pPr>
      <w:r>
        <w:t xml:space="preserve">Table </w:t>
      </w:r>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40B88497"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700BEE0" w14:textId="77777777" w:rsidR="00F25841" w:rsidRDefault="00F25841" w:rsidP="00991C66"/>
    <w:p w14:paraId="22A780E0" w14:textId="77777777" w:rsidR="008A6D4A" w:rsidRDefault="008A6D4A" w:rsidP="00E23A93">
      <w:pPr>
        <w:pStyle w:val="Heading5"/>
      </w:pPr>
      <w:bookmarkStart w:id="279" w:name="_Toc56497917"/>
      <w:bookmarkStart w:id="280" w:name="_Toc90644006"/>
      <w:r>
        <w:t>6.1.3.2.4</w:t>
      </w:r>
      <w:r>
        <w:tab/>
        <w:t>Resource Custom Operations</w:t>
      </w:r>
      <w:bookmarkEnd w:id="274"/>
      <w:bookmarkEnd w:id="275"/>
      <w:bookmarkEnd w:id="276"/>
      <w:bookmarkEnd w:id="277"/>
      <w:bookmarkEnd w:id="278"/>
      <w:bookmarkEnd w:id="279"/>
      <w:bookmarkEnd w:id="280"/>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281" w:name="_Toc510696621"/>
      <w:bookmarkStart w:id="282" w:name="_Toc35971412"/>
      <w:bookmarkStart w:id="283" w:name="_Toc42953860"/>
      <w:bookmarkStart w:id="284" w:name="_Toc43463177"/>
      <w:bookmarkStart w:id="285" w:name="_Toc49847789"/>
      <w:bookmarkStart w:id="286" w:name="_Toc56497918"/>
      <w:bookmarkStart w:id="287" w:name="_Toc90644007"/>
      <w:r>
        <w:t>6.1.3.3</w:t>
      </w:r>
      <w:r>
        <w:tab/>
        <w:t xml:space="preserve">Resource: </w:t>
      </w:r>
      <w:bookmarkEnd w:id="281"/>
      <w:bookmarkEnd w:id="282"/>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83"/>
      <w:bookmarkEnd w:id="284"/>
      <w:bookmarkEnd w:id="285"/>
      <w:bookmarkEnd w:id="286"/>
      <w:bookmarkEnd w:id="287"/>
    </w:p>
    <w:p w14:paraId="6987E40D" w14:textId="77777777" w:rsidR="00750FBA" w:rsidRPr="00544965" w:rsidRDefault="00750FBA" w:rsidP="00E23A93">
      <w:pPr>
        <w:pStyle w:val="Heading5"/>
      </w:pPr>
      <w:bookmarkStart w:id="288" w:name="_Toc25270678"/>
      <w:bookmarkStart w:id="289" w:name="_Toc34310333"/>
      <w:bookmarkStart w:id="290" w:name="_Toc42953861"/>
      <w:bookmarkStart w:id="291" w:name="_Toc43463178"/>
      <w:bookmarkStart w:id="292" w:name="_Toc49847790"/>
      <w:bookmarkStart w:id="293" w:name="_Toc56497919"/>
      <w:bookmarkStart w:id="294" w:name="_Toc510696622"/>
      <w:bookmarkStart w:id="295" w:name="_Toc35971413"/>
      <w:bookmarkStart w:id="296" w:name="_Toc90644008"/>
      <w:r w:rsidRPr="00544965">
        <w:t>6.</w:t>
      </w:r>
      <w:r>
        <w:t>1</w:t>
      </w:r>
      <w:r w:rsidRPr="00544965">
        <w:t>.3.3.1</w:t>
      </w:r>
      <w:r w:rsidRPr="00544965">
        <w:tab/>
        <w:t>Description</w:t>
      </w:r>
      <w:bookmarkEnd w:id="288"/>
      <w:bookmarkEnd w:id="289"/>
      <w:bookmarkEnd w:id="290"/>
      <w:bookmarkEnd w:id="291"/>
      <w:bookmarkEnd w:id="292"/>
      <w:bookmarkEnd w:id="293"/>
      <w:bookmarkEnd w:id="296"/>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297" w:name="_Toc42953862"/>
      <w:bookmarkStart w:id="298" w:name="_Toc43463179"/>
      <w:bookmarkStart w:id="299" w:name="_Toc49847791"/>
      <w:bookmarkStart w:id="300" w:name="_Toc56497920"/>
      <w:bookmarkStart w:id="301" w:name="_Toc90644009"/>
      <w:r>
        <w:t>6.1.3.3.2</w:t>
      </w:r>
      <w:r>
        <w:tab/>
        <w:t>Resource Definition</w:t>
      </w:r>
      <w:bookmarkEnd w:id="297"/>
      <w:bookmarkEnd w:id="298"/>
      <w:bookmarkEnd w:id="299"/>
      <w:bookmarkEnd w:id="300"/>
      <w:bookmarkEnd w:id="301"/>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302" w:name="_Toc42953863"/>
      <w:bookmarkStart w:id="303" w:name="_Toc43463180"/>
      <w:bookmarkStart w:id="304" w:name="_Toc49847792"/>
      <w:bookmarkStart w:id="305" w:name="_Toc56497921"/>
      <w:bookmarkStart w:id="306" w:name="_Toc90644010"/>
      <w:r>
        <w:t>6.1.3.3.3</w:t>
      </w:r>
      <w:r>
        <w:tab/>
        <w:t>Resource Standard Methods</w:t>
      </w:r>
      <w:bookmarkEnd w:id="302"/>
      <w:bookmarkEnd w:id="303"/>
      <w:bookmarkEnd w:id="304"/>
      <w:bookmarkEnd w:id="305"/>
      <w:bookmarkEnd w:id="306"/>
    </w:p>
    <w:p w14:paraId="5BE9A08C" w14:textId="77777777" w:rsidR="00750FBA" w:rsidRPr="00384E92" w:rsidRDefault="00750FBA" w:rsidP="00E23A93">
      <w:pPr>
        <w:pStyle w:val="Heading6"/>
        <w:numPr>
          <w:ilvl w:val="5"/>
          <w:numId w:val="0"/>
        </w:numPr>
        <w:ind w:left="1152" w:hanging="432"/>
      </w:pPr>
      <w:bookmarkStart w:id="307" w:name="_Toc42953864"/>
      <w:bookmarkStart w:id="308" w:name="_Toc43463181"/>
      <w:bookmarkStart w:id="309" w:name="_Toc49847793"/>
      <w:bookmarkStart w:id="310" w:name="_Toc56497922"/>
      <w:bookmarkStart w:id="311" w:name="_Toc90644011"/>
      <w:r w:rsidRPr="00384E92">
        <w:t>6.</w:t>
      </w:r>
      <w:r>
        <w:t>1.3.3.3</w:t>
      </w:r>
      <w:r w:rsidRPr="00384E92">
        <w:t>.1</w:t>
      </w:r>
      <w:r w:rsidRPr="00384E92">
        <w:tab/>
      </w:r>
      <w:r>
        <w:t>PUT</w:t>
      </w:r>
      <w:bookmarkEnd w:id="307"/>
      <w:bookmarkEnd w:id="308"/>
      <w:bookmarkEnd w:id="309"/>
      <w:bookmarkEnd w:id="310"/>
      <w:bookmarkEnd w:id="311"/>
    </w:p>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77777777" w:rsidR="00F154C0" w:rsidRDefault="00F154C0" w:rsidP="00C760B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77777777" w:rsidR="00F154C0" w:rsidRDefault="00F154C0" w:rsidP="00C760BC">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r>
        <w:t>Table 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76CD4161" w14:textId="77777777" w:rsidR="004434EE" w:rsidRDefault="004434EE" w:rsidP="004434EE">
      <w:pPr>
        <w:rPr>
          <w:noProof/>
        </w:rPr>
      </w:pPr>
    </w:p>
    <w:p w14:paraId="3B521907" w14:textId="06003A1C" w:rsidR="004434EE" w:rsidRDefault="004434EE" w:rsidP="004434EE">
      <w:pPr>
        <w:pStyle w:val="TH"/>
      </w:pPr>
      <w:r>
        <w:lastRenderedPageBreak/>
        <w:t>Table 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5BABA186" w14:textId="77777777" w:rsidR="00750FBA" w:rsidRPr="00A04126" w:rsidRDefault="00750FBA" w:rsidP="00750FBA"/>
    <w:p w14:paraId="1CAA0A6F" w14:textId="77777777" w:rsidR="00750FBA" w:rsidRDefault="00750FBA" w:rsidP="00E23A93">
      <w:pPr>
        <w:pStyle w:val="Heading5"/>
      </w:pPr>
      <w:bookmarkStart w:id="312" w:name="_Toc42953865"/>
      <w:bookmarkStart w:id="313" w:name="_Toc43463182"/>
      <w:bookmarkStart w:id="314" w:name="_Toc49847794"/>
      <w:bookmarkStart w:id="315" w:name="_Toc56497923"/>
      <w:bookmarkStart w:id="316" w:name="_Toc90644012"/>
      <w:r>
        <w:t>6.1.3.3.4</w:t>
      </w:r>
      <w:r>
        <w:tab/>
        <w:t>Resource Custom Operations</w:t>
      </w:r>
      <w:bookmarkEnd w:id="312"/>
      <w:bookmarkEnd w:id="313"/>
      <w:bookmarkEnd w:id="314"/>
      <w:bookmarkEnd w:id="315"/>
      <w:bookmarkEnd w:id="31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317" w:name="_Toc42953866"/>
      <w:bookmarkStart w:id="318" w:name="_Toc43463183"/>
      <w:bookmarkStart w:id="319" w:name="_Toc49847795"/>
      <w:bookmarkStart w:id="320" w:name="_Toc56497924"/>
      <w:bookmarkStart w:id="321" w:name="_Toc90644013"/>
      <w:r>
        <w:t>6.1.4</w:t>
      </w:r>
      <w:r>
        <w:tab/>
        <w:t>Custom Operations without associated resources</w:t>
      </w:r>
      <w:bookmarkEnd w:id="294"/>
      <w:bookmarkEnd w:id="295"/>
      <w:bookmarkEnd w:id="317"/>
      <w:bookmarkEnd w:id="318"/>
      <w:bookmarkEnd w:id="319"/>
      <w:bookmarkEnd w:id="320"/>
      <w:bookmarkEnd w:id="321"/>
    </w:p>
    <w:p w14:paraId="5BE94BD8" w14:textId="77777777" w:rsidR="008A6D4A" w:rsidRPr="000A7435" w:rsidRDefault="008A6D4A" w:rsidP="00E23A93">
      <w:pPr>
        <w:pStyle w:val="Heading4"/>
      </w:pPr>
      <w:bookmarkStart w:id="322" w:name="_Toc510696623"/>
      <w:bookmarkStart w:id="323" w:name="_Toc35971414"/>
      <w:bookmarkStart w:id="324" w:name="_Toc42953867"/>
      <w:bookmarkStart w:id="325" w:name="_Toc43463184"/>
      <w:bookmarkStart w:id="326" w:name="_Toc49847796"/>
      <w:bookmarkStart w:id="327" w:name="_Toc56497925"/>
      <w:bookmarkStart w:id="328" w:name="_Toc90644014"/>
      <w:r>
        <w:t>6.1.4.1</w:t>
      </w:r>
      <w:r>
        <w:tab/>
        <w:t>Overview</w:t>
      </w:r>
      <w:bookmarkEnd w:id="322"/>
      <w:bookmarkEnd w:id="323"/>
      <w:bookmarkEnd w:id="324"/>
      <w:bookmarkEnd w:id="325"/>
      <w:bookmarkEnd w:id="326"/>
      <w:bookmarkEnd w:id="327"/>
      <w:bookmarkEnd w:id="328"/>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329" w:name="_Toc510696628"/>
      <w:bookmarkStart w:id="330" w:name="_Toc35971419"/>
      <w:bookmarkStart w:id="331" w:name="_Toc42953868"/>
      <w:bookmarkStart w:id="332" w:name="_Toc43463185"/>
      <w:bookmarkStart w:id="333" w:name="_Toc49847797"/>
      <w:bookmarkStart w:id="334" w:name="_Toc56497926"/>
      <w:bookmarkStart w:id="335" w:name="_Toc90644015"/>
      <w:r>
        <w:t>6.1.5</w:t>
      </w:r>
      <w:r>
        <w:tab/>
        <w:t>Notifications</w:t>
      </w:r>
      <w:bookmarkEnd w:id="329"/>
      <w:bookmarkEnd w:id="330"/>
      <w:bookmarkEnd w:id="331"/>
      <w:bookmarkEnd w:id="332"/>
      <w:bookmarkEnd w:id="333"/>
      <w:bookmarkEnd w:id="334"/>
      <w:bookmarkEnd w:id="335"/>
    </w:p>
    <w:p w14:paraId="20FC45DE" w14:textId="77777777" w:rsidR="008A6D4A" w:rsidRPr="000A7435" w:rsidRDefault="008A6D4A" w:rsidP="00E23A93">
      <w:pPr>
        <w:pStyle w:val="Heading4"/>
      </w:pPr>
      <w:bookmarkStart w:id="336" w:name="_Toc510696629"/>
      <w:bookmarkStart w:id="337" w:name="_Toc35971420"/>
      <w:bookmarkStart w:id="338" w:name="_Toc42953869"/>
      <w:bookmarkStart w:id="339" w:name="_Toc43463186"/>
      <w:bookmarkStart w:id="340" w:name="_Toc49847798"/>
      <w:bookmarkStart w:id="341" w:name="_Toc56497927"/>
      <w:bookmarkStart w:id="342" w:name="_Toc90644016"/>
      <w:r>
        <w:t>6.1.5.1</w:t>
      </w:r>
      <w:r>
        <w:tab/>
        <w:t>General</w:t>
      </w:r>
      <w:bookmarkEnd w:id="336"/>
      <w:bookmarkEnd w:id="337"/>
      <w:bookmarkEnd w:id="338"/>
      <w:bookmarkEnd w:id="339"/>
      <w:bookmarkEnd w:id="340"/>
      <w:bookmarkEnd w:id="341"/>
      <w:bookmarkEnd w:id="342"/>
    </w:p>
    <w:p w14:paraId="09110695" w14:textId="77777777" w:rsidR="008A6D4A" w:rsidRDefault="008A6D4A" w:rsidP="008A6D4A">
      <w:pPr>
        <w:rPr>
          <w:noProof/>
        </w:rPr>
      </w:pPr>
      <w:bookmarkStart w:id="343"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344" w:name="_Toc35971421"/>
      <w:bookmarkStart w:id="345" w:name="_Toc42953870"/>
      <w:bookmarkStart w:id="346" w:name="_Toc43463187"/>
      <w:bookmarkStart w:id="347" w:name="_Toc49847799"/>
      <w:bookmarkStart w:id="348" w:name="_Toc56497928"/>
      <w:bookmarkStart w:id="349" w:name="_Toc90644017"/>
      <w:r>
        <w:t>6.1.5.2</w:t>
      </w:r>
      <w:r>
        <w:tab/>
      </w:r>
      <w:bookmarkEnd w:id="343"/>
      <w:bookmarkEnd w:id="344"/>
      <w:r w:rsidR="00977762">
        <w:t>Re-authentication Notification</w:t>
      </w:r>
      <w:bookmarkEnd w:id="345"/>
      <w:bookmarkEnd w:id="346"/>
      <w:bookmarkEnd w:id="347"/>
      <w:bookmarkEnd w:id="348"/>
      <w:bookmarkEnd w:id="349"/>
    </w:p>
    <w:p w14:paraId="655A730E" w14:textId="77777777" w:rsidR="008A6D4A" w:rsidRPr="00986E88" w:rsidRDefault="008A6D4A" w:rsidP="00E23A93">
      <w:pPr>
        <w:pStyle w:val="Heading5"/>
        <w:rPr>
          <w:noProof/>
        </w:rPr>
      </w:pPr>
      <w:bookmarkStart w:id="350" w:name="_Toc532994455"/>
      <w:bookmarkStart w:id="351" w:name="_Toc35971422"/>
      <w:bookmarkStart w:id="352" w:name="_Toc42953871"/>
      <w:bookmarkStart w:id="353" w:name="_Toc43463188"/>
      <w:bookmarkStart w:id="354" w:name="_Toc49847800"/>
      <w:bookmarkStart w:id="355" w:name="_Toc56497929"/>
      <w:bookmarkStart w:id="356" w:name="_Toc510696631"/>
      <w:bookmarkStart w:id="357" w:name="_Toc90644018"/>
      <w:r>
        <w:t>6.1.5.2</w:t>
      </w:r>
      <w:r w:rsidRPr="00986E88">
        <w:rPr>
          <w:noProof/>
        </w:rPr>
        <w:t>.1</w:t>
      </w:r>
      <w:r w:rsidRPr="00986E88">
        <w:rPr>
          <w:noProof/>
        </w:rPr>
        <w:tab/>
        <w:t>Description</w:t>
      </w:r>
      <w:bookmarkEnd w:id="350"/>
      <w:bookmarkEnd w:id="351"/>
      <w:bookmarkEnd w:id="352"/>
      <w:bookmarkEnd w:id="353"/>
      <w:bookmarkEnd w:id="354"/>
      <w:bookmarkEnd w:id="355"/>
      <w:bookmarkEnd w:id="357"/>
    </w:p>
    <w:p w14:paraId="59FCD319" w14:textId="77777777" w:rsidR="00BB5335" w:rsidRPr="00986E88" w:rsidRDefault="00BB5335" w:rsidP="00BB5335">
      <w:pPr>
        <w:rPr>
          <w:noProof/>
        </w:rPr>
      </w:pPr>
      <w:bookmarkStart w:id="358" w:name="_Toc532994456"/>
      <w:bookmarkStart w:id="359"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360" w:name="_Toc42953872"/>
      <w:bookmarkStart w:id="361" w:name="_Toc43463189"/>
      <w:bookmarkStart w:id="362" w:name="_Toc49847801"/>
      <w:bookmarkStart w:id="363" w:name="_Toc56497930"/>
      <w:bookmarkStart w:id="364" w:name="_Toc90644019"/>
      <w:r>
        <w:t>6.1.5.2</w:t>
      </w:r>
      <w:r w:rsidRPr="00986E88">
        <w:rPr>
          <w:noProof/>
        </w:rPr>
        <w:t>.2</w:t>
      </w:r>
      <w:r w:rsidRPr="00986E88">
        <w:rPr>
          <w:noProof/>
        </w:rPr>
        <w:tab/>
        <w:t>Target URI</w:t>
      </w:r>
      <w:bookmarkEnd w:id="358"/>
      <w:bookmarkEnd w:id="359"/>
      <w:bookmarkEnd w:id="360"/>
      <w:bookmarkEnd w:id="361"/>
      <w:bookmarkEnd w:id="362"/>
      <w:bookmarkEnd w:id="363"/>
      <w:bookmarkEnd w:id="364"/>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365" w:name="_Toc532994457"/>
      <w:bookmarkStart w:id="366" w:name="_Toc35971424"/>
      <w:bookmarkStart w:id="367" w:name="_Toc42953873"/>
      <w:bookmarkStart w:id="368" w:name="_Toc43463190"/>
      <w:bookmarkStart w:id="369" w:name="_Toc49847802"/>
      <w:bookmarkStart w:id="370" w:name="_Toc56497931"/>
      <w:bookmarkStart w:id="371" w:name="_Toc90644020"/>
      <w:r>
        <w:t>6.1.5.2</w:t>
      </w:r>
      <w:r w:rsidRPr="00986E88">
        <w:rPr>
          <w:noProof/>
        </w:rPr>
        <w:t>.3</w:t>
      </w:r>
      <w:r w:rsidRPr="00986E88">
        <w:rPr>
          <w:noProof/>
        </w:rPr>
        <w:tab/>
        <w:t>Standard Methods</w:t>
      </w:r>
      <w:bookmarkEnd w:id="365"/>
      <w:bookmarkEnd w:id="366"/>
      <w:bookmarkEnd w:id="367"/>
      <w:bookmarkEnd w:id="368"/>
      <w:bookmarkEnd w:id="369"/>
      <w:bookmarkEnd w:id="370"/>
      <w:bookmarkEnd w:id="371"/>
    </w:p>
    <w:p w14:paraId="318A8C58" w14:textId="77777777" w:rsidR="008A6D4A" w:rsidRPr="00986E88" w:rsidRDefault="008A6D4A" w:rsidP="00E23A93">
      <w:pPr>
        <w:pStyle w:val="Heading6"/>
        <w:numPr>
          <w:ilvl w:val="5"/>
          <w:numId w:val="0"/>
        </w:numPr>
        <w:ind w:left="1152" w:hanging="432"/>
        <w:rPr>
          <w:noProof/>
        </w:rPr>
      </w:pPr>
      <w:bookmarkStart w:id="372" w:name="_Toc532994458"/>
      <w:bookmarkStart w:id="373" w:name="_Toc35971425"/>
      <w:bookmarkStart w:id="374" w:name="_Toc42953874"/>
      <w:bookmarkStart w:id="375" w:name="_Toc43463191"/>
      <w:bookmarkStart w:id="376" w:name="_Toc49847803"/>
      <w:bookmarkStart w:id="377" w:name="_Toc56497932"/>
      <w:bookmarkStart w:id="378" w:name="_Toc90644021"/>
      <w:r>
        <w:t>6.1.5.2.3</w:t>
      </w:r>
      <w:r w:rsidRPr="00986E88">
        <w:rPr>
          <w:noProof/>
        </w:rPr>
        <w:t>.1</w:t>
      </w:r>
      <w:r w:rsidRPr="00986E88">
        <w:rPr>
          <w:noProof/>
        </w:rPr>
        <w:tab/>
        <w:t>POST</w:t>
      </w:r>
      <w:bookmarkEnd w:id="372"/>
      <w:bookmarkEnd w:id="373"/>
      <w:bookmarkEnd w:id="374"/>
      <w:bookmarkEnd w:id="375"/>
      <w:bookmarkEnd w:id="376"/>
      <w:bookmarkEnd w:id="377"/>
      <w:bookmarkEnd w:id="378"/>
    </w:p>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r w:rsidRPr="00986E88">
        <w:rPr>
          <w:noProof/>
        </w:rPr>
        <w:lastRenderedPageBreak/>
        <w:t>Table </w:t>
      </w:r>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r w:rsidRPr="00986E88">
        <w:rPr>
          <w:noProof/>
        </w:rPr>
        <w:t>Table </w:t>
      </w:r>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94C93D5" w14:textId="77777777" w:rsidR="00023712" w:rsidRDefault="00023712" w:rsidP="00C760BC">
            <w:pPr>
              <w:pStyle w:val="TAL"/>
            </w:pPr>
            <w:r>
              <w:t>Temporary redirection. The NF service consumer shall generate a Location header field containing a URI pointing to the endpoint of another NF service consumer to which the notification should be sent.</w:t>
            </w:r>
          </w:p>
          <w:p w14:paraId="39D03FA0"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525B086" w14:textId="77777777" w:rsidR="00023712" w:rsidRDefault="00023712" w:rsidP="00C760BC">
            <w:pPr>
              <w:pStyle w:val="TAL"/>
            </w:pP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DF78161" w14:textId="77777777" w:rsidR="00023712" w:rsidRDefault="00023712" w:rsidP="00C760BC">
            <w:pPr>
              <w:pStyle w:val="TAL"/>
            </w:pPr>
            <w:r>
              <w:t>Permanent redirection. The NF service consumer shall generate a Location header field containing a URI pointing to the endpoint of another NF service consumer to which the notification should be sent.</w:t>
            </w:r>
          </w:p>
          <w:p w14:paraId="7B2B4DB6"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7513966" w14:textId="77777777" w:rsidR="00023712" w:rsidRDefault="00023712" w:rsidP="00C760BC">
            <w:pPr>
              <w:pStyle w:val="TAL"/>
            </w:pP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r w:rsidRPr="00D67AB2">
        <w:t>Table 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77777777" w:rsidR="00676583" w:rsidRPr="00D67AB2" w:rsidRDefault="00676583" w:rsidP="00C760BC">
            <w:pPr>
              <w:pStyle w:val="TAL"/>
            </w:pPr>
            <w:r w:rsidRPr="00D70312">
              <w:t>A URI pointing to the endpoint of NF service consumer to which the notification should be sent</w:t>
            </w:r>
            <w:r>
              <w:t>.</w:t>
            </w:r>
          </w:p>
        </w:tc>
      </w:tr>
    </w:tbl>
    <w:p w14:paraId="10E30E06" w14:textId="77777777" w:rsidR="00676583" w:rsidRDefault="00676583" w:rsidP="00676583"/>
    <w:p w14:paraId="719DBA84" w14:textId="77777777" w:rsidR="00676583" w:rsidRDefault="00676583" w:rsidP="00676583">
      <w:pPr>
        <w:pStyle w:val="TH"/>
      </w:pPr>
      <w:r w:rsidRPr="00D67AB2">
        <w:t>Table 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77777777" w:rsidR="00676583" w:rsidRPr="00D67AB2" w:rsidRDefault="00676583" w:rsidP="00C760BC">
            <w:pPr>
              <w:pStyle w:val="TAL"/>
            </w:pPr>
            <w:r w:rsidRPr="00D70312">
              <w:t>A URI pointing to the endpoint of NF service consumer to which the notification should be sent</w:t>
            </w:r>
            <w:r>
              <w:t>.</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379" w:name="_Toc35971426"/>
      <w:bookmarkStart w:id="380" w:name="_Toc42953875"/>
      <w:bookmarkStart w:id="381" w:name="_Toc43463192"/>
      <w:bookmarkStart w:id="382" w:name="_Toc49847804"/>
      <w:bookmarkStart w:id="383" w:name="_Toc56497933"/>
      <w:bookmarkStart w:id="384" w:name="_Toc90644022"/>
      <w:r>
        <w:t>6.1.5.3</w:t>
      </w:r>
      <w:r>
        <w:tab/>
      </w:r>
      <w:bookmarkEnd w:id="356"/>
      <w:bookmarkEnd w:id="379"/>
      <w:r w:rsidR="00221696">
        <w:t>Revocation Notification</w:t>
      </w:r>
      <w:bookmarkEnd w:id="380"/>
      <w:bookmarkEnd w:id="381"/>
      <w:bookmarkEnd w:id="382"/>
      <w:bookmarkEnd w:id="383"/>
      <w:bookmarkEnd w:id="384"/>
    </w:p>
    <w:p w14:paraId="1C36682A" w14:textId="77777777" w:rsidR="0079399B" w:rsidRPr="00986E88" w:rsidRDefault="0079399B" w:rsidP="00E23A93">
      <w:pPr>
        <w:pStyle w:val="Heading5"/>
        <w:rPr>
          <w:noProof/>
        </w:rPr>
      </w:pPr>
      <w:bookmarkStart w:id="385" w:name="_Toc42953876"/>
      <w:bookmarkStart w:id="386" w:name="_Toc43463193"/>
      <w:bookmarkStart w:id="387" w:name="_Toc49847805"/>
      <w:bookmarkStart w:id="388" w:name="_Toc56497934"/>
      <w:bookmarkStart w:id="389" w:name="_Toc510696632"/>
      <w:bookmarkStart w:id="390" w:name="_Toc35971427"/>
      <w:bookmarkStart w:id="391" w:name="_Toc90644023"/>
      <w:r>
        <w:t>6.1.5.3</w:t>
      </w:r>
      <w:r w:rsidRPr="00986E88">
        <w:rPr>
          <w:noProof/>
        </w:rPr>
        <w:t>.1</w:t>
      </w:r>
      <w:r w:rsidRPr="00986E88">
        <w:rPr>
          <w:noProof/>
        </w:rPr>
        <w:tab/>
        <w:t>Description</w:t>
      </w:r>
      <w:bookmarkEnd w:id="385"/>
      <w:bookmarkEnd w:id="386"/>
      <w:bookmarkEnd w:id="387"/>
      <w:bookmarkEnd w:id="388"/>
      <w:bookmarkEnd w:id="391"/>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392" w:name="_Toc42953877"/>
      <w:bookmarkStart w:id="393" w:name="_Toc43463194"/>
      <w:bookmarkStart w:id="394" w:name="_Toc49847806"/>
      <w:bookmarkStart w:id="395" w:name="_Toc56497935"/>
      <w:bookmarkStart w:id="396" w:name="_Toc90644024"/>
      <w:r>
        <w:t>6.1.5.3</w:t>
      </w:r>
      <w:r w:rsidRPr="00986E88">
        <w:rPr>
          <w:noProof/>
        </w:rPr>
        <w:t>.2</w:t>
      </w:r>
      <w:r w:rsidRPr="00986E88">
        <w:rPr>
          <w:noProof/>
        </w:rPr>
        <w:tab/>
        <w:t>Target URI</w:t>
      </w:r>
      <w:bookmarkEnd w:id="392"/>
      <w:bookmarkEnd w:id="393"/>
      <w:bookmarkEnd w:id="394"/>
      <w:bookmarkEnd w:id="395"/>
      <w:bookmarkEnd w:id="396"/>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397" w:name="_Toc42953878"/>
      <w:bookmarkStart w:id="398" w:name="_Toc43463195"/>
      <w:bookmarkStart w:id="399" w:name="_Toc49847807"/>
      <w:bookmarkStart w:id="400" w:name="_Toc56497936"/>
      <w:bookmarkStart w:id="401" w:name="_Toc90644025"/>
      <w:r>
        <w:lastRenderedPageBreak/>
        <w:t>6.1.5.3</w:t>
      </w:r>
      <w:r w:rsidRPr="00986E88">
        <w:rPr>
          <w:noProof/>
        </w:rPr>
        <w:t>.3</w:t>
      </w:r>
      <w:r w:rsidRPr="00986E88">
        <w:rPr>
          <w:noProof/>
        </w:rPr>
        <w:tab/>
        <w:t>Standard Methods</w:t>
      </w:r>
      <w:bookmarkEnd w:id="397"/>
      <w:bookmarkEnd w:id="398"/>
      <w:bookmarkEnd w:id="399"/>
      <w:bookmarkEnd w:id="400"/>
      <w:bookmarkEnd w:id="401"/>
    </w:p>
    <w:p w14:paraId="57A3E094" w14:textId="77777777" w:rsidR="0079399B" w:rsidRPr="00986E88" w:rsidRDefault="0079399B" w:rsidP="00E23A93">
      <w:pPr>
        <w:pStyle w:val="Heading6"/>
        <w:numPr>
          <w:ilvl w:val="5"/>
          <w:numId w:val="0"/>
        </w:numPr>
        <w:ind w:left="1152" w:hanging="432"/>
        <w:rPr>
          <w:noProof/>
        </w:rPr>
      </w:pPr>
      <w:bookmarkStart w:id="402" w:name="_Toc42953879"/>
      <w:bookmarkStart w:id="403" w:name="_Toc43463196"/>
      <w:bookmarkStart w:id="404" w:name="_Toc49847808"/>
      <w:bookmarkStart w:id="405" w:name="_Toc56497937"/>
      <w:bookmarkStart w:id="406" w:name="_Toc90644026"/>
      <w:r>
        <w:t>6.1.5.3.3</w:t>
      </w:r>
      <w:r w:rsidRPr="00986E88">
        <w:rPr>
          <w:noProof/>
        </w:rPr>
        <w:t>.1</w:t>
      </w:r>
      <w:r w:rsidRPr="00986E88">
        <w:rPr>
          <w:noProof/>
        </w:rPr>
        <w:tab/>
        <w:t>POST</w:t>
      </w:r>
      <w:bookmarkEnd w:id="402"/>
      <w:bookmarkEnd w:id="403"/>
      <w:bookmarkEnd w:id="404"/>
      <w:bookmarkEnd w:id="405"/>
      <w:bookmarkEnd w:id="406"/>
    </w:p>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B6E3840" w14:textId="77777777" w:rsidR="00FC704C" w:rsidRDefault="00FC704C" w:rsidP="00C760BC">
            <w:pPr>
              <w:pStyle w:val="TAL"/>
            </w:pPr>
            <w:r>
              <w:t>Temporary redirection. The NF service consumer shall generate a Location header field containing a URI pointing to the endpoint of another NF service consumer to which the notification should be sent.</w:t>
            </w:r>
          </w:p>
          <w:p w14:paraId="7E70E76E"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C6B74A6" w14:textId="77777777" w:rsidR="00FC704C" w:rsidRDefault="00FC704C" w:rsidP="00C760BC">
            <w:pPr>
              <w:pStyle w:val="TAL"/>
            </w:pP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83AE3D1" w14:textId="77777777" w:rsidR="00FC704C" w:rsidRDefault="00FC704C" w:rsidP="00C760BC">
            <w:pPr>
              <w:pStyle w:val="TAL"/>
            </w:pPr>
            <w:r>
              <w:t>Permanent redirection. The NF service consumer shall generate a Location header field containing a URI pointing to the endpoint of another NF service consumer to which the notification should be sent.</w:t>
            </w:r>
          </w:p>
          <w:p w14:paraId="4642AA42"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68A7DF2" w14:textId="77777777" w:rsidR="00FC704C" w:rsidRDefault="00FC704C" w:rsidP="00C760BC">
            <w:pPr>
              <w:pStyle w:val="TAL"/>
            </w:pP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r w:rsidRPr="00D67AB2">
        <w:t>Table 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77777777" w:rsidR="00223376" w:rsidRPr="00D67AB2" w:rsidRDefault="00223376" w:rsidP="00C760BC">
            <w:pPr>
              <w:pStyle w:val="TAL"/>
            </w:pPr>
            <w:r w:rsidRPr="00D70312">
              <w:t>A URI pointing to the endpoint of NF service consumer to which the notification should be sent</w:t>
            </w:r>
            <w:r>
              <w:t>.</w:t>
            </w:r>
          </w:p>
        </w:tc>
      </w:tr>
    </w:tbl>
    <w:p w14:paraId="185E413F" w14:textId="77777777" w:rsidR="00223376" w:rsidRDefault="00223376" w:rsidP="00223376"/>
    <w:p w14:paraId="72F9C149" w14:textId="77777777" w:rsidR="00223376" w:rsidRDefault="00223376" w:rsidP="00223376">
      <w:pPr>
        <w:pStyle w:val="TH"/>
      </w:pPr>
      <w:r w:rsidRPr="00D67AB2">
        <w:t>Table 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77777777" w:rsidR="00223376" w:rsidRPr="00D67AB2" w:rsidRDefault="00223376" w:rsidP="00C760BC">
            <w:pPr>
              <w:pStyle w:val="TAL"/>
            </w:pPr>
            <w:r w:rsidRPr="00D70312">
              <w:t>A URI pointing to the endpoint of NF service consumer to which the notification should be sent</w:t>
            </w:r>
            <w:r>
              <w:t>.</w:t>
            </w:r>
          </w:p>
        </w:tc>
      </w:tr>
    </w:tbl>
    <w:p w14:paraId="3EF3D592" w14:textId="77777777" w:rsidR="0079399B" w:rsidRPr="00E23A93" w:rsidRDefault="0079399B" w:rsidP="00E23A93"/>
    <w:p w14:paraId="2B55119D" w14:textId="77777777" w:rsidR="008A6D4A" w:rsidRDefault="008A6D4A" w:rsidP="00E23A93">
      <w:pPr>
        <w:pStyle w:val="Heading3"/>
      </w:pPr>
      <w:bookmarkStart w:id="407" w:name="_Toc42953880"/>
      <w:bookmarkStart w:id="408" w:name="_Toc43463197"/>
      <w:bookmarkStart w:id="409" w:name="_Toc49847809"/>
      <w:bookmarkStart w:id="410" w:name="_Toc56497938"/>
      <w:bookmarkStart w:id="411" w:name="_Toc90644027"/>
      <w:r>
        <w:t>6.1.6</w:t>
      </w:r>
      <w:r>
        <w:tab/>
        <w:t>Data Model</w:t>
      </w:r>
      <w:bookmarkEnd w:id="389"/>
      <w:bookmarkEnd w:id="390"/>
      <w:bookmarkEnd w:id="407"/>
      <w:bookmarkEnd w:id="408"/>
      <w:bookmarkEnd w:id="409"/>
      <w:bookmarkEnd w:id="410"/>
      <w:bookmarkEnd w:id="411"/>
    </w:p>
    <w:p w14:paraId="79918A20" w14:textId="77777777" w:rsidR="008A6D4A" w:rsidRDefault="008A6D4A" w:rsidP="00E23A93">
      <w:pPr>
        <w:pStyle w:val="Heading4"/>
      </w:pPr>
      <w:bookmarkStart w:id="412" w:name="_Toc510696633"/>
      <w:bookmarkStart w:id="413" w:name="_Toc35971428"/>
      <w:bookmarkStart w:id="414" w:name="_Toc42953881"/>
      <w:bookmarkStart w:id="415" w:name="_Toc43463198"/>
      <w:bookmarkStart w:id="416" w:name="_Toc49847810"/>
      <w:bookmarkStart w:id="417" w:name="_Toc56497939"/>
      <w:bookmarkStart w:id="418" w:name="_Toc90644028"/>
      <w:r>
        <w:t>6.1.6.1</w:t>
      </w:r>
      <w:r>
        <w:tab/>
        <w:t>General</w:t>
      </w:r>
      <w:bookmarkEnd w:id="412"/>
      <w:bookmarkEnd w:id="413"/>
      <w:bookmarkEnd w:id="414"/>
      <w:bookmarkEnd w:id="415"/>
      <w:bookmarkEnd w:id="416"/>
      <w:bookmarkEnd w:id="417"/>
      <w:bookmarkEnd w:id="418"/>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2610ABE4"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3F0CA7D5"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419" w:name="_Toc510696634"/>
      <w:bookmarkStart w:id="420" w:name="_Toc35971429"/>
      <w:bookmarkStart w:id="421" w:name="_Toc42953882"/>
      <w:bookmarkStart w:id="422" w:name="_Toc43463199"/>
      <w:bookmarkStart w:id="423" w:name="_Toc49847811"/>
      <w:bookmarkStart w:id="424" w:name="_Toc56497940"/>
      <w:bookmarkStart w:id="425" w:name="_Toc906440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19"/>
      <w:bookmarkEnd w:id="420"/>
      <w:bookmarkEnd w:id="421"/>
      <w:bookmarkEnd w:id="422"/>
      <w:bookmarkEnd w:id="423"/>
      <w:bookmarkEnd w:id="424"/>
      <w:bookmarkEnd w:id="425"/>
    </w:p>
    <w:p w14:paraId="7560F7A2" w14:textId="77777777" w:rsidR="001D1BBA" w:rsidRPr="00544965" w:rsidRDefault="001D1BBA" w:rsidP="001D1BBA">
      <w:bookmarkStart w:id="426" w:name="_Toc510696635"/>
      <w:bookmarkStart w:id="427"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428" w:name="_Toc42953883"/>
      <w:bookmarkStart w:id="429" w:name="_Toc43463200"/>
      <w:bookmarkStart w:id="430" w:name="_Toc49847812"/>
      <w:bookmarkStart w:id="431" w:name="_Toc56497941"/>
      <w:bookmarkStart w:id="432" w:name="_Toc90644030"/>
      <w:r>
        <w:t>6.1.6.2.1</w:t>
      </w:r>
      <w:r>
        <w:tab/>
        <w:t>Introduction</w:t>
      </w:r>
      <w:bookmarkEnd w:id="426"/>
      <w:bookmarkEnd w:id="427"/>
      <w:bookmarkEnd w:id="428"/>
      <w:bookmarkEnd w:id="429"/>
      <w:bookmarkEnd w:id="430"/>
      <w:bookmarkEnd w:id="431"/>
      <w:bookmarkEnd w:id="432"/>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433" w:name="_Toc510696636"/>
      <w:bookmarkStart w:id="434" w:name="_Toc35971431"/>
      <w:bookmarkStart w:id="435" w:name="_Toc42953884"/>
      <w:bookmarkStart w:id="436" w:name="_Toc43463201"/>
      <w:bookmarkStart w:id="437" w:name="_Toc49847813"/>
      <w:bookmarkStart w:id="438" w:name="_Toc56497942"/>
      <w:bookmarkStart w:id="439" w:name="_Toc90644031"/>
      <w:r>
        <w:lastRenderedPageBreak/>
        <w:t>6.1.6.2.2</w:t>
      </w:r>
      <w:r>
        <w:tab/>
        <w:t xml:space="preserve">Type: </w:t>
      </w:r>
      <w:bookmarkEnd w:id="433"/>
      <w:bookmarkEnd w:id="434"/>
      <w:r w:rsidR="00347E3D">
        <w:t>Slice</w:t>
      </w:r>
      <w:r w:rsidR="00347E3D" w:rsidRPr="00544965">
        <w:t>AuthInfo</w:t>
      </w:r>
      <w:bookmarkEnd w:id="435"/>
      <w:bookmarkEnd w:id="436"/>
      <w:bookmarkEnd w:id="437"/>
      <w:bookmarkEnd w:id="438"/>
      <w:bookmarkEnd w:id="439"/>
    </w:p>
    <w:p w14:paraId="1086384B"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E6A481" w14:textId="77777777" w:rsidR="00F334B7" w:rsidRPr="004F472B" w:rsidRDefault="00F334B7" w:rsidP="00CA17CC">
            <w:pPr>
              <w:pStyle w:val="TAL"/>
              <w:rPr>
                <w:rFonts w:cs="Arial"/>
                <w:szCs w:val="18"/>
              </w:rPr>
            </w:pPr>
            <w:r>
              <w:rPr>
                <w:rFonts w:cs="Arial"/>
                <w:szCs w:val="18"/>
              </w:rPr>
              <w:t>Contains the EAP ID Responses message from the 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440" w:name="_Toc510696637"/>
      <w:bookmarkStart w:id="441" w:name="_Toc35971432"/>
      <w:bookmarkStart w:id="442" w:name="_Toc42953885"/>
      <w:bookmarkStart w:id="443" w:name="_Toc43463202"/>
      <w:bookmarkStart w:id="444" w:name="_Toc49847814"/>
      <w:bookmarkStart w:id="445" w:name="_Toc56497943"/>
      <w:bookmarkStart w:id="446" w:name="_Toc90644032"/>
      <w:r>
        <w:t>6.1.6.2.3</w:t>
      </w:r>
      <w:r>
        <w:tab/>
        <w:t xml:space="preserve">Type: </w:t>
      </w:r>
      <w:bookmarkEnd w:id="440"/>
      <w:bookmarkEnd w:id="441"/>
      <w:r w:rsidR="00CC6855">
        <w:t>SliceAuthContext</w:t>
      </w:r>
      <w:bookmarkEnd w:id="442"/>
      <w:bookmarkEnd w:id="443"/>
      <w:bookmarkEnd w:id="444"/>
      <w:bookmarkEnd w:id="445"/>
      <w:bookmarkEnd w:id="446"/>
    </w:p>
    <w:p w14:paraId="55E4765E" w14:textId="77777777" w:rsidR="00D85410" w:rsidRDefault="00D85410" w:rsidP="00D85410">
      <w:pPr>
        <w:pStyle w:val="TH"/>
      </w:pPr>
      <w:bookmarkStart w:id="447" w:name="_Toc510696638"/>
      <w:bookmarkStart w:id="448"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449" w:name="_Toc42953886"/>
      <w:bookmarkStart w:id="450" w:name="_Toc43463203"/>
      <w:bookmarkStart w:id="451" w:name="_Toc49847815"/>
      <w:bookmarkStart w:id="452" w:name="_Toc56497944"/>
      <w:bookmarkStart w:id="453" w:name="_Toc90644033"/>
      <w:r>
        <w:t>6.1.6.2.4</w:t>
      </w:r>
      <w:r>
        <w:tab/>
        <w:t>Type: SliceAuthConfirmationData</w:t>
      </w:r>
      <w:bookmarkEnd w:id="449"/>
      <w:bookmarkEnd w:id="450"/>
      <w:bookmarkEnd w:id="451"/>
      <w:bookmarkEnd w:id="452"/>
      <w:bookmarkEnd w:id="453"/>
    </w:p>
    <w:p w14:paraId="77F78D63"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454" w:name="_Toc42953887"/>
      <w:bookmarkStart w:id="455" w:name="_Toc43463204"/>
      <w:bookmarkStart w:id="456" w:name="_Toc49847816"/>
      <w:bookmarkStart w:id="457" w:name="_Toc56497945"/>
      <w:bookmarkStart w:id="458" w:name="_Toc90644034"/>
      <w:r>
        <w:t>6.1.6.2.5</w:t>
      </w:r>
      <w:r>
        <w:tab/>
        <w:t>Type: SliceAuthConfirmationResponse</w:t>
      </w:r>
      <w:bookmarkEnd w:id="454"/>
      <w:bookmarkEnd w:id="455"/>
      <w:bookmarkEnd w:id="456"/>
      <w:bookmarkEnd w:id="457"/>
      <w:bookmarkEnd w:id="458"/>
    </w:p>
    <w:p w14:paraId="386B81A2"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459" w:name="_Toc42953888"/>
      <w:bookmarkStart w:id="460" w:name="_Toc43463205"/>
      <w:bookmarkStart w:id="461" w:name="_Toc49847817"/>
      <w:bookmarkStart w:id="462" w:name="_Toc56497946"/>
      <w:bookmarkStart w:id="463" w:name="_Toc90644035"/>
      <w:r>
        <w:lastRenderedPageBreak/>
        <w:t>6.1.6.2.6</w:t>
      </w:r>
      <w:r>
        <w:tab/>
        <w:t>Type: SliceAuthReauthNotification</w:t>
      </w:r>
      <w:bookmarkEnd w:id="459"/>
      <w:bookmarkEnd w:id="460"/>
      <w:bookmarkEnd w:id="461"/>
      <w:bookmarkEnd w:id="462"/>
      <w:bookmarkEnd w:id="463"/>
    </w:p>
    <w:p w14:paraId="414EE500"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464" w:name="_Toc42953889"/>
      <w:bookmarkStart w:id="465" w:name="_Toc43463206"/>
      <w:bookmarkStart w:id="466" w:name="_Toc49847818"/>
      <w:bookmarkStart w:id="467" w:name="_Toc56497947"/>
      <w:bookmarkStart w:id="468" w:name="_Toc90644036"/>
      <w:r>
        <w:t>6.1.6.2.7</w:t>
      </w:r>
      <w:r>
        <w:tab/>
        <w:t>Type: SliceAuthRevocNotification</w:t>
      </w:r>
      <w:bookmarkEnd w:id="464"/>
      <w:bookmarkEnd w:id="465"/>
      <w:bookmarkEnd w:id="466"/>
      <w:bookmarkEnd w:id="467"/>
      <w:bookmarkEnd w:id="468"/>
    </w:p>
    <w:p w14:paraId="41892D87"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469" w:name="_Toc42953890"/>
      <w:bookmarkStart w:id="470" w:name="_Toc43463207"/>
      <w:bookmarkStart w:id="471" w:name="_Toc49847819"/>
      <w:bookmarkStart w:id="472" w:name="_Toc56497948"/>
      <w:bookmarkStart w:id="473" w:name="_Toc9064403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7"/>
      <w:bookmarkEnd w:id="448"/>
      <w:bookmarkEnd w:id="469"/>
      <w:bookmarkEnd w:id="470"/>
      <w:bookmarkEnd w:id="471"/>
      <w:bookmarkEnd w:id="472"/>
      <w:bookmarkEnd w:id="473"/>
    </w:p>
    <w:p w14:paraId="036501C0" w14:textId="77777777" w:rsidR="008A6D4A" w:rsidRPr="00384E92" w:rsidRDefault="008A6D4A" w:rsidP="00E23A93">
      <w:pPr>
        <w:pStyle w:val="Heading5"/>
      </w:pPr>
      <w:bookmarkStart w:id="474" w:name="_Toc510696639"/>
      <w:bookmarkStart w:id="475" w:name="_Toc35971434"/>
      <w:bookmarkStart w:id="476" w:name="_Toc42953891"/>
      <w:bookmarkStart w:id="477" w:name="_Toc43463208"/>
      <w:bookmarkStart w:id="478" w:name="_Toc49847820"/>
      <w:bookmarkStart w:id="479" w:name="_Toc56497949"/>
      <w:bookmarkStart w:id="480" w:name="_Toc90644038"/>
      <w:r>
        <w:t>6.1.6.3.1</w:t>
      </w:r>
      <w:r w:rsidRPr="00384E92">
        <w:tab/>
        <w:t>Introduction</w:t>
      </w:r>
      <w:bookmarkEnd w:id="474"/>
      <w:bookmarkEnd w:id="475"/>
      <w:bookmarkEnd w:id="476"/>
      <w:bookmarkEnd w:id="477"/>
      <w:bookmarkEnd w:id="478"/>
      <w:bookmarkEnd w:id="479"/>
      <w:bookmarkEnd w:id="480"/>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481" w:name="_Toc510696640"/>
      <w:bookmarkStart w:id="482" w:name="_Toc35971435"/>
      <w:bookmarkStart w:id="483" w:name="_Toc42953892"/>
      <w:bookmarkStart w:id="484" w:name="_Toc43463209"/>
      <w:bookmarkStart w:id="485" w:name="_Toc49847821"/>
      <w:bookmarkStart w:id="486" w:name="_Toc56497950"/>
      <w:bookmarkStart w:id="487" w:name="_Toc90644039"/>
      <w:r>
        <w:t>6.1.6.3.2</w:t>
      </w:r>
      <w:r w:rsidRPr="00384E92">
        <w:tab/>
        <w:t>Simple data types</w:t>
      </w:r>
      <w:bookmarkEnd w:id="481"/>
      <w:bookmarkEnd w:id="482"/>
      <w:bookmarkEnd w:id="483"/>
      <w:bookmarkEnd w:id="484"/>
      <w:bookmarkEnd w:id="485"/>
      <w:bookmarkEnd w:id="486"/>
      <w:bookmarkEnd w:id="487"/>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488" w:name="_Toc510696641"/>
      <w:bookmarkStart w:id="489" w:name="_Toc35971436"/>
      <w:bookmarkStart w:id="490" w:name="_Toc42953893"/>
      <w:bookmarkStart w:id="491" w:name="_Toc43463210"/>
      <w:bookmarkStart w:id="492" w:name="_Toc49847822"/>
      <w:bookmarkStart w:id="493" w:name="_Toc56497951"/>
      <w:bookmarkStart w:id="494" w:name="_Toc90644040"/>
      <w:r>
        <w:t>6.1.6.3.3</w:t>
      </w:r>
      <w:r w:rsidRPr="00BC662F">
        <w:tab/>
        <w:t xml:space="preserve">Enumeration: </w:t>
      </w:r>
      <w:bookmarkEnd w:id="488"/>
      <w:bookmarkEnd w:id="489"/>
      <w:r w:rsidR="00B7321C">
        <w:t>SliceAuthNotificationType</w:t>
      </w:r>
      <w:bookmarkEnd w:id="490"/>
      <w:bookmarkEnd w:id="491"/>
      <w:bookmarkEnd w:id="492"/>
      <w:bookmarkEnd w:id="493"/>
      <w:bookmarkEnd w:id="494"/>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r>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495" w:name="_Toc510696643"/>
      <w:bookmarkStart w:id="496" w:name="_Toc35971438"/>
      <w:bookmarkStart w:id="497" w:name="_Toc42953894"/>
      <w:bookmarkStart w:id="498" w:name="_Toc43463211"/>
      <w:bookmarkStart w:id="499" w:name="_Toc49847823"/>
      <w:bookmarkStart w:id="500" w:name="_Toc56497952"/>
      <w:bookmarkStart w:id="501" w:name="_Toc9064404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5"/>
      <w:bookmarkEnd w:id="496"/>
      <w:bookmarkEnd w:id="497"/>
      <w:bookmarkEnd w:id="498"/>
      <w:bookmarkEnd w:id="499"/>
      <w:bookmarkEnd w:id="500"/>
      <w:bookmarkEnd w:id="501"/>
    </w:p>
    <w:p w14:paraId="6EBF0944" w14:textId="77777777" w:rsidR="00122B00" w:rsidRPr="00384E92" w:rsidRDefault="00122B00" w:rsidP="00122B00">
      <w:bookmarkStart w:id="502" w:name="_Toc510696644"/>
      <w:bookmarkStart w:id="503"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504" w:name="_Toc510696646"/>
      <w:bookmarkStart w:id="505" w:name="_Toc35971441"/>
      <w:bookmarkStart w:id="506" w:name="_Toc42953895"/>
      <w:bookmarkStart w:id="507" w:name="_Toc43463212"/>
      <w:bookmarkStart w:id="508" w:name="_Toc49847824"/>
      <w:bookmarkStart w:id="509" w:name="_Toc56497953"/>
      <w:bookmarkStart w:id="510" w:name="_Toc90644042"/>
      <w:bookmarkEnd w:id="502"/>
      <w:bookmarkEnd w:id="503"/>
      <w:r>
        <w:lastRenderedPageBreak/>
        <w:t>6.1.6.5</w:t>
      </w:r>
      <w:r>
        <w:tab/>
        <w:t>Binary data</w:t>
      </w:r>
      <w:bookmarkEnd w:id="504"/>
      <w:bookmarkEnd w:id="505"/>
      <w:bookmarkEnd w:id="506"/>
      <w:bookmarkEnd w:id="507"/>
      <w:bookmarkEnd w:id="508"/>
      <w:bookmarkEnd w:id="509"/>
      <w:bookmarkEnd w:id="510"/>
    </w:p>
    <w:p w14:paraId="15FDB273" w14:textId="77777777" w:rsidR="004F3204" w:rsidRPr="00384E92" w:rsidRDefault="004F3204" w:rsidP="004F3204">
      <w:bookmarkStart w:id="511"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512" w:name="_Toc510696647"/>
      <w:bookmarkStart w:id="513" w:name="_Toc35971443"/>
      <w:bookmarkStart w:id="514" w:name="_Toc42953896"/>
      <w:bookmarkStart w:id="515" w:name="_Toc43463213"/>
      <w:bookmarkStart w:id="516" w:name="_Toc49847825"/>
      <w:bookmarkStart w:id="517" w:name="_Toc56497954"/>
      <w:bookmarkStart w:id="518" w:name="_Toc90644043"/>
      <w:bookmarkEnd w:id="511"/>
      <w:r>
        <w:t>6.1.7</w:t>
      </w:r>
      <w:r>
        <w:tab/>
        <w:t>Error Handling</w:t>
      </w:r>
      <w:bookmarkEnd w:id="512"/>
      <w:bookmarkEnd w:id="513"/>
      <w:bookmarkEnd w:id="514"/>
      <w:bookmarkEnd w:id="515"/>
      <w:bookmarkEnd w:id="516"/>
      <w:bookmarkEnd w:id="517"/>
      <w:bookmarkEnd w:id="518"/>
    </w:p>
    <w:p w14:paraId="44B7C809" w14:textId="77777777" w:rsidR="008A6D4A" w:rsidRPr="00971458" w:rsidRDefault="008A6D4A" w:rsidP="00E23A93">
      <w:pPr>
        <w:pStyle w:val="Heading4"/>
      </w:pPr>
      <w:bookmarkStart w:id="519" w:name="_Toc35971444"/>
      <w:bookmarkStart w:id="520" w:name="_Toc42953897"/>
      <w:bookmarkStart w:id="521" w:name="_Toc43463214"/>
      <w:bookmarkStart w:id="522" w:name="_Toc49847826"/>
      <w:bookmarkStart w:id="523" w:name="_Toc56497955"/>
      <w:bookmarkStart w:id="524" w:name="_Toc90644044"/>
      <w:r w:rsidRPr="00971458">
        <w:t>6.1.7.1</w:t>
      </w:r>
      <w:r w:rsidRPr="00971458">
        <w:tab/>
        <w:t>General</w:t>
      </w:r>
      <w:bookmarkEnd w:id="519"/>
      <w:bookmarkEnd w:id="520"/>
      <w:bookmarkEnd w:id="521"/>
      <w:bookmarkEnd w:id="522"/>
      <w:bookmarkEnd w:id="523"/>
      <w:bookmarkEnd w:id="524"/>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525" w:name="_Toc35971445"/>
      <w:bookmarkStart w:id="526" w:name="_Toc42953898"/>
      <w:bookmarkStart w:id="527" w:name="_Toc43463215"/>
      <w:bookmarkStart w:id="528" w:name="_Toc49847827"/>
      <w:bookmarkStart w:id="529" w:name="_Toc56497956"/>
      <w:bookmarkStart w:id="530" w:name="_Toc90644045"/>
      <w:r w:rsidRPr="00971458">
        <w:t>6.1.7.2</w:t>
      </w:r>
      <w:r w:rsidRPr="00971458">
        <w:tab/>
        <w:t>Protocol Errors</w:t>
      </w:r>
      <w:bookmarkEnd w:id="525"/>
      <w:bookmarkEnd w:id="526"/>
      <w:bookmarkEnd w:id="527"/>
      <w:bookmarkEnd w:id="528"/>
      <w:bookmarkEnd w:id="529"/>
      <w:bookmarkEnd w:id="530"/>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531" w:name="_Toc35971446"/>
      <w:bookmarkStart w:id="532" w:name="_Toc42953899"/>
      <w:bookmarkStart w:id="533" w:name="_Toc43463216"/>
      <w:bookmarkStart w:id="534" w:name="_Toc49847828"/>
      <w:bookmarkStart w:id="535" w:name="_Toc56497957"/>
      <w:bookmarkStart w:id="536" w:name="_Toc90644046"/>
      <w:r>
        <w:t>6.1.7.3</w:t>
      </w:r>
      <w:r>
        <w:tab/>
        <w:t>Application Errors</w:t>
      </w:r>
      <w:bookmarkEnd w:id="531"/>
      <w:bookmarkEnd w:id="532"/>
      <w:bookmarkEnd w:id="533"/>
      <w:bookmarkEnd w:id="534"/>
      <w:bookmarkEnd w:id="535"/>
      <w:bookmarkEnd w:id="536"/>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537" w:name="_Toc492899751"/>
      <w:bookmarkStart w:id="538" w:name="_Toc492900030"/>
      <w:bookmarkStart w:id="539" w:name="_Toc492967832"/>
      <w:bookmarkStart w:id="540" w:name="_Toc492972920"/>
      <w:bookmarkStart w:id="541" w:name="_Toc492973140"/>
      <w:bookmarkStart w:id="542" w:name="_Toc493774060"/>
      <w:bookmarkStart w:id="543" w:name="_Toc508285804"/>
      <w:bookmarkStart w:id="544" w:name="_Toc508287269"/>
      <w:bookmarkStart w:id="545" w:name="_Toc510696648"/>
      <w:bookmarkStart w:id="546" w:name="_Toc35971447"/>
    </w:p>
    <w:p w14:paraId="05ACE1F3" w14:textId="77777777" w:rsidR="008A6D4A" w:rsidRPr="0023018E" w:rsidRDefault="008A6D4A" w:rsidP="00E23A93">
      <w:pPr>
        <w:pStyle w:val="Heading2"/>
        <w:rPr>
          <w:lang w:eastAsia="zh-CN"/>
        </w:rPr>
      </w:pPr>
      <w:bookmarkStart w:id="547" w:name="_Toc42953900"/>
      <w:bookmarkStart w:id="548" w:name="_Toc43463217"/>
      <w:bookmarkStart w:id="549" w:name="_Toc49847829"/>
      <w:bookmarkStart w:id="550" w:name="_Toc56497958"/>
      <w:bookmarkStart w:id="551" w:name="_Toc90644047"/>
      <w:r>
        <w:t>6.1.8</w:t>
      </w:r>
      <w:r w:rsidRPr="0023018E">
        <w:rPr>
          <w:lang w:eastAsia="zh-CN"/>
        </w:rPr>
        <w:tab/>
        <w:t>Feature negotiation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E23A93">
      <w:pPr>
        <w:pStyle w:val="Heading2"/>
      </w:pPr>
      <w:bookmarkStart w:id="552" w:name="_Toc532994477"/>
      <w:bookmarkStart w:id="553" w:name="_Toc35971448"/>
      <w:bookmarkStart w:id="554" w:name="_Toc42953901"/>
      <w:bookmarkStart w:id="555" w:name="_Toc43463218"/>
      <w:bookmarkStart w:id="556" w:name="_Toc49847830"/>
      <w:bookmarkStart w:id="557" w:name="_Toc56497959"/>
      <w:bookmarkStart w:id="558" w:name="_Toc510696649"/>
      <w:bookmarkStart w:id="559" w:name="_Toc90644048"/>
      <w:r>
        <w:t>6.1.9</w:t>
      </w:r>
      <w:r w:rsidRPr="001E7573">
        <w:tab/>
        <w:t>Security</w:t>
      </w:r>
      <w:bookmarkEnd w:id="552"/>
      <w:bookmarkEnd w:id="553"/>
      <w:bookmarkEnd w:id="554"/>
      <w:bookmarkEnd w:id="555"/>
      <w:bookmarkEnd w:id="556"/>
      <w:bookmarkEnd w:id="557"/>
      <w:bookmarkEnd w:id="559"/>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7777777"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558"/>
    <w:p w14:paraId="54635F73" w14:textId="77777777" w:rsidR="008A6D4A" w:rsidRDefault="008A6D4A" w:rsidP="00E23A93">
      <w:pPr>
        <w:pStyle w:val="Heading8"/>
      </w:pPr>
      <w:r>
        <w:br w:type="page"/>
      </w:r>
      <w:bookmarkStart w:id="560" w:name="_Toc510696650"/>
      <w:bookmarkStart w:id="561" w:name="_Toc35971450"/>
      <w:bookmarkStart w:id="562" w:name="_Toc42953902"/>
      <w:bookmarkStart w:id="563" w:name="_Toc43463219"/>
      <w:bookmarkStart w:id="564" w:name="_Toc49847831"/>
      <w:bookmarkStart w:id="565" w:name="_Toc56497960"/>
      <w:bookmarkStart w:id="566" w:name="_Toc90644049"/>
      <w:r w:rsidRPr="004D3578">
        <w:lastRenderedPageBreak/>
        <w:t>Annex A (normative):</w:t>
      </w:r>
      <w:r w:rsidRPr="004D3578">
        <w:br/>
      </w:r>
      <w:r>
        <w:t>OpenAPI specification</w:t>
      </w:r>
      <w:bookmarkEnd w:id="560"/>
      <w:bookmarkEnd w:id="561"/>
      <w:bookmarkEnd w:id="562"/>
      <w:bookmarkEnd w:id="563"/>
      <w:bookmarkEnd w:id="564"/>
      <w:bookmarkEnd w:id="565"/>
      <w:bookmarkEnd w:id="566"/>
    </w:p>
    <w:p w14:paraId="0351A0F0" w14:textId="77777777" w:rsidR="008A6D4A" w:rsidRDefault="008A6D4A" w:rsidP="00E23A93">
      <w:pPr>
        <w:pStyle w:val="Heading2"/>
      </w:pPr>
      <w:bookmarkStart w:id="567" w:name="_Toc510696651"/>
      <w:bookmarkStart w:id="568" w:name="_Toc35971451"/>
      <w:bookmarkStart w:id="569" w:name="_Toc42953903"/>
      <w:bookmarkStart w:id="570" w:name="_Toc43463220"/>
      <w:bookmarkStart w:id="571" w:name="_Toc49847832"/>
      <w:bookmarkStart w:id="572" w:name="_Toc56497961"/>
      <w:bookmarkStart w:id="573" w:name="_Toc90644050"/>
      <w:r>
        <w:t>A.1</w:t>
      </w:r>
      <w:r>
        <w:tab/>
        <w:t>General</w:t>
      </w:r>
      <w:bookmarkEnd w:id="567"/>
      <w:bookmarkEnd w:id="568"/>
      <w:bookmarkEnd w:id="569"/>
      <w:bookmarkEnd w:id="570"/>
      <w:bookmarkEnd w:id="571"/>
      <w:bookmarkEnd w:id="572"/>
      <w:bookmarkEnd w:id="573"/>
    </w:p>
    <w:p w14:paraId="6D97C8B6" w14:textId="77777777" w:rsidR="008A6D4A" w:rsidRPr="00540071" w:rsidRDefault="008A6D4A" w:rsidP="008A6D4A">
      <w:bookmarkStart w:id="574"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77777777" w:rsidR="006857B7" w:rsidRPr="006D6534" w:rsidRDefault="006857B7" w:rsidP="006857B7">
      <w:bookmarkStart w:id="5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466F9016" w14:textId="77777777" w:rsidR="008A6D4A" w:rsidRPr="003B5AEF" w:rsidRDefault="008A6D4A" w:rsidP="00E23A93">
      <w:pPr>
        <w:pStyle w:val="Heading2"/>
        <w:rPr>
          <w:lang w:val="fi-FI"/>
        </w:rPr>
      </w:pPr>
      <w:bookmarkStart w:id="576" w:name="_Toc42953904"/>
      <w:bookmarkStart w:id="577" w:name="_Toc43463221"/>
      <w:bookmarkStart w:id="578" w:name="_Toc49847833"/>
      <w:bookmarkStart w:id="579" w:name="_Toc56497962"/>
      <w:bookmarkStart w:id="580" w:name="_Toc90644051"/>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574"/>
      <w:bookmarkEnd w:id="575"/>
      <w:bookmarkEnd w:id="576"/>
      <w:bookmarkEnd w:id="577"/>
      <w:bookmarkEnd w:id="578"/>
      <w:bookmarkEnd w:id="579"/>
      <w:bookmarkEnd w:id="580"/>
    </w:p>
    <w:p w14:paraId="40F7892A" w14:textId="77777777" w:rsidR="008A6D4A" w:rsidRPr="003B5AEF" w:rsidRDefault="008A6D4A" w:rsidP="008A6D4A">
      <w:pPr>
        <w:pStyle w:val="PL"/>
        <w:rPr>
          <w:lang w:val="fi-FI"/>
        </w:rPr>
      </w:pPr>
      <w:bookmarkStart w:id="581"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829A829" w:rsidR="008A6D4A" w:rsidRPr="003B6423" w:rsidRDefault="008A6D4A" w:rsidP="008A6D4A">
      <w:pPr>
        <w:pStyle w:val="PL"/>
        <w:rPr>
          <w:lang w:val="fr-FR"/>
        </w:rPr>
      </w:pPr>
      <w:r w:rsidRPr="003B6423">
        <w:rPr>
          <w:lang w:val="fr-FR"/>
        </w:rPr>
        <w:t xml:space="preserve">  version: </w:t>
      </w:r>
      <w:r>
        <w:rPr>
          <w:lang w:val="fr-FR"/>
        </w:rPr>
        <w:t>1.</w:t>
      </w:r>
      <w:r w:rsidR="008B39AA">
        <w:rPr>
          <w:lang w:val="fr-FR"/>
        </w:rPr>
        <w:t>1</w:t>
      </w:r>
      <w:r>
        <w:rPr>
          <w:lang w:val="fr-FR"/>
        </w:rPr>
        <w:t>.</w:t>
      </w:r>
      <w:r w:rsidR="008B39AA">
        <w:rPr>
          <w:lang w:val="fr-FR"/>
        </w:rPr>
        <w:t>0-alpha.1</w:t>
      </w:r>
    </w:p>
    <w:p w14:paraId="060021AB" w14:textId="77777777" w:rsidR="008A6D4A" w:rsidRDefault="008A6D4A" w:rsidP="008A6D4A">
      <w:pPr>
        <w:pStyle w:val="PL"/>
      </w:pPr>
      <w:r w:rsidRPr="003B6423">
        <w:rPr>
          <w:lang w:val="fr-FR"/>
        </w:rPr>
        <w:t xml:space="preserve">  description: </w:t>
      </w:r>
      <w:r>
        <w:t>|</w:t>
      </w:r>
    </w:p>
    <w:p w14:paraId="4E184EF3" w14:textId="77777777"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14:paraId="1599921A" w14:textId="1FFFDC45" w:rsidR="008A6D4A" w:rsidRDefault="008A6D4A" w:rsidP="008A6D4A">
      <w:pPr>
        <w:pStyle w:val="PL"/>
      </w:pPr>
      <w:r>
        <w:t xml:space="preserve">    © </w:t>
      </w:r>
      <w:r w:rsidR="00214A7F">
        <w:t>2021</w:t>
      </w:r>
      <w:r>
        <w:t>, 3GPP Organizational Partners (ARIB, ATIS, CCSA, ETSI, TSDSI, TTA, TTC).</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50FF5451"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17</w:t>
      </w:r>
      <w:r w:rsidR="00144CB5">
        <w:rPr>
          <w:lang w:val="fr-FR" w:eastAsia="zh-CN"/>
        </w:rPr>
        <w:t>.</w:t>
      </w:r>
      <w:r w:rsidR="00013D09">
        <w:rPr>
          <w:lang w:val="fr-FR" w:eastAsia="zh-CN"/>
        </w:rPr>
        <w:t>2</w:t>
      </w:r>
      <w:r w:rsidR="00144CB5">
        <w:rPr>
          <w:lang w:val="fr-FR" w:eastAsia="zh-CN"/>
        </w:rPr>
        <w:t>.0</w:t>
      </w:r>
      <w:r w:rsidRPr="003B6423">
        <w:rPr>
          <w:lang w:val="fr-FR"/>
        </w:rPr>
        <w:t>.</w:t>
      </w:r>
    </w:p>
    <w:p w14:paraId="6D432EB4" w14:textId="77777777" w:rsidR="008A6D4A" w:rsidRPr="003B6423" w:rsidRDefault="008A6D4A" w:rsidP="008A6D4A">
      <w:pPr>
        <w:pStyle w:val="PL"/>
        <w:rPr>
          <w:lang w:val="fr-FR"/>
        </w:rPr>
      </w:pPr>
      <w:r w:rsidRPr="003B6423">
        <w:rPr>
          <w:lang w:val="fr-FR"/>
        </w:rPr>
        <w:t xml:space="preserve">  url: http://www.3gpp.org/ftp/Specs/archive/29_series/29.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77777777" w:rsidR="007F24FD" w:rsidRDefault="007F24FD" w:rsidP="007F24FD">
      <w:pPr>
        <w:pStyle w:val="PL"/>
      </w:pPr>
      <w:r>
        <w:lastRenderedPageBreak/>
        <w:t xml:space="preserve">              description: 'Contains the URI of the newly created resource according to the structure: {apiRoot}/nnssaaf-nssaa/v1/slice-authentications/{authCtxId}'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lastRenderedPageBreak/>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lastRenderedPageBreak/>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lastRenderedPageBreak/>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lastRenderedPageBreak/>
        <w:t xml:space="preserve">        - SLICE_REVOCATION</w:t>
      </w:r>
    </w:p>
    <w:p w14:paraId="3AA34DBD" w14:textId="77777777" w:rsidR="00B05ABF" w:rsidRDefault="00B05ABF" w:rsidP="007F24FD">
      <w:pPr>
        <w:pStyle w:val="PL"/>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582" w:name="historyclause"/>
      <w:bookmarkEnd w:id="581"/>
      <w:r w:rsidRPr="004D3578">
        <w:br w:type="page"/>
      </w:r>
      <w:bookmarkStart w:id="583" w:name="_Toc510696654"/>
      <w:bookmarkStart w:id="584" w:name="_Toc35971454"/>
      <w:bookmarkStart w:id="585" w:name="_Toc42953905"/>
      <w:bookmarkStart w:id="586" w:name="_Toc43463222"/>
      <w:bookmarkStart w:id="587" w:name="_Toc49847834"/>
      <w:bookmarkStart w:id="588" w:name="_Toc56497963"/>
      <w:bookmarkStart w:id="589" w:name="_Toc90644052"/>
      <w:r w:rsidRPr="004D3578">
        <w:lastRenderedPageBreak/>
        <w:t xml:space="preserve">Annex </w:t>
      </w:r>
      <w:r>
        <w:t>B</w:t>
      </w:r>
      <w:r w:rsidRPr="004D3578">
        <w:t xml:space="preserve"> (informative):</w:t>
      </w:r>
      <w:r w:rsidRPr="004D3578">
        <w:br/>
        <w:t>Change history</w:t>
      </w:r>
      <w:bookmarkEnd w:id="583"/>
      <w:bookmarkEnd w:id="584"/>
      <w:bookmarkEnd w:id="585"/>
      <w:bookmarkEnd w:id="586"/>
      <w:bookmarkEnd w:id="587"/>
      <w:bookmarkEnd w:id="588"/>
      <w:bookmarkEnd w:id="589"/>
    </w:p>
    <w:bookmarkEnd w:id="582"/>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760BC">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760BC">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760BC">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760BC">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760BC">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760BC">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760BC">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760BC">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760BC">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760BC">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760BC">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760BC">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760BC">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760BC">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760BC">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760BC">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760BC">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bl>
    <w:p w14:paraId="51EFDED0" w14:textId="77777777"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2039A" w14:textId="77777777" w:rsidR="00EB30D7" w:rsidRDefault="00EB30D7">
      <w:r>
        <w:separator/>
      </w:r>
    </w:p>
  </w:endnote>
  <w:endnote w:type="continuationSeparator" w:id="0">
    <w:p w14:paraId="619AE21A" w14:textId="77777777" w:rsidR="00EB30D7" w:rsidRDefault="00EB3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B6353" w14:textId="77777777" w:rsidR="00C760BC" w:rsidRDefault="00C760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98B38" w14:textId="77777777" w:rsidR="00EB30D7" w:rsidRDefault="00EB30D7">
      <w:r>
        <w:separator/>
      </w:r>
    </w:p>
  </w:footnote>
  <w:footnote w:type="continuationSeparator" w:id="0">
    <w:p w14:paraId="1D1249BE" w14:textId="77777777" w:rsidR="00EB30D7" w:rsidRDefault="00EB3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012DF" w14:textId="77B914E8" w:rsidR="00C760BC" w:rsidRDefault="00C760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3A93">
      <w:rPr>
        <w:rFonts w:ascii="Arial" w:hAnsi="Arial" w:cs="Arial"/>
        <w:b/>
        <w:noProof/>
        <w:sz w:val="18"/>
        <w:szCs w:val="18"/>
      </w:rPr>
      <w:t>3GPP TS 29.526 V17.3.0 (2021-12)</w:t>
    </w:r>
    <w:r>
      <w:rPr>
        <w:rFonts w:ascii="Arial" w:hAnsi="Arial" w:cs="Arial"/>
        <w:b/>
        <w:sz w:val="18"/>
        <w:szCs w:val="18"/>
      </w:rPr>
      <w:fldChar w:fldCharType="end"/>
    </w:r>
  </w:p>
  <w:p w14:paraId="6E70D4B1" w14:textId="77777777" w:rsidR="00C760BC" w:rsidRDefault="00C760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0E1C">
      <w:rPr>
        <w:rFonts w:ascii="Arial" w:hAnsi="Arial" w:cs="Arial"/>
        <w:b/>
        <w:noProof/>
        <w:sz w:val="18"/>
        <w:szCs w:val="18"/>
      </w:rPr>
      <w:t>27</w:t>
    </w:r>
    <w:r>
      <w:rPr>
        <w:rFonts w:ascii="Arial" w:hAnsi="Arial" w:cs="Arial"/>
        <w:b/>
        <w:sz w:val="18"/>
        <w:szCs w:val="18"/>
      </w:rPr>
      <w:fldChar w:fldCharType="end"/>
    </w:r>
  </w:p>
  <w:p w14:paraId="799C88C7" w14:textId="22D16CEE" w:rsidR="00C760BC" w:rsidRDefault="00C760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3A93">
      <w:rPr>
        <w:rFonts w:ascii="Arial" w:hAnsi="Arial" w:cs="Arial"/>
        <w:b/>
        <w:noProof/>
        <w:sz w:val="18"/>
        <w:szCs w:val="18"/>
      </w:rPr>
      <w:t>Release 17</w:t>
    </w:r>
    <w:r>
      <w:rPr>
        <w:rFonts w:ascii="Arial" w:hAnsi="Arial" w:cs="Arial"/>
        <w:b/>
        <w:sz w:val="18"/>
        <w:szCs w:val="18"/>
      </w:rPr>
      <w:fldChar w:fldCharType="end"/>
    </w:r>
  </w:p>
  <w:p w14:paraId="05382B83" w14:textId="77777777" w:rsidR="00C760BC" w:rsidRDefault="00C760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89020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14E4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A4B8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AA29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3E15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0C74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385F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E2F5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0E7A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0C34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7ACB"/>
    <w:rsid w:val="00013D09"/>
    <w:rsid w:val="00014968"/>
    <w:rsid w:val="00023712"/>
    <w:rsid w:val="000255B8"/>
    <w:rsid w:val="00033397"/>
    <w:rsid w:val="000336F3"/>
    <w:rsid w:val="00035990"/>
    <w:rsid w:val="00040095"/>
    <w:rsid w:val="000406C8"/>
    <w:rsid w:val="00043C4B"/>
    <w:rsid w:val="00051834"/>
    <w:rsid w:val="00054193"/>
    <w:rsid w:val="00054A22"/>
    <w:rsid w:val="00060D70"/>
    <w:rsid w:val="00062023"/>
    <w:rsid w:val="00062DA4"/>
    <w:rsid w:val="000655A6"/>
    <w:rsid w:val="00067E05"/>
    <w:rsid w:val="00074FCC"/>
    <w:rsid w:val="00080512"/>
    <w:rsid w:val="00087B48"/>
    <w:rsid w:val="000902A7"/>
    <w:rsid w:val="00094800"/>
    <w:rsid w:val="000A04A5"/>
    <w:rsid w:val="000A09DD"/>
    <w:rsid w:val="000B0A6F"/>
    <w:rsid w:val="000B0B99"/>
    <w:rsid w:val="000B4E50"/>
    <w:rsid w:val="000C192B"/>
    <w:rsid w:val="000C47C3"/>
    <w:rsid w:val="000D58AB"/>
    <w:rsid w:val="000F6D8B"/>
    <w:rsid w:val="00100804"/>
    <w:rsid w:val="001074B4"/>
    <w:rsid w:val="00107C1D"/>
    <w:rsid w:val="001110A6"/>
    <w:rsid w:val="00116757"/>
    <w:rsid w:val="00122B00"/>
    <w:rsid w:val="00125769"/>
    <w:rsid w:val="00130FFF"/>
    <w:rsid w:val="00131682"/>
    <w:rsid w:val="00132C7E"/>
    <w:rsid w:val="00133525"/>
    <w:rsid w:val="00143B73"/>
    <w:rsid w:val="00144CB5"/>
    <w:rsid w:val="001469FD"/>
    <w:rsid w:val="001535C0"/>
    <w:rsid w:val="001636F2"/>
    <w:rsid w:val="001650AC"/>
    <w:rsid w:val="00171D33"/>
    <w:rsid w:val="00176E4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13348"/>
    <w:rsid w:val="00214A7F"/>
    <w:rsid w:val="0021508E"/>
    <w:rsid w:val="00221696"/>
    <w:rsid w:val="00221C83"/>
    <w:rsid w:val="00223376"/>
    <w:rsid w:val="00231B62"/>
    <w:rsid w:val="002347A2"/>
    <w:rsid w:val="00236BC0"/>
    <w:rsid w:val="00237949"/>
    <w:rsid w:val="00237EE5"/>
    <w:rsid w:val="00245762"/>
    <w:rsid w:val="00254793"/>
    <w:rsid w:val="00264446"/>
    <w:rsid w:val="002675F0"/>
    <w:rsid w:val="00270D51"/>
    <w:rsid w:val="0027576B"/>
    <w:rsid w:val="0027636C"/>
    <w:rsid w:val="002800BB"/>
    <w:rsid w:val="0028337B"/>
    <w:rsid w:val="00287F36"/>
    <w:rsid w:val="00292ABC"/>
    <w:rsid w:val="00294C06"/>
    <w:rsid w:val="002A2DF8"/>
    <w:rsid w:val="002A437F"/>
    <w:rsid w:val="002B3525"/>
    <w:rsid w:val="002B6339"/>
    <w:rsid w:val="002C7452"/>
    <w:rsid w:val="002D3BEF"/>
    <w:rsid w:val="002D4F1D"/>
    <w:rsid w:val="002D72DF"/>
    <w:rsid w:val="002E00BC"/>
    <w:rsid w:val="002E00EE"/>
    <w:rsid w:val="002E65A4"/>
    <w:rsid w:val="002E6D82"/>
    <w:rsid w:val="002F0E1C"/>
    <w:rsid w:val="002F2A13"/>
    <w:rsid w:val="002F2AE7"/>
    <w:rsid w:val="002F70AA"/>
    <w:rsid w:val="00310B69"/>
    <w:rsid w:val="003172DC"/>
    <w:rsid w:val="00321636"/>
    <w:rsid w:val="00321D2B"/>
    <w:rsid w:val="00323B58"/>
    <w:rsid w:val="00324F04"/>
    <w:rsid w:val="00336BBA"/>
    <w:rsid w:val="00347E3D"/>
    <w:rsid w:val="00351072"/>
    <w:rsid w:val="00354542"/>
    <w:rsid w:val="0035462D"/>
    <w:rsid w:val="00356C5F"/>
    <w:rsid w:val="00361D14"/>
    <w:rsid w:val="00361E30"/>
    <w:rsid w:val="00362224"/>
    <w:rsid w:val="00363DC5"/>
    <w:rsid w:val="003651F7"/>
    <w:rsid w:val="003765B8"/>
    <w:rsid w:val="00376651"/>
    <w:rsid w:val="0038088F"/>
    <w:rsid w:val="003833A1"/>
    <w:rsid w:val="003866D0"/>
    <w:rsid w:val="00392C13"/>
    <w:rsid w:val="00393C40"/>
    <w:rsid w:val="003A7DC5"/>
    <w:rsid w:val="003B5AEF"/>
    <w:rsid w:val="003C3971"/>
    <w:rsid w:val="003D0CE4"/>
    <w:rsid w:val="003D112C"/>
    <w:rsid w:val="003D1CE4"/>
    <w:rsid w:val="003E0B62"/>
    <w:rsid w:val="003E3E23"/>
    <w:rsid w:val="003F2BDA"/>
    <w:rsid w:val="003F56C3"/>
    <w:rsid w:val="003F6029"/>
    <w:rsid w:val="003F7DBC"/>
    <w:rsid w:val="004000F9"/>
    <w:rsid w:val="00423334"/>
    <w:rsid w:val="004326E4"/>
    <w:rsid w:val="004345EC"/>
    <w:rsid w:val="00436C74"/>
    <w:rsid w:val="004434EE"/>
    <w:rsid w:val="004441AC"/>
    <w:rsid w:val="00445B25"/>
    <w:rsid w:val="00454275"/>
    <w:rsid w:val="00456977"/>
    <w:rsid w:val="004612F3"/>
    <w:rsid w:val="00463A7B"/>
    <w:rsid w:val="00465121"/>
    <w:rsid w:val="00465515"/>
    <w:rsid w:val="004729A6"/>
    <w:rsid w:val="00472C66"/>
    <w:rsid w:val="00486897"/>
    <w:rsid w:val="00493638"/>
    <w:rsid w:val="004A1091"/>
    <w:rsid w:val="004A59EF"/>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200A6"/>
    <w:rsid w:val="005215E1"/>
    <w:rsid w:val="0053388B"/>
    <w:rsid w:val="00535773"/>
    <w:rsid w:val="00535A27"/>
    <w:rsid w:val="005377FD"/>
    <w:rsid w:val="00543E6C"/>
    <w:rsid w:val="00546ACD"/>
    <w:rsid w:val="00546CD8"/>
    <w:rsid w:val="00554F1C"/>
    <w:rsid w:val="00563136"/>
    <w:rsid w:val="0056433D"/>
    <w:rsid w:val="00565087"/>
    <w:rsid w:val="00566092"/>
    <w:rsid w:val="0057777B"/>
    <w:rsid w:val="00581F9E"/>
    <w:rsid w:val="00592C3E"/>
    <w:rsid w:val="00597B11"/>
    <w:rsid w:val="005A4C09"/>
    <w:rsid w:val="005C403E"/>
    <w:rsid w:val="005D2E01"/>
    <w:rsid w:val="005D5F07"/>
    <w:rsid w:val="005D7526"/>
    <w:rsid w:val="005E4BB2"/>
    <w:rsid w:val="005F4A9E"/>
    <w:rsid w:val="005F795A"/>
    <w:rsid w:val="0060114D"/>
    <w:rsid w:val="00602AEA"/>
    <w:rsid w:val="00605DA2"/>
    <w:rsid w:val="006132F5"/>
    <w:rsid w:val="00614FDF"/>
    <w:rsid w:val="0061641C"/>
    <w:rsid w:val="0062557D"/>
    <w:rsid w:val="006348AE"/>
    <w:rsid w:val="0063543D"/>
    <w:rsid w:val="00640619"/>
    <w:rsid w:val="00641982"/>
    <w:rsid w:val="00642CA5"/>
    <w:rsid w:val="00644D4F"/>
    <w:rsid w:val="00647113"/>
    <w:rsid w:val="00647114"/>
    <w:rsid w:val="0065305C"/>
    <w:rsid w:val="00653197"/>
    <w:rsid w:val="00660D11"/>
    <w:rsid w:val="006626B8"/>
    <w:rsid w:val="00670B4E"/>
    <w:rsid w:val="00672278"/>
    <w:rsid w:val="00672862"/>
    <w:rsid w:val="00676583"/>
    <w:rsid w:val="006766D9"/>
    <w:rsid w:val="006857B7"/>
    <w:rsid w:val="0068729C"/>
    <w:rsid w:val="00692A85"/>
    <w:rsid w:val="0069521B"/>
    <w:rsid w:val="006A323F"/>
    <w:rsid w:val="006A402C"/>
    <w:rsid w:val="006A46E7"/>
    <w:rsid w:val="006A514E"/>
    <w:rsid w:val="006B17AB"/>
    <w:rsid w:val="006B30D0"/>
    <w:rsid w:val="006B67F2"/>
    <w:rsid w:val="006C3D95"/>
    <w:rsid w:val="006D2718"/>
    <w:rsid w:val="006D7710"/>
    <w:rsid w:val="006E0A42"/>
    <w:rsid w:val="006E2164"/>
    <w:rsid w:val="006E5C86"/>
    <w:rsid w:val="006E666A"/>
    <w:rsid w:val="006F1FC6"/>
    <w:rsid w:val="00701116"/>
    <w:rsid w:val="007017FE"/>
    <w:rsid w:val="007028E1"/>
    <w:rsid w:val="00704BCB"/>
    <w:rsid w:val="00713C44"/>
    <w:rsid w:val="0071583E"/>
    <w:rsid w:val="00715973"/>
    <w:rsid w:val="007223D7"/>
    <w:rsid w:val="007264D1"/>
    <w:rsid w:val="00734A5B"/>
    <w:rsid w:val="00737BEF"/>
    <w:rsid w:val="0074026F"/>
    <w:rsid w:val="007429F6"/>
    <w:rsid w:val="00744E76"/>
    <w:rsid w:val="00750FBA"/>
    <w:rsid w:val="00751BC4"/>
    <w:rsid w:val="00753C4F"/>
    <w:rsid w:val="0075534C"/>
    <w:rsid w:val="00757424"/>
    <w:rsid w:val="007610ED"/>
    <w:rsid w:val="00761C62"/>
    <w:rsid w:val="00767442"/>
    <w:rsid w:val="00774DA4"/>
    <w:rsid w:val="007818A8"/>
    <w:rsid w:val="00781F0F"/>
    <w:rsid w:val="00791475"/>
    <w:rsid w:val="0079399B"/>
    <w:rsid w:val="007A3CC0"/>
    <w:rsid w:val="007B600E"/>
    <w:rsid w:val="007C0DD1"/>
    <w:rsid w:val="007C1345"/>
    <w:rsid w:val="007C56F0"/>
    <w:rsid w:val="007C6886"/>
    <w:rsid w:val="007D038B"/>
    <w:rsid w:val="007D4707"/>
    <w:rsid w:val="007D4B22"/>
    <w:rsid w:val="007E3A13"/>
    <w:rsid w:val="007E6F6E"/>
    <w:rsid w:val="007F0F4A"/>
    <w:rsid w:val="007F24FD"/>
    <w:rsid w:val="007F5FCE"/>
    <w:rsid w:val="007F66AD"/>
    <w:rsid w:val="008028A4"/>
    <w:rsid w:val="00805F39"/>
    <w:rsid w:val="008201FB"/>
    <w:rsid w:val="0082317F"/>
    <w:rsid w:val="00823A17"/>
    <w:rsid w:val="008248BB"/>
    <w:rsid w:val="00830747"/>
    <w:rsid w:val="00837AFF"/>
    <w:rsid w:val="00841E0B"/>
    <w:rsid w:val="00843170"/>
    <w:rsid w:val="00845DC6"/>
    <w:rsid w:val="008510A4"/>
    <w:rsid w:val="0085164E"/>
    <w:rsid w:val="008518AF"/>
    <w:rsid w:val="008569BB"/>
    <w:rsid w:val="0086425A"/>
    <w:rsid w:val="008708DD"/>
    <w:rsid w:val="00875C64"/>
    <w:rsid w:val="008768CA"/>
    <w:rsid w:val="008775B3"/>
    <w:rsid w:val="0088165B"/>
    <w:rsid w:val="00890E96"/>
    <w:rsid w:val="0089112C"/>
    <w:rsid w:val="00891F1B"/>
    <w:rsid w:val="00892651"/>
    <w:rsid w:val="00893109"/>
    <w:rsid w:val="008A1773"/>
    <w:rsid w:val="008A6D4A"/>
    <w:rsid w:val="008B02C5"/>
    <w:rsid w:val="008B0C95"/>
    <w:rsid w:val="008B39AA"/>
    <w:rsid w:val="008B5A10"/>
    <w:rsid w:val="008C21F7"/>
    <w:rsid w:val="008C384C"/>
    <w:rsid w:val="008C494B"/>
    <w:rsid w:val="008D013B"/>
    <w:rsid w:val="008D312C"/>
    <w:rsid w:val="008D4DD3"/>
    <w:rsid w:val="008E1908"/>
    <w:rsid w:val="008E4194"/>
    <w:rsid w:val="008E4FE5"/>
    <w:rsid w:val="008E511F"/>
    <w:rsid w:val="008E76F3"/>
    <w:rsid w:val="008F334A"/>
    <w:rsid w:val="008F4694"/>
    <w:rsid w:val="0090271F"/>
    <w:rsid w:val="00902E23"/>
    <w:rsid w:val="00905444"/>
    <w:rsid w:val="009114D7"/>
    <w:rsid w:val="0091348E"/>
    <w:rsid w:val="00914B11"/>
    <w:rsid w:val="00915654"/>
    <w:rsid w:val="00917CCB"/>
    <w:rsid w:val="009313FE"/>
    <w:rsid w:val="009323B5"/>
    <w:rsid w:val="009346FB"/>
    <w:rsid w:val="009411DB"/>
    <w:rsid w:val="00942EC2"/>
    <w:rsid w:val="00943DA1"/>
    <w:rsid w:val="00944AE9"/>
    <w:rsid w:val="00945ECE"/>
    <w:rsid w:val="00951CAA"/>
    <w:rsid w:val="00953672"/>
    <w:rsid w:val="0095736D"/>
    <w:rsid w:val="00962A05"/>
    <w:rsid w:val="0096652C"/>
    <w:rsid w:val="00975613"/>
    <w:rsid w:val="00977762"/>
    <w:rsid w:val="00981550"/>
    <w:rsid w:val="00983AC9"/>
    <w:rsid w:val="00990E62"/>
    <w:rsid w:val="00991C66"/>
    <w:rsid w:val="00994B7F"/>
    <w:rsid w:val="009A01E9"/>
    <w:rsid w:val="009A7E26"/>
    <w:rsid w:val="009B153E"/>
    <w:rsid w:val="009B3718"/>
    <w:rsid w:val="009C369E"/>
    <w:rsid w:val="009C47AB"/>
    <w:rsid w:val="009C5AE5"/>
    <w:rsid w:val="009C647C"/>
    <w:rsid w:val="009D5165"/>
    <w:rsid w:val="009E6EC3"/>
    <w:rsid w:val="009F37B7"/>
    <w:rsid w:val="009F3ABC"/>
    <w:rsid w:val="009F78EB"/>
    <w:rsid w:val="00A04D27"/>
    <w:rsid w:val="00A06E0D"/>
    <w:rsid w:val="00A10F02"/>
    <w:rsid w:val="00A10F26"/>
    <w:rsid w:val="00A164B4"/>
    <w:rsid w:val="00A20F11"/>
    <w:rsid w:val="00A26956"/>
    <w:rsid w:val="00A27486"/>
    <w:rsid w:val="00A27DFE"/>
    <w:rsid w:val="00A341C6"/>
    <w:rsid w:val="00A364FB"/>
    <w:rsid w:val="00A37036"/>
    <w:rsid w:val="00A4514C"/>
    <w:rsid w:val="00A46B44"/>
    <w:rsid w:val="00A50D8D"/>
    <w:rsid w:val="00A53724"/>
    <w:rsid w:val="00A56066"/>
    <w:rsid w:val="00A57184"/>
    <w:rsid w:val="00A73129"/>
    <w:rsid w:val="00A82346"/>
    <w:rsid w:val="00A86C87"/>
    <w:rsid w:val="00A92489"/>
    <w:rsid w:val="00A92BA1"/>
    <w:rsid w:val="00A96ECC"/>
    <w:rsid w:val="00AB37AB"/>
    <w:rsid w:val="00AC3BED"/>
    <w:rsid w:val="00AC6BC6"/>
    <w:rsid w:val="00AE28C9"/>
    <w:rsid w:val="00AE65E2"/>
    <w:rsid w:val="00AF07FD"/>
    <w:rsid w:val="00AF5AA2"/>
    <w:rsid w:val="00B01D66"/>
    <w:rsid w:val="00B01FC6"/>
    <w:rsid w:val="00B05ABF"/>
    <w:rsid w:val="00B07216"/>
    <w:rsid w:val="00B15449"/>
    <w:rsid w:val="00B20F42"/>
    <w:rsid w:val="00B26B17"/>
    <w:rsid w:val="00B312FF"/>
    <w:rsid w:val="00B43FB7"/>
    <w:rsid w:val="00B45D0B"/>
    <w:rsid w:val="00B467E4"/>
    <w:rsid w:val="00B5107D"/>
    <w:rsid w:val="00B533E3"/>
    <w:rsid w:val="00B5400A"/>
    <w:rsid w:val="00B55C16"/>
    <w:rsid w:val="00B62617"/>
    <w:rsid w:val="00B6364E"/>
    <w:rsid w:val="00B6762C"/>
    <w:rsid w:val="00B7321C"/>
    <w:rsid w:val="00B741F1"/>
    <w:rsid w:val="00B83BF2"/>
    <w:rsid w:val="00B90815"/>
    <w:rsid w:val="00B93086"/>
    <w:rsid w:val="00BA19ED"/>
    <w:rsid w:val="00BA4B8D"/>
    <w:rsid w:val="00BB5335"/>
    <w:rsid w:val="00BB7E8B"/>
    <w:rsid w:val="00BC0F7D"/>
    <w:rsid w:val="00BC45C3"/>
    <w:rsid w:val="00BD2B95"/>
    <w:rsid w:val="00BD5B1A"/>
    <w:rsid w:val="00BD7D31"/>
    <w:rsid w:val="00BE0FE4"/>
    <w:rsid w:val="00BE3255"/>
    <w:rsid w:val="00BF128E"/>
    <w:rsid w:val="00BF7920"/>
    <w:rsid w:val="00BF7BE1"/>
    <w:rsid w:val="00C00113"/>
    <w:rsid w:val="00C022FA"/>
    <w:rsid w:val="00C074DD"/>
    <w:rsid w:val="00C1496A"/>
    <w:rsid w:val="00C257D2"/>
    <w:rsid w:val="00C33079"/>
    <w:rsid w:val="00C3652A"/>
    <w:rsid w:val="00C36BC8"/>
    <w:rsid w:val="00C401B9"/>
    <w:rsid w:val="00C409D0"/>
    <w:rsid w:val="00C42661"/>
    <w:rsid w:val="00C45231"/>
    <w:rsid w:val="00C53677"/>
    <w:rsid w:val="00C64837"/>
    <w:rsid w:val="00C72833"/>
    <w:rsid w:val="00C760BC"/>
    <w:rsid w:val="00C80F1D"/>
    <w:rsid w:val="00C92854"/>
    <w:rsid w:val="00C93F40"/>
    <w:rsid w:val="00C940E7"/>
    <w:rsid w:val="00CA17CC"/>
    <w:rsid w:val="00CA30A0"/>
    <w:rsid w:val="00CA3806"/>
    <w:rsid w:val="00CA3D0C"/>
    <w:rsid w:val="00CB703D"/>
    <w:rsid w:val="00CC2679"/>
    <w:rsid w:val="00CC6855"/>
    <w:rsid w:val="00CD1F21"/>
    <w:rsid w:val="00CD25AC"/>
    <w:rsid w:val="00CD29A0"/>
    <w:rsid w:val="00CD4F47"/>
    <w:rsid w:val="00CE2010"/>
    <w:rsid w:val="00CE2E18"/>
    <w:rsid w:val="00CF5457"/>
    <w:rsid w:val="00CF62E7"/>
    <w:rsid w:val="00D10A32"/>
    <w:rsid w:val="00D12E9C"/>
    <w:rsid w:val="00D15FEF"/>
    <w:rsid w:val="00D20C60"/>
    <w:rsid w:val="00D237FD"/>
    <w:rsid w:val="00D256ED"/>
    <w:rsid w:val="00D30D81"/>
    <w:rsid w:val="00D36B79"/>
    <w:rsid w:val="00D40A0A"/>
    <w:rsid w:val="00D40B50"/>
    <w:rsid w:val="00D4192E"/>
    <w:rsid w:val="00D43212"/>
    <w:rsid w:val="00D463DB"/>
    <w:rsid w:val="00D52EA1"/>
    <w:rsid w:val="00D57972"/>
    <w:rsid w:val="00D609C9"/>
    <w:rsid w:val="00D624A7"/>
    <w:rsid w:val="00D636AC"/>
    <w:rsid w:val="00D675A9"/>
    <w:rsid w:val="00D72552"/>
    <w:rsid w:val="00D738D6"/>
    <w:rsid w:val="00D755EB"/>
    <w:rsid w:val="00D76048"/>
    <w:rsid w:val="00D82B45"/>
    <w:rsid w:val="00D85410"/>
    <w:rsid w:val="00D87E00"/>
    <w:rsid w:val="00D91320"/>
    <w:rsid w:val="00D9134D"/>
    <w:rsid w:val="00D91F9D"/>
    <w:rsid w:val="00D957AA"/>
    <w:rsid w:val="00D96BFB"/>
    <w:rsid w:val="00D97CDD"/>
    <w:rsid w:val="00DA30A6"/>
    <w:rsid w:val="00DA7A03"/>
    <w:rsid w:val="00DA7AA6"/>
    <w:rsid w:val="00DB1818"/>
    <w:rsid w:val="00DB3C91"/>
    <w:rsid w:val="00DC309B"/>
    <w:rsid w:val="00DC4DA2"/>
    <w:rsid w:val="00DD0498"/>
    <w:rsid w:val="00DD1C4F"/>
    <w:rsid w:val="00DD3BEE"/>
    <w:rsid w:val="00DD4C17"/>
    <w:rsid w:val="00DD71E1"/>
    <w:rsid w:val="00DD74A5"/>
    <w:rsid w:val="00DE458C"/>
    <w:rsid w:val="00DF05BE"/>
    <w:rsid w:val="00DF2B1F"/>
    <w:rsid w:val="00DF30A9"/>
    <w:rsid w:val="00DF5FA8"/>
    <w:rsid w:val="00DF62CD"/>
    <w:rsid w:val="00E15307"/>
    <w:rsid w:val="00E15343"/>
    <w:rsid w:val="00E16509"/>
    <w:rsid w:val="00E23A93"/>
    <w:rsid w:val="00E26AB7"/>
    <w:rsid w:val="00E33115"/>
    <w:rsid w:val="00E33E4B"/>
    <w:rsid w:val="00E34A98"/>
    <w:rsid w:val="00E35C55"/>
    <w:rsid w:val="00E37F60"/>
    <w:rsid w:val="00E41BE6"/>
    <w:rsid w:val="00E437BE"/>
    <w:rsid w:val="00E43B83"/>
    <w:rsid w:val="00E43E18"/>
    <w:rsid w:val="00E441A2"/>
    <w:rsid w:val="00E44582"/>
    <w:rsid w:val="00E45277"/>
    <w:rsid w:val="00E46D40"/>
    <w:rsid w:val="00E50757"/>
    <w:rsid w:val="00E56B7E"/>
    <w:rsid w:val="00E63FBC"/>
    <w:rsid w:val="00E67D1C"/>
    <w:rsid w:val="00E71EE5"/>
    <w:rsid w:val="00E76C53"/>
    <w:rsid w:val="00E77645"/>
    <w:rsid w:val="00E81DD5"/>
    <w:rsid w:val="00E917D4"/>
    <w:rsid w:val="00E96088"/>
    <w:rsid w:val="00EA15B0"/>
    <w:rsid w:val="00EA2417"/>
    <w:rsid w:val="00EA5EA7"/>
    <w:rsid w:val="00EA6AC8"/>
    <w:rsid w:val="00EB30D7"/>
    <w:rsid w:val="00EC4A25"/>
    <w:rsid w:val="00EC534B"/>
    <w:rsid w:val="00ED6341"/>
    <w:rsid w:val="00EE0E94"/>
    <w:rsid w:val="00EE391E"/>
    <w:rsid w:val="00EE509C"/>
    <w:rsid w:val="00EF1EAB"/>
    <w:rsid w:val="00EF485E"/>
    <w:rsid w:val="00F0186D"/>
    <w:rsid w:val="00F025A2"/>
    <w:rsid w:val="00F04385"/>
    <w:rsid w:val="00F04712"/>
    <w:rsid w:val="00F075E9"/>
    <w:rsid w:val="00F13360"/>
    <w:rsid w:val="00F154C0"/>
    <w:rsid w:val="00F22EC7"/>
    <w:rsid w:val="00F25841"/>
    <w:rsid w:val="00F3032D"/>
    <w:rsid w:val="00F32058"/>
    <w:rsid w:val="00F321F9"/>
    <w:rsid w:val="00F325C8"/>
    <w:rsid w:val="00F334B7"/>
    <w:rsid w:val="00F360EC"/>
    <w:rsid w:val="00F3717F"/>
    <w:rsid w:val="00F41411"/>
    <w:rsid w:val="00F502D1"/>
    <w:rsid w:val="00F51878"/>
    <w:rsid w:val="00F549AF"/>
    <w:rsid w:val="00F6044D"/>
    <w:rsid w:val="00F6125F"/>
    <w:rsid w:val="00F61D24"/>
    <w:rsid w:val="00F624E5"/>
    <w:rsid w:val="00F63078"/>
    <w:rsid w:val="00F653B8"/>
    <w:rsid w:val="00F659EA"/>
    <w:rsid w:val="00F6741D"/>
    <w:rsid w:val="00F73C2A"/>
    <w:rsid w:val="00F76EB6"/>
    <w:rsid w:val="00F9008D"/>
    <w:rsid w:val="00F94409"/>
    <w:rsid w:val="00F96BE0"/>
    <w:rsid w:val="00FA1266"/>
    <w:rsid w:val="00FA2A83"/>
    <w:rsid w:val="00FB585D"/>
    <w:rsid w:val="00FC1192"/>
    <w:rsid w:val="00FC15D3"/>
    <w:rsid w:val="00FC5E1B"/>
    <w:rsid w:val="00FC6E43"/>
    <w:rsid w:val="00FC704C"/>
    <w:rsid w:val="00FD09FD"/>
    <w:rsid w:val="00FD6077"/>
    <w:rsid w:val="00FD75DA"/>
    <w:rsid w:val="00FE236F"/>
    <w:rsid w:val="00FE618B"/>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502EDEE6-7115-4B46-94AA-78719F3D8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E23A93"/>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semiHidden/>
    <w:unhideWhenUsed/>
    <w:rsid w:val="00E23A93"/>
    <w:pPr>
      <w:spacing w:after="0"/>
      <w:ind w:left="200" w:hanging="200"/>
    </w:pPr>
  </w:style>
  <w:style w:type="character" w:customStyle="1" w:styleId="ZGSM">
    <w:name w:val="ZGSM"/>
    <w:rsid w:val="00E23A93"/>
  </w:style>
  <w:style w:type="paragraph" w:styleId="List2">
    <w:name w:val="List 2"/>
    <w:basedOn w:val="Normal"/>
    <w:semiHidden/>
    <w:unhideWhenUsed/>
    <w:rsid w:val="00E23A93"/>
    <w:pPr>
      <w:ind w:left="566" w:hanging="283"/>
      <w:contextualSpacing/>
    </w:pPr>
  </w:style>
  <w:style w:type="paragraph" w:styleId="List3">
    <w:name w:val="List 3"/>
    <w:basedOn w:val="Normal"/>
    <w:semiHidden/>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semiHidden/>
    <w:unhideWhenUsed/>
    <w:rsid w:val="00E23A93"/>
    <w:pPr>
      <w:ind w:left="1132" w:hanging="283"/>
      <w:contextualSpacing/>
    </w:pPr>
  </w:style>
  <w:style w:type="paragraph" w:customStyle="1" w:styleId="NO">
    <w:name w:val="NO"/>
    <w:basedOn w:val="Normal"/>
    <w:link w:val="NOZchn"/>
    <w:rsid w:val="00E23A93"/>
    <w:pPr>
      <w:keepLines/>
      <w:ind w:left="1135" w:hanging="851"/>
    </w:pPr>
  </w:style>
  <w:style w:type="paragraph" w:customStyle="1" w:styleId="PL">
    <w:name w:val="PL"/>
    <w:link w:val="PLChar"/>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rsid w:val="00E23A93"/>
    <w:pPr>
      <w:keepNext/>
      <w:keepLines/>
      <w:spacing w:after="0"/>
    </w:pPr>
    <w:rPr>
      <w:rFonts w:ascii="Arial" w:hAnsi="Arial"/>
      <w:sz w:val="18"/>
    </w:rPr>
  </w:style>
  <w:style w:type="paragraph" w:customStyle="1" w:styleId="TAH">
    <w:name w:val="TAH"/>
    <w:basedOn w:val="TAC"/>
    <w:link w:val="TAHChar"/>
    <w:rsid w:val="00E23A93"/>
    <w:rPr>
      <w:b/>
    </w:rPr>
  </w:style>
  <w:style w:type="paragraph" w:customStyle="1" w:styleId="TAC">
    <w:name w:val="TAC"/>
    <w:basedOn w:val="TAL"/>
    <w:link w:val="TACChar"/>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semiHidden/>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rPr>
      <w:noProof/>
    </w:rPr>
  </w:style>
  <w:style w:type="paragraph" w:customStyle="1" w:styleId="EditorsNote">
    <w:name w:val="Editor's Note"/>
    <w:basedOn w:val="NO"/>
    <w:rsid w:val="00E23A93"/>
    <w:rPr>
      <w:color w:val="FF0000"/>
    </w:rPr>
  </w:style>
  <w:style w:type="paragraph" w:customStyle="1" w:styleId="TH">
    <w:name w:val="TH"/>
    <w:basedOn w:val="Normal"/>
    <w:link w:val="THChar"/>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B2">
    <w:name w:val="B2"/>
    <w:basedOn w:val="List2"/>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noProof/>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612F5-92B3-40DA-A8F3-909A4F361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1</Pages>
  <Words>10996</Words>
  <Characters>62682</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224</cp:revision>
  <cp:lastPrinted>2019-02-25T14:05:00Z</cp:lastPrinted>
  <dcterms:created xsi:type="dcterms:W3CDTF">2020-06-19T10:49:00Z</dcterms:created>
  <dcterms:modified xsi:type="dcterms:W3CDTF">2021-12-17T13:37:00Z</dcterms:modified>
</cp:coreProperties>
</file>