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8EF132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A51B05">
              <w:t>1</w:t>
            </w:r>
            <w:r w:rsidRPr="003B2883">
              <w:t>.</w:t>
            </w:r>
            <w:r>
              <w:t>0</w:t>
            </w:r>
            <w:r w:rsidRPr="003B2883">
              <w:t xml:space="preserve"> </w:t>
            </w:r>
            <w:r w:rsidRPr="003B2883">
              <w:rPr>
                <w:sz w:val="32"/>
              </w:rPr>
              <w:t>(20</w:t>
            </w:r>
            <w:r>
              <w:rPr>
                <w:sz w:val="32"/>
              </w:rPr>
              <w:t>2</w:t>
            </w:r>
            <w:r w:rsidR="00A51B05">
              <w:rPr>
                <w:sz w:val="32"/>
              </w:rPr>
              <w:t>1</w:t>
            </w:r>
            <w:r w:rsidRPr="003B2883">
              <w:rPr>
                <w:sz w:val="32"/>
              </w:rPr>
              <w:t>-</w:t>
            </w:r>
            <w:r w:rsidR="00A51B05">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C6758E"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5pt">
                  <v:imagedata r:id="rId9" o:title="5G-logo_175px"/>
                </v:shape>
              </w:pict>
            </w:r>
          </w:p>
        </w:tc>
        <w:tc>
          <w:tcPr>
            <w:tcW w:w="5540" w:type="dxa"/>
            <w:shd w:val="clear" w:color="auto" w:fill="auto"/>
          </w:tcPr>
          <w:p w14:paraId="204B7526" w14:textId="77777777" w:rsidR="007C36F1" w:rsidRDefault="00C6758E" w:rsidP="007C36F1">
            <w:pPr>
              <w:jc w:val="right"/>
            </w:pPr>
            <w:bookmarkStart w:id="2" w:name="logos"/>
            <w:r>
              <w:pict w14:anchorId="13D306F9">
                <v:shape id="_x0000_i1026" type="#_x0000_t75" style="width:128pt;height:7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5620E38"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C6758E">
              <w:rPr>
                <w:noProof/>
                <w:sz w:val="18"/>
              </w:rPr>
              <w:t>1</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26684FCF" w14:textId="1B7D1EC5" w:rsidR="00C6758E" w:rsidRDefault="00A51B05">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C6758E">
        <w:t>Foreword</w:t>
      </w:r>
      <w:r w:rsidR="00C6758E">
        <w:tab/>
      </w:r>
      <w:r w:rsidR="00C6758E">
        <w:fldChar w:fldCharType="begin" w:fldLock="1"/>
      </w:r>
      <w:r w:rsidR="00C6758E">
        <w:instrText xml:space="preserve"> PAGEREF _Toc67680613 \h </w:instrText>
      </w:r>
      <w:r w:rsidR="00C6758E">
        <w:fldChar w:fldCharType="separate"/>
      </w:r>
      <w:r w:rsidR="00C6758E">
        <w:t>12</w:t>
      </w:r>
      <w:r w:rsidR="00C6758E">
        <w:fldChar w:fldCharType="end"/>
      </w:r>
    </w:p>
    <w:p w14:paraId="0ACA70C6" w14:textId="5F67CEE6" w:rsidR="00C6758E" w:rsidRDefault="00C675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_Toc67680614 \h </w:instrText>
      </w:r>
      <w:r>
        <w:fldChar w:fldCharType="separate"/>
      </w:r>
      <w:r>
        <w:t>13</w:t>
      </w:r>
      <w:r>
        <w:fldChar w:fldCharType="end"/>
      </w:r>
    </w:p>
    <w:p w14:paraId="135514BA" w14:textId="66636804" w:rsidR="00C6758E" w:rsidRDefault="00C675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_Toc67680615 \h </w:instrText>
      </w:r>
      <w:r>
        <w:fldChar w:fldCharType="separate"/>
      </w:r>
      <w:r>
        <w:t>13</w:t>
      </w:r>
      <w:r>
        <w:fldChar w:fldCharType="end"/>
      </w:r>
    </w:p>
    <w:p w14:paraId="4208F145" w14:textId="2182CFDC" w:rsidR="00C6758E" w:rsidRDefault="00C675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_Toc67680616 \h </w:instrText>
      </w:r>
      <w:r>
        <w:fldChar w:fldCharType="separate"/>
      </w:r>
      <w:r>
        <w:t>15</w:t>
      </w:r>
      <w:r>
        <w:fldChar w:fldCharType="end"/>
      </w:r>
    </w:p>
    <w:p w14:paraId="6C1CCBC4" w14:textId="433C0A63" w:rsidR="00C6758E" w:rsidRDefault="00C675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_Toc67680617 \h </w:instrText>
      </w:r>
      <w:r>
        <w:fldChar w:fldCharType="separate"/>
      </w:r>
      <w:r>
        <w:t>15</w:t>
      </w:r>
      <w:r>
        <w:fldChar w:fldCharType="end"/>
      </w:r>
    </w:p>
    <w:p w14:paraId="27C20708" w14:textId="14BCCFD4" w:rsidR="00C6758E" w:rsidRDefault="00C675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_Toc67680618 \h </w:instrText>
      </w:r>
      <w:r>
        <w:fldChar w:fldCharType="separate"/>
      </w:r>
      <w:r>
        <w:t>15</w:t>
      </w:r>
      <w:r>
        <w:fldChar w:fldCharType="end"/>
      </w:r>
    </w:p>
    <w:p w14:paraId="599475E0" w14:textId="23F28DBB" w:rsidR="00C6758E" w:rsidRDefault="00C675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_Toc67680619 \h </w:instrText>
      </w:r>
      <w:r>
        <w:fldChar w:fldCharType="separate"/>
      </w:r>
      <w:r>
        <w:t>16</w:t>
      </w:r>
      <w:r>
        <w:fldChar w:fldCharType="end"/>
      </w:r>
    </w:p>
    <w:p w14:paraId="2F7B0684" w14:textId="046FF1E4" w:rsidR="00C6758E" w:rsidRDefault="00C6758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_Toc67680620 \h </w:instrText>
      </w:r>
      <w:r>
        <w:fldChar w:fldCharType="separate"/>
      </w:r>
      <w:r>
        <w:t>16</w:t>
      </w:r>
      <w:r>
        <w:fldChar w:fldCharType="end"/>
      </w:r>
    </w:p>
    <w:p w14:paraId="1DB5BE43" w14:textId="76B26FE2" w:rsidR="00C6758E" w:rsidRDefault="00C6758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_Toc67680621 \h </w:instrText>
      </w:r>
      <w:r>
        <w:fldChar w:fldCharType="separate"/>
      </w:r>
      <w:r>
        <w:t>16</w:t>
      </w:r>
      <w:r>
        <w:fldChar w:fldCharType="end"/>
      </w:r>
    </w:p>
    <w:p w14:paraId="6050CEAE" w14:textId="2A1C13C4" w:rsidR="00C6758E" w:rsidRDefault="00C6758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_Toc67680622 \h </w:instrText>
      </w:r>
      <w:r>
        <w:fldChar w:fldCharType="separate"/>
      </w:r>
      <w:r>
        <w:t>16</w:t>
      </w:r>
      <w:r>
        <w:fldChar w:fldCharType="end"/>
      </w:r>
    </w:p>
    <w:p w14:paraId="1715C7D9" w14:textId="147E8563" w:rsidR="00C6758E" w:rsidRDefault="00C6758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_Toc67680623 \h </w:instrText>
      </w:r>
      <w:r>
        <w:fldChar w:fldCharType="separate"/>
      </w:r>
      <w:r>
        <w:t>18</w:t>
      </w:r>
      <w:r>
        <w:fldChar w:fldCharType="end"/>
      </w:r>
    </w:p>
    <w:p w14:paraId="39A0931E" w14:textId="1DCC9BF0" w:rsidR="00C6758E" w:rsidRDefault="00C6758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_Toc67680624 \h </w:instrText>
      </w:r>
      <w:r>
        <w:fldChar w:fldCharType="separate"/>
      </w:r>
      <w:r>
        <w:t>18</w:t>
      </w:r>
      <w:r>
        <w:fldChar w:fldCharType="end"/>
      </w:r>
    </w:p>
    <w:p w14:paraId="6038C415" w14:textId="56A304F5" w:rsidR="00C6758E" w:rsidRDefault="00C6758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_Toc67680625 \h </w:instrText>
      </w:r>
      <w:r>
        <w:fldChar w:fldCharType="separate"/>
      </w:r>
      <w:r>
        <w:t>18</w:t>
      </w:r>
      <w:r>
        <w:fldChar w:fldCharType="end"/>
      </w:r>
    </w:p>
    <w:p w14:paraId="7CC73FD4" w14:textId="70640B66" w:rsidR="00C6758E" w:rsidRDefault="00C6758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_Toc67680626 \h </w:instrText>
      </w:r>
      <w:r>
        <w:fldChar w:fldCharType="separate"/>
      </w:r>
      <w:r>
        <w:t>18</w:t>
      </w:r>
      <w:r>
        <w:fldChar w:fldCharType="end"/>
      </w:r>
    </w:p>
    <w:p w14:paraId="02E89EEE" w14:textId="18068A21" w:rsidR="00C6758E" w:rsidRDefault="00C6758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_Toc67680627 \h </w:instrText>
      </w:r>
      <w:r>
        <w:fldChar w:fldCharType="separate"/>
      </w:r>
      <w:r>
        <w:t>19</w:t>
      </w:r>
      <w:r>
        <w:fldChar w:fldCharType="end"/>
      </w:r>
    </w:p>
    <w:p w14:paraId="3125CE21" w14:textId="47B008E2" w:rsidR="00C6758E" w:rsidRDefault="00C6758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_Toc67680628 \h </w:instrText>
      </w:r>
      <w:r>
        <w:fldChar w:fldCharType="separate"/>
      </w:r>
      <w:r>
        <w:t>19</w:t>
      </w:r>
      <w:r>
        <w:fldChar w:fldCharType="end"/>
      </w:r>
    </w:p>
    <w:p w14:paraId="12618E47" w14:textId="0C47AFDD" w:rsidR="00C6758E" w:rsidRDefault="00C6758E">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_Toc67680629 \h </w:instrText>
      </w:r>
      <w:r>
        <w:fldChar w:fldCharType="separate"/>
      </w:r>
      <w:r>
        <w:t>19</w:t>
      </w:r>
      <w:r>
        <w:fldChar w:fldCharType="end"/>
      </w:r>
    </w:p>
    <w:p w14:paraId="439BEC72" w14:textId="27D374C3" w:rsidR="00C6758E" w:rsidRDefault="00C6758E">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_Toc67680630 \h </w:instrText>
      </w:r>
      <w:r>
        <w:fldChar w:fldCharType="separate"/>
      </w:r>
      <w:r>
        <w:t>20</w:t>
      </w:r>
      <w:r>
        <w:fldChar w:fldCharType="end"/>
      </w:r>
    </w:p>
    <w:p w14:paraId="4FCAA329" w14:textId="2F58F76C" w:rsidR="00C6758E" w:rsidRDefault="00C6758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_Toc67680631 \h </w:instrText>
      </w:r>
      <w:r>
        <w:fldChar w:fldCharType="separate"/>
      </w:r>
      <w:r>
        <w:t>21</w:t>
      </w:r>
      <w:r>
        <w:fldChar w:fldCharType="end"/>
      </w:r>
    </w:p>
    <w:p w14:paraId="2BE23C41" w14:textId="4091C6DD" w:rsidR="00C6758E" w:rsidRDefault="00C6758E">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_Toc67680632 \h </w:instrText>
      </w:r>
      <w:r>
        <w:fldChar w:fldCharType="separate"/>
      </w:r>
      <w:r>
        <w:t>21</w:t>
      </w:r>
      <w:r>
        <w:fldChar w:fldCharType="end"/>
      </w:r>
    </w:p>
    <w:p w14:paraId="212E53B8" w14:textId="7BC88BC1" w:rsidR="00C6758E" w:rsidRDefault="00C6758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_Toc67680633 \h </w:instrText>
      </w:r>
      <w:r>
        <w:fldChar w:fldCharType="separate"/>
      </w:r>
      <w:r>
        <w:t>22</w:t>
      </w:r>
      <w:r>
        <w:fldChar w:fldCharType="end"/>
      </w:r>
    </w:p>
    <w:p w14:paraId="094E85F9" w14:textId="64835E1E" w:rsidR="00C6758E" w:rsidRDefault="00C6758E">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_Toc67680634 \h </w:instrText>
      </w:r>
      <w:r>
        <w:fldChar w:fldCharType="separate"/>
      </w:r>
      <w:r>
        <w:t>22</w:t>
      </w:r>
      <w:r>
        <w:fldChar w:fldCharType="end"/>
      </w:r>
    </w:p>
    <w:p w14:paraId="247669EA" w14:textId="1F96B427" w:rsidR="00C6758E" w:rsidRDefault="00C6758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_Toc67680635 \h </w:instrText>
      </w:r>
      <w:r>
        <w:fldChar w:fldCharType="separate"/>
      </w:r>
      <w:r>
        <w:t>24</w:t>
      </w:r>
      <w:r>
        <w:fldChar w:fldCharType="end"/>
      </w:r>
    </w:p>
    <w:p w14:paraId="6DCA0248" w14:textId="63C02CD6" w:rsidR="00C6758E" w:rsidRDefault="00C6758E">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_Toc67680636 \h </w:instrText>
      </w:r>
      <w:r>
        <w:fldChar w:fldCharType="separate"/>
      </w:r>
      <w:r>
        <w:t>24</w:t>
      </w:r>
      <w:r>
        <w:fldChar w:fldCharType="end"/>
      </w:r>
    </w:p>
    <w:p w14:paraId="79C680E9" w14:textId="778E6C4A" w:rsidR="00C6758E" w:rsidRDefault="00C6758E">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_Toc67680637 \h </w:instrText>
      </w:r>
      <w:r>
        <w:fldChar w:fldCharType="separate"/>
      </w:r>
      <w:r>
        <w:t>24</w:t>
      </w:r>
      <w:r>
        <w:fldChar w:fldCharType="end"/>
      </w:r>
    </w:p>
    <w:p w14:paraId="4F4C551E" w14:textId="54416E12" w:rsidR="00C6758E" w:rsidRDefault="00C6758E">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_Toc67680638 \h </w:instrText>
      </w:r>
      <w:r>
        <w:fldChar w:fldCharType="separate"/>
      </w:r>
      <w:r>
        <w:t>24</w:t>
      </w:r>
      <w:r>
        <w:fldChar w:fldCharType="end"/>
      </w:r>
    </w:p>
    <w:p w14:paraId="3E6A3E15" w14:textId="2068A650" w:rsidR="00C6758E" w:rsidRDefault="00C6758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_Toc67680639 \h </w:instrText>
      </w:r>
      <w:r>
        <w:fldChar w:fldCharType="separate"/>
      </w:r>
      <w:r>
        <w:t>25</w:t>
      </w:r>
      <w:r>
        <w:fldChar w:fldCharType="end"/>
      </w:r>
    </w:p>
    <w:p w14:paraId="0CDC91D6" w14:textId="54FD5399" w:rsidR="00C6758E" w:rsidRDefault="00C6758E">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_Toc67680640 \h </w:instrText>
      </w:r>
      <w:r>
        <w:fldChar w:fldCharType="separate"/>
      </w:r>
      <w:r>
        <w:t>25</w:t>
      </w:r>
      <w:r>
        <w:fldChar w:fldCharType="end"/>
      </w:r>
    </w:p>
    <w:p w14:paraId="04D368EE" w14:textId="63233A6E" w:rsidR="00C6758E" w:rsidRDefault="00C6758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_Toc67680641 \h </w:instrText>
      </w:r>
      <w:r>
        <w:fldChar w:fldCharType="separate"/>
      </w:r>
      <w:r>
        <w:t>26</w:t>
      </w:r>
      <w:r>
        <w:fldChar w:fldCharType="end"/>
      </w:r>
    </w:p>
    <w:p w14:paraId="3D6D300D" w14:textId="6239DC70" w:rsidR="00C6758E" w:rsidRDefault="00C6758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_Toc67680642 \h </w:instrText>
      </w:r>
      <w:r>
        <w:fldChar w:fldCharType="separate"/>
      </w:r>
      <w:r>
        <w:t>26</w:t>
      </w:r>
      <w:r>
        <w:fldChar w:fldCharType="end"/>
      </w:r>
    </w:p>
    <w:p w14:paraId="20D94867" w14:textId="775165AE" w:rsidR="00C6758E" w:rsidRDefault="00C6758E">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_Toc67680643 \h </w:instrText>
      </w:r>
      <w:r>
        <w:fldChar w:fldCharType="separate"/>
      </w:r>
      <w:r>
        <w:t>26</w:t>
      </w:r>
      <w:r>
        <w:fldChar w:fldCharType="end"/>
      </w:r>
    </w:p>
    <w:p w14:paraId="4ABB5D8D" w14:textId="084C461E" w:rsidR="00C6758E" w:rsidRDefault="00C6758E">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_Toc67680644 \h </w:instrText>
      </w:r>
      <w:r>
        <w:fldChar w:fldCharType="separate"/>
      </w:r>
      <w:r>
        <w:t>28</w:t>
      </w:r>
      <w:r>
        <w:fldChar w:fldCharType="end"/>
      </w:r>
    </w:p>
    <w:p w14:paraId="1100C4AA" w14:textId="02E1434A" w:rsidR="00C6758E" w:rsidRDefault="00C6758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_Toc67680645 \h </w:instrText>
      </w:r>
      <w:r>
        <w:fldChar w:fldCharType="separate"/>
      </w:r>
      <w:r>
        <w:t>30</w:t>
      </w:r>
      <w:r>
        <w:fldChar w:fldCharType="end"/>
      </w:r>
    </w:p>
    <w:p w14:paraId="65856A73" w14:textId="019A7337" w:rsidR="00C6758E" w:rsidRDefault="00C6758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_Toc67680646 \h </w:instrText>
      </w:r>
      <w:r>
        <w:fldChar w:fldCharType="separate"/>
      </w:r>
      <w:r>
        <w:t>31</w:t>
      </w:r>
      <w:r>
        <w:fldChar w:fldCharType="end"/>
      </w:r>
    </w:p>
    <w:p w14:paraId="4A519C90" w14:textId="34D075F9" w:rsidR="00C6758E" w:rsidRDefault="00C6758E">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_Toc67680647 \h </w:instrText>
      </w:r>
      <w:r>
        <w:fldChar w:fldCharType="separate"/>
      </w:r>
      <w:r>
        <w:t>31</w:t>
      </w:r>
      <w:r>
        <w:fldChar w:fldCharType="end"/>
      </w:r>
    </w:p>
    <w:p w14:paraId="37F01189" w14:textId="306233C0" w:rsidR="00C6758E" w:rsidRDefault="00C6758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_Toc67680648 \h </w:instrText>
      </w:r>
      <w:r>
        <w:fldChar w:fldCharType="separate"/>
      </w:r>
      <w:r>
        <w:t>31</w:t>
      </w:r>
      <w:r>
        <w:fldChar w:fldCharType="end"/>
      </w:r>
    </w:p>
    <w:p w14:paraId="0FDD8AB7" w14:textId="16891CAC" w:rsidR="00C6758E" w:rsidRDefault="00C6758E">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_Toc67680649 \h </w:instrText>
      </w:r>
      <w:r>
        <w:fldChar w:fldCharType="separate"/>
      </w:r>
      <w:r>
        <w:t>31</w:t>
      </w:r>
      <w:r>
        <w:fldChar w:fldCharType="end"/>
      </w:r>
    </w:p>
    <w:p w14:paraId="411F4F12" w14:textId="52C0653A" w:rsidR="00C6758E" w:rsidRDefault="00C6758E">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_Toc67680650 \h </w:instrText>
      </w:r>
      <w:r>
        <w:fldChar w:fldCharType="separate"/>
      </w:r>
      <w:r>
        <w:t>32</w:t>
      </w:r>
      <w:r>
        <w:fldChar w:fldCharType="end"/>
      </w:r>
    </w:p>
    <w:p w14:paraId="69292F0B" w14:textId="1C9BEF92" w:rsidR="00C6758E" w:rsidRDefault="00C6758E">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_Toc67680651 \h </w:instrText>
      </w:r>
      <w:r>
        <w:fldChar w:fldCharType="separate"/>
      </w:r>
      <w:r>
        <w:t>32</w:t>
      </w:r>
      <w:r>
        <w:fldChar w:fldCharType="end"/>
      </w:r>
    </w:p>
    <w:p w14:paraId="6BFE9A1A" w14:textId="6245CD3B" w:rsidR="00C6758E" w:rsidRDefault="00C6758E">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_Toc67680652 \h </w:instrText>
      </w:r>
      <w:r>
        <w:fldChar w:fldCharType="separate"/>
      </w:r>
      <w:r>
        <w:t>33</w:t>
      </w:r>
      <w:r>
        <w:fldChar w:fldCharType="end"/>
      </w:r>
    </w:p>
    <w:p w14:paraId="216AC0DF" w14:textId="095A9352" w:rsidR="00C6758E" w:rsidRDefault="00C6758E">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_Toc67680653 \h </w:instrText>
      </w:r>
      <w:r>
        <w:fldChar w:fldCharType="separate"/>
      </w:r>
      <w:r>
        <w:t>33</w:t>
      </w:r>
      <w:r>
        <w:fldChar w:fldCharType="end"/>
      </w:r>
    </w:p>
    <w:p w14:paraId="1775F45F" w14:textId="6800CAA2" w:rsidR="00C6758E" w:rsidRDefault="00C6758E">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_Toc67680654 \h </w:instrText>
      </w:r>
      <w:r>
        <w:fldChar w:fldCharType="separate"/>
      </w:r>
      <w:r>
        <w:t>34</w:t>
      </w:r>
      <w:r>
        <w:fldChar w:fldCharType="end"/>
      </w:r>
    </w:p>
    <w:p w14:paraId="232C8D52" w14:textId="28E58B21" w:rsidR="00C6758E" w:rsidRDefault="00C6758E">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_Toc67680655 \h </w:instrText>
      </w:r>
      <w:r>
        <w:fldChar w:fldCharType="separate"/>
      </w:r>
      <w:r>
        <w:t>34</w:t>
      </w:r>
      <w:r>
        <w:fldChar w:fldCharType="end"/>
      </w:r>
    </w:p>
    <w:p w14:paraId="7F364E17" w14:textId="126ACCC1" w:rsidR="00C6758E" w:rsidRDefault="00C6758E">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_Toc67680656 \h </w:instrText>
      </w:r>
      <w:r>
        <w:fldChar w:fldCharType="separate"/>
      </w:r>
      <w:r>
        <w:t>34</w:t>
      </w:r>
      <w:r>
        <w:fldChar w:fldCharType="end"/>
      </w:r>
    </w:p>
    <w:p w14:paraId="615EB73F" w14:textId="718B3D95" w:rsidR="00C6758E" w:rsidRDefault="00C6758E">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_Toc67680657 \h </w:instrText>
      </w:r>
      <w:r>
        <w:fldChar w:fldCharType="separate"/>
      </w:r>
      <w:r>
        <w:t>34</w:t>
      </w:r>
      <w:r>
        <w:fldChar w:fldCharType="end"/>
      </w:r>
    </w:p>
    <w:p w14:paraId="09A8E580" w14:textId="26F7BD21" w:rsidR="00C6758E" w:rsidRDefault="00C6758E">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_Toc67680658 \h </w:instrText>
      </w:r>
      <w:r>
        <w:fldChar w:fldCharType="separate"/>
      </w:r>
      <w:r>
        <w:t>35</w:t>
      </w:r>
      <w:r>
        <w:fldChar w:fldCharType="end"/>
      </w:r>
    </w:p>
    <w:p w14:paraId="2F790B69" w14:textId="13560C92" w:rsidR="00C6758E" w:rsidRDefault="00C6758E">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_Toc67680659 \h </w:instrText>
      </w:r>
      <w:r>
        <w:fldChar w:fldCharType="separate"/>
      </w:r>
      <w:r>
        <w:t>37</w:t>
      </w:r>
      <w:r>
        <w:fldChar w:fldCharType="end"/>
      </w:r>
    </w:p>
    <w:p w14:paraId="51B77F8E" w14:textId="2BEF59B7" w:rsidR="00C6758E" w:rsidRDefault="00C6758E">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_Toc67680660 \h </w:instrText>
      </w:r>
      <w:r>
        <w:fldChar w:fldCharType="separate"/>
      </w:r>
      <w:r>
        <w:t>37</w:t>
      </w:r>
      <w:r>
        <w:fldChar w:fldCharType="end"/>
      </w:r>
    </w:p>
    <w:p w14:paraId="07A53E36" w14:textId="10C93B37" w:rsidR="00C6758E" w:rsidRDefault="00C6758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_Toc67680661 \h </w:instrText>
      </w:r>
      <w:r>
        <w:fldChar w:fldCharType="separate"/>
      </w:r>
      <w:r>
        <w:t>37</w:t>
      </w:r>
      <w:r>
        <w:fldChar w:fldCharType="end"/>
      </w:r>
    </w:p>
    <w:p w14:paraId="69504600" w14:textId="1BB0A18B" w:rsidR="00C6758E" w:rsidRDefault="00C6758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_Toc67680662 \h </w:instrText>
      </w:r>
      <w:r>
        <w:fldChar w:fldCharType="separate"/>
      </w:r>
      <w:r>
        <w:t>37</w:t>
      </w:r>
      <w:r>
        <w:fldChar w:fldCharType="end"/>
      </w:r>
    </w:p>
    <w:p w14:paraId="479A6A88" w14:textId="57453B54" w:rsidR="00C6758E" w:rsidRDefault="00C6758E">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_Toc67680663 \h </w:instrText>
      </w:r>
      <w:r>
        <w:fldChar w:fldCharType="separate"/>
      </w:r>
      <w:r>
        <w:t>37</w:t>
      </w:r>
      <w:r>
        <w:fldChar w:fldCharType="end"/>
      </w:r>
    </w:p>
    <w:p w14:paraId="09F5B8E7" w14:textId="06925EF8" w:rsidR="00C6758E" w:rsidRDefault="00C6758E">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_Toc67680664 \h </w:instrText>
      </w:r>
      <w:r>
        <w:fldChar w:fldCharType="separate"/>
      </w:r>
      <w:r>
        <w:t>38</w:t>
      </w:r>
      <w:r>
        <w:fldChar w:fldCharType="end"/>
      </w:r>
    </w:p>
    <w:p w14:paraId="32C33310" w14:textId="638B5EAA" w:rsidR="00C6758E" w:rsidRDefault="00C6758E">
      <w:pPr>
        <w:pStyle w:val="TOC6"/>
        <w:rPr>
          <w:rFonts w:asciiTheme="minorHAnsi" w:eastAsiaTheme="minorEastAsia" w:hAnsiTheme="minorHAnsi" w:cstheme="minorBidi"/>
          <w:sz w:val="22"/>
          <w:szCs w:val="22"/>
          <w:lang w:eastAsia="en-GB"/>
        </w:rPr>
      </w:pPr>
      <w:r>
        <w:lastRenderedPageBreak/>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_Toc67680665 \h </w:instrText>
      </w:r>
      <w:r>
        <w:fldChar w:fldCharType="separate"/>
      </w:r>
      <w:r>
        <w:t>38</w:t>
      </w:r>
      <w:r>
        <w:fldChar w:fldCharType="end"/>
      </w:r>
    </w:p>
    <w:p w14:paraId="058AA8AF" w14:textId="2F1800D3" w:rsidR="00C6758E" w:rsidRDefault="00C6758E">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_Toc67680666 \h </w:instrText>
      </w:r>
      <w:r>
        <w:fldChar w:fldCharType="separate"/>
      </w:r>
      <w:r>
        <w:t>39</w:t>
      </w:r>
      <w:r>
        <w:fldChar w:fldCharType="end"/>
      </w:r>
    </w:p>
    <w:p w14:paraId="3375FA12" w14:textId="0C594D41" w:rsidR="00C6758E" w:rsidRDefault="00C6758E">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_Toc67680667 \h </w:instrText>
      </w:r>
      <w:r>
        <w:fldChar w:fldCharType="separate"/>
      </w:r>
      <w:r>
        <w:t>39</w:t>
      </w:r>
      <w:r>
        <w:fldChar w:fldCharType="end"/>
      </w:r>
    </w:p>
    <w:p w14:paraId="50075CBB" w14:textId="61DDE429" w:rsidR="00C6758E" w:rsidRDefault="00C6758E">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_Toc67680668 \h </w:instrText>
      </w:r>
      <w:r>
        <w:fldChar w:fldCharType="separate"/>
      </w:r>
      <w:r>
        <w:t>39</w:t>
      </w:r>
      <w:r>
        <w:fldChar w:fldCharType="end"/>
      </w:r>
    </w:p>
    <w:p w14:paraId="457D43C1" w14:textId="3A907289" w:rsidR="00C6758E" w:rsidRDefault="00C6758E">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_Toc67680669 \h </w:instrText>
      </w:r>
      <w:r>
        <w:fldChar w:fldCharType="separate"/>
      </w:r>
      <w:r>
        <w:t>39</w:t>
      </w:r>
      <w:r>
        <w:fldChar w:fldCharType="end"/>
      </w:r>
    </w:p>
    <w:p w14:paraId="719D2A70" w14:textId="4910E58A" w:rsidR="00C6758E" w:rsidRDefault="00C6758E">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_Toc67680670 \h </w:instrText>
      </w:r>
      <w:r>
        <w:fldChar w:fldCharType="separate"/>
      </w:r>
      <w:r>
        <w:t>39</w:t>
      </w:r>
      <w:r>
        <w:fldChar w:fldCharType="end"/>
      </w:r>
    </w:p>
    <w:p w14:paraId="3571F709" w14:textId="4D059C43" w:rsidR="00C6758E" w:rsidRDefault="00C6758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_Toc67680671 \h </w:instrText>
      </w:r>
      <w:r>
        <w:fldChar w:fldCharType="separate"/>
      </w:r>
      <w:r>
        <w:t>40</w:t>
      </w:r>
      <w:r>
        <w:fldChar w:fldCharType="end"/>
      </w:r>
    </w:p>
    <w:p w14:paraId="701EE0EB" w14:textId="10EA2466" w:rsidR="00C6758E" w:rsidRDefault="00C6758E">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_Toc67680672 \h </w:instrText>
      </w:r>
      <w:r>
        <w:fldChar w:fldCharType="separate"/>
      </w:r>
      <w:r>
        <w:t>40</w:t>
      </w:r>
      <w:r>
        <w:fldChar w:fldCharType="end"/>
      </w:r>
    </w:p>
    <w:p w14:paraId="6BA7909A" w14:textId="5454BDA3" w:rsidR="00C6758E" w:rsidRDefault="00C6758E">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_Toc67680673 \h </w:instrText>
      </w:r>
      <w:r>
        <w:fldChar w:fldCharType="separate"/>
      </w:r>
      <w:r>
        <w:t>41</w:t>
      </w:r>
      <w:r>
        <w:fldChar w:fldCharType="end"/>
      </w:r>
    </w:p>
    <w:p w14:paraId="16636041" w14:textId="4256FCE5" w:rsidR="00C6758E" w:rsidRDefault="00C6758E">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_Toc67680674 \h </w:instrText>
      </w:r>
      <w:r>
        <w:fldChar w:fldCharType="separate"/>
      </w:r>
      <w:r>
        <w:t>41</w:t>
      </w:r>
      <w:r>
        <w:fldChar w:fldCharType="end"/>
      </w:r>
    </w:p>
    <w:p w14:paraId="7D705E46" w14:textId="28D6EC8A" w:rsidR="00C6758E" w:rsidRDefault="00C6758E">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_Toc67680675 \h </w:instrText>
      </w:r>
      <w:r>
        <w:fldChar w:fldCharType="separate"/>
      </w:r>
      <w:r>
        <w:t>41</w:t>
      </w:r>
      <w:r>
        <w:fldChar w:fldCharType="end"/>
      </w:r>
    </w:p>
    <w:p w14:paraId="5ADD9A44" w14:textId="753AFF46" w:rsidR="00C6758E" w:rsidRDefault="00C6758E">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_Toc67680676 \h </w:instrText>
      </w:r>
      <w:r>
        <w:fldChar w:fldCharType="separate"/>
      </w:r>
      <w:r>
        <w:t>42</w:t>
      </w:r>
      <w:r>
        <w:fldChar w:fldCharType="end"/>
      </w:r>
    </w:p>
    <w:p w14:paraId="0273FFD8" w14:textId="65FE335B" w:rsidR="00C6758E" w:rsidRDefault="00C6758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_Toc67680677 \h </w:instrText>
      </w:r>
      <w:r>
        <w:fldChar w:fldCharType="separate"/>
      </w:r>
      <w:r>
        <w:t>42</w:t>
      </w:r>
      <w:r>
        <w:fldChar w:fldCharType="end"/>
      </w:r>
    </w:p>
    <w:p w14:paraId="372AAC7A" w14:textId="0DC6C8B3" w:rsidR="00C6758E" w:rsidRDefault="00C6758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_Toc67680678 \h </w:instrText>
      </w:r>
      <w:r>
        <w:fldChar w:fldCharType="separate"/>
      </w:r>
      <w:r>
        <w:t>42</w:t>
      </w:r>
      <w:r>
        <w:fldChar w:fldCharType="end"/>
      </w:r>
    </w:p>
    <w:p w14:paraId="7B27A833" w14:textId="458E074B" w:rsidR="00C6758E" w:rsidRDefault="00C6758E">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_Toc67680679 \h </w:instrText>
      </w:r>
      <w:r>
        <w:fldChar w:fldCharType="separate"/>
      </w:r>
      <w:r>
        <w:t>42</w:t>
      </w:r>
      <w:r>
        <w:fldChar w:fldCharType="end"/>
      </w:r>
    </w:p>
    <w:p w14:paraId="3B6CA23E" w14:textId="073603CC" w:rsidR="00C6758E" w:rsidRDefault="00C6758E">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_Toc67680680 \h </w:instrText>
      </w:r>
      <w:r>
        <w:fldChar w:fldCharType="separate"/>
      </w:r>
      <w:r>
        <w:t>42</w:t>
      </w:r>
      <w:r>
        <w:fldChar w:fldCharType="end"/>
      </w:r>
    </w:p>
    <w:p w14:paraId="5198E5C9" w14:textId="21EBB353" w:rsidR="00C6758E" w:rsidRDefault="00C6758E">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_Toc67680681 \h </w:instrText>
      </w:r>
      <w:r>
        <w:fldChar w:fldCharType="separate"/>
      </w:r>
      <w:r>
        <w:t>43</w:t>
      </w:r>
      <w:r>
        <w:fldChar w:fldCharType="end"/>
      </w:r>
    </w:p>
    <w:p w14:paraId="71B431E0" w14:textId="45F3569A" w:rsidR="00C6758E" w:rsidRDefault="00C6758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_Toc67680682 \h </w:instrText>
      </w:r>
      <w:r>
        <w:fldChar w:fldCharType="separate"/>
      </w:r>
      <w:r>
        <w:t>43</w:t>
      </w:r>
      <w:r>
        <w:fldChar w:fldCharType="end"/>
      </w:r>
    </w:p>
    <w:p w14:paraId="28EA40C2" w14:textId="3A95B337" w:rsidR="00C6758E" w:rsidRDefault="00C6758E">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_Toc67680683 \h </w:instrText>
      </w:r>
      <w:r>
        <w:fldChar w:fldCharType="separate"/>
      </w:r>
      <w:r>
        <w:t>43</w:t>
      </w:r>
      <w:r>
        <w:fldChar w:fldCharType="end"/>
      </w:r>
    </w:p>
    <w:p w14:paraId="3DC318FC" w14:textId="2592FF4A" w:rsidR="00C6758E" w:rsidRDefault="00C6758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_Toc67680684 \h </w:instrText>
      </w:r>
      <w:r>
        <w:fldChar w:fldCharType="separate"/>
      </w:r>
      <w:r>
        <w:t>44</w:t>
      </w:r>
      <w:r>
        <w:fldChar w:fldCharType="end"/>
      </w:r>
    </w:p>
    <w:p w14:paraId="00A25278" w14:textId="53940CBA" w:rsidR="00C6758E" w:rsidRDefault="00C6758E">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_Toc67680685 \h </w:instrText>
      </w:r>
      <w:r>
        <w:fldChar w:fldCharType="separate"/>
      </w:r>
      <w:r>
        <w:t>44</w:t>
      </w:r>
      <w:r>
        <w:fldChar w:fldCharType="end"/>
      </w:r>
    </w:p>
    <w:p w14:paraId="6E426DAE" w14:textId="11B5C57A" w:rsidR="00C6758E" w:rsidRDefault="00C6758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_Toc67680686 \h </w:instrText>
      </w:r>
      <w:r>
        <w:fldChar w:fldCharType="separate"/>
      </w:r>
      <w:r>
        <w:t>45</w:t>
      </w:r>
      <w:r>
        <w:fldChar w:fldCharType="end"/>
      </w:r>
    </w:p>
    <w:p w14:paraId="05768CE0" w14:textId="34A76BAB" w:rsidR="00C6758E" w:rsidRDefault="00C6758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_Toc67680687 \h </w:instrText>
      </w:r>
      <w:r>
        <w:fldChar w:fldCharType="separate"/>
      </w:r>
      <w:r>
        <w:t>45</w:t>
      </w:r>
      <w:r>
        <w:fldChar w:fldCharType="end"/>
      </w:r>
    </w:p>
    <w:p w14:paraId="3007122B" w14:textId="19122004" w:rsidR="00C6758E" w:rsidRDefault="00C6758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_Toc67680688 \h </w:instrText>
      </w:r>
      <w:r>
        <w:fldChar w:fldCharType="separate"/>
      </w:r>
      <w:r>
        <w:t>46</w:t>
      </w:r>
      <w:r>
        <w:fldChar w:fldCharType="end"/>
      </w:r>
    </w:p>
    <w:p w14:paraId="1A50B638" w14:textId="670C7A96" w:rsidR="00C6758E" w:rsidRDefault="00C6758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_Toc67680689 \h </w:instrText>
      </w:r>
      <w:r>
        <w:fldChar w:fldCharType="separate"/>
      </w:r>
      <w:r>
        <w:t>46</w:t>
      </w:r>
      <w:r>
        <w:fldChar w:fldCharType="end"/>
      </w:r>
    </w:p>
    <w:p w14:paraId="256B3778" w14:textId="0A72BDCD" w:rsidR="00C6758E" w:rsidRDefault="00C6758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_Toc67680690 \h </w:instrText>
      </w:r>
      <w:r>
        <w:fldChar w:fldCharType="separate"/>
      </w:r>
      <w:r>
        <w:t>50</w:t>
      </w:r>
      <w:r>
        <w:fldChar w:fldCharType="end"/>
      </w:r>
    </w:p>
    <w:p w14:paraId="1D3BC81E" w14:textId="50EC25A2" w:rsidR="00C6758E" w:rsidRDefault="00C6758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_Toc67680691 \h </w:instrText>
      </w:r>
      <w:r>
        <w:fldChar w:fldCharType="separate"/>
      </w:r>
      <w:r>
        <w:t>50</w:t>
      </w:r>
      <w:r>
        <w:fldChar w:fldCharType="end"/>
      </w:r>
    </w:p>
    <w:p w14:paraId="1978F25B" w14:textId="31EA6284" w:rsidR="00C6758E" w:rsidRDefault="00C6758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_Toc67680692 \h </w:instrText>
      </w:r>
      <w:r>
        <w:fldChar w:fldCharType="separate"/>
      </w:r>
      <w:r>
        <w:t>50</w:t>
      </w:r>
      <w:r>
        <w:fldChar w:fldCharType="end"/>
      </w:r>
    </w:p>
    <w:p w14:paraId="4FF63D29" w14:textId="29CCE094" w:rsidR="00C6758E" w:rsidRDefault="00C6758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_Toc67680693 \h </w:instrText>
      </w:r>
      <w:r>
        <w:fldChar w:fldCharType="separate"/>
      </w:r>
      <w:r>
        <w:t>50</w:t>
      </w:r>
      <w:r>
        <w:fldChar w:fldCharType="end"/>
      </w:r>
    </w:p>
    <w:p w14:paraId="34953F43" w14:textId="62A5FB12" w:rsidR="00C6758E" w:rsidRDefault="00C6758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_Toc67680694 \h </w:instrText>
      </w:r>
      <w:r>
        <w:fldChar w:fldCharType="separate"/>
      </w:r>
      <w:r>
        <w:t>50</w:t>
      </w:r>
      <w:r>
        <w:fldChar w:fldCharType="end"/>
      </w:r>
    </w:p>
    <w:p w14:paraId="5CA8C05C" w14:textId="0D275495" w:rsidR="00C6758E" w:rsidRDefault="00C6758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_Toc67680695 \h </w:instrText>
      </w:r>
      <w:r>
        <w:fldChar w:fldCharType="separate"/>
      </w:r>
      <w:r>
        <w:t>52</w:t>
      </w:r>
      <w:r>
        <w:fldChar w:fldCharType="end"/>
      </w:r>
    </w:p>
    <w:p w14:paraId="50E86D27" w14:textId="69B85D30" w:rsidR="00C6758E" w:rsidRDefault="00C6758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_Toc67680696 \h </w:instrText>
      </w:r>
      <w:r>
        <w:fldChar w:fldCharType="separate"/>
      </w:r>
      <w:r>
        <w:t>53</w:t>
      </w:r>
      <w:r>
        <w:fldChar w:fldCharType="end"/>
      </w:r>
    </w:p>
    <w:p w14:paraId="7FB041F0" w14:textId="155495A1" w:rsidR="00C6758E" w:rsidRDefault="00C6758E">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_Toc67680697 \h </w:instrText>
      </w:r>
      <w:r>
        <w:fldChar w:fldCharType="separate"/>
      </w:r>
      <w:r>
        <w:t>53</w:t>
      </w:r>
      <w:r>
        <w:fldChar w:fldCharType="end"/>
      </w:r>
    </w:p>
    <w:p w14:paraId="27DE8D0C" w14:textId="696D7CA6" w:rsidR="00C6758E" w:rsidRDefault="00C6758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_Toc67680698 \h </w:instrText>
      </w:r>
      <w:r>
        <w:fldChar w:fldCharType="separate"/>
      </w:r>
      <w:r>
        <w:t>53</w:t>
      </w:r>
      <w:r>
        <w:fldChar w:fldCharType="end"/>
      </w:r>
    </w:p>
    <w:p w14:paraId="1FD5DEC0" w14:textId="2FEF561B" w:rsidR="00C6758E" w:rsidRDefault="00C6758E">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_Toc67680699 \h </w:instrText>
      </w:r>
      <w:r>
        <w:fldChar w:fldCharType="separate"/>
      </w:r>
      <w:r>
        <w:t>53</w:t>
      </w:r>
      <w:r>
        <w:fldChar w:fldCharType="end"/>
      </w:r>
    </w:p>
    <w:p w14:paraId="6ACF39F9" w14:textId="7D40E504" w:rsidR="00C6758E" w:rsidRDefault="00C6758E">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_Toc67680700 \h </w:instrText>
      </w:r>
      <w:r>
        <w:fldChar w:fldCharType="separate"/>
      </w:r>
      <w:r>
        <w:t>54</w:t>
      </w:r>
      <w:r>
        <w:fldChar w:fldCharType="end"/>
      </w:r>
    </w:p>
    <w:p w14:paraId="2AEFF793" w14:textId="606FA790" w:rsidR="00C6758E" w:rsidRDefault="00C6758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_Toc67680701 \h </w:instrText>
      </w:r>
      <w:r>
        <w:fldChar w:fldCharType="separate"/>
      </w:r>
      <w:r>
        <w:t>55</w:t>
      </w:r>
      <w:r>
        <w:fldChar w:fldCharType="end"/>
      </w:r>
    </w:p>
    <w:p w14:paraId="52F98E74" w14:textId="7A21DAFE" w:rsidR="00C6758E" w:rsidRDefault="00C6758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_Toc67680702 \h </w:instrText>
      </w:r>
      <w:r>
        <w:fldChar w:fldCharType="separate"/>
      </w:r>
      <w:r>
        <w:t>55</w:t>
      </w:r>
      <w:r>
        <w:fldChar w:fldCharType="end"/>
      </w:r>
    </w:p>
    <w:p w14:paraId="4ADADFFE" w14:textId="6371852D" w:rsidR="00C6758E" w:rsidRDefault="00C6758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_Toc67680703 \h </w:instrText>
      </w:r>
      <w:r>
        <w:fldChar w:fldCharType="separate"/>
      </w:r>
      <w:r>
        <w:t>55</w:t>
      </w:r>
      <w:r>
        <w:fldChar w:fldCharType="end"/>
      </w:r>
    </w:p>
    <w:p w14:paraId="49CFE3AC" w14:textId="568E149F" w:rsidR="00C6758E" w:rsidRDefault="00C6758E">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_Toc67680704 \h </w:instrText>
      </w:r>
      <w:r>
        <w:fldChar w:fldCharType="separate"/>
      </w:r>
      <w:r>
        <w:t>55</w:t>
      </w:r>
      <w:r>
        <w:fldChar w:fldCharType="end"/>
      </w:r>
    </w:p>
    <w:p w14:paraId="475E1380" w14:textId="3A3680FD" w:rsidR="00C6758E" w:rsidRDefault="00C6758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_Toc67680705 \h </w:instrText>
      </w:r>
      <w:r>
        <w:fldChar w:fldCharType="separate"/>
      </w:r>
      <w:r>
        <w:t>55</w:t>
      </w:r>
      <w:r>
        <w:fldChar w:fldCharType="end"/>
      </w:r>
    </w:p>
    <w:p w14:paraId="7F1F036B" w14:textId="4000DA85" w:rsidR="00C6758E" w:rsidRDefault="00C6758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_Toc67680706 \h </w:instrText>
      </w:r>
      <w:r>
        <w:fldChar w:fldCharType="separate"/>
      </w:r>
      <w:r>
        <w:t>55</w:t>
      </w:r>
      <w:r>
        <w:fldChar w:fldCharType="end"/>
      </w:r>
    </w:p>
    <w:p w14:paraId="63D30B9E" w14:textId="6F03389D" w:rsidR="00C6758E" w:rsidRDefault="00C6758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_Toc67680707 \h </w:instrText>
      </w:r>
      <w:r>
        <w:fldChar w:fldCharType="separate"/>
      </w:r>
      <w:r>
        <w:t>56</w:t>
      </w:r>
      <w:r>
        <w:fldChar w:fldCharType="end"/>
      </w:r>
    </w:p>
    <w:p w14:paraId="32718E08" w14:textId="52B9120E" w:rsidR="00C6758E" w:rsidRDefault="00C6758E">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_Toc67680708 \h </w:instrText>
      </w:r>
      <w:r>
        <w:fldChar w:fldCharType="separate"/>
      </w:r>
      <w:r>
        <w:t>56</w:t>
      </w:r>
      <w:r>
        <w:fldChar w:fldCharType="end"/>
      </w:r>
    </w:p>
    <w:p w14:paraId="49629662" w14:textId="507612AC" w:rsidR="00C6758E" w:rsidRDefault="00C6758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_Toc67680709 \h </w:instrText>
      </w:r>
      <w:r>
        <w:fldChar w:fldCharType="separate"/>
      </w:r>
      <w:r>
        <w:t>56</w:t>
      </w:r>
      <w:r>
        <w:fldChar w:fldCharType="end"/>
      </w:r>
    </w:p>
    <w:p w14:paraId="66300065" w14:textId="443C0B95" w:rsidR="00C6758E" w:rsidRDefault="00C6758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_Toc67680710 \h </w:instrText>
      </w:r>
      <w:r>
        <w:fldChar w:fldCharType="separate"/>
      </w:r>
      <w:r>
        <w:t>56</w:t>
      </w:r>
      <w:r>
        <w:fldChar w:fldCharType="end"/>
      </w:r>
    </w:p>
    <w:p w14:paraId="5A8C17E1" w14:textId="704C5549" w:rsidR="00C6758E" w:rsidRDefault="00C6758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_Toc67680711 \h </w:instrText>
      </w:r>
      <w:r>
        <w:fldChar w:fldCharType="separate"/>
      </w:r>
      <w:r>
        <w:t>57</w:t>
      </w:r>
      <w:r>
        <w:fldChar w:fldCharType="end"/>
      </w:r>
    </w:p>
    <w:p w14:paraId="4B7CEFE0" w14:textId="648A0783" w:rsidR="00C6758E" w:rsidRDefault="00C6758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_Toc67680712 \h </w:instrText>
      </w:r>
      <w:r>
        <w:fldChar w:fldCharType="separate"/>
      </w:r>
      <w:r>
        <w:t>57</w:t>
      </w:r>
      <w:r>
        <w:fldChar w:fldCharType="end"/>
      </w:r>
    </w:p>
    <w:p w14:paraId="130B35C0" w14:textId="28993EEF" w:rsidR="00C6758E" w:rsidRDefault="00C6758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_Toc67680713 \h </w:instrText>
      </w:r>
      <w:r>
        <w:fldChar w:fldCharType="separate"/>
      </w:r>
      <w:r>
        <w:t>57</w:t>
      </w:r>
      <w:r>
        <w:fldChar w:fldCharType="end"/>
      </w:r>
    </w:p>
    <w:p w14:paraId="3019C444" w14:textId="405D8DBB" w:rsidR="00C6758E" w:rsidRDefault="00C6758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_Toc67680714 \h </w:instrText>
      </w:r>
      <w:r>
        <w:fldChar w:fldCharType="separate"/>
      </w:r>
      <w:r>
        <w:t>57</w:t>
      </w:r>
      <w:r>
        <w:fldChar w:fldCharType="end"/>
      </w:r>
    </w:p>
    <w:p w14:paraId="678B4369" w14:textId="5189AC05" w:rsidR="00C6758E" w:rsidRDefault="00C6758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_Toc67680715 \h </w:instrText>
      </w:r>
      <w:r>
        <w:fldChar w:fldCharType="separate"/>
      </w:r>
      <w:r>
        <w:t>58</w:t>
      </w:r>
      <w:r>
        <w:fldChar w:fldCharType="end"/>
      </w:r>
    </w:p>
    <w:p w14:paraId="64A603C3" w14:textId="3D09B52D" w:rsidR="00C6758E" w:rsidRDefault="00C6758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_Toc67680716 \h </w:instrText>
      </w:r>
      <w:r>
        <w:fldChar w:fldCharType="separate"/>
      </w:r>
      <w:r>
        <w:t>58</w:t>
      </w:r>
      <w:r>
        <w:fldChar w:fldCharType="end"/>
      </w:r>
    </w:p>
    <w:p w14:paraId="4FEB29E7" w14:textId="77788F3D" w:rsidR="00C6758E" w:rsidRDefault="00C6758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_Toc67680717 \h </w:instrText>
      </w:r>
      <w:r>
        <w:fldChar w:fldCharType="separate"/>
      </w:r>
      <w:r>
        <w:t>59</w:t>
      </w:r>
      <w:r>
        <w:fldChar w:fldCharType="end"/>
      </w:r>
    </w:p>
    <w:p w14:paraId="0BB36980" w14:textId="5B48050B" w:rsidR="00C6758E" w:rsidRDefault="00C6758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_Toc67680718 \h </w:instrText>
      </w:r>
      <w:r>
        <w:fldChar w:fldCharType="separate"/>
      </w:r>
      <w:r>
        <w:t>59</w:t>
      </w:r>
      <w:r>
        <w:fldChar w:fldCharType="end"/>
      </w:r>
    </w:p>
    <w:p w14:paraId="7CE2FA29" w14:textId="7C60E26D" w:rsidR="00C6758E" w:rsidRDefault="00C6758E">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_Toc67680719 \h </w:instrText>
      </w:r>
      <w:r>
        <w:fldChar w:fldCharType="separate"/>
      </w:r>
      <w:r>
        <w:t>60</w:t>
      </w:r>
      <w:r>
        <w:fldChar w:fldCharType="end"/>
      </w:r>
    </w:p>
    <w:p w14:paraId="2AA3EC9C" w14:textId="538C0D0C" w:rsidR="00C6758E" w:rsidRDefault="00C6758E">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_Toc67680720 \h </w:instrText>
      </w:r>
      <w:r>
        <w:fldChar w:fldCharType="separate"/>
      </w:r>
      <w:r>
        <w:t>60</w:t>
      </w:r>
      <w:r>
        <w:fldChar w:fldCharType="end"/>
      </w:r>
    </w:p>
    <w:p w14:paraId="6DB8DDEF" w14:textId="5021CB54" w:rsidR="00C6758E" w:rsidRDefault="00C6758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_Toc67680721 \h </w:instrText>
      </w:r>
      <w:r>
        <w:fldChar w:fldCharType="separate"/>
      </w:r>
      <w:r>
        <w:t>60</w:t>
      </w:r>
      <w:r>
        <w:fldChar w:fldCharType="end"/>
      </w:r>
    </w:p>
    <w:p w14:paraId="6826FBAE" w14:textId="44383F4D" w:rsidR="00C6758E" w:rsidRDefault="00C6758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_Toc67680722 \h </w:instrText>
      </w:r>
      <w:r>
        <w:fldChar w:fldCharType="separate"/>
      </w:r>
      <w:r>
        <w:t>60</w:t>
      </w:r>
      <w:r>
        <w:fldChar w:fldCharType="end"/>
      </w:r>
    </w:p>
    <w:p w14:paraId="3A9224BE" w14:textId="1BC8D212" w:rsidR="00C6758E" w:rsidRDefault="00C6758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_Toc67680723 \h </w:instrText>
      </w:r>
      <w:r>
        <w:fldChar w:fldCharType="separate"/>
      </w:r>
      <w:r>
        <w:t>60</w:t>
      </w:r>
      <w:r>
        <w:fldChar w:fldCharType="end"/>
      </w:r>
    </w:p>
    <w:p w14:paraId="13986165" w14:textId="24CB5A5B" w:rsidR="00C6758E" w:rsidRDefault="00C6758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_Toc67680724 \h </w:instrText>
      </w:r>
      <w:r>
        <w:fldChar w:fldCharType="separate"/>
      </w:r>
      <w:r>
        <w:t>61</w:t>
      </w:r>
      <w:r>
        <w:fldChar w:fldCharType="end"/>
      </w:r>
    </w:p>
    <w:p w14:paraId="57DD2766" w14:textId="49445E5C" w:rsidR="00C6758E" w:rsidRDefault="00C6758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_Toc67680725 \h </w:instrText>
      </w:r>
      <w:r>
        <w:fldChar w:fldCharType="separate"/>
      </w:r>
      <w:r>
        <w:t>61</w:t>
      </w:r>
      <w:r>
        <w:fldChar w:fldCharType="end"/>
      </w:r>
    </w:p>
    <w:p w14:paraId="5A3D4760" w14:textId="66C770F9" w:rsidR="00C6758E" w:rsidRDefault="00C6758E">
      <w:pPr>
        <w:pStyle w:val="TOC4"/>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_Toc67680726 \h </w:instrText>
      </w:r>
      <w:r>
        <w:fldChar w:fldCharType="separate"/>
      </w:r>
      <w:r>
        <w:t>61</w:t>
      </w:r>
      <w:r>
        <w:fldChar w:fldCharType="end"/>
      </w:r>
    </w:p>
    <w:p w14:paraId="7BE8071C" w14:textId="70F466ED" w:rsidR="00C6758E" w:rsidRDefault="00C6758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_Toc67680727 \h </w:instrText>
      </w:r>
      <w:r>
        <w:fldChar w:fldCharType="separate"/>
      </w:r>
      <w:r>
        <w:t>61</w:t>
      </w:r>
      <w:r>
        <w:fldChar w:fldCharType="end"/>
      </w:r>
    </w:p>
    <w:p w14:paraId="0F65CA31" w14:textId="36909AFE" w:rsidR="00C6758E" w:rsidRDefault="00C6758E">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_Toc67680728 \h </w:instrText>
      </w:r>
      <w:r>
        <w:fldChar w:fldCharType="separate"/>
      </w:r>
      <w:r>
        <w:t>61</w:t>
      </w:r>
      <w:r>
        <w:fldChar w:fldCharType="end"/>
      </w:r>
    </w:p>
    <w:p w14:paraId="4F0A6795" w14:textId="0F4A7D09" w:rsidR="00C6758E" w:rsidRDefault="00C6758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_Toc67680729 \h </w:instrText>
      </w:r>
      <w:r>
        <w:fldChar w:fldCharType="separate"/>
      </w:r>
      <w:r>
        <w:t>62</w:t>
      </w:r>
      <w:r>
        <w:fldChar w:fldCharType="end"/>
      </w:r>
    </w:p>
    <w:p w14:paraId="5D34984B" w14:textId="616E33BD" w:rsidR="00C6758E" w:rsidRDefault="00C6758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_Toc67680730 \h </w:instrText>
      </w:r>
      <w:r>
        <w:fldChar w:fldCharType="separate"/>
      </w:r>
      <w:r>
        <w:t>62</w:t>
      </w:r>
      <w:r>
        <w:fldChar w:fldCharType="end"/>
      </w:r>
    </w:p>
    <w:p w14:paraId="45C354EE" w14:textId="793F63DE" w:rsidR="00C6758E" w:rsidRDefault="00C6758E">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_Toc67680731 \h </w:instrText>
      </w:r>
      <w:r>
        <w:fldChar w:fldCharType="separate"/>
      </w:r>
      <w:r>
        <w:t>62</w:t>
      </w:r>
      <w:r>
        <w:fldChar w:fldCharType="end"/>
      </w:r>
    </w:p>
    <w:p w14:paraId="719E0693" w14:textId="738B995A" w:rsidR="00C6758E" w:rsidRDefault="00C6758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_Toc67680732 \h </w:instrText>
      </w:r>
      <w:r>
        <w:fldChar w:fldCharType="separate"/>
      </w:r>
      <w:r>
        <w:t>63</w:t>
      </w:r>
      <w:r>
        <w:fldChar w:fldCharType="end"/>
      </w:r>
    </w:p>
    <w:p w14:paraId="566F269E" w14:textId="3BB65F96" w:rsidR="00C6758E" w:rsidRDefault="00C6758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_Toc67680733 \h </w:instrText>
      </w:r>
      <w:r>
        <w:fldChar w:fldCharType="separate"/>
      </w:r>
      <w:r>
        <w:t>63</w:t>
      </w:r>
      <w:r>
        <w:fldChar w:fldCharType="end"/>
      </w:r>
    </w:p>
    <w:p w14:paraId="012966ED" w14:textId="0B762ED2" w:rsidR="00C6758E" w:rsidRDefault="00C6758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_Toc67680734 \h </w:instrText>
      </w:r>
      <w:r>
        <w:fldChar w:fldCharType="separate"/>
      </w:r>
      <w:r>
        <w:t>64</w:t>
      </w:r>
      <w:r>
        <w:fldChar w:fldCharType="end"/>
      </w:r>
    </w:p>
    <w:p w14:paraId="2C5E3850" w14:textId="222492D3" w:rsidR="00C6758E" w:rsidRDefault="00C6758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_Toc67680735 \h </w:instrText>
      </w:r>
      <w:r>
        <w:fldChar w:fldCharType="separate"/>
      </w:r>
      <w:r>
        <w:t>64</w:t>
      </w:r>
      <w:r>
        <w:fldChar w:fldCharType="end"/>
      </w:r>
    </w:p>
    <w:p w14:paraId="35A320F8" w14:textId="0B92DE22" w:rsidR="00C6758E" w:rsidRDefault="00C6758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_Toc67680736 \h </w:instrText>
      </w:r>
      <w:r>
        <w:fldChar w:fldCharType="separate"/>
      </w:r>
      <w:r>
        <w:t>65</w:t>
      </w:r>
      <w:r>
        <w:fldChar w:fldCharType="end"/>
      </w:r>
    </w:p>
    <w:p w14:paraId="4E348925" w14:textId="7032C9E1" w:rsidR="00C6758E" w:rsidRDefault="00C6758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_Toc67680737 \h </w:instrText>
      </w:r>
      <w:r>
        <w:fldChar w:fldCharType="separate"/>
      </w:r>
      <w:r>
        <w:t>65</w:t>
      </w:r>
      <w:r>
        <w:fldChar w:fldCharType="end"/>
      </w:r>
    </w:p>
    <w:p w14:paraId="507E37B1" w14:textId="0B0AC5A6" w:rsidR="00C6758E" w:rsidRDefault="00C6758E">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_Toc67680738 \h </w:instrText>
      </w:r>
      <w:r>
        <w:fldChar w:fldCharType="separate"/>
      </w:r>
      <w:r>
        <w:t>65</w:t>
      </w:r>
      <w:r>
        <w:fldChar w:fldCharType="end"/>
      </w:r>
    </w:p>
    <w:p w14:paraId="152B66AF" w14:textId="147AC21A" w:rsidR="00C6758E" w:rsidRDefault="00C6758E">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_Toc67680739 \h </w:instrText>
      </w:r>
      <w:r>
        <w:fldChar w:fldCharType="separate"/>
      </w:r>
      <w:r>
        <w:t>67</w:t>
      </w:r>
      <w:r>
        <w:fldChar w:fldCharType="end"/>
      </w:r>
    </w:p>
    <w:p w14:paraId="3D0EF1D6" w14:textId="09DE1C0F" w:rsidR="00C6758E" w:rsidRDefault="00C6758E">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_Toc67680740 \h </w:instrText>
      </w:r>
      <w:r>
        <w:fldChar w:fldCharType="separate"/>
      </w:r>
      <w:r>
        <w:t>67</w:t>
      </w:r>
      <w:r>
        <w:fldChar w:fldCharType="end"/>
      </w:r>
    </w:p>
    <w:p w14:paraId="0160634E" w14:textId="15509860" w:rsidR="00C6758E" w:rsidRDefault="00C6758E">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_Toc67680741 \h </w:instrText>
      </w:r>
      <w:r>
        <w:fldChar w:fldCharType="separate"/>
      </w:r>
      <w:r>
        <w:t>67</w:t>
      </w:r>
      <w:r>
        <w:fldChar w:fldCharType="end"/>
      </w:r>
    </w:p>
    <w:p w14:paraId="69CE6287" w14:textId="5598CA85" w:rsidR="00C6758E" w:rsidRDefault="00C6758E">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_Toc67680742 \h </w:instrText>
      </w:r>
      <w:r>
        <w:fldChar w:fldCharType="separate"/>
      </w:r>
      <w:r>
        <w:t>67</w:t>
      </w:r>
      <w:r>
        <w:fldChar w:fldCharType="end"/>
      </w:r>
    </w:p>
    <w:p w14:paraId="2DA6C1EB" w14:textId="61CC3C2A" w:rsidR="00C6758E" w:rsidRDefault="00C6758E">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_Toc67680743 \h </w:instrText>
      </w:r>
      <w:r>
        <w:fldChar w:fldCharType="separate"/>
      </w:r>
      <w:r>
        <w:t>67</w:t>
      </w:r>
      <w:r>
        <w:fldChar w:fldCharType="end"/>
      </w:r>
    </w:p>
    <w:p w14:paraId="716A1063" w14:textId="6F8FE6EB" w:rsidR="00C6758E" w:rsidRDefault="00C6758E">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_Toc67680744 \h </w:instrText>
      </w:r>
      <w:r>
        <w:fldChar w:fldCharType="separate"/>
      </w:r>
      <w:r>
        <w:t>68</w:t>
      </w:r>
      <w:r>
        <w:fldChar w:fldCharType="end"/>
      </w:r>
    </w:p>
    <w:p w14:paraId="0D0392C4" w14:textId="7A872885" w:rsidR="00C6758E" w:rsidRDefault="00C6758E">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_Toc67680745 \h </w:instrText>
      </w:r>
      <w:r>
        <w:fldChar w:fldCharType="separate"/>
      </w:r>
      <w:r>
        <w:t>68</w:t>
      </w:r>
      <w:r>
        <w:fldChar w:fldCharType="end"/>
      </w:r>
    </w:p>
    <w:p w14:paraId="5D2212C9" w14:textId="6F56FCF4" w:rsidR="00C6758E" w:rsidRDefault="00C6758E">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_Toc67680746 \h </w:instrText>
      </w:r>
      <w:r>
        <w:fldChar w:fldCharType="separate"/>
      </w:r>
      <w:r>
        <w:t>68</w:t>
      </w:r>
      <w:r>
        <w:fldChar w:fldCharType="end"/>
      </w:r>
    </w:p>
    <w:p w14:paraId="7F37A1F3" w14:textId="3D44B201" w:rsidR="00C6758E" w:rsidRDefault="00C6758E">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_Toc67680747 \h </w:instrText>
      </w:r>
      <w:r>
        <w:fldChar w:fldCharType="separate"/>
      </w:r>
      <w:r>
        <w:t>70</w:t>
      </w:r>
      <w:r>
        <w:fldChar w:fldCharType="end"/>
      </w:r>
    </w:p>
    <w:p w14:paraId="144CEDED" w14:textId="3188265B" w:rsidR="00C6758E" w:rsidRDefault="00C6758E">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_Toc67680748 \h </w:instrText>
      </w:r>
      <w:r>
        <w:fldChar w:fldCharType="separate"/>
      </w:r>
      <w:r>
        <w:t>70</w:t>
      </w:r>
      <w:r>
        <w:fldChar w:fldCharType="end"/>
      </w:r>
    </w:p>
    <w:p w14:paraId="6650604E" w14:textId="1AF81B93" w:rsidR="00C6758E" w:rsidRDefault="00C6758E">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_Toc67680749 \h </w:instrText>
      </w:r>
      <w:r>
        <w:fldChar w:fldCharType="separate"/>
      </w:r>
      <w:r>
        <w:t>70</w:t>
      </w:r>
      <w:r>
        <w:fldChar w:fldCharType="end"/>
      </w:r>
    </w:p>
    <w:p w14:paraId="348B8DEB" w14:textId="2978A920" w:rsidR="00C6758E" w:rsidRDefault="00C6758E">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_Toc67680750 \h </w:instrText>
      </w:r>
      <w:r>
        <w:fldChar w:fldCharType="separate"/>
      </w:r>
      <w:r>
        <w:t>71</w:t>
      </w:r>
      <w:r>
        <w:fldChar w:fldCharType="end"/>
      </w:r>
    </w:p>
    <w:p w14:paraId="68D03454" w14:textId="0FDDDE27" w:rsidR="00C6758E" w:rsidRDefault="00C6758E">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_Toc67680751 \h </w:instrText>
      </w:r>
      <w:r>
        <w:fldChar w:fldCharType="separate"/>
      </w:r>
      <w:r>
        <w:t>71</w:t>
      </w:r>
      <w:r>
        <w:fldChar w:fldCharType="end"/>
      </w:r>
    </w:p>
    <w:p w14:paraId="1674710E" w14:textId="18CD3D9C" w:rsidR="00C6758E" w:rsidRDefault="00C6758E">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_Toc67680752 \h </w:instrText>
      </w:r>
      <w:r>
        <w:fldChar w:fldCharType="separate"/>
      </w:r>
      <w:r>
        <w:t>71</w:t>
      </w:r>
      <w:r>
        <w:fldChar w:fldCharType="end"/>
      </w:r>
    </w:p>
    <w:p w14:paraId="0C21E734" w14:textId="34F26A86" w:rsidR="00C6758E" w:rsidRDefault="00C6758E">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_Toc67680753 \h </w:instrText>
      </w:r>
      <w:r>
        <w:fldChar w:fldCharType="separate"/>
      </w:r>
      <w:r>
        <w:t>72</w:t>
      </w:r>
      <w:r>
        <w:fldChar w:fldCharType="end"/>
      </w:r>
    </w:p>
    <w:p w14:paraId="0BAF6373" w14:textId="4169F94D" w:rsidR="00C6758E" w:rsidRDefault="00C6758E">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_Toc67680754 \h </w:instrText>
      </w:r>
      <w:r>
        <w:fldChar w:fldCharType="separate"/>
      </w:r>
      <w:r>
        <w:t>72</w:t>
      </w:r>
      <w:r>
        <w:fldChar w:fldCharType="end"/>
      </w:r>
    </w:p>
    <w:p w14:paraId="6286F709" w14:textId="0FF59E01" w:rsidR="00C6758E" w:rsidRDefault="00C6758E">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_Toc67680755 \h </w:instrText>
      </w:r>
      <w:r>
        <w:fldChar w:fldCharType="separate"/>
      </w:r>
      <w:r>
        <w:t>72</w:t>
      </w:r>
      <w:r>
        <w:fldChar w:fldCharType="end"/>
      </w:r>
    </w:p>
    <w:p w14:paraId="6EC00050" w14:textId="748A1195" w:rsidR="00C6758E" w:rsidRDefault="00C6758E">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_Toc67680756 \h </w:instrText>
      </w:r>
      <w:r>
        <w:fldChar w:fldCharType="separate"/>
      </w:r>
      <w:r>
        <w:t>73</w:t>
      </w:r>
      <w:r>
        <w:fldChar w:fldCharType="end"/>
      </w:r>
    </w:p>
    <w:p w14:paraId="56D8FA6B" w14:textId="6F2D95EA" w:rsidR="00C6758E" w:rsidRDefault="00C6758E">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_Toc67680757 \h </w:instrText>
      </w:r>
      <w:r>
        <w:fldChar w:fldCharType="separate"/>
      </w:r>
      <w:r>
        <w:t>73</w:t>
      </w:r>
      <w:r>
        <w:fldChar w:fldCharType="end"/>
      </w:r>
    </w:p>
    <w:p w14:paraId="5D0BB05D" w14:textId="6565983D" w:rsidR="00C6758E" w:rsidRDefault="00C6758E">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_Toc67680758 \h </w:instrText>
      </w:r>
      <w:r>
        <w:fldChar w:fldCharType="separate"/>
      </w:r>
      <w:r>
        <w:t>73</w:t>
      </w:r>
      <w:r>
        <w:fldChar w:fldCharType="end"/>
      </w:r>
    </w:p>
    <w:p w14:paraId="2479C34B" w14:textId="2D81B408" w:rsidR="00C6758E" w:rsidRDefault="00C6758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_Toc67680759 \h </w:instrText>
      </w:r>
      <w:r>
        <w:fldChar w:fldCharType="separate"/>
      </w:r>
      <w:r>
        <w:t>74</w:t>
      </w:r>
      <w:r>
        <w:fldChar w:fldCharType="end"/>
      </w:r>
    </w:p>
    <w:p w14:paraId="6E45D01C" w14:textId="000EBE94" w:rsidR="00C6758E" w:rsidRDefault="00C6758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_Toc67680760 \h </w:instrText>
      </w:r>
      <w:r>
        <w:fldChar w:fldCharType="separate"/>
      </w:r>
      <w:r>
        <w:t>74</w:t>
      </w:r>
      <w:r>
        <w:fldChar w:fldCharType="end"/>
      </w:r>
    </w:p>
    <w:p w14:paraId="074DC766" w14:textId="297A1ECE" w:rsidR="00C6758E" w:rsidRDefault="00C6758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_Toc67680761 \h </w:instrText>
      </w:r>
      <w:r>
        <w:fldChar w:fldCharType="separate"/>
      </w:r>
      <w:r>
        <w:t>74</w:t>
      </w:r>
      <w:r>
        <w:fldChar w:fldCharType="end"/>
      </w:r>
    </w:p>
    <w:p w14:paraId="4DE74608" w14:textId="4A6C6881" w:rsidR="00C6758E" w:rsidRDefault="00C6758E">
      <w:pPr>
        <w:pStyle w:val="TOC5"/>
        <w:rPr>
          <w:rFonts w:asciiTheme="minorHAnsi" w:eastAsiaTheme="minorEastAsia" w:hAnsiTheme="minorHAnsi" w:cstheme="minorBidi"/>
          <w:sz w:val="22"/>
          <w:szCs w:val="22"/>
          <w:lang w:eastAsia="en-GB"/>
        </w:rPr>
      </w:pPr>
      <w:r w:rsidRPr="00D54670">
        <w:rPr>
          <w:rFonts w:cs="Arial"/>
        </w:rPr>
        <w:t>6.1.3.3.3</w:t>
      </w:r>
      <w:r>
        <w:rPr>
          <w:rFonts w:asciiTheme="minorHAnsi" w:eastAsiaTheme="minorEastAsia" w:hAnsiTheme="minorHAnsi" w:cstheme="minorBidi"/>
          <w:sz w:val="22"/>
          <w:szCs w:val="22"/>
          <w:lang w:eastAsia="en-GB"/>
        </w:rPr>
        <w:tab/>
      </w:r>
      <w:r w:rsidRPr="00D54670">
        <w:rPr>
          <w:rFonts w:cs="Arial"/>
        </w:rPr>
        <w:t>Resource Standard Methods</w:t>
      </w:r>
      <w:r>
        <w:tab/>
      </w:r>
      <w:r>
        <w:fldChar w:fldCharType="begin" w:fldLock="1"/>
      </w:r>
      <w:r>
        <w:instrText xml:space="preserve"> PAGEREF _Toc67680762 \h </w:instrText>
      </w:r>
      <w:r>
        <w:fldChar w:fldCharType="separate"/>
      </w:r>
      <w:r>
        <w:t>75</w:t>
      </w:r>
      <w:r>
        <w:fldChar w:fldCharType="end"/>
      </w:r>
    </w:p>
    <w:p w14:paraId="3C7680AA" w14:textId="0ABCC724" w:rsidR="00C6758E" w:rsidRDefault="00C6758E">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_Toc67680763 \h </w:instrText>
      </w:r>
      <w:r>
        <w:fldChar w:fldCharType="separate"/>
      </w:r>
      <w:r>
        <w:t>75</w:t>
      </w:r>
      <w:r>
        <w:fldChar w:fldCharType="end"/>
      </w:r>
    </w:p>
    <w:p w14:paraId="2932D8D8" w14:textId="27EF6701" w:rsidR="00C6758E" w:rsidRDefault="00C6758E">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_Toc67680764 \h </w:instrText>
      </w:r>
      <w:r>
        <w:fldChar w:fldCharType="separate"/>
      </w:r>
      <w:r>
        <w:t>76</w:t>
      </w:r>
      <w:r>
        <w:fldChar w:fldCharType="end"/>
      </w:r>
    </w:p>
    <w:p w14:paraId="1EB59D34" w14:textId="55A907D8" w:rsidR="00C6758E" w:rsidRDefault="00C6758E">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_Toc67680765 \h </w:instrText>
      </w:r>
      <w:r>
        <w:fldChar w:fldCharType="separate"/>
      </w:r>
      <w:r>
        <w:t>76</w:t>
      </w:r>
      <w:r>
        <w:fldChar w:fldCharType="end"/>
      </w:r>
    </w:p>
    <w:p w14:paraId="385C995A" w14:textId="79F2D3A3" w:rsidR="00C6758E" w:rsidRDefault="00C6758E">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_Toc67680766 \h </w:instrText>
      </w:r>
      <w:r>
        <w:fldChar w:fldCharType="separate"/>
      </w:r>
      <w:r>
        <w:t>76</w:t>
      </w:r>
      <w:r>
        <w:fldChar w:fldCharType="end"/>
      </w:r>
    </w:p>
    <w:p w14:paraId="5373D3C8" w14:textId="079E9474" w:rsidR="00C6758E" w:rsidRDefault="00C6758E">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_Toc67680767 \h </w:instrText>
      </w:r>
      <w:r>
        <w:fldChar w:fldCharType="separate"/>
      </w:r>
      <w:r>
        <w:t>76</w:t>
      </w:r>
      <w:r>
        <w:fldChar w:fldCharType="end"/>
      </w:r>
    </w:p>
    <w:p w14:paraId="1D908171" w14:textId="53B947BF" w:rsidR="00C6758E" w:rsidRDefault="00C6758E">
      <w:pPr>
        <w:pStyle w:val="TOC5"/>
        <w:rPr>
          <w:rFonts w:asciiTheme="minorHAnsi" w:eastAsiaTheme="minorEastAsia" w:hAnsiTheme="minorHAnsi" w:cstheme="minorBidi"/>
          <w:sz w:val="22"/>
          <w:szCs w:val="22"/>
          <w:lang w:eastAsia="en-GB"/>
        </w:rPr>
      </w:pPr>
      <w:r w:rsidRPr="00D54670">
        <w:rPr>
          <w:rFonts w:cs="Arial"/>
        </w:rPr>
        <w:t>6.1.3.4.3</w:t>
      </w:r>
      <w:r>
        <w:rPr>
          <w:rFonts w:asciiTheme="minorHAnsi" w:eastAsiaTheme="minorEastAsia" w:hAnsiTheme="minorHAnsi" w:cstheme="minorBidi"/>
          <w:sz w:val="22"/>
          <w:szCs w:val="22"/>
          <w:lang w:eastAsia="en-GB"/>
        </w:rPr>
        <w:tab/>
      </w:r>
      <w:r w:rsidRPr="00D54670">
        <w:rPr>
          <w:rFonts w:cs="Arial"/>
        </w:rPr>
        <w:t>Resource Standard Methods</w:t>
      </w:r>
      <w:r>
        <w:tab/>
      </w:r>
      <w:r>
        <w:fldChar w:fldCharType="begin" w:fldLock="1"/>
      </w:r>
      <w:r>
        <w:instrText xml:space="preserve"> PAGEREF _Toc67680768 \h </w:instrText>
      </w:r>
      <w:r>
        <w:fldChar w:fldCharType="separate"/>
      </w:r>
      <w:r>
        <w:t>76</w:t>
      </w:r>
      <w:r>
        <w:fldChar w:fldCharType="end"/>
      </w:r>
    </w:p>
    <w:p w14:paraId="4BC2811A" w14:textId="3555226F" w:rsidR="00C6758E" w:rsidRDefault="00C6758E">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_Toc67680769 \h </w:instrText>
      </w:r>
      <w:r>
        <w:fldChar w:fldCharType="separate"/>
      </w:r>
      <w:r>
        <w:t>76</w:t>
      </w:r>
      <w:r>
        <w:fldChar w:fldCharType="end"/>
      </w:r>
    </w:p>
    <w:p w14:paraId="7FDF8CFF" w14:textId="5624CADE" w:rsidR="00C6758E" w:rsidRDefault="00C6758E">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_Toc67680770 \h </w:instrText>
      </w:r>
      <w:r>
        <w:fldChar w:fldCharType="separate"/>
      </w:r>
      <w:r>
        <w:t>77</w:t>
      </w:r>
      <w:r>
        <w:fldChar w:fldCharType="end"/>
      </w:r>
    </w:p>
    <w:p w14:paraId="3E310893" w14:textId="4FB02424" w:rsidR="00C6758E" w:rsidRDefault="00C6758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_Toc67680771 \h </w:instrText>
      </w:r>
      <w:r>
        <w:fldChar w:fldCharType="separate"/>
      </w:r>
      <w:r>
        <w:t>77</w:t>
      </w:r>
      <w:r>
        <w:fldChar w:fldCharType="end"/>
      </w:r>
    </w:p>
    <w:p w14:paraId="7A22C5A4" w14:textId="6C1DCDE4" w:rsidR="00C6758E" w:rsidRDefault="00C6758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_Toc67680772 \h </w:instrText>
      </w:r>
      <w:r>
        <w:fldChar w:fldCharType="separate"/>
      </w:r>
      <w:r>
        <w:t>77</w:t>
      </w:r>
      <w:r>
        <w:fldChar w:fldCharType="end"/>
      </w:r>
    </w:p>
    <w:p w14:paraId="23052768" w14:textId="351CD79B" w:rsidR="00C6758E" w:rsidRDefault="00C6758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_Toc67680773 \h </w:instrText>
      </w:r>
      <w:r>
        <w:fldChar w:fldCharType="separate"/>
      </w:r>
      <w:r>
        <w:t>77</w:t>
      </w:r>
      <w:r>
        <w:fldChar w:fldCharType="end"/>
      </w:r>
    </w:p>
    <w:p w14:paraId="17C579F4" w14:textId="09F844EF" w:rsidR="00C6758E" w:rsidRDefault="00C6758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_Toc67680774 \h </w:instrText>
      </w:r>
      <w:r>
        <w:fldChar w:fldCharType="separate"/>
      </w:r>
      <w:r>
        <w:t>78</w:t>
      </w:r>
      <w:r>
        <w:fldChar w:fldCharType="end"/>
      </w:r>
    </w:p>
    <w:p w14:paraId="0DE44FD3" w14:textId="2EA7B763" w:rsidR="00C6758E" w:rsidRDefault="00C6758E">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_Toc67680775 \h </w:instrText>
      </w:r>
      <w:r>
        <w:fldChar w:fldCharType="separate"/>
      </w:r>
      <w:r>
        <w:t>78</w:t>
      </w:r>
      <w:r>
        <w:fldChar w:fldCharType="end"/>
      </w:r>
    </w:p>
    <w:p w14:paraId="0AD6FE63" w14:textId="7E2E22EF" w:rsidR="00C6758E" w:rsidRDefault="00C6758E">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_Toc67680776 \h </w:instrText>
      </w:r>
      <w:r>
        <w:fldChar w:fldCharType="separate"/>
      </w:r>
      <w:r>
        <w:t>82</w:t>
      </w:r>
      <w:r>
        <w:fldChar w:fldCharType="end"/>
      </w:r>
    </w:p>
    <w:p w14:paraId="74E9E04C" w14:textId="426AA7A9" w:rsidR="00C6758E" w:rsidRDefault="00C6758E">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_Toc67680777 \h </w:instrText>
      </w:r>
      <w:r>
        <w:fldChar w:fldCharType="separate"/>
      </w:r>
      <w:r>
        <w:t>82</w:t>
      </w:r>
      <w:r>
        <w:fldChar w:fldCharType="end"/>
      </w:r>
    </w:p>
    <w:p w14:paraId="4B4EB6A0" w14:textId="71C508B3" w:rsidR="00C6758E" w:rsidRDefault="00C6758E">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_Toc67680778 \h </w:instrText>
      </w:r>
      <w:r>
        <w:fldChar w:fldCharType="separate"/>
      </w:r>
      <w:r>
        <w:t>82</w:t>
      </w:r>
      <w:r>
        <w:fldChar w:fldCharType="end"/>
      </w:r>
    </w:p>
    <w:p w14:paraId="25C0EB13" w14:textId="66CFCB7C" w:rsidR="00C6758E" w:rsidRDefault="00C6758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_Toc67680779 \h </w:instrText>
      </w:r>
      <w:r>
        <w:fldChar w:fldCharType="separate"/>
      </w:r>
      <w:r>
        <w:t>82</w:t>
      </w:r>
      <w:r>
        <w:fldChar w:fldCharType="end"/>
      </w:r>
    </w:p>
    <w:p w14:paraId="7506EE4C" w14:textId="4B73FED5" w:rsidR="00C6758E" w:rsidRDefault="00C6758E">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_Toc67680780 \h </w:instrText>
      </w:r>
      <w:r>
        <w:fldChar w:fldCharType="separate"/>
      </w:r>
      <w:r>
        <w:t>82</w:t>
      </w:r>
      <w:r>
        <w:fldChar w:fldCharType="end"/>
      </w:r>
    </w:p>
    <w:p w14:paraId="25F0D4DE" w14:textId="2F172963" w:rsidR="00C6758E" w:rsidRDefault="00C6758E">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_Toc67680781 \h </w:instrText>
      </w:r>
      <w:r>
        <w:fldChar w:fldCharType="separate"/>
      </w:r>
      <w:r>
        <w:t>83</w:t>
      </w:r>
      <w:r>
        <w:fldChar w:fldCharType="end"/>
      </w:r>
    </w:p>
    <w:p w14:paraId="23231AD9" w14:textId="3B90AB74" w:rsidR="00C6758E" w:rsidRDefault="00C6758E">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_Toc67680782 \h </w:instrText>
      </w:r>
      <w:r>
        <w:fldChar w:fldCharType="separate"/>
      </w:r>
      <w:r>
        <w:t>83</w:t>
      </w:r>
      <w:r>
        <w:fldChar w:fldCharType="end"/>
      </w:r>
    </w:p>
    <w:p w14:paraId="14C9B447" w14:textId="640F7AAD" w:rsidR="00C6758E" w:rsidRDefault="00C6758E">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_Toc67680783 \h </w:instrText>
      </w:r>
      <w:r>
        <w:fldChar w:fldCharType="separate"/>
      </w:r>
      <w:r>
        <w:t>84</w:t>
      </w:r>
      <w:r>
        <w:fldChar w:fldCharType="end"/>
      </w:r>
    </w:p>
    <w:p w14:paraId="1915B92C" w14:textId="338340B4" w:rsidR="00C6758E" w:rsidRDefault="00C6758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_Toc67680784 \h </w:instrText>
      </w:r>
      <w:r>
        <w:fldChar w:fldCharType="separate"/>
      </w:r>
      <w:r>
        <w:t>84</w:t>
      </w:r>
      <w:r>
        <w:fldChar w:fldCharType="end"/>
      </w:r>
    </w:p>
    <w:p w14:paraId="716D9B5B" w14:textId="59CCE046" w:rsidR="00C6758E" w:rsidRDefault="00C6758E">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_Toc67680785 \h </w:instrText>
      </w:r>
      <w:r>
        <w:fldChar w:fldCharType="separate"/>
      </w:r>
      <w:r>
        <w:t>84</w:t>
      </w:r>
      <w:r>
        <w:fldChar w:fldCharType="end"/>
      </w:r>
    </w:p>
    <w:p w14:paraId="14EDF21D" w14:textId="1CAA392D" w:rsidR="00C6758E" w:rsidRDefault="00C6758E">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_Toc67680786 \h </w:instrText>
      </w:r>
      <w:r>
        <w:fldChar w:fldCharType="separate"/>
      </w:r>
      <w:r>
        <w:t>85</w:t>
      </w:r>
      <w:r>
        <w:fldChar w:fldCharType="end"/>
      </w:r>
    </w:p>
    <w:p w14:paraId="076E0659" w14:textId="3097A920" w:rsidR="00C6758E" w:rsidRDefault="00C6758E">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_Toc67680787 \h </w:instrText>
      </w:r>
      <w:r>
        <w:fldChar w:fldCharType="separate"/>
      </w:r>
      <w:r>
        <w:t>86</w:t>
      </w:r>
      <w:r>
        <w:fldChar w:fldCharType="end"/>
      </w:r>
    </w:p>
    <w:p w14:paraId="22F64692" w14:textId="250EFA24" w:rsidR="00C6758E" w:rsidRDefault="00C6758E">
      <w:pPr>
        <w:pStyle w:val="TOC5"/>
        <w:rPr>
          <w:rFonts w:asciiTheme="minorHAnsi" w:eastAsiaTheme="minorEastAsia" w:hAnsiTheme="minorHAnsi" w:cstheme="minorBidi"/>
          <w:sz w:val="22"/>
          <w:szCs w:val="22"/>
          <w:lang w:eastAsia="en-GB"/>
        </w:rPr>
      </w:pPr>
      <w:r>
        <w:lastRenderedPageBreak/>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_Toc67680788 \h </w:instrText>
      </w:r>
      <w:r>
        <w:fldChar w:fldCharType="separate"/>
      </w:r>
      <w:r>
        <w:t>86</w:t>
      </w:r>
      <w:r>
        <w:fldChar w:fldCharType="end"/>
      </w:r>
    </w:p>
    <w:p w14:paraId="5CFE1864" w14:textId="1491558F" w:rsidR="00C6758E" w:rsidRDefault="00C6758E">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_Toc67680789 \h </w:instrText>
      </w:r>
      <w:r>
        <w:fldChar w:fldCharType="separate"/>
      </w:r>
      <w:r>
        <w:t>86</w:t>
      </w:r>
      <w:r>
        <w:fldChar w:fldCharType="end"/>
      </w:r>
    </w:p>
    <w:p w14:paraId="1AFAADDD" w14:textId="3A2F9E47" w:rsidR="00C6758E" w:rsidRDefault="00C6758E">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_Toc67680790 \h </w:instrText>
      </w:r>
      <w:r>
        <w:fldChar w:fldCharType="separate"/>
      </w:r>
      <w:r>
        <w:t>86</w:t>
      </w:r>
      <w:r>
        <w:fldChar w:fldCharType="end"/>
      </w:r>
    </w:p>
    <w:p w14:paraId="1DECC297" w14:textId="2687A815" w:rsidR="00C6758E" w:rsidRDefault="00C6758E">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_Toc67680791 \h </w:instrText>
      </w:r>
      <w:r>
        <w:fldChar w:fldCharType="separate"/>
      </w:r>
      <w:r>
        <w:t>86</w:t>
      </w:r>
      <w:r>
        <w:fldChar w:fldCharType="end"/>
      </w:r>
    </w:p>
    <w:p w14:paraId="1EF1E363" w14:textId="05F7901E" w:rsidR="00C6758E" w:rsidRDefault="00C6758E">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_Toc67680792 \h </w:instrText>
      </w:r>
      <w:r>
        <w:fldChar w:fldCharType="separate"/>
      </w:r>
      <w:r>
        <w:t>86</w:t>
      </w:r>
      <w:r>
        <w:fldChar w:fldCharType="end"/>
      </w:r>
    </w:p>
    <w:p w14:paraId="40AD2036" w14:textId="3B04CB5E" w:rsidR="00C6758E" w:rsidRDefault="00C6758E">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_Toc67680793 \h </w:instrText>
      </w:r>
      <w:r>
        <w:fldChar w:fldCharType="separate"/>
      </w:r>
      <w:r>
        <w:t>86</w:t>
      </w:r>
      <w:r>
        <w:fldChar w:fldCharType="end"/>
      </w:r>
    </w:p>
    <w:p w14:paraId="4CB989E3" w14:textId="38FF1303" w:rsidR="00C6758E" w:rsidRDefault="00C6758E">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_Toc67680794 \h </w:instrText>
      </w:r>
      <w:r>
        <w:fldChar w:fldCharType="separate"/>
      </w:r>
      <w:r>
        <w:t>86</w:t>
      </w:r>
      <w:r>
        <w:fldChar w:fldCharType="end"/>
      </w:r>
    </w:p>
    <w:p w14:paraId="04EBB43E" w14:textId="5E6D362F" w:rsidR="00C6758E" w:rsidRDefault="00C6758E">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_Toc67680795 \h </w:instrText>
      </w:r>
      <w:r>
        <w:fldChar w:fldCharType="separate"/>
      </w:r>
      <w:r>
        <w:t>87</w:t>
      </w:r>
      <w:r>
        <w:fldChar w:fldCharType="end"/>
      </w:r>
    </w:p>
    <w:p w14:paraId="616E5BC7" w14:textId="180436D4" w:rsidR="00C6758E" w:rsidRDefault="00C6758E">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_Toc67680796 \h </w:instrText>
      </w:r>
      <w:r>
        <w:fldChar w:fldCharType="separate"/>
      </w:r>
      <w:r>
        <w:t>88</w:t>
      </w:r>
      <w:r>
        <w:fldChar w:fldCharType="end"/>
      </w:r>
    </w:p>
    <w:p w14:paraId="61C3D667" w14:textId="1F1457E4" w:rsidR="00C6758E" w:rsidRDefault="00C6758E">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_Toc67680797 \h </w:instrText>
      </w:r>
      <w:r>
        <w:fldChar w:fldCharType="separate"/>
      </w:r>
      <w:r>
        <w:t>88</w:t>
      </w:r>
      <w:r>
        <w:fldChar w:fldCharType="end"/>
      </w:r>
    </w:p>
    <w:p w14:paraId="310529F3" w14:textId="3C28876D" w:rsidR="00C6758E" w:rsidRDefault="00C6758E">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_Toc67680798 \h </w:instrText>
      </w:r>
      <w:r>
        <w:fldChar w:fldCharType="separate"/>
      </w:r>
      <w:r>
        <w:t>88</w:t>
      </w:r>
      <w:r>
        <w:fldChar w:fldCharType="end"/>
      </w:r>
    </w:p>
    <w:p w14:paraId="2E2724C6" w14:textId="45B26967" w:rsidR="00C6758E" w:rsidRDefault="00C6758E">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_Toc67680799 \h </w:instrText>
      </w:r>
      <w:r>
        <w:fldChar w:fldCharType="separate"/>
      </w:r>
      <w:r>
        <w:t>88</w:t>
      </w:r>
      <w:r>
        <w:fldChar w:fldCharType="end"/>
      </w:r>
    </w:p>
    <w:p w14:paraId="2EBA7D13" w14:textId="1D1D5780" w:rsidR="00C6758E" w:rsidRDefault="00C6758E">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_Toc67680800 \h </w:instrText>
      </w:r>
      <w:r>
        <w:fldChar w:fldCharType="separate"/>
      </w:r>
      <w:r>
        <w:t>88</w:t>
      </w:r>
      <w:r>
        <w:fldChar w:fldCharType="end"/>
      </w:r>
    </w:p>
    <w:p w14:paraId="435CFDC5" w14:textId="6976D419" w:rsidR="00C6758E" w:rsidRDefault="00C6758E">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_Toc67680801 \h </w:instrText>
      </w:r>
      <w:r>
        <w:fldChar w:fldCharType="separate"/>
      </w:r>
      <w:r>
        <w:t>89</w:t>
      </w:r>
      <w:r>
        <w:fldChar w:fldCharType="end"/>
      </w:r>
    </w:p>
    <w:p w14:paraId="61804D6D" w14:textId="427C91D5" w:rsidR="00C6758E" w:rsidRDefault="00C6758E">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_Toc67680802 \h </w:instrText>
      </w:r>
      <w:r>
        <w:fldChar w:fldCharType="separate"/>
      </w:r>
      <w:r>
        <w:t>89</w:t>
      </w:r>
      <w:r>
        <w:fldChar w:fldCharType="end"/>
      </w:r>
    </w:p>
    <w:p w14:paraId="122726CB" w14:textId="03D16FFE" w:rsidR="00C6758E" w:rsidRDefault="00C6758E">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_Toc67680803 \h </w:instrText>
      </w:r>
      <w:r>
        <w:fldChar w:fldCharType="separate"/>
      </w:r>
      <w:r>
        <w:t>89</w:t>
      </w:r>
      <w:r>
        <w:fldChar w:fldCharType="end"/>
      </w:r>
    </w:p>
    <w:p w14:paraId="0307E535" w14:textId="16142043" w:rsidR="00C6758E" w:rsidRDefault="00C6758E">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_Toc67680804 \h </w:instrText>
      </w:r>
      <w:r>
        <w:fldChar w:fldCharType="separate"/>
      </w:r>
      <w:r>
        <w:t>90</w:t>
      </w:r>
      <w:r>
        <w:fldChar w:fldCharType="end"/>
      </w:r>
    </w:p>
    <w:p w14:paraId="60F0E337" w14:textId="5F3310F0" w:rsidR="00C6758E" w:rsidRDefault="00C6758E">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_Toc67680805 \h </w:instrText>
      </w:r>
      <w:r>
        <w:fldChar w:fldCharType="separate"/>
      </w:r>
      <w:r>
        <w:t>90</w:t>
      </w:r>
      <w:r>
        <w:fldChar w:fldCharType="end"/>
      </w:r>
    </w:p>
    <w:p w14:paraId="1449A155" w14:textId="44A3972D" w:rsidR="00C6758E" w:rsidRDefault="00C6758E">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_Toc67680806 \h </w:instrText>
      </w:r>
      <w:r>
        <w:fldChar w:fldCharType="separate"/>
      </w:r>
      <w:r>
        <w:t>90</w:t>
      </w:r>
      <w:r>
        <w:fldChar w:fldCharType="end"/>
      </w:r>
    </w:p>
    <w:p w14:paraId="67BEF705" w14:textId="5874F481" w:rsidR="00C6758E" w:rsidRDefault="00C6758E">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_Toc67680807 \h </w:instrText>
      </w:r>
      <w:r>
        <w:fldChar w:fldCharType="separate"/>
      </w:r>
      <w:r>
        <w:t>91</w:t>
      </w:r>
      <w:r>
        <w:fldChar w:fldCharType="end"/>
      </w:r>
    </w:p>
    <w:p w14:paraId="24175D0D" w14:textId="22DD9DD9" w:rsidR="00C6758E" w:rsidRDefault="00C6758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_Toc67680808 \h </w:instrText>
      </w:r>
      <w:r>
        <w:fldChar w:fldCharType="separate"/>
      </w:r>
      <w:r>
        <w:t>91</w:t>
      </w:r>
      <w:r>
        <w:fldChar w:fldCharType="end"/>
      </w:r>
    </w:p>
    <w:p w14:paraId="2F597438" w14:textId="719ABE12" w:rsidR="00C6758E" w:rsidRDefault="00C6758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_Toc67680809 \h </w:instrText>
      </w:r>
      <w:r>
        <w:fldChar w:fldCharType="separate"/>
      </w:r>
      <w:r>
        <w:t>91</w:t>
      </w:r>
      <w:r>
        <w:fldChar w:fldCharType="end"/>
      </w:r>
    </w:p>
    <w:p w14:paraId="15CC608A" w14:textId="0C465687" w:rsidR="00C6758E" w:rsidRDefault="00C6758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_Toc67680810 \h </w:instrText>
      </w:r>
      <w:r>
        <w:fldChar w:fldCharType="separate"/>
      </w:r>
      <w:r>
        <w:t>91</w:t>
      </w:r>
      <w:r>
        <w:fldChar w:fldCharType="end"/>
      </w:r>
    </w:p>
    <w:p w14:paraId="5CA03997" w14:textId="5A790ABD" w:rsidR="00C6758E" w:rsidRDefault="00C6758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_Toc67680811 \h </w:instrText>
      </w:r>
      <w:r>
        <w:fldChar w:fldCharType="separate"/>
      </w:r>
      <w:r>
        <w:t>91</w:t>
      </w:r>
      <w:r>
        <w:fldChar w:fldCharType="end"/>
      </w:r>
    </w:p>
    <w:p w14:paraId="09CE3D2F" w14:textId="11C4DAF1" w:rsidR="00C6758E" w:rsidRDefault="00C6758E">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_Toc67680812 \h </w:instrText>
      </w:r>
      <w:r>
        <w:fldChar w:fldCharType="separate"/>
      </w:r>
      <w:r>
        <w:t>91</w:t>
      </w:r>
      <w:r>
        <w:fldChar w:fldCharType="end"/>
      </w:r>
    </w:p>
    <w:p w14:paraId="480DFA0F" w14:textId="3B1221A1" w:rsidR="00C6758E" w:rsidRDefault="00C6758E">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_Toc67680813 \h </w:instrText>
      </w:r>
      <w:r>
        <w:fldChar w:fldCharType="separate"/>
      </w:r>
      <w:r>
        <w:t>91</w:t>
      </w:r>
      <w:r>
        <w:fldChar w:fldCharType="end"/>
      </w:r>
    </w:p>
    <w:p w14:paraId="5B3EDDF3" w14:textId="7F404305" w:rsidR="00C6758E" w:rsidRDefault="00C6758E">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_Toc67680814 \h </w:instrText>
      </w:r>
      <w:r>
        <w:fldChar w:fldCharType="separate"/>
      </w:r>
      <w:r>
        <w:t>91</w:t>
      </w:r>
      <w:r>
        <w:fldChar w:fldCharType="end"/>
      </w:r>
    </w:p>
    <w:p w14:paraId="15D59E94" w14:textId="749729A5" w:rsidR="00C6758E" w:rsidRDefault="00C6758E">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_Toc67680815 \h </w:instrText>
      </w:r>
      <w:r>
        <w:fldChar w:fldCharType="separate"/>
      </w:r>
      <w:r>
        <w:t>91</w:t>
      </w:r>
      <w:r>
        <w:fldChar w:fldCharType="end"/>
      </w:r>
    </w:p>
    <w:p w14:paraId="3F314B70" w14:textId="795C2197" w:rsidR="00C6758E" w:rsidRDefault="00C6758E">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_Toc67680816 \h </w:instrText>
      </w:r>
      <w:r>
        <w:fldChar w:fldCharType="separate"/>
      </w:r>
      <w:r>
        <w:t>92</w:t>
      </w:r>
      <w:r>
        <w:fldChar w:fldCharType="end"/>
      </w:r>
    </w:p>
    <w:p w14:paraId="6127DFF4" w14:textId="34720B8E" w:rsidR="00C6758E" w:rsidRDefault="00C6758E">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_Toc67680817 \h </w:instrText>
      </w:r>
      <w:r>
        <w:fldChar w:fldCharType="separate"/>
      </w:r>
      <w:r>
        <w:t>92</w:t>
      </w:r>
      <w:r>
        <w:fldChar w:fldCharType="end"/>
      </w:r>
    </w:p>
    <w:p w14:paraId="51C76C6E" w14:textId="6671D893" w:rsidR="00C6758E" w:rsidRDefault="00C6758E">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_Toc67680818 \h </w:instrText>
      </w:r>
      <w:r>
        <w:fldChar w:fldCharType="separate"/>
      </w:r>
      <w:r>
        <w:t>92</w:t>
      </w:r>
      <w:r>
        <w:fldChar w:fldCharType="end"/>
      </w:r>
    </w:p>
    <w:p w14:paraId="6A979B2A" w14:textId="00BAA925" w:rsidR="00C6758E" w:rsidRDefault="00C6758E">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_Toc67680819 \h </w:instrText>
      </w:r>
      <w:r>
        <w:fldChar w:fldCharType="separate"/>
      </w:r>
      <w:r>
        <w:t>93</w:t>
      </w:r>
      <w:r>
        <w:fldChar w:fldCharType="end"/>
      </w:r>
    </w:p>
    <w:p w14:paraId="552886FA" w14:textId="3C4674BD" w:rsidR="00C6758E" w:rsidRDefault="00C6758E">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_Toc67680820 \h </w:instrText>
      </w:r>
      <w:r>
        <w:fldChar w:fldCharType="separate"/>
      </w:r>
      <w:r>
        <w:t>93</w:t>
      </w:r>
      <w:r>
        <w:fldChar w:fldCharType="end"/>
      </w:r>
    </w:p>
    <w:p w14:paraId="0ECF142B" w14:textId="7749535E" w:rsidR="00C6758E" w:rsidRDefault="00C6758E">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_Toc67680821 \h </w:instrText>
      </w:r>
      <w:r>
        <w:fldChar w:fldCharType="separate"/>
      </w:r>
      <w:r>
        <w:t>93</w:t>
      </w:r>
      <w:r>
        <w:fldChar w:fldCharType="end"/>
      </w:r>
    </w:p>
    <w:p w14:paraId="394565F3" w14:textId="6B89DBD9" w:rsidR="00C6758E" w:rsidRDefault="00C6758E">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_Toc67680822 \h </w:instrText>
      </w:r>
      <w:r>
        <w:fldChar w:fldCharType="separate"/>
      </w:r>
      <w:r>
        <w:t>93</w:t>
      </w:r>
      <w:r>
        <w:fldChar w:fldCharType="end"/>
      </w:r>
    </w:p>
    <w:p w14:paraId="3664FB30" w14:textId="3C3A3EF4" w:rsidR="00C6758E" w:rsidRDefault="00C6758E">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_Toc67680823 \h </w:instrText>
      </w:r>
      <w:r>
        <w:fldChar w:fldCharType="separate"/>
      </w:r>
      <w:r>
        <w:t>93</w:t>
      </w:r>
      <w:r>
        <w:fldChar w:fldCharType="end"/>
      </w:r>
    </w:p>
    <w:p w14:paraId="5B052718" w14:textId="20C5AA31" w:rsidR="00C6758E" w:rsidRDefault="00C6758E">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_Toc67680824 \h </w:instrText>
      </w:r>
      <w:r>
        <w:fldChar w:fldCharType="separate"/>
      </w:r>
      <w:r>
        <w:t>94</w:t>
      </w:r>
      <w:r>
        <w:fldChar w:fldCharType="end"/>
      </w:r>
    </w:p>
    <w:p w14:paraId="6FB9A892" w14:textId="6C50D452" w:rsidR="00C6758E" w:rsidRDefault="00C6758E">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_Toc67680825 \h </w:instrText>
      </w:r>
      <w:r>
        <w:fldChar w:fldCharType="separate"/>
      </w:r>
      <w:r>
        <w:t>94</w:t>
      </w:r>
      <w:r>
        <w:fldChar w:fldCharType="end"/>
      </w:r>
    </w:p>
    <w:p w14:paraId="4084D59C" w14:textId="44D5547F" w:rsidR="00C6758E" w:rsidRDefault="00C6758E">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_Toc67680826 \h </w:instrText>
      </w:r>
      <w:r>
        <w:fldChar w:fldCharType="separate"/>
      </w:r>
      <w:r>
        <w:t>94</w:t>
      </w:r>
      <w:r>
        <w:fldChar w:fldCharType="end"/>
      </w:r>
    </w:p>
    <w:p w14:paraId="4303A327" w14:textId="29A54D38" w:rsidR="00C6758E" w:rsidRDefault="00C6758E">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_Toc67680827 \h </w:instrText>
      </w:r>
      <w:r>
        <w:fldChar w:fldCharType="separate"/>
      </w:r>
      <w:r>
        <w:t>94</w:t>
      </w:r>
      <w:r>
        <w:fldChar w:fldCharType="end"/>
      </w:r>
    </w:p>
    <w:p w14:paraId="7D96F511" w14:textId="7CBF77F2" w:rsidR="00C6758E" w:rsidRDefault="00C6758E">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_Toc67680828 \h </w:instrText>
      </w:r>
      <w:r>
        <w:fldChar w:fldCharType="separate"/>
      </w:r>
      <w:r>
        <w:t>95</w:t>
      </w:r>
      <w:r>
        <w:fldChar w:fldCharType="end"/>
      </w:r>
    </w:p>
    <w:p w14:paraId="23448E94" w14:textId="5BF5F950" w:rsidR="00C6758E" w:rsidRDefault="00C6758E">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_Toc67680829 \h </w:instrText>
      </w:r>
      <w:r>
        <w:fldChar w:fldCharType="separate"/>
      </w:r>
      <w:r>
        <w:t>95</w:t>
      </w:r>
      <w:r>
        <w:fldChar w:fldCharType="end"/>
      </w:r>
    </w:p>
    <w:p w14:paraId="181E91EB" w14:textId="4A097AA9" w:rsidR="00C6758E" w:rsidRDefault="00C6758E">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_Toc67680830 \h </w:instrText>
      </w:r>
      <w:r>
        <w:fldChar w:fldCharType="separate"/>
      </w:r>
      <w:r>
        <w:t>95</w:t>
      </w:r>
      <w:r>
        <w:fldChar w:fldCharType="end"/>
      </w:r>
    </w:p>
    <w:p w14:paraId="67D0A927" w14:textId="48FD05F8" w:rsidR="00C6758E" w:rsidRDefault="00C6758E">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_Toc67680831 \h </w:instrText>
      </w:r>
      <w:r>
        <w:fldChar w:fldCharType="separate"/>
      </w:r>
      <w:r>
        <w:t>96</w:t>
      </w:r>
      <w:r>
        <w:fldChar w:fldCharType="end"/>
      </w:r>
    </w:p>
    <w:p w14:paraId="4AF633A1" w14:textId="48287565" w:rsidR="00C6758E" w:rsidRDefault="00C6758E">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_Toc67680832 \h </w:instrText>
      </w:r>
      <w:r>
        <w:fldChar w:fldCharType="separate"/>
      </w:r>
      <w:r>
        <w:t>96</w:t>
      </w:r>
      <w:r>
        <w:fldChar w:fldCharType="end"/>
      </w:r>
    </w:p>
    <w:p w14:paraId="622787FF" w14:textId="5EE054FA" w:rsidR="00C6758E" w:rsidRDefault="00C6758E">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_Toc67680833 \h </w:instrText>
      </w:r>
      <w:r>
        <w:fldChar w:fldCharType="separate"/>
      </w:r>
      <w:r>
        <w:t>96</w:t>
      </w:r>
      <w:r>
        <w:fldChar w:fldCharType="end"/>
      </w:r>
    </w:p>
    <w:p w14:paraId="219919AE" w14:textId="3464A2F3" w:rsidR="00C6758E" w:rsidRDefault="00C6758E">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_Toc67680834 \h </w:instrText>
      </w:r>
      <w:r>
        <w:fldChar w:fldCharType="separate"/>
      </w:r>
      <w:r>
        <w:t>96</w:t>
      </w:r>
      <w:r>
        <w:fldChar w:fldCharType="end"/>
      </w:r>
    </w:p>
    <w:p w14:paraId="097AEC1A" w14:textId="7C7B6540" w:rsidR="00C6758E" w:rsidRDefault="00C6758E">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_Toc67680835 \h </w:instrText>
      </w:r>
      <w:r>
        <w:fldChar w:fldCharType="separate"/>
      </w:r>
      <w:r>
        <w:t>96</w:t>
      </w:r>
      <w:r>
        <w:fldChar w:fldCharType="end"/>
      </w:r>
    </w:p>
    <w:p w14:paraId="4BC04449" w14:textId="2E4CDEEA" w:rsidR="00C6758E" w:rsidRDefault="00C6758E">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_Toc67680836 \h </w:instrText>
      </w:r>
      <w:r>
        <w:fldChar w:fldCharType="separate"/>
      </w:r>
      <w:r>
        <w:t>97</w:t>
      </w:r>
      <w:r>
        <w:fldChar w:fldCharType="end"/>
      </w:r>
    </w:p>
    <w:p w14:paraId="2A08901E" w14:textId="4FF4FEAD" w:rsidR="00C6758E" w:rsidRDefault="00C6758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_Toc67680837 \h </w:instrText>
      </w:r>
      <w:r>
        <w:fldChar w:fldCharType="separate"/>
      </w:r>
      <w:r>
        <w:t>97</w:t>
      </w:r>
      <w:r>
        <w:fldChar w:fldCharType="end"/>
      </w:r>
    </w:p>
    <w:p w14:paraId="258DA272" w14:textId="06920234" w:rsidR="00C6758E" w:rsidRDefault="00C6758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_Toc67680838 \h </w:instrText>
      </w:r>
      <w:r>
        <w:fldChar w:fldCharType="separate"/>
      </w:r>
      <w:r>
        <w:t>97</w:t>
      </w:r>
      <w:r>
        <w:fldChar w:fldCharType="end"/>
      </w:r>
    </w:p>
    <w:p w14:paraId="459DB732" w14:textId="3E51AB57" w:rsidR="00C6758E" w:rsidRDefault="00C6758E">
      <w:pPr>
        <w:pStyle w:val="TOC4"/>
        <w:rPr>
          <w:rFonts w:asciiTheme="minorHAnsi" w:eastAsiaTheme="minorEastAsia" w:hAnsiTheme="minorHAnsi" w:cstheme="minorBidi"/>
          <w:sz w:val="22"/>
          <w:szCs w:val="22"/>
          <w:lang w:eastAsia="en-GB"/>
        </w:rPr>
      </w:pPr>
      <w:r w:rsidRPr="00D54670">
        <w:rPr>
          <w:lang w:val="en-US"/>
        </w:rPr>
        <w:t>6.1.6.2</w:t>
      </w:r>
      <w:r>
        <w:rPr>
          <w:rFonts w:asciiTheme="minorHAnsi" w:eastAsiaTheme="minorEastAsia" w:hAnsiTheme="minorHAnsi" w:cstheme="minorBidi"/>
          <w:sz w:val="22"/>
          <w:szCs w:val="22"/>
          <w:lang w:eastAsia="en-GB"/>
        </w:rPr>
        <w:tab/>
      </w:r>
      <w:r w:rsidRPr="00D54670">
        <w:rPr>
          <w:lang w:val="en-US"/>
        </w:rPr>
        <w:t>Structured data types</w:t>
      </w:r>
      <w:r>
        <w:tab/>
      </w:r>
      <w:r>
        <w:fldChar w:fldCharType="begin" w:fldLock="1"/>
      </w:r>
      <w:r>
        <w:instrText xml:space="preserve"> PAGEREF _Toc67680839 \h </w:instrText>
      </w:r>
      <w:r>
        <w:fldChar w:fldCharType="separate"/>
      </w:r>
      <w:r>
        <w:t>104</w:t>
      </w:r>
      <w:r>
        <w:fldChar w:fldCharType="end"/>
      </w:r>
    </w:p>
    <w:p w14:paraId="4E89D374" w14:textId="7CEA7880" w:rsidR="00C6758E" w:rsidRDefault="00C6758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_Toc67680840 \h </w:instrText>
      </w:r>
      <w:r>
        <w:fldChar w:fldCharType="separate"/>
      </w:r>
      <w:r>
        <w:t>104</w:t>
      </w:r>
      <w:r>
        <w:fldChar w:fldCharType="end"/>
      </w:r>
    </w:p>
    <w:p w14:paraId="1881DE43" w14:textId="72624DC8" w:rsidR="00C6758E" w:rsidRDefault="00C6758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_Toc67680841 \h </w:instrText>
      </w:r>
      <w:r>
        <w:fldChar w:fldCharType="separate"/>
      </w:r>
      <w:r>
        <w:t>104</w:t>
      </w:r>
      <w:r>
        <w:fldChar w:fldCharType="end"/>
      </w:r>
    </w:p>
    <w:p w14:paraId="49387101" w14:textId="3E82ED18" w:rsidR="00C6758E" w:rsidRDefault="00C6758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_Toc67680842 \h </w:instrText>
      </w:r>
      <w:r>
        <w:fldChar w:fldCharType="separate"/>
      </w:r>
      <w:r>
        <w:t>104</w:t>
      </w:r>
      <w:r>
        <w:fldChar w:fldCharType="end"/>
      </w:r>
    </w:p>
    <w:p w14:paraId="155403D7" w14:textId="765F173D" w:rsidR="00C6758E" w:rsidRDefault="00C6758E">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_Toc67680843 \h </w:instrText>
      </w:r>
      <w:r>
        <w:fldChar w:fldCharType="separate"/>
      </w:r>
      <w:r>
        <w:t>104</w:t>
      </w:r>
      <w:r>
        <w:fldChar w:fldCharType="end"/>
      </w:r>
    </w:p>
    <w:p w14:paraId="532405BA" w14:textId="48FC1F13" w:rsidR="00C6758E" w:rsidRDefault="00C6758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_Toc67680844 \h </w:instrText>
      </w:r>
      <w:r>
        <w:fldChar w:fldCharType="separate"/>
      </w:r>
      <w:r>
        <w:t>105</w:t>
      </w:r>
      <w:r>
        <w:fldChar w:fldCharType="end"/>
      </w:r>
    </w:p>
    <w:p w14:paraId="27FC9A5F" w14:textId="6E94DE97" w:rsidR="00C6758E" w:rsidRDefault="00C6758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_Toc67680845 \h </w:instrText>
      </w:r>
      <w:r>
        <w:fldChar w:fldCharType="separate"/>
      </w:r>
      <w:r>
        <w:t>105</w:t>
      </w:r>
      <w:r>
        <w:fldChar w:fldCharType="end"/>
      </w:r>
    </w:p>
    <w:p w14:paraId="20BAF446" w14:textId="32CBFD01" w:rsidR="00C6758E" w:rsidRDefault="00C6758E">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_Toc67680846 \h </w:instrText>
      </w:r>
      <w:r>
        <w:fldChar w:fldCharType="separate"/>
      </w:r>
      <w:r>
        <w:t>106</w:t>
      </w:r>
      <w:r>
        <w:fldChar w:fldCharType="end"/>
      </w:r>
    </w:p>
    <w:p w14:paraId="3F39D907" w14:textId="575E8ABA" w:rsidR="00C6758E" w:rsidRDefault="00C6758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_Toc67680847 \h </w:instrText>
      </w:r>
      <w:r>
        <w:fldChar w:fldCharType="separate"/>
      </w:r>
      <w:r>
        <w:t>106</w:t>
      </w:r>
      <w:r>
        <w:fldChar w:fldCharType="end"/>
      </w:r>
    </w:p>
    <w:p w14:paraId="2947B2D8" w14:textId="546E4A70" w:rsidR="00C6758E" w:rsidRDefault="00C6758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_Toc67680848 \h </w:instrText>
      </w:r>
      <w:r>
        <w:fldChar w:fldCharType="separate"/>
      </w:r>
      <w:r>
        <w:t>106</w:t>
      </w:r>
      <w:r>
        <w:fldChar w:fldCharType="end"/>
      </w:r>
    </w:p>
    <w:p w14:paraId="3EA4BF04" w14:textId="5A5F905D" w:rsidR="00C6758E" w:rsidRDefault="00C6758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_Toc67680849 \h </w:instrText>
      </w:r>
      <w:r>
        <w:fldChar w:fldCharType="separate"/>
      </w:r>
      <w:r>
        <w:t>107</w:t>
      </w:r>
      <w:r>
        <w:fldChar w:fldCharType="end"/>
      </w:r>
    </w:p>
    <w:p w14:paraId="5140DF48" w14:textId="2074B2F8" w:rsidR="00C6758E" w:rsidRDefault="00C6758E">
      <w:pPr>
        <w:pStyle w:val="TOC5"/>
        <w:rPr>
          <w:rFonts w:asciiTheme="minorHAnsi" w:eastAsiaTheme="minorEastAsia" w:hAnsiTheme="minorHAnsi" w:cstheme="minorBidi"/>
          <w:sz w:val="22"/>
          <w:szCs w:val="22"/>
          <w:lang w:eastAsia="en-GB"/>
        </w:rPr>
      </w:pPr>
      <w:r>
        <w:lastRenderedPageBreak/>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_Toc67680850 \h </w:instrText>
      </w:r>
      <w:r>
        <w:fldChar w:fldCharType="separate"/>
      </w:r>
      <w:r>
        <w:t>107</w:t>
      </w:r>
      <w:r>
        <w:fldChar w:fldCharType="end"/>
      </w:r>
    </w:p>
    <w:p w14:paraId="40C2BD66" w14:textId="17B2D8BD" w:rsidR="00C6758E" w:rsidRDefault="00C6758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_Toc67680851 \h </w:instrText>
      </w:r>
      <w:r>
        <w:fldChar w:fldCharType="separate"/>
      </w:r>
      <w:r>
        <w:t>108</w:t>
      </w:r>
      <w:r>
        <w:fldChar w:fldCharType="end"/>
      </w:r>
    </w:p>
    <w:p w14:paraId="09E8CFA5" w14:textId="1FF51168" w:rsidR="00C6758E" w:rsidRDefault="00C6758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_Toc67680852 \h </w:instrText>
      </w:r>
      <w:r>
        <w:fldChar w:fldCharType="separate"/>
      </w:r>
      <w:r>
        <w:t>108</w:t>
      </w:r>
      <w:r>
        <w:fldChar w:fldCharType="end"/>
      </w:r>
    </w:p>
    <w:p w14:paraId="43729B66" w14:textId="45F337E5" w:rsidR="00C6758E" w:rsidRDefault="00C6758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_Toc67680853 \h </w:instrText>
      </w:r>
      <w:r>
        <w:fldChar w:fldCharType="separate"/>
      </w:r>
      <w:r>
        <w:t>109</w:t>
      </w:r>
      <w:r>
        <w:fldChar w:fldCharType="end"/>
      </w:r>
    </w:p>
    <w:p w14:paraId="1EC06336" w14:textId="32C9500A" w:rsidR="00C6758E" w:rsidRDefault="00C6758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D54670">
        <w:rPr>
          <w:lang w:val="en-US"/>
        </w:rPr>
        <w:t>N2InfoContainer</w:t>
      </w:r>
      <w:r>
        <w:tab/>
      </w:r>
      <w:r>
        <w:fldChar w:fldCharType="begin" w:fldLock="1"/>
      </w:r>
      <w:r>
        <w:instrText xml:space="preserve"> PAGEREF _Toc67680854 \h </w:instrText>
      </w:r>
      <w:r>
        <w:fldChar w:fldCharType="separate"/>
      </w:r>
      <w:r>
        <w:t>111</w:t>
      </w:r>
      <w:r>
        <w:fldChar w:fldCharType="end"/>
      </w:r>
    </w:p>
    <w:p w14:paraId="55AAC936" w14:textId="4FC1F336" w:rsidR="00C6758E" w:rsidRDefault="00C6758E">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_Toc67680855 \h </w:instrText>
      </w:r>
      <w:r>
        <w:fldChar w:fldCharType="separate"/>
      </w:r>
      <w:r>
        <w:t>112</w:t>
      </w:r>
      <w:r>
        <w:fldChar w:fldCharType="end"/>
      </w:r>
    </w:p>
    <w:p w14:paraId="13F5F81C" w14:textId="584B224A" w:rsidR="00C6758E" w:rsidRDefault="00C6758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_Toc67680856 \h </w:instrText>
      </w:r>
      <w:r>
        <w:fldChar w:fldCharType="separate"/>
      </w:r>
      <w:r>
        <w:t>113</w:t>
      </w:r>
      <w:r>
        <w:fldChar w:fldCharType="end"/>
      </w:r>
    </w:p>
    <w:p w14:paraId="5E3BF554" w14:textId="0B1A4AD1" w:rsidR="00C6758E" w:rsidRDefault="00C6758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_Toc67680857 \h </w:instrText>
      </w:r>
      <w:r>
        <w:fldChar w:fldCharType="separate"/>
      </w:r>
      <w:r>
        <w:t>114</w:t>
      </w:r>
      <w:r>
        <w:fldChar w:fldCharType="end"/>
      </w:r>
    </w:p>
    <w:p w14:paraId="3D3F8955" w14:textId="3E3C6724" w:rsidR="00C6758E" w:rsidRDefault="00C6758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_Toc67680858 \h </w:instrText>
      </w:r>
      <w:r>
        <w:fldChar w:fldCharType="separate"/>
      </w:r>
      <w:r>
        <w:t>117</w:t>
      </w:r>
      <w:r>
        <w:fldChar w:fldCharType="end"/>
      </w:r>
    </w:p>
    <w:p w14:paraId="49845859" w14:textId="7E872D48" w:rsidR="00C6758E" w:rsidRDefault="00C6758E">
      <w:pPr>
        <w:pStyle w:val="TOC5"/>
        <w:rPr>
          <w:rFonts w:asciiTheme="minorHAnsi" w:eastAsiaTheme="minorEastAsia" w:hAnsiTheme="minorHAnsi" w:cstheme="minorBidi"/>
          <w:sz w:val="22"/>
          <w:szCs w:val="22"/>
          <w:lang w:eastAsia="en-GB"/>
        </w:rPr>
      </w:pPr>
      <w:r w:rsidRPr="00D54670">
        <w:rPr>
          <w:lang w:val="en-US"/>
        </w:rPr>
        <w:t>6.1.6.2.20</w:t>
      </w:r>
      <w:r>
        <w:rPr>
          <w:rFonts w:asciiTheme="minorHAnsi" w:eastAsiaTheme="minorEastAsia" w:hAnsiTheme="minorHAnsi" w:cstheme="minorBidi"/>
          <w:sz w:val="22"/>
          <w:szCs w:val="22"/>
          <w:lang w:eastAsia="en-GB"/>
        </w:rPr>
        <w:tab/>
      </w:r>
      <w:r w:rsidRPr="00D54670">
        <w:rPr>
          <w:lang w:val="en-US"/>
        </w:rPr>
        <w:t xml:space="preserve">Type: </w:t>
      </w:r>
      <w:r>
        <w:t>RegistrationContextContainer</w:t>
      </w:r>
      <w:r>
        <w:tab/>
      </w:r>
      <w:r>
        <w:fldChar w:fldCharType="begin" w:fldLock="1"/>
      </w:r>
      <w:r>
        <w:instrText xml:space="preserve"> PAGEREF _Toc67680859 \h </w:instrText>
      </w:r>
      <w:r>
        <w:fldChar w:fldCharType="separate"/>
      </w:r>
      <w:r>
        <w:t>118</w:t>
      </w:r>
      <w:r>
        <w:fldChar w:fldCharType="end"/>
      </w:r>
    </w:p>
    <w:p w14:paraId="753E1955" w14:textId="625A905A" w:rsidR="00C6758E" w:rsidRDefault="00C6758E">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_Toc67680860 \h </w:instrText>
      </w:r>
      <w:r>
        <w:fldChar w:fldCharType="separate"/>
      </w:r>
      <w:r>
        <w:t>118</w:t>
      </w:r>
      <w:r>
        <w:fldChar w:fldCharType="end"/>
      </w:r>
    </w:p>
    <w:p w14:paraId="6A5ECB43" w14:textId="18EFA44A" w:rsidR="00C6758E" w:rsidRDefault="00C6758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_Toc67680861 \h </w:instrText>
      </w:r>
      <w:r>
        <w:fldChar w:fldCharType="separate"/>
      </w:r>
      <w:r>
        <w:t>118</w:t>
      </w:r>
      <w:r>
        <w:fldChar w:fldCharType="end"/>
      </w:r>
    </w:p>
    <w:p w14:paraId="51A8AD12" w14:textId="3EFF664B" w:rsidR="00C6758E" w:rsidRDefault="00C6758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_Toc67680862 \h </w:instrText>
      </w:r>
      <w:r>
        <w:fldChar w:fldCharType="separate"/>
      </w:r>
      <w:r>
        <w:t>119</w:t>
      </w:r>
      <w:r>
        <w:fldChar w:fldCharType="end"/>
      </w:r>
    </w:p>
    <w:p w14:paraId="4F045C50" w14:textId="0FFBA7F7" w:rsidR="00C6758E" w:rsidRDefault="00C6758E">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_Toc67680863 \h </w:instrText>
      </w:r>
      <w:r>
        <w:fldChar w:fldCharType="separate"/>
      </w:r>
      <w:r>
        <w:t>119</w:t>
      </w:r>
      <w:r>
        <w:fldChar w:fldCharType="end"/>
      </w:r>
    </w:p>
    <w:p w14:paraId="75563B8E" w14:textId="53F06683" w:rsidR="00C6758E" w:rsidRDefault="00C6758E">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_Toc67680864 \h </w:instrText>
      </w:r>
      <w:r>
        <w:fldChar w:fldCharType="separate"/>
      </w:r>
      <w:r>
        <w:t>120</w:t>
      </w:r>
      <w:r>
        <w:fldChar w:fldCharType="end"/>
      </w:r>
    </w:p>
    <w:p w14:paraId="0837B644" w14:textId="44120E47" w:rsidR="00C6758E" w:rsidRDefault="00C6758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D54670">
        <w:rPr>
          <w:lang w:val="en-US"/>
        </w:rPr>
        <w:t>Information</w:t>
      </w:r>
      <w:r>
        <w:tab/>
      </w:r>
      <w:r>
        <w:fldChar w:fldCharType="begin" w:fldLock="1"/>
      </w:r>
      <w:r>
        <w:instrText xml:space="preserve"> PAGEREF _Toc67680865 \h </w:instrText>
      </w:r>
      <w:r>
        <w:fldChar w:fldCharType="separate"/>
      </w:r>
      <w:r>
        <w:t>127</w:t>
      </w:r>
      <w:r>
        <w:fldChar w:fldCharType="end"/>
      </w:r>
    </w:p>
    <w:p w14:paraId="5C5815F5" w14:textId="7583202E" w:rsidR="00C6758E" w:rsidRDefault="00C6758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D54670">
        <w:rPr>
          <w:lang w:val="en-US"/>
        </w:rPr>
        <w:t>InfoContent</w:t>
      </w:r>
      <w:r>
        <w:tab/>
      </w:r>
      <w:r>
        <w:fldChar w:fldCharType="begin" w:fldLock="1"/>
      </w:r>
      <w:r>
        <w:instrText xml:space="preserve"> PAGEREF _Toc67680866 \h </w:instrText>
      </w:r>
      <w:r>
        <w:fldChar w:fldCharType="separate"/>
      </w:r>
      <w:r>
        <w:t>127</w:t>
      </w:r>
      <w:r>
        <w:fldChar w:fldCharType="end"/>
      </w:r>
    </w:p>
    <w:p w14:paraId="3A4F4E3E" w14:textId="20CAF0F6" w:rsidR="00C6758E" w:rsidRDefault="00C6758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_Toc67680867 \h </w:instrText>
      </w:r>
      <w:r>
        <w:fldChar w:fldCharType="separate"/>
      </w:r>
      <w:r>
        <w:t>128</w:t>
      </w:r>
      <w:r>
        <w:fldChar w:fldCharType="end"/>
      </w:r>
    </w:p>
    <w:p w14:paraId="0F796C21" w14:textId="29C1B1F1" w:rsidR="00C6758E" w:rsidRDefault="00C6758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_Toc67680868 \h </w:instrText>
      </w:r>
      <w:r>
        <w:fldChar w:fldCharType="separate"/>
      </w:r>
      <w:r>
        <w:t>128</w:t>
      </w:r>
      <w:r>
        <w:fldChar w:fldCharType="end"/>
      </w:r>
    </w:p>
    <w:p w14:paraId="4035EC07" w14:textId="7FADE990" w:rsidR="00C6758E" w:rsidRDefault="00C6758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_Toc67680869 \h </w:instrText>
      </w:r>
      <w:r>
        <w:fldChar w:fldCharType="separate"/>
      </w:r>
      <w:r>
        <w:t>129</w:t>
      </w:r>
      <w:r>
        <w:fldChar w:fldCharType="end"/>
      </w:r>
    </w:p>
    <w:p w14:paraId="6FACB1AA" w14:textId="63D09367" w:rsidR="00C6758E" w:rsidRDefault="00C6758E">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_Toc67680870 \h </w:instrText>
      </w:r>
      <w:r>
        <w:fldChar w:fldCharType="separate"/>
      </w:r>
      <w:r>
        <w:t>129</w:t>
      </w:r>
      <w:r>
        <w:fldChar w:fldCharType="end"/>
      </w:r>
    </w:p>
    <w:p w14:paraId="4F28C0E4" w14:textId="71DA671D" w:rsidR="00C6758E" w:rsidRDefault="00C6758E">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_Toc67680871 \h </w:instrText>
      </w:r>
      <w:r>
        <w:fldChar w:fldCharType="separate"/>
      </w:r>
      <w:r>
        <w:t>130</w:t>
      </w:r>
      <w:r>
        <w:fldChar w:fldCharType="end"/>
      </w:r>
    </w:p>
    <w:p w14:paraId="697CC7A9" w14:textId="3FA2F5FB" w:rsidR="00C6758E" w:rsidRDefault="00C6758E">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_Toc67680872 \h </w:instrText>
      </w:r>
      <w:r>
        <w:fldChar w:fldCharType="separate"/>
      </w:r>
      <w:r>
        <w:t>130</w:t>
      </w:r>
      <w:r>
        <w:fldChar w:fldCharType="end"/>
      </w:r>
    </w:p>
    <w:p w14:paraId="7304A09E" w14:textId="50E1C344" w:rsidR="00C6758E" w:rsidRDefault="00C6758E">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_Toc67680873 \h </w:instrText>
      </w:r>
      <w:r>
        <w:fldChar w:fldCharType="separate"/>
      </w:r>
      <w:r>
        <w:t>131</w:t>
      </w:r>
      <w:r>
        <w:fldChar w:fldCharType="end"/>
      </w:r>
    </w:p>
    <w:p w14:paraId="1392C1C4" w14:textId="05A36F68" w:rsidR="00C6758E" w:rsidRDefault="00C6758E">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_Toc67680874 \h </w:instrText>
      </w:r>
      <w:r>
        <w:fldChar w:fldCharType="separate"/>
      </w:r>
      <w:r>
        <w:t>133</w:t>
      </w:r>
      <w:r>
        <w:fldChar w:fldCharType="end"/>
      </w:r>
    </w:p>
    <w:p w14:paraId="00203321" w14:textId="33A39F25" w:rsidR="00C6758E" w:rsidRDefault="00C6758E">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_Toc67680875 \h </w:instrText>
      </w:r>
      <w:r>
        <w:fldChar w:fldCharType="separate"/>
      </w:r>
      <w:r>
        <w:t>134</w:t>
      </w:r>
      <w:r>
        <w:fldChar w:fldCharType="end"/>
      </w:r>
    </w:p>
    <w:p w14:paraId="6E5631EE" w14:textId="497F1EC2" w:rsidR="00C6758E" w:rsidRDefault="00C6758E">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_Toc67680876 \h </w:instrText>
      </w:r>
      <w:r>
        <w:fldChar w:fldCharType="separate"/>
      </w:r>
      <w:r>
        <w:t>135</w:t>
      </w:r>
      <w:r>
        <w:fldChar w:fldCharType="end"/>
      </w:r>
    </w:p>
    <w:p w14:paraId="7BC67976" w14:textId="172ADD39" w:rsidR="00C6758E" w:rsidRDefault="00C6758E">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_Toc67680877 \h </w:instrText>
      </w:r>
      <w:r>
        <w:fldChar w:fldCharType="separate"/>
      </w:r>
      <w:r>
        <w:t>138</w:t>
      </w:r>
      <w:r>
        <w:fldChar w:fldCharType="end"/>
      </w:r>
    </w:p>
    <w:p w14:paraId="082E91CA" w14:textId="022AF77E" w:rsidR="00C6758E" w:rsidRDefault="00C6758E">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_Toc67680878 \h </w:instrText>
      </w:r>
      <w:r>
        <w:fldChar w:fldCharType="separate"/>
      </w:r>
      <w:r>
        <w:t>139</w:t>
      </w:r>
      <w:r>
        <w:fldChar w:fldCharType="end"/>
      </w:r>
    </w:p>
    <w:p w14:paraId="7D9BB7D7" w14:textId="7B091B9A" w:rsidR="00C6758E" w:rsidRDefault="00C6758E">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_Toc67680879 \h </w:instrText>
      </w:r>
      <w:r>
        <w:fldChar w:fldCharType="separate"/>
      </w:r>
      <w:r>
        <w:t>139</w:t>
      </w:r>
      <w:r>
        <w:fldChar w:fldCharType="end"/>
      </w:r>
    </w:p>
    <w:p w14:paraId="59E89B8E" w14:textId="0567251B" w:rsidR="00C6758E" w:rsidRDefault="00C6758E">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_Toc67680880 \h </w:instrText>
      </w:r>
      <w:r>
        <w:fldChar w:fldCharType="separate"/>
      </w:r>
      <w:r>
        <w:t>140</w:t>
      </w:r>
      <w:r>
        <w:fldChar w:fldCharType="end"/>
      </w:r>
    </w:p>
    <w:p w14:paraId="4BA47884" w14:textId="6FFC6DD0" w:rsidR="00C6758E" w:rsidRDefault="00C6758E">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_Toc67680881 \h </w:instrText>
      </w:r>
      <w:r>
        <w:fldChar w:fldCharType="separate"/>
      </w:r>
      <w:r>
        <w:t>140</w:t>
      </w:r>
      <w:r>
        <w:fldChar w:fldCharType="end"/>
      </w:r>
    </w:p>
    <w:p w14:paraId="7FB0494C" w14:textId="77CA4897" w:rsidR="00C6758E" w:rsidRDefault="00C6758E">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_Toc67680882 \h </w:instrText>
      </w:r>
      <w:r>
        <w:fldChar w:fldCharType="separate"/>
      </w:r>
      <w:r>
        <w:t>141</w:t>
      </w:r>
      <w:r>
        <w:fldChar w:fldCharType="end"/>
      </w:r>
    </w:p>
    <w:p w14:paraId="28F8F7A6" w14:textId="2B032956" w:rsidR="00C6758E" w:rsidRDefault="00C6758E">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_Toc67680883 \h </w:instrText>
      </w:r>
      <w:r>
        <w:fldChar w:fldCharType="separate"/>
      </w:r>
      <w:r>
        <w:t>141</w:t>
      </w:r>
      <w:r>
        <w:fldChar w:fldCharType="end"/>
      </w:r>
    </w:p>
    <w:p w14:paraId="72416BB3" w14:textId="791F7360" w:rsidR="00C6758E" w:rsidRDefault="00C6758E">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_Toc67680884 \h </w:instrText>
      </w:r>
      <w:r>
        <w:fldChar w:fldCharType="separate"/>
      </w:r>
      <w:r>
        <w:t>141</w:t>
      </w:r>
      <w:r>
        <w:fldChar w:fldCharType="end"/>
      </w:r>
    </w:p>
    <w:p w14:paraId="52CDAE68" w14:textId="18755671" w:rsidR="00C6758E" w:rsidRDefault="00C6758E">
      <w:pPr>
        <w:pStyle w:val="TOC5"/>
        <w:rPr>
          <w:rFonts w:asciiTheme="minorHAnsi" w:eastAsiaTheme="minorEastAsia" w:hAnsiTheme="minorHAnsi" w:cstheme="minorBidi"/>
          <w:sz w:val="22"/>
          <w:szCs w:val="22"/>
          <w:lang w:eastAsia="en-GB"/>
        </w:rPr>
      </w:pPr>
      <w:r w:rsidRPr="00D54670">
        <w:rPr>
          <w:lang w:val="en-US"/>
        </w:rPr>
        <w:t>6.1.6.2.46</w:t>
      </w:r>
      <w:r>
        <w:rPr>
          <w:rFonts w:asciiTheme="minorHAnsi" w:eastAsiaTheme="minorEastAsia" w:hAnsiTheme="minorHAnsi" w:cstheme="minorBidi"/>
          <w:sz w:val="22"/>
          <w:szCs w:val="22"/>
          <w:lang w:eastAsia="en-GB"/>
        </w:rPr>
        <w:tab/>
      </w:r>
      <w:r w:rsidRPr="00D54670">
        <w:rPr>
          <w:lang w:val="en-US"/>
        </w:rPr>
        <w:t>Type: PWSResponseData</w:t>
      </w:r>
      <w:r>
        <w:tab/>
      </w:r>
      <w:r>
        <w:fldChar w:fldCharType="begin" w:fldLock="1"/>
      </w:r>
      <w:r>
        <w:instrText xml:space="preserve"> PAGEREF _Toc67680885 \h </w:instrText>
      </w:r>
      <w:r>
        <w:fldChar w:fldCharType="separate"/>
      </w:r>
      <w:r>
        <w:t>141</w:t>
      </w:r>
      <w:r>
        <w:fldChar w:fldCharType="end"/>
      </w:r>
    </w:p>
    <w:p w14:paraId="37A8B9B4" w14:textId="3EF188D7" w:rsidR="00C6758E" w:rsidRDefault="00C6758E">
      <w:pPr>
        <w:pStyle w:val="TOC5"/>
        <w:rPr>
          <w:rFonts w:asciiTheme="minorHAnsi" w:eastAsiaTheme="minorEastAsia" w:hAnsiTheme="minorHAnsi" w:cstheme="minorBidi"/>
          <w:sz w:val="22"/>
          <w:szCs w:val="22"/>
          <w:lang w:eastAsia="en-GB"/>
        </w:rPr>
      </w:pPr>
      <w:r w:rsidRPr="00D54670">
        <w:rPr>
          <w:lang w:val="en-US"/>
        </w:rPr>
        <w:t>6.1.6.2.47</w:t>
      </w:r>
      <w:r>
        <w:rPr>
          <w:rFonts w:asciiTheme="minorHAnsi" w:eastAsiaTheme="minorEastAsia" w:hAnsiTheme="minorHAnsi" w:cstheme="minorBidi"/>
          <w:sz w:val="22"/>
          <w:szCs w:val="22"/>
          <w:lang w:eastAsia="en-GB"/>
        </w:rPr>
        <w:tab/>
      </w:r>
      <w:r w:rsidRPr="00D54670">
        <w:rPr>
          <w:lang w:val="en-US"/>
        </w:rPr>
        <w:t>Type: PWSErrorData</w:t>
      </w:r>
      <w:r>
        <w:tab/>
      </w:r>
      <w:r>
        <w:fldChar w:fldCharType="begin" w:fldLock="1"/>
      </w:r>
      <w:r>
        <w:instrText xml:space="preserve"> PAGEREF _Toc67680886 \h </w:instrText>
      </w:r>
      <w:r>
        <w:fldChar w:fldCharType="separate"/>
      </w:r>
      <w:r>
        <w:t>142</w:t>
      </w:r>
      <w:r>
        <w:fldChar w:fldCharType="end"/>
      </w:r>
    </w:p>
    <w:p w14:paraId="5EE8F3C6" w14:textId="639DFBAE" w:rsidR="00C6758E" w:rsidRDefault="00C6758E">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_Toc67680887 \h </w:instrText>
      </w:r>
      <w:r>
        <w:fldChar w:fldCharType="separate"/>
      </w:r>
      <w:r>
        <w:t>142</w:t>
      </w:r>
      <w:r>
        <w:fldChar w:fldCharType="end"/>
      </w:r>
    </w:p>
    <w:p w14:paraId="29DCD46A" w14:textId="05CB2C08" w:rsidR="00C6758E" w:rsidRDefault="00C6758E">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_Toc67680888 \h </w:instrText>
      </w:r>
      <w:r>
        <w:fldChar w:fldCharType="separate"/>
      </w:r>
      <w:r>
        <w:t>142</w:t>
      </w:r>
      <w:r>
        <w:fldChar w:fldCharType="end"/>
      </w:r>
    </w:p>
    <w:p w14:paraId="17CDA60D" w14:textId="378FF875" w:rsidR="00C6758E" w:rsidRDefault="00C6758E">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_Toc67680889 \h </w:instrText>
      </w:r>
      <w:r>
        <w:fldChar w:fldCharType="separate"/>
      </w:r>
      <w:r>
        <w:t>142</w:t>
      </w:r>
      <w:r>
        <w:fldChar w:fldCharType="end"/>
      </w:r>
    </w:p>
    <w:p w14:paraId="4767F566" w14:textId="400EDC1F" w:rsidR="00C6758E" w:rsidRDefault="00C6758E">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_Toc67680890 \h </w:instrText>
      </w:r>
      <w:r>
        <w:fldChar w:fldCharType="separate"/>
      </w:r>
      <w:r>
        <w:t>142</w:t>
      </w:r>
      <w:r>
        <w:fldChar w:fldCharType="end"/>
      </w:r>
    </w:p>
    <w:p w14:paraId="7A3E1820" w14:textId="77E6EA07" w:rsidR="00C6758E" w:rsidRDefault="00C6758E">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_Toc67680891 \h </w:instrText>
      </w:r>
      <w:r>
        <w:fldChar w:fldCharType="separate"/>
      </w:r>
      <w:r>
        <w:t>143</w:t>
      </w:r>
      <w:r>
        <w:fldChar w:fldCharType="end"/>
      </w:r>
    </w:p>
    <w:p w14:paraId="3B308E2B" w14:textId="1E7DB966" w:rsidR="00C6758E" w:rsidRDefault="00C6758E">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D54670">
        <w:rPr>
          <w:lang w:val="en-US"/>
        </w:rPr>
        <w:t>Information</w:t>
      </w:r>
      <w:r>
        <w:tab/>
      </w:r>
      <w:r>
        <w:fldChar w:fldCharType="begin" w:fldLock="1"/>
      </w:r>
      <w:r>
        <w:instrText xml:space="preserve"> PAGEREF _Toc67680892 \h </w:instrText>
      </w:r>
      <w:r>
        <w:fldChar w:fldCharType="separate"/>
      </w:r>
      <w:r>
        <w:t>143</w:t>
      </w:r>
      <w:r>
        <w:fldChar w:fldCharType="end"/>
      </w:r>
    </w:p>
    <w:p w14:paraId="50CADBEA" w14:textId="09BC1F97" w:rsidR="00C6758E" w:rsidRDefault="00C6758E">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_Toc67680893 \h </w:instrText>
      </w:r>
      <w:r>
        <w:fldChar w:fldCharType="separate"/>
      </w:r>
      <w:r>
        <w:t>143</w:t>
      </w:r>
      <w:r>
        <w:fldChar w:fldCharType="end"/>
      </w:r>
    </w:p>
    <w:p w14:paraId="1163871D" w14:textId="1A08D52C" w:rsidR="00C6758E" w:rsidRDefault="00C6758E">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_Toc67680894 \h </w:instrText>
      </w:r>
      <w:r>
        <w:fldChar w:fldCharType="separate"/>
      </w:r>
      <w:r>
        <w:t>143</w:t>
      </w:r>
      <w:r>
        <w:fldChar w:fldCharType="end"/>
      </w:r>
    </w:p>
    <w:p w14:paraId="3243149D" w14:textId="2BCC124D" w:rsidR="00C6758E" w:rsidRDefault="00C6758E">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_Toc67680895 \h </w:instrText>
      </w:r>
      <w:r>
        <w:fldChar w:fldCharType="separate"/>
      </w:r>
      <w:r>
        <w:t>144</w:t>
      </w:r>
      <w:r>
        <w:fldChar w:fldCharType="end"/>
      </w:r>
    </w:p>
    <w:p w14:paraId="527AA3E6" w14:textId="263B59F4" w:rsidR="00C6758E" w:rsidRDefault="00C6758E">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_Toc67680896 \h </w:instrText>
      </w:r>
      <w:r>
        <w:fldChar w:fldCharType="separate"/>
      </w:r>
      <w:r>
        <w:t>144</w:t>
      </w:r>
      <w:r>
        <w:fldChar w:fldCharType="end"/>
      </w:r>
    </w:p>
    <w:p w14:paraId="45EE98BA" w14:textId="51024E4B" w:rsidR="00C6758E" w:rsidRDefault="00C6758E">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_Toc67680897 \h </w:instrText>
      </w:r>
      <w:r>
        <w:fldChar w:fldCharType="separate"/>
      </w:r>
      <w:r>
        <w:t>145</w:t>
      </w:r>
      <w:r>
        <w:fldChar w:fldCharType="end"/>
      </w:r>
    </w:p>
    <w:p w14:paraId="6D66002B" w14:textId="51657A68" w:rsidR="00C6758E" w:rsidRDefault="00C6758E">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D54670">
        <w:rPr>
          <w:lang w:val="en-US" w:eastAsia="zh-CN"/>
        </w:rPr>
        <w:t>V2x</w:t>
      </w:r>
      <w:r>
        <w:rPr>
          <w:lang w:eastAsia="zh-CN"/>
        </w:rPr>
        <w:t>Information</w:t>
      </w:r>
      <w:r>
        <w:tab/>
      </w:r>
      <w:r>
        <w:fldChar w:fldCharType="begin" w:fldLock="1"/>
      </w:r>
      <w:r>
        <w:instrText xml:space="preserve"> PAGEREF _Toc67680898 \h </w:instrText>
      </w:r>
      <w:r>
        <w:fldChar w:fldCharType="separate"/>
      </w:r>
      <w:r>
        <w:t>147</w:t>
      </w:r>
      <w:r>
        <w:fldChar w:fldCharType="end"/>
      </w:r>
    </w:p>
    <w:p w14:paraId="7D216156" w14:textId="0C4176EA" w:rsidR="00C6758E" w:rsidRDefault="00C6758E">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_Toc67680899 \h </w:instrText>
      </w:r>
      <w:r>
        <w:fldChar w:fldCharType="separate"/>
      </w:r>
      <w:r>
        <w:t>147</w:t>
      </w:r>
      <w:r>
        <w:fldChar w:fldCharType="end"/>
      </w:r>
    </w:p>
    <w:p w14:paraId="04A019DB" w14:textId="0E3CA536" w:rsidR="00C6758E" w:rsidRDefault="00C6758E">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_Toc67680900 \h </w:instrText>
      </w:r>
      <w:r>
        <w:fldChar w:fldCharType="separate"/>
      </w:r>
      <w:r>
        <w:t>148</w:t>
      </w:r>
      <w:r>
        <w:fldChar w:fldCharType="end"/>
      </w:r>
    </w:p>
    <w:p w14:paraId="0D0C928C" w14:textId="0AEDEB87" w:rsidR="00C6758E" w:rsidRDefault="00C6758E">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_Toc67680901 \h </w:instrText>
      </w:r>
      <w:r>
        <w:fldChar w:fldCharType="separate"/>
      </w:r>
      <w:r>
        <w:t>148</w:t>
      </w:r>
      <w:r>
        <w:fldChar w:fldCharType="end"/>
      </w:r>
    </w:p>
    <w:p w14:paraId="365EA9E0" w14:textId="2324C53C" w:rsidR="00C6758E" w:rsidRDefault="00C6758E">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_Toc67680902 \h </w:instrText>
      </w:r>
      <w:r>
        <w:fldChar w:fldCharType="separate"/>
      </w:r>
      <w:r>
        <w:t>148</w:t>
      </w:r>
      <w:r>
        <w:fldChar w:fldCharType="end"/>
      </w:r>
    </w:p>
    <w:p w14:paraId="68A7C5DF" w14:textId="2311887B" w:rsidR="00C6758E" w:rsidRDefault="00C6758E">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_Toc67680903 \h </w:instrText>
      </w:r>
      <w:r>
        <w:fldChar w:fldCharType="separate"/>
      </w:r>
      <w:r>
        <w:t>149</w:t>
      </w:r>
      <w:r>
        <w:fldChar w:fldCharType="end"/>
      </w:r>
    </w:p>
    <w:p w14:paraId="075EF181" w14:textId="256E863A" w:rsidR="00C6758E" w:rsidRDefault="00C6758E">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_Toc67680904 \h </w:instrText>
      </w:r>
      <w:r>
        <w:fldChar w:fldCharType="separate"/>
      </w:r>
      <w:r>
        <w:t>149</w:t>
      </w:r>
      <w:r>
        <w:fldChar w:fldCharType="end"/>
      </w:r>
    </w:p>
    <w:p w14:paraId="60638E25" w14:textId="3E4C7E8B" w:rsidR="00C6758E" w:rsidRDefault="00C6758E">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_Toc67680905 \h </w:instrText>
      </w:r>
      <w:r>
        <w:fldChar w:fldCharType="separate"/>
      </w:r>
      <w:r>
        <w:t>149</w:t>
      </w:r>
      <w:r>
        <w:fldChar w:fldCharType="end"/>
      </w:r>
    </w:p>
    <w:p w14:paraId="665108B1" w14:textId="09AB0A05" w:rsidR="00C6758E" w:rsidRDefault="00C6758E">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_Toc67680906 \h </w:instrText>
      </w:r>
      <w:r>
        <w:fldChar w:fldCharType="separate"/>
      </w:r>
      <w:r>
        <w:t>149</w:t>
      </w:r>
      <w:r>
        <w:fldChar w:fldCharType="end"/>
      </w:r>
    </w:p>
    <w:p w14:paraId="4DC753AE" w14:textId="27955CD6" w:rsidR="00C6758E" w:rsidRDefault="00C6758E">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_Toc67680907 \h </w:instrText>
      </w:r>
      <w:r>
        <w:fldChar w:fldCharType="separate"/>
      </w:r>
      <w:r>
        <w:t>150</w:t>
      </w:r>
      <w:r>
        <w:fldChar w:fldCharType="end"/>
      </w:r>
    </w:p>
    <w:p w14:paraId="72E20AD5" w14:textId="5F70969C" w:rsidR="00C6758E" w:rsidRDefault="00C6758E">
      <w:pPr>
        <w:pStyle w:val="TOC4"/>
        <w:rPr>
          <w:rFonts w:asciiTheme="minorHAnsi" w:eastAsiaTheme="minorEastAsia" w:hAnsiTheme="minorHAnsi" w:cstheme="minorBidi"/>
          <w:sz w:val="22"/>
          <w:szCs w:val="22"/>
          <w:lang w:eastAsia="en-GB"/>
        </w:rPr>
      </w:pPr>
      <w:r w:rsidRPr="00D54670">
        <w:rPr>
          <w:lang w:val="en-US"/>
        </w:rPr>
        <w:t>6.1.6.3</w:t>
      </w:r>
      <w:r>
        <w:rPr>
          <w:rFonts w:asciiTheme="minorHAnsi" w:eastAsiaTheme="minorEastAsia" w:hAnsiTheme="minorHAnsi" w:cstheme="minorBidi"/>
          <w:sz w:val="22"/>
          <w:szCs w:val="22"/>
          <w:lang w:eastAsia="en-GB"/>
        </w:rPr>
        <w:tab/>
      </w:r>
      <w:r w:rsidRPr="00D54670">
        <w:rPr>
          <w:lang w:val="en-US"/>
        </w:rPr>
        <w:t>Simple data types and enumerations</w:t>
      </w:r>
      <w:r>
        <w:tab/>
      </w:r>
      <w:r>
        <w:fldChar w:fldCharType="begin" w:fldLock="1"/>
      </w:r>
      <w:r>
        <w:instrText xml:space="preserve"> PAGEREF _Toc67680908 \h </w:instrText>
      </w:r>
      <w:r>
        <w:fldChar w:fldCharType="separate"/>
      </w:r>
      <w:r>
        <w:t>150</w:t>
      </w:r>
      <w:r>
        <w:fldChar w:fldCharType="end"/>
      </w:r>
    </w:p>
    <w:p w14:paraId="64C6784D" w14:textId="675F4587" w:rsidR="00C6758E" w:rsidRDefault="00C6758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_Toc67680909 \h </w:instrText>
      </w:r>
      <w:r>
        <w:fldChar w:fldCharType="separate"/>
      </w:r>
      <w:r>
        <w:t>150</w:t>
      </w:r>
      <w:r>
        <w:fldChar w:fldCharType="end"/>
      </w:r>
    </w:p>
    <w:p w14:paraId="2D02039B" w14:textId="1E88962F" w:rsidR="00C6758E" w:rsidRDefault="00C6758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_Toc67680910 \h </w:instrText>
      </w:r>
      <w:r>
        <w:fldChar w:fldCharType="separate"/>
      </w:r>
      <w:r>
        <w:t>150</w:t>
      </w:r>
      <w:r>
        <w:fldChar w:fldCharType="end"/>
      </w:r>
    </w:p>
    <w:p w14:paraId="41511EC9" w14:textId="7E1247FB" w:rsidR="00C6758E" w:rsidRDefault="00C6758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_Toc67680911 \h </w:instrText>
      </w:r>
      <w:r>
        <w:fldChar w:fldCharType="separate"/>
      </w:r>
      <w:r>
        <w:t>151</w:t>
      </w:r>
      <w:r>
        <w:fldChar w:fldCharType="end"/>
      </w:r>
    </w:p>
    <w:p w14:paraId="6016D7D0" w14:textId="4932D834" w:rsidR="00C6758E" w:rsidRDefault="00C6758E">
      <w:pPr>
        <w:pStyle w:val="TOC5"/>
        <w:rPr>
          <w:rFonts w:asciiTheme="minorHAnsi" w:eastAsiaTheme="minorEastAsia" w:hAnsiTheme="minorHAnsi" w:cstheme="minorBidi"/>
          <w:sz w:val="22"/>
          <w:szCs w:val="22"/>
          <w:lang w:eastAsia="en-GB"/>
        </w:rPr>
      </w:pPr>
      <w:r>
        <w:lastRenderedPageBreak/>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_Toc67680912 \h </w:instrText>
      </w:r>
      <w:r>
        <w:fldChar w:fldCharType="separate"/>
      </w:r>
      <w:r>
        <w:t>152</w:t>
      </w:r>
      <w:r>
        <w:fldChar w:fldCharType="end"/>
      </w:r>
    </w:p>
    <w:p w14:paraId="67623BC0" w14:textId="6102A3C1" w:rsidR="00C6758E" w:rsidRDefault="00C6758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_Toc67680913 \h </w:instrText>
      </w:r>
      <w:r>
        <w:fldChar w:fldCharType="separate"/>
      </w:r>
      <w:r>
        <w:t>152</w:t>
      </w:r>
      <w:r>
        <w:fldChar w:fldCharType="end"/>
      </w:r>
    </w:p>
    <w:p w14:paraId="3E9B11E3" w14:textId="19B21CB9" w:rsidR="00C6758E" w:rsidRDefault="00C6758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_Toc67680914 \h </w:instrText>
      </w:r>
      <w:r>
        <w:fldChar w:fldCharType="separate"/>
      </w:r>
      <w:r>
        <w:t>153</w:t>
      </w:r>
      <w:r>
        <w:fldChar w:fldCharType="end"/>
      </w:r>
    </w:p>
    <w:p w14:paraId="5E0A02D6" w14:textId="287E9592" w:rsidR="00C6758E" w:rsidRDefault="00C6758E">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_Toc67680915 \h </w:instrText>
      </w:r>
      <w:r>
        <w:fldChar w:fldCharType="separate"/>
      </w:r>
      <w:r>
        <w:t>153</w:t>
      </w:r>
      <w:r>
        <w:fldChar w:fldCharType="end"/>
      </w:r>
    </w:p>
    <w:p w14:paraId="411BAF9F" w14:textId="48879DE2" w:rsidR="00C6758E" w:rsidRDefault="00C6758E">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_Toc67680916 \h </w:instrText>
      </w:r>
      <w:r>
        <w:fldChar w:fldCharType="separate"/>
      </w:r>
      <w:r>
        <w:t>153</w:t>
      </w:r>
      <w:r>
        <w:fldChar w:fldCharType="end"/>
      </w:r>
    </w:p>
    <w:p w14:paraId="5E2D4578" w14:textId="31D5C3DB" w:rsidR="00C6758E" w:rsidRDefault="00C6758E">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_Toc67680917 \h </w:instrText>
      </w:r>
      <w:r>
        <w:fldChar w:fldCharType="separate"/>
      </w:r>
      <w:r>
        <w:t>154</w:t>
      </w:r>
      <w:r>
        <w:fldChar w:fldCharType="end"/>
      </w:r>
    </w:p>
    <w:p w14:paraId="09CEFD37" w14:textId="299B8FBA" w:rsidR="00C6758E" w:rsidRDefault="00C6758E">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_Toc67680918 \h </w:instrText>
      </w:r>
      <w:r>
        <w:fldChar w:fldCharType="separate"/>
      </w:r>
      <w:r>
        <w:t>154</w:t>
      </w:r>
      <w:r>
        <w:fldChar w:fldCharType="end"/>
      </w:r>
    </w:p>
    <w:p w14:paraId="64D4DAAE" w14:textId="4502C09C" w:rsidR="00C6758E" w:rsidRDefault="00C6758E">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_Toc67680919 \h </w:instrText>
      </w:r>
      <w:r>
        <w:fldChar w:fldCharType="separate"/>
      </w:r>
      <w:r>
        <w:t>154</w:t>
      </w:r>
      <w:r>
        <w:fldChar w:fldCharType="end"/>
      </w:r>
    </w:p>
    <w:p w14:paraId="54D62BC9" w14:textId="6794312D" w:rsidR="00C6758E" w:rsidRDefault="00C6758E">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D54670">
        <w:rPr>
          <w:rFonts w:cs="Arial"/>
        </w:rPr>
        <w:t xml:space="preserve">Enumeration: </w:t>
      </w:r>
      <w:r>
        <w:t>ScType</w:t>
      </w:r>
      <w:r>
        <w:tab/>
      </w:r>
      <w:r>
        <w:fldChar w:fldCharType="begin" w:fldLock="1"/>
      </w:r>
      <w:r>
        <w:instrText xml:space="preserve"> PAGEREF _Toc67680920 \h </w:instrText>
      </w:r>
      <w:r>
        <w:fldChar w:fldCharType="separate"/>
      </w:r>
      <w:r>
        <w:t>154</w:t>
      </w:r>
      <w:r>
        <w:fldChar w:fldCharType="end"/>
      </w:r>
    </w:p>
    <w:p w14:paraId="375AB169" w14:textId="1ED6F0B5" w:rsidR="00C6758E" w:rsidRDefault="00C6758E">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D54670">
        <w:rPr>
          <w:rFonts w:cs="Arial"/>
        </w:rPr>
        <w:t xml:space="preserve">Enumeration: </w:t>
      </w:r>
      <w:r>
        <w:t>KeyAmfType</w:t>
      </w:r>
      <w:r>
        <w:tab/>
      </w:r>
      <w:r>
        <w:fldChar w:fldCharType="begin" w:fldLock="1"/>
      </w:r>
      <w:r>
        <w:instrText xml:space="preserve"> PAGEREF _Toc67680921 \h </w:instrText>
      </w:r>
      <w:r>
        <w:fldChar w:fldCharType="separate"/>
      </w:r>
      <w:r>
        <w:t>154</w:t>
      </w:r>
      <w:r>
        <w:fldChar w:fldCharType="end"/>
      </w:r>
    </w:p>
    <w:p w14:paraId="2D54D87F" w14:textId="55870DDD" w:rsidR="00C6758E" w:rsidRDefault="00C6758E">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_Toc67680922 \h </w:instrText>
      </w:r>
      <w:r>
        <w:fldChar w:fldCharType="separate"/>
      </w:r>
      <w:r>
        <w:t>155</w:t>
      </w:r>
      <w:r>
        <w:fldChar w:fldCharType="end"/>
      </w:r>
    </w:p>
    <w:p w14:paraId="2B024153" w14:textId="574E9D3C" w:rsidR="00C6758E" w:rsidRDefault="00C6758E">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_Toc67680923 \h </w:instrText>
      </w:r>
      <w:r>
        <w:fldChar w:fldCharType="separate"/>
      </w:r>
      <w:r>
        <w:t>155</w:t>
      </w:r>
      <w:r>
        <w:fldChar w:fldCharType="end"/>
      </w:r>
    </w:p>
    <w:p w14:paraId="1090E80B" w14:textId="78FEFE22" w:rsidR="00C6758E" w:rsidRDefault="00C6758E">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_Toc67680924 \h </w:instrText>
      </w:r>
      <w:r>
        <w:fldChar w:fldCharType="separate"/>
      </w:r>
      <w:r>
        <w:t>155</w:t>
      </w:r>
      <w:r>
        <w:fldChar w:fldCharType="end"/>
      </w:r>
    </w:p>
    <w:p w14:paraId="2222AE23" w14:textId="6ABDCF5C" w:rsidR="00C6758E" w:rsidRDefault="00C6758E">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_Toc67680925 \h </w:instrText>
      </w:r>
      <w:r>
        <w:fldChar w:fldCharType="separate"/>
      </w:r>
      <w:r>
        <w:t>155</w:t>
      </w:r>
      <w:r>
        <w:fldChar w:fldCharType="end"/>
      </w:r>
    </w:p>
    <w:p w14:paraId="277F3AC6" w14:textId="34C2B516" w:rsidR="00C6758E" w:rsidRDefault="00C6758E">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_Toc67680926 \h </w:instrText>
      </w:r>
      <w:r>
        <w:fldChar w:fldCharType="separate"/>
      </w:r>
      <w:r>
        <w:t>156</w:t>
      </w:r>
      <w:r>
        <w:fldChar w:fldCharType="end"/>
      </w:r>
    </w:p>
    <w:p w14:paraId="56FE9166" w14:textId="67CAE708" w:rsidR="00C6758E" w:rsidRDefault="00C6758E">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D54670">
        <w:rPr>
          <w:lang w:val="en-US" w:eastAsia="zh-CN"/>
        </w:rPr>
        <w:t>SmfChangeIndication</w:t>
      </w:r>
      <w:r>
        <w:tab/>
      </w:r>
      <w:r>
        <w:fldChar w:fldCharType="begin" w:fldLock="1"/>
      </w:r>
      <w:r>
        <w:instrText xml:space="preserve"> PAGEREF _Toc67680927 \h </w:instrText>
      </w:r>
      <w:r>
        <w:fldChar w:fldCharType="separate"/>
      </w:r>
      <w:r>
        <w:t>156</w:t>
      </w:r>
      <w:r>
        <w:fldChar w:fldCharType="end"/>
      </w:r>
    </w:p>
    <w:p w14:paraId="7F1CDD3A" w14:textId="55880B91" w:rsidR="00C6758E" w:rsidRDefault="00C6758E">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D54670">
        <w:rPr>
          <w:lang w:val="en-US" w:eastAsia="zh-CN"/>
        </w:rPr>
        <w:t>SbiBindingLevel</w:t>
      </w:r>
      <w:r>
        <w:tab/>
      </w:r>
      <w:r>
        <w:fldChar w:fldCharType="begin" w:fldLock="1"/>
      </w:r>
      <w:r>
        <w:instrText xml:space="preserve"> PAGEREF _Toc67680928 \h </w:instrText>
      </w:r>
      <w:r>
        <w:fldChar w:fldCharType="separate"/>
      </w:r>
      <w:r>
        <w:t>156</w:t>
      </w:r>
      <w:r>
        <w:fldChar w:fldCharType="end"/>
      </w:r>
    </w:p>
    <w:p w14:paraId="115FFED9" w14:textId="403356F2" w:rsidR="00C6758E" w:rsidRDefault="00C6758E">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_Toc67680929 \h </w:instrText>
      </w:r>
      <w:r>
        <w:fldChar w:fldCharType="separate"/>
      </w:r>
      <w:r>
        <w:t>156</w:t>
      </w:r>
      <w:r>
        <w:fldChar w:fldCharType="end"/>
      </w:r>
    </w:p>
    <w:p w14:paraId="2AC07937" w14:textId="2A72F879" w:rsidR="00C6758E" w:rsidRDefault="00C6758E">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_Toc67680930 \h </w:instrText>
      </w:r>
      <w:r>
        <w:fldChar w:fldCharType="separate"/>
      </w:r>
      <w:r>
        <w:t>156</w:t>
      </w:r>
      <w:r>
        <w:fldChar w:fldCharType="end"/>
      </w:r>
    </w:p>
    <w:p w14:paraId="34F6F72B" w14:textId="2D210B50" w:rsidR="00C6758E" w:rsidRDefault="00C6758E">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D54670">
        <w:rPr>
          <w:rFonts w:cs="Arial"/>
          <w:lang w:eastAsia="zh-CN"/>
        </w:rPr>
        <w:t>PeriodicCommunicationIndicator</w:t>
      </w:r>
      <w:r>
        <w:tab/>
      </w:r>
      <w:r>
        <w:fldChar w:fldCharType="begin" w:fldLock="1"/>
      </w:r>
      <w:r>
        <w:instrText xml:space="preserve"> PAGEREF _Toc67680931 \h </w:instrText>
      </w:r>
      <w:r>
        <w:fldChar w:fldCharType="separate"/>
      </w:r>
      <w:r>
        <w:t>156</w:t>
      </w:r>
      <w:r>
        <w:fldChar w:fldCharType="end"/>
      </w:r>
    </w:p>
    <w:p w14:paraId="0174EB57" w14:textId="2353A187" w:rsidR="00C6758E" w:rsidRDefault="00C6758E">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_Toc67680932 \h </w:instrText>
      </w:r>
      <w:r>
        <w:fldChar w:fldCharType="separate"/>
      </w:r>
      <w:r>
        <w:t>157</w:t>
      </w:r>
      <w:r>
        <w:fldChar w:fldCharType="end"/>
      </w:r>
    </w:p>
    <w:p w14:paraId="7D751D5A" w14:textId="655CC8AA" w:rsidR="00C6758E" w:rsidRDefault="00C6758E">
      <w:pPr>
        <w:pStyle w:val="TOC5"/>
        <w:rPr>
          <w:rFonts w:asciiTheme="minorHAnsi" w:eastAsiaTheme="minorEastAsia" w:hAnsiTheme="minorHAnsi" w:cstheme="minorBidi"/>
          <w:sz w:val="22"/>
          <w:szCs w:val="22"/>
          <w:lang w:eastAsia="en-GB"/>
        </w:rPr>
      </w:pPr>
      <w:r w:rsidRPr="00D54670">
        <w:rPr>
          <w:lang w:val="en-US"/>
        </w:rPr>
        <w:t>6.1.6.4.1</w:t>
      </w:r>
      <w:r>
        <w:rPr>
          <w:rFonts w:asciiTheme="minorHAnsi" w:eastAsiaTheme="minorEastAsia" w:hAnsiTheme="minorHAnsi" w:cstheme="minorBidi"/>
          <w:sz w:val="22"/>
          <w:szCs w:val="22"/>
          <w:lang w:eastAsia="en-GB"/>
        </w:rPr>
        <w:tab/>
      </w:r>
      <w:r w:rsidRPr="00D54670">
        <w:rPr>
          <w:lang w:val="en-US"/>
        </w:rPr>
        <w:t>Introduction</w:t>
      </w:r>
      <w:r>
        <w:tab/>
      </w:r>
      <w:r>
        <w:fldChar w:fldCharType="begin" w:fldLock="1"/>
      </w:r>
      <w:r>
        <w:instrText xml:space="preserve"> PAGEREF _Toc67680933 \h </w:instrText>
      </w:r>
      <w:r>
        <w:fldChar w:fldCharType="separate"/>
      </w:r>
      <w:r>
        <w:t>157</w:t>
      </w:r>
      <w:r>
        <w:fldChar w:fldCharType="end"/>
      </w:r>
    </w:p>
    <w:p w14:paraId="10F4011B" w14:textId="231344C5" w:rsidR="00C6758E" w:rsidRDefault="00C6758E">
      <w:pPr>
        <w:pStyle w:val="TOC5"/>
        <w:rPr>
          <w:rFonts w:asciiTheme="minorHAnsi" w:eastAsiaTheme="minorEastAsia" w:hAnsiTheme="minorHAnsi" w:cstheme="minorBidi"/>
          <w:sz w:val="22"/>
          <w:szCs w:val="22"/>
          <w:lang w:eastAsia="en-GB"/>
        </w:rPr>
      </w:pPr>
      <w:r w:rsidRPr="00D54670">
        <w:rPr>
          <w:lang w:val="en-US"/>
        </w:rPr>
        <w:t>6.1.6.4.2</w:t>
      </w:r>
      <w:r>
        <w:rPr>
          <w:rFonts w:asciiTheme="minorHAnsi" w:eastAsiaTheme="minorEastAsia" w:hAnsiTheme="minorHAnsi" w:cstheme="minorBidi"/>
          <w:sz w:val="22"/>
          <w:szCs w:val="22"/>
          <w:lang w:eastAsia="en-GB"/>
        </w:rPr>
        <w:tab/>
      </w:r>
      <w:r w:rsidRPr="00D54670">
        <w:rPr>
          <w:lang w:val="en-US"/>
        </w:rPr>
        <w:t>N1 Message</w:t>
      </w:r>
      <w:r>
        <w:tab/>
      </w:r>
      <w:r>
        <w:fldChar w:fldCharType="begin" w:fldLock="1"/>
      </w:r>
      <w:r>
        <w:instrText xml:space="preserve"> PAGEREF _Toc67680934 \h </w:instrText>
      </w:r>
      <w:r>
        <w:fldChar w:fldCharType="separate"/>
      </w:r>
      <w:r>
        <w:t>157</w:t>
      </w:r>
      <w:r>
        <w:fldChar w:fldCharType="end"/>
      </w:r>
    </w:p>
    <w:p w14:paraId="7BDB2E1D" w14:textId="020FD51D" w:rsidR="00C6758E" w:rsidRDefault="00C6758E">
      <w:pPr>
        <w:pStyle w:val="TOC5"/>
        <w:rPr>
          <w:rFonts w:asciiTheme="minorHAnsi" w:eastAsiaTheme="minorEastAsia" w:hAnsiTheme="minorHAnsi" w:cstheme="minorBidi"/>
          <w:sz w:val="22"/>
          <w:szCs w:val="22"/>
          <w:lang w:eastAsia="en-GB"/>
        </w:rPr>
      </w:pPr>
      <w:r w:rsidRPr="00D54670">
        <w:rPr>
          <w:lang w:val="en-US"/>
        </w:rPr>
        <w:t>6.1.6.4.3</w:t>
      </w:r>
      <w:r>
        <w:rPr>
          <w:rFonts w:asciiTheme="minorHAnsi" w:eastAsiaTheme="minorEastAsia" w:hAnsiTheme="minorHAnsi" w:cstheme="minorBidi"/>
          <w:sz w:val="22"/>
          <w:szCs w:val="22"/>
          <w:lang w:eastAsia="en-GB"/>
        </w:rPr>
        <w:tab/>
      </w:r>
      <w:r w:rsidRPr="00D54670">
        <w:rPr>
          <w:lang w:val="en-US"/>
        </w:rPr>
        <w:t>N2 Information</w:t>
      </w:r>
      <w:r>
        <w:tab/>
      </w:r>
      <w:r>
        <w:fldChar w:fldCharType="begin" w:fldLock="1"/>
      </w:r>
      <w:r>
        <w:instrText xml:space="preserve"> PAGEREF _Toc67680935 \h </w:instrText>
      </w:r>
      <w:r>
        <w:fldChar w:fldCharType="separate"/>
      </w:r>
      <w:r>
        <w:t>158</w:t>
      </w:r>
      <w:r>
        <w:fldChar w:fldCharType="end"/>
      </w:r>
    </w:p>
    <w:p w14:paraId="22850F6A" w14:textId="69DDC728" w:rsidR="00C6758E" w:rsidRDefault="00C6758E">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_Toc67680936 \h </w:instrText>
      </w:r>
      <w:r>
        <w:fldChar w:fldCharType="separate"/>
      </w:r>
      <w:r>
        <w:t>158</w:t>
      </w:r>
      <w:r>
        <w:fldChar w:fldCharType="end"/>
      </w:r>
    </w:p>
    <w:p w14:paraId="65AD192B" w14:textId="0547F458" w:rsidR="00C6758E" w:rsidRDefault="00C6758E">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_Toc67680937 \h </w:instrText>
      </w:r>
      <w:r>
        <w:fldChar w:fldCharType="separate"/>
      </w:r>
      <w:r>
        <w:t>158</w:t>
      </w:r>
      <w:r>
        <w:fldChar w:fldCharType="end"/>
      </w:r>
    </w:p>
    <w:p w14:paraId="3CAB6149" w14:textId="32711C27" w:rsidR="00C6758E" w:rsidRDefault="00C6758E">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_Toc67680938 \h </w:instrText>
      </w:r>
      <w:r>
        <w:fldChar w:fldCharType="separate"/>
      </w:r>
      <w:r>
        <w:t>159</w:t>
      </w:r>
      <w:r>
        <w:fldChar w:fldCharType="end"/>
      </w:r>
    </w:p>
    <w:p w14:paraId="15BFFF1F" w14:textId="7773B138" w:rsidR="00C6758E" w:rsidRDefault="00C6758E">
      <w:pPr>
        <w:pStyle w:val="TOC5"/>
        <w:rPr>
          <w:rFonts w:asciiTheme="minorHAnsi" w:eastAsiaTheme="minorEastAsia" w:hAnsiTheme="minorHAnsi" w:cstheme="minorBidi"/>
          <w:sz w:val="22"/>
          <w:szCs w:val="22"/>
          <w:lang w:eastAsia="en-GB"/>
        </w:rPr>
      </w:pPr>
      <w:r w:rsidRPr="00D54670">
        <w:rPr>
          <w:lang w:val="en-US"/>
        </w:rPr>
        <w:t>6.1.6.4.4</w:t>
      </w:r>
      <w:r>
        <w:rPr>
          <w:rFonts w:asciiTheme="minorHAnsi" w:eastAsiaTheme="minorEastAsia" w:hAnsiTheme="minorHAnsi" w:cstheme="minorBidi"/>
          <w:sz w:val="22"/>
          <w:szCs w:val="22"/>
          <w:lang w:eastAsia="en-GB"/>
        </w:rPr>
        <w:tab/>
      </w:r>
      <w:r w:rsidRPr="00D54670">
        <w:rPr>
          <w:lang w:val="en-US"/>
        </w:rPr>
        <w:t>Mobile Terminated Data</w:t>
      </w:r>
      <w:r>
        <w:tab/>
      </w:r>
      <w:r>
        <w:fldChar w:fldCharType="begin" w:fldLock="1"/>
      </w:r>
      <w:r>
        <w:instrText xml:space="preserve"> PAGEREF _Toc67680939 \h </w:instrText>
      </w:r>
      <w:r>
        <w:fldChar w:fldCharType="separate"/>
      </w:r>
      <w:r>
        <w:t>161</w:t>
      </w:r>
      <w:r>
        <w:fldChar w:fldCharType="end"/>
      </w:r>
    </w:p>
    <w:p w14:paraId="01AAF453" w14:textId="7ECD8065" w:rsidR="00C6758E" w:rsidRDefault="00C6758E">
      <w:pPr>
        <w:pStyle w:val="TOC5"/>
        <w:rPr>
          <w:rFonts w:asciiTheme="minorHAnsi" w:eastAsiaTheme="minorEastAsia" w:hAnsiTheme="minorHAnsi" w:cstheme="minorBidi"/>
          <w:sz w:val="22"/>
          <w:szCs w:val="22"/>
          <w:lang w:eastAsia="en-GB"/>
        </w:rPr>
      </w:pPr>
      <w:r w:rsidRPr="00D54670">
        <w:rPr>
          <w:lang w:val="en-US"/>
        </w:rPr>
        <w:t>6.1.6.4.5</w:t>
      </w:r>
      <w:r>
        <w:rPr>
          <w:rFonts w:asciiTheme="minorHAnsi" w:eastAsiaTheme="minorEastAsia" w:hAnsiTheme="minorHAnsi" w:cstheme="minorBidi"/>
          <w:sz w:val="22"/>
          <w:szCs w:val="22"/>
          <w:lang w:eastAsia="en-GB"/>
        </w:rPr>
        <w:tab/>
      </w:r>
      <w:r w:rsidRPr="00D54670">
        <w:rPr>
          <w:lang w:val="en-US"/>
        </w:rPr>
        <w:t>GTP-C Message</w:t>
      </w:r>
      <w:r>
        <w:tab/>
      </w:r>
      <w:r>
        <w:fldChar w:fldCharType="begin" w:fldLock="1"/>
      </w:r>
      <w:r>
        <w:instrText xml:space="preserve"> PAGEREF _Toc67680940 \h </w:instrText>
      </w:r>
      <w:r>
        <w:fldChar w:fldCharType="separate"/>
      </w:r>
      <w:r>
        <w:t>161</w:t>
      </w:r>
      <w:r>
        <w:fldChar w:fldCharType="end"/>
      </w:r>
    </w:p>
    <w:p w14:paraId="166BC023" w14:textId="004FFAD4" w:rsidR="00C6758E" w:rsidRDefault="00C6758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_Toc67680941 \h </w:instrText>
      </w:r>
      <w:r>
        <w:fldChar w:fldCharType="separate"/>
      </w:r>
      <w:r>
        <w:t>161</w:t>
      </w:r>
      <w:r>
        <w:fldChar w:fldCharType="end"/>
      </w:r>
    </w:p>
    <w:p w14:paraId="3EB6CA18" w14:textId="6164FD8D" w:rsidR="00C6758E" w:rsidRDefault="00C6758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_Toc67680942 \h </w:instrText>
      </w:r>
      <w:r>
        <w:fldChar w:fldCharType="separate"/>
      </w:r>
      <w:r>
        <w:t>161</w:t>
      </w:r>
      <w:r>
        <w:fldChar w:fldCharType="end"/>
      </w:r>
    </w:p>
    <w:p w14:paraId="0573E139" w14:textId="6749DAC8" w:rsidR="00C6758E" w:rsidRDefault="00C6758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_Toc67680943 \h </w:instrText>
      </w:r>
      <w:r>
        <w:fldChar w:fldCharType="separate"/>
      </w:r>
      <w:r>
        <w:t>161</w:t>
      </w:r>
      <w:r>
        <w:fldChar w:fldCharType="end"/>
      </w:r>
    </w:p>
    <w:p w14:paraId="49940DC4" w14:textId="0C04DD49" w:rsidR="00C6758E" w:rsidRDefault="00C6758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_Toc67680944 \h </w:instrText>
      </w:r>
      <w:r>
        <w:fldChar w:fldCharType="separate"/>
      </w:r>
      <w:r>
        <w:t>161</w:t>
      </w:r>
      <w:r>
        <w:fldChar w:fldCharType="end"/>
      </w:r>
    </w:p>
    <w:p w14:paraId="4FE0EBAC" w14:textId="46F6FB65" w:rsidR="00C6758E" w:rsidRDefault="00C6758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_Toc67680945 \h </w:instrText>
      </w:r>
      <w:r>
        <w:fldChar w:fldCharType="separate"/>
      </w:r>
      <w:r>
        <w:t>162</w:t>
      </w:r>
      <w:r>
        <w:fldChar w:fldCharType="end"/>
      </w:r>
    </w:p>
    <w:p w14:paraId="02BE0CAA" w14:textId="5E1D0A2D" w:rsidR="00C6758E" w:rsidRDefault="00C6758E">
      <w:pPr>
        <w:pStyle w:val="TOC3"/>
        <w:rPr>
          <w:rFonts w:asciiTheme="minorHAnsi" w:eastAsiaTheme="minorEastAsia" w:hAnsiTheme="minorHAnsi" w:cstheme="minorBidi"/>
          <w:sz w:val="22"/>
          <w:szCs w:val="22"/>
          <w:lang w:eastAsia="en-GB"/>
        </w:rPr>
      </w:pPr>
      <w:r w:rsidRPr="00D54670">
        <w:rPr>
          <w:lang w:val="en-US"/>
        </w:rPr>
        <w:t>6.1.9</w:t>
      </w:r>
      <w:r>
        <w:rPr>
          <w:rFonts w:asciiTheme="minorHAnsi" w:eastAsiaTheme="minorEastAsia" w:hAnsiTheme="minorHAnsi" w:cstheme="minorBidi"/>
          <w:sz w:val="22"/>
          <w:szCs w:val="22"/>
          <w:lang w:eastAsia="en-GB"/>
        </w:rPr>
        <w:tab/>
      </w:r>
      <w:r w:rsidRPr="00D54670">
        <w:rPr>
          <w:lang w:val="en-US"/>
        </w:rPr>
        <w:t>Security</w:t>
      </w:r>
      <w:r>
        <w:tab/>
      </w:r>
      <w:r>
        <w:fldChar w:fldCharType="begin" w:fldLock="1"/>
      </w:r>
      <w:r>
        <w:instrText xml:space="preserve"> PAGEREF _Toc67680946 \h </w:instrText>
      </w:r>
      <w:r>
        <w:fldChar w:fldCharType="separate"/>
      </w:r>
      <w:r>
        <w:t>164</w:t>
      </w:r>
      <w:r>
        <w:fldChar w:fldCharType="end"/>
      </w:r>
    </w:p>
    <w:p w14:paraId="4FF88DCE" w14:textId="594620E1" w:rsidR="00C6758E" w:rsidRDefault="00C6758E">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_Toc67680947 \h </w:instrText>
      </w:r>
      <w:r>
        <w:fldChar w:fldCharType="separate"/>
      </w:r>
      <w:r>
        <w:t>165</w:t>
      </w:r>
      <w:r>
        <w:fldChar w:fldCharType="end"/>
      </w:r>
    </w:p>
    <w:p w14:paraId="0D64EC96" w14:textId="55C01EAD" w:rsidR="00C6758E" w:rsidRDefault="00C6758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_Toc67680948 \h </w:instrText>
      </w:r>
      <w:r>
        <w:fldChar w:fldCharType="separate"/>
      </w:r>
      <w:r>
        <w:t>165</w:t>
      </w:r>
      <w:r>
        <w:fldChar w:fldCharType="end"/>
      </w:r>
    </w:p>
    <w:p w14:paraId="73D4EB50" w14:textId="7B31C06C" w:rsidR="00C6758E" w:rsidRDefault="00C6758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_Toc67680949 \h </w:instrText>
      </w:r>
      <w:r>
        <w:fldChar w:fldCharType="separate"/>
      </w:r>
      <w:r>
        <w:t>165</w:t>
      </w:r>
      <w:r>
        <w:fldChar w:fldCharType="end"/>
      </w:r>
    </w:p>
    <w:p w14:paraId="4A545E70" w14:textId="1B7F996D" w:rsidR="00C6758E" w:rsidRDefault="00C6758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_Toc67680950 \h </w:instrText>
      </w:r>
      <w:r>
        <w:fldChar w:fldCharType="separate"/>
      </w:r>
      <w:r>
        <w:t>165</w:t>
      </w:r>
      <w:r>
        <w:fldChar w:fldCharType="end"/>
      </w:r>
    </w:p>
    <w:p w14:paraId="21B7CAA0" w14:textId="3EB9744A" w:rsidR="00C6758E" w:rsidRDefault="00C6758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_Toc67680951 \h </w:instrText>
      </w:r>
      <w:r>
        <w:fldChar w:fldCharType="separate"/>
      </w:r>
      <w:r>
        <w:t>165</w:t>
      </w:r>
      <w:r>
        <w:fldChar w:fldCharType="end"/>
      </w:r>
    </w:p>
    <w:p w14:paraId="22E53119" w14:textId="13CEE3AB" w:rsidR="00C6758E" w:rsidRDefault="00C6758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_Toc67680952 \h </w:instrText>
      </w:r>
      <w:r>
        <w:fldChar w:fldCharType="separate"/>
      </w:r>
      <w:r>
        <w:t>165</w:t>
      </w:r>
      <w:r>
        <w:fldChar w:fldCharType="end"/>
      </w:r>
    </w:p>
    <w:p w14:paraId="4D993ECF" w14:textId="6A65CD0C" w:rsidR="00C6758E" w:rsidRDefault="00C6758E">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_Toc67680953 \h </w:instrText>
      </w:r>
      <w:r>
        <w:fldChar w:fldCharType="separate"/>
      </w:r>
      <w:r>
        <w:t>165</w:t>
      </w:r>
      <w:r>
        <w:fldChar w:fldCharType="end"/>
      </w:r>
    </w:p>
    <w:p w14:paraId="0B0B63EB" w14:textId="74F67788" w:rsidR="00C6758E" w:rsidRDefault="00C6758E">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_Toc67680954 \h </w:instrText>
      </w:r>
      <w:r>
        <w:fldChar w:fldCharType="separate"/>
      </w:r>
      <w:r>
        <w:t>166</w:t>
      </w:r>
      <w:r>
        <w:fldChar w:fldCharType="end"/>
      </w:r>
    </w:p>
    <w:p w14:paraId="4F04E43E" w14:textId="28AAB937" w:rsidR="00C6758E" w:rsidRDefault="00C6758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_Toc67680955 \h </w:instrText>
      </w:r>
      <w:r>
        <w:fldChar w:fldCharType="separate"/>
      </w:r>
      <w:r>
        <w:t>166</w:t>
      </w:r>
      <w:r>
        <w:fldChar w:fldCharType="end"/>
      </w:r>
    </w:p>
    <w:p w14:paraId="09B50F5E" w14:textId="3C84D081" w:rsidR="00C6758E" w:rsidRDefault="00C6758E">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_Toc67680956 \h </w:instrText>
      </w:r>
      <w:r>
        <w:fldChar w:fldCharType="separate"/>
      </w:r>
      <w:r>
        <w:t>166</w:t>
      </w:r>
      <w:r>
        <w:fldChar w:fldCharType="end"/>
      </w:r>
    </w:p>
    <w:p w14:paraId="021B51C2" w14:textId="1C2462E8" w:rsidR="00C6758E" w:rsidRDefault="00C6758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_Toc67680957 \h </w:instrText>
      </w:r>
      <w:r>
        <w:fldChar w:fldCharType="separate"/>
      </w:r>
      <w:r>
        <w:t>166</w:t>
      </w:r>
      <w:r>
        <w:fldChar w:fldCharType="end"/>
      </w:r>
    </w:p>
    <w:p w14:paraId="6D1C3353" w14:textId="24234874" w:rsidR="00C6758E" w:rsidRDefault="00C6758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_Toc67680958 \h </w:instrText>
      </w:r>
      <w:r>
        <w:fldChar w:fldCharType="separate"/>
      </w:r>
      <w:r>
        <w:t>166</w:t>
      </w:r>
      <w:r>
        <w:fldChar w:fldCharType="end"/>
      </w:r>
    </w:p>
    <w:p w14:paraId="6DE9EBAA" w14:textId="7ECF8035" w:rsidR="00C6758E" w:rsidRDefault="00C6758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_Toc67680959 \h </w:instrText>
      </w:r>
      <w:r>
        <w:fldChar w:fldCharType="separate"/>
      </w:r>
      <w:r>
        <w:t>167</w:t>
      </w:r>
      <w:r>
        <w:fldChar w:fldCharType="end"/>
      </w:r>
    </w:p>
    <w:p w14:paraId="4202DAE9" w14:textId="79E9F256" w:rsidR="00C6758E" w:rsidRDefault="00C6758E">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_Toc67680960 \h </w:instrText>
      </w:r>
      <w:r>
        <w:fldChar w:fldCharType="separate"/>
      </w:r>
      <w:r>
        <w:t>167</w:t>
      </w:r>
      <w:r>
        <w:fldChar w:fldCharType="end"/>
      </w:r>
    </w:p>
    <w:p w14:paraId="0294E3C1" w14:textId="4AFFE6EA" w:rsidR="00C6758E" w:rsidRDefault="00C6758E">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_Toc67680961 \h </w:instrText>
      </w:r>
      <w:r>
        <w:fldChar w:fldCharType="separate"/>
      </w:r>
      <w:r>
        <w:t>167</w:t>
      </w:r>
      <w:r>
        <w:fldChar w:fldCharType="end"/>
      </w:r>
    </w:p>
    <w:p w14:paraId="24F2250D" w14:textId="14444038" w:rsidR="00C6758E" w:rsidRDefault="00C6758E">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_Toc67680962 \h </w:instrText>
      </w:r>
      <w:r>
        <w:fldChar w:fldCharType="separate"/>
      </w:r>
      <w:r>
        <w:t>167</w:t>
      </w:r>
      <w:r>
        <w:fldChar w:fldCharType="end"/>
      </w:r>
    </w:p>
    <w:p w14:paraId="78843791" w14:textId="656038C2" w:rsidR="00C6758E" w:rsidRDefault="00C6758E">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_Toc67680963 \h </w:instrText>
      </w:r>
      <w:r>
        <w:fldChar w:fldCharType="separate"/>
      </w:r>
      <w:r>
        <w:t>167</w:t>
      </w:r>
      <w:r>
        <w:fldChar w:fldCharType="end"/>
      </w:r>
    </w:p>
    <w:p w14:paraId="0354B056" w14:textId="40D8B9E4" w:rsidR="00C6758E" w:rsidRDefault="00C6758E">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_Toc67680964 \h </w:instrText>
      </w:r>
      <w:r>
        <w:fldChar w:fldCharType="separate"/>
      </w:r>
      <w:r>
        <w:t>168</w:t>
      </w:r>
      <w:r>
        <w:fldChar w:fldCharType="end"/>
      </w:r>
    </w:p>
    <w:p w14:paraId="62FD940E" w14:textId="09454C21" w:rsidR="00C6758E" w:rsidRDefault="00C6758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_Toc67680965 \h </w:instrText>
      </w:r>
      <w:r>
        <w:fldChar w:fldCharType="separate"/>
      </w:r>
      <w:r>
        <w:t>168</w:t>
      </w:r>
      <w:r>
        <w:fldChar w:fldCharType="end"/>
      </w:r>
    </w:p>
    <w:p w14:paraId="3525BB80" w14:textId="568E062E" w:rsidR="00C6758E" w:rsidRDefault="00C6758E">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_Toc67680966 \h </w:instrText>
      </w:r>
      <w:r>
        <w:fldChar w:fldCharType="separate"/>
      </w:r>
      <w:r>
        <w:t>168</w:t>
      </w:r>
      <w:r>
        <w:fldChar w:fldCharType="end"/>
      </w:r>
    </w:p>
    <w:p w14:paraId="0396E2E3" w14:textId="64D922E8" w:rsidR="00C6758E" w:rsidRDefault="00C6758E">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_Toc67680967 \h </w:instrText>
      </w:r>
      <w:r>
        <w:fldChar w:fldCharType="separate"/>
      </w:r>
      <w:r>
        <w:t>169</w:t>
      </w:r>
      <w:r>
        <w:fldChar w:fldCharType="end"/>
      </w:r>
    </w:p>
    <w:p w14:paraId="4E8AD995" w14:textId="5CF4B6D2" w:rsidR="00C6758E" w:rsidRDefault="00C6758E">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_Toc67680968 \h </w:instrText>
      </w:r>
      <w:r>
        <w:fldChar w:fldCharType="separate"/>
      </w:r>
      <w:r>
        <w:t>169</w:t>
      </w:r>
      <w:r>
        <w:fldChar w:fldCharType="end"/>
      </w:r>
    </w:p>
    <w:p w14:paraId="3FCA0F08" w14:textId="6E5A3998" w:rsidR="00C6758E" w:rsidRDefault="00C6758E">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_Toc67680969 \h </w:instrText>
      </w:r>
      <w:r>
        <w:fldChar w:fldCharType="separate"/>
      </w:r>
      <w:r>
        <w:t>169</w:t>
      </w:r>
      <w:r>
        <w:fldChar w:fldCharType="end"/>
      </w:r>
    </w:p>
    <w:p w14:paraId="45AF80F2" w14:textId="512E8372" w:rsidR="00C6758E" w:rsidRDefault="00C6758E">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_Toc67680970 \h </w:instrText>
      </w:r>
      <w:r>
        <w:fldChar w:fldCharType="separate"/>
      </w:r>
      <w:r>
        <w:t>170</w:t>
      </w:r>
      <w:r>
        <w:fldChar w:fldCharType="end"/>
      </w:r>
    </w:p>
    <w:p w14:paraId="78F291FC" w14:textId="2E852F6A" w:rsidR="00C6758E" w:rsidRDefault="00C6758E">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_Toc67680971 \h </w:instrText>
      </w:r>
      <w:r>
        <w:fldChar w:fldCharType="separate"/>
      </w:r>
      <w:r>
        <w:t>171</w:t>
      </w:r>
      <w:r>
        <w:fldChar w:fldCharType="end"/>
      </w:r>
    </w:p>
    <w:p w14:paraId="0CD77B18" w14:textId="4ECCA175" w:rsidR="00C6758E" w:rsidRDefault="00C6758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_Toc67680972 \h </w:instrText>
      </w:r>
      <w:r>
        <w:fldChar w:fldCharType="separate"/>
      </w:r>
      <w:r>
        <w:t>171</w:t>
      </w:r>
      <w:r>
        <w:fldChar w:fldCharType="end"/>
      </w:r>
    </w:p>
    <w:p w14:paraId="4199F5A6" w14:textId="3D8EC185" w:rsidR="00C6758E" w:rsidRDefault="00C6758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_Toc67680973 \h </w:instrText>
      </w:r>
      <w:r>
        <w:fldChar w:fldCharType="separate"/>
      </w:r>
      <w:r>
        <w:t>171</w:t>
      </w:r>
      <w:r>
        <w:fldChar w:fldCharType="end"/>
      </w:r>
    </w:p>
    <w:p w14:paraId="4A71C868" w14:textId="5B737EF7" w:rsidR="00C6758E" w:rsidRDefault="00C6758E">
      <w:pPr>
        <w:pStyle w:val="TOC4"/>
        <w:rPr>
          <w:rFonts w:asciiTheme="minorHAnsi" w:eastAsiaTheme="minorEastAsia" w:hAnsiTheme="minorHAnsi" w:cstheme="minorBidi"/>
          <w:sz w:val="22"/>
          <w:szCs w:val="22"/>
          <w:lang w:eastAsia="en-GB"/>
        </w:rPr>
      </w:pPr>
      <w:r>
        <w:lastRenderedPageBreak/>
        <w:t>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_Toc67680974 \h </w:instrText>
      </w:r>
      <w:r>
        <w:fldChar w:fldCharType="separate"/>
      </w:r>
      <w:r>
        <w:t>171</w:t>
      </w:r>
      <w:r>
        <w:fldChar w:fldCharType="end"/>
      </w:r>
    </w:p>
    <w:p w14:paraId="0A22153A" w14:textId="50DDE3FA" w:rsidR="00C6758E" w:rsidRDefault="00C6758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_Toc67680975 \h </w:instrText>
      </w:r>
      <w:r>
        <w:fldChar w:fldCharType="separate"/>
      </w:r>
      <w:r>
        <w:t>172</w:t>
      </w:r>
      <w:r>
        <w:fldChar w:fldCharType="end"/>
      </w:r>
    </w:p>
    <w:p w14:paraId="58950492" w14:textId="6F72AF56" w:rsidR="00C6758E" w:rsidRDefault="00C6758E">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_Toc67680976 \h </w:instrText>
      </w:r>
      <w:r>
        <w:fldChar w:fldCharType="separate"/>
      </w:r>
      <w:r>
        <w:t>172</w:t>
      </w:r>
      <w:r>
        <w:fldChar w:fldCharType="end"/>
      </w:r>
    </w:p>
    <w:p w14:paraId="67DD3F36" w14:textId="7A9D48D7" w:rsidR="00C6758E" w:rsidRDefault="00C6758E">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_Toc67680977 \h </w:instrText>
      </w:r>
      <w:r>
        <w:fldChar w:fldCharType="separate"/>
      </w:r>
      <w:r>
        <w:t>172</w:t>
      </w:r>
      <w:r>
        <w:fldChar w:fldCharType="end"/>
      </w:r>
    </w:p>
    <w:p w14:paraId="2DCEE338" w14:textId="5E1DFE7E" w:rsidR="00C6758E" w:rsidRDefault="00C6758E">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_Toc67680978 \h </w:instrText>
      </w:r>
      <w:r>
        <w:fldChar w:fldCharType="separate"/>
      </w:r>
      <w:r>
        <w:t>172</w:t>
      </w:r>
      <w:r>
        <w:fldChar w:fldCharType="end"/>
      </w:r>
    </w:p>
    <w:p w14:paraId="74EFA4B2" w14:textId="2D65D03A" w:rsidR="00C6758E" w:rsidRDefault="00C6758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_Toc67680979 \h </w:instrText>
      </w:r>
      <w:r>
        <w:fldChar w:fldCharType="separate"/>
      </w:r>
      <w:r>
        <w:t>173</w:t>
      </w:r>
      <w:r>
        <w:fldChar w:fldCharType="end"/>
      </w:r>
    </w:p>
    <w:p w14:paraId="288E3A33" w14:textId="02123C29" w:rsidR="00C6758E" w:rsidRDefault="00C6758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_Toc67680980 \h </w:instrText>
      </w:r>
      <w:r>
        <w:fldChar w:fldCharType="separate"/>
      </w:r>
      <w:r>
        <w:t>173</w:t>
      </w:r>
      <w:r>
        <w:fldChar w:fldCharType="end"/>
      </w:r>
    </w:p>
    <w:p w14:paraId="735B81FA" w14:textId="0CE42F22" w:rsidR="00C6758E" w:rsidRDefault="00C6758E">
      <w:pPr>
        <w:pStyle w:val="TOC4"/>
        <w:rPr>
          <w:rFonts w:asciiTheme="minorHAnsi" w:eastAsiaTheme="minorEastAsia" w:hAnsiTheme="minorHAnsi" w:cstheme="minorBidi"/>
          <w:sz w:val="22"/>
          <w:szCs w:val="22"/>
          <w:lang w:eastAsia="en-GB"/>
        </w:rPr>
      </w:pPr>
      <w:r w:rsidRPr="00D54670">
        <w:rPr>
          <w:lang w:val="en-US"/>
        </w:rPr>
        <w:t>6.2.6.2</w:t>
      </w:r>
      <w:r>
        <w:rPr>
          <w:rFonts w:asciiTheme="minorHAnsi" w:eastAsiaTheme="minorEastAsia" w:hAnsiTheme="minorHAnsi" w:cstheme="minorBidi"/>
          <w:sz w:val="22"/>
          <w:szCs w:val="22"/>
          <w:lang w:eastAsia="en-GB"/>
        </w:rPr>
        <w:tab/>
      </w:r>
      <w:r w:rsidRPr="00D54670">
        <w:rPr>
          <w:lang w:val="en-US"/>
        </w:rPr>
        <w:t>Structured data types</w:t>
      </w:r>
      <w:r>
        <w:tab/>
      </w:r>
      <w:r>
        <w:fldChar w:fldCharType="begin" w:fldLock="1"/>
      </w:r>
      <w:r>
        <w:instrText xml:space="preserve"> PAGEREF _Toc67680981 \h </w:instrText>
      </w:r>
      <w:r>
        <w:fldChar w:fldCharType="separate"/>
      </w:r>
      <w:r>
        <w:t>175</w:t>
      </w:r>
      <w:r>
        <w:fldChar w:fldCharType="end"/>
      </w:r>
    </w:p>
    <w:p w14:paraId="189650A7" w14:textId="0C41F3E1" w:rsidR="00C6758E" w:rsidRDefault="00C6758E">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_Toc67680982 \h </w:instrText>
      </w:r>
      <w:r>
        <w:fldChar w:fldCharType="separate"/>
      </w:r>
      <w:r>
        <w:t>175</w:t>
      </w:r>
      <w:r>
        <w:fldChar w:fldCharType="end"/>
      </w:r>
    </w:p>
    <w:p w14:paraId="59A0E1D2" w14:textId="0616A0BE" w:rsidR="00C6758E" w:rsidRDefault="00C6758E">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_Toc67680983 \h </w:instrText>
      </w:r>
      <w:r>
        <w:fldChar w:fldCharType="separate"/>
      </w:r>
      <w:r>
        <w:t>176</w:t>
      </w:r>
      <w:r>
        <w:fldChar w:fldCharType="end"/>
      </w:r>
    </w:p>
    <w:p w14:paraId="0C041640" w14:textId="01B3B4A8" w:rsidR="00C6758E" w:rsidRDefault="00C6758E">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_Toc67680984 \h </w:instrText>
      </w:r>
      <w:r>
        <w:fldChar w:fldCharType="separate"/>
      </w:r>
      <w:r>
        <w:t>177</w:t>
      </w:r>
      <w:r>
        <w:fldChar w:fldCharType="end"/>
      </w:r>
    </w:p>
    <w:p w14:paraId="13D64A61" w14:textId="0AA87135" w:rsidR="00C6758E" w:rsidRDefault="00C6758E">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_Toc67680985 \h </w:instrText>
      </w:r>
      <w:r>
        <w:fldChar w:fldCharType="separate"/>
      </w:r>
      <w:r>
        <w:t>180</w:t>
      </w:r>
      <w:r>
        <w:fldChar w:fldCharType="end"/>
      </w:r>
    </w:p>
    <w:p w14:paraId="1EF01666" w14:textId="630F644B" w:rsidR="00C6758E" w:rsidRDefault="00C6758E">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_Toc67680986 \h </w:instrText>
      </w:r>
      <w:r>
        <w:fldChar w:fldCharType="separate"/>
      </w:r>
      <w:r>
        <w:t>181</w:t>
      </w:r>
      <w:r>
        <w:fldChar w:fldCharType="end"/>
      </w:r>
    </w:p>
    <w:p w14:paraId="7B981281" w14:textId="71114FF4" w:rsidR="00C6758E" w:rsidRDefault="00C6758E">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_Toc67680987 \h </w:instrText>
      </w:r>
      <w:r>
        <w:fldChar w:fldCharType="separate"/>
      </w:r>
      <w:r>
        <w:t>185</w:t>
      </w:r>
      <w:r>
        <w:fldChar w:fldCharType="end"/>
      </w:r>
    </w:p>
    <w:p w14:paraId="140ADBB2" w14:textId="0EFCE844" w:rsidR="00C6758E" w:rsidRDefault="00C6758E">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_Toc67680988 \h </w:instrText>
      </w:r>
      <w:r>
        <w:fldChar w:fldCharType="separate"/>
      </w:r>
      <w:r>
        <w:t>186</w:t>
      </w:r>
      <w:r>
        <w:fldChar w:fldCharType="end"/>
      </w:r>
    </w:p>
    <w:p w14:paraId="7F9B06D0" w14:textId="39BA30A6" w:rsidR="00C6758E" w:rsidRDefault="00C6758E">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_Toc67680989 \h </w:instrText>
      </w:r>
      <w:r>
        <w:fldChar w:fldCharType="separate"/>
      </w:r>
      <w:r>
        <w:t>186</w:t>
      </w:r>
      <w:r>
        <w:fldChar w:fldCharType="end"/>
      </w:r>
    </w:p>
    <w:p w14:paraId="796160E1" w14:textId="5707360E" w:rsidR="00C6758E" w:rsidRDefault="00C6758E">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_Toc67680990 \h </w:instrText>
      </w:r>
      <w:r>
        <w:fldChar w:fldCharType="separate"/>
      </w:r>
      <w:r>
        <w:t>186</w:t>
      </w:r>
      <w:r>
        <w:fldChar w:fldCharType="end"/>
      </w:r>
    </w:p>
    <w:p w14:paraId="27CE99BE" w14:textId="6EA4B088" w:rsidR="00C6758E" w:rsidRDefault="00C6758E">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_Toc67680991 \h </w:instrText>
      </w:r>
      <w:r>
        <w:fldChar w:fldCharType="separate"/>
      </w:r>
      <w:r>
        <w:t>186</w:t>
      </w:r>
      <w:r>
        <w:fldChar w:fldCharType="end"/>
      </w:r>
    </w:p>
    <w:p w14:paraId="3BECC732" w14:textId="45777212" w:rsidR="00C6758E" w:rsidRDefault="00C6758E">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_Toc67680992 \h </w:instrText>
      </w:r>
      <w:r>
        <w:fldChar w:fldCharType="separate"/>
      </w:r>
      <w:r>
        <w:t>186</w:t>
      </w:r>
      <w:r>
        <w:fldChar w:fldCharType="end"/>
      </w:r>
    </w:p>
    <w:p w14:paraId="05A29359" w14:textId="12BC6438" w:rsidR="00C6758E" w:rsidRDefault="00C6758E">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_Toc67680993 \h </w:instrText>
      </w:r>
      <w:r>
        <w:fldChar w:fldCharType="separate"/>
      </w:r>
      <w:r>
        <w:t>187</w:t>
      </w:r>
      <w:r>
        <w:fldChar w:fldCharType="end"/>
      </w:r>
    </w:p>
    <w:p w14:paraId="48FB6A10" w14:textId="14F19AA8" w:rsidR="00C6758E" w:rsidRDefault="00C6758E">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_Toc67680994 \h </w:instrText>
      </w:r>
      <w:r>
        <w:fldChar w:fldCharType="separate"/>
      </w:r>
      <w:r>
        <w:t>187</w:t>
      </w:r>
      <w:r>
        <w:fldChar w:fldCharType="end"/>
      </w:r>
    </w:p>
    <w:p w14:paraId="7020D282" w14:textId="21D78922" w:rsidR="00C6758E" w:rsidRDefault="00C6758E">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_Toc67680995 \h </w:instrText>
      </w:r>
      <w:r>
        <w:fldChar w:fldCharType="separate"/>
      </w:r>
      <w:r>
        <w:t>188</w:t>
      </w:r>
      <w:r>
        <w:fldChar w:fldCharType="end"/>
      </w:r>
    </w:p>
    <w:p w14:paraId="3638B83E" w14:textId="1D63153B" w:rsidR="00C6758E" w:rsidRDefault="00C6758E">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_Toc67680996 \h </w:instrText>
      </w:r>
      <w:r>
        <w:fldChar w:fldCharType="separate"/>
      </w:r>
      <w:r>
        <w:t>189</w:t>
      </w:r>
      <w:r>
        <w:fldChar w:fldCharType="end"/>
      </w:r>
    </w:p>
    <w:p w14:paraId="3900F578" w14:textId="275C206A" w:rsidR="00C6758E" w:rsidRDefault="00C6758E">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_Toc67680997 \h </w:instrText>
      </w:r>
      <w:r>
        <w:fldChar w:fldCharType="separate"/>
      </w:r>
      <w:r>
        <w:t>189</w:t>
      </w:r>
      <w:r>
        <w:fldChar w:fldCharType="end"/>
      </w:r>
    </w:p>
    <w:p w14:paraId="74D5D95A" w14:textId="53DAB709" w:rsidR="00C6758E" w:rsidRDefault="00C6758E">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_Toc67680998 \h </w:instrText>
      </w:r>
      <w:r>
        <w:fldChar w:fldCharType="separate"/>
      </w:r>
      <w:r>
        <w:t>189</w:t>
      </w:r>
      <w:r>
        <w:fldChar w:fldCharType="end"/>
      </w:r>
    </w:p>
    <w:p w14:paraId="4B004CF4" w14:textId="108DB04E" w:rsidR="00C6758E" w:rsidRDefault="00C6758E">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_Toc67680999 \h </w:instrText>
      </w:r>
      <w:r>
        <w:fldChar w:fldCharType="separate"/>
      </w:r>
      <w:r>
        <w:t>190</w:t>
      </w:r>
      <w:r>
        <w:fldChar w:fldCharType="end"/>
      </w:r>
    </w:p>
    <w:p w14:paraId="6594FED6" w14:textId="5336D756" w:rsidR="00C6758E" w:rsidRDefault="00C6758E">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_Toc67681000 \h </w:instrText>
      </w:r>
      <w:r>
        <w:fldChar w:fldCharType="separate"/>
      </w:r>
      <w:r>
        <w:t>190</w:t>
      </w:r>
      <w:r>
        <w:fldChar w:fldCharType="end"/>
      </w:r>
    </w:p>
    <w:p w14:paraId="20013B8D" w14:textId="420D79F5" w:rsidR="00C6758E" w:rsidRDefault="00C6758E">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_Toc67681001 \h </w:instrText>
      </w:r>
      <w:r>
        <w:fldChar w:fldCharType="separate"/>
      </w:r>
      <w:r>
        <w:t>190</w:t>
      </w:r>
      <w:r>
        <w:fldChar w:fldCharType="end"/>
      </w:r>
    </w:p>
    <w:p w14:paraId="6A564199" w14:textId="480E2F43" w:rsidR="00C6758E" w:rsidRDefault="00C6758E">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_Toc67681002 \h </w:instrText>
      </w:r>
      <w:r>
        <w:fldChar w:fldCharType="separate"/>
      </w:r>
      <w:r>
        <w:t>190</w:t>
      </w:r>
      <w:r>
        <w:fldChar w:fldCharType="end"/>
      </w:r>
    </w:p>
    <w:p w14:paraId="0A1F7F53" w14:textId="00E2A3F0" w:rsidR="00C6758E" w:rsidRDefault="00C6758E">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_Toc67681003 \h </w:instrText>
      </w:r>
      <w:r>
        <w:fldChar w:fldCharType="separate"/>
      </w:r>
      <w:r>
        <w:t>191</w:t>
      </w:r>
      <w:r>
        <w:fldChar w:fldCharType="end"/>
      </w:r>
    </w:p>
    <w:p w14:paraId="7564467A" w14:textId="73FC135F" w:rsidR="00C6758E" w:rsidRDefault="00C6758E">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_Toc67681004 \h </w:instrText>
      </w:r>
      <w:r>
        <w:fldChar w:fldCharType="separate"/>
      </w:r>
      <w:r>
        <w:t>191</w:t>
      </w:r>
      <w:r>
        <w:fldChar w:fldCharType="end"/>
      </w:r>
    </w:p>
    <w:p w14:paraId="22F0A06C" w14:textId="08FDEC7A" w:rsidR="00C6758E" w:rsidRDefault="00C6758E">
      <w:pPr>
        <w:pStyle w:val="TOC4"/>
        <w:rPr>
          <w:rFonts w:asciiTheme="minorHAnsi" w:eastAsiaTheme="minorEastAsia" w:hAnsiTheme="minorHAnsi" w:cstheme="minorBidi"/>
          <w:sz w:val="22"/>
          <w:szCs w:val="22"/>
          <w:lang w:eastAsia="en-GB"/>
        </w:rPr>
      </w:pPr>
      <w:r w:rsidRPr="00D54670">
        <w:rPr>
          <w:lang w:val="en-US"/>
        </w:rPr>
        <w:t>6.2.6.3</w:t>
      </w:r>
      <w:r>
        <w:rPr>
          <w:rFonts w:asciiTheme="minorHAnsi" w:eastAsiaTheme="minorEastAsia" w:hAnsiTheme="minorHAnsi" w:cstheme="minorBidi"/>
          <w:sz w:val="22"/>
          <w:szCs w:val="22"/>
          <w:lang w:eastAsia="en-GB"/>
        </w:rPr>
        <w:tab/>
      </w:r>
      <w:r w:rsidRPr="00D54670">
        <w:rPr>
          <w:lang w:val="en-US"/>
        </w:rPr>
        <w:t>Simple data types and enumerations</w:t>
      </w:r>
      <w:r>
        <w:tab/>
      </w:r>
      <w:r>
        <w:fldChar w:fldCharType="begin" w:fldLock="1"/>
      </w:r>
      <w:r>
        <w:instrText xml:space="preserve"> PAGEREF _Toc67681005 \h </w:instrText>
      </w:r>
      <w:r>
        <w:fldChar w:fldCharType="separate"/>
      </w:r>
      <w:r>
        <w:t>191</w:t>
      </w:r>
      <w:r>
        <w:fldChar w:fldCharType="end"/>
      </w:r>
    </w:p>
    <w:p w14:paraId="04470A82" w14:textId="26D63DE3" w:rsidR="00C6758E" w:rsidRDefault="00C6758E">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_Toc67681006 \h </w:instrText>
      </w:r>
      <w:r>
        <w:fldChar w:fldCharType="separate"/>
      </w:r>
      <w:r>
        <w:t>191</w:t>
      </w:r>
      <w:r>
        <w:fldChar w:fldCharType="end"/>
      </w:r>
    </w:p>
    <w:p w14:paraId="346AC457" w14:textId="0335674A" w:rsidR="00C6758E" w:rsidRDefault="00C6758E">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_Toc67681007 \h </w:instrText>
      </w:r>
      <w:r>
        <w:fldChar w:fldCharType="separate"/>
      </w:r>
      <w:r>
        <w:t>191</w:t>
      </w:r>
      <w:r>
        <w:fldChar w:fldCharType="end"/>
      </w:r>
    </w:p>
    <w:p w14:paraId="7EFB1066" w14:textId="1A5AC8EC" w:rsidR="00C6758E" w:rsidRDefault="00C6758E">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_Toc67681008 \h </w:instrText>
      </w:r>
      <w:r>
        <w:fldChar w:fldCharType="separate"/>
      </w:r>
      <w:r>
        <w:t>192</w:t>
      </w:r>
      <w:r>
        <w:fldChar w:fldCharType="end"/>
      </w:r>
    </w:p>
    <w:p w14:paraId="00B10E3F" w14:textId="71CCDF87" w:rsidR="00C6758E" w:rsidRDefault="00C6758E">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_Toc67681009 \h </w:instrText>
      </w:r>
      <w:r>
        <w:fldChar w:fldCharType="separate"/>
      </w:r>
      <w:r>
        <w:t>194</w:t>
      </w:r>
      <w:r>
        <w:fldChar w:fldCharType="end"/>
      </w:r>
    </w:p>
    <w:p w14:paraId="237C3DA9" w14:textId="4EA77089" w:rsidR="00C6758E" w:rsidRDefault="00C6758E">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_Toc67681010 \h </w:instrText>
      </w:r>
      <w:r>
        <w:fldChar w:fldCharType="separate"/>
      </w:r>
      <w:r>
        <w:t>194</w:t>
      </w:r>
      <w:r>
        <w:fldChar w:fldCharType="end"/>
      </w:r>
    </w:p>
    <w:p w14:paraId="70564DC4" w14:textId="441F8555" w:rsidR="00C6758E" w:rsidRDefault="00C6758E">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_Toc67681011 \h </w:instrText>
      </w:r>
      <w:r>
        <w:fldChar w:fldCharType="separate"/>
      </w:r>
      <w:r>
        <w:t>194</w:t>
      </w:r>
      <w:r>
        <w:fldChar w:fldCharType="end"/>
      </w:r>
    </w:p>
    <w:p w14:paraId="39F24796" w14:textId="11D54C26" w:rsidR="00C6758E" w:rsidRDefault="00C6758E">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_Toc67681012 \h </w:instrText>
      </w:r>
      <w:r>
        <w:fldChar w:fldCharType="separate"/>
      </w:r>
      <w:r>
        <w:t>195</w:t>
      </w:r>
      <w:r>
        <w:fldChar w:fldCharType="end"/>
      </w:r>
    </w:p>
    <w:p w14:paraId="1EB10C9A" w14:textId="2D06A85B" w:rsidR="00C6758E" w:rsidRDefault="00C6758E">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_Toc67681013 \h </w:instrText>
      </w:r>
      <w:r>
        <w:fldChar w:fldCharType="separate"/>
      </w:r>
      <w:r>
        <w:t>195</w:t>
      </w:r>
      <w:r>
        <w:fldChar w:fldCharType="end"/>
      </w:r>
    </w:p>
    <w:p w14:paraId="093D31E3" w14:textId="014BF82E" w:rsidR="00C6758E" w:rsidRDefault="00C6758E">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_Toc67681014 \h </w:instrText>
      </w:r>
      <w:r>
        <w:fldChar w:fldCharType="separate"/>
      </w:r>
      <w:r>
        <w:t>195</w:t>
      </w:r>
      <w:r>
        <w:fldChar w:fldCharType="end"/>
      </w:r>
    </w:p>
    <w:p w14:paraId="0BAF7EF3" w14:textId="163A79E9" w:rsidR="00C6758E" w:rsidRDefault="00C6758E">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_Toc67681015 \h </w:instrText>
      </w:r>
      <w:r>
        <w:fldChar w:fldCharType="separate"/>
      </w:r>
      <w:r>
        <w:t>195</w:t>
      </w:r>
      <w:r>
        <w:fldChar w:fldCharType="end"/>
      </w:r>
    </w:p>
    <w:p w14:paraId="66A5ED91" w14:textId="03772B09" w:rsidR="00C6758E" w:rsidRDefault="00C6758E">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_Toc67681016 \h </w:instrText>
      </w:r>
      <w:r>
        <w:fldChar w:fldCharType="separate"/>
      </w:r>
      <w:r>
        <w:t>195</w:t>
      </w:r>
      <w:r>
        <w:fldChar w:fldCharType="end"/>
      </w:r>
    </w:p>
    <w:p w14:paraId="0697C3D9" w14:textId="2D0D04C0" w:rsidR="00C6758E" w:rsidRDefault="00C6758E">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_Toc67681017 \h </w:instrText>
      </w:r>
      <w:r>
        <w:fldChar w:fldCharType="separate"/>
      </w:r>
      <w:r>
        <w:t>196</w:t>
      </w:r>
      <w:r>
        <w:fldChar w:fldCharType="end"/>
      </w:r>
    </w:p>
    <w:p w14:paraId="07410C17" w14:textId="51AE8FE8" w:rsidR="00C6758E" w:rsidRDefault="00C6758E">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_Toc67681018 \h </w:instrText>
      </w:r>
      <w:r>
        <w:fldChar w:fldCharType="separate"/>
      </w:r>
      <w:r>
        <w:t>196</w:t>
      </w:r>
      <w:r>
        <w:fldChar w:fldCharType="end"/>
      </w:r>
    </w:p>
    <w:p w14:paraId="657980EE" w14:textId="729B5C95" w:rsidR="00C6758E" w:rsidRDefault="00C6758E">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_Toc67681019 \h </w:instrText>
      </w:r>
      <w:r>
        <w:fldChar w:fldCharType="separate"/>
      </w:r>
      <w:r>
        <w:t>196</w:t>
      </w:r>
      <w:r>
        <w:fldChar w:fldCharType="end"/>
      </w:r>
    </w:p>
    <w:p w14:paraId="01541B9B" w14:textId="0852E470" w:rsidR="00C6758E" w:rsidRDefault="00C6758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_Toc67681020 \h </w:instrText>
      </w:r>
      <w:r>
        <w:fldChar w:fldCharType="separate"/>
      </w:r>
      <w:r>
        <w:t>196</w:t>
      </w:r>
      <w:r>
        <w:fldChar w:fldCharType="end"/>
      </w:r>
    </w:p>
    <w:p w14:paraId="12B3C76D" w14:textId="7494D5F1" w:rsidR="00C6758E" w:rsidRDefault="00C6758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_Toc67681021 \h </w:instrText>
      </w:r>
      <w:r>
        <w:fldChar w:fldCharType="separate"/>
      </w:r>
      <w:r>
        <w:t>196</w:t>
      </w:r>
      <w:r>
        <w:fldChar w:fldCharType="end"/>
      </w:r>
    </w:p>
    <w:p w14:paraId="15F66A55" w14:textId="1052E094" w:rsidR="00C6758E" w:rsidRDefault="00C6758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_Toc67681022 \h </w:instrText>
      </w:r>
      <w:r>
        <w:fldChar w:fldCharType="separate"/>
      </w:r>
      <w:r>
        <w:t>196</w:t>
      </w:r>
      <w:r>
        <w:fldChar w:fldCharType="end"/>
      </w:r>
    </w:p>
    <w:p w14:paraId="2959F3AB" w14:textId="61A6C6A8" w:rsidR="00C6758E" w:rsidRDefault="00C6758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_Toc67681023 \h </w:instrText>
      </w:r>
      <w:r>
        <w:fldChar w:fldCharType="separate"/>
      </w:r>
      <w:r>
        <w:t>196</w:t>
      </w:r>
      <w:r>
        <w:fldChar w:fldCharType="end"/>
      </w:r>
    </w:p>
    <w:p w14:paraId="7AE5AC77" w14:textId="6A20E866" w:rsidR="00C6758E" w:rsidRDefault="00C6758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_Toc67681024 \h </w:instrText>
      </w:r>
      <w:r>
        <w:fldChar w:fldCharType="separate"/>
      </w:r>
      <w:r>
        <w:t>196</w:t>
      </w:r>
      <w:r>
        <w:fldChar w:fldCharType="end"/>
      </w:r>
    </w:p>
    <w:p w14:paraId="58164269" w14:textId="0B8A61BF" w:rsidR="00C6758E" w:rsidRDefault="00C6758E">
      <w:pPr>
        <w:pStyle w:val="TOC3"/>
        <w:rPr>
          <w:rFonts w:asciiTheme="minorHAnsi" w:eastAsiaTheme="minorEastAsia" w:hAnsiTheme="minorHAnsi" w:cstheme="minorBidi"/>
          <w:sz w:val="22"/>
          <w:szCs w:val="22"/>
          <w:lang w:eastAsia="en-GB"/>
        </w:rPr>
      </w:pPr>
      <w:r w:rsidRPr="00D54670">
        <w:rPr>
          <w:lang w:val="en-US"/>
        </w:rPr>
        <w:t>6.2.9</w:t>
      </w:r>
      <w:r>
        <w:rPr>
          <w:rFonts w:asciiTheme="minorHAnsi" w:eastAsiaTheme="minorEastAsia" w:hAnsiTheme="minorHAnsi" w:cstheme="minorBidi"/>
          <w:sz w:val="22"/>
          <w:szCs w:val="22"/>
          <w:lang w:eastAsia="en-GB"/>
        </w:rPr>
        <w:tab/>
      </w:r>
      <w:r w:rsidRPr="00D54670">
        <w:rPr>
          <w:lang w:val="en-US"/>
        </w:rPr>
        <w:t>Security</w:t>
      </w:r>
      <w:r>
        <w:tab/>
      </w:r>
      <w:r>
        <w:fldChar w:fldCharType="begin" w:fldLock="1"/>
      </w:r>
      <w:r>
        <w:instrText xml:space="preserve"> PAGEREF _Toc67681025 \h </w:instrText>
      </w:r>
      <w:r>
        <w:fldChar w:fldCharType="separate"/>
      </w:r>
      <w:r>
        <w:t>197</w:t>
      </w:r>
      <w:r>
        <w:fldChar w:fldCharType="end"/>
      </w:r>
    </w:p>
    <w:p w14:paraId="68FE8B09" w14:textId="7FE7F3A9" w:rsidR="00C6758E" w:rsidRDefault="00C6758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_Toc67681026 \h </w:instrText>
      </w:r>
      <w:r>
        <w:fldChar w:fldCharType="separate"/>
      </w:r>
      <w:r>
        <w:t>198</w:t>
      </w:r>
      <w:r>
        <w:fldChar w:fldCharType="end"/>
      </w:r>
    </w:p>
    <w:p w14:paraId="0828D0C2" w14:textId="04224D2A" w:rsidR="00C6758E" w:rsidRDefault="00C6758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_Toc67681027 \h </w:instrText>
      </w:r>
      <w:r>
        <w:fldChar w:fldCharType="separate"/>
      </w:r>
      <w:r>
        <w:t>198</w:t>
      </w:r>
      <w:r>
        <w:fldChar w:fldCharType="end"/>
      </w:r>
    </w:p>
    <w:p w14:paraId="20DD58F4" w14:textId="5F4F6311" w:rsidR="00C6758E" w:rsidRDefault="00C6758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_Toc67681028 \h </w:instrText>
      </w:r>
      <w:r>
        <w:fldChar w:fldCharType="separate"/>
      </w:r>
      <w:r>
        <w:t>198</w:t>
      </w:r>
      <w:r>
        <w:fldChar w:fldCharType="end"/>
      </w:r>
    </w:p>
    <w:p w14:paraId="66AA3E23" w14:textId="0B7D0ED8" w:rsidR="00C6758E" w:rsidRDefault="00C6758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_Toc67681029 \h </w:instrText>
      </w:r>
      <w:r>
        <w:fldChar w:fldCharType="separate"/>
      </w:r>
      <w:r>
        <w:t>198</w:t>
      </w:r>
      <w:r>
        <w:fldChar w:fldCharType="end"/>
      </w:r>
    </w:p>
    <w:p w14:paraId="2C1EB914" w14:textId="6C75DBFB" w:rsidR="00C6758E" w:rsidRDefault="00C6758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_Toc67681030 \h </w:instrText>
      </w:r>
      <w:r>
        <w:fldChar w:fldCharType="separate"/>
      </w:r>
      <w:r>
        <w:t>198</w:t>
      </w:r>
      <w:r>
        <w:fldChar w:fldCharType="end"/>
      </w:r>
    </w:p>
    <w:p w14:paraId="31AF117A" w14:textId="2B5282C8" w:rsidR="00C6758E" w:rsidRDefault="00C6758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_Toc67681031 \h </w:instrText>
      </w:r>
      <w:r>
        <w:fldChar w:fldCharType="separate"/>
      </w:r>
      <w:r>
        <w:t>198</w:t>
      </w:r>
      <w:r>
        <w:fldChar w:fldCharType="end"/>
      </w:r>
    </w:p>
    <w:p w14:paraId="243E4DAA" w14:textId="4E540B51" w:rsidR="00C6758E" w:rsidRDefault="00C6758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_Toc67681032 \h </w:instrText>
      </w:r>
      <w:r>
        <w:fldChar w:fldCharType="separate"/>
      </w:r>
      <w:r>
        <w:t>198</w:t>
      </w:r>
      <w:r>
        <w:fldChar w:fldCharType="end"/>
      </w:r>
    </w:p>
    <w:p w14:paraId="05362C28" w14:textId="74EDA4DF" w:rsidR="00C6758E" w:rsidRDefault="00C6758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_Toc67681033 \h </w:instrText>
      </w:r>
      <w:r>
        <w:fldChar w:fldCharType="separate"/>
      </w:r>
      <w:r>
        <w:t>198</w:t>
      </w:r>
      <w:r>
        <w:fldChar w:fldCharType="end"/>
      </w:r>
    </w:p>
    <w:p w14:paraId="0A48B341" w14:textId="203E69EE" w:rsidR="00C6758E" w:rsidRDefault="00C6758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_Toc67681034 \h </w:instrText>
      </w:r>
      <w:r>
        <w:fldChar w:fldCharType="separate"/>
      </w:r>
      <w:r>
        <w:t>199</w:t>
      </w:r>
      <w:r>
        <w:fldChar w:fldCharType="end"/>
      </w:r>
    </w:p>
    <w:p w14:paraId="22118B59" w14:textId="0C164A14" w:rsidR="00C6758E" w:rsidRDefault="00C6758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_Toc67681035 \h </w:instrText>
      </w:r>
      <w:r>
        <w:fldChar w:fldCharType="separate"/>
      </w:r>
      <w:r>
        <w:t>199</w:t>
      </w:r>
      <w:r>
        <w:fldChar w:fldCharType="end"/>
      </w:r>
    </w:p>
    <w:p w14:paraId="161B9ACB" w14:textId="3916E0C0" w:rsidR="00C6758E" w:rsidRDefault="00C6758E">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_Toc67681036 \h </w:instrText>
      </w:r>
      <w:r>
        <w:fldChar w:fldCharType="separate"/>
      </w:r>
      <w:r>
        <w:t>199</w:t>
      </w:r>
      <w:r>
        <w:fldChar w:fldCharType="end"/>
      </w:r>
    </w:p>
    <w:p w14:paraId="3C0E1FD5" w14:textId="0D4A7FE8" w:rsidR="00C6758E" w:rsidRDefault="00C6758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_Toc67681037 \h </w:instrText>
      </w:r>
      <w:r>
        <w:fldChar w:fldCharType="separate"/>
      </w:r>
      <w:r>
        <w:t>199</w:t>
      </w:r>
      <w:r>
        <w:fldChar w:fldCharType="end"/>
      </w:r>
    </w:p>
    <w:p w14:paraId="04E8102A" w14:textId="50D38A87" w:rsidR="00C6758E" w:rsidRDefault="00C6758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_Toc67681038 \h </w:instrText>
      </w:r>
      <w:r>
        <w:fldChar w:fldCharType="separate"/>
      </w:r>
      <w:r>
        <w:t>200</w:t>
      </w:r>
      <w:r>
        <w:fldChar w:fldCharType="end"/>
      </w:r>
    </w:p>
    <w:p w14:paraId="55C0D04E" w14:textId="1F9D5EDF" w:rsidR="00C6758E" w:rsidRDefault="00C6758E">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_Toc67681039 \h </w:instrText>
      </w:r>
      <w:r>
        <w:fldChar w:fldCharType="separate"/>
      </w:r>
      <w:r>
        <w:t>200</w:t>
      </w:r>
      <w:r>
        <w:fldChar w:fldCharType="end"/>
      </w:r>
    </w:p>
    <w:p w14:paraId="61043140" w14:textId="19D8E1E0" w:rsidR="00C6758E" w:rsidRDefault="00C6758E">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_Toc67681040 \h </w:instrText>
      </w:r>
      <w:r>
        <w:fldChar w:fldCharType="separate"/>
      </w:r>
      <w:r>
        <w:t>200</w:t>
      </w:r>
      <w:r>
        <w:fldChar w:fldCharType="end"/>
      </w:r>
    </w:p>
    <w:p w14:paraId="78E25A2F" w14:textId="30C56BFD" w:rsidR="00C6758E" w:rsidRDefault="00C6758E">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_Toc67681041 \h </w:instrText>
      </w:r>
      <w:r>
        <w:fldChar w:fldCharType="separate"/>
      </w:r>
      <w:r>
        <w:t>200</w:t>
      </w:r>
      <w:r>
        <w:fldChar w:fldCharType="end"/>
      </w:r>
    </w:p>
    <w:p w14:paraId="1EAAB988" w14:textId="1B5DFD42" w:rsidR="00C6758E" w:rsidRDefault="00C6758E">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_Toc67681042 \h </w:instrText>
      </w:r>
      <w:r>
        <w:fldChar w:fldCharType="separate"/>
      </w:r>
      <w:r>
        <w:t>200</w:t>
      </w:r>
      <w:r>
        <w:fldChar w:fldCharType="end"/>
      </w:r>
    </w:p>
    <w:p w14:paraId="169C6502" w14:textId="3C92CD1C" w:rsidR="00C6758E" w:rsidRDefault="00C6758E">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_Toc67681043 \h </w:instrText>
      </w:r>
      <w:r>
        <w:fldChar w:fldCharType="separate"/>
      </w:r>
      <w:r>
        <w:t>202</w:t>
      </w:r>
      <w:r>
        <w:fldChar w:fldCharType="end"/>
      </w:r>
    </w:p>
    <w:p w14:paraId="08DBC5F6" w14:textId="30BE45DB" w:rsidR="00C6758E" w:rsidRDefault="00C6758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_Toc67681044 \h </w:instrText>
      </w:r>
      <w:r>
        <w:fldChar w:fldCharType="separate"/>
      </w:r>
      <w:r>
        <w:t>202</w:t>
      </w:r>
      <w:r>
        <w:fldChar w:fldCharType="end"/>
      </w:r>
    </w:p>
    <w:p w14:paraId="724625BD" w14:textId="46500707" w:rsidR="00C6758E" w:rsidRDefault="00C6758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_Toc67681045 \h </w:instrText>
      </w:r>
      <w:r>
        <w:fldChar w:fldCharType="separate"/>
      </w:r>
      <w:r>
        <w:t>202</w:t>
      </w:r>
      <w:r>
        <w:fldChar w:fldCharType="end"/>
      </w:r>
    </w:p>
    <w:p w14:paraId="0822A66B" w14:textId="402E3BF2" w:rsidR="00C6758E" w:rsidRDefault="00C6758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_Toc67681046 \h </w:instrText>
      </w:r>
      <w:r>
        <w:fldChar w:fldCharType="separate"/>
      </w:r>
      <w:r>
        <w:t>202</w:t>
      </w:r>
      <w:r>
        <w:fldChar w:fldCharType="end"/>
      </w:r>
    </w:p>
    <w:p w14:paraId="345719EF" w14:textId="642B7447" w:rsidR="00C6758E" w:rsidRDefault="00C6758E">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_Toc67681047 \h </w:instrText>
      </w:r>
      <w:r>
        <w:fldChar w:fldCharType="separate"/>
      </w:r>
      <w:r>
        <w:t>202</w:t>
      </w:r>
      <w:r>
        <w:fldChar w:fldCharType="end"/>
      </w:r>
    </w:p>
    <w:p w14:paraId="0C8AAF1C" w14:textId="3E4237CC" w:rsidR="00C6758E" w:rsidRDefault="00C6758E">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_Toc67681048 \h </w:instrText>
      </w:r>
      <w:r>
        <w:fldChar w:fldCharType="separate"/>
      </w:r>
      <w:r>
        <w:t>202</w:t>
      </w:r>
      <w:r>
        <w:fldChar w:fldCharType="end"/>
      </w:r>
    </w:p>
    <w:p w14:paraId="3F6C6B03" w14:textId="581A96A6" w:rsidR="00C6758E" w:rsidRDefault="00C6758E">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_Toc67681049 \h </w:instrText>
      </w:r>
      <w:r>
        <w:fldChar w:fldCharType="separate"/>
      </w:r>
      <w:r>
        <w:t>204</w:t>
      </w:r>
      <w:r>
        <w:fldChar w:fldCharType="end"/>
      </w:r>
    </w:p>
    <w:p w14:paraId="3D522184" w14:textId="48FDA3CD" w:rsidR="00C6758E" w:rsidRDefault="00C6758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_Toc67681050 \h </w:instrText>
      </w:r>
      <w:r>
        <w:fldChar w:fldCharType="separate"/>
      </w:r>
      <w:r>
        <w:t>204</w:t>
      </w:r>
      <w:r>
        <w:fldChar w:fldCharType="end"/>
      </w:r>
    </w:p>
    <w:p w14:paraId="12DC8D1D" w14:textId="7D690401" w:rsidR="00C6758E" w:rsidRDefault="00C6758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_Toc67681051 \h </w:instrText>
      </w:r>
      <w:r>
        <w:fldChar w:fldCharType="separate"/>
      </w:r>
      <w:r>
        <w:t>204</w:t>
      </w:r>
      <w:r>
        <w:fldChar w:fldCharType="end"/>
      </w:r>
    </w:p>
    <w:p w14:paraId="321E41F1" w14:textId="04D7FD30" w:rsidR="00C6758E" w:rsidRDefault="00C6758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_Toc67681052 \h </w:instrText>
      </w:r>
      <w:r>
        <w:fldChar w:fldCharType="separate"/>
      </w:r>
      <w:r>
        <w:t>204</w:t>
      </w:r>
      <w:r>
        <w:fldChar w:fldCharType="end"/>
      </w:r>
    </w:p>
    <w:p w14:paraId="4DD47B10" w14:textId="4B33ACAE" w:rsidR="00C6758E" w:rsidRDefault="00C6758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_Toc67681053 \h </w:instrText>
      </w:r>
      <w:r>
        <w:fldChar w:fldCharType="separate"/>
      </w:r>
      <w:r>
        <w:t>204</w:t>
      </w:r>
      <w:r>
        <w:fldChar w:fldCharType="end"/>
      </w:r>
    </w:p>
    <w:p w14:paraId="6B81FDB6" w14:textId="7F1B785F" w:rsidR="00C6758E" w:rsidRDefault="00C6758E">
      <w:pPr>
        <w:pStyle w:val="TOC4"/>
        <w:rPr>
          <w:rFonts w:asciiTheme="minorHAnsi" w:eastAsiaTheme="minorEastAsia" w:hAnsiTheme="minorHAnsi" w:cstheme="minorBidi"/>
          <w:sz w:val="22"/>
          <w:szCs w:val="22"/>
          <w:lang w:eastAsia="en-GB"/>
        </w:rPr>
      </w:pPr>
      <w:r w:rsidRPr="00D54670">
        <w:rPr>
          <w:lang w:val="en-US"/>
        </w:rPr>
        <w:t>6.3.6.2</w:t>
      </w:r>
      <w:r>
        <w:rPr>
          <w:rFonts w:asciiTheme="minorHAnsi" w:eastAsiaTheme="minorEastAsia" w:hAnsiTheme="minorHAnsi" w:cstheme="minorBidi"/>
          <w:sz w:val="22"/>
          <w:szCs w:val="22"/>
          <w:lang w:eastAsia="en-GB"/>
        </w:rPr>
        <w:tab/>
      </w:r>
      <w:r w:rsidRPr="00D54670">
        <w:rPr>
          <w:lang w:val="en-US"/>
        </w:rPr>
        <w:t>Structured data types</w:t>
      </w:r>
      <w:r>
        <w:tab/>
      </w:r>
      <w:r>
        <w:fldChar w:fldCharType="begin" w:fldLock="1"/>
      </w:r>
      <w:r>
        <w:instrText xml:space="preserve"> PAGEREF _Toc67681054 \h </w:instrText>
      </w:r>
      <w:r>
        <w:fldChar w:fldCharType="separate"/>
      </w:r>
      <w:r>
        <w:t>205</w:t>
      </w:r>
      <w:r>
        <w:fldChar w:fldCharType="end"/>
      </w:r>
    </w:p>
    <w:p w14:paraId="74EF1458" w14:textId="282B6ADD" w:rsidR="00C6758E" w:rsidRDefault="00C6758E">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_Toc67681055 \h </w:instrText>
      </w:r>
      <w:r>
        <w:fldChar w:fldCharType="separate"/>
      </w:r>
      <w:r>
        <w:t>205</w:t>
      </w:r>
      <w:r>
        <w:fldChar w:fldCharType="end"/>
      </w:r>
    </w:p>
    <w:p w14:paraId="12EC5D19" w14:textId="10315828" w:rsidR="00C6758E" w:rsidRDefault="00C6758E">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_Toc67681056 \h </w:instrText>
      </w:r>
      <w:r>
        <w:fldChar w:fldCharType="separate"/>
      </w:r>
      <w:r>
        <w:t>205</w:t>
      </w:r>
      <w:r>
        <w:fldChar w:fldCharType="end"/>
      </w:r>
    </w:p>
    <w:p w14:paraId="10BC3591" w14:textId="02580014" w:rsidR="00C6758E" w:rsidRDefault="00C6758E">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_Toc67681057 \h </w:instrText>
      </w:r>
      <w:r>
        <w:fldChar w:fldCharType="separate"/>
      </w:r>
      <w:r>
        <w:t>205</w:t>
      </w:r>
      <w:r>
        <w:fldChar w:fldCharType="end"/>
      </w:r>
    </w:p>
    <w:p w14:paraId="1F5FB8F8" w14:textId="0F2DD023" w:rsidR="00C6758E" w:rsidRDefault="00C6758E">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_Toc67681058 \h </w:instrText>
      </w:r>
      <w:r>
        <w:fldChar w:fldCharType="separate"/>
      </w:r>
      <w:r>
        <w:t>206</w:t>
      </w:r>
      <w:r>
        <w:fldChar w:fldCharType="end"/>
      </w:r>
    </w:p>
    <w:p w14:paraId="3647CBE6" w14:textId="06E29F38" w:rsidR="00C6758E" w:rsidRDefault="00C6758E">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_Toc67681059 \h </w:instrText>
      </w:r>
      <w:r>
        <w:fldChar w:fldCharType="separate"/>
      </w:r>
      <w:r>
        <w:t>206</w:t>
      </w:r>
      <w:r>
        <w:fldChar w:fldCharType="end"/>
      </w:r>
    </w:p>
    <w:p w14:paraId="7B660D2B" w14:textId="68BA90CD" w:rsidR="00C6758E" w:rsidRDefault="00C6758E">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_Toc67681060 \h </w:instrText>
      </w:r>
      <w:r>
        <w:fldChar w:fldCharType="separate"/>
      </w:r>
      <w:r>
        <w:t>206</w:t>
      </w:r>
      <w:r>
        <w:fldChar w:fldCharType="end"/>
      </w:r>
    </w:p>
    <w:p w14:paraId="151429ED" w14:textId="7B37CFE4" w:rsidR="00C6758E" w:rsidRDefault="00C6758E">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_Toc67681061 \h </w:instrText>
      </w:r>
      <w:r>
        <w:fldChar w:fldCharType="separate"/>
      </w:r>
      <w:r>
        <w:t>207</w:t>
      </w:r>
      <w:r>
        <w:fldChar w:fldCharType="end"/>
      </w:r>
    </w:p>
    <w:p w14:paraId="419933F4" w14:textId="0A45CF0A" w:rsidR="00C6758E" w:rsidRDefault="00C6758E">
      <w:pPr>
        <w:pStyle w:val="TOC4"/>
        <w:rPr>
          <w:rFonts w:asciiTheme="minorHAnsi" w:eastAsiaTheme="minorEastAsia" w:hAnsiTheme="minorHAnsi" w:cstheme="minorBidi"/>
          <w:sz w:val="22"/>
          <w:szCs w:val="22"/>
          <w:lang w:eastAsia="en-GB"/>
        </w:rPr>
      </w:pPr>
      <w:r w:rsidRPr="00D54670">
        <w:rPr>
          <w:lang w:val="en-US"/>
        </w:rPr>
        <w:t>6.3.6.3</w:t>
      </w:r>
      <w:r>
        <w:rPr>
          <w:rFonts w:asciiTheme="minorHAnsi" w:eastAsiaTheme="minorEastAsia" w:hAnsiTheme="minorHAnsi" w:cstheme="minorBidi"/>
          <w:sz w:val="22"/>
          <w:szCs w:val="22"/>
          <w:lang w:eastAsia="en-GB"/>
        </w:rPr>
        <w:tab/>
      </w:r>
      <w:r w:rsidRPr="00D54670">
        <w:rPr>
          <w:lang w:val="en-US"/>
        </w:rPr>
        <w:t>Simple data types and enumerations</w:t>
      </w:r>
      <w:r>
        <w:tab/>
      </w:r>
      <w:r>
        <w:fldChar w:fldCharType="begin" w:fldLock="1"/>
      </w:r>
      <w:r>
        <w:instrText xml:space="preserve"> PAGEREF _Toc67681062 \h </w:instrText>
      </w:r>
      <w:r>
        <w:fldChar w:fldCharType="separate"/>
      </w:r>
      <w:r>
        <w:t>207</w:t>
      </w:r>
      <w:r>
        <w:fldChar w:fldCharType="end"/>
      </w:r>
    </w:p>
    <w:p w14:paraId="2D6ADCBA" w14:textId="40D73D45" w:rsidR="00C6758E" w:rsidRDefault="00C6758E">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_Toc67681063 \h </w:instrText>
      </w:r>
      <w:r>
        <w:fldChar w:fldCharType="separate"/>
      </w:r>
      <w:r>
        <w:t>207</w:t>
      </w:r>
      <w:r>
        <w:fldChar w:fldCharType="end"/>
      </w:r>
    </w:p>
    <w:p w14:paraId="77A2912D" w14:textId="6E6AC102" w:rsidR="00C6758E" w:rsidRDefault="00C6758E">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_Toc67681064 \h </w:instrText>
      </w:r>
      <w:r>
        <w:fldChar w:fldCharType="separate"/>
      </w:r>
      <w:r>
        <w:t>207</w:t>
      </w:r>
      <w:r>
        <w:fldChar w:fldCharType="end"/>
      </w:r>
    </w:p>
    <w:p w14:paraId="32A861BC" w14:textId="484CA279" w:rsidR="00C6758E" w:rsidRDefault="00C6758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_Toc67681065 \h </w:instrText>
      </w:r>
      <w:r>
        <w:fldChar w:fldCharType="separate"/>
      </w:r>
      <w:r>
        <w:t>207</w:t>
      </w:r>
      <w:r>
        <w:fldChar w:fldCharType="end"/>
      </w:r>
    </w:p>
    <w:p w14:paraId="00BA42D7" w14:textId="72C6EC65" w:rsidR="00C6758E" w:rsidRDefault="00C6758E">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_Toc67681066 \h </w:instrText>
      </w:r>
      <w:r>
        <w:fldChar w:fldCharType="separate"/>
      </w:r>
      <w:r>
        <w:t>207</w:t>
      </w:r>
      <w:r>
        <w:fldChar w:fldCharType="end"/>
      </w:r>
    </w:p>
    <w:p w14:paraId="04A2E7E8" w14:textId="26D63215" w:rsidR="00C6758E" w:rsidRDefault="00C6758E">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_Toc67681067 \h </w:instrText>
      </w:r>
      <w:r>
        <w:fldChar w:fldCharType="separate"/>
      </w:r>
      <w:r>
        <w:t>207</w:t>
      </w:r>
      <w:r>
        <w:fldChar w:fldCharType="end"/>
      </w:r>
    </w:p>
    <w:p w14:paraId="78A772CA" w14:textId="079DC46F" w:rsidR="00C6758E" w:rsidRDefault="00C6758E">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_Toc67681068 \h </w:instrText>
      </w:r>
      <w:r>
        <w:fldChar w:fldCharType="separate"/>
      </w:r>
      <w:r>
        <w:t>207</w:t>
      </w:r>
      <w:r>
        <w:fldChar w:fldCharType="end"/>
      </w:r>
    </w:p>
    <w:p w14:paraId="4AEBADF8" w14:textId="3806D8EF" w:rsidR="00C6758E" w:rsidRDefault="00C6758E">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_Toc67681069 \h </w:instrText>
      </w:r>
      <w:r>
        <w:fldChar w:fldCharType="separate"/>
      </w:r>
      <w:r>
        <w:t>207</w:t>
      </w:r>
      <w:r>
        <w:fldChar w:fldCharType="end"/>
      </w:r>
    </w:p>
    <w:p w14:paraId="4E7DE3FA" w14:textId="383BD712" w:rsidR="00C6758E" w:rsidRDefault="00C6758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_Toc67681070 \h </w:instrText>
      </w:r>
      <w:r>
        <w:fldChar w:fldCharType="separate"/>
      </w:r>
      <w:r>
        <w:t>208</w:t>
      </w:r>
      <w:r>
        <w:fldChar w:fldCharType="end"/>
      </w:r>
    </w:p>
    <w:p w14:paraId="4E9FC257" w14:textId="0FB77EE7" w:rsidR="00C6758E" w:rsidRDefault="00C6758E">
      <w:pPr>
        <w:pStyle w:val="TOC3"/>
        <w:rPr>
          <w:rFonts w:asciiTheme="minorHAnsi" w:eastAsiaTheme="minorEastAsia" w:hAnsiTheme="minorHAnsi" w:cstheme="minorBidi"/>
          <w:sz w:val="22"/>
          <w:szCs w:val="22"/>
          <w:lang w:eastAsia="en-GB"/>
        </w:rPr>
      </w:pPr>
      <w:r w:rsidRPr="00D54670">
        <w:rPr>
          <w:lang w:val="en-US"/>
        </w:rPr>
        <w:t>6.3.9</w:t>
      </w:r>
      <w:r>
        <w:rPr>
          <w:rFonts w:asciiTheme="minorHAnsi" w:eastAsiaTheme="minorEastAsia" w:hAnsiTheme="minorHAnsi" w:cstheme="minorBidi"/>
          <w:sz w:val="22"/>
          <w:szCs w:val="22"/>
          <w:lang w:eastAsia="en-GB"/>
        </w:rPr>
        <w:tab/>
      </w:r>
      <w:r w:rsidRPr="00D54670">
        <w:rPr>
          <w:lang w:val="en-US"/>
        </w:rPr>
        <w:t>Security</w:t>
      </w:r>
      <w:r>
        <w:tab/>
      </w:r>
      <w:r>
        <w:fldChar w:fldCharType="begin" w:fldLock="1"/>
      </w:r>
      <w:r>
        <w:instrText xml:space="preserve"> PAGEREF _Toc67681071 \h </w:instrText>
      </w:r>
      <w:r>
        <w:fldChar w:fldCharType="separate"/>
      </w:r>
      <w:r>
        <w:t>208</w:t>
      </w:r>
      <w:r>
        <w:fldChar w:fldCharType="end"/>
      </w:r>
    </w:p>
    <w:p w14:paraId="61EF593F" w14:textId="14A5286C" w:rsidR="00C6758E" w:rsidRDefault="00C6758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_Toc67681072 \h </w:instrText>
      </w:r>
      <w:r>
        <w:fldChar w:fldCharType="separate"/>
      </w:r>
      <w:r>
        <w:t>208</w:t>
      </w:r>
      <w:r>
        <w:fldChar w:fldCharType="end"/>
      </w:r>
    </w:p>
    <w:p w14:paraId="363FB754" w14:textId="282483FD" w:rsidR="00C6758E" w:rsidRDefault="00C6758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_Toc67681073 \h </w:instrText>
      </w:r>
      <w:r>
        <w:fldChar w:fldCharType="separate"/>
      </w:r>
      <w:r>
        <w:t>209</w:t>
      </w:r>
      <w:r>
        <w:fldChar w:fldCharType="end"/>
      </w:r>
    </w:p>
    <w:p w14:paraId="4568EB81" w14:textId="5B5B2996" w:rsidR="00C6758E" w:rsidRDefault="00C6758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_Toc67681074 \h </w:instrText>
      </w:r>
      <w:r>
        <w:fldChar w:fldCharType="separate"/>
      </w:r>
      <w:r>
        <w:t>209</w:t>
      </w:r>
      <w:r>
        <w:fldChar w:fldCharType="end"/>
      </w:r>
    </w:p>
    <w:p w14:paraId="651F9378" w14:textId="7A4AD069" w:rsidR="00C6758E" w:rsidRDefault="00C6758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_Toc67681075 \h </w:instrText>
      </w:r>
      <w:r>
        <w:fldChar w:fldCharType="separate"/>
      </w:r>
      <w:r>
        <w:t>209</w:t>
      </w:r>
      <w:r>
        <w:fldChar w:fldCharType="end"/>
      </w:r>
    </w:p>
    <w:p w14:paraId="07695A1C" w14:textId="6F85A88F" w:rsidR="00C6758E" w:rsidRDefault="00C6758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_Toc67681076 \h </w:instrText>
      </w:r>
      <w:r>
        <w:fldChar w:fldCharType="separate"/>
      </w:r>
      <w:r>
        <w:t>209</w:t>
      </w:r>
      <w:r>
        <w:fldChar w:fldCharType="end"/>
      </w:r>
    </w:p>
    <w:p w14:paraId="6FB28CC8" w14:textId="6AE70818" w:rsidR="00C6758E" w:rsidRDefault="00C6758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_Toc67681077 \h </w:instrText>
      </w:r>
      <w:r>
        <w:fldChar w:fldCharType="separate"/>
      </w:r>
      <w:r>
        <w:t>209</w:t>
      </w:r>
      <w:r>
        <w:fldChar w:fldCharType="end"/>
      </w:r>
    </w:p>
    <w:p w14:paraId="2FCFBFBB" w14:textId="0D26D73C" w:rsidR="00C6758E" w:rsidRDefault="00C6758E">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_Toc67681078 \h </w:instrText>
      </w:r>
      <w:r>
        <w:fldChar w:fldCharType="separate"/>
      </w:r>
      <w:r>
        <w:t>209</w:t>
      </w:r>
      <w:r>
        <w:fldChar w:fldCharType="end"/>
      </w:r>
    </w:p>
    <w:p w14:paraId="4FFB3223" w14:textId="34F2922F" w:rsidR="00C6758E" w:rsidRDefault="00C6758E">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_Toc67681079 \h </w:instrText>
      </w:r>
      <w:r>
        <w:fldChar w:fldCharType="separate"/>
      </w:r>
      <w:r>
        <w:t>209</w:t>
      </w:r>
      <w:r>
        <w:fldChar w:fldCharType="end"/>
      </w:r>
    </w:p>
    <w:p w14:paraId="72BF544F" w14:textId="78A5C542" w:rsidR="00C6758E" w:rsidRDefault="00C6758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_Toc67681080 \h </w:instrText>
      </w:r>
      <w:r>
        <w:fldChar w:fldCharType="separate"/>
      </w:r>
      <w:r>
        <w:t>210</w:t>
      </w:r>
      <w:r>
        <w:fldChar w:fldCharType="end"/>
      </w:r>
    </w:p>
    <w:p w14:paraId="3112549C" w14:textId="01A1022C" w:rsidR="00C6758E" w:rsidRDefault="00C6758E">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_Toc67681081 \h </w:instrText>
      </w:r>
      <w:r>
        <w:fldChar w:fldCharType="separate"/>
      </w:r>
      <w:r>
        <w:t>210</w:t>
      </w:r>
      <w:r>
        <w:fldChar w:fldCharType="end"/>
      </w:r>
    </w:p>
    <w:p w14:paraId="2744AC88" w14:textId="09539E55" w:rsidR="00C6758E" w:rsidRDefault="00C6758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_Toc67681082 \h </w:instrText>
      </w:r>
      <w:r>
        <w:fldChar w:fldCharType="separate"/>
      </w:r>
      <w:r>
        <w:t>210</w:t>
      </w:r>
      <w:r>
        <w:fldChar w:fldCharType="end"/>
      </w:r>
    </w:p>
    <w:p w14:paraId="109B984E" w14:textId="0C5F104C" w:rsidR="00C6758E" w:rsidRDefault="00C6758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_Toc67681083 \h </w:instrText>
      </w:r>
      <w:r>
        <w:fldChar w:fldCharType="separate"/>
      </w:r>
      <w:r>
        <w:t>210</w:t>
      </w:r>
      <w:r>
        <w:fldChar w:fldCharType="end"/>
      </w:r>
    </w:p>
    <w:p w14:paraId="3C2E92F8" w14:textId="0D3040F3" w:rsidR="00C6758E" w:rsidRDefault="00C6758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_Toc67681084 \h </w:instrText>
      </w:r>
      <w:r>
        <w:fldChar w:fldCharType="separate"/>
      </w:r>
      <w:r>
        <w:t>210</w:t>
      </w:r>
      <w:r>
        <w:fldChar w:fldCharType="end"/>
      </w:r>
    </w:p>
    <w:p w14:paraId="61C91B7E" w14:textId="62CFA65A" w:rsidR="00C6758E" w:rsidRDefault="00C6758E">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_Toc67681085 \h </w:instrText>
      </w:r>
      <w:r>
        <w:fldChar w:fldCharType="separate"/>
      </w:r>
      <w:r>
        <w:t>210</w:t>
      </w:r>
      <w:r>
        <w:fldChar w:fldCharType="end"/>
      </w:r>
    </w:p>
    <w:p w14:paraId="7B30A416" w14:textId="4EE67465" w:rsidR="00C6758E" w:rsidRDefault="00C6758E">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_Toc67681086 \h </w:instrText>
      </w:r>
      <w:r>
        <w:fldChar w:fldCharType="separate"/>
      </w:r>
      <w:r>
        <w:t>210</w:t>
      </w:r>
      <w:r>
        <w:fldChar w:fldCharType="end"/>
      </w:r>
    </w:p>
    <w:p w14:paraId="1413CEBD" w14:textId="696954AE" w:rsidR="00C6758E" w:rsidRDefault="00C6758E">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_Toc67681087 \h </w:instrText>
      </w:r>
      <w:r>
        <w:fldChar w:fldCharType="separate"/>
      </w:r>
      <w:r>
        <w:t>211</w:t>
      </w:r>
      <w:r>
        <w:fldChar w:fldCharType="end"/>
      </w:r>
    </w:p>
    <w:p w14:paraId="56EEEE1E" w14:textId="476D34A4" w:rsidR="00C6758E" w:rsidRDefault="00C6758E">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_Toc67681088 \h </w:instrText>
      </w:r>
      <w:r>
        <w:fldChar w:fldCharType="separate"/>
      </w:r>
      <w:r>
        <w:t>211</w:t>
      </w:r>
      <w:r>
        <w:fldChar w:fldCharType="end"/>
      </w:r>
    </w:p>
    <w:p w14:paraId="2731DD5A" w14:textId="1BAE7D92" w:rsidR="00C6758E" w:rsidRDefault="00C6758E">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_Toc67681089 \h </w:instrText>
      </w:r>
      <w:r>
        <w:fldChar w:fldCharType="separate"/>
      </w:r>
      <w:r>
        <w:t>211</w:t>
      </w:r>
      <w:r>
        <w:fldChar w:fldCharType="end"/>
      </w:r>
    </w:p>
    <w:p w14:paraId="3F05811D" w14:textId="6EAA97EA" w:rsidR="00C6758E" w:rsidRDefault="00C6758E">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_Toc67681090 \h </w:instrText>
      </w:r>
      <w:r>
        <w:fldChar w:fldCharType="separate"/>
      </w:r>
      <w:r>
        <w:t>211</w:t>
      </w:r>
      <w:r>
        <w:fldChar w:fldCharType="end"/>
      </w:r>
    </w:p>
    <w:p w14:paraId="513710F2" w14:textId="59C3D3D2" w:rsidR="00C6758E" w:rsidRDefault="00C6758E">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_Toc67681091 \h </w:instrText>
      </w:r>
      <w:r>
        <w:fldChar w:fldCharType="separate"/>
      </w:r>
      <w:r>
        <w:t>211</w:t>
      </w:r>
      <w:r>
        <w:fldChar w:fldCharType="end"/>
      </w:r>
    </w:p>
    <w:p w14:paraId="489204D5" w14:textId="1FB55D32" w:rsidR="00C6758E" w:rsidRDefault="00C6758E">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_Toc67681092 \h </w:instrText>
      </w:r>
      <w:r>
        <w:fldChar w:fldCharType="separate"/>
      </w:r>
      <w:r>
        <w:t>211</w:t>
      </w:r>
      <w:r>
        <w:fldChar w:fldCharType="end"/>
      </w:r>
    </w:p>
    <w:p w14:paraId="24D02EF4" w14:textId="3E0988A3" w:rsidR="00C6758E" w:rsidRDefault="00C6758E">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_Toc67681093 \h </w:instrText>
      </w:r>
      <w:r>
        <w:fldChar w:fldCharType="separate"/>
      </w:r>
      <w:r>
        <w:t>212</w:t>
      </w:r>
      <w:r>
        <w:fldChar w:fldCharType="end"/>
      </w:r>
    </w:p>
    <w:p w14:paraId="61A61CBB" w14:textId="780C70BF" w:rsidR="00C6758E" w:rsidRDefault="00C6758E">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_Toc67681094 \h </w:instrText>
      </w:r>
      <w:r>
        <w:fldChar w:fldCharType="separate"/>
      </w:r>
      <w:r>
        <w:t>212</w:t>
      </w:r>
      <w:r>
        <w:fldChar w:fldCharType="end"/>
      </w:r>
    </w:p>
    <w:p w14:paraId="3CA926D2" w14:textId="377F63C0" w:rsidR="00C6758E" w:rsidRDefault="00C6758E">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_Toc67681095 \h </w:instrText>
      </w:r>
      <w:r>
        <w:fldChar w:fldCharType="separate"/>
      </w:r>
      <w:r>
        <w:t>213</w:t>
      </w:r>
      <w:r>
        <w:fldChar w:fldCharType="end"/>
      </w:r>
    </w:p>
    <w:p w14:paraId="40432DEA" w14:textId="287AD708" w:rsidR="00C6758E" w:rsidRDefault="00C6758E">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_Toc67681096 \h </w:instrText>
      </w:r>
      <w:r>
        <w:fldChar w:fldCharType="separate"/>
      </w:r>
      <w:r>
        <w:t>213</w:t>
      </w:r>
      <w:r>
        <w:fldChar w:fldCharType="end"/>
      </w:r>
    </w:p>
    <w:p w14:paraId="6C454BDD" w14:textId="10F4BCC1" w:rsidR="00C6758E" w:rsidRDefault="00C6758E">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_Toc67681097 \h </w:instrText>
      </w:r>
      <w:r>
        <w:fldChar w:fldCharType="separate"/>
      </w:r>
      <w:r>
        <w:t>213</w:t>
      </w:r>
      <w:r>
        <w:fldChar w:fldCharType="end"/>
      </w:r>
    </w:p>
    <w:p w14:paraId="397C3FAB" w14:textId="528F1400" w:rsidR="00C6758E" w:rsidRDefault="00C6758E">
      <w:pPr>
        <w:pStyle w:val="TOC7"/>
        <w:rPr>
          <w:rFonts w:asciiTheme="minorHAnsi" w:eastAsiaTheme="minorEastAsia" w:hAnsiTheme="minorHAnsi" w:cstheme="minorBidi"/>
          <w:sz w:val="22"/>
          <w:szCs w:val="22"/>
          <w:lang w:eastAsia="en-GB"/>
        </w:rPr>
      </w:pPr>
      <w:r>
        <w:lastRenderedPageBreak/>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_Toc67681098 \h </w:instrText>
      </w:r>
      <w:r>
        <w:fldChar w:fldCharType="separate"/>
      </w:r>
      <w:r>
        <w:t>214</w:t>
      </w:r>
      <w:r>
        <w:fldChar w:fldCharType="end"/>
      </w:r>
    </w:p>
    <w:p w14:paraId="6EA349A0" w14:textId="6CF19759" w:rsidR="00C6758E" w:rsidRDefault="00C6758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_Toc67681099 \h </w:instrText>
      </w:r>
      <w:r>
        <w:fldChar w:fldCharType="separate"/>
      </w:r>
      <w:r>
        <w:t>214</w:t>
      </w:r>
      <w:r>
        <w:fldChar w:fldCharType="end"/>
      </w:r>
    </w:p>
    <w:p w14:paraId="094C7C69" w14:textId="010A496A" w:rsidR="00C6758E" w:rsidRDefault="00C6758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_Toc67681100 \h </w:instrText>
      </w:r>
      <w:r>
        <w:fldChar w:fldCharType="separate"/>
      </w:r>
      <w:r>
        <w:t>215</w:t>
      </w:r>
      <w:r>
        <w:fldChar w:fldCharType="end"/>
      </w:r>
    </w:p>
    <w:p w14:paraId="564D703B" w14:textId="1C9C8766" w:rsidR="00C6758E" w:rsidRDefault="00C6758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_Toc67681101 \h </w:instrText>
      </w:r>
      <w:r>
        <w:fldChar w:fldCharType="separate"/>
      </w:r>
      <w:r>
        <w:t>215</w:t>
      </w:r>
      <w:r>
        <w:fldChar w:fldCharType="end"/>
      </w:r>
    </w:p>
    <w:p w14:paraId="73D76817" w14:textId="4DE65A8C" w:rsidR="00C6758E" w:rsidRDefault="00C6758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_Toc67681102 \h </w:instrText>
      </w:r>
      <w:r>
        <w:fldChar w:fldCharType="separate"/>
      </w:r>
      <w:r>
        <w:t>215</w:t>
      </w:r>
      <w:r>
        <w:fldChar w:fldCharType="end"/>
      </w:r>
    </w:p>
    <w:p w14:paraId="29C12056" w14:textId="23166D1B" w:rsidR="00C6758E" w:rsidRDefault="00C6758E">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_Toc67681103 \h </w:instrText>
      </w:r>
      <w:r>
        <w:fldChar w:fldCharType="separate"/>
      </w:r>
      <w:r>
        <w:t>215</w:t>
      </w:r>
      <w:r>
        <w:fldChar w:fldCharType="end"/>
      </w:r>
    </w:p>
    <w:p w14:paraId="71023EF5" w14:textId="43F53F99" w:rsidR="00C6758E" w:rsidRDefault="00C6758E">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_Toc67681104 \h </w:instrText>
      </w:r>
      <w:r>
        <w:fldChar w:fldCharType="separate"/>
      </w:r>
      <w:r>
        <w:t>215</w:t>
      </w:r>
      <w:r>
        <w:fldChar w:fldCharType="end"/>
      </w:r>
    </w:p>
    <w:p w14:paraId="7E363449" w14:textId="7A484892" w:rsidR="00C6758E" w:rsidRDefault="00C6758E">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_Toc67681105 \h </w:instrText>
      </w:r>
      <w:r>
        <w:fldChar w:fldCharType="separate"/>
      </w:r>
      <w:r>
        <w:t>215</w:t>
      </w:r>
      <w:r>
        <w:fldChar w:fldCharType="end"/>
      </w:r>
    </w:p>
    <w:p w14:paraId="0080DB52" w14:textId="7D5CF3C4" w:rsidR="00C6758E" w:rsidRDefault="00C6758E">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_Toc67681106 \h </w:instrText>
      </w:r>
      <w:r>
        <w:fldChar w:fldCharType="separate"/>
      </w:r>
      <w:r>
        <w:t>215</w:t>
      </w:r>
      <w:r>
        <w:fldChar w:fldCharType="end"/>
      </w:r>
    </w:p>
    <w:p w14:paraId="6A6A8392" w14:textId="2BF4B4E3" w:rsidR="00C6758E" w:rsidRDefault="00C6758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_Toc67681107 \h </w:instrText>
      </w:r>
      <w:r>
        <w:fldChar w:fldCharType="separate"/>
      </w:r>
      <w:r>
        <w:t>216</w:t>
      </w:r>
      <w:r>
        <w:fldChar w:fldCharType="end"/>
      </w:r>
    </w:p>
    <w:p w14:paraId="13466D62" w14:textId="691F3EF0" w:rsidR="00C6758E" w:rsidRDefault="00C6758E">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_Toc67681108 \h </w:instrText>
      </w:r>
      <w:r>
        <w:fldChar w:fldCharType="separate"/>
      </w:r>
      <w:r>
        <w:t>216</w:t>
      </w:r>
      <w:r>
        <w:fldChar w:fldCharType="end"/>
      </w:r>
    </w:p>
    <w:p w14:paraId="0FDEF26A" w14:textId="7B9EBF7A" w:rsidR="00C6758E" w:rsidRDefault="00C6758E">
      <w:pPr>
        <w:pStyle w:val="TOC4"/>
        <w:rPr>
          <w:rFonts w:asciiTheme="minorHAnsi" w:eastAsiaTheme="minorEastAsia" w:hAnsiTheme="minorHAnsi" w:cstheme="minorBidi"/>
          <w:sz w:val="22"/>
          <w:szCs w:val="22"/>
          <w:lang w:eastAsia="en-GB"/>
        </w:rPr>
      </w:pPr>
      <w:r w:rsidRPr="00D54670">
        <w:rPr>
          <w:lang w:val="en-US"/>
        </w:rPr>
        <w:t>6.4.6.2</w:t>
      </w:r>
      <w:r>
        <w:rPr>
          <w:rFonts w:asciiTheme="minorHAnsi" w:eastAsiaTheme="minorEastAsia" w:hAnsiTheme="minorHAnsi" w:cstheme="minorBidi"/>
          <w:sz w:val="22"/>
          <w:szCs w:val="22"/>
          <w:lang w:eastAsia="en-GB"/>
        </w:rPr>
        <w:tab/>
      </w:r>
      <w:r w:rsidRPr="00D54670">
        <w:rPr>
          <w:lang w:val="en-US"/>
        </w:rPr>
        <w:t>Structured data types</w:t>
      </w:r>
      <w:r>
        <w:tab/>
      </w:r>
      <w:r>
        <w:fldChar w:fldCharType="begin" w:fldLock="1"/>
      </w:r>
      <w:r>
        <w:instrText xml:space="preserve"> PAGEREF _Toc67681109 \h </w:instrText>
      </w:r>
      <w:r>
        <w:fldChar w:fldCharType="separate"/>
      </w:r>
      <w:r>
        <w:t>217</w:t>
      </w:r>
      <w:r>
        <w:fldChar w:fldCharType="end"/>
      </w:r>
    </w:p>
    <w:p w14:paraId="77068D9E" w14:textId="5EA9293C" w:rsidR="00C6758E" w:rsidRDefault="00C6758E">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_Toc67681110 \h </w:instrText>
      </w:r>
      <w:r>
        <w:fldChar w:fldCharType="separate"/>
      </w:r>
      <w:r>
        <w:t>217</w:t>
      </w:r>
      <w:r>
        <w:fldChar w:fldCharType="end"/>
      </w:r>
    </w:p>
    <w:p w14:paraId="5173E0AE" w14:textId="6C95CEF3" w:rsidR="00C6758E" w:rsidRDefault="00C6758E">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_Toc67681111 \h </w:instrText>
      </w:r>
      <w:r>
        <w:fldChar w:fldCharType="separate"/>
      </w:r>
      <w:r>
        <w:t>218</w:t>
      </w:r>
      <w:r>
        <w:fldChar w:fldCharType="end"/>
      </w:r>
    </w:p>
    <w:p w14:paraId="657F5DD5" w14:textId="38FB6CA1" w:rsidR="00C6758E" w:rsidRDefault="00C6758E">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_Toc67681112 \h </w:instrText>
      </w:r>
      <w:r>
        <w:fldChar w:fldCharType="separate"/>
      </w:r>
      <w:r>
        <w:t>221</w:t>
      </w:r>
      <w:r>
        <w:fldChar w:fldCharType="end"/>
      </w:r>
    </w:p>
    <w:p w14:paraId="623FA06C" w14:textId="4F2DF55B" w:rsidR="00C6758E" w:rsidRDefault="00C6758E">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_Toc67681113 \h </w:instrText>
      </w:r>
      <w:r>
        <w:fldChar w:fldCharType="separate"/>
      </w:r>
      <w:r>
        <w:t>224</w:t>
      </w:r>
      <w:r>
        <w:fldChar w:fldCharType="end"/>
      </w:r>
    </w:p>
    <w:p w14:paraId="3DFA4C97" w14:textId="04AA8E12" w:rsidR="00C6758E" w:rsidRDefault="00C6758E">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_Toc67681114 \h </w:instrText>
      </w:r>
      <w:r>
        <w:fldChar w:fldCharType="separate"/>
      </w:r>
      <w:r>
        <w:t>227</w:t>
      </w:r>
      <w:r>
        <w:fldChar w:fldCharType="end"/>
      </w:r>
    </w:p>
    <w:p w14:paraId="46591246" w14:textId="394CCB06" w:rsidR="00C6758E" w:rsidRDefault="00C6758E">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_Toc67681115 \h </w:instrText>
      </w:r>
      <w:r>
        <w:fldChar w:fldCharType="separate"/>
      </w:r>
      <w:r>
        <w:t>228</w:t>
      </w:r>
      <w:r>
        <w:fldChar w:fldCharType="end"/>
      </w:r>
    </w:p>
    <w:p w14:paraId="621EE3F7" w14:textId="2EFA62BF" w:rsidR="00C6758E" w:rsidRDefault="00C6758E">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_Toc67681116 \h </w:instrText>
      </w:r>
      <w:r>
        <w:fldChar w:fldCharType="separate"/>
      </w:r>
      <w:r>
        <w:t>228</w:t>
      </w:r>
      <w:r>
        <w:fldChar w:fldCharType="end"/>
      </w:r>
    </w:p>
    <w:p w14:paraId="561C6115" w14:textId="4F74FC1F" w:rsidR="00C6758E" w:rsidRDefault="00C6758E">
      <w:pPr>
        <w:pStyle w:val="TOC4"/>
        <w:rPr>
          <w:rFonts w:asciiTheme="minorHAnsi" w:eastAsiaTheme="minorEastAsia" w:hAnsiTheme="minorHAnsi" w:cstheme="minorBidi"/>
          <w:sz w:val="22"/>
          <w:szCs w:val="22"/>
          <w:lang w:eastAsia="en-GB"/>
        </w:rPr>
      </w:pPr>
      <w:r w:rsidRPr="00D54670">
        <w:rPr>
          <w:lang w:val="en-US"/>
        </w:rPr>
        <w:t>6.4.6.3</w:t>
      </w:r>
      <w:r>
        <w:rPr>
          <w:rFonts w:asciiTheme="minorHAnsi" w:eastAsiaTheme="minorEastAsia" w:hAnsiTheme="minorHAnsi" w:cstheme="minorBidi"/>
          <w:sz w:val="22"/>
          <w:szCs w:val="22"/>
          <w:lang w:eastAsia="en-GB"/>
        </w:rPr>
        <w:tab/>
      </w:r>
      <w:r w:rsidRPr="00D54670">
        <w:rPr>
          <w:lang w:val="en-US"/>
        </w:rPr>
        <w:t>Simple data types and enumerations</w:t>
      </w:r>
      <w:r>
        <w:tab/>
      </w:r>
      <w:r>
        <w:fldChar w:fldCharType="begin" w:fldLock="1"/>
      </w:r>
      <w:r>
        <w:instrText xml:space="preserve"> PAGEREF _Toc67681117 \h </w:instrText>
      </w:r>
      <w:r>
        <w:fldChar w:fldCharType="separate"/>
      </w:r>
      <w:r>
        <w:t>228</w:t>
      </w:r>
      <w:r>
        <w:fldChar w:fldCharType="end"/>
      </w:r>
    </w:p>
    <w:p w14:paraId="19C5411E" w14:textId="0B46B2BD" w:rsidR="00C6758E" w:rsidRDefault="00C6758E">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_Toc67681118 \h </w:instrText>
      </w:r>
      <w:r>
        <w:fldChar w:fldCharType="separate"/>
      </w:r>
      <w:r>
        <w:t>228</w:t>
      </w:r>
      <w:r>
        <w:fldChar w:fldCharType="end"/>
      </w:r>
    </w:p>
    <w:p w14:paraId="3F5FD13F" w14:textId="43683080" w:rsidR="00C6758E" w:rsidRDefault="00C6758E">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_Toc67681119 \h </w:instrText>
      </w:r>
      <w:r>
        <w:fldChar w:fldCharType="separate"/>
      </w:r>
      <w:r>
        <w:t>228</w:t>
      </w:r>
      <w:r>
        <w:fldChar w:fldCharType="end"/>
      </w:r>
    </w:p>
    <w:p w14:paraId="59EB4450" w14:textId="1E84E4D5" w:rsidR="00C6758E" w:rsidRDefault="00C6758E">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_Toc67681120 \h </w:instrText>
      </w:r>
      <w:r>
        <w:fldChar w:fldCharType="separate"/>
      </w:r>
      <w:r>
        <w:t>229</w:t>
      </w:r>
      <w:r>
        <w:fldChar w:fldCharType="end"/>
      </w:r>
    </w:p>
    <w:p w14:paraId="31A89684" w14:textId="55C9C822" w:rsidR="00C6758E" w:rsidRDefault="00C6758E">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_Toc67681121 \h </w:instrText>
      </w:r>
      <w:r>
        <w:fldChar w:fldCharType="separate"/>
      </w:r>
      <w:r>
        <w:t>229</w:t>
      </w:r>
      <w:r>
        <w:fldChar w:fldCharType="end"/>
      </w:r>
    </w:p>
    <w:p w14:paraId="2BA31D8C" w14:textId="5E10FC4F" w:rsidR="00C6758E" w:rsidRDefault="00C6758E">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_Toc67681122 \h </w:instrText>
      </w:r>
      <w:r>
        <w:fldChar w:fldCharType="separate"/>
      </w:r>
      <w:r>
        <w:t>229</w:t>
      </w:r>
      <w:r>
        <w:fldChar w:fldCharType="end"/>
      </w:r>
    </w:p>
    <w:p w14:paraId="2BB1444D" w14:textId="416243F5" w:rsidR="00C6758E" w:rsidRDefault="00C6758E">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_Toc67681123 \h </w:instrText>
      </w:r>
      <w:r>
        <w:fldChar w:fldCharType="separate"/>
      </w:r>
      <w:r>
        <w:t>229</w:t>
      </w:r>
      <w:r>
        <w:fldChar w:fldCharType="end"/>
      </w:r>
    </w:p>
    <w:p w14:paraId="4A95F98A" w14:textId="67501814" w:rsidR="00C6758E" w:rsidRDefault="00C6758E">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_Toc67681124 \h </w:instrText>
      </w:r>
      <w:r>
        <w:fldChar w:fldCharType="separate"/>
      </w:r>
      <w:r>
        <w:t>229</w:t>
      </w:r>
      <w:r>
        <w:fldChar w:fldCharType="end"/>
      </w:r>
    </w:p>
    <w:p w14:paraId="76930C7B" w14:textId="76805198" w:rsidR="00C6758E" w:rsidRDefault="00C6758E">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_Toc67681125 \h </w:instrText>
      </w:r>
      <w:r>
        <w:fldChar w:fldCharType="separate"/>
      </w:r>
      <w:r>
        <w:t>230</w:t>
      </w:r>
      <w:r>
        <w:fldChar w:fldCharType="end"/>
      </w:r>
    </w:p>
    <w:p w14:paraId="0252B35D" w14:textId="4435FDD7" w:rsidR="00C6758E" w:rsidRDefault="00C6758E">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_Toc67681126 \h </w:instrText>
      </w:r>
      <w:r>
        <w:fldChar w:fldCharType="separate"/>
      </w:r>
      <w:r>
        <w:t>230</w:t>
      </w:r>
      <w:r>
        <w:fldChar w:fldCharType="end"/>
      </w:r>
    </w:p>
    <w:p w14:paraId="39B7A0D2" w14:textId="233DB334" w:rsidR="00C6758E" w:rsidRDefault="00C6758E">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_Toc67681127 \h </w:instrText>
      </w:r>
      <w:r>
        <w:fldChar w:fldCharType="separate"/>
      </w:r>
      <w:r>
        <w:t>230</w:t>
      </w:r>
      <w:r>
        <w:fldChar w:fldCharType="end"/>
      </w:r>
    </w:p>
    <w:p w14:paraId="54A16E4F" w14:textId="237C0A35" w:rsidR="00C6758E" w:rsidRDefault="00C6758E">
      <w:pPr>
        <w:pStyle w:val="TOC3"/>
        <w:rPr>
          <w:rFonts w:asciiTheme="minorHAnsi" w:eastAsiaTheme="minorEastAsia" w:hAnsiTheme="minorHAnsi" w:cstheme="minorBidi"/>
          <w:sz w:val="22"/>
          <w:szCs w:val="22"/>
          <w:lang w:eastAsia="en-GB"/>
        </w:rPr>
      </w:pPr>
      <w:r w:rsidRPr="00D54670">
        <w:rPr>
          <w:lang w:val="en-US"/>
        </w:rPr>
        <w:t>6.4.9</w:t>
      </w:r>
      <w:r>
        <w:rPr>
          <w:rFonts w:asciiTheme="minorHAnsi" w:eastAsiaTheme="minorEastAsia" w:hAnsiTheme="minorHAnsi" w:cstheme="minorBidi"/>
          <w:sz w:val="22"/>
          <w:szCs w:val="22"/>
          <w:lang w:eastAsia="en-GB"/>
        </w:rPr>
        <w:tab/>
      </w:r>
      <w:r w:rsidRPr="00D54670">
        <w:rPr>
          <w:lang w:val="en-US"/>
        </w:rPr>
        <w:t>Security</w:t>
      </w:r>
      <w:r>
        <w:tab/>
      </w:r>
      <w:r>
        <w:fldChar w:fldCharType="begin" w:fldLock="1"/>
      </w:r>
      <w:r>
        <w:instrText xml:space="preserve"> PAGEREF _Toc67681128 \h </w:instrText>
      </w:r>
      <w:r>
        <w:fldChar w:fldCharType="separate"/>
      </w:r>
      <w:r>
        <w:t>231</w:t>
      </w:r>
      <w:r>
        <w:fldChar w:fldCharType="end"/>
      </w:r>
    </w:p>
    <w:p w14:paraId="5011AB42" w14:textId="348F5A3B" w:rsidR="00C6758E" w:rsidRDefault="00C6758E">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_Toc67681129 \h </w:instrText>
      </w:r>
      <w:r>
        <w:fldChar w:fldCharType="separate"/>
      </w:r>
      <w:r>
        <w:t>231</w:t>
      </w:r>
      <w:r>
        <w:fldChar w:fldCharType="end"/>
      </w:r>
    </w:p>
    <w:p w14:paraId="50E3E5A8" w14:textId="06311B84" w:rsidR="00C6758E" w:rsidRDefault="00C6758E">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_Toc67681130 \h </w:instrText>
      </w:r>
      <w:r>
        <w:fldChar w:fldCharType="separate"/>
      </w:r>
      <w:r>
        <w:t>231</w:t>
      </w:r>
      <w:r>
        <w:fldChar w:fldCharType="end"/>
      </w:r>
    </w:p>
    <w:p w14:paraId="51EE4056" w14:textId="60BFC710" w:rsidR="00C6758E" w:rsidRDefault="00C6758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_Toc67681131 \h </w:instrText>
      </w:r>
      <w:r>
        <w:fldChar w:fldCharType="separate"/>
      </w:r>
      <w:r>
        <w:t>231</w:t>
      </w:r>
      <w:r>
        <w:fldChar w:fldCharType="end"/>
      </w:r>
    </w:p>
    <w:p w14:paraId="3C270912" w14:textId="16760B18" w:rsidR="00C6758E" w:rsidRDefault="00C6758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_Toc67681132 \h </w:instrText>
      </w:r>
      <w:r>
        <w:fldChar w:fldCharType="separate"/>
      </w:r>
      <w:r>
        <w:t>232</w:t>
      </w:r>
      <w:r>
        <w:fldChar w:fldCharType="end"/>
      </w:r>
    </w:p>
    <w:p w14:paraId="4093CB9C" w14:textId="34B7128F" w:rsidR="00C6758E" w:rsidRDefault="00C6758E">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_Toc67681133 \h </w:instrText>
      </w:r>
      <w:r>
        <w:fldChar w:fldCharType="separate"/>
      </w:r>
      <w:r>
        <w:t>283</w:t>
      </w:r>
      <w:r>
        <w:fldChar w:fldCharType="end"/>
      </w:r>
    </w:p>
    <w:p w14:paraId="00F6F1DF" w14:textId="36CA58AF" w:rsidR="00C6758E" w:rsidRDefault="00C6758E">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_Toc67681134 \h </w:instrText>
      </w:r>
      <w:r>
        <w:fldChar w:fldCharType="separate"/>
      </w:r>
      <w:r>
        <w:t>294</w:t>
      </w:r>
      <w:r>
        <w:fldChar w:fldCharType="end"/>
      </w:r>
    </w:p>
    <w:p w14:paraId="1CA9B575" w14:textId="7E761A06" w:rsidR="00C6758E" w:rsidRDefault="00C6758E">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_Toc67681135 \h </w:instrText>
      </w:r>
      <w:r>
        <w:fldChar w:fldCharType="separate"/>
      </w:r>
      <w:r>
        <w:t>298</w:t>
      </w:r>
      <w:r>
        <w:fldChar w:fldCharType="end"/>
      </w:r>
    </w:p>
    <w:p w14:paraId="35A2FAE2" w14:textId="4143EF3E" w:rsidR="00C6758E" w:rsidRDefault="00C6758E">
      <w:pPr>
        <w:pStyle w:val="TOC1"/>
        <w:rPr>
          <w:rFonts w:asciiTheme="minorHAnsi" w:eastAsiaTheme="minorEastAsia" w:hAnsiTheme="minorHAnsi" w:cstheme="minorBidi"/>
          <w:szCs w:val="22"/>
          <w:lang w:eastAsia="en-GB"/>
        </w:rPr>
      </w:pPr>
      <w:r w:rsidRPr="00D54670">
        <w:rPr>
          <w:lang w:val="en-US"/>
        </w:rPr>
        <w:t>Annex B (Informative): HTTP Multipart Messages</w:t>
      </w:r>
      <w:r>
        <w:tab/>
      </w:r>
      <w:r>
        <w:fldChar w:fldCharType="begin" w:fldLock="1"/>
      </w:r>
      <w:r>
        <w:instrText xml:space="preserve"> PAGEREF _Toc67681136 \h </w:instrText>
      </w:r>
      <w:r>
        <w:fldChar w:fldCharType="separate"/>
      </w:r>
      <w:r>
        <w:t>306</w:t>
      </w:r>
      <w:r>
        <w:fldChar w:fldCharType="end"/>
      </w:r>
    </w:p>
    <w:p w14:paraId="487F89FA" w14:textId="29A5BAAE" w:rsidR="00C6758E" w:rsidRDefault="00C6758E">
      <w:pPr>
        <w:pStyle w:val="TOC2"/>
        <w:rPr>
          <w:rFonts w:asciiTheme="minorHAnsi" w:eastAsiaTheme="minorEastAsia" w:hAnsiTheme="minorHAnsi" w:cstheme="minorBidi"/>
          <w:sz w:val="22"/>
          <w:szCs w:val="22"/>
          <w:lang w:eastAsia="en-GB"/>
        </w:rPr>
      </w:pPr>
      <w:r w:rsidRPr="00D54670">
        <w:rPr>
          <w:lang w:val="en-US"/>
        </w:rPr>
        <w:t>B.1</w:t>
      </w:r>
      <w:r>
        <w:rPr>
          <w:rFonts w:asciiTheme="minorHAnsi" w:eastAsiaTheme="minorEastAsia" w:hAnsiTheme="minorHAnsi" w:cstheme="minorBidi"/>
          <w:sz w:val="22"/>
          <w:szCs w:val="22"/>
          <w:lang w:eastAsia="en-GB"/>
        </w:rPr>
        <w:tab/>
      </w:r>
      <w:r w:rsidRPr="00D54670">
        <w:rPr>
          <w:lang w:val="en-US"/>
        </w:rPr>
        <w:t>Example of HTTP multipart message</w:t>
      </w:r>
      <w:r>
        <w:tab/>
      </w:r>
      <w:r>
        <w:fldChar w:fldCharType="begin" w:fldLock="1"/>
      </w:r>
      <w:r>
        <w:instrText xml:space="preserve"> PAGEREF _Toc67681137 \h </w:instrText>
      </w:r>
      <w:r>
        <w:fldChar w:fldCharType="separate"/>
      </w:r>
      <w:r>
        <w:t>306</w:t>
      </w:r>
      <w:r>
        <w:fldChar w:fldCharType="end"/>
      </w:r>
    </w:p>
    <w:p w14:paraId="5FDD241E" w14:textId="5D3BEBD1" w:rsidR="00C6758E" w:rsidRDefault="00C6758E">
      <w:pPr>
        <w:pStyle w:val="TOC3"/>
        <w:rPr>
          <w:rFonts w:asciiTheme="minorHAnsi" w:eastAsiaTheme="minorEastAsia" w:hAnsiTheme="minorHAnsi" w:cstheme="minorBidi"/>
          <w:sz w:val="22"/>
          <w:szCs w:val="22"/>
          <w:lang w:eastAsia="en-GB"/>
        </w:rPr>
      </w:pPr>
      <w:r w:rsidRPr="00D54670">
        <w:rPr>
          <w:lang w:val="en-US"/>
        </w:rPr>
        <w:t>B.1.1</w:t>
      </w:r>
      <w:r>
        <w:rPr>
          <w:rFonts w:asciiTheme="minorHAnsi" w:eastAsiaTheme="minorEastAsia" w:hAnsiTheme="minorHAnsi" w:cstheme="minorBidi"/>
          <w:sz w:val="22"/>
          <w:szCs w:val="22"/>
          <w:lang w:eastAsia="en-GB"/>
        </w:rPr>
        <w:tab/>
      </w:r>
      <w:r w:rsidRPr="00D54670">
        <w:rPr>
          <w:lang w:val="en-US"/>
        </w:rPr>
        <w:t>General</w:t>
      </w:r>
      <w:r>
        <w:tab/>
      </w:r>
      <w:r>
        <w:fldChar w:fldCharType="begin" w:fldLock="1"/>
      </w:r>
      <w:r>
        <w:instrText xml:space="preserve"> PAGEREF _Toc67681138 \h </w:instrText>
      </w:r>
      <w:r>
        <w:fldChar w:fldCharType="separate"/>
      </w:r>
      <w:r>
        <w:t>306</w:t>
      </w:r>
      <w:r>
        <w:fldChar w:fldCharType="end"/>
      </w:r>
    </w:p>
    <w:p w14:paraId="41BF8D1B" w14:textId="56684F7A" w:rsidR="00C6758E" w:rsidRDefault="00C6758E">
      <w:pPr>
        <w:pStyle w:val="TOC3"/>
        <w:rPr>
          <w:rFonts w:asciiTheme="minorHAnsi" w:eastAsiaTheme="minorEastAsia" w:hAnsiTheme="minorHAnsi" w:cstheme="minorBidi"/>
          <w:sz w:val="22"/>
          <w:szCs w:val="22"/>
          <w:lang w:eastAsia="en-GB"/>
        </w:rPr>
      </w:pPr>
      <w:r w:rsidRPr="00D54670">
        <w:rPr>
          <w:lang w:val="en-US" w:eastAsia="fr-FR"/>
        </w:rPr>
        <w:t>B.1.2</w:t>
      </w:r>
      <w:r>
        <w:rPr>
          <w:rFonts w:asciiTheme="minorHAnsi" w:eastAsiaTheme="minorEastAsia" w:hAnsiTheme="minorHAnsi" w:cstheme="minorBidi"/>
          <w:sz w:val="22"/>
          <w:szCs w:val="22"/>
          <w:lang w:eastAsia="en-GB"/>
        </w:rPr>
        <w:tab/>
      </w:r>
      <w:r w:rsidRPr="00D54670">
        <w:rPr>
          <w:lang w:val="en-US" w:eastAsia="fr-FR"/>
        </w:rPr>
        <w:t xml:space="preserve">Example HTTP multipart message with </w:t>
      </w:r>
      <w:r>
        <w:t>N2 Information</w:t>
      </w:r>
      <w:r w:rsidRPr="00D54670">
        <w:rPr>
          <w:lang w:val="en-US" w:eastAsia="fr-FR"/>
        </w:rPr>
        <w:t xml:space="preserve"> binary data</w:t>
      </w:r>
      <w:r>
        <w:tab/>
      </w:r>
      <w:r>
        <w:fldChar w:fldCharType="begin" w:fldLock="1"/>
      </w:r>
      <w:r>
        <w:instrText xml:space="preserve"> PAGEREF _Toc67681139 \h </w:instrText>
      </w:r>
      <w:r>
        <w:fldChar w:fldCharType="separate"/>
      </w:r>
      <w:r>
        <w:t>306</w:t>
      </w:r>
      <w:r>
        <w:fldChar w:fldCharType="end"/>
      </w:r>
    </w:p>
    <w:p w14:paraId="6C952876" w14:textId="167C0788" w:rsidR="00C6758E" w:rsidRDefault="00C6758E">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_Toc67681140 \h </w:instrText>
      </w:r>
      <w:r>
        <w:fldChar w:fldCharType="separate"/>
      </w:r>
      <w:r>
        <w:t>307</w:t>
      </w:r>
      <w:r>
        <w:fldChar w:fldCharType="end"/>
      </w:r>
    </w:p>
    <w:p w14:paraId="188A211D" w14:textId="313E2709" w:rsidR="00080512" w:rsidRPr="004D3578" w:rsidRDefault="00A51B05">
      <w:r>
        <w:rPr>
          <w:noProof/>
          <w:sz w:val="22"/>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67680613"/>
      <w:bookmarkEnd w:id="9"/>
      <w:r w:rsidRPr="004D3578">
        <w:lastRenderedPageBreak/>
        <w:t>Foreword</w:t>
      </w:r>
      <w:bookmarkEnd w:id="10"/>
      <w:bookmarkEnd w:id="11"/>
      <w:bookmarkEnd w:id="12"/>
      <w:bookmarkEnd w:id="13"/>
      <w:bookmarkEnd w:id="14"/>
      <w:bookmarkEnd w:id="15"/>
      <w:bookmarkEnd w:id="16"/>
    </w:p>
    <w:p w14:paraId="576717C9"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1404"/>
      <w:bookmarkStart w:id="25" w:name="_Toc56698668"/>
      <w:bookmarkStart w:id="26" w:name="_Toc67680614"/>
      <w:bookmarkEnd w:id="18"/>
      <w:r w:rsidRPr="003B2883">
        <w:t>1</w:t>
      </w:r>
      <w:r w:rsidRPr="003B2883">
        <w:tab/>
        <w:t>Scope</w:t>
      </w:r>
      <w:bookmarkEnd w:id="19"/>
      <w:bookmarkEnd w:id="20"/>
      <w:bookmarkEnd w:id="21"/>
      <w:bookmarkEnd w:id="22"/>
      <w:bookmarkEnd w:id="23"/>
      <w:bookmarkEnd w:id="24"/>
      <w:bookmarkEnd w:id="25"/>
      <w:bookmarkEnd w:id="26"/>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27" w:name="_Toc25156157"/>
      <w:bookmarkStart w:id="28" w:name="_Toc34124457"/>
      <w:bookmarkStart w:id="29" w:name="_Toc43207571"/>
      <w:bookmarkStart w:id="30" w:name="_Toc49857051"/>
      <w:bookmarkStart w:id="31" w:name="_Toc56676882"/>
      <w:bookmarkStart w:id="32" w:name="_Toc56691405"/>
      <w:bookmarkStart w:id="33" w:name="_Toc56698669"/>
      <w:bookmarkStart w:id="34" w:name="_Hlk495573638"/>
      <w:bookmarkStart w:id="35" w:name="_Toc67680615"/>
      <w:r w:rsidRPr="003B2883">
        <w:t>2</w:t>
      </w:r>
      <w:r w:rsidRPr="003B2883">
        <w:tab/>
        <w:t>References</w:t>
      </w:r>
      <w:bookmarkEnd w:id="27"/>
      <w:bookmarkEnd w:id="28"/>
      <w:bookmarkEnd w:id="29"/>
      <w:bookmarkEnd w:id="30"/>
      <w:bookmarkEnd w:id="31"/>
      <w:bookmarkEnd w:id="32"/>
      <w:bookmarkEnd w:id="33"/>
      <w:bookmarkEnd w:id="35"/>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4"/>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77777777"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6" w:name="_Hlk494379414"/>
      <w:r w:rsidRPr="003B2883">
        <w:rPr>
          <w:noProof/>
        </w:rPr>
        <w:t>Access and Mobility Policy Control</w:t>
      </w:r>
      <w:bookmarkEnd w:id="36"/>
      <w:r w:rsidRPr="003B2883">
        <w:rPr>
          <w:noProof/>
        </w:rPr>
        <w:t xml:space="preserve">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3F01A3AA"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3CF082BB" w14:textId="77777777" w:rsidR="00602AC0" w:rsidRPr="003B2883" w:rsidRDefault="00602AC0" w:rsidP="00602AC0">
      <w:pPr>
        <w:pStyle w:val="Heading1"/>
      </w:pPr>
      <w:bookmarkStart w:id="37" w:name="_Toc25156158"/>
      <w:bookmarkStart w:id="38" w:name="_Toc34124458"/>
      <w:bookmarkStart w:id="39" w:name="_Toc43207572"/>
      <w:bookmarkStart w:id="40" w:name="_Toc49857052"/>
      <w:bookmarkStart w:id="41" w:name="_Toc56676883"/>
      <w:bookmarkStart w:id="42" w:name="_Toc56691406"/>
      <w:bookmarkStart w:id="43" w:name="_Toc56698670"/>
      <w:bookmarkStart w:id="44" w:name="_Toc67680616"/>
      <w:r w:rsidRPr="003B2883">
        <w:t>3</w:t>
      </w:r>
      <w:r w:rsidRPr="003B2883">
        <w:tab/>
        <w:t>Definitions and abbreviations</w:t>
      </w:r>
      <w:bookmarkEnd w:id="37"/>
      <w:bookmarkEnd w:id="38"/>
      <w:bookmarkEnd w:id="39"/>
      <w:bookmarkEnd w:id="40"/>
      <w:bookmarkEnd w:id="41"/>
      <w:bookmarkEnd w:id="42"/>
      <w:bookmarkEnd w:id="43"/>
      <w:bookmarkEnd w:id="44"/>
    </w:p>
    <w:p w14:paraId="71D40ED5" w14:textId="77777777" w:rsidR="00602AC0" w:rsidRPr="003B2883" w:rsidRDefault="00602AC0" w:rsidP="00602AC0">
      <w:pPr>
        <w:pStyle w:val="Heading2"/>
      </w:pPr>
      <w:bookmarkStart w:id="45" w:name="_Toc25156159"/>
      <w:bookmarkStart w:id="46" w:name="_Toc34124459"/>
      <w:bookmarkStart w:id="47" w:name="_Toc43207573"/>
      <w:bookmarkStart w:id="48" w:name="_Toc49857053"/>
      <w:bookmarkStart w:id="49" w:name="_Toc56676884"/>
      <w:bookmarkStart w:id="50" w:name="_Toc56691407"/>
      <w:bookmarkStart w:id="51" w:name="_Toc56698671"/>
      <w:bookmarkStart w:id="52" w:name="_Toc67680617"/>
      <w:r w:rsidRPr="003B2883">
        <w:t>3.1</w:t>
      </w:r>
      <w:r w:rsidRPr="003B2883">
        <w:tab/>
        <w:t>Definitions</w:t>
      </w:r>
      <w:bookmarkEnd w:id="45"/>
      <w:bookmarkEnd w:id="46"/>
      <w:bookmarkEnd w:id="47"/>
      <w:bookmarkEnd w:id="48"/>
      <w:bookmarkEnd w:id="49"/>
      <w:bookmarkEnd w:id="50"/>
      <w:bookmarkEnd w:id="51"/>
      <w:bookmarkEnd w:id="52"/>
    </w:p>
    <w:p w14:paraId="6F49E57B"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53" w:name="_Toc25156160"/>
      <w:bookmarkStart w:id="54" w:name="_Toc34124460"/>
      <w:bookmarkStart w:id="55" w:name="_Toc43207574"/>
      <w:bookmarkStart w:id="56" w:name="_Toc49857054"/>
      <w:bookmarkStart w:id="57" w:name="_Toc56676885"/>
      <w:bookmarkStart w:id="58" w:name="_Toc56691408"/>
      <w:bookmarkStart w:id="59" w:name="_Toc56698672"/>
      <w:bookmarkStart w:id="60" w:name="_Toc67680618"/>
      <w:r w:rsidRPr="003B2883">
        <w:t>3.2</w:t>
      </w:r>
      <w:r w:rsidRPr="003B2883">
        <w:tab/>
        <w:t>Abbreviations</w:t>
      </w:r>
      <w:bookmarkEnd w:id="53"/>
      <w:bookmarkEnd w:id="54"/>
      <w:bookmarkEnd w:id="55"/>
      <w:bookmarkEnd w:id="56"/>
      <w:bookmarkEnd w:id="57"/>
      <w:bookmarkEnd w:id="58"/>
      <w:bookmarkEnd w:id="59"/>
      <w:bookmarkEnd w:id="60"/>
    </w:p>
    <w:p w14:paraId="48E40F58"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77777777" w:rsidR="00602AC0" w:rsidRDefault="00602AC0" w:rsidP="00602AC0">
      <w:pPr>
        <w:pStyle w:val="EW"/>
        <w:keepNext/>
      </w:pPr>
      <w:r w:rsidRPr="003B2883">
        <w:t>AMF</w:t>
      </w:r>
      <w:r w:rsidRPr="003B2883">
        <w:tab/>
        <w:t>Access and Mobility Management Function</w:t>
      </w:r>
    </w:p>
    <w:p w14:paraId="77239371" w14:textId="77777777" w:rsidR="006437A1" w:rsidRPr="003B2883" w:rsidRDefault="006437A1" w:rsidP="001837A9">
      <w:pPr>
        <w:keepNext/>
        <w:keepLines/>
        <w:spacing w:after="0"/>
        <w:ind w:left="1702" w:hanging="1418"/>
      </w:pPr>
      <w:r>
        <w:t>DAPS</w:t>
      </w:r>
      <w:r w:rsidRPr="001E566A">
        <w:tab/>
      </w:r>
      <w:r w:rsidRPr="00101C14">
        <w:t>Dual Active Protocol Stacks</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77777777" w:rsidR="00602AC0" w:rsidRPr="003B2883" w:rsidRDefault="00602AC0" w:rsidP="00602AC0">
      <w:pPr>
        <w:pStyle w:val="EW"/>
      </w:pPr>
      <w:r w:rsidRPr="006C3015">
        <w:t>MA</w:t>
      </w:r>
      <w:r w:rsidRPr="006C3015">
        <w:tab/>
        <w:t>Multi-Access</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lastRenderedPageBreak/>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61" w:name="_Toc25156161"/>
      <w:bookmarkStart w:id="62" w:name="_Toc34124461"/>
      <w:bookmarkStart w:id="63" w:name="_Toc43207575"/>
      <w:bookmarkStart w:id="64" w:name="_Toc49857055"/>
      <w:bookmarkStart w:id="65" w:name="_Toc56676886"/>
      <w:bookmarkStart w:id="66" w:name="_Toc56691409"/>
      <w:bookmarkStart w:id="67" w:name="_Toc56698673"/>
      <w:bookmarkStart w:id="68" w:name="_Toc67680619"/>
      <w:r w:rsidRPr="003B2883">
        <w:t>4</w:t>
      </w:r>
      <w:r w:rsidRPr="003B2883">
        <w:tab/>
        <w:t>Overview</w:t>
      </w:r>
      <w:bookmarkEnd w:id="61"/>
      <w:bookmarkEnd w:id="62"/>
      <w:bookmarkEnd w:id="63"/>
      <w:bookmarkEnd w:id="64"/>
      <w:bookmarkEnd w:id="65"/>
      <w:bookmarkEnd w:id="66"/>
      <w:bookmarkEnd w:id="67"/>
      <w:bookmarkEnd w:id="68"/>
    </w:p>
    <w:p w14:paraId="1540B090" w14:textId="77777777" w:rsidR="00602AC0" w:rsidRPr="003B2883" w:rsidRDefault="00602AC0" w:rsidP="00602AC0">
      <w:pPr>
        <w:pStyle w:val="Heading2"/>
      </w:pPr>
      <w:bookmarkStart w:id="69" w:name="_Toc25156162"/>
      <w:bookmarkStart w:id="70" w:name="_Toc34124462"/>
      <w:bookmarkStart w:id="71" w:name="_Toc43207576"/>
      <w:bookmarkStart w:id="72" w:name="_Toc49857056"/>
      <w:bookmarkStart w:id="73" w:name="_Toc56676887"/>
      <w:bookmarkStart w:id="74" w:name="_Toc56691410"/>
      <w:bookmarkStart w:id="75" w:name="_Toc56698674"/>
      <w:bookmarkStart w:id="76" w:name="_Toc67680620"/>
      <w:r w:rsidRPr="003B2883">
        <w:t>4.1</w:t>
      </w:r>
      <w:r w:rsidRPr="003B2883">
        <w:tab/>
        <w:t>Introduction</w:t>
      </w:r>
      <w:bookmarkEnd w:id="69"/>
      <w:bookmarkEnd w:id="70"/>
      <w:bookmarkEnd w:id="71"/>
      <w:bookmarkEnd w:id="72"/>
      <w:bookmarkEnd w:id="73"/>
      <w:bookmarkEnd w:id="74"/>
      <w:bookmarkEnd w:id="75"/>
      <w:bookmarkEnd w:id="76"/>
    </w:p>
    <w:p w14:paraId="6DC23CBB"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77777777" w:rsidR="0008339B" w:rsidRPr="003B2883" w:rsidRDefault="0008339B" w:rsidP="00602AC0">
      <w:pPr>
        <w:pStyle w:val="TH"/>
        <w:rPr>
          <w:lang w:eastAsia="zh-CN"/>
        </w:rPr>
      </w:pPr>
      <w:r w:rsidRPr="003B2883">
        <w:object w:dxaOrig="5775" w:dyaOrig="4365" w14:anchorId="21BF3395">
          <v:shape id="_x0000_i1027" type="#_x0000_t75" style="width:291pt;height:219pt" o:ole="">
            <v:imagedata r:id="rId12" o:title=""/>
          </v:shape>
          <o:OLEObject Type="Embed" ProgID="Visio.Drawing.15" ShapeID="_x0000_i1027" DrawAspect="Content" ObjectID="_167829302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77" w:name="_Toc25156163"/>
      <w:bookmarkStart w:id="78" w:name="_Toc34124463"/>
      <w:bookmarkStart w:id="79" w:name="_Toc43207577"/>
      <w:bookmarkStart w:id="80" w:name="_Toc49857057"/>
      <w:bookmarkStart w:id="81" w:name="_Toc56676888"/>
      <w:bookmarkStart w:id="82" w:name="_Toc56691411"/>
      <w:bookmarkStart w:id="83" w:name="_Toc56698675"/>
      <w:bookmarkStart w:id="84" w:name="_Toc67680621"/>
      <w:r w:rsidRPr="003B2883">
        <w:t>5</w:t>
      </w:r>
      <w:r w:rsidRPr="003B2883">
        <w:tab/>
        <w:t>Services offered by the AMF</w:t>
      </w:r>
      <w:bookmarkEnd w:id="77"/>
      <w:bookmarkEnd w:id="78"/>
      <w:bookmarkEnd w:id="79"/>
      <w:bookmarkEnd w:id="80"/>
      <w:bookmarkEnd w:id="81"/>
      <w:bookmarkEnd w:id="82"/>
      <w:bookmarkEnd w:id="83"/>
      <w:bookmarkEnd w:id="84"/>
    </w:p>
    <w:p w14:paraId="777268FD" w14:textId="77777777" w:rsidR="00602AC0" w:rsidRPr="003B2883" w:rsidRDefault="00602AC0" w:rsidP="00602AC0">
      <w:pPr>
        <w:pStyle w:val="Heading2"/>
      </w:pPr>
      <w:bookmarkStart w:id="85" w:name="_Toc25156164"/>
      <w:bookmarkStart w:id="86" w:name="_Toc34124464"/>
      <w:bookmarkStart w:id="87" w:name="_Toc43207578"/>
      <w:bookmarkStart w:id="88" w:name="_Toc49857058"/>
      <w:bookmarkStart w:id="89" w:name="_Toc56676889"/>
      <w:bookmarkStart w:id="90" w:name="_Toc56691412"/>
      <w:bookmarkStart w:id="91" w:name="_Toc56698676"/>
      <w:bookmarkStart w:id="92" w:name="_Toc67680622"/>
      <w:r w:rsidRPr="003B2883">
        <w:t>5.1</w:t>
      </w:r>
      <w:r w:rsidRPr="003B2883">
        <w:tab/>
        <w:t>Introduction</w:t>
      </w:r>
      <w:bookmarkEnd w:id="85"/>
      <w:bookmarkEnd w:id="86"/>
      <w:bookmarkEnd w:id="87"/>
      <w:bookmarkEnd w:id="88"/>
      <w:bookmarkEnd w:id="89"/>
      <w:bookmarkEnd w:id="90"/>
      <w:bookmarkEnd w:id="91"/>
      <w:bookmarkEnd w:id="92"/>
    </w:p>
    <w:p w14:paraId="7B32A393" w14:textId="77777777" w:rsidR="00602AC0" w:rsidRPr="003B2883" w:rsidRDefault="00602AC0" w:rsidP="00602AC0">
      <w:r w:rsidRPr="003B2883">
        <w:t>The table 5.1-1 shows the AMF Services and AMF Service Operations:</w:t>
      </w:r>
    </w:p>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37620525"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FAA9A3C"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60DA9A19" w14:textId="77777777" w:rsidTr="001D4998">
        <w:tc>
          <w:tcPr>
            <w:tcW w:w="1996" w:type="dxa"/>
            <w:tcBorders>
              <w:bottom w:val="nil"/>
            </w:tcBorders>
          </w:tcPr>
          <w:p w14:paraId="76D421AF" w14:textId="77777777" w:rsidR="00602AC0" w:rsidRPr="003B2883" w:rsidRDefault="00602AC0" w:rsidP="001D4998">
            <w:pPr>
              <w:pStyle w:val="TAL"/>
            </w:pPr>
            <w:r w:rsidRPr="003B2883">
              <w:t>Namf_MT</w:t>
            </w:r>
          </w:p>
        </w:tc>
        <w:tc>
          <w:tcPr>
            <w:tcW w:w="3332" w:type="dxa"/>
          </w:tcPr>
          <w:p w14:paraId="431D3CFF" w14:textId="77777777" w:rsidR="00602AC0" w:rsidRPr="003B2883" w:rsidRDefault="00602AC0" w:rsidP="001D4998">
            <w:pPr>
              <w:pStyle w:val="TAL"/>
            </w:pPr>
            <w:r w:rsidRPr="003B2883">
              <w:t>EnableUEReachability</w:t>
            </w:r>
          </w:p>
        </w:tc>
        <w:tc>
          <w:tcPr>
            <w:tcW w:w="2790" w:type="dxa"/>
          </w:tcPr>
          <w:p w14:paraId="53B9D761" w14:textId="77777777" w:rsidR="00602AC0" w:rsidRPr="003B2883" w:rsidRDefault="00602AC0" w:rsidP="001D4998">
            <w:pPr>
              <w:pStyle w:val="TAL"/>
            </w:pPr>
            <w:r w:rsidRPr="003B2883">
              <w:t>Request/Response</w:t>
            </w:r>
          </w:p>
        </w:tc>
        <w:tc>
          <w:tcPr>
            <w:tcW w:w="2160" w:type="dxa"/>
          </w:tcPr>
          <w:p w14:paraId="1B888ECA" w14:textId="77777777" w:rsidR="00602AC0" w:rsidRPr="003B2883" w:rsidRDefault="00602AC0" w:rsidP="001D4998">
            <w:pPr>
              <w:pStyle w:val="TAL"/>
              <w:rPr>
                <w:lang w:eastAsia="zh-CN"/>
              </w:rPr>
            </w:pPr>
            <w:r w:rsidRPr="003B2883">
              <w:t>SMSF</w:t>
            </w:r>
          </w:p>
        </w:tc>
      </w:tr>
      <w:tr w:rsidR="00602AC0" w:rsidRPr="003B2883" w14:paraId="6A0EFAB7" w14:textId="77777777" w:rsidTr="001D4998">
        <w:tc>
          <w:tcPr>
            <w:tcW w:w="1996" w:type="dxa"/>
            <w:tcBorders>
              <w:top w:val="nil"/>
              <w:bottom w:val="single" w:sz="4" w:space="0" w:color="auto"/>
            </w:tcBorders>
          </w:tcPr>
          <w:p w14:paraId="3D568C32" w14:textId="77777777" w:rsidR="00602AC0" w:rsidRPr="003B2883" w:rsidRDefault="00602AC0" w:rsidP="001D4998">
            <w:pPr>
              <w:pStyle w:val="TAL"/>
            </w:pPr>
          </w:p>
        </w:tc>
        <w:tc>
          <w:tcPr>
            <w:tcW w:w="3332" w:type="dxa"/>
          </w:tcPr>
          <w:p w14:paraId="3C4D2F35" w14:textId="77777777" w:rsidR="00602AC0" w:rsidRPr="003B2883" w:rsidRDefault="00602AC0" w:rsidP="001D4998">
            <w:pPr>
              <w:pStyle w:val="TAL"/>
            </w:pPr>
            <w:r w:rsidRPr="003B2883">
              <w:rPr>
                <w:lang w:eastAsia="zh-CN"/>
              </w:rPr>
              <w:t>ProvideDomainSelectionInfo</w:t>
            </w:r>
          </w:p>
        </w:tc>
        <w:tc>
          <w:tcPr>
            <w:tcW w:w="2790" w:type="dxa"/>
          </w:tcPr>
          <w:p w14:paraId="7818E44F" w14:textId="77777777" w:rsidR="00602AC0" w:rsidRPr="003B2883" w:rsidRDefault="00602AC0" w:rsidP="001D4998">
            <w:pPr>
              <w:pStyle w:val="TAL"/>
            </w:pPr>
            <w:r w:rsidRPr="003B2883">
              <w:t>Request/Response</w:t>
            </w:r>
          </w:p>
        </w:tc>
        <w:tc>
          <w:tcPr>
            <w:tcW w:w="2160" w:type="dxa"/>
          </w:tcPr>
          <w:p w14:paraId="6DFBA5A7" w14:textId="77777777" w:rsidR="00602AC0" w:rsidRPr="003B2883" w:rsidRDefault="00602AC0" w:rsidP="001D4998">
            <w:pPr>
              <w:pStyle w:val="TAL"/>
            </w:pPr>
            <w:r w:rsidRPr="003B2883">
              <w:t>UDM</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3397D1A0" w14:textId="77777777" w:rsidTr="00C30764">
        <w:tc>
          <w:tcPr>
            <w:tcW w:w="2015" w:type="dxa"/>
            <w:shd w:val="clear" w:color="auto" w:fill="auto"/>
          </w:tcPr>
          <w:p w14:paraId="4FBA35B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35AB75F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0DD84478"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3CC75FA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47AC412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14:paraId="748FDEF8"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4E69CDE6"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4C0CC97F"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219AD7EB" w14:textId="77777777"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14:paraId="7AB05DA1"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5B04DA41"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435D7B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00A0603F" w14:textId="77777777"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14:paraId="418F89CE"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3AA68013"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208C2362"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3B362F35" w14:textId="77777777"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14:paraId="35AAE315"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77D67D22"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7A8B7FC1"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54B0F970" w14:textId="77777777"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93" w:name="_Toc25156165"/>
      <w:bookmarkStart w:id="94" w:name="_Toc34124465"/>
      <w:bookmarkStart w:id="95" w:name="_Toc43207579"/>
      <w:bookmarkStart w:id="96" w:name="_Toc49857059"/>
      <w:bookmarkStart w:id="97" w:name="_Toc56676890"/>
      <w:bookmarkStart w:id="98" w:name="_Toc56691413"/>
      <w:bookmarkStart w:id="99" w:name="_Toc56698677"/>
      <w:bookmarkStart w:id="100" w:name="_Toc67680623"/>
      <w:r w:rsidRPr="003B2883">
        <w:lastRenderedPageBreak/>
        <w:t>5.2</w:t>
      </w:r>
      <w:r w:rsidRPr="003B2883">
        <w:tab/>
        <w:t>Namf_Communication Service</w:t>
      </w:r>
      <w:bookmarkEnd w:id="93"/>
      <w:bookmarkEnd w:id="94"/>
      <w:bookmarkEnd w:id="95"/>
      <w:bookmarkEnd w:id="96"/>
      <w:bookmarkEnd w:id="97"/>
      <w:bookmarkEnd w:id="98"/>
      <w:bookmarkEnd w:id="99"/>
      <w:bookmarkEnd w:id="100"/>
    </w:p>
    <w:p w14:paraId="389125AF" w14:textId="77777777" w:rsidR="00602AC0" w:rsidRPr="003B2883" w:rsidRDefault="00602AC0" w:rsidP="00602AC0">
      <w:pPr>
        <w:pStyle w:val="Heading3"/>
      </w:pPr>
      <w:bookmarkStart w:id="101" w:name="_Toc25156166"/>
      <w:bookmarkStart w:id="102" w:name="_Toc34124466"/>
      <w:bookmarkStart w:id="103" w:name="_Toc43207580"/>
      <w:bookmarkStart w:id="104" w:name="_Toc49857060"/>
      <w:bookmarkStart w:id="105" w:name="_Toc56676891"/>
      <w:bookmarkStart w:id="106" w:name="_Toc56691414"/>
      <w:bookmarkStart w:id="107" w:name="_Toc56698678"/>
      <w:bookmarkStart w:id="108" w:name="_Toc67680624"/>
      <w:r w:rsidRPr="003B2883">
        <w:t>5.2.1</w:t>
      </w:r>
      <w:r w:rsidRPr="003B2883">
        <w:tab/>
        <w:t>Service Description</w:t>
      </w:r>
      <w:bookmarkEnd w:id="101"/>
      <w:bookmarkEnd w:id="102"/>
      <w:bookmarkEnd w:id="103"/>
      <w:bookmarkEnd w:id="104"/>
      <w:bookmarkEnd w:id="105"/>
      <w:bookmarkEnd w:id="106"/>
      <w:bookmarkEnd w:id="107"/>
      <w:bookmarkEnd w:id="108"/>
    </w:p>
    <w:p w14:paraId="335F6CF6"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09" w:name="_Toc25156167"/>
      <w:bookmarkStart w:id="110" w:name="_Toc34124467"/>
      <w:bookmarkStart w:id="111" w:name="_Toc43207581"/>
      <w:bookmarkStart w:id="112" w:name="_Toc49857061"/>
      <w:bookmarkStart w:id="113" w:name="_Toc56676892"/>
      <w:bookmarkStart w:id="114" w:name="_Toc56691415"/>
      <w:bookmarkStart w:id="115" w:name="_Toc56698679"/>
      <w:bookmarkStart w:id="116" w:name="_Toc67680625"/>
      <w:r w:rsidRPr="003B2883">
        <w:t>5.2.2</w:t>
      </w:r>
      <w:r w:rsidRPr="003B2883">
        <w:tab/>
        <w:t>Service Operations</w:t>
      </w:r>
      <w:bookmarkEnd w:id="109"/>
      <w:bookmarkEnd w:id="110"/>
      <w:bookmarkEnd w:id="111"/>
      <w:bookmarkEnd w:id="112"/>
      <w:bookmarkEnd w:id="113"/>
      <w:bookmarkEnd w:id="114"/>
      <w:bookmarkEnd w:id="115"/>
      <w:bookmarkEnd w:id="116"/>
    </w:p>
    <w:p w14:paraId="6A1B845E" w14:textId="77777777" w:rsidR="00602AC0" w:rsidRPr="003B2883" w:rsidRDefault="00602AC0" w:rsidP="00602AC0">
      <w:pPr>
        <w:pStyle w:val="Heading4"/>
      </w:pPr>
      <w:bookmarkStart w:id="117" w:name="_Toc25156168"/>
      <w:bookmarkStart w:id="118" w:name="_Toc34124468"/>
      <w:bookmarkStart w:id="119" w:name="_Toc43207582"/>
      <w:bookmarkStart w:id="120" w:name="_Toc49857062"/>
      <w:bookmarkStart w:id="121" w:name="_Toc56676893"/>
      <w:bookmarkStart w:id="122" w:name="_Toc56691416"/>
      <w:bookmarkStart w:id="123" w:name="_Toc56698680"/>
      <w:bookmarkStart w:id="124" w:name="_Toc67680626"/>
      <w:r w:rsidRPr="003B2883">
        <w:t>5.2.2.1</w:t>
      </w:r>
      <w:r w:rsidRPr="003B2883">
        <w:tab/>
        <w:t>Introduction</w:t>
      </w:r>
      <w:bookmarkEnd w:id="117"/>
      <w:bookmarkEnd w:id="118"/>
      <w:bookmarkEnd w:id="119"/>
      <w:bookmarkEnd w:id="120"/>
      <w:bookmarkEnd w:id="121"/>
      <w:bookmarkEnd w:id="122"/>
      <w:bookmarkEnd w:id="123"/>
      <w:bookmarkEnd w:id="124"/>
    </w:p>
    <w:p w14:paraId="3CB1EBC8" w14:textId="77777777" w:rsidR="00602AC0" w:rsidRPr="003B2883" w:rsidRDefault="00602AC0" w:rsidP="00602AC0">
      <w:r w:rsidRPr="003B2883">
        <w:t>The Namf_Communication service supports following service operations:</w:t>
      </w:r>
    </w:p>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25" w:name="_Toc25156169"/>
      <w:bookmarkStart w:id="126" w:name="_Toc34124469"/>
      <w:bookmarkStart w:id="127" w:name="_Toc43207583"/>
      <w:bookmarkStart w:id="128" w:name="_Toc49857063"/>
      <w:bookmarkStart w:id="129" w:name="_Toc56676894"/>
      <w:bookmarkStart w:id="130" w:name="_Toc56691417"/>
      <w:bookmarkStart w:id="131" w:name="_Toc56698681"/>
      <w:bookmarkStart w:id="132" w:name="_Toc67680627"/>
      <w:r w:rsidRPr="003B2883">
        <w:lastRenderedPageBreak/>
        <w:t>5.2.2.2</w:t>
      </w:r>
      <w:r w:rsidRPr="003B2883">
        <w:tab/>
        <w:t>UE Context Operations</w:t>
      </w:r>
      <w:bookmarkEnd w:id="125"/>
      <w:bookmarkEnd w:id="126"/>
      <w:bookmarkEnd w:id="127"/>
      <w:bookmarkEnd w:id="128"/>
      <w:bookmarkEnd w:id="129"/>
      <w:bookmarkEnd w:id="130"/>
      <w:bookmarkEnd w:id="131"/>
      <w:bookmarkEnd w:id="132"/>
    </w:p>
    <w:p w14:paraId="108CA879" w14:textId="77777777" w:rsidR="00602AC0" w:rsidRPr="003B2883" w:rsidRDefault="00602AC0" w:rsidP="00602AC0">
      <w:pPr>
        <w:pStyle w:val="Heading5"/>
      </w:pPr>
      <w:bookmarkStart w:id="133" w:name="_Toc25156170"/>
      <w:bookmarkStart w:id="134" w:name="_Toc34124470"/>
      <w:bookmarkStart w:id="135" w:name="_Toc43207584"/>
      <w:bookmarkStart w:id="136" w:name="_Toc49857064"/>
      <w:bookmarkStart w:id="137" w:name="_Toc56676895"/>
      <w:bookmarkStart w:id="138" w:name="_Toc56691418"/>
      <w:bookmarkStart w:id="139" w:name="_Toc56698682"/>
      <w:bookmarkStart w:id="140" w:name="_Toc67680628"/>
      <w:r w:rsidRPr="003B2883">
        <w:t>5.2.2.2.1</w:t>
      </w:r>
      <w:r w:rsidRPr="003B2883">
        <w:tab/>
        <w:t>UEContextTransfer</w:t>
      </w:r>
      <w:bookmarkEnd w:id="133"/>
      <w:bookmarkEnd w:id="134"/>
      <w:bookmarkEnd w:id="135"/>
      <w:bookmarkEnd w:id="136"/>
      <w:bookmarkEnd w:id="137"/>
      <w:bookmarkEnd w:id="138"/>
      <w:bookmarkEnd w:id="139"/>
      <w:bookmarkEnd w:id="140"/>
    </w:p>
    <w:p w14:paraId="7F27F5DB" w14:textId="77777777" w:rsidR="00602AC0" w:rsidRPr="003B2883" w:rsidRDefault="00602AC0" w:rsidP="00602AC0">
      <w:pPr>
        <w:pStyle w:val="Heading6"/>
      </w:pPr>
      <w:bookmarkStart w:id="141" w:name="_Toc25156171"/>
      <w:bookmarkStart w:id="142" w:name="_Toc34124471"/>
      <w:bookmarkStart w:id="143" w:name="_Toc43207585"/>
      <w:bookmarkStart w:id="144" w:name="_Toc49857065"/>
      <w:bookmarkStart w:id="145" w:name="_Toc56676896"/>
      <w:bookmarkStart w:id="146" w:name="_Toc56691419"/>
      <w:bookmarkStart w:id="147" w:name="_Toc56698683"/>
      <w:bookmarkStart w:id="148" w:name="_Toc67680629"/>
      <w:r w:rsidRPr="003B2883">
        <w:t>5.2.2.2.1.1</w:t>
      </w:r>
      <w:r w:rsidRPr="003B2883">
        <w:tab/>
        <w:t>General</w:t>
      </w:r>
      <w:bookmarkEnd w:id="141"/>
      <w:bookmarkEnd w:id="142"/>
      <w:bookmarkEnd w:id="143"/>
      <w:bookmarkEnd w:id="144"/>
      <w:bookmarkEnd w:id="145"/>
      <w:bookmarkEnd w:id="146"/>
      <w:bookmarkEnd w:id="147"/>
      <w:bookmarkEnd w:id="148"/>
    </w:p>
    <w:p w14:paraId="3B0FD2D6" w14:textId="77777777" w:rsidR="00602AC0" w:rsidRPr="003B2883" w:rsidRDefault="00602AC0" w:rsidP="00602AC0">
      <w:r w:rsidRPr="003B2883">
        <w:t>The UEContextTransfer service operation is used during the following procedure:</w:t>
      </w:r>
    </w:p>
    <w:p w14:paraId="69183461"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09E68DE"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6.5pt" o:ole="">
            <v:imagedata r:id="rId14" o:title=""/>
          </v:shape>
          <o:OLEObject Type="Embed" ProgID="Visio.Drawing.11" ShapeID="_x0000_i1028" DrawAspect="Content" ObjectID="_1678293027" r:id="rId15"/>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4B2B2ED3" w14:textId="77777777" w:rsidR="00602AC0" w:rsidRPr="003B2883" w:rsidRDefault="00602AC0" w:rsidP="00602AC0">
      <w:pPr>
        <w:pStyle w:val="B3"/>
      </w:pPr>
      <w:r w:rsidRPr="003B2883">
        <w:t>case a) the representation of the requested UE Context without PDU Session Contexts; 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lastRenderedPageBreak/>
        <w:t>NOTE:</w:t>
      </w:r>
      <w:r w:rsidRPr="000D2828">
        <w:tab/>
        <w:t>The source AMF can determine that it is not possible to relocate the N2 interface to the target AMF when both AMFs pertain to different PLMNs.</w:t>
      </w:r>
    </w:p>
    <w:p w14:paraId="4F6F5754" w14:textId="77777777"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602AC0">
      <w:pPr>
        <w:pStyle w:val="B2"/>
        <w:ind w:hanging="283"/>
      </w:pPr>
      <w:r w:rsidRPr="003B2883">
        <w:t>a)</w:t>
      </w:r>
      <w:r w:rsidRPr="003B2883">
        <w:tab/>
        <w:t>Any NF Service Consumer has subscribed for UE specific event; and/or</w:t>
      </w:r>
    </w:p>
    <w:p w14:paraId="3B866B04"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333CB37"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602AC0">
      <w:pPr>
        <w:pStyle w:val="Heading6"/>
      </w:pPr>
      <w:bookmarkStart w:id="149" w:name="_Toc25156172"/>
      <w:bookmarkStart w:id="150" w:name="_Toc34124472"/>
      <w:bookmarkStart w:id="151" w:name="_Toc43207586"/>
      <w:bookmarkStart w:id="152" w:name="_Toc49857066"/>
      <w:bookmarkStart w:id="153" w:name="_Toc56676897"/>
      <w:bookmarkStart w:id="154" w:name="_Toc56691420"/>
      <w:bookmarkStart w:id="155" w:name="_Toc56698684"/>
      <w:bookmarkStart w:id="156" w:name="_Toc67680630"/>
      <w:r w:rsidRPr="003B2883">
        <w:t>5.2.2.2.1.2</w:t>
      </w:r>
      <w:r w:rsidRPr="003B2883">
        <w:tab/>
        <w:t>Retrieve UE Context after successful UE authentication</w:t>
      </w:r>
      <w:bookmarkEnd w:id="149"/>
      <w:bookmarkEnd w:id="150"/>
      <w:bookmarkEnd w:id="151"/>
      <w:bookmarkEnd w:id="152"/>
      <w:bookmarkEnd w:id="153"/>
      <w:bookmarkEnd w:id="154"/>
      <w:bookmarkEnd w:id="155"/>
      <w:bookmarkEnd w:id="156"/>
    </w:p>
    <w:p w14:paraId="4009CCB5"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lastRenderedPageBreak/>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157" w:name="_Toc25156173"/>
      <w:bookmarkStart w:id="158" w:name="_Toc34124473"/>
      <w:bookmarkStart w:id="159" w:name="_Toc43207587"/>
      <w:bookmarkStart w:id="160" w:name="_Toc49857067"/>
      <w:bookmarkStart w:id="161" w:name="_Toc56676898"/>
      <w:bookmarkStart w:id="162" w:name="_Toc56691421"/>
      <w:bookmarkStart w:id="163" w:name="_Toc56698685"/>
      <w:bookmarkStart w:id="164" w:name="_Toc67680631"/>
      <w:r w:rsidRPr="003B2883">
        <w:t>5.2.2.2.2</w:t>
      </w:r>
      <w:r w:rsidRPr="003B2883">
        <w:tab/>
        <w:t>RegistrationStatusUpdate</w:t>
      </w:r>
      <w:bookmarkEnd w:id="157"/>
      <w:bookmarkEnd w:id="158"/>
      <w:bookmarkEnd w:id="159"/>
      <w:bookmarkEnd w:id="160"/>
      <w:bookmarkEnd w:id="161"/>
      <w:bookmarkEnd w:id="162"/>
      <w:bookmarkEnd w:id="163"/>
      <w:bookmarkEnd w:id="164"/>
    </w:p>
    <w:p w14:paraId="69407C27" w14:textId="77777777" w:rsidR="00602AC0" w:rsidRPr="003B2883" w:rsidRDefault="00602AC0" w:rsidP="00602AC0">
      <w:pPr>
        <w:pStyle w:val="Heading6"/>
      </w:pPr>
      <w:bookmarkStart w:id="165" w:name="_Toc25156174"/>
      <w:bookmarkStart w:id="166" w:name="_Toc34124474"/>
      <w:bookmarkStart w:id="167" w:name="_Toc43207588"/>
      <w:bookmarkStart w:id="168" w:name="_Toc49857068"/>
      <w:bookmarkStart w:id="169" w:name="_Toc56676899"/>
      <w:bookmarkStart w:id="170" w:name="_Toc56691422"/>
      <w:bookmarkStart w:id="171" w:name="_Toc56698686"/>
      <w:bookmarkStart w:id="172" w:name="_Toc67680632"/>
      <w:r w:rsidRPr="003B2883">
        <w:t>5.2.2.2.2.1</w:t>
      </w:r>
      <w:r w:rsidRPr="003B2883">
        <w:tab/>
        <w:t>General</w:t>
      </w:r>
      <w:bookmarkEnd w:id="165"/>
      <w:bookmarkEnd w:id="166"/>
      <w:bookmarkEnd w:id="167"/>
      <w:bookmarkEnd w:id="168"/>
      <w:bookmarkEnd w:id="169"/>
      <w:bookmarkEnd w:id="170"/>
      <w:bookmarkEnd w:id="171"/>
      <w:bookmarkEnd w:id="172"/>
    </w:p>
    <w:p w14:paraId="69E7C952" w14:textId="77777777" w:rsidR="00602AC0" w:rsidRPr="003B2883" w:rsidRDefault="00602AC0" w:rsidP="00602AC0">
      <w:r w:rsidRPr="003B2883">
        <w:t xml:space="preserve">The </w:t>
      </w:r>
      <w:bookmarkStart w:id="173" w:name="_Hlk496771742"/>
      <w:r w:rsidRPr="003B2883">
        <w:t xml:space="preserve">RegistrationStatusUpdate </w:t>
      </w:r>
      <w:bookmarkEnd w:id="173"/>
      <w:r w:rsidRPr="003B2883">
        <w:t>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420AB99" w14:textId="77777777" w:rsidR="00602AC0" w:rsidRDefault="00602AC0" w:rsidP="00602AC0">
      <w:pPr>
        <w:pStyle w:val="TH"/>
        <w:rPr>
          <w:lang w:val="fr-FR"/>
        </w:rPr>
      </w:pP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5pt" o:ole="">
            <v:imagedata r:id="rId16" o:title=""/>
          </v:shape>
          <o:OLEObject Type="Embed" ProgID="Visio.Drawing.11" ShapeID="_x0000_i1029" DrawAspect="Content" ObjectID="_1678293028" r:id="rId17"/>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77FF943C"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14:paraId="06F88AFE"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77777777"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73F45883" w14:textId="77777777" w:rsidR="00602AC0" w:rsidRPr="003B2883" w:rsidRDefault="00602AC0" w:rsidP="00602AC0">
      <w:pPr>
        <w:pStyle w:val="B1"/>
        <w:ind w:left="284" w:firstLine="0"/>
      </w:pPr>
      <w:r w:rsidRPr="003B2883">
        <w:t>Once the update is received, the source AMF shall:</w:t>
      </w:r>
    </w:p>
    <w:p w14:paraId="7FF4912C" w14:textId="463EDA27" w:rsidR="00602AC0" w:rsidRDefault="00602AC0" w:rsidP="00602AC0">
      <w:pPr>
        <w:pStyle w:val="B1"/>
        <w:ind w:left="644"/>
        <w:rPr>
          <w:rFonts w:cs="Arial"/>
          <w:szCs w:val="18"/>
          <w:lang w:eastAsia="zh-CN"/>
        </w:rPr>
      </w:pPr>
      <w:r w:rsidRPr="003B2883">
        <w:lastRenderedPageBreak/>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w:t>
      </w:r>
      <w:r w:rsidR="00380009" w:rsidRPr="00380009">
        <w:t xml:space="preserve"> </w:t>
      </w:r>
      <w:r w:rsidR="00380009">
        <w:t>and if the source AMF transferred</w:t>
      </w:r>
      <w:r w:rsidR="00380009" w:rsidRPr="00C71160">
        <w:t xml:space="preserve"> </w:t>
      </w:r>
      <w:r w:rsidR="00380009" w:rsidRPr="003B2883">
        <w:t xml:space="preserve">the complete UE Context including </w:t>
      </w:r>
      <w:r w:rsidR="00380009">
        <w:t>all</w:t>
      </w:r>
      <w:r w:rsidR="00380009" w:rsidRPr="003B2883">
        <w:t xml:space="preserve"> </w:t>
      </w:r>
      <w:r w:rsidR="00380009">
        <w:t xml:space="preserve">MM contexts and </w:t>
      </w:r>
      <w:r w:rsidR="00380009" w:rsidRPr="003B2883">
        <w:t>PDU Session Contexts</w:t>
      </w:r>
      <w:r w:rsidRPr="003B2883">
        <w:t xml:space="preserve">.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7443F683" w14:textId="34BB039A" w:rsidR="00380009" w:rsidRPr="003B2883" w:rsidRDefault="0038000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r w:rsidRPr="003B2883">
        <w:rPr>
          <w:lang w:eastAsia="zh-CN"/>
        </w:rPr>
        <w:t>transferStatus</w:t>
      </w:r>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release any PDU session(s) in the toReleaseSessionList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6472414A" w14:textId="4FB47D57" w:rsidR="00602AC0" w:rsidRPr="003B2883" w:rsidRDefault="00602AC0" w:rsidP="00602AC0">
      <w:pPr>
        <w:pStyle w:val="B1"/>
        <w:ind w:left="644"/>
      </w:pPr>
      <w:r w:rsidRPr="003B2883">
        <w:t>-</w:t>
      </w:r>
      <w:r w:rsidRPr="003B2883">
        <w:tab/>
        <w:t xml:space="preserve">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14:paraId="0E3F9AEA"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77777777" w:rsidR="00874D45" w:rsidRPr="003B2883" w:rsidRDefault="00874D45" w:rsidP="00602AC0">
      <w:r>
        <w:t>If some PDU sessions are not supported by the target AMF and thus not transferred to the target AMF, the source AMF shall release these PDU sessions after this step.</w:t>
      </w:r>
    </w:p>
    <w:p w14:paraId="1BCC34E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174" w:name="_Toc25156175"/>
      <w:bookmarkStart w:id="175" w:name="_Toc34124475"/>
      <w:bookmarkStart w:id="176" w:name="_Toc43207589"/>
      <w:bookmarkStart w:id="177" w:name="_Toc49857069"/>
      <w:bookmarkStart w:id="178" w:name="_Toc56676900"/>
      <w:bookmarkStart w:id="179" w:name="_Toc56691423"/>
      <w:bookmarkStart w:id="180" w:name="_Toc56698687"/>
      <w:bookmarkStart w:id="181" w:name="_Toc67680633"/>
      <w:r w:rsidRPr="003B2883">
        <w:t>5.2.2.2.3</w:t>
      </w:r>
      <w:r w:rsidRPr="003B2883">
        <w:tab/>
        <w:t>CreateUEContext</w:t>
      </w:r>
      <w:bookmarkEnd w:id="174"/>
      <w:bookmarkEnd w:id="175"/>
      <w:bookmarkEnd w:id="176"/>
      <w:bookmarkEnd w:id="177"/>
      <w:bookmarkEnd w:id="178"/>
      <w:bookmarkEnd w:id="179"/>
      <w:bookmarkEnd w:id="180"/>
      <w:bookmarkEnd w:id="181"/>
    </w:p>
    <w:p w14:paraId="4D5204CF" w14:textId="77777777" w:rsidR="00602AC0" w:rsidRPr="003B2883" w:rsidRDefault="00602AC0" w:rsidP="00602AC0">
      <w:pPr>
        <w:pStyle w:val="Heading6"/>
      </w:pPr>
      <w:bookmarkStart w:id="182" w:name="_Toc25156176"/>
      <w:bookmarkStart w:id="183" w:name="_Toc34124476"/>
      <w:bookmarkStart w:id="184" w:name="_Toc43207590"/>
      <w:bookmarkStart w:id="185" w:name="_Toc49857070"/>
      <w:bookmarkStart w:id="186" w:name="_Toc56676901"/>
      <w:bookmarkStart w:id="187" w:name="_Toc56691424"/>
      <w:bookmarkStart w:id="188" w:name="_Toc56698688"/>
      <w:bookmarkStart w:id="189" w:name="_Toc67680634"/>
      <w:r w:rsidRPr="003B2883">
        <w:t>5.2.2.2.3.1</w:t>
      </w:r>
      <w:r w:rsidRPr="003B2883">
        <w:tab/>
        <w:t>General</w:t>
      </w:r>
      <w:bookmarkEnd w:id="182"/>
      <w:bookmarkEnd w:id="183"/>
      <w:bookmarkEnd w:id="184"/>
      <w:bookmarkEnd w:id="185"/>
      <w:bookmarkEnd w:id="186"/>
      <w:bookmarkEnd w:id="187"/>
      <w:bookmarkEnd w:id="188"/>
      <w:bookmarkEnd w:id="189"/>
    </w:p>
    <w:p w14:paraId="5E8F4A7F" w14:textId="77777777" w:rsidR="00602AC0" w:rsidRPr="003B2883" w:rsidRDefault="00602AC0" w:rsidP="00602AC0">
      <w:r w:rsidRPr="003B2883">
        <w:t>The CreateUEContext service operation is used during the following procedure:</w:t>
      </w:r>
    </w:p>
    <w:p w14:paraId="3A29C70C"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6FC5FA30"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191BF3AF"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06037F2"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90" w:name="_Hlk523225529"/>
    <w:p w14:paraId="664F21AB" w14:textId="77777777" w:rsidR="00602AC0" w:rsidRPr="003B2883" w:rsidRDefault="00602AC0" w:rsidP="00602AC0">
      <w:pPr>
        <w:pStyle w:val="TH"/>
      </w:pPr>
      <w:r w:rsidRPr="003B2883">
        <w:object w:dxaOrig="8220" w:dyaOrig="2100" w14:anchorId="0277D1BC">
          <v:shape id="_x0000_i1030" type="#_x0000_t75" style="width:412pt;height:105pt" o:ole="">
            <v:imagedata r:id="rId18" o:title=""/>
          </v:shape>
          <o:OLEObject Type="Embed" ProgID="Visio.Drawing.15" ShapeID="_x0000_i1030" DrawAspect="Content" ObjectID="_1678293029" r:id="rId19"/>
        </w:object>
      </w:r>
      <w:bookmarkEnd w:id="190"/>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r w:rsidRPr="003B2883">
        <w:lastRenderedPageBreak/>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77777777"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602AC0">
      <w:pPr>
        <w:pStyle w:val="B2"/>
        <w:ind w:hanging="283"/>
      </w:pPr>
      <w:r w:rsidRPr="003B2883">
        <w:t>a)</w:t>
      </w:r>
      <w:r w:rsidRPr="003B2883">
        <w:tab/>
        <w:t>Any NF Service Consumer has subscribed for UE specific event; and/or</w:t>
      </w:r>
    </w:p>
    <w:p w14:paraId="5EA70F7D"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448B2FA4" w14:textId="77777777" w:rsidR="00874D45" w:rsidRPr="003B2883" w:rsidRDefault="00874D45" w:rsidP="00874D45">
      <w:pPr>
        <w:pStyle w:val="B1"/>
      </w:pPr>
      <w:r w:rsidRPr="003B2883">
        <w:t xml:space="preserve">The </w:t>
      </w:r>
      <w:r>
        <w:t>source</w:t>
      </w:r>
      <w:r w:rsidRPr="003B2883">
        <w:t xml:space="preserve"> AMF, shall:</w:t>
      </w:r>
    </w:p>
    <w:p w14:paraId="2AAF8A02" w14:textId="77777777" w:rsidR="00874D45" w:rsidRPr="003B2883" w:rsidRDefault="00874D45" w:rsidP="000B1450">
      <w:pPr>
        <w:pStyle w:val="B2"/>
      </w:pPr>
      <w:r>
        <w:t>-</w:t>
      </w:r>
      <w:r>
        <w:tab/>
        <w:t>release those PDU sessions not supported by the target AMF and thus not transferred to the target AMF.</w:t>
      </w:r>
    </w:p>
    <w:p w14:paraId="2B4E49FE" w14:textId="77777777" w:rsidR="00602AC0" w:rsidRPr="003B2883" w:rsidRDefault="00602AC0" w:rsidP="00602AC0">
      <w:pPr>
        <w:pStyle w:val="B1"/>
        <w:ind w:left="284"/>
      </w:pPr>
      <w:r w:rsidRPr="003B2883">
        <w:t>2b.</w:t>
      </w:r>
      <w:r w:rsidRPr="003B2883">
        <w:tab/>
        <w:t xml:space="preserve">On failure or redirection, </w:t>
      </w:r>
      <w:bookmarkStart w:id="19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91"/>
    <w:p w14:paraId="4A476FA5" w14:textId="77777777"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192" w:name="_Toc25156177"/>
      <w:bookmarkStart w:id="193" w:name="_Toc34124477"/>
      <w:bookmarkStart w:id="194" w:name="_Toc43207591"/>
      <w:bookmarkStart w:id="195" w:name="_Toc49857071"/>
      <w:bookmarkStart w:id="196" w:name="_Toc56676902"/>
      <w:bookmarkStart w:id="197" w:name="_Toc56691425"/>
      <w:bookmarkStart w:id="198" w:name="_Toc56698689"/>
      <w:bookmarkStart w:id="199" w:name="_Toc67680635"/>
      <w:r w:rsidRPr="003B2883">
        <w:lastRenderedPageBreak/>
        <w:t>5.2.2.2.4</w:t>
      </w:r>
      <w:r w:rsidRPr="003B2883">
        <w:tab/>
        <w:t>ReleaseUEContext</w:t>
      </w:r>
      <w:bookmarkEnd w:id="192"/>
      <w:bookmarkEnd w:id="193"/>
      <w:bookmarkEnd w:id="194"/>
      <w:bookmarkEnd w:id="195"/>
      <w:bookmarkEnd w:id="196"/>
      <w:bookmarkEnd w:id="197"/>
      <w:bookmarkEnd w:id="198"/>
      <w:bookmarkEnd w:id="199"/>
    </w:p>
    <w:p w14:paraId="75449676" w14:textId="77777777" w:rsidR="00602AC0" w:rsidRPr="003B2883" w:rsidRDefault="00602AC0" w:rsidP="00602AC0">
      <w:pPr>
        <w:pStyle w:val="Heading6"/>
      </w:pPr>
      <w:bookmarkStart w:id="200" w:name="_Toc25156178"/>
      <w:bookmarkStart w:id="201" w:name="_Toc34124478"/>
      <w:bookmarkStart w:id="202" w:name="_Toc43207592"/>
      <w:bookmarkStart w:id="203" w:name="_Toc49857072"/>
      <w:bookmarkStart w:id="204" w:name="_Toc56676903"/>
      <w:bookmarkStart w:id="205" w:name="_Toc56691426"/>
      <w:bookmarkStart w:id="206" w:name="_Toc56698690"/>
      <w:bookmarkStart w:id="207" w:name="_Toc67680636"/>
      <w:r w:rsidRPr="003B2883">
        <w:t>5.2.2.2.4.1</w:t>
      </w:r>
      <w:r w:rsidRPr="003B2883">
        <w:tab/>
        <w:t>General</w:t>
      </w:r>
      <w:bookmarkEnd w:id="200"/>
      <w:bookmarkEnd w:id="201"/>
      <w:bookmarkEnd w:id="202"/>
      <w:bookmarkEnd w:id="203"/>
      <w:bookmarkEnd w:id="204"/>
      <w:bookmarkEnd w:id="205"/>
      <w:bookmarkEnd w:id="206"/>
      <w:bookmarkEnd w:id="207"/>
    </w:p>
    <w:p w14:paraId="634D316A" w14:textId="77777777" w:rsidR="00602AC0" w:rsidRPr="003B2883" w:rsidRDefault="00602AC0" w:rsidP="00602AC0">
      <w:r w:rsidRPr="003B2883">
        <w:t>The ReleaseUEContext service operation is used during the following procedure:</w:t>
      </w:r>
    </w:p>
    <w:p w14:paraId="236D95C9"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3E181789"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3D4BC29A"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1E757400" w14:textId="77777777" w:rsidR="00602AC0" w:rsidRPr="003B2883" w:rsidRDefault="00602AC0" w:rsidP="00602AC0">
      <w:pPr>
        <w:pStyle w:val="TH"/>
      </w:pPr>
      <w:r w:rsidRPr="003B2883">
        <w:object w:dxaOrig="7950" w:dyaOrig="2100" w14:anchorId="49B5BDF0">
          <v:shape id="_x0000_i1031" type="#_x0000_t75" style="width:399.5pt;height:105pt" o:ole="">
            <v:imagedata r:id="rId20" o:title=""/>
          </v:shape>
          <o:OLEObject Type="Embed" ProgID="Visio.Drawing.15" ShapeID="_x0000_i1031" DrawAspect="Content" ObjectID="_1678293030" r:id="rId21"/>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208" w:name="_Toc56676904"/>
      <w:bookmarkStart w:id="209" w:name="_Toc56691427"/>
      <w:bookmarkStart w:id="210" w:name="_Toc56698691"/>
      <w:bookmarkStart w:id="211" w:name="_Toc67680637"/>
      <w:r w:rsidRPr="003B2883">
        <w:t>5.2.2.2.</w:t>
      </w:r>
      <w:r>
        <w:rPr>
          <w:lang w:eastAsia="zh-CN"/>
        </w:rPr>
        <w:t>5</w:t>
      </w:r>
      <w:r w:rsidRPr="003B2883">
        <w:tab/>
      </w:r>
      <w:r>
        <w:rPr>
          <w:rFonts w:hint="eastAsia"/>
          <w:lang w:eastAsia="zh-CN"/>
        </w:rPr>
        <w:t>Relocate</w:t>
      </w:r>
      <w:r w:rsidRPr="003B2883">
        <w:t>UEContext</w:t>
      </w:r>
      <w:bookmarkEnd w:id="208"/>
      <w:bookmarkEnd w:id="209"/>
      <w:bookmarkEnd w:id="210"/>
      <w:bookmarkEnd w:id="211"/>
    </w:p>
    <w:p w14:paraId="00F8A045" w14:textId="77777777" w:rsidR="00FC3AF7" w:rsidRPr="003B2883" w:rsidRDefault="00FC3AF7" w:rsidP="00FC3AF7">
      <w:pPr>
        <w:pStyle w:val="Heading6"/>
      </w:pPr>
      <w:bookmarkStart w:id="212" w:name="_Toc56676905"/>
      <w:bookmarkStart w:id="213" w:name="_Toc56691428"/>
      <w:bookmarkStart w:id="214" w:name="_Toc56698692"/>
      <w:bookmarkStart w:id="215" w:name="_Toc67680638"/>
      <w:r w:rsidRPr="003B2883">
        <w:t>5.2.2.2.</w:t>
      </w:r>
      <w:r>
        <w:rPr>
          <w:lang w:eastAsia="zh-CN"/>
        </w:rPr>
        <w:t>5</w:t>
      </w:r>
      <w:r w:rsidRPr="003B2883">
        <w:t>.1</w:t>
      </w:r>
      <w:r w:rsidRPr="003B2883">
        <w:tab/>
        <w:t>General</w:t>
      </w:r>
      <w:bookmarkEnd w:id="212"/>
      <w:bookmarkEnd w:id="213"/>
      <w:bookmarkEnd w:id="214"/>
      <w:bookmarkEnd w:id="215"/>
    </w:p>
    <w:p w14:paraId="5D291BB4"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0D18C1C7"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9CEB820"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5A7A6C61"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5pt;height:107.5pt" o:ole="">
            <v:imagedata r:id="rId22" o:title=""/>
          </v:shape>
          <o:OLEObject Type="Embed" ProgID="Visio.Drawing.11" ShapeID="_x0000_i1032" DrawAspect="Content" ObjectID="_1678293031" r:id="rId23"/>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lastRenderedPageBreak/>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216" w:name="_Toc67680639"/>
      <w:r w:rsidRPr="003B2883">
        <w:t>5.2.2.2.</w:t>
      </w:r>
      <w:r>
        <w:t>6</w:t>
      </w:r>
      <w:r w:rsidRPr="003B2883">
        <w:tab/>
      </w:r>
      <w:r>
        <w:t>Cancel</w:t>
      </w:r>
      <w:r w:rsidRPr="003B2883">
        <w:t>Re</w:t>
      </w:r>
      <w:r>
        <w:t>locate</w:t>
      </w:r>
      <w:r w:rsidRPr="003B2883">
        <w:t>UEContext</w:t>
      </w:r>
      <w:bookmarkEnd w:id="216"/>
    </w:p>
    <w:p w14:paraId="1AB06D67" w14:textId="4F095B72" w:rsidR="006E2902" w:rsidRPr="003B2883" w:rsidRDefault="006E2902" w:rsidP="006E2902">
      <w:pPr>
        <w:pStyle w:val="Heading6"/>
      </w:pPr>
      <w:bookmarkStart w:id="217" w:name="_Toc56696151"/>
      <w:bookmarkStart w:id="218" w:name="_Toc58603947"/>
      <w:bookmarkStart w:id="219" w:name="_Toc67680640"/>
      <w:r w:rsidRPr="003B2883">
        <w:t>5.2.2.2.</w:t>
      </w:r>
      <w:r>
        <w:t>6</w:t>
      </w:r>
      <w:r w:rsidRPr="003B2883">
        <w:t>.1</w:t>
      </w:r>
      <w:r w:rsidRPr="003B2883">
        <w:tab/>
        <w:t>General</w:t>
      </w:r>
      <w:bookmarkEnd w:id="217"/>
      <w:bookmarkEnd w:id="218"/>
      <w:bookmarkEnd w:id="219"/>
    </w:p>
    <w:p w14:paraId="7D61CE53" w14:textId="77777777" w:rsidR="006E2902" w:rsidRPr="003B2883" w:rsidRDefault="006E2902" w:rsidP="006E2902">
      <w:r w:rsidRPr="003B2883">
        <w:t xml:space="preserve">The </w:t>
      </w:r>
      <w:r>
        <w:t>CancelRelocate</w:t>
      </w:r>
      <w:r w:rsidRPr="003B2883">
        <w:t>UEContext service operation is used during the following procedure:</w:t>
      </w:r>
    </w:p>
    <w:p w14:paraId="2C35320D" w14:textId="77777777" w:rsidR="006E2902" w:rsidRPr="003B2883" w:rsidRDefault="006E2902" w:rsidP="006E2902">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0FCDE5C8" w14:textId="77777777" w:rsidR="006E2902" w:rsidRPr="003B2883" w:rsidRDefault="006E2902" w:rsidP="006E2902">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68F4E0F3" w14:textId="77777777" w:rsidR="006E2902" w:rsidRPr="003B2883" w:rsidRDefault="006E2902" w:rsidP="006E2902">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x</w:t>
      </w:r>
      <w:r w:rsidRPr="003B2883">
        <w:t>.1-1.</w:t>
      </w:r>
    </w:p>
    <w:p w14:paraId="1566CC6E" w14:textId="77777777" w:rsidR="006E2902" w:rsidRDefault="006E2902" w:rsidP="006E2902">
      <w:pPr>
        <w:pStyle w:val="TH"/>
      </w:pPr>
      <w:r w:rsidRPr="003B2883">
        <w:object w:dxaOrig="8714" w:dyaOrig="2144" w14:anchorId="3F294EF4">
          <v:shape id="_x0000_i1033" type="#_x0000_t75" style="width:435.5pt;height:107.5pt" o:ole="">
            <v:imagedata r:id="rId24" o:title=""/>
          </v:shape>
          <o:OLEObject Type="Embed" ProgID="Visio.Drawing.11" ShapeID="_x0000_i1033" DrawAspect="Content" ObjectID="_1678293032" r:id="rId25"/>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lastRenderedPageBreak/>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0D2828">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220" w:name="_Toc25156179"/>
      <w:bookmarkStart w:id="221" w:name="_Toc34124479"/>
      <w:bookmarkStart w:id="222" w:name="_Toc43207593"/>
      <w:bookmarkStart w:id="223" w:name="_Toc49857073"/>
      <w:bookmarkStart w:id="224" w:name="_Toc56676906"/>
      <w:bookmarkStart w:id="225" w:name="_Toc56691429"/>
      <w:bookmarkStart w:id="226" w:name="_Toc56698693"/>
      <w:bookmarkStart w:id="227" w:name="_Toc67680641"/>
      <w:r w:rsidRPr="003B2883">
        <w:t>5.2.2.3</w:t>
      </w:r>
      <w:r w:rsidRPr="003B2883">
        <w:tab/>
        <w:t>UE Specific N1N2 Message Operations</w:t>
      </w:r>
      <w:bookmarkEnd w:id="220"/>
      <w:bookmarkEnd w:id="221"/>
      <w:bookmarkEnd w:id="222"/>
      <w:bookmarkEnd w:id="223"/>
      <w:bookmarkEnd w:id="224"/>
      <w:bookmarkEnd w:id="225"/>
      <w:bookmarkEnd w:id="226"/>
      <w:bookmarkEnd w:id="227"/>
    </w:p>
    <w:p w14:paraId="20C2B515" w14:textId="77777777" w:rsidR="00602AC0" w:rsidRPr="003B2883" w:rsidRDefault="00602AC0" w:rsidP="00602AC0">
      <w:pPr>
        <w:pStyle w:val="Heading5"/>
      </w:pPr>
      <w:bookmarkStart w:id="228" w:name="_Toc25156180"/>
      <w:bookmarkStart w:id="229" w:name="_Toc34124480"/>
      <w:bookmarkStart w:id="230" w:name="_Toc43207594"/>
      <w:bookmarkStart w:id="231" w:name="_Toc49857074"/>
      <w:bookmarkStart w:id="232" w:name="_Toc56676907"/>
      <w:bookmarkStart w:id="233" w:name="_Toc56691430"/>
      <w:bookmarkStart w:id="234" w:name="_Toc56698694"/>
      <w:bookmarkStart w:id="235" w:name="_Toc67680642"/>
      <w:r w:rsidRPr="003B2883">
        <w:t>5.2.2.3.1</w:t>
      </w:r>
      <w:r w:rsidRPr="003B2883">
        <w:tab/>
        <w:t>N1N2MessageTransfer</w:t>
      </w:r>
      <w:bookmarkEnd w:id="228"/>
      <w:bookmarkEnd w:id="229"/>
      <w:bookmarkEnd w:id="230"/>
      <w:bookmarkEnd w:id="231"/>
      <w:bookmarkEnd w:id="232"/>
      <w:bookmarkEnd w:id="233"/>
      <w:bookmarkEnd w:id="234"/>
      <w:bookmarkEnd w:id="235"/>
    </w:p>
    <w:p w14:paraId="68A9B18E" w14:textId="77777777" w:rsidR="00602AC0" w:rsidRPr="003B2883" w:rsidRDefault="00602AC0" w:rsidP="00602AC0">
      <w:pPr>
        <w:pStyle w:val="Heading6"/>
      </w:pPr>
      <w:bookmarkStart w:id="236" w:name="_Toc25156181"/>
      <w:bookmarkStart w:id="237" w:name="_Toc34124481"/>
      <w:bookmarkStart w:id="238" w:name="_Toc43207595"/>
      <w:bookmarkStart w:id="239" w:name="_Toc49857075"/>
      <w:bookmarkStart w:id="240" w:name="_Toc56676908"/>
      <w:bookmarkStart w:id="241" w:name="_Toc56691431"/>
      <w:bookmarkStart w:id="242" w:name="_Toc56698695"/>
      <w:bookmarkStart w:id="243" w:name="_Toc67680643"/>
      <w:r w:rsidRPr="003B2883">
        <w:t>5.2.2.3.1.1</w:t>
      </w:r>
      <w:r w:rsidRPr="003B2883">
        <w:tab/>
        <w:t>General</w:t>
      </w:r>
      <w:bookmarkEnd w:id="236"/>
      <w:bookmarkEnd w:id="237"/>
      <w:bookmarkEnd w:id="238"/>
      <w:bookmarkEnd w:id="239"/>
      <w:bookmarkEnd w:id="240"/>
      <w:bookmarkEnd w:id="241"/>
      <w:bookmarkEnd w:id="242"/>
      <w:bookmarkEnd w:id="243"/>
    </w:p>
    <w:p w14:paraId="510D8700"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lastRenderedPageBreak/>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2BC6ED0D" w14:textId="77777777" w:rsidR="00B8158F" w:rsidRPr="003B2883" w:rsidRDefault="00B8158F" w:rsidP="00602AC0">
      <w:pPr>
        <w:pStyle w:val="B1"/>
      </w:pP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77777777" w:rsidR="00602AC0" w:rsidRPr="003B2883"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77777777" w:rsidR="00602AC0" w:rsidRPr="003B2883" w:rsidRDefault="00602AC0" w:rsidP="00602AC0">
      <w:pPr>
        <w:pStyle w:val="B1"/>
      </w:pPr>
    </w:p>
    <w:p w14:paraId="750C5227" w14:textId="77777777" w:rsidR="00602AC0" w:rsidRPr="003B2883" w:rsidRDefault="00602AC0" w:rsidP="00602AC0">
      <w:pPr>
        <w:pStyle w:val="TH"/>
      </w:pPr>
      <w:r w:rsidRPr="003B2883">
        <w:object w:dxaOrig="8670" w:dyaOrig="2130" w14:anchorId="4904B2FC">
          <v:shape id="_x0000_i1034" type="#_x0000_t75" style="width:435pt;height:106.5pt" o:ole="">
            <v:imagedata r:id="rId26" o:title=""/>
          </v:shape>
          <o:OLEObject Type="Embed" ProgID="Visio.Drawing.15" ShapeID="_x0000_i1034" DrawAspect="Content" ObjectID="_1678293033" r:id="rId27"/>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13FBBA52"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14:paraId="329D764F" w14:textId="77777777" w:rsidR="00602AC0" w:rsidRPr="003B2883" w:rsidRDefault="00602AC0" w:rsidP="00602AC0">
      <w:pPr>
        <w:pStyle w:val="Heading6"/>
      </w:pPr>
      <w:bookmarkStart w:id="244" w:name="_Toc25156182"/>
      <w:bookmarkStart w:id="245" w:name="_Toc34124482"/>
      <w:bookmarkStart w:id="246" w:name="_Toc43207596"/>
      <w:bookmarkStart w:id="247" w:name="_Toc49857076"/>
      <w:bookmarkStart w:id="248" w:name="_Toc56676909"/>
      <w:bookmarkStart w:id="249" w:name="_Toc56691432"/>
      <w:bookmarkStart w:id="250" w:name="_Toc56698696"/>
      <w:bookmarkStart w:id="251" w:name="_Toc67680644"/>
      <w:r w:rsidRPr="003B2883">
        <w:t>5.2.2.3.1.2</w:t>
      </w:r>
      <w:r w:rsidRPr="003B2883">
        <w:tab/>
      </w:r>
      <w:r>
        <w:t>Detailed behaviour of the AMF</w:t>
      </w:r>
      <w:bookmarkEnd w:id="244"/>
      <w:bookmarkEnd w:id="245"/>
      <w:bookmarkEnd w:id="246"/>
      <w:bookmarkEnd w:id="247"/>
      <w:bookmarkEnd w:id="248"/>
      <w:bookmarkEnd w:id="249"/>
      <w:bookmarkEnd w:id="250"/>
      <w:bookmarkEnd w:id="251"/>
    </w:p>
    <w:p w14:paraId="5DD08373"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77777777" w:rsidR="00602AC0" w:rsidRDefault="00602AC0" w:rsidP="00602AC0">
      <w:pPr>
        <w:rPr>
          <w:lang w:val="en-US"/>
        </w:rPr>
      </w:pPr>
      <w:r w:rsidRPr="00210874">
        <w:rPr>
          <w:lang w:val="en-US"/>
        </w:rPr>
        <w:t>4xx and 5xx response cases shall also apply to UEs in CM-CONNECTED state, when applicable.</w:t>
      </w:r>
    </w:p>
    <w:p w14:paraId="263B764A" w14:textId="77777777" w:rsidR="00602AC0" w:rsidRPr="003B2883" w:rsidRDefault="00602AC0" w:rsidP="00602AC0">
      <w:pPr>
        <w:rPr>
          <w:b/>
          <w:lang w:val="en-US"/>
        </w:rPr>
      </w:pPr>
      <w:r w:rsidRPr="003B2883">
        <w:rPr>
          <w:b/>
          <w:lang w:val="en-US"/>
        </w:rPr>
        <w:t>2xx Response Cases:</w:t>
      </w:r>
    </w:p>
    <w:p w14:paraId="5235B0C0"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 xml:space="preserve">Same as step 2a of Figure 5.2.2.3.1.1-1, the AMF shall respond with the status code "200 OK" with cause "N1_N2_TRANSFER_INITIATED" and initiate N1 NAS SM message transfer via 3GPP access, if the NF service consumer (i.e. SMF) requests to send only N1 NAS SM message without any associated N2 SM </w:t>
      </w:r>
      <w:r w:rsidRPr="003B2883">
        <w:lastRenderedPageBreak/>
        <w:t>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77777777" w:rsidR="00602AC0" w:rsidRPr="003B2883" w:rsidRDefault="00602AC0" w:rsidP="00602AC0">
      <w:pPr>
        <w:rPr>
          <w:lang w:val="en-US"/>
        </w:rPr>
      </w:pPr>
      <w:r w:rsidRPr="003B2883">
        <w:rPr>
          <w:lang w:val="en-US"/>
        </w:rPr>
        <w:t>All the bullets specified in Case A are applicable.</w:t>
      </w:r>
    </w:p>
    <w:p w14:paraId="567D3EF1"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 xml:space="preserve">[3]) the AMF shall set the application error as </w:t>
      </w:r>
      <w:r w:rsidRPr="003B2883">
        <w:lastRenderedPageBreak/>
        <w:t>"TEMPORARY_REJECT_HANDOVER_ONGOING" in the "cause" attribute of the ProblemDetails structure in the POST response body</w:t>
      </w:r>
      <w:r>
        <w:t>, if the AMF rejects the request due to the on-going handover</w:t>
      </w:r>
      <w:r w:rsidRPr="003B2883">
        <w:t>.</w:t>
      </w:r>
    </w:p>
    <w:p w14:paraId="7F6B3E34"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514D9660" w14:textId="77777777" w:rsidR="00602AC0" w:rsidRPr="003B2883" w:rsidRDefault="00602AC0" w:rsidP="00602AC0">
      <w:pPr>
        <w:pStyle w:val="B1"/>
      </w:pP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252" w:name="_Toc25156183"/>
      <w:bookmarkStart w:id="253" w:name="_Toc34124483"/>
      <w:bookmarkStart w:id="254" w:name="_Toc43207597"/>
      <w:bookmarkStart w:id="255" w:name="_Toc49857077"/>
      <w:bookmarkStart w:id="256" w:name="_Toc56676910"/>
      <w:bookmarkStart w:id="257" w:name="_Toc56691433"/>
      <w:bookmarkStart w:id="258" w:name="_Toc56698697"/>
      <w:bookmarkStart w:id="259" w:name="_Toc67680645"/>
      <w:r w:rsidRPr="003B2883">
        <w:t>5.2.2.3.2</w:t>
      </w:r>
      <w:r w:rsidRPr="003B2883">
        <w:tab/>
        <w:t>N1N2Transfer Failure Notification</w:t>
      </w:r>
      <w:bookmarkEnd w:id="252"/>
      <w:bookmarkEnd w:id="253"/>
      <w:bookmarkEnd w:id="254"/>
      <w:bookmarkEnd w:id="255"/>
      <w:bookmarkEnd w:id="256"/>
      <w:bookmarkEnd w:id="257"/>
      <w:bookmarkEnd w:id="258"/>
      <w:bookmarkEnd w:id="259"/>
    </w:p>
    <w:p w14:paraId="6CA54702"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BA1FADC" w14:textId="77777777" w:rsidR="00602AC0" w:rsidRDefault="00602AC0" w:rsidP="00602AC0">
      <w:pPr>
        <w:pStyle w:val="TH"/>
      </w:pPr>
    </w:p>
    <w:p w14:paraId="30218963" w14:textId="41F9E76E" w:rsidR="00630C97" w:rsidRDefault="00630C97" w:rsidP="00602AC0">
      <w:pPr>
        <w:pStyle w:val="TH"/>
      </w:pPr>
    </w:p>
    <w:p w14:paraId="033D1FE4" w14:textId="46A5B99F" w:rsidR="00DF3727" w:rsidRPr="003B2883" w:rsidRDefault="00DF3727" w:rsidP="00602AC0">
      <w:pPr>
        <w:pStyle w:val="TH"/>
      </w:pPr>
      <w:r w:rsidRPr="003B2883">
        <w:object w:dxaOrig="8676" w:dyaOrig="2124" w14:anchorId="134E8735">
          <v:shape id="_x0000_i1035" type="#_x0000_t75" style="width:431pt;height:107.5pt" o:ole="">
            <v:imagedata r:id="rId28" o:title=""/>
          </v:shape>
          <o:OLEObject Type="Embed" ProgID="Visio.Drawing.15" ShapeID="_x0000_i1035" DrawAspect="Content" ObjectID="_1678293034" r:id="rId29"/>
        </w:object>
      </w:r>
    </w:p>
    <w:p w14:paraId="11A06F0A" w14:textId="77777777" w:rsidR="00602AC0" w:rsidRPr="003B2883" w:rsidRDefault="00602AC0" w:rsidP="00602AC0">
      <w:pPr>
        <w:pStyle w:val="TF"/>
      </w:pPr>
      <w:r w:rsidRPr="003B2883">
        <w:t>Figure 5.2.2.3.2-1 N1N2Transfer Failure Notification for UE related signalling</w:t>
      </w:r>
    </w:p>
    <w:p w14:paraId="52D07E77" w14:textId="77777777"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23907F09"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79665402" w14:textId="77777777" w:rsidR="00602AC0" w:rsidRDefault="00602AC0" w:rsidP="00602AC0">
      <w:pPr>
        <w:pStyle w:val="B1"/>
      </w:pPr>
      <w:r w:rsidRPr="003B2883">
        <w:lastRenderedPageBreak/>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260" w:name="_Toc25156184"/>
      <w:bookmarkStart w:id="261" w:name="_Toc34124484"/>
      <w:bookmarkStart w:id="262" w:name="_Toc43207598"/>
      <w:bookmarkStart w:id="263" w:name="_Toc49857078"/>
      <w:bookmarkStart w:id="264" w:name="_Toc56676911"/>
      <w:bookmarkStart w:id="265" w:name="_Toc56691434"/>
      <w:bookmarkStart w:id="266" w:name="_Toc56698698"/>
      <w:bookmarkStart w:id="267" w:name="_Toc67680646"/>
      <w:r w:rsidRPr="003B2883">
        <w:t>5.2.2.3.3</w:t>
      </w:r>
      <w:r w:rsidRPr="003B2883">
        <w:tab/>
        <w:t>N1N2MessageSubscribe</w:t>
      </w:r>
      <w:bookmarkEnd w:id="260"/>
      <w:bookmarkEnd w:id="261"/>
      <w:bookmarkEnd w:id="262"/>
      <w:bookmarkEnd w:id="263"/>
      <w:bookmarkEnd w:id="264"/>
      <w:bookmarkEnd w:id="265"/>
      <w:bookmarkEnd w:id="266"/>
      <w:bookmarkEnd w:id="267"/>
    </w:p>
    <w:p w14:paraId="1533C437" w14:textId="77777777" w:rsidR="00602AC0" w:rsidRPr="003B2883" w:rsidRDefault="00602AC0" w:rsidP="00602AC0">
      <w:pPr>
        <w:pStyle w:val="Heading6"/>
      </w:pPr>
      <w:bookmarkStart w:id="268" w:name="_Toc25156185"/>
      <w:bookmarkStart w:id="269" w:name="_Toc34124485"/>
      <w:bookmarkStart w:id="270" w:name="_Toc43207599"/>
      <w:bookmarkStart w:id="271" w:name="_Toc49857079"/>
      <w:bookmarkStart w:id="272" w:name="_Toc56676912"/>
      <w:bookmarkStart w:id="273" w:name="_Toc56691435"/>
      <w:bookmarkStart w:id="274" w:name="_Toc56698699"/>
      <w:bookmarkStart w:id="275" w:name="_Toc67680647"/>
      <w:r w:rsidRPr="003B2883">
        <w:t>5.2.2.3.3.1</w:t>
      </w:r>
      <w:r w:rsidRPr="003B2883">
        <w:tab/>
        <w:t>General</w:t>
      </w:r>
      <w:bookmarkEnd w:id="268"/>
      <w:bookmarkEnd w:id="269"/>
      <w:bookmarkEnd w:id="270"/>
      <w:bookmarkEnd w:id="271"/>
      <w:bookmarkEnd w:id="272"/>
      <w:bookmarkEnd w:id="273"/>
      <w:bookmarkEnd w:id="274"/>
      <w:bookmarkEnd w:id="275"/>
    </w:p>
    <w:p w14:paraId="7DFB2527"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4F9BDDD1" w14:textId="77777777" w:rsidR="00602AC0" w:rsidRDefault="00602AC0" w:rsidP="00602AC0">
      <w:pPr>
        <w:pStyle w:val="TH"/>
        <w:rPr>
          <w:lang w:val="fr-FR"/>
        </w:rPr>
      </w:pP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5pt;height:126pt" o:ole="">
            <v:imagedata r:id="rId30" o:title=""/>
          </v:shape>
          <o:OLEObject Type="Embed" ProgID="Visio.Drawing.11" ShapeID="_x0000_i1036" DrawAspect="Content" ObjectID="_1678293035" r:id="rId31"/>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5FDD3FE" w14:textId="77777777" w:rsidR="00602AC0" w:rsidRPr="003B2883" w:rsidRDefault="00602AC0" w:rsidP="00602AC0">
      <w:pPr>
        <w:pStyle w:val="B1"/>
        <w:ind w:left="852"/>
        <w:rPr>
          <w:lang w:eastAsia="zh-CN"/>
        </w:rPr>
      </w:pPr>
      <w:r w:rsidRPr="003B2883">
        <w:t>-</w:t>
      </w:r>
      <w:r w:rsidRPr="003B288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276" w:name="_Toc25156186"/>
      <w:bookmarkStart w:id="277" w:name="_Toc34124486"/>
      <w:bookmarkStart w:id="278" w:name="_Toc43207600"/>
      <w:bookmarkStart w:id="279" w:name="_Toc49857080"/>
      <w:bookmarkStart w:id="280" w:name="_Toc56676913"/>
      <w:bookmarkStart w:id="281" w:name="_Toc56691436"/>
      <w:bookmarkStart w:id="282" w:name="_Toc56698700"/>
      <w:bookmarkStart w:id="283" w:name="_Toc67680648"/>
      <w:r w:rsidRPr="003B2883">
        <w:t>5.2.2.3.4</w:t>
      </w:r>
      <w:r w:rsidRPr="003B2883">
        <w:tab/>
        <w:t>N1N2MessageUnSubscribe</w:t>
      </w:r>
      <w:bookmarkEnd w:id="276"/>
      <w:bookmarkEnd w:id="277"/>
      <w:bookmarkEnd w:id="278"/>
      <w:bookmarkEnd w:id="279"/>
      <w:bookmarkEnd w:id="280"/>
      <w:bookmarkEnd w:id="281"/>
      <w:bookmarkEnd w:id="282"/>
      <w:bookmarkEnd w:id="283"/>
    </w:p>
    <w:p w14:paraId="36B218D6" w14:textId="77777777" w:rsidR="00602AC0" w:rsidRPr="003B2883" w:rsidRDefault="00602AC0" w:rsidP="00602AC0">
      <w:pPr>
        <w:pStyle w:val="Heading6"/>
      </w:pPr>
      <w:bookmarkStart w:id="284" w:name="_Toc25156187"/>
      <w:bookmarkStart w:id="285" w:name="_Toc34124487"/>
      <w:bookmarkStart w:id="286" w:name="_Toc43207601"/>
      <w:bookmarkStart w:id="287" w:name="_Toc49857081"/>
      <w:bookmarkStart w:id="288" w:name="_Toc56676914"/>
      <w:bookmarkStart w:id="289" w:name="_Toc56691437"/>
      <w:bookmarkStart w:id="290" w:name="_Toc56698701"/>
      <w:bookmarkStart w:id="291" w:name="_Toc67680649"/>
      <w:r w:rsidRPr="003B2883">
        <w:t>5.2.2.3.4.1</w:t>
      </w:r>
      <w:r w:rsidRPr="003B2883">
        <w:tab/>
        <w:t>General</w:t>
      </w:r>
      <w:bookmarkEnd w:id="284"/>
      <w:bookmarkEnd w:id="285"/>
      <w:bookmarkEnd w:id="286"/>
      <w:bookmarkEnd w:id="287"/>
      <w:bookmarkEnd w:id="288"/>
      <w:bookmarkEnd w:id="289"/>
      <w:bookmarkEnd w:id="290"/>
      <w:bookmarkEnd w:id="291"/>
    </w:p>
    <w:p w14:paraId="696F9C3C"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79C9A979" w14:textId="77777777" w:rsidR="00602AC0" w:rsidRPr="003B2883" w:rsidRDefault="00602AC0" w:rsidP="00602AC0">
      <w:r w:rsidRPr="003B2883">
        <w:lastRenderedPageBreak/>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48777494" w14:textId="77777777" w:rsidR="00602AC0" w:rsidRDefault="00602AC0" w:rsidP="00602AC0">
      <w:pPr>
        <w:pStyle w:val="TH"/>
        <w:rPr>
          <w:lang w:val="fr-FR"/>
        </w:rPr>
      </w:pP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7.5pt" o:ole="">
            <v:imagedata r:id="rId32" o:title=""/>
          </v:shape>
          <o:OLEObject Type="Embed" ProgID="Visio.Drawing.11" ShapeID="_x0000_i1037" DrawAspect="Content" ObjectID="_1678293036" r:id="rId33"/>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292" w:name="_Toc25156188"/>
      <w:bookmarkStart w:id="293" w:name="_Toc34124488"/>
      <w:bookmarkStart w:id="294" w:name="_Toc43207602"/>
      <w:bookmarkStart w:id="295" w:name="_Toc49857082"/>
      <w:bookmarkStart w:id="296" w:name="_Toc56676915"/>
      <w:bookmarkStart w:id="297" w:name="_Toc56691438"/>
      <w:bookmarkStart w:id="298" w:name="_Toc56698702"/>
      <w:bookmarkStart w:id="299" w:name="_Toc67680650"/>
      <w:r w:rsidRPr="003B2883">
        <w:t>5.2.2.3.5</w:t>
      </w:r>
      <w:r w:rsidRPr="003B2883">
        <w:tab/>
        <w:t>N1MessageNotify</w:t>
      </w:r>
      <w:bookmarkEnd w:id="292"/>
      <w:bookmarkEnd w:id="293"/>
      <w:bookmarkEnd w:id="294"/>
      <w:bookmarkEnd w:id="295"/>
      <w:bookmarkEnd w:id="296"/>
      <w:bookmarkEnd w:id="297"/>
      <w:bookmarkEnd w:id="298"/>
      <w:bookmarkEnd w:id="299"/>
    </w:p>
    <w:p w14:paraId="17D925FF" w14:textId="77777777" w:rsidR="00602AC0" w:rsidRPr="003B2883" w:rsidRDefault="00602AC0" w:rsidP="00602AC0">
      <w:pPr>
        <w:pStyle w:val="Heading6"/>
      </w:pPr>
      <w:bookmarkStart w:id="300" w:name="_Toc25156189"/>
      <w:bookmarkStart w:id="301" w:name="_Toc34124489"/>
      <w:bookmarkStart w:id="302" w:name="_Toc43207603"/>
      <w:bookmarkStart w:id="303" w:name="_Toc49857083"/>
      <w:bookmarkStart w:id="304" w:name="_Toc56676916"/>
      <w:bookmarkStart w:id="305" w:name="_Toc56691439"/>
      <w:bookmarkStart w:id="306" w:name="_Toc56698703"/>
      <w:bookmarkStart w:id="307" w:name="_Toc67680651"/>
      <w:r w:rsidRPr="003B2883">
        <w:t>5.2.2.3.5.1</w:t>
      </w:r>
      <w:r w:rsidRPr="003B2883">
        <w:tab/>
        <w:t>General</w:t>
      </w:r>
      <w:bookmarkEnd w:id="300"/>
      <w:bookmarkEnd w:id="301"/>
      <w:bookmarkEnd w:id="302"/>
      <w:bookmarkEnd w:id="303"/>
      <w:bookmarkEnd w:id="304"/>
      <w:bookmarkEnd w:id="305"/>
      <w:bookmarkEnd w:id="306"/>
      <w:bookmarkEnd w:id="3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5pt;height:128.5pt" o:ole="">
            <v:imagedata r:id="rId34" o:title=""/>
          </v:shape>
          <o:OLEObject Type="Embed" ProgID="Visio.Drawing.11" ShapeID="_x0000_i1038" DrawAspect="Content" ObjectID="_1678293037" r:id="rId35"/>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602AC0">
      <w:pPr>
        <w:pStyle w:val="Heading6"/>
      </w:pPr>
      <w:bookmarkStart w:id="308" w:name="_Toc25156190"/>
      <w:bookmarkStart w:id="309" w:name="_Toc34124490"/>
      <w:bookmarkStart w:id="310" w:name="_Toc43207604"/>
      <w:bookmarkStart w:id="311" w:name="_Toc49857084"/>
      <w:bookmarkStart w:id="312" w:name="_Toc56676917"/>
      <w:bookmarkStart w:id="313" w:name="_Toc56691440"/>
      <w:bookmarkStart w:id="314" w:name="_Toc56698704"/>
      <w:bookmarkStart w:id="315" w:name="_Toc67680652"/>
      <w:r w:rsidRPr="003B2883">
        <w:t>5.2.2.3.5.2</w:t>
      </w:r>
      <w:r w:rsidRPr="003B2883">
        <w:tab/>
        <w:t>Using N1MessageNotify in the Registration with AMF Re-allocation Procedure</w:t>
      </w:r>
      <w:bookmarkEnd w:id="308"/>
      <w:bookmarkEnd w:id="309"/>
      <w:bookmarkEnd w:id="310"/>
      <w:bookmarkEnd w:id="311"/>
      <w:bookmarkEnd w:id="312"/>
      <w:bookmarkEnd w:id="313"/>
      <w:bookmarkEnd w:id="314"/>
      <w:bookmarkEnd w:id="315"/>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77777777" w:rsidR="00602AC0" w:rsidRPr="003B2883" w:rsidRDefault="00602AC0" w:rsidP="00602AC0">
      <w:pPr>
        <w:pStyle w:val="B2"/>
      </w:pPr>
      <w:r w:rsidRPr="003B2883">
        <w:t>-</w:t>
      </w:r>
      <w:r w:rsidRPr="003B2883">
        <w:tab/>
        <w:t>the N1 message;</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602AC0">
      <w:pPr>
        <w:pStyle w:val="Heading6"/>
      </w:pPr>
      <w:bookmarkStart w:id="316" w:name="_Toc25156191"/>
      <w:bookmarkStart w:id="317" w:name="_Toc34124491"/>
      <w:bookmarkStart w:id="318" w:name="_Toc43207605"/>
      <w:bookmarkStart w:id="319" w:name="_Toc49857085"/>
      <w:bookmarkStart w:id="320" w:name="_Toc56676918"/>
      <w:bookmarkStart w:id="321" w:name="_Toc56691441"/>
      <w:bookmarkStart w:id="322" w:name="_Toc56698705"/>
      <w:bookmarkStart w:id="323" w:name="_Toc67680653"/>
      <w:r w:rsidRPr="003B2883">
        <w:t>5.2.2.3.5.3</w:t>
      </w:r>
      <w:r w:rsidRPr="003B2883">
        <w:tab/>
        <w:t>Using N1MessageNotify in the UE Assisted and UE Based Positioning Procedure</w:t>
      </w:r>
      <w:bookmarkEnd w:id="316"/>
      <w:bookmarkEnd w:id="317"/>
      <w:bookmarkEnd w:id="318"/>
      <w:bookmarkEnd w:id="319"/>
      <w:bookmarkEnd w:id="320"/>
      <w:bookmarkEnd w:id="321"/>
      <w:bookmarkEnd w:id="322"/>
      <w:bookmarkEnd w:id="323"/>
    </w:p>
    <w:p w14:paraId="1ED4EF12"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602AC0">
      <w:pPr>
        <w:pStyle w:val="Heading6"/>
      </w:pPr>
      <w:bookmarkStart w:id="324" w:name="_Toc25156192"/>
      <w:bookmarkStart w:id="325" w:name="_Toc34124492"/>
      <w:bookmarkStart w:id="326" w:name="_Toc43207606"/>
      <w:bookmarkStart w:id="327" w:name="_Toc49857086"/>
      <w:bookmarkStart w:id="328" w:name="_Toc56676919"/>
      <w:bookmarkStart w:id="329" w:name="_Toc56691442"/>
      <w:bookmarkStart w:id="330" w:name="_Toc56698706"/>
      <w:bookmarkStart w:id="331" w:name="_Toc67680654"/>
      <w:r w:rsidRPr="003B2883">
        <w:t>5.2.2.3.5.4</w:t>
      </w:r>
      <w:r w:rsidRPr="003B2883">
        <w:tab/>
        <w:t>Using N1MessageNotify in the UE Configuration Update for transparent UE Policy delivery</w:t>
      </w:r>
      <w:bookmarkEnd w:id="324"/>
      <w:bookmarkEnd w:id="325"/>
      <w:bookmarkEnd w:id="326"/>
      <w:bookmarkEnd w:id="327"/>
      <w:bookmarkEnd w:id="328"/>
      <w:bookmarkEnd w:id="329"/>
      <w:bookmarkEnd w:id="330"/>
      <w:bookmarkEnd w:id="331"/>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77777777" w:rsidR="00602AC0" w:rsidRPr="003B2883" w:rsidRDefault="00602AC0" w:rsidP="00602AC0">
      <w:pPr>
        <w:pStyle w:val="Heading6"/>
        <w:rPr>
          <w:lang w:eastAsia="zh-CN"/>
        </w:rPr>
      </w:pPr>
      <w:bookmarkStart w:id="332" w:name="_Toc25156193"/>
      <w:bookmarkStart w:id="333" w:name="_Toc34124493"/>
      <w:bookmarkStart w:id="334" w:name="_Toc43207607"/>
      <w:bookmarkStart w:id="335" w:name="_Toc49857087"/>
      <w:bookmarkStart w:id="336" w:name="_Toc56676920"/>
      <w:bookmarkStart w:id="337" w:name="_Toc56691443"/>
      <w:bookmarkStart w:id="338" w:name="_Toc56698707"/>
      <w:bookmarkStart w:id="339" w:name="_Toc67680655"/>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32"/>
      <w:bookmarkEnd w:id="333"/>
      <w:bookmarkEnd w:id="334"/>
      <w:bookmarkEnd w:id="335"/>
      <w:bookmarkEnd w:id="336"/>
      <w:bookmarkEnd w:id="337"/>
      <w:bookmarkEnd w:id="338"/>
      <w:bookmarkEnd w:id="339"/>
    </w:p>
    <w:p w14:paraId="270B34D9"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14:paraId="14852A7A" w14:textId="77777777" w:rsidR="007A54FE" w:rsidRDefault="007A54FE" w:rsidP="00602AC0">
      <w:pPr>
        <w:pStyle w:val="B2"/>
        <w:rPr>
          <w:lang w:eastAsia="zh-CN"/>
        </w:rPr>
      </w:pPr>
      <w:bookmarkStart w:id="340" w:name="_Hlk56627821"/>
      <w:r>
        <w:t xml:space="preserve">and may included </w:t>
      </w:r>
      <w:r w:rsidRPr="008F20C8">
        <w:t>serving cell ID</w:t>
      </w:r>
      <w:r>
        <w:t xml:space="preserve"> if it is available;</w:t>
      </w:r>
    </w:p>
    <w:bookmarkEnd w:id="340"/>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321770E" w14:textId="77777777" w:rsidR="00602AC0" w:rsidRPr="003B2883" w:rsidRDefault="00602AC0" w:rsidP="00602AC0">
      <w:pPr>
        <w:pStyle w:val="B1"/>
      </w:pPr>
    </w:p>
    <w:p w14:paraId="45E12BAD" w14:textId="77777777" w:rsidR="00602AC0" w:rsidRPr="003B2883" w:rsidRDefault="00602AC0" w:rsidP="00602AC0">
      <w:pPr>
        <w:pStyle w:val="Heading5"/>
      </w:pPr>
      <w:bookmarkStart w:id="341" w:name="_Toc25156194"/>
      <w:bookmarkStart w:id="342" w:name="_Toc34124494"/>
      <w:bookmarkStart w:id="343" w:name="_Toc43207608"/>
      <w:bookmarkStart w:id="344" w:name="_Toc49857088"/>
      <w:bookmarkStart w:id="345" w:name="_Toc56676921"/>
      <w:bookmarkStart w:id="346" w:name="_Toc56691444"/>
      <w:bookmarkStart w:id="347" w:name="_Toc56698708"/>
      <w:bookmarkStart w:id="348" w:name="_Toc67680656"/>
      <w:r w:rsidRPr="003B2883">
        <w:t>5.2.2.3.6</w:t>
      </w:r>
      <w:r w:rsidRPr="003B2883">
        <w:tab/>
        <w:t>N2InfoNotify</w:t>
      </w:r>
      <w:bookmarkEnd w:id="341"/>
      <w:bookmarkEnd w:id="342"/>
      <w:bookmarkEnd w:id="343"/>
      <w:bookmarkEnd w:id="344"/>
      <w:bookmarkEnd w:id="345"/>
      <w:bookmarkEnd w:id="346"/>
      <w:bookmarkEnd w:id="347"/>
      <w:bookmarkEnd w:id="348"/>
    </w:p>
    <w:p w14:paraId="6A5572A6" w14:textId="77777777" w:rsidR="00602AC0" w:rsidRPr="003B2883" w:rsidRDefault="00602AC0" w:rsidP="00602AC0">
      <w:pPr>
        <w:pStyle w:val="Heading6"/>
      </w:pPr>
      <w:bookmarkStart w:id="349" w:name="_Toc25156195"/>
      <w:bookmarkStart w:id="350" w:name="_Toc34124495"/>
      <w:bookmarkStart w:id="351" w:name="_Toc43207609"/>
      <w:bookmarkStart w:id="352" w:name="_Toc49857089"/>
      <w:bookmarkStart w:id="353" w:name="_Toc56676922"/>
      <w:bookmarkStart w:id="354" w:name="_Toc56691445"/>
      <w:bookmarkStart w:id="355" w:name="_Toc56698709"/>
      <w:bookmarkStart w:id="356" w:name="_Toc67680657"/>
      <w:r w:rsidRPr="003B2883">
        <w:t>5.2.2.3.6.1</w:t>
      </w:r>
      <w:r w:rsidRPr="003B2883">
        <w:tab/>
        <w:t>General</w:t>
      </w:r>
      <w:bookmarkEnd w:id="349"/>
      <w:bookmarkEnd w:id="350"/>
      <w:bookmarkEnd w:id="351"/>
      <w:bookmarkEnd w:id="352"/>
      <w:bookmarkEnd w:id="353"/>
      <w:bookmarkEnd w:id="354"/>
      <w:bookmarkEnd w:id="355"/>
      <w:bookmarkEnd w:id="356"/>
    </w:p>
    <w:p w14:paraId="6B1C2C3C" w14:textId="77777777" w:rsidR="00602AC0" w:rsidRPr="003B2883"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8B93310" w14:textId="77777777" w:rsidR="00602AC0" w:rsidRDefault="00602AC0" w:rsidP="00602AC0">
      <w:pPr>
        <w:pStyle w:val="TH"/>
        <w:rPr>
          <w:lang w:val="fr-FR"/>
        </w:rPr>
      </w:pPr>
    </w:p>
    <w:p w14:paraId="13E8A95C" w14:textId="7014AA8A" w:rsidR="001A4ACA" w:rsidRDefault="001A4ACA" w:rsidP="00602AC0">
      <w:pPr>
        <w:pStyle w:val="TH"/>
        <w:rPr>
          <w:lang w:val="fr-FR"/>
        </w:rPr>
      </w:pP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5.5pt;height:107.5pt" o:ole="">
            <v:imagedata r:id="rId36" o:title=""/>
          </v:shape>
          <o:OLEObject Type="Embed" ProgID="Visio.Drawing.11" ShapeID="_x0000_i1039" DrawAspect="Content" ObjectID="_1678293038" r:id="rId37"/>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602AC0">
      <w:pPr>
        <w:pStyle w:val="Heading6"/>
      </w:pPr>
      <w:bookmarkStart w:id="357" w:name="_Toc25156196"/>
      <w:bookmarkStart w:id="358" w:name="_Toc34124496"/>
      <w:bookmarkStart w:id="359" w:name="_Toc43207610"/>
      <w:bookmarkStart w:id="360" w:name="_Toc49857090"/>
      <w:bookmarkStart w:id="361" w:name="_Toc56676923"/>
      <w:bookmarkStart w:id="362" w:name="_Toc56691446"/>
      <w:bookmarkStart w:id="363" w:name="_Toc56698710"/>
      <w:bookmarkStart w:id="364" w:name="_Toc67680658"/>
      <w:r w:rsidRPr="003B2883">
        <w:t>5.2.2.3.6.2</w:t>
      </w:r>
      <w:r w:rsidRPr="003B2883">
        <w:tab/>
        <w:t>Using N2InfoNotify during Inter NG-RAN node N2 based handover procedure</w:t>
      </w:r>
      <w:bookmarkEnd w:id="357"/>
      <w:bookmarkEnd w:id="358"/>
      <w:bookmarkEnd w:id="359"/>
      <w:bookmarkEnd w:id="360"/>
      <w:bookmarkEnd w:id="361"/>
      <w:bookmarkEnd w:id="362"/>
      <w:bookmarkEnd w:id="363"/>
      <w:bookmarkEnd w:id="364"/>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3EE4E52C" w14:textId="77777777" w:rsidR="00602AC0" w:rsidRDefault="00602AC0" w:rsidP="00602AC0">
      <w:pPr>
        <w:pStyle w:val="TH"/>
        <w:rPr>
          <w:lang w:val="fr-FR"/>
        </w:rPr>
      </w:pP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pt;height:154.5pt" o:ole="">
            <v:imagedata r:id="rId38" o:title=""/>
          </v:shape>
          <o:OLEObject Type="Embed" ProgID="Visio.Drawing.11" ShapeID="_x0000_i1040" DrawAspect="Content" ObjectID="_1678293039" r:id="rId39"/>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lastRenderedPageBreak/>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602AC0">
      <w:pPr>
        <w:pStyle w:val="Heading6"/>
      </w:pPr>
      <w:bookmarkStart w:id="365" w:name="_Toc25156197"/>
      <w:bookmarkStart w:id="366" w:name="_Toc34124497"/>
      <w:bookmarkStart w:id="367" w:name="_Toc43207611"/>
      <w:bookmarkStart w:id="368" w:name="_Toc49857091"/>
      <w:bookmarkStart w:id="369" w:name="_Toc56676924"/>
      <w:bookmarkStart w:id="370" w:name="_Toc56691447"/>
      <w:bookmarkStart w:id="371" w:name="_Toc56698711"/>
      <w:bookmarkStart w:id="372" w:name="_Toc67680659"/>
      <w:r w:rsidRPr="003B2883">
        <w:t>5.2.2.3.6.3</w:t>
      </w:r>
      <w:r w:rsidRPr="003B2883">
        <w:tab/>
        <w:t>Using N2InfoNotify during Location Services procedures</w:t>
      </w:r>
      <w:bookmarkEnd w:id="365"/>
      <w:bookmarkEnd w:id="366"/>
      <w:bookmarkEnd w:id="367"/>
      <w:bookmarkEnd w:id="368"/>
      <w:bookmarkEnd w:id="369"/>
      <w:bookmarkEnd w:id="370"/>
      <w:bookmarkEnd w:id="371"/>
      <w:bookmarkEnd w:id="372"/>
    </w:p>
    <w:p w14:paraId="03D74933"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751FE45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602AC0">
      <w:pPr>
        <w:pStyle w:val="Heading6"/>
      </w:pPr>
      <w:bookmarkStart w:id="373" w:name="_Toc25156198"/>
      <w:bookmarkStart w:id="374" w:name="_Toc34124498"/>
      <w:bookmarkStart w:id="375" w:name="_Toc43207612"/>
      <w:bookmarkStart w:id="376" w:name="_Toc49857092"/>
      <w:bookmarkStart w:id="377" w:name="_Toc56676925"/>
      <w:bookmarkStart w:id="378" w:name="_Toc56691448"/>
      <w:bookmarkStart w:id="379" w:name="_Toc56698712"/>
      <w:bookmarkStart w:id="380" w:name="_Toc67680660"/>
      <w:r w:rsidRPr="003B2883">
        <w:t>5.2.2.3.6.</w:t>
      </w:r>
      <w:r>
        <w:t>4</w:t>
      </w:r>
      <w:r w:rsidRPr="003B2883">
        <w:tab/>
        <w:t xml:space="preserve">Using N2InfoNotify during </w:t>
      </w:r>
      <w:r>
        <w:t>AMF planned removal procedure with UDSF deployed procedure</w:t>
      </w:r>
      <w:bookmarkEnd w:id="373"/>
      <w:bookmarkEnd w:id="374"/>
      <w:bookmarkEnd w:id="375"/>
      <w:bookmarkEnd w:id="376"/>
      <w:bookmarkEnd w:id="377"/>
      <w:bookmarkEnd w:id="378"/>
      <w:bookmarkEnd w:id="379"/>
      <w:bookmarkEnd w:id="380"/>
    </w:p>
    <w:p w14:paraId="537595D3"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6101A794"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381" w:name="_Toc25156199"/>
      <w:bookmarkStart w:id="382" w:name="_Toc34124499"/>
      <w:bookmarkStart w:id="383" w:name="_Toc43207613"/>
      <w:bookmarkStart w:id="384" w:name="_Toc49857093"/>
      <w:bookmarkStart w:id="385" w:name="_Toc56676926"/>
      <w:bookmarkStart w:id="386" w:name="_Toc56691449"/>
      <w:bookmarkStart w:id="387" w:name="_Toc56698713"/>
      <w:bookmarkStart w:id="388" w:name="_Toc67680661"/>
      <w:r w:rsidRPr="003B2883">
        <w:t>5.2.2.4</w:t>
      </w:r>
      <w:r w:rsidRPr="003B2883">
        <w:tab/>
        <w:t>Non-UE N2 Message Operations</w:t>
      </w:r>
      <w:bookmarkEnd w:id="381"/>
      <w:bookmarkEnd w:id="382"/>
      <w:bookmarkEnd w:id="383"/>
      <w:bookmarkEnd w:id="384"/>
      <w:bookmarkEnd w:id="385"/>
      <w:bookmarkEnd w:id="386"/>
      <w:bookmarkEnd w:id="387"/>
      <w:bookmarkEnd w:id="388"/>
    </w:p>
    <w:p w14:paraId="195D4094" w14:textId="77777777" w:rsidR="00602AC0" w:rsidRPr="003B2883" w:rsidRDefault="00602AC0" w:rsidP="00602AC0">
      <w:pPr>
        <w:pStyle w:val="Heading5"/>
      </w:pPr>
      <w:bookmarkStart w:id="389" w:name="_Toc25156200"/>
      <w:bookmarkStart w:id="390" w:name="_Toc34124500"/>
      <w:bookmarkStart w:id="391" w:name="_Toc43207614"/>
      <w:bookmarkStart w:id="392" w:name="_Toc49857094"/>
      <w:bookmarkStart w:id="393" w:name="_Toc56676927"/>
      <w:bookmarkStart w:id="394" w:name="_Toc56691450"/>
      <w:bookmarkStart w:id="395" w:name="_Toc56698714"/>
      <w:bookmarkStart w:id="396" w:name="_Toc67680662"/>
      <w:r w:rsidRPr="003B2883">
        <w:t>5.2.2.4.1</w:t>
      </w:r>
      <w:r w:rsidRPr="003B2883">
        <w:tab/>
        <w:t>NonUeN2MessageTransfer</w:t>
      </w:r>
      <w:bookmarkEnd w:id="389"/>
      <w:bookmarkEnd w:id="390"/>
      <w:bookmarkEnd w:id="391"/>
      <w:bookmarkEnd w:id="392"/>
      <w:bookmarkEnd w:id="393"/>
      <w:bookmarkEnd w:id="394"/>
      <w:bookmarkEnd w:id="395"/>
      <w:bookmarkEnd w:id="396"/>
    </w:p>
    <w:p w14:paraId="298336AC" w14:textId="77777777" w:rsidR="00602AC0" w:rsidRPr="003B2883" w:rsidRDefault="00602AC0" w:rsidP="00602AC0">
      <w:pPr>
        <w:pStyle w:val="Heading6"/>
      </w:pPr>
      <w:bookmarkStart w:id="397" w:name="_Toc25156201"/>
      <w:bookmarkStart w:id="398" w:name="_Toc34124501"/>
      <w:bookmarkStart w:id="399" w:name="_Toc43207615"/>
      <w:bookmarkStart w:id="400" w:name="_Toc49857095"/>
      <w:bookmarkStart w:id="401" w:name="_Toc56676928"/>
      <w:bookmarkStart w:id="402" w:name="_Toc56691451"/>
      <w:bookmarkStart w:id="403" w:name="_Toc56698715"/>
      <w:bookmarkStart w:id="404" w:name="_Toc67680663"/>
      <w:r w:rsidRPr="003B2883">
        <w:t>5.2.2.4.1.1</w:t>
      </w:r>
      <w:r w:rsidRPr="003B2883">
        <w:tab/>
        <w:t>General</w:t>
      </w:r>
      <w:bookmarkEnd w:id="397"/>
      <w:bookmarkEnd w:id="398"/>
      <w:bookmarkEnd w:id="399"/>
      <w:bookmarkEnd w:id="400"/>
      <w:bookmarkEnd w:id="401"/>
      <w:bookmarkEnd w:id="402"/>
      <w:bookmarkEnd w:id="403"/>
      <w:bookmarkEnd w:id="404"/>
    </w:p>
    <w:p w14:paraId="29D53436"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lastRenderedPageBreak/>
        <w:t>-</w:t>
      </w:r>
      <w:r>
        <w:tab/>
        <w:t>Broadcast of Assistance Data by an LMF (see clause 6.14.1 of 3GPP TS 23.273 [42</w:t>
      </w:r>
      <w:r w:rsidRPr="003B2883">
        <w:t>]</w:t>
      </w:r>
      <w:r>
        <w:t>)</w:t>
      </w:r>
      <w:r w:rsidRPr="003B2883">
        <w:t>.</w:t>
      </w:r>
    </w:p>
    <w:p w14:paraId="280FD9E8"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pt;height:106.5pt" o:ole="">
            <v:imagedata r:id="rId40" o:title=""/>
          </v:shape>
          <o:OLEObject Type="Embed" ProgID="Visio.Drawing.11" ShapeID="_x0000_i1041" DrawAspect="Content" ObjectID="_1678293040" r:id="rId41"/>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602AC0">
      <w:pPr>
        <w:pStyle w:val="Heading6"/>
      </w:pPr>
      <w:bookmarkStart w:id="405" w:name="_Toc25156202"/>
      <w:bookmarkStart w:id="406" w:name="_Toc34124502"/>
      <w:bookmarkStart w:id="407" w:name="_Toc43207616"/>
      <w:bookmarkStart w:id="408" w:name="_Toc49857096"/>
      <w:bookmarkStart w:id="409" w:name="_Toc56676929"/>
      <w:bookmarkStart w:id="410" w:name="_Toc56691452"/>
      <w:bookmarkStart w:id="411" w:name="_Toc56698716"/>
      <w:bookmarkStart w:id="412" w:name="_Toc67680664"/>
      <w:r w:rsidRPr="003B2883">
        <w:t>5.2.2.4.1.2</w:t>
      </w:r>
      <w:r w:rsidRPr="003B2883">
        <w:tab/>
        <w:t>Obtaining Non UE Associated Network Assistance Data Procedure</w:t>
      </w:r>
      <w:bookmarkEnd w:id="405"/>
      <w:bookmarkEnd w:id="406"/>
      <w:bookmarkEnd w:id="407"/>
      <w:bookmarkEnd w:id="408"/>
      <w:bookmarkEnd w:id="409"/>
      <w:bookmarkEnd w:id="410"/>
      <w:bookmarkEnd w:id="411"/>
      <w:bookmarkEnd w:id="412"/>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4ED12C61"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602AC0">
      <w:pPr>
        <w:pStyle w:val="Heading6"/>
      </w:pPr>
      <w:bookmarkStart w:id="413" w:name="_Toc25156203"/>
      <w:bookmarkStart w:id="414" w:name="_Toc34124503"/>
      <w:bookmarkStart w:id="415" w:name="_Toc43207617"/>
      <w:bookmarkStart w:id="416" w:name="_Toc49857097"/>
      <w:bookmarkStart w:id="417" w:name="_Toc56676930"/>
      <w:bookmarkStart w:id="418" w:name="_Toc56691453"/>
      <w:bookmarkStart w:id="419" w:name="_Toc56698717"/>
      <w:bookmarkStart w:id="420" w:name="_Toc67680665"/>
      <w:r w:rsidRPr="003B2883">
        <w:t>5.2.2.4.1.3</w:t>
      </w:r>
      <w:r w:rsidRPr="003B2883">
        <w:tab/>
        <w:t>Warning Request Transfer Procedure</w:t>
      </w:r>
      <w:bookmarkEnd w:id="413"/>
      <w:bookmarkEnd w:id="414"/>
      <w:bookmarkEnd w:id="415"/>
      <w:bookmarkEnd w:id="416"/>
      <w:bookmarkEnd w:id="417"/>
      <w:bookmarkEnd w:id="418"/>
      <w:bookmarkEnd w:id="419"/>
      <w:bookmarkEnd w:id="420"/>
    </w:p>
    <w:p w14:paraId="746455D0"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83CF563"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602AC0">
      <w:pPr>
        <w:pStyle w:val="Heading6"/>
      </w:pPr>
      <w:bookmarkStart w:id="421" w:name="_Toc25156204"/>
      <w:bookmarkStart w:id="422" w:name="_Toc34124504"/>
      <w:bookmarkStart w:id="423" w:name="_Toc43207618"/>
      <w:bookmarkStart w:id="424" w:name="_Toc49857098"/>
      <w:bookmarkStart w:id="425" w:name="_Toc56676931"/>
      <w:bookmarkStart w:id="426" w:name="_Toc56691454"/>
      <w:bookmarkStart w:id="427" w:name="_Toc56698718"/>
      <w:bookmarkStart w:id="428" w:name="_Toc67680666"/>
      <w:r w:rsidRPr="003B2883">
        <w:t>5.2.2.4.1.4</w:t>
      </w:r>
      <w:r w:rsidRPr="003B2883">
        <w:tab/>
        <w:t>Configuration Transfer Procedure</w:t>
      </w:r>
      <w:bookmarkEnd w:id="421"/>
      <w:bookmarkEnd w:id="422"/>
      <w:bookmarkEnd w:id="423"/>
      <w:bookmarkEnd w:id="424"/>
      <w:bookmarkEnd w:id="425"/>
      <w:bookmarkEnd w:id="426"/>
      <w:bookmarkEnd w:id="427"/>
      <w:bookmarkEnd w:id="428"/>
    </w:p>
    <w:p w14:paraId="5AFD490D"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41E86412"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602AC0">
      <w:pPr>
        <w:pStyle w:val="Heading6"/>
      </w:pPr>
      <w:bookmarkStart w:id="429" w:name="_Toc25156205"/>
      <w:bookmarkStart w:id="430" w:name="_Toc34124505"/>
      <w:bookmarkStart w:id="431" w:name="_Toc43207619"/>
      <w:bookmarkStart w:id="432" w:name="_Toc49857099"/>
      <w:bookmarkStart w:id="433" w:name="_Toc56676932"/>
      <w:bookmarkStart w:id="434" w:name="_Toc56691455"/>
      <w:bookmarkStart w:id="435" w:name="_Toc56698719"/>
      <w:bookmarkStart w:id="436" w:name="_Toc67680667"/>
      <w:r w:rsidRPr="003B2883">
        <w:t>5.2.2.4.1.</w:t>
      </w:r>
      <w:r>
        <w:t>5</w:t>
      </w:r>
      <w:r w:rsidRPr="003B2883">
        <w:tab/>
      </w:r>
      <w:r>
        <w:t>RIM Information</w:t>
      </w:r>
      <w:r w:rsidRPr="003B2883">
        <w:t xml:space="preserve"> Transfer Procedure</w:t>
      </w:r>
      <w:r>
        <w:t>s</w:t>
      </w:r>
      <w:bookmarkEnd w:id="429"/>
      <w:bookmarkEnd w:id="430"/>
      <w:bookmarkEnd w:id="431"/>
      <w:bookmarkEnd w:id="432"/>
      <w:bookmarkEnd w:id="433"/>
      <w:bookmarkEnd w:id="434"/>
      <w:bookmarkEnd w:id="435"/>
      <w:bookmarkEnd w:id="436"/>
    </w:p>
    <w:p w14:paraId="46FFA16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57DFC535"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F9183C">
      <w:pPr>
        <w:pStyle w:val="Heading6"/>
      </w:pPr>
      <w:bookmarkStart w:id="437" w:name="_Toc45030363"/>
      <w:bookmarkStart w:id="438" w:name="_Toc56676933"/>
      <w:bookmarkStart w:id="439" w:name="_Toc56691456"/>
      <w:bookmarkStart w:id="440" w:name="_Toc56698720"/>
      <w:bookmarkStart w:id="441" w:name="_Toc67680668"/>
      <w:r>
        <w:t>5.2.2.4.1.6</w:t>
      </w:r>
      <w:r w:rsidRPr="003B2883">
        <w:tab/>
      </w:r>
      <w:bookmarkEnd w:id="437"/>
      <w:r w:rsidRPr="003144F5">
        <w:t>Broadcast of Assistance Data by an LMF</w:t>
      </w:r>
      <w:bookmarkEnd w:id="438"/>
      <w:bookmarkEnd w:id="439"/>
      <w:bookmarkEnd w:id="440"/>
      <w:bookmarkEnd w:id="441"/>
    </w:p>
    <w:p w14:paraId="233DF16B"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1A634F6B"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42" w:name="_Toc25156206"/>
      <w:bookmarkStart w:id="443" w:name="_Toc34124506"/>
      <w:bookmarkStart w:id="444" w:name="_Toc43207620"/>
      <w:bookmarkStart w:id="445" w:name="_Toc49857100"/>
      <w:bookmarkStart w:id="446" w:name="_Toc56676934"/>
      <w:bookmarkStart w:id="447" w:name="_Toc56691457"/>
      <w:bookmarkStart w:id="448" w:name="_Toc56698721"/>
      <w:bookmarkStart w:id="449" w:name="_Toc67680669"/>
      <w:r w:rsidRPr="003B2883">
        <w:t>5.2.2.4.2</w:t>
      </w:r>
      <w:r w:rsidRPr="003B2883">
        <w:tab/>
        <w:t>NonUeN2InfoSubscribe</w:t>
      </w:r>
      <w:bookmarkEnd w:id="442"/>
      <w:bookmarkEnd w:id="443"/>
      <w:bookmarkEnd w:id="444"/>
      <w:bookmarkEnd w:id="445"/>
      <w:bookmarkEnd w:id="446"/>
      <w:bookmarkEnd w:id="447"/>
      <w:bookmarkEnd w:id="448"/>
      <w:bookmarkEnd w:id="449"/>
    </w:p>
    <w:p w14:paraId="16EB92EA" w14:textId="77777777" w:rsidR="00602AC0" w:rsidRPr="003B2883" w:rsidRDefault="00602AC0" w:rsidP="00602AC0">
      <w:pPr>
        <w:pStyle w:val="Heading6"/>
      </w:pPr>
      <w:bookmarkStart w:id="450" w:name="_Toc25156207"/>
      <w:bookmarkStart w:id="451" w:name="_Toc34124507"/>
      <w:bookmarkStart w:id="452" w:name="_Toc43207621"/>
      <w:bookmarkStart w:id="453" w:name="_Toc49857101"/>
      <w:bookmarkStart w:id="454" w:name="_Toc56676935"/>
      <w:bookmarkStart w:id="455" w:name="_Toc56691458"/>
      <w:bookmarkStart w:id="456" w:name="_Toc56698722"/>
      <w:bookmarkStart w:id="457" w:name="_Toc67680670"/>
      <w:r w:rsidRPr="003B2883">
        <w:t>5.2.2.4.2.1</w:t>
      </w:r>
      <w:r w:rsidRPr="003B2883">
        <w:tab/>
        <w:t>General</w:t>
      </w:r>
      <w:bookmarkEnd w:id="450"/>
      <w:bookmarkEnd w:id="451"/>
      <w:bookmarkEnd w:id="452"/>
      <w:bookmarkEnd w:id="453"/>
      <w:bookmarkEnd w:id="454"/>
      <w:bookmarkEnd w:id="455"/>
      <w:bookmarkEnd w:id="456"/>
      <w:bookmarkEnd w:id="457"/>
    </w:p>
    <w:p w14:paraId="666FE3FC"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D8A379A"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6A83EEDA" w14:textId="77777777" w:rsidR="00602AC0" w:rsidRDefault="00602AC0" w:rsidP="00602AC0">
      <w:pPr>
        <w:pStyle w:val="TH"/>
        <w:rPr>
          <w:lang w:val="fr-FR"/>
        </w:rPr>
      </w:pPr>
    </w:p>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8pt" o:ole="">
            <v:imagedata r:id="rId42" o:title=""/>
          </v:shape>
          <o:OLEObject Type="Embed" ProgID="Visio.Drawing.11" ShapeID="_x0000_i1042" DrawAspect="Content" ObjectID="_1678293041" r:id="rId43"/>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602AC0">
      <w:pPr>
        <w:pStyle w:val="B1"/>
        <w:ind w:left="852"/>
      </w:pPr>
      <w:r w:rsidRPr="003B2883">
        <w:t>-</w:t>
      </w:r>
      <w:r w:rsidRPr="003B2883">
        <w:tab/>
        <w:t>N2 Information Type, identifying the type of N2 information to be notified</w:t>
      </w:r>
    </w:p>
    <w:p w14:paraId="02673E83" w14:textId="77777777" w:rsidR="00602AC0" w:rsidRPr="003B2883" w:rsidRDefault="00602AC0" w:rsidP="00602AC0">
      <w:pPr>
        <w:pStyle w:val="B1"/>
        <w:ind w:left="852"/>
        <w:rPr>
          <w:lang w:eastAsia="zh-CN"/>
        </w:rPr>
      </w:pPr>
      <w:r w:rsidRPr="003B2883">
        <w:t>-</w:t>
      </w:r>
      <w:r w:rsidRPr="003B288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458" w:name="_Toc25156208"/>
      <w:bookmarkStart w:id="459" w:name="_Toc34124508"/>
      <w:bookmarkStart w:id="460" w:name="_Toc43207622"/>
      <w:bookmarkStart w:id="461" w:name="_Toc49857102"/>
      <w:bookmarkStart w:id="462" w:name="_Toc56676936"/>
      <w:bookmarkStart w:id="463" w:name="_Toc56691459"/>
      <w:bookmarkStart w:id="464" w:name="_Toc56698723"/>
      <w:bookmarkStart w:id="465" w:name="_Toc67680671"/>
      <w:r w:rsidRPr="003B2883">
        <w:t>5.2.2.4.3</w:t>
      </w:r>
      <w:r w:rsidRPr="003B2883">
        <w:tab/>
        <w:t>NonUeN2InfoUnSubscribe</w:t>
      </w:r>
      <w:bookmarkEnd w:id="458"/>
      <w:bookmarkEnd w:id="459"/>
      <w:bookmarkEnd w:id="460"/>
      <w:bookmarkEnd w:id="461"/>
      <w:bookmarkEnd w:id="462"/>
      <w:bookmarkEnd w:id="463"/>
      <w:bookmarkEnd w:id="464"/>
      <w:bookmarkEnd w:id="465"/>
    </w:p>
    <w:p w14:paraId="371F81A0" w14:textId="77777777" w:rsidR="00602AC0" w:rsidRPr="003B2883" w:rsidRDefault="00602AC0" w:rsidP="00602AC0">
      <w:pPr>
        <w:pStyle w:val="Heading6"/>
      </w:pPr>
      <w:bookmarkStart w:id="466" w:name="_Toc25156209"/>
      <w:bookmarkStart w:id="467" w:name="_Toc34124509"/>
      <w:bookmarkStart w:id="468" w:name="_Toc43207623"/>
      <w:bookmarkStart w:id="469" w:name="_Toc49857103"/>
      <w:bookmarkStart w:id="470" w:name="_Toc56676937"/>
      <w:bookmarkStart w:id="471" w:name="_Toc56691460"/>
      <w:bookmarkStart w:id="472" w:name="_Toc56698724"/>
      <w:bookmarkStart w:id="473" w:name="_Toc67680672"/>
      <w:r w:rsidRPr="003B2883">
        <w:t>5.2.2.4.3.1</w:t>
      </w:r>
      <w:r w:rsidRPr="003B2883">
        <w:tab/>
        <w:t>General</w:t>
      </w:r>
      <w:bookmarkEnd w:id="466"/>
      <w:bookmarkEnd w:id="467"/>
      <w:bookmarkEnd w:id="468"/>
      <w:bookmarkEnd w:id="469"/>
      <w:bookmarkEnd w:id="470"/>
      <w:bookmarkEnd w:id="471"/>
      <w:bookmarkEnd w:id="472"/>
      <w:bookmarkEnd w:id="473"/>
    </w:p>
    <w:p w14:paraId="4EBCB63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A6FC5A"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792BCE27" w14:textId="77777777" w:rsidR="00602AC0" w:rsidRDefault="00602AC0" w:rsidP="00602AC0">
      <w:pPr>
        <w:pStyle w:val="TH"/>
        <w:rPr>
          <w:lang w:val="fr-FR"/>
        </w:rPr>
      </w:pP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7.5pt" o:ole="">
            <v:imagedata r:id="rId44" o:title=""/>
          </v:shape>
          <o:OLEObject Type="Embed" ProgID="Visio.Drawing.11" ShapeID="_x0000_i1043" DrawAspect="Content" ObjectID="_1678293042" r:id="rId45"/>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lastRenderedPageBreak/>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474" w:name="_Toc25156210"/>
      <w:bookmarkStart w:id="475" w:name="_Toc34124510"/>
      <w:bookmarkStart w:id="476" w:name="_Toc43207624"/>
      <w:bookmarkStart w:id="477" w:name="_Toc49857104"/>
      <w:bookmarkStart w:id="478" w:name="_Toc56676938"/>
      <w:bookmarkStart w:id="479" w:name="_Toc56691461"/>
      <w:bookmarkStart w:id="480" w:name="_Toc56698725"/>
      <w:bookmarkStart w:id="481" w:name="_Toc67680673"/>
      <w:r w:rsidRPr="003B2883">
        <w:t>5.2.2.4.4</w:t>
      </w:r>
      <w:r w:rsidRPr="003B2883">
        <w:tab/>
        <w:t>NonUeN2InfoNotify</w:t>
      </w:r>
      <w:bookmarkEnd w:id="474"/>
      <w:bookmarkEnd w:id="475"/>
      <w:bookmarkEnd w:id="476"/>
      <w:bookmarkEnd w:id="477"/>
      <w:bookmarkEnd w:id="478"/>
      <w:bookmarkEnd w:id="479"/>
      <w:bookmarkEnd w:id="480"/>
      <w:bookmarkEnd w:id="481"/>
    </w:p>
    <w:p w14:paraId="5B16D45F" w14:textId="77777777" w:rsidR="00602AC0" w:rsidRPr="003B2883" w:rsidRDefault="00602AC0" w:rsidP="00602AC0">
      <w:pPr>
        <w:pStyle w:val="Heading6"/>
      </w:pPr>
      <w:bookmarkStart w:id="482" w:name="_Toc25156211"/>
      <w:bookmarkStart w:id="483" w:name="_Toc34124511"/>
      <w:bookmarkStart w:id="484" w:name="_Toc43207625"/>
      <w:bookmarkStart w:id="485" w:name="_Toc49857105"/>
      <w:bookmarkStart w:id="486" w:name="_Toc56676939"/>
      <w:bookmarkStart w:id="487" w:name="_Toc56691462"/>
      <w:bookmarkStart w:id="488" w:name="_Toc56698726"/>
      <w:bookmarkStart w:id="489" w:name="_Toc67680674"/>
      <w:r w:rsidRPr="003B2883">
        <w:t>5.2.2.4.4.1</w:t>
      </w:r>
      <w:r w:rsidRPr="003B2883">
        <w:tab/>
        <w:t>General</w:t>
      </w:r>
      <w:bookmarkEnd w:id="482"/>
      <w:bookmarkEnd w:id="483"/>
      <w:bookmarkEnd w:id="484"/>
      <w:bookmarkEnd w:id="485"/>
      <w:bookmarkEnd w:id="486"/>
      <w:bookmarkEnd w:id="487"/>
      <w:bookmarkEnd w:id="488"/>
      <w:bookmarkEnd w:id="489"/>
    </w:p>
    <w:p w14:paraId="15DE2BE3" w14:textId="77777777" w:rsidR="00602AC0"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E86E485"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DA65F2E" w14:textId="77777777" w:rsidR="00602AC0" w:rsidRDefault="00602AC0" w:rsidP="00602AC0">
      <w:pPr>
        <w:pStyle w:val="TH"/>
        <w:rPr>
          <w:lang w:val="fr-FR"/>
        </w:rPr>
      </w:pP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5pt;height:107.5pt" o:ole="">
            <v:imagedata r:id="rId46" o:title=""/>
          </v:shape>
          <o:OLEObject Type="Embed" ProgID="Visio.Drawing.11" ShapeID="_x0000_i1044" DrawAspect="Content" ObjectID="_1678293043" r:id="rId47"/>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602AC0">
      <w:pPr>
        <w:pStyle w:val="Heading6"/>
      </w:pPr>
      <w:bookmarkStart w:id="490" w:name="_Toc25156212"/>
      <w:bookmarkStart w:id="491" w:name="_Toc34124512"/>
      <w:bookmarkStart w:id="492" w:name="_Toc43207626"/>
      <w:bookmarkStart w:id="493" w:name="_Toc49857106"/>
      <w:bookmarkStart w:id="494" w:name="_Toc56676940"/>
      <w:bookmarkStart w:id="495" w:name="_Toc56691463"/>
      <w:bookmarkStart w:id="496" w:name="_Toc56698727"/>
      <w:bookmarkStart w:id="497" w:name="_Toc67680675"/>
      <w:r w:rsidRPr="003B2883">
        <w:t>5.2.2.4.4.2</w:t>
      </w:r>
      <w:r w:rsidRPr="003B2883">
        <w:tab/>
        <w:t>Using NonUeN2InfoNotify during Location Services procedures</w:t>
      </w:r>
      <w:bookmarkEnd w:id="490"/>
      <w:bookmarkEnd w:id="491"/>
      <w:bookmarkEnd w:id="492"/>
      <w:bookmarkEnd w:id="493"/>
      <w:bookmarkEnd w:id="494"/>
      <w:bookmarkEnd w:id="495"/>
      <w:bookmarkEnd w:id="496"/>
      <w:bookmarkEnd w:id="497"/>
    </w:p>
    <w:p w14:paraId="0DA05DFF"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5C42AF5D"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602AC0">
      <w:pPr>
        <w:pStyle w:val="Heading6"/>
      </w:pPr>
      <w:bookmarkStart w:id="498" w:name="_Toc25156213"/>
      <w:bookmarkStart w:id="499" w:name="_Toc34124513"/>
      <w:bookmarkStart w:id="500" w:name="_Toc43207627"/>
      <w:bookmarkStart w:id="501" w:name="_Toc49857107"/>
      <w:bookmarkStart w:id="502" w:name="_Toc56676941"/>
      <w:bookmarkStart w:id="503" w:name="_Toc56691464"/>
      <w:bookmarkStart w:id="504" w:name="_Toc56698728"/>
      <w:bookmarkStart w:id="505" w:name="_Toc67680676"/>
      <w:r w:rsidRPr="003B2883">
        <w:lastRenderedPageBreak/>
        <w:t>5.2.2.4.4.3</w:t>
      </w:r>
      <w:r w:rsidRPr="003B2883">
        <w:tab/>
        <w:t>Use of NonUeN2InfoNotify for PWS related events</w:t>
      </w:r>
      <w:bookmarkEnd w:id="498"/>
      <w:bookmarkEnd w:id="499"/>
      <w:bookmarkEnd w:id="500"/>
      <w:bookmarkEnd w:id="501"/>
      <w:bookmarkEnd w:id="502"/>
      <w:bookmarkEnd w:id="503"/>
      <w:bookmarkEnd w:id="504"/>
      <w:bookmarkEnd w:id="505"/>
    </w:p>
    <w:p w14:paraId="278F23ED" w14:textId="77777777" w:rsidR="00602AC0" w:rsidRPr="003B2883" w:rsidRDefault="00602AC0" w:rsidP="00602AC0">
      <w:r w:rsidRPr="003B2883">
        <w:t>The NonUeN2InfoNotify service operation shall be used during the following PWS related events:</w:t>
      </w:r>
    </w:p>
    <w:p w14:paraId="39620188" w14:textId="77777777"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8B44C16" w14:textId="77777777" w:rsidR="00602AC0" w:rsidRPr="003B2883" w:rsidRDefault="00602AC0" w:rsidP="00602AC0">
      <w:pPr>
        <w:pStyle w:val="Heading4"/>
      </w:pPr>
      <w:bookmarkStart w:id="506" w:name="_Toc25156214"/>
      <w:bookmarkStart w:id="507" w:name="_Toc34124514"/>
      <w:bookmarkStart w:id="508" w:name="_Toc43207628"/>
      <w:bookmarkStart w:id="509" w:name="_Toc49857108"/>
      <w:bookmarkStart w:id="510" w:name="_Toc56676942"/>
      <w:bookmarkStart w:id="511" w:name="_Toc56691465"/>
      <w:bookmarkStart w:id="512" w:name="_Toc56698729"/>
      <w:bookmarkStart w:id="513" w:name="_Toc67680677"/>
      <w:r w:rsidRPr="003B2883">
        <w:t>5.2.2.5</w:t>
      </w:r>
      <w:r w:rsidRPr="003B2883">
        <w:tab/>
      </w:r>
      <w:r w:rsidRPr="003B2883">
        <w:rPr>
          <w:rFonts w:hint="eastAsia"/>
          <w:lang w:eastAsia="zh-CN"/>
        </w:rPr>
        <w:t>AMF</w:t>
      </w:r>
      <w:r w:rsidRPr="003B2883">
        <w:rPr>
          <w:lang w:eastAsia="zh-CN"/>
        </w:rPr>
        <w:t xml:space="preserve"> Status Change Operations</w:t>
      </w:r>
      <w:bookmarkEnd w:id="506"/>
      <w:bookmarkEnd w:id="507"/>
      <w:bookmarkEnd w:id="508"/>
      <w:bookmarkEnd w:id="509"/>
      <w:bookmarkEnd w:id="510"/>
      <w:bookmarkEnd w:id="511"/>
      <w:bookmarkEnd w:id="512"/>
      <w:bookmarkEnd w:id="513"/>
    </w:p>
    <w:p w14:paraId="57D7B0BF" w14:textId="77777777" w:rsidR="00602AC0" w:rsidRPr="003B2883" w:rsidRDefault="00602AC0" w:rsidP="00602AC0">
      <w:pPr>
        <w:pStyle w:val="Heading5"/>
      </w:pPr>
      <w:bookmarkStart w:id="514" w:name="_Toc25156215"/>
      <w:bookmarkStart w:id="515" w:name="_Toc34124515"/>
      <w:bookmarkStart w:id="516" w:name="_Toc43207629"/>
      <w:bookmarkStart w:id="517" w:name="_Toc49857109"/>
      <w:bookmarkStart w:id="518" w:name="_Toc56676943"/>
      <w:bookmarkStart w:id="519" w:name="_Toc56691466"/>
      <w:bookmarkStart w:id="520" w:name="_Toc56698730"/>
      <w:bookmarkStart w:id="521" w:name="_Toc6768067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14"/>
      <w:bookmarkEnd w:id="515"/>
      <w:bookmarkEnd w:id="516"/>
      <w:bookmarkEnd w:id="517"/>
      <w:bookmarkEnd w:id="518"/>
      <w:bookmarkEnd w:id="519"/>
      <w:bookmarkEnd w:id="520"/>
      <w:bookmarkEnd w:id="521"/>
    </w:p>
    <w:p w14:paraId="08A4778A" w14:textId="77777777" w:rsidR="00602AC0" w:rsidRPr="003B2883" w:rsidRDefault="00602AC0" w:rsidP="00602AC0">
      <w:pPr>
        <w:pStyle w:val="Heading6"/>
      </w:pPr>
      <w:bookmarkStart w:id="522" w:name="_Toc25156216"/>
      <w:bookmarkStart w:id="523" w:name="_Toc34124516"/>
      <w:bookmarkStart w:id="524" w:name="_Toc43207630"/>
      <w:bookmarkStart w:id="525" w:name="_Toc49857110"/>
      <w:bookmarkStart w:id="526" w:name="_Toc56676944"/>
      <w:bookmarkStart w:id="527" w:name="_Toc56691467"/>
      <w:bookmarkStart w:id="528" w:name="_Toc56698731"/>
      <w:bookmarkStart w:id="529" w:name="_Toc67680679"/>
      <w:r w:rsidRPr="003B2883">
        <w:t>5.2.2.5.1.1</w:t>
      </w:r>
      <w:r w:rsidRPr="003B2883">
        <w:tab/>
        <w:t>General</w:t>
      </w:r>
      <w:bookmarkEnd w:id="522"/>
      <w:bookmarkEnd w:id="523"/>
      <w:bookmarkEnd w:id="524"/>
      <w:bookmarkEnd w:id="525"/>
      <w:bookmarkEnd w:id="526"/>
      <w:bookmarkEnd w:id="527"/>
      <w:bookmarkEnd w:id="528"/>
      <w:bookmarkEnd w:id="529"/>
    </w:p>
    <w:p w14:paraId="288AAF0B"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602AC0">
      <w:pPr>
        <w:pStyle w:val="Heading6"/>
      </w:pPr>
      <w:bookmarkStart w:id="530" w:name="_Toc25156217"/>
      <w:bookmarkStart w:id="531" w:name="_Toc34124517"/>
      <w:bookmarkStart w:id="532" w:name="_Toc43207631"/>
      <w:bookmarkStart w:id="533" w:name="_Toc49857111"/>
      <w:bookmarkStart w:id="534" w:name="_Toc56676945"/>
      <w:bookmarkStart w:id="535" w:name="_Toc56691468"/>
      <w:bookmarkStart w:id="536" w:name="_Toc56698732"/>
      <w:bookmarkStart w:id="537" w:name="_Toc67680680"/>
      <w:r w:rsidRPr="003B2883">
        <w:t>5.2.2.5.1.2</w:t>
      </w:r>
      <w:r w:rsidRPr="003B2883">
        <w:tab/>
        <w:t>Creation of a subscription</w:t>
      </w:r>
      <w:bookmarkEnd w:id="530"/>
      <w:bookmarkEnd w:id="531"/>
      <w:bookmarkEnd w:id="532"/>
      <w:bookmarkEnd w:id="533"/>
      <w:bookmarkEnd w:id="534"/>
      <w:bookmarkEnd w:id="535"/>
      <w:bookmarkEnd w:id="536"/>
      <w:bookmarkEnd w:id="537"/>
    </w:p>
    <w:p w14:paraId="5E92C2B3" w14:textId="77777777" w:rsidR="00602AC0" w:rsidRPr="003B2883" w:rsidRDefault="00602AC0" w:rsidP="00602AC0">
      <w:r w:rsidRPr="003B2883">
        <w:t>This service operation creates a subscription so a NF Service Consumer can request to be notified when the status of the AMF is changed.</w:t>
      </w:r>
    </w:p>
    <w:p w14:paraId="3F443674"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5" type="#_x0000_t75" style="width:412pt;height:105pt" o:ole="">
            <v:imagedata r:id="rId48" o:title=""/>
          </v:shape>
          <o:OLEObject Type="Embed" ProgID="Visio.Drawing.15" ShapeID="_x0000_i1045" DrawAspect="Content" ObjectID="_1678293044" r:id="rId49"/>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602AC0">
      <w:pPr>
        <w:pStyle w:val="Heading6"/>
      </w:pPr>
      <w:bookmarkStart w:id="538" w:name="_Toc25156218"/>
      <w:bookmarkStart w:id="539" w:name="_Toc34124518"/>
      <w:bookmarkStart w:id="540" w:name="_Toc43207632"/>
      <w:bookmarkStart w:id="541" w:name="_Toc49857112"/>
      <w:bookmarkStart w:id="542" w:name="_Toc56676946"/>
      <w:bookmarkStart w:id="543" w:name="_Toc56691469"/>
      <w:bookmarkStart w:id="544" w:name="_Toc56698733"/>
      <w:bookmarkStart w:id="545" w:name="_Toc67680681"/>
      <w:r w:rsidRPr="003B2883">
        <w:t>5.2.2.5.1.3</w:t>
      </w:r>
      <w:r w:rsidRPr="003B2883">
        <w:tab/>
        <w:t>Modification of a subscription</w:t>
      </w:r>
      <w:bookmarkEnd w:id="538"/>
      <w:bookmarkEnd w:id="539"/>
      <w:bookmarkEnd w:id="540"/>
      <w:bookmarkEnd w:id="541"/>
      <w:bookmarkEnd w:id="542"/>
      <w:bookmarkEnd w:id="543"/>
      <w:bookmarkEnd w:id="544"/>
      <w:bookmarkEnd w:id="545"/>
    </w:p>
    <w:p w14:paraId="7A88C982"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6CA78C31"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72BA1953" w14:textId="77777777" w:rsidR="00602AC0" w:rsidRPr="003B2883" w:rsidRDefault="00602AC0" w:rsidP="00602AC0">
      <w:pPr>
        <w:pStyle w:val="TH"/>
      </w:pPr>
      <w:r w:rsidRPr="003B2883">
        <w:object w:dxaOrig="7950" w:dyaOrig="2100" w14:anchorId="74FD8E01">
          <v:shape id="_x0000_i1046" type="#_x0000_t75" style="width:399.5pt;height:105pt" o:ole="">
            <v:imagedata r:id="rId50" o:title=""/>
          </v:shape>
          <o:OLEObject Type="Embed" ProgID="Visio.Drawing.15" ShapeID="_x0000_i1046" DrawAspect="Content" ObjectID="_1678293045" r:id="rId51"/>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46" w:name="_Toc25156219"/>
      <w:bookmarkStart w:id="547" w:name="_Toc34124519"/>
      <w:bookmarkStart w:id="548" w:name="_Toc43207633"/>
      <w:bookmarkStart w:id="549" w:name="_Toc49857113"/>
      <w:bookmarkStart w:id="550" w:name="_Toc56676947"/>
      <w:bookmarkStart w:id="551" w:name="_Toc56691470"/>
      <w:bookmarkStart w:id="552" w:name="_Toc56698734"/>
      <w:bookmarkStart w:id="553" w:name="_Toc6768068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46"/>
      <w:bookmarkEnd w:id="547"/>
      <w:bookmarkEnd w:id="548"/>
      <w:bookmarkEnd w:id="549"/>
      <w:bookmarkEnd w:id="550"/>
      <w:bookmarkEnd w:id="551"/>
      <w:bookmarkEnd w:id="552"/>
      <w:bookmarkEnd w:id="553"/>
    </w:p>
    <w:p w14:paraId="20F3CFA2" w14:textId="77777777" w:rsidR="00602AC0" w:rsidRPr="003B2883" w:rsidRDefault="00602AC0" w:rsidP="00602AC0">
      <w:pPr>
        <w:pStyle w:val="Heading6"/>
      </w:pPr>
      <w:bookmarkStart w:id="554" w:name="_Toc25156220"/>
      <w:bookmarkStart w:id="555" w:name="_Toc34124520"/>
      <w:bookmarkStart w:id="556" w:name="_Toc43207634"/>
      <w:bookmarkStart w:id="557" w:name="_Toc49857114"/>
      <w:bookmarkStart w:id="558" w:name="_Toc56676948"/>
      <w:bookmarkStart w:id="559" w:name="_Toc56691471"/>
      <w:bookmarkStart w:id="560" w:name="_Toc56698735"/>
      <w:bookmarkStart w:id="561" w:name="_Toc67680683"/>
      <w:r w:rsidRPr="003B2883">
        <w:t>5.2.2.5.2.1</w:t>
      </w:r>
      <w:r w:rsidRPr="003B2883">
        <w:tab/>
        <w:t>General</w:t>
      </w:r>
      <w:bookmarkEnd w:id="554"/>
      <w:bookmarkEnd w:id="555"/>
      <w:bookmarkEnd w:id="556"/>
      <w:bookmarkEnd w:id="557"/>
      <w:bookmarkEnd w:id="558"/>
      <w:bookmarkEnd w:id="559"/>
      <w:bookmarkEnd w:id="560"/>
      <w:bookmarkEnd w:id="561"/>
    </w:p>
    <w:p w14:paraId="44714AED" w14:textId="77777777" w:rsidR="00602AC0" w:rsidRPr="003B2883" w:rsidRDefault="00602AC0" w:rsidP="00602AC0">
      <w:pPr>
        <w:rPr>
          <w:lang w:eastAsia="zh-CN"/>
        </w:rPr>
      </w:pPr>
      <w:r w:rsidRPr="003B2883">
        <w:t>This service operation removes an existing subscription to notifications.</w:t>
      </w:r>
    </w:p>
    <w:p w14:paraId="49542E1A"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pt;height:106pt" o:ole="">
            <v:imagedata r:id="rId52" o:title=""/>
          </v:shape>
          <o:OLEObject Type="Embed" ProgID="Visio.Drawing.11" ShapeID="_x0000_i1047" DrawAspect="Content" ObjectID="_1678293046" r:id="rId53"/>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62" w:name="_Toc25156221"/>
      <w:bookmarkStart w:id="563" w:name="_Toc34124521"/>
      <w:bookmarkStart w:id="564" w:name="_Toc43207635"/>
      <w:bookmarkStart w:id="565" w:name="_Toc49857115"/>
      <w:bookmarkStart w:id="566" w:name="_Toc56676949"/>
      <w:bookmarkStart w:id="567" w:name="_Toc56691472"/>
      <w:bookmarkStart w:id="568" w:name="_Toc56698736"/>
      <w:bookmarkStart w:id="569" w:name="_Toc6768068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62"/>
      <w:bookmarkEnd w:id="563"/>
      <w:bookmarkEnd w:id="564"/>
      <w:bookmarkEnd w:id="565"/>
      <w:bookmarkEnd w:id="566"/>
      <w:bookmarkEnd w:id="567"/>
      <w:bookmarkEnd w:id="568"/>
      <w:bookmarkEnd w:id="569"/>
    </w:p>
    <w:p w14:paraId="669D50E5" w14:textId="77777777" w:rsidR="00602AC0" w:rsidRPr="003B2883" w:rsidRDefault="00602AC0" w:rsidP="00602AC0">
      <w:pPr>
        <w:pStyle w:val="Heading6"/>
      </w:pPr>
      <w:bookmarkStart w:id="570" w:name="_Toc25156222"/>
      <w:bookmarkStart w:id="571" w:name="_Toc34124522"/>
      <w:bookmarkStart w:id="572" w:name="_Toc43207636"/>
      <w:bookmarkStart w:id="573" w:name="_Toc49857116"/>
      <w:bookmarkStart w:id="574" w:name="_Toc56676950"/>
      <w:bookmarkStart w:id="575" w:name="_Toc56691473"/>
      <w:bookmarkStart w:id="576" w:name="_Toc56698737"/>
      <w:bookmarkStart w:id="577" w:name="_Toc67680685"/>
      <w:r w:rsidRPr="003B2883">
        <w:t>5.2.2.5.3.1</w:t>
      </w:r>
      <w:r w:rsidRPr="003B2883">
        <w:tab/>
        <w:t>General</w:t>
      </w:r>
      <w:bookmarkEnd w:id="570"/>
      <w:bookmarkEnd w:id="571"/>
      <w:bookmarkEnd w:id="572"/>
      <w:bookmarkEnd w:id="573"/>
      <w:bookmarkEnd w:id="574"/>
      <w:bookmarkEnd w:id="575"/>
      <w:bookmarkEnd w:id="576"/>
      <w:bookmarkEnd w:id="577"/>
    </w:p>
    <w:p w14:paraId="3C355807"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14:paraId="657EE1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5CAF4C07" w14:textId="77777777" w:rsidR="00602AC0" w:rsidRDefault="00602AC0" w:rsidP="00602AC0">
      <w:pPr>
        <w:pStyle w:val="TH"/>
      </w:pPr>
    </w:p>
    <w:p w14:paraId="4C04A034" w14:textId="3C7822F4" w:rsidR="001A4ACA" w:rsidRDefault="001A4ACA" w:rsidP="00602AC0">
      <w:pPr>
        <w:pStyle w:val="TH"/>
      </w:pPr>
    </w:p>
    <w:p w14:paraId="3017B757" w14:textId="27D9F04C" w:rsidR="00DF3727" w:rsidRPr="003B2883" w:rsidRDefault="00DF3727" w:rsidP="00602AC0">
      <w:pPr>
        <w:pStyle w:val="TH"/>
      </w:pPr>
      <w:r w:rsidRPr="003B2883">
        <w:object w:dxaOrig="8700" w:dyaOrig="2124" w14:anchorId="3EE9BBE4">
          <v:shape id="_x0000_i1048" type="#_x0000_t75" style="width:435.5pt;height:107.5pt" o:ole="">
            <v:imagedata r:id="rId54" o:title=""/>
          </v:shape>
          <o:OLEObject Type="Embed" ProgID="Visio.Drawing.11" ShapeID="_x0000_i1048" DrawAspect="Content" ObjectID="_1678293047" r:id="rId55"/>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78" w:name="_Toc25156223"/>
      <w:bookmarkStart w:id="579" w:name="_Toc34124523"/>
      <w:bookmarkStart w:id="580" w:name="_Toc43207637"/>
      <w:bookmarkStart w:id="581" w:name="_Toc49857117"/>
      <w:bookmarkStart w:id="582" w:name="_Toc56676951"/>
      <w:bookmarkStart w:id="583" w:name="_Toc56691474"/>
      <w:bookmarkStart w:id="584" w:name="_Toc56698738"/>
      <w:bookmarkStart w:id="585" w:name="_Toc67680686"/>
      <w:r w:rsidRPr="003B2883">
        <w:lastRenderedPageBreak/>
        <w:t>5.2.2.6</w:t>
      </w:r>
      <w:r w:rsidRPr="003B2883">
        <w:tab/>
        <w:t>EBIAssignment</w:t>
      </w:r>
      <w:bookmarkEnd w:id="578"/>
      <w:bookmarkEnd w:id="579"/>
      <w:bookmarkEnd w:id="580"/>
      <w:bookmarkEnd w:id="581"/>
      <w:bookmarkEnd w:id="582"/>
      <w:bookmarkEnd w:id="583"/>
      <w:bookmarkEnd w:id="584"/>
      <w:bookmarkEnd w:id="585"/>
    </w:p>
    <w:p w14:paraId="4DECF538" w14:textId="77777777" w:rsidR="00602AC0" w:rsidRPr="003B2883" w:rsidRDefault="00602AC0" w:rsidP="00602AC0">
      <w:pPr>
        <w:pStyle w:val="Heading5"/>
      </w:pPr>
      <w:bookmarkStart w:id="586" w:name="_Toc25156224"/>
      <w:bookmarkStart w:id="587" w:name="_Toc34124524"/>
      <w:bookmarkStart w:id="588" w:name="_Toc43207638"/>
      <w:bookmarkStart w:id="589" w:name="_Toc49857118"/>
      <w:bookmarkStart w:id="590" w:name="_Toc56676952"/>
      <w:bookmarkStart w:id="591" w:name="_Toc56691475"/>
      <w:bookmarkStart w:id="592" w:name="_Toc56698739"/>
      <w:bookmarkStart w:id="593" w:name="_Toc67680687"/>
      <w:r w:rsidRPr="003B2883">
        <w:t>5.2.2.6.1</w:t>
      </w:r>
      <w:r w:rsidRPr="003B2883">
        <w:tab/>
        <w:t>General</w:t>
      </w:r>
      <w:bookmarkEnd w:id="586"/>
      <w:bookmarkEnd w:id="587"/>
      <w:bookmarkEnd w:id="588"/>
      <w:bookmarkEnd w:id="589"/>
      <w:bookmarkEnd w:id="590"/>
      <w:bookmarkEnd w:id="591"/>
      <w:bookmarkEnd w:id="592"/>
      <w:bookmarkEnd w:id="593"/>
    </w:p>
    <w:p w14:paraId="168854FD"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2FEE6DE3"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8FA6026"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r>
      <w:bookmarkStart w:id="594" w:name="_Hlk43153414"/>
      <w:r>
        <w:t>Qos flows of Multi-Access PDU Session(s) supporting EPS interworking with N26, that are not only allowed over non-3GPP access</w:t>
      </w:r>
      <w:r w:rsidR="00602AC0" w:rsidRPr="003B2883">
        <w:rPr>
          <w:lang w:val="en-US"/>
        </w:rPr>
        <w:t>.</w:t>
      </w:r>
    </w:p>
    <w:bookmarkEnd w:id="594"/>
    <w:p w14:paraId="1273B179"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4C642F83" w14:textId="77777777"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6pt;height:106.5pt" o:ole="">
            <v:imagedata r:id="rId56" o:title=""/>
          </v:shape>
          <o:OLEObject Type="Embed" ProgID="Visio.Drawing.11" ShapeID="_x0000_i1049" DrawAspect="Content" ObjectID="_1678293048" r:id="rId57"/>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95" w:name="_Toc25156225"/>
      <w:bookmarkStart w:id="596" w:name="_Toc34124525"/>
      <w:bookmarkStart w:id="597" w:name="_Toc43207639"/>
      <w:bookmarkStart w:id="598" w:name="_Toc49857119"/>
      <w:bookmarkStart w:id="599" w:name="_Toc56676953"/>
      <w:bookmarkStart w:id="600" w:name="_Toc56691476"/>
      <w:bookmarkStart w:id="601" w:name="_Toc56698740"/>
      <w:bookmarkStart w:id="602" w:name="_Toc67680688"/>
      <w:r w:rsidRPr="003B2883">
        <w:t>5.3</w:t>
      </w:r>
      <w:r w:rsidRPr="003B2883">
        <w:tab/>
        <w:t>Namf_EventExposure Service</w:t>
      </w:r>
      <w:bookmarkEnd w:id="595"/>
      <w:bookmarkEnd w:id="596"/>
      <w:bookmarkEnd w:id="597"/>
      <w:bookmarkEnd w:id="598"/>
      <w:bookmarkEnd w:id="599"/>
      <w:bookmarkEnd w:id="600"/>
      <w:bookmarkEnd w:id="601"/>
      <w:bookmarkEnd w:id="602"/>
    </w:p>
    <w:p w14:paraId="6EDE054C" w14:textId="77777777" w:rsidR="00602AC0" w:rsidRPr="003B2883" w:rsidRDefault="00602AC0" w:rsidP="00602AC0">
      <w:pPr>
        <w:pStyle w:val="Heading3"/>
      </w:pPr>
      <w:bookmarkStart w:id="603" w:name="_Toc25156226"/>
      <w:bookmarkStart w:id="604" w:name="_Toc34124526"/>
      <w:bookmarkStart w:id="605" w:name="_Toc43207640"/>
      <w:bookmarkStart w:id="606" w:name="_Toc49857120"/>
      <w:bookmarkStart w:id="607" w:name="_Toc56676954"/>
      <w:bookmarkStart w:id="608" w:name="_Toc56691477"/>
      <w:bookmarkStart w:id="609" w:name="_Toc56698741"/>
      <w:bookmarkStart w:id="610" w:name="_Toc67680689"/>
      <w:r w:rsidRPr="003B2883">
        <w:t>5.3.1</w:t>
      </w:r>
      <w:r w:rsidRPr="003B2883">
        <w:tab/>
        <w:t>Service Description</w:t>
      </w:r>
      <w:bookmarkEnd w:id="603"/>
      <w:bookmarkEnd w:id="604"/>
      <w:bookmarkEnd w:id="605"/>
      <w:bookmarkEnd w:id="606"/>
      <w:bookmarkEnd w:id="607"/>
      <w:bookmarkEnd w:id="608"/>
      <w:bookmarkEnd w:id="609"/>
      <w:bookmarkEnd w:id="610"/>
    </w:p>
    <w:p w14:paraId="567E29A5" w14:textId="77777777"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77777777" w:rsidR="00602AC0" w:rsidRPr="003B2883"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w:t>
      </w:r>
      <w:r w:rsidRPr="003B2883">
        <w:lastRenderedPageBreak/>
        <w:t xml:space="preserve">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584B0E0F" w:rsidR="00C51C4E" w:rsidRPr="003B2883" w:rsidRDefault="00C51C4E" w:rsidP="000D2828">
      <w:pPr>
        <w:pStyle w:val="NO"/>
      </w:pPr>
      <w:r>
        <w:t>NOET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77777777" w:rsidR="00602AC0" w:rsidRPr="003B2883" w:rsidRDefault="00602AC0" w:rsidP="00602AC0">
      <w:pPr>
        <w:pStyle w:val="B2"/>
      </w:pPr>
      <w:r w:rsidRPr="003B2883">
        <w:lastRenderedPageBreak/>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77777777" w:rsidR="00602AC0" w:rsidRPr="003B2883" w:rsidRDefault="00602AC0" w:rsidP="00602AC0">
      <w:pPr>
        <w:pStyle w:val="B2"/>
      </w:pPr>
      <w:r w:rsidRPr="003B2883">
        <w:tab/>
      </w:r>
      <w:r w:rsidRPr="003B2883">
        <w:rPr>
          <w:u w:val="single"/>
        </w:rPr>
        <w:t>UE Type</w:t>
      </w:r>
      <w:r w:rsidRPr="003B2883">
        <w:t>: any UE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77777777" w:rsidR="00602AC0" w:rsidRPr="003B2883" w:rsidRDefault="00602AC0" w:rsidP="00602AC0">
      <w:pPr>
        <w:pStyle w:val="B2"/>
      </w:pPr>
      <w:r w:rsidRPr="003B2883">
        <w:tab/>
        <w:t>Notification;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77777777" w:rsidR="00602AC0" w:rsidRDefault="00602AC0" w:rsidP="00602AC0">
      <w:pPr>
        <w:pStyle w:val="B2"/>
      </w:pPr>
      <w:r w:rsidRPr="003B2883">
        <w:lastRenderedPageBreak/>
        <w:tab/>
      </w:r>
      <w:r w:rsidRPr="003B2883">
        <w:rPr>
          <w:u w:val="single"/>
        </w:rPr>
        <w:t>Notification;</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0AB52BB6" w14:textId="77777777" w:rsidR="00602AC0" w:rsidRPr="003B2883" w:rsidRDefault="00602AC0" w:rsidP="00602AC0">
      <w:pPr>
        <w:pStyle w:val="Heading3"/>
      </w:pPr>
      <w:bookmarkStart w:id="611" w:name="_Toc25156227"/>
      <w:bookmarkStart w:id="612" w:name="_Toc34124527"/>
      <w:bookmarkStart w:id="613" w:name="_Toc43207641"/>
      <w:bookmarkStart w:id="614" w:name="_Toc49857121"/>
      <w:bookmarkStart w:id="615" w:name="_Toc56676955"/>
      <w:bookmarkStart w:id="616" w:name="_Toc56691478"/>
      <w:bookmarkStart w:id="617" w:name="_Toc56698742"/>
      <w:bookmarkStart w:id="618" w:name="_Toc67680690"/>
      <w:r w:rsidRPr="003B2883">
        <w:t>5.3.2</w:t>
      </w:r>
      <w:r w:rsidRPr="003B2883">
        <w:tab/>
        <w:t>Service Operations</w:t>
      </w:r>
      <w:bookmarkEnd w:id="611"/>
      <w:bookmarkEnd w:id="612"/>
      <w:bookmarkEnd w:id="613"/>
      <w:bookmarkEnd w:id="614"/>
      <w:bookmarkEnd w:id="615"/>
      <w:bookmarkEnd w:id="616"/>
      <w:bookmarkEnd w:id="617"/>
      <w:bookmarkEnd w:id="618"/>
    </w:p>
    <w:p w14:paraId="635AA2C8" w14:textId="77777777" w:rsidR="00602AC0" w:rsidRPr="003B2883" w:rsidRDefault="00602AC0" w:rsidP="00602AC0">
      <w:pPr>
        <w:pStyle w:val="Heading4"/>
      </w:pPr>
      <w:bookmarkStart w:id="619" w:name="_Toc25156228"/>
      <w:bookmarkStart w:id="620" w:name="_Toc34124528"/>
      <w:bookmarkStart w:id="621" w:name="_Toc43207642"/>
      <w:bookmarkStart w:id="622" w:name="_Toc49857122"/>
      <w:bookmarkStart w:id="623" w:name="_Toc56676956"/>
      <w:bookmarkStart w:id="624" w:name="_Toc56691479"/>
      <w:bookmarkStart w:id="625" w:name="_Toc56698743"/>
      <w:bookmarkStart w:id="626" w:name="_Toc67680691"/>
      <w:r w:rsidRPr="003B2883">
        <w:t>5.3.2.1</w:t>
      </w:r>
      <w:r w:rsidRPr="003B2883">
        <w:tab/>
        <w:t>Introduction</w:t>
      </w:r>
      <w:bookmarkEnd w:id="619"/>
      <w:bookmarkEnd w:id="620"/>
      <w:bookmarkEnd w:id="621"/>
      <w:bookmarkEnd w:id="622"/>
      <w:bookmarkEnd w:id="623"/>
      <w:bookmarkEnd w:id="624"/>
      <w:bookmarkEnd w:id="625"/>
      <w:bookmarkEnd w:id="626"/>
    </w:p>
    <w:p w14:paraId="2723BF4E"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33FB9225"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552274F9" w14:textId="77777777" w:rsidR="00602AC0" w:rsidRPr="003B2883" w:rsidRDefault="00602AC0" w:rsidP="00602AC0">
      <w:pPr>
        <w:ind w:firstLine="284"/>
      </w:pPr>
      <w:r w:rsidRPr="003B2883">
        <w:rPr>
          <w:lang w:eastAsia="zh-CN"/>
        </w:rPr>
        <w:t>-</w:t>
      </w:r>
      <w:r w:rsidRPr="003B2883">
        <w:rPr>
          <w:lang w:eastAsia="zh-CN"/>
        </w:rPr>
        <w:tab/>
        <w:t>Notify.</w:t>
      </w:r>
    </w:p>
    <w:p w14:paraId="25EE6500" w14:textId="77777777" w:rsidR="00602AC0" w:rsidRPr="003B2883" w:rsidRDefault="00602AC0" w:rsidP="00602AC0">
      <w:pPr>
        <w:pStyle w:val="Heading4"/>
      </w:pPr>
      <w:bookmarkStart w:id="627" w:name="_Toc25156229"/>
      <w:bookmarkStart w:id="628" w:name="_Toc34124529"/>
      <w:bookmarkStart w:id="629" w:name="_Toc43207643"/>
      <w:bookmarkStart w:id="630" w:name="_Toc49857123"/>
      <w:bookmarkStart w:id="631" w:name="_Toc56676957"/>
      <w:bookmarkStart w:id="632" w:name="_Toc56691480"/>
      <w:bookmarkStart w:id="633" w:name="_Toc56698744"/>
      <w:bookmarkStart w:id="634" w:name="_Toc67680692"/>
      <w:r w:rsidRPr="003B2883">
        <w:t>5.3.2.2</w:t>
      </w:r>
      <w:r w:rsidRPr="003B2883">
        <w:tab/>
        <w:t>Subscribe</w:t>
      </w:r>
      <w:bookmarkEnd w:id="627"/>
      <w:bookmarkEnd w:id="628"/>
      <w:bookmarkEnd w:id="629"/>
      <w:bookmarkEnd w:id="630"/>
      <w:bookmarkEnd w:id="631"/>
      <w:bookmarkEnd w:id="632"/>
      <w:bookmarkEnd w:id="633"/>
      <w:bookmarkEnd w:id="634"/>
    </w:p>
    <w:p w14:paraId="45A58418" w14:textId="77777777" w:rsidR="00602AC0" w:rsidRPr="003B2883" w:rsidRDefault="00602AC0" w:rsidP="00602AC0">
      <w:pPr>
        <w:pStyle w:val="Heading5"/>
      </w:pPr>
      <w:bookmarkStart w:id="635" w:name="_Toc25156230"/>
      <w:bookmarkStart w:id="636" w:name="_Toc34124530"/>
      <w:bookmarkStart w:id="637" w:name="_Toc43207644"/>
      <w:bookmarkStart w:id="638" w:name="_Toc49857124"/>
      <w:bookmarkStart w:id="639" w:name="_Toc56676958"/>
      <w:bookmarkStart w:id="640" w:name="_Toc56691481"/>
      <w:bookmarkStart w:id="641" w:name="_Toc56698745"/>
      <w:bookmarkStart w:id="642" w:name="_Toc67680693"/>
      <w:r w:rsidRPr="003B2883">
        <w:t>5.3.2.2.1</w:t>
      </w:r>
      <w:r w:rsidRPr="003B2883">
        <w:tab/>
        <w:t>General</w:t>
      </w:r>
      <w:bookmarkEnd w:id="635"/>
      <w:bookmarkEnd w:id="636"/>
      <w:bookmarkEnd w:id="637"/>
      <w:bookmarkEnd w:id="638"/>
      <w:bookmarkEnd w:id="639"/>
      <w:bookmarkEnd w:id="640"/>
      <w:bookmarkEnd w:id="641"/>
      <w:bookmarkEnd w:id="642"/>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643" w:name="_Toc25156231"/>
      <w:bookmarkStart w:id="644" w:name="_Toc34124531"/>
      <w:bookmarkStart w:id="645" w:name="_Toc43207645"/>
      <w:bookmarkStart w:id="646" w:name="_Toc49857125"/>
      <w:bookmarkStart w:id="647" w:name="_Toc56676959"/>
      <w:bookmarkStart w:id="648" w:name="_Toc56691482"/>
      <w:bookmarkStart w:id="649" w:name="_Toc56698746"/>
      <w:bookmarkStart w:id="650" w:name="_Toc67680694"/>
      <w:r w:rsidRPr="003B2883">
        <w:t>5.3.2.2.2</w:t>
      </w:r>
      <w:r w:rsidRPr="003B2883">
        <w:tab/>
        <w:t>Creation of a subscription</w:t>
      </w:r>
      <w:bookmarkEnd w:id="643"/>
      <w:bookmarkEnd w:id="644"/>
      <w:bookmarkEnd w:id="645"/>
      <w:bookmarkEnd w:id="646"/>
      <w:bookmarkEnd w:id="647"/>
      <w:bookmarkEnd w:id="648"/>
      <w:bookmarkEnd w:id="649"/>
      <w:bookmarkEnd w:id="650"/>
    </w:p>
    <w:p w14:paraId="6141B7A0"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312E51E3" w14:textId="77777777" w:rsidR="00602AC0" w:rsidRPr="003B2883" w:rsidRDefault="00602AC0" w:rsidP="00602AC0">
      <w:r w:rsidRPr="003B2883">
        <w:lastRenderedPageBreak/>
        <w:t xml:space="preserve">The NF Service Consumer shall request to create a new subscription by using HTTP method POST with URI of the subscriptions collection, see </w:t>
      </w:r>
      <w:r>
        <w:t>clause</w:t>
      </w:r>
      <w:r w:rsidRPr="003B2883">
        <w:t xml:space="preserve"> 6.2.3.2.</w:t>
      </w:r>
    </w:p>
    <w:p w14:paraId="5908465B"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66044812" w14:textId="77777777" w:rsidR="00602AC0"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397896C9"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pt;height:106pt" o:ole="">
            <v:imagedata r:id="rId58" o:title=""/>
          </v:shape>
          <o:OLEObject Type="Embed" ProgID="Visio.Drawing.11" ShapeID="_x0000_i1050" DrawAspect="Content" ObjectID="_1678293049" r:id="rId59"/>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77777777" w:rsidR="00A139E4" w:rsidRDefault="00602AC0" w:rsidP="00602AC0">
      <w:pPr>
        <w:pStyle w:val="B1"/>
      </w:pPr>
      <w:r w:rsidRPr="003B2883">
        <w:lastRenderedPageBreak/>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29BCF2E4" w:rsidR="00602AC0" w:rsidRPr="003B2883"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6DA3318E"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77777777"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651" w:name="_Toc25156232"/>
      <w:bookmarkStart w:id="652" w:name="_Toc34124532"/>
      <w:bookmarkStart w:id="653" w:name="_Toc43207646"/>
      <w:bookmarkStart w:id="654" w:name="_Toc49857126"/>
      <w:bookmarkStart w:id="655" w:name="_Toc56676960"/>
      <w:bookmarkStart w:id="656" w:name="_Toc56691483"/>
      <w:bookmarkStart w:id="657" w:name="_Toc56698747"/>
      <w:bookmarkStart w:id="658" w:name="_Toc67680695"/>
      <w:r w:rsidRPr="003B2883">
        <w:t>5.3.2.2.3</w:t>
      </w:r>
      <w:r w:rsidRPr="003B2883">
        <w:tab/>
        <w:t>Modification of a subscription</w:t>
      </w:r>
      <w:bookmarkEnd w:id="651"/>
      <w:bookmarkEnd w:id="652"/>
      <w:bookmarkEnd w:id="653"/>
      <w:bookmarkEnd w:id="654"/>
      <w:bookmarkEnd w:id="655"/>
      <w:bookmarkEnd w:id="656"/>
      <w:bookmarkEnd w:id="657"/>
      <w:bookmarkEnd w:id="658"/>
    </w:p>
    <w:p w14:paraId="781FB4EB"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pt;height:104.5pt" o:ole="">
            <v:imagedata r:id="rId60" o:title=""/>
          </v:shape>
          <o:OLEObject Type="Embed" ProgID="Visio.Drawing.15" ShapeID="_x0000_i1051" DrawAspect="Content" ObjectID="_1678293050" r:id="rId61"/>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2ECD1F17"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659" w:name="_Toc25156233"/>
      <w:bookmarkStart w:id="660" w:name="_Toc34124533"/>
      <w:bookmarkStart w:id="661" w:name="_Toc43207647"/>
      <w:bookmarkStart w:id="662" w:name="_Toc49857127"/>
      <w:bookmarkStart w:id="663" w:name="_Toc56676961"/>
      <w:bookmarkStart w:id="664" w:name="_Toc56691484"/>
      <w:bookmarkStart w:id="665" w:name="_Toc56698748"/>
      <w:bookmarkStart w:id="666" w:name="_Toc67680696"/>
      <w:r w:rsidRPr="003B2883">
        <w:t>5.3.2.3</w:t>
      </w:r>
      <w:r w:rsidRPr="003B2883">
        <w:tab/>
        <w:t>Unsubscribe</w:t>
      </w:r>
      <w:bookmarkEnd w:id="659"/>
      <w:bookmarkEnd w:id="660"/>
      <w:bookmarkEnd w:id="661"/>
      <w:bookmarkEnd w:id="662"/>
      <w:bookmarkEnd w:id="663"/>
      <w:bookmarkEnd w:id="664"/>
      <w:bookmarkEnd w:id="665"/>
      <w:bookmarkEnd w:id="666"/>
    </w:p>
    <w:p w14:paraId="27ABEBB4" w14:textId="77777777" w:rsidR="00602AC0" w:rsidRPr="003B2883" w:rsidRDefault="00602AC0" w:rsidP="00602AC0">
      <w:pPr>
        <w:pStyle w:val="Heading5"/>
      </w:pPr>
      <w:bookmarkStart w:id="667" w:name="_Toc25156234"/>
      <w:bookmarkStart w:id="668" w:name="_Toc34124534"/>
      <w:bookmarkStart w:id="669" w:name="_Toc43207648"/>
      <w:bookmarkStart w:id="670" w:name="_Toc49857128"/>
      <w:bookmarkStart w:id="671" w:name="_Toc56676962"/>
      <w:bookmarkStart w:id="672" w:name="_Toc56691485"/>
      <w:bookmarkStart w:id="673" w:name="_Toc56698749"/>
      <w:bookmarkStart w:id="674" w:name="_Toc67680697"/>
      <w:r w:rsidRPr="003B2883">
        <w:t>5.3.2.3.1</w:t>
      </w:r>
      <w:r w:rsidRPr="003B2883">
        <w:tab/>
        <w:t>General</w:t>
      </w:r>
      <w:bookmarkEnd w:id="667"/>
      <w:bookmarkEnd w:id="668"/>
      <w:bookmarkEnd w:id="669"/>
      <w:bookmarkEnd w:id="670"/>
      <w:bookmarkEnd w:id="671"/>
      <w:bookmarkEnd w:id="672"/>
      <w:bookmarkEnd w:id="673"/>
      <w:bookmarkEnd w:id="674"/>
    </w:p>
    <w:p w14:paraId="097E2FB0"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70AA7BEA" w14:textId="77777777" w:rsidR="00602AC0" w:rsidRPr="003B2883" w:rsidRDefault="00602AC0" w:rsidP="00602AC0">
      <w:pPr>
        <w:pStyle w:val="TH"/>
      </w:pPr>
    </w:p>
    <w:p w14:paraId="5760A7DB" w14:textId="77777777" w:rsidR="00602AC0" w:rsidRPr="003B2883" w:rsidRDefault="00602AC0" w:rsidP="00602AC0">
      <w:pPr>
        <w:pStyle w:val="TH"/>
      </w:pPr>
      <w:r w:rsidRPr="003B2883">
        <w:object w:dxaOrig="8685" w:dyaOrig="2115" w14:anchorId="139EE679">
          <v:shape id="_x0000_i1052" type="#_x0000_t75" style="width:435pt;height:106pt" o:ole="">
            <v:imagedata r:id="rId62" o:title=""/>
          </v:shape>
          <o:OLEObject Type="Embed" ProgID="Visio.Drawing.11" ShapeID="_x0000_i1052" DrawAspect="Content" ObjectID="_1678293051" r:id="rId63"/>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675" w:name="_Toc25156235"/>
      <w:bookmarkStart w:id="676" w:name="_Toc34124535"/>
      <w:bookmarkStart w:id="677" w:name="_Toc43207649"/>
      <w:bookmarkStart w:id="678" w:name="_Toc49857129"/>
      <w:bookmarkStart w:id="679" w:name="_Toc56676963"/>
      <w:bookmarkStart w:id="680" w:name="_Toc56691486"/>
      <w:bookmarkStart w:id="681" w:name="_Toc56698750"/>
      <w:bookmarkStart w:id="682" w:name="_Toc67680698"/>
      <w:r w:rsidRPr="003B2883">
        <w:t>5.3.2.4</w:t>
      </w:r>
      <w:r w:rsidRPr="003B2883">
        <w:tab/>
        <w:t>Notify</w:t>
      </w:r>
      <w:bookmarkEnd w:id="675"/>
      <w:bookmarkEnd w:id="676"/>
      <w:bookmarkEnd w:id="677"/>
      <w:bookmarkEnd w:id="678"/>
      <w:bookmarkEnd w:id="679"/>
      <w:bookmarkEnd w:id="680"/>
      <w:bookmarkEnd w:id="681"/>
      <w:bookmarkEnd w:id="682"/>
    </w:p>
    <w:p w14:paraId="03F44123" w14:textId="77777777" w:rsidR="00602AC0" w:rsidRPr="003B2883" w:rsidRDefault="00602AC0" w:rsidP="00602AC0">
      <w:pPr>
        <w:pStyle w:val="Heading5"/>
      </w:pPr>
      <w:bookmarkStart w:id="683" w:name="_Toc25156236"/>
      <w:bookmarkStart w:id="684" w:name="_Toc34124536"/>
      <w:bookmarkStart w:id="685" w:name="_Toc43207650"/>
      <w:bookmarkStart w:id="686" w:name="_Toc49857130"/>
      <w:bookmarkStart w:id="687" w:name="_Toc56676964"/>
      <w:bookmarkStart w:id="688" w:name="_Toc56691487"/>
      <w:bookmarkStart w:id="689" w:name="_Toc56698751"/>
      <w:bookmarkStart w:id="690" w:name="_Toc67680699"/>
      <w:r w:rsidRPr="003B2883">
        <w:t>5.3.2.4.1</w:t>
      </w:r>
      <w:r w:rsidRPr="003B2883">
        <w:tab/>
        <w:t>General</w:t>
      </w:r>
      <w:bookmarkEnd w:id="683"/>
      <w:bookmarkEnd w:id="684"/>
      <w:bookmarkEnd w:id="685"/>
      <w:bookmarkEnd w:id="686"/>
      <w:bookmarkEnd w:id="687"/>
      <w:bookmarkEnd w:id="688"/>
      <w:bookmarkEnd w:id="689"/>
      <w:bookmarkEnd w:id="690"/>
    </w:p>
    <w:p w14:paraId="4C739423"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0906D3F1"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5FD7421"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75CFCF1" w14:textId="77777777" w:rsidR="00602AC0" w:rsidRDefault="00602AC0" w:rsidP="00602AC0">
      <w:pPr>
        <w:pStyle w:val="TH"/>
        <w:rPr>
          <w:lang w:val="fr-FR"/>
        </w:rPr>
      </w:pPr>
    </w:p>
    <w:p w14:paraId="5560730E" w14:textId="77777777" w:rsidR="001A4ACA" w:rsidRPr="003B2883" w:rsidRDefault="001A4ACA" w:rsidP="00602AC0">
      <w:pPr>
        <w:pStyle w:val="TH"/>
      </w:pPr>
      <w:r w:rsidRPr="003B2883">
        <w:rPr>
          <w:lang w:val="fr-FR"/>
        </w:rPr>
        <w:object w:dxaOrig="8700" w:dyaOrig="2130" w14:anchorId="51FC7856">
          <v:shape id="_x0000_i1053" type="#_x0000_t75" style="width:436.5pt;height:107.5pt" o:ole="">
            <v:imagedata r:id="rId64" o:title=""/>
          </v:shape>
          <o:OLEObject Type="Embed" ProgID="Visio.Drawing.11" ShapeID="_x0000_i1053" DrawAspect="Content" ObjectID="_1678293052" r:id="rId65"/>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691" w:name="_Toc56676965"/>
      <w:bookmarkStart w:id="692" w:name="_Toc56691488"/>
      <w:bookmarkStart w:id="693" w:name="_Toc56698752"/>
      <w:bookmarkStart w:id="694" w:name="_Toc67680700"/>
      <w:r w:rsidRPr="003B2883">
        <w:t>5.3.2.4.</w:t>
      </w:r>
      <w:r>
        <w:t>2</w:t>
      </w:r>
      <w:r w:rsidRPr="003B2883">
        <w:tab/>
      </w:r>
      <w:r>
        <w:t>Event Subscription Synchronization for specific UE</w:t>
      </w:r>
      <w:bookmarkEnd w:id="691"/>
      <w:bookmarkEnd w:id="692"/>
      <w:bookmarkEnd w:id="693"/>
      <w:bookmarkEnd w:id="694"/>
    </w:p>
    <w:p w14:paraId="1395CB8C"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4AE7DBE"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651AD197"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97E60B6" w14:textId="77777777" w:rsidR="00602AC0" w:rsidRPr="003B2883" w:rsidRDefault="00D61F8C" w:rsidP="00454078">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5050CF41" w14:textId="77777777" w:rsidR="00602AC0" w:rsidRPr="003B2883" w:rsidRDefault="00602AC0" w:rsidP="00602AC0">
      <w:pPr>
        <w:pStyle w:val="Heading2"/>
      </w:pPr>
      <w:bookmarkStart w:id="695" w:name="_Toc25156237"/>
      <w:bookmarkStart w:id="696" w:name="_Toc34124537"/>
      <w:bookmarkStart w:id="697" w:name="_Toc43207651"/>
      <w:bookmarkStart w:id="698" w:name="_Toc49857131"/>
      <w:bookmarkStart w:id="699" w:name="_Toc56676966"/>
      <w:bookmarkStart w:id="700" w:name="_Toc56691489"/>
      <w:bookmarkStart w:id="701" w:name="_Toc56698753"/>
      <w:bookmarkStart w:id="702" w:name="_Toc67680701"/>
      <w:r w:rsidRPr="003B2883">
        <w:lastRenderedPageBreak/>
        <w:t>5.4</w:t>
      </w:r>
      <w:r w:rsidRPr="003B2883">
        <w:tab/>
        <w:t>Namf_MT Service</w:t>
      </w:r>
      <w:bookmarkEnd w:id="695"/>
      <w:bookmarkEnd w:id="696"/>
      <w:bookmarkEnd w:id="697"/>
      <w:bookmarkEnd w:id="698"/>
      <w:bookmarkEnd w:id="699"/>
      <w:bookmarkEnd w:id="700"/>
      <w:bookmarkEnd w:id="701"/>
      <w:bookmarkEnd w:id="702"/>
    </w:p>
    <w:p w14:paraId="472BBFBD" w14:textId="77777777" w:rsidR="00602AC0" w:rsidRPr="003B2883" w:rsidRDefault="00602AC0" w:rsidP="00602AC0">
      <w:pPr>
        <w:pStyle w:val="Heading3"/>
      </w:pPr>
      <w:bookmarkStart w:id="703" w:name="_Toc25156238"/>
      <w:bookmarkStart w:id="704" w:name="_Toc34124538"/>
      <w:bookmarkStart w:id="705" w:name="_Toc43207652"/>
      <w:bookmarkStart w:id="706" w:name="_Toc49857132"/>
      <w:bookmarkStart w:id="707" w:name="_Toc56676967"/>
      <w:bookmarkStart w:id="708" w:name="_Toc56691490"/>
      <w:bookmarkStart w:id="709" w:name="_Toc56698754"/>
      <w:bookmarkStart w:id="710" w:name="_Toc67680702"/>
      <w:r w:rsidRPr="003B2883">
        <w:t>5.4.1</w:t>
      </w:r>
      <w:r w:rsidRPr="003B2883">
        <w:tab/>
        <w:t>Service Description</w:t>
      </w:r>
      <w:bookmarkEnd w:id="703"/>
      <w:bookmarkEnd w:id="704"/>
      <w:bookmarkEnd w:id="705"/>
      <w:bookmarkEnd w:id="706"/>
      <w:bookmarkEnd w:id="707"/>
      <w:bookmarkEnd w:id="708"/>
      <w:bookmarkEnd w:id="709"/>
      <w:bookmarkEnd w:id="710"/>
    </w:p>
    <w:p w14:paraId="7467884E"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42E4FF96"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662E0305" w14:textId="77777777" w:rsidR="00602AC0" w:rsidRPr="003B2883" w:rsidRDefault="00602AC0" w:rsidP="00602AC0">
      <w:pPr>
        <w:pStyle w:val="B1"/>
      </w:pPr>
      <w:r w:rsidRPr="003B2883">
        <w:t>-</w:t>
      </w:r>
      <w:r w:rsidRPr="003B2883">
        <w:tab/>
        <w:t>response to the requester NF if UE is in CONNECTED state.</w:t>
      </w:r>
    </w:p>
    <w:p w14:paraId="0E36B561"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63D9068E" w14:textId="77777777" w:rsidR="00602AC0" w:rsidRPr="003B2883" w:rsidRDefault="00602AC0" w:rsidP="00602AC0">
      <w:pPr>
        <w:pStyle w:val="Heading3"/>
      </w:pPr>
      <w:bookmarkStart w:id="711" w:name="_Toc25156239"/>
      <w:bookmarkStart w:id="712" w:name="_Toc34124539"/>
      <w:bookmarkStart w:id="713" w:name="_Toc43207653"/>
      <w:bookmarkStart w:id="714" w:name="_Toc49857133"/>
      <w:bookmarkStart w:id="715" w:name="_Toc56676968"/>
      <w:bookmarkStart w:id="716" w:name="_Toc56691491"/>
      <w:bookmarkStart w:id="717" w:name="_Toc56698755"/>
      <w:bookmarkStart w:id="718" w:name="_Toc67680703"/>
      <w:r w:rsidRPr="003B2883">
        <w:t>5.4.2</w:t>
      </w:r>
      <w:r w:rsidRPr="003B2883">
        <w:tab/>
        <w:t>Service Operations</w:t>
      </w:r>
      <w:bookmarkEnd w:id="711"/>
      <w:bookmarkEnd w:id="712"/>
      <w:bookmarkEnd w:id="713"/>
      <w:bookmarkEnd w:id="714"/>
      <w:bookmarkEnd w:id="715"/>
      <w:bookmarkEnd w:id="716"/>
      <w:bookmarkEnd w:id="717"/>
      <w:bookmarkEnd w:id="718"/>
    </w:p>
    <w:p w14:paraId="17DD57E5" w14:textId="77777777" w:rsidR="00602AC0" w:rsidRPr="003B2883" w:rsidRDefault="00602AC0" w:rsidP="00602AC0">
      <w:pPr>
        <w:pStyle w:val="Heading4"/>
      </w:pPr>
      <w:bookmarkStart w:id="719" w:name="_Toc25156240"/>
      <w:bookmarkStart w:id="720" w:name="_Toc34124540"/>
      <w:bookmarkStart w:id="721" w:name="_Toc43207654"/>
      <w:bookmarkStart w:id="722" w:name="_Toc49857134"/>
      <w:bookmarkStart w:id="723" w:name="_Toc56676969"/>
      <w:bookmarkStart w:id="724" w:name="_Toc56691492"/>
      <w:bookmarkStart w:id="725" w:name="_Toc56698756"/>
      <w:bookmarkStart w:id="726" w:name="_Toc67680704"/>
      <w:r w:rsidRPr="003B2883">
        <w:t>5.4.2.1</w:t>
      </w:r>
      <w:r w:rsidRPr="003B2883">
        <w:tab/>
        <w:t>Introduction</w:t>
      </w:r>
      <w:bookmarkEnd w:id="719"/>
      <w:bookmarkEnd w:id="720"/>
      <w:bookmarkEnd w:id="721"/>
      <w:bookmarkEnd w:id="722"/>
      <w:bookmarkEnd w:id="723"/>
      <w:bookmarkEnd w:id="724"/>
      <w:bookmarkEnd w:id="725"/>
      <w:bookmarkEnd w:id="726"/>
    </w:p>
    <w:p w14:paraId="2181ABA8"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0161261" w14:textId="77777777" w:rsidR="00602AC0" w:rsidRPr="003B2883" w:rsidRDefault="00602AC0" w:rsidP="00602AC0">
      <w:pPr>
        <w:pStyle w:val="Heading4"/>
      </w:pPr>
      <w:bookmarkStart w:id="727" w:name="_Toc25156241"/>
      <w:bookmarkStart w:id="728" w:name="_Toc34124541"/>
      <w:bookmarkStart w:id="729" w:name="_Toc43207655"/>
      <w:bookmarkStart w:id="730" w:name="_Toc49857135"/>
      <w:bookmarkStart w:id="731" w:name="_Toc56676970"/>
      <w:bookmarkStart w:id="732" w:name="_Toc56691493"/>
      <w:bookmarkStart w:id="733" w:name="_Toc56698757"/>
      <w:bookmarkStart w:id="734" w:name="_Toc67680705"/>
      <w:r w:rsidRPr="003B2883">
        <w:t>5.4.2.2</w:t>
      </w:r>
      <w:r w:rsidRPr="003B2883">
        <w:tab/>
        <w:t>EnableUEReachability</w:t>
      </w:r>
      <w:bookmarkEnd w:id="727"/>
      <w:bookmarkEnd w:id="728"/>
      <w:bookmarkEnd w:id="729"/>
      <w:bookmarkEnd w:id="730"/>
      <w:bookmarkEnd w:id="731"/>
      <w:bookmarkEnd w:id="732"/>
      <w:bookmarkEnd w:id="733"/>
      <w:bookmarkEnd w:id="734"/>
    </w:p>
    <w:p w14:paraId="19CC1158" w14:textId="77777777" w:rsidR="00602AC0" w:rsidRPr="003B2883" w:rsidRDefault="00602AC0" w:rsidP="00602AC0">
      <w:pPr>
        <w:pStyle w:val="Heading5"/>
      </w:pPr>
      <w:bookmarkStart w:id="735" w:name="_Toc25156242"/>
      <w:bookmarkStart w:id="736" w:name="_Toc34124542"/>
      <w:bookmarkStart w:id="737" w:name="_Toc43207656"/>
      <w:bookmarkStart w:id="738" w:name="_Toc49857136"/>
      <w:bookmarkStart w:id="739" w:name="_Toc56676971"/>
      <w:bookmarkStart w:id="740" w:name="_Toc56691494"/>
      <w:bookmarkStart w:id="741" w:name="_Toc56698758"/>
      <w:bookmarkStart w:id="742" w:name="_Toc67680706"/>
      <w:r w:rsidRPr="003B2883">
        <w:t>5.4.2.2.1</w:t>
      </w:r>
      <w:r w:rsidRPr="003B2883">
        <w:tab/>
        <w:t>General</w:t>
      </w:r>
      <w:bookmarkEnd w:id="735"/>
      <w:bookmarkEnd w:id="736"/>
      <w:bookmarkEnd w:id="737"/>
      <w:bookmarkEnd w:id="738"/>
      <w:bookmarkEnd w:id="739"/>
      <w:bookmarkEnd w:id="740"/>
      <w:bookmarkEnd w:id="741"/>
      <w:bookmarkEnd w:id="742"/>
    </w:p>
    <w:p w14:paraId="44C22B6B" w14:textId="77777777" w:rsidR="00602AC0" w:rsidRPr="003B2883"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14:paraId="541766D2"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4" type="#_x0000_t75" style="width:412.5pt;height:106pt" o:ole="">
            <v:imagedata r:id="rId66" o:title=""/>
          </v:shape>
          <o:OLEObject Type="Embed" ProgID="Visio.Drawing.15" ShapeID="_x0000_i1054" DrawAspect="Content" ObjectID="_1678293053" r:id="rId67"/>
        </w:object>
      </w:r>
    </w:p>
    <w:p w14:paraId="088B7AFD"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77777777"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0C43B92" w14:textId="77777777" w:rsidR="00602AC0" w:rsidRPr="003B2883" w:rsidRDefault="00602AC0" w:rsidP="00602AC0">
      <w:pPr>
        <w:pStyle w:val="Heading4"/>
      </w:pPr>
      <w:bookmarkStart w:id="743" w:name="_Toc25156243"/>
      <w:bookmarkStart w:id="744" w:name="_Toc34124543"/>
      <w:bookmarkStart w:id="745" w:name="_Toc43207657"/>
      <w:bookmarkStart w:id="746" w:name="_Toc49857137"/>
      <w:bookmarkStart w:id="747" w:name="_Toc56676972"/>
      <w:bookmarkStart w:id="748" w:name="_Toc56691495"/>
      <w:bookmarkStart w:id="749" w:name="_Toc56698759"/>
      <w:bookmarkStart w:id="750" w:name="_Toc67680707"/>
      <w:r w:rsidRPr="003B2883">
        <w:t>5.4.2.3</w:t>
      </w:r>
      <w:r w:rsidRPr="003B2883">
        <w:tab/>
        <w:t>ProvideDomainSelectionInfo</w:t>
      </w:r>
      <w:bookmarkEnd w:id="743"/>
      <w:bookmarkEnd w:id="744"/>
      <w:bookmarkEnd w:id="745"/>
      <w:bookmarkEnd w:id="746"/>
      <w:bookmarkEnd w:id="747"/>
      <w:bookmarkEnd w:id="748"/>
      <w:bookmarkEnd w:id="749"/>
      <w:bookmarkEnd w:id="750"/>
    </w:p>
    <w:p w14:paraId="032E0624" w14:textId="77777777" w:rsidR="00602AC0" w:rsidRPr="003B2883" w:rsidRDefault="00602AC0" w:rsidP="00602AC0">
      <w:pPr>
        <w:pStyle w:val="Heading5"/>
      </w:pPr>
      <w:bookmarkStart w:id="751" w:name="_Toc25156244"/>
      <w:bookmarkStart w:id="752" w:name="_Toc34124544"/>
      <w:bookmarkStart w:id="753" w:name="_Toc43207658"/>
      <w:bookmarkStart w:id="754" w:name="_Toc49857138"/>
      <w:bookmarkStart w:id="755" w:name="_Toc56676973"/>
      <w:bookmarkStart w:id="756" w:name="_Toc56691496"/>
      <w:bookmarkStart w:id="757" w:name="_Toc56698760"/>
      <w:bookmarkStart w:id="758" w:name="_Toc67680708"/>
      <w:r w:rsidRPr="003B2883">
        <w:t>5.4.2.3.1</w:t>
      </w:r>
      <w:r w:rsidRPr="003B2883">
        <w:tab/>
        <w:t>General</w:t>
      </w:r>
      <w:bookmarkEnd w:id="751"/>
      <w:bookmarkEnd w:id="752"/>
      <w:bookmarkEnd w:id="753"/>
      <w:bookmarkEnd w:id="754"/>
      <w:bookmarkEnd w:id="755"/>
      <w:bookmarkEnd w:id="756"/>
      <w:bookmarkEnd w:id="757"/>
      <w:bookmarkEnd w:id="758"/>
    </w:p>
    <w:p w14:paraId="17AE4C1A"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5" type="#_x0000_t75" style="width:412pt;height:105pt" o:ole="">
            <v:imagedata r:id="rId68" o:title=""/>
          </v:shape>
          <o:OLEObject Type="Embed" ProgID="Visio.Drawing.15" ShapeID="_x0000_i1055" DrawAspect="Content" ObjectID="_1678293054" r:id="rId69"/>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01ACA6A8" w14:textId="77777777" w:rsidR="00602AC0" w:rsidRPr="003B2883" w:rsidRDefault="00602AC0" w:rsidP="00602AC0">
      <w:pPr>
        <w:pStyle w:val="Heading2"/>
      </w:pPr>
      <w:bookmarkStart w:id="759" w:name="_Toc25156245"/>
      <w:bookmarkStart w:id="760" w:name="_Toc34124545"/>
      <w:bookmarkStart w:id="761" w:name="_Toc43207659"/>
      <w:bookmarkStart w:id="762" w:name="_Toc49857139"/>
      <w:bookmarkStart w:id="763" w:name="_Toc56676974"/>
      <w:bookmarkStart w:id="764" w:name="_Toc56691497"/>
      <w:bookmarkStart w:id="765" w:name="_Toc56698761"/>
      <w:bookmarkStart w:id="766" w:name="_Toc67680709"/>
      <w:r w:rsidRPr="003B2883">
        <w:t>5.5</w:t>
      </w:r>
      <w:r w:rsidRPr="003B2883">
        <w:tab/>
        <w:t>Namf_Location Service</w:t>
      </w:r>
      <w:bookmarkEnd w:id="759"/>
      <w:bookmarkEnd w:id="760"/>
      <w:bookmarkEnd w:id="761"/>
      <w:bookmarkEnd w:id="762"/>
      <w:bookmarkEnd w:id="763"/>
      <w:bookmarkEnd w:id="764"/>
      <w:bookmarkEnd w:id="765"/>
      <w:bookmarkEnd w:id="766"/>
    </w:p>
    <w:p w14:paraId="5782304E" w14:textId="77777777" w:rsidR="00602AC0" w:rsidRPr="003B2883" w:rsidRDefault="00602AC0" w:rsidP="00602AC0">
      <w:pPr>
        <w:pStyle w:val="Heading3"/>
      </w:pPr>
      <w:bookmarkStart w:id="767" w:name="_Toc25156246"/>
      <w:bookmarkStart w:id="768" w:name="_Toc34124546"/>
      <w:bookmarkStart w:id="769" w:name="_Toc43207660"/>
      <w:bookmarkStart w:id="770" w:name="_Toc49857140"/>
      <w:bookmarkStart w:id="771" w:name="_Toc56676975"/>
      <w:bookmarkStart w:id="772" w:name="_Toc56691498"/>
      <w:bookmarkStart w:id="773" w:name="_Toc56698762"/>
      <w:bookmarkStart w:id="774" w:name="_Toc67680710"/>
      <w:r w:rsidRPr="003B2883">
        <w:t>5.5.1</w:t>
      </w:r>
      <w:r w:rsidRPr="003B2883">
        <w:tab/>
        <w:t>Service Description</w:t>
      </w:r>
      <w:bookmarkEnd w:id="767"/>
      <w:bookmarkEnd w:id="768"/>
      <w:bookmarkEnd w:id="769"/>
      <w:bookmarkEnd w:id="770"/>
      <w:bookmarkEnd w:id="771"/>
      <w:bookmarkEnd w:id="772"/>
      <w:bookmarkEnd w:id="773"/>
      <w:bookmarkEnd w:id="774"/>
    </w:p>
    <w:p w14:paraId="3883FFCC"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775" w:name="_Toc25156247"/>
      <w:bookmarkStart w:id="776" w:name="_Toc34124547"/>
      <w:bookmarkStart w:id="777" w:name="_Toc43207661"/>
      <w:bookmarkStart w:id="778" w:name="_Toc49857141"/>
      <w:bookmarkStart w:id="779" w:name="_Toc56676976"/>
      <w:bookmarkStart w:id="780" w:name="_Toc56691499"/>
      <w:bookmarkStart w:id="781" w:name="_Toc56698763"/>
      <w:bookmarkStart w:id="782" w:name="_Toc67680711"/>
      <w:r w:rsidRPr="003B2883">
        <w:t>5.5.2</w:t>
      </w:r>
      <w:r w:rsidRPr="003B2883">
        <w:tab/>
        <w:t>Service Operations</w:t>
      </w:r>
      <w:bookmarkEnd w:id="775"/>
      <w:bookmarkEnd w:id="776"/>
      <w:bookmarkEnd w:id="777"/>
      <w:bookmarkEnd w:id="778"/>
      <w:bookmarkEnd w:id="779"/>
      <w:bookmarkEnd w:id="780"/>
      <w:bookmarkEnd w:id="781"/>
      <w:bookmarkEnd w:id="782"/>
    </w:p>
    <w:p w14:paraId="3BB73CAC" w14:textId="77777777" w:rsidR="00602AC0" w:rsidRPr="003B2883" w:rsidRDefault="00602AC0" w:rsidP="00602AC0">
      <w:pPr>
        <w:pStyle w:val="Heading4"/>
      </w:pPr>
      <w:bookmarkStart w:id="783" w:name="_Toc25156248"/>
      <w:bookmarkStart w:id="784" w:name="_Toc34124548"/>
      <w:bookmarkStart w:id="785" w:name="_Toc43207662"/>
      <w:bookmarkStart w:id="786" w:name="_Toc49857142"/>
      <w:bookmarkStart w:id="787" w:name="_Toc56676977"/>
      <w:bookmarkStart w:id="788" w:name="_Toc56691500"/>
      <w:bookmarkStart w:id="789" w:name="_Toc56698764"/>
      <w:bookmarkStart w:id="790" w:name="_Toc67680712"/>
      <w:r w:rsidRPr="003B2883">
        <w:t>5.5.2.1</w:t>
      </w:r>
      <w:r w:rsidRPr="003B2883">
        <w:tab/>
        <w:t>Introduction</w:t>
      </w:r>
      <w:bookmarkEnd w:id="783"/>
      <w:bookmarkEnd w:id="784"/>
      <w:bookmarkEnd w:id="785"/>
      <w:bookmarkEnd w:id="786"/>
      <w:bookmarkEnd w:id="787"/>
      <w:bookmarkEnd w:id="788"/>
      <w:bookmarkEnd w:id="789"/>
      <w:bookmarkEnd w:id="790"/>
    </w:p>
    <w:p w14:paraId="7F9F6248"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791" w:name="_Toc25156249"/>
      <w:bookmarkStart w:id="792" w:name="_Toc34124549"/>
      <w:bookmarkStart w:id="793" w:name="_Toc43207663"/>
      <w:bookmarkStart w:id="794" w:name="_Toc49857143"/>
      <w:bookmarkStart w:id="795" w:name="_Toc56676978"/>
      <w:bookmarkStart w:id="796" w:name="_Toc56691501"/>
      <w:bookmarkStart w:id="797" w:name="_Toc56698765"/>
      <w:bookmarkStart w:id="798" w:name="_Toc67680713"/>
      <w:r w:rsidRPr="003B2883">
        <w:t>5.5.2.2</w:t>
      </w:r>
      <w:r w:rsidRPr="003B2883">
        <w:tab/>
        <w:t>ProvidePositioningInfo</w:t>
      </w:r>
      <w:bookmarkEnd w:id="791"/>
      <w:bookmarkEnd w:id="792"/>
      <w:bookmarkEnd w:id="793"/>
      <w:bookmarkEnd w:id="794"/>
      <w:bookmarkEnd w:id="795"/>
      <w:bookmarkEnd w:id="796"/>
      <w:bookmarkEnd w:id="797"/>
      <w:bookmarkEnd w:id="798"/>
    </w:p>
    <w:p w14:paraId="355B89AB" w14:textId="77777777" w:rsidR="00602AC0" w:rsidRPr="003B2883" w:rsidRDefault="00602AC0" w:rsidP="00602AC0">
      <w:pPr>
        <w:pStyle w:val="Heading5"/>
      </w:pPr>
      <w:bookmarkStart w:id="799" w:name="_Toc25156250"/>
      <w:bookmarkStart w:id="800" w:name="_Toc34124550"/>
      <w:bookmarkStart w:id="801" w:name="_Toc43207664"/>
      <w:bookmarkStart w:id="802" w:name="_Toc49857144"/>
      <w:bookmarkStart w:id="803" w:name="_Toc56676979"/>
      <w:bookmarkStart w:id="804" w:name="_Toc56691502"/>
      <w:bookmarkStart w:id="805" w:name="_Toc56698766"/>
      <w:bookmarkStart w:id="806" w:name="_Toc67680714"/>
      <w:r w:rsidRPr="003B2883">
        <w:t>5.5.2.2.1</w:t>
      </w:r>
      <w:r w:rsidRPr="003B2883">
        <w:tab/>
        <w:t>General</w:t>
      </w:r>
      <w:bookmarkEnd w:id="799"/>
      <w:bookmarkEnd w:id="800"/>
      <w:bookmarkEnd w:id="801"/>
      <w:bookmarkEnd w:id="802"/>
      <w:bookmarkEnd w:id="803"/>
      <w:bookmarkEnd w:id="804"/>
      <w:bookmarkEnd w:id="805"/>
      <w:bookmarkEnd w:id="806"/>
    </w:p>
    <w:p w14:paraId="13BD263D" w14:textId="77777777" w:rsidR="00602AC0" w:rsidRPr="003B2883"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B2DA7A0" w14:textId="77777777"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DAF58F5" w14:textId="77777777" w:rsidR="00602AC0" w:rsidRDefault="00602AC0" w:rsidP="00602AC0">
      <w:pPr>
        <w:pStyle w:val="TH"/>
      </w:pPr>
    </w:p>
    <w:p w14:paraId="4AF4B400" w14:textId="77777777" w:rsidR="00172431" w:rsidRPr="003B2883" w:rsidRDefault="00172431" w:rsidP="00602AC0">
      <w:pPr>
        <w:pStyle w:val="TH"/>
      </w:pPr>
      <w:r>
        <w:object w:dxaOrig="7956" w:dyaOrig="2868" w14:anchorId="5E724D57">
          <v:shape id="_x0000_i1056" type="#_x0000_t75" style="width:397pt;height:143.5pt" o:ole="">
            <v:imagedata r:id="rId70" o:title=""/>
          </v:shape>
          <o:OLEObject Type="Embed" ProgID="Visio.Drawing.15" ShapeID="_x0000_i1056" DrawAspect="Content" ObjectID="_1678293055" r:id="rId71"/>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 xml:space="preserve">the </w:t>
      </w:r>
      <w:r w:rsidRPr="003B2883">
        <w:lastRenderedPageBreak/>
        <w:t>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807" w:name="_Toc25156251"/>
      <w:bookmarkStart w:id="808" w:name="_Toc34124551"/>
      <w:bookmarkStart w:id="809" w:name="_Toc43207665"/>
      <w:bookmarkStart w:id="810" w:name="_Toc49857145"/>
      <w:bookmarkStart w:id="811" w:name="_Toc56676980"/>
      <w:bookmarkStart w:id="812" w:name="_Toc56691503"/>
      <w:bookmarkStart w:id="813" w:name="_Toc56698767"/>
      <w:bookmarkStart w:id="814" w:name="_Toc67680715"/>
      <w:r w:rsidRPr="003B2883">
        <w:t>5.5.2.3</w:t>
      </w:r>
      <w:r w:rsidRPr="003B2883">
        <w:tab/>
        <w:t>EventNotify</w:t>
      </w:r>
      <w:bookmarkEnd w:id="807"/>
      <w:bookmarkEnd w:id="808"/>
      <w:bookmarkEnd w:id="809"/>
      <w:bookmarkEnd w:id="810"/>
      <w:bookmarkEnd w:id="811"/>
      <w:bookmarkEnd w:id="812"/>
      <w:bookmarkEnd w:id="813"/>
      <w:bookmarkEnd w:id="814"/>
    </w:p>
    <w:p w14:paraId="5893E2FC" w14:textId="77777777" w:rsidR="00602AC0" w:rsidRPr="003B2883" w:rsidRDefault="00602AC0" w:rsidP="00602AC0">
      <w:pPr>
        <w:pStyle w:val="Heading5"/>
      </w:pPr>
      <w:bookmarkStart w:id="815" w:name="_Toc25156252"/>
      <w:bookmarkStart w:id="816" w:name="_Toc34124552"/>
      <w:bookmarkStart w:id="817" w:name="_Toc43207666"/>
      <w:bookmarkStart w:id="818" w:name="_Toc49857146"/>
      <w:bookmarkStart w:id="819" w:name="_Toc56676981"/>
      <w:bookmarkStart w:id="820" w:name="_Toc56691504"/>
      <w:bookmarkStart w:id="821" w:name="_Toc56698768"/>
      <w:bookmarkStart w:id="822" w:name="_Toc67680716"/>
      <w:r w:rsidRPr="003B2883">
        <w:t>5.5.2.3.1</w:t>
      </w:r>
      <w:r w:rsidRPr="003B2883">
        <w:tab/>
        <w:t>General</w:t>
      </w:r>
      <w:bookmarkEnd w:id="815"/>
      <w:bookmarkEnd w:id="816"/>
      <w:bookmarkEnd w:id="817"/>
      <w:bookmarkEnd w:id="818"/>
      <w:bookmarkEnd w:id="819"/>
      <w:bookmarkEnd w:id="820"/>
      <w:bookmarkEnd w:id="821"/>
      <w:bookmarkEnd w:id="822"/>
    </w:p>
    <w:p w14:paraId="3C77CCBE" w14:textId="77777777" w:rsidR="00602AC0"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6FC99FAF"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109C7360" w14:textId="77777777" w:rsidR="00602AC0" w:rsidRPr="003B2883" w:rsidRDefault="00602AC0" w:rsidP="00602AC0">
      <w:pPr>
        <w:pStyle w:val="TH"/>
      </w:pPr>
    </w:p>
    <w:p w14:paraId="5D02F241" w14:textId="77777777" w:rsidR="00602AC0" w:rsidRDefault="00602AC0" w:rsidP="00602AC0">
      <w:pPr>
        <w:pStyle w:val="TH"/>
      </w:pPr>
    </w:p>
    <w:p w14:paraId="55149349" w14:textId="77777777" w:rsidR="00755239" w:rsidRPr="003B2883" w:rsidRDefault="00755239" w:rsidP="00602AC0">
      <w:pPr>
        <w:pStyle w:val="TH"/>
      </w:pPr>
      <w:r w:rsidRPr="003B2883">
        <w:object w:dxaOrig="8230" w:dyaOrig="2110" w14:anchorId="620DDD44">
          <v:shape id="_x0000_i1057" type="#_x0000_t75" style="width:411.5pt;height:108.5pt" o:ole="">
            <v:imagedata r:id="rId72" o:title=""/>
          </v:shape>
          <o:OLEObject Type="Embed" ProgID="Visio.Drawing.15" ShapeID="_x0000_i1057" DrawAspect="Content" ObjectID="_1678293056" r:id="rId73"/>
        </w:object>
      </w:r>
    </w:p>
    <w:p w14:paraId="11633209" w14:textId="77777777" w:rsidR="00602AC0" w:rsidRPr="003B2883" w:rsidRDefault="00602AC0" w:rsidP="00602AC0">
      <w:pPr>
        <w:pStyle w:val="TF"/>
        <w:spacing w:before="120"/>
      </w:pPr>
      <w:r w:rsidRPr="003B2883">
        <w:t>Figure 5.5.2.3.1-1: UE Location Notification</w:t>
      </w:r>
    </w:p>
    <w:p w14:paraId="258346EF"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823" w:name="_Toc25156253"/>
      <w:bookmarkStart w:id="824" w:name="_Toc34124553"/>
      <w:bookmarkStart w:id="825" w:name="_Toc43207667"/>
      <w:bookmarkStart w:id="826" w:name="_Toc49857147"/>
      <w:bookmarkStart w:id="827" w:name="_Toc56676982"/>
      <w:bookmarkStart w:id="828" w:name="_Toc56691505"/>
      <w:bookmarkStart w:id="829" w:name="_Toc56698769"/>
      <w:bookmarkStart w:id="830" w:name="_Toc67680717"/>
      <w:r w:rsidRPr="003B2883">
        <w:t>5.5.2.4</w:t>
      </w:r>
      <w:r w:rsidRPr="003B2883">
        <w:tab/>
        <w:t>ProvideLocationInfo</w:t>
      </w:r>
      <w:bookmarkEnd w:id="823"/>
      <w:bookmarkEnd w:id="824"/>
      <w:bookmarkEnd w:id="825"/>
      <w:bookmarkEnd w:id="826"/>
      <w:bookmarkEnd w:id="827"/>
      <w:bookmarkEnd w:id="828"/>
      <w:bookmarkEnd w:id="829"/>
      <w:bookmarkEnd w:id="830"/>
    </w:p>
    <w:p w14:paraId="42909156" w14:textId="77777777" w:rsidR="00602AC0" w:rsidRPr="003B2883" w:rsidRDefault="00602AC0" w:rsidP="00602AC0">
      <w:pPr>
        <w:pStyle w:val="Heading5"/>
      </w:pPr>
      <w:bookmarkStart w:id="831" w:name="_Toc25156254"/>
      <w:bookmarkStart w:id="832" w:name="_Toc34124554"/>
      <w:bookmarkStart w:id="833" w:name="_Toc43207668"/>
      <w:bookmarkStart w:id="834" w:name="_Toc49857148"/>
      <w:bookmarkStart w:id="835" w:name="_Toc56676983"/>
      <w:bookmarkStart w:id="836" w:name="_Toc56691506"/>
      <w:bookmarkStart w:id="837" w:name="_Toc56698770"/>
      <w:bookmarkStart w:id="838" w:name="_Toc67680718"/>
      <w:r w:rsidRPr="003B2883">
        <w:t>5.5.2.4.1</w:t>
      </w:r>
      <w:r w:rsidRPr="003B2883">
        <w:tab/>
        <w:t>General</w:t>
      </w:r>
      <w:bookmarkEnd w:id="831"/>
      <w:bookmarkEnd w:id="832"/>
      <w:bookmarkEnd w:id="833"/>
      <w:bookmarkEnd w:id="834"/>
      <w:bookmarkEnd w:id="835"/>
      <w:bookmarkEnd w:id="836"/>
      <w:bookmarkEnd w:id="837"/>
      <w:bookmarkEnd w:id="838"/>
    </w:p>
    <w:p w14:paraId="3F245BB2"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58" type="#_x0000_t75" style="width:399.5pt;height:106.5pt" o:ole="">
            <v:imagedata r:id="rId74" o:title=""/>
          </v:shape>
          <o:OLEObject Type="Embed" ProgID="Visio.Drawing.15" ShapeID="_x0000_i1058" DrawAspect="Content" ObjectID="_1678293057" r:id="rId75"/>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7777777" w:rsidR="00602AC0" w:rsidRPr="003B2883" w:rsidRDefault="00602AC0" w:rsidP="00602AC0">
      <w:pPr>
        <w:pStyle w:val="B1"/>
      </w:pPr>
      <w:r w:rsidRPr="003B2883">
        <w:tab/>
        <w:t xml:space="preserve">If "reqCurrentLoc" attribute is set to "true" and the UE is in CM-IDLE state, the AMF shall initiate a paging procedure to the UE. If the paging procedure is successful, the AMF shall return the current location information </w:t>
      </w:r>
      <w:r w:rsidRPr="003B2883">
        <w:lastRenderedPageBreak/>
        <w:t>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77777777"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839" w:name="_Toc25156255"/>
      <w:bookmarkStart w:id="840" w:name="_Toc34124555"/>
      <w:bookmarkStart w:id="841" w:name="_Toc43207669"/>
      <w:bookmarkStart w:id="842" w:name="_Toc49857149"/>
      <w:bookmarkStart w:id="843" w:name="_Toc56676984"/>
      <w:bookmarkStart w:id="844" w:name="_Toc56691507"/>
      <w:bookmarkStart w:id="845" w:name="_Toc56698771"/>
      <w:bookmarkStart w:id="846" w:name="_Toc67680719"/>
      <w:r>
        <w:t>5.5.2.5</w:t>
      </w:r>
      <w:r w:rsidRPr="00F85918">
        <w:tab/>
      </w:r>
      <w:r>
        <w:rPr>
          <w:rFonts w:hint="eastAsia"/>
          <w:lang w:eastAsia="zh-CN"/>
        </w:rPr>
        <w:t>CancelLocation</w:t>
      </w:r>
      <w:bookmarkEnd w:id="839"/>
      <w:bookmarkEnd w:id="840"/>
      <w:bookmarkEnd w:id="841"/>
      <w:bookmarkEnd w:id="842"/>
      <w:bookmarkEnd w:id="843"/>
      <w:bookmarkEnd w:id="844"/>
      <w:bookmarkEnd w:id="845"/>
      <w:bookmarkEnd w:id="846"/>
    </w:p>
    <w:p w14:paraId="2312A079" w14:textId="77777777" w:rsidR="00602AC0" w:rsidRDefault="00602AC0" w:rsidP="00602AC0">
      <w:pPr>
        <w:pStyle w:val="Heading5"/>
        <w:rPr>
          <w:lang w:eastAsia="zh-CN"/>
        </w:rPr>
      </w:pPr>
      <w:bookmarkStart w:id="847" w:name="_Toc18853041"/>
      <w:bookmarkStart w:id="848" w:name="_Toc25156256"/>
      <w:bookmarkStart w:id="849" w:name="_Toc34124556"/>
      <w:bookmarkStart w:id="850" w:name="_Toc43207670"/>
      <w:bookmarkStart w:id="851" w:name="_Toc49857150"/>
      <w:bookmarkStart w:id="852" w:name="_Toc56676985"/>
      <w:bookmarkStart w:id="853" w:name="_Toc56691508"/>
      <w:bookmarkStart w:id="854" w:name="_Toc56698772"/>
      <w:bookmarkStart w:id="855" w:name="_Toc67680720"/>
      <w:r>
        <w:t>5.5.2.5</w:t>
      </w:r>
      <w:r w:rsidRPr="00F85918">
        <w:t>.1</w:t>
      </w:r>
      <w:r w:rsidRPr="00F85918">
        <w:tab/>
        <w:t>General</w:t>
      </w:r>
      <w:bookmarkEnd w:id="847"/>
      <w:bookmarkEnd w:id="848"/>
      <w:bookmarkEnd w:id="849"/>
      <w:bookmarkEnd w:id="850"/>
      <w:bookmarkEnd w:id="851"/>
      <w:bookmarkEnd w:id="852"/>
      <w:bookmarkEnd w:id="853"/>
      <w:bookmarkEnd w:id="854"/>
      <w:bookmarkEnd w:id="855"/>
    </w:p>
    <w:p w14:paraId="1CA30A91"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635BD931"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59" type="#_x0000_t75" style="width:399.5pt;height:106.5pt" o:ole="">
            <v:imagedata r:id="rId76" o:title=""/>
          </v:shape>
          <o:OLEObject Type="Embed" ProgID="Visio.Drawing.15" ShapeID="_x0000_i1059" DrawAspect="Content" ObjectID="_1678293058" r:id="rId77"/>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418E51F1" w14:textId="77777777" w:rsidR="00602AC0" w:rsidRPr="003B2883" w:rsidRDefault="00602AC0" w:rsidP="00602AC0">
      <w:pPr>
        <w:pStyle w:val="Heading1"/>
      </w:pPr>
      <w:bookmarkStart w:id="856" w:name="_Toc25156257"/>
      <w:bookmarkStart w:id="857" w:name="_Toc34124557"/>
      <w:bookmarkStart w:id="858" w:name="_Toc43207671"/>
      <w:bookmarkStart w:id="859" w:name="_Toc49857151"/>
      <w:bookmarkStart w:id="860" w:name="_Toc56676986"/>
      <w:bookmarkStart w:id="861" w:name="_Toc56691509"/>
      <w:bookmarkStart w:id="862" w:name="_Toc56698773"/>
      <w:bookmarkStart w:id="863" w:name="_Toc67680721"/>
      <w:r w:rsidRPr="003B2883">
        <w:t>6</w:t>
      </w:r>
      <w:r w:rsidRPr="003B2883">
        <w:tab/>
        <w:t>API Definitions</w:t>
      </w:r>
      <w:bookmarkEnd w:id="856"/>
      <w:bookmarkEnd w:id="857"/>
      <w:bookmarkEnd w:id="858"/>
      <w:bookmarkEnd w:id="859"/>
      <w:bookmarkEnd w:id="860"/>
      <w:bookmarkEnd w:id="861"/>
      <w:bookmarkEnd w:id="862"/>
      <w:bookmarkEnd w:id="863"/>
    </w:p>
    <w:p w14:paraId="0BEA5E19" w14:textId="77777777" w:rsidR="00602AC0" w:rsidRPr="003B2883" w:rsidRDefault="00602AC0" w:rsidP="00602AC0">
      <w:pPr>
        <w:pStyle w:val="Heading2"/>
      </w:pPr>
      <w:bookmarkStart w:id="864" w:name="_Toc25156258"/>
      <w:bookmarkStart w:id="865" w:name="_Toc34124558"/>
      <w:bookmarkStart w:id="866" w:name="_Toc43207672"/>
      <w:bookmarkStart w:id="867" w:name="_Toc49857152"/>
      <w:bookmarkStart w:id="868" w:name="_Toc56676987"/>
      <w:bookmarkStart w:id="869" w:name="_Toc56691510"/>
      <w:bookmarkStart w:id="870" w:name="_Toc56698774"/>
      <w:bookmarkStart w:id="871" w:name="_Toc67680722"/>
      <w:r w:rsidRPr="003B2883">
        <w:t>6.1</w:t>
      </w:r>
      <w:r w:rsidRPr="003B2883">
        <w:tab/>
        <w:t>Namf_Communication Service API</w:t>
      </w:r>
      <w:bookmarkEnd w:id="864"/>
      <w:bookmarkEnd w:id="865"/>
      <w:bookmarkEnd w:id="866"/>
      <w:bookmarkEnd w:id="867"/>
      <w:bookmarkEnd w:id="868"/>
      <w:bookmarkEnd w:id="869"/>
      <w:bookmarkEnd w:id="870"/>
      <w:bookmarkEnd w:id="871"/>
    </w:p>
    <w:p w14:paraId="3928ACDD" w14:textId="77777777" w:rsidR="00602AC0" w:rsidRPr="003B2883" w:rsidRDefault="00602AC0" w:rsidP="00602AC0">
      <w:pPr>
        <w:pStyle w:val="Heading3"/>
      </w:pPr>
      <w:bookmarkStart w:id="872" w:name="_Toc25156259"/>
      <w:bookmarkStart w:id="873" w:name="_Toc34124559"/>
      <w:bookmarkStart w:id="874" w:name="_Toc43207673"/>
      <w:bookmarkStart w:id="875" w:name="_Toc49857153"/>
      <w:bookmarkStart w:id="876" w:name="_Toc56676988"/>
      <w:bookmarkStart w:id="877" w:name="_Toc56691511"/>
      <w:bookmarkStart w:id="878" w:name="_Toc56698775"/>
      <w:bookmarkStart w:id="879" w:name="_Toc67680723"/>
      <w:r w:rsidRPr="003B2883">
        <w:t>6.1.1</w:t>
      </w:r>
      <w:r w:rsidRPr="003B2883">
        <w:tab/>
        <w:t>API URI</w:t>
      </w:r>
      <w:bookmarkEnd w:id="872"/>
      <w:bookmarkEnd w:id="873"/>
      <w:bookmarkEnd w:id="874"/>
      <w:bookmarkEnd w:id="875"/>
      <w:bookmarkEnd w:id="876"/>
      <w:bookmarkEnd w:id="877"/>
      <w:bookmarkEnd w:id="878"/>
      <w:bookmarkEnd w:id="879"/>
    </w:p>
    <w:p w14:paraId="687C7492"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09910086" w14:textId="77777777" w:rsidR="00D568C0" w:rsidRDefault="00D568C0" w:rsidP="00D568C0">
      <w:r>
        <w:lastRenderedPageBreak/>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1ACDD5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57E617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3C6D090A" w14:textId="77777777" w:rsidR="00602AC0" w:rsidRPr="003B2883" w:rsidRDefault="00602AC0" w:rsidP="00602AC0">
      <w:pPr>
        <w:pStyle w:val="B1"/>
        <w:rPr>
          <w:b/>
          <w:noProof/>
        </w:rPr>
      </w:pPr>
      <w:r w:rsidRPr="003B2883">
        <w:rPr>
          <w:b/>
          <w:noProof/>
        </w:rPr>
        <w:t>{apiRoot}/&lt;apiName&gt;/&lt;apiVersion&gt;/&lt;apiSpecificResourceUriPart&gt;</w:t>
      </w:r>
    </w:p>
    <w:p w14:paraId="3E008812" w14:textId="77777777" w:rsidR="00602AC0" w:rsidRPr="003B2883" w:rsidRDefault="00602AC0" w:rsidP="00602AC0">
      <w:pPr>
        <w:rPr>
          <w:noProof/>
          <w:lang w:eastAsia="zh-CN"/>
        </w:rPr>
      </w:pPr>
      <w:r w:rsidRPr="003B2883">
        <w:rPr>
          <w:noProof/>
          <w:lang w:eastAsia="zh-CN"/>
        </w:rPr>
        <w:t>with the following components:</w:t>
      </w:r>
    </w:p>
    <w:p w14:paraId="3570E04C"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4659A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77982F55" w14:textId="77777777" w:rsidR="00602AC0" w:rsidRPr="003B2883" w:rsidRDefault="00602AC0" w:rsidP="00602AC0">
      <w:pPr>
        <w:pStyle w:val="B1"/>
        <w:rPr>
          <w:noProof/>
        </w:rPr>
      </w:pPr>
      <w:r w:rsidRPr="003B2883">
        <w:rPr>
          <w:noProof/>
        </w:rPr>
        <w:t>-</w:t>
      </w:r>
      <w:r w:rsidRPr="003B2883">
        <w:rPr>
          <w:noProof/>
        </w:rPr>
        <w:tab/>
        <w:t>The &lt;apiVersion&gt; shall be "v1".</w:t>
      </w:r>
    </w:p>
    <w:p w14:paraId="245CD32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181D6200" w14:textId="77777777" w:rsidR="00602AC0" w:rsidRPr="003B2883" w:rsidRDefault="00602AC0" w:rsidP="00602AC0">
      <w:pPr>
        <w:pStyle w:val="Heading3"/>
      </w:pPr>
      <w:bookmarkStart w:id="880" w:name="_Toc25156260"/>
      <w:bookmarkStart w:id="881" w:name="_Toc34124560"/>
      <w:bookmarkStart w:id="882" w:name="_Toc43207674"/>
      <w:bookmarkStart w:id="883" w:name="_Toc49857154"/>
      <w:bookmarkStart w:id="884" w:name="_Toc56676989"/>
      <w:bookmarkStart w:id="885" w:name="_Toc56691512"/>
      <w:bookmarkStart w:id="886" w:name="_Toc56698776"/>
      <w:bookmarkStart w:id="887" w:name="_Toc67680724"/>
      <w:r w:rsidRPr="003B2883">
        <w:t>6.1.2</w:t>
      </w:r>
      <w:r w:rsidRPr="003B2883">
        <w:tab/>
        <w:t>Usage of HTTP</w:t>
      </w:r>
      <w:bookmarkEnd w:id="880"/>
      <w:bookmarkEnd w:id="881"/>
      <w:bookmarkEnd w:id="882"/>
      <w:bookmarkEnd w:id="883"/>
      <w:bookmarkEnd w:id="884"/>
      <w:bookmarkEnd w:id="885"/>
      <w:bookmarkEnd w:id="886"/>
      <w:bookmarkEnd w:id="887"/>
    </w:p>
    <w:p w14:paraId="3A4563E1" w14:textId="77777777" w:rsidR="00602AC0" w:rsidRPr="003B2883" w:rsidRDefault="00602AC0" w:rsidP="00602AC0">
      <w:pPr>
        <w:pStyle w:val="Heading4"/>
      </w:pPr>
      <w:bookmarkStart w:id="888" w:name="_Toc25156261"/>
      <w:bookmarkStart w:id="889" w:name="_Toc34124561"/>
      <w:bookmarkStart w:id="890" w:name="_Toc43207675"/>
      <w:bookmarkStart w:id="891" w:name="_Toc49857155"/>
      <w:bookmarkStart w:id="892" w:name="_Toc56676990"/>
      <w:bookmarkStart w:id="893" w:name="_Toc56691513"/>
      <w:bookmarkStart w:id="894" w:name="_Toc56698777"/>
      <w:bookmarkStart w:id="895" w:name="_Toc67680725"/>
      <w:r w:rsidRPr="003B2883">
        <w:t>6.1.2.1</w:t>
      </w:r>
      <w:r w:rsidRPr="003B2883">
        <w:tab/>
        <w:t>General</w:t>
      </w:r>
      <w:bookmarkEnd w:id="888"/>
      <w:bookmarkEnd w:id="889"/>
      <w:bookmarkEnd w:id="890"/>
      <w:bookmarkEnd w:id="891"/>
      <w:bookmarkEnd w:id="892"/>
      <w:bookmarkEnd w:id="893"/>
      <w:bookmarkEnd w:id="894"/>
      <w:bookmarkEnd w:id="895"/>
    </w:p>
    <w:p w14:paraId="13158C5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3CB520F9"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BBEBB9D" w14:textId="77777777" w:rsidR="00602AC0" w:rsidRPr="003B2883" w:rsidRDefault="00602AC0" w:rsidP="00602AC0">
      <w:r w:rsidRPr="003B2883">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896" w:name="_Toc25156262"/>
      <w:bookmarkStart w:id="897" w:name="_Toc34124562"/>
      <w:bookmarkStart w:id="898" w:name="_Toc43207676"/>
      <w:bookmarkStart w:id="899" w:name="_Toc49857156"/>
      <w:bookmarkStart w:id="900" w:name="_Toc56676991"/>
      <w:bookmarkStart w:id="901" w:name="_Toc56691514"/>
      <w:bookmarkStart w:id="902" w:name="_Toc56698778"/>
      <w:bookmarkStart w:id="903" w:name="_Toc67680726"/>
      <w:r w:rsidRPr="003B2883">
        <w:t>6.1.2.2</w:t>
      </w:r>
      <w:r w:rsidRPr="003B2883">
        <w:tab/>
        <w:t>HTTP standard headers</w:t>
      </w:r>
      <w:bookmarkEnd w:id="896"/>
      <w:bookmarkEnd w:id="897"/>
      <w:bookmarkEnd w:id="898"/>
      <w:bookmarkEnd w:id="899"/>
      <w:bookmarkEnd w:id="900"/>
      <w:bookmarkEnd w:id="901"/>
      <w:bookmarkEnd w:id="902"/>
      <w:bookmarkEnd w:id="903"/>
    </w:p>
    <w:p w14:paraId="66C66BF9" w14:textId="77777777" w:rsidR="00602AC0" w:rsidRPr="003B2883" w:rsidRDefault="00602AC0" w:rsidP="00602AC0">
      <w:pPr>
        <w:pStyle w:val="Heading5"/>
        <w:rPr>
          <w:lang w:eastAsia="zh-CN"/>
        </w:rPr>
      </w:pPr>
      <w:bookmarkStart w:id="904" w:name="_Toc25156263"/>
      <w:bookmarkStart w:id="905" w:name="_Toc34124563"/>
      <w:bookmarkStart w:id="906" w:name="_Toc43207677"/>
      <w:bookmarkStart w:id="907" w:name="_Toc49857157"/>
      <w:bookmarkStart w:id="908" w:name="_Toc56676992"/>
      <w:bookmarkStart w:id="909" w:name="_Toc56691515"/>
      <w:bookmarkStart w:id="910" w:name="_Toc56698779"/>
      <w:bookmarkStart w:id="911" w:name="_Toc67680727"/>
      <w:r w:rsidRPr="003B2883">
        <w:t>6.1.2.2.1</w:t>
      </w:r>
      <w:r w:rsidRPr="003B2883">
        <w:rPr>
          <w:lang w:eastAsia="zh-CN"/>
        </w:rPr>
        <w:tab/>
        <w:t>General</w:t>
      </w:r>
      <w:bookmarkEnd w:id="904"/>
      <w:bookmarkEnd w:id="905"/>
      <w:bookmarkEnd w:id="906"/>
      <w:bookmarkEnd w:id="907"/>
      <w:bookmarkEnd w:id="908"/>
      <w:bookmarkEnd w:id="909"/>
      <w:bookmarkEnd w:id="910"/>
      <w:bookmarkEnd w:id="911"/>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912" w:name="_Toc25156264"/>
      <w:bookmarkStart w:id="913" w:name="_Toc34124564"/>
      <w:bookmarkStart w:id="914" w:name="_Toc43207678"/>
      <w:bookmarkStart w:id="915" w:name="_Toc49857158"/>
      <w:bookmarkStart w:id="916" w:name="_Toc56676993"/>
      <w:bookmarkStart w:id="917" w:name="_Toc56691516"/>
      <w:bookmarkStart w:id="918" w:name="_Toc56698780"/>
      <w:bookmarkStart w:id="919" w:name="_Toc67680728"/>
      <w:r w:rsidRPr="003B2883">
        <w:t>6.1.2.2.2</w:t>
      </w:r>
      <w:r w:rsidRPr="003B2883">
        <w:tab/>
        <w:t>Content type</w:t>
      </w:r>
      <w:bookmarkEnd w:id="912"/>
      <w:bookmarkEnd w:id="913"/>
      <w:bookmarkEnd w:id="914"/>
      <w:bookmarkEnd w:id="915"/>
      <w:bookmarkEnd w:id="916"/>
      <w:bookmarkEnd w:id="917"/>
      <w:bookmarkEnd w:id="918"/>
      <w:bookmarkEnd w:id="919"/>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lastRenderedPageBreak/>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920" w:name="_Toc25156265"/>
      <w:bookmarkStart w:id="921" w:name="_Toc34124565"/>
      <w:bookmarkStart w:id="922" w:name="_Toc43207679"/>
      <w:bookmarkStart w:id="923" w:name="_Toc49857159"/>
      <w:bookmarkStart w:id="924" w:name="_Toc56676994"/>
      <w:bookmarkStart w:id="925" w:name="_Toc56691517"/>
      <w:bookmarkStart w:id="926" w:name="_Toc56698781"/>
      <w:bookmarkStart w:id="927" w:name="_Toc67680729"/>
      <w:r w:rsidRPr="003B2883">
        <w:t>6.1.2.3</w:t>
      </w:r>
      <w:r w:rsidRPr="003B2883">
        <w:tab/>
        <w:t>HTTP custom headers</w:t>
      </w:r>
      <w:bookmarkEnd w:id="920"/>
      <w:bookmarkEnd w:id="921"/>
      <w:bookmarkEnd w:id="922"/>
      <w:bookmarkEnd w:id="923"/>
      <w:bookmarkEnd w:id="924"/>
      <w:bookmarkEnd w:id="925"/>
      <w:bookmarkEnd w:id="926"/>
      <w:bookmarkEnd w:id="927"/>
    </w:p>
    <w:p w14:paraId="13D699B7" w14:textId="77777777" w:rsidR="00602AC0" w:rsidRPr="003B2883" w:rsidRDefault="00602AC0" w:rsidP="00602AC0">
      <w:pPr>
        <w:pStyle w:val="Heading5"/>
        <w:rPr>
          <w:lang w:eastAsia="zh-CN"/>
        </w:rPr>
      </w:pPr>
      <w:bookmarkStart w:id="928" w:name="_Toc25156266"/>
      <w:bookmarkStart w:id="929" w:name="_Toc34124566"/>
      <w:bookmarkStart w:id="930" w:name="_Toc43207680"/>
      <w:bookmarkStart w:id="931" w:name="_Toc49857160"/>
      <w:bookmarkStart w:id="932" w:name="_Toc56676995"/>
      <w:bookmarkStart w:id="933" w:name="_Toc56691518"/>
      <w:bookmarkStart w:id="934" w:name="_Toc56698782"/>
      <w:bookmarkStart w:id="935" w:name="_Toc67680730"/>
      <w:r w:rsidRPr="003B2883">
        <w:t>6.1.2.3.1</w:t>
      </w:r>
      <w:r w:rsidRPr="003B2883">
        <w:rPr>
          <w:lang w:eastAsia="zh-CN"/>
        </w:rPr>
        <w:tab/>
        <w:t>General</w:t>
      </w:r>
      <w:bookmarkEnd w:id="928"/>
      <w:bookmarkEnd w:id="929"/>
      <w:bookmarkEnd w:id="930"/>
      <w:bookmarkEnd w:id="931"/>
      <w:bookmarkEnd w:id="932"/>
      <w:bookmarkEnd w:id="933"/>
      <w:bookmarkEnd w:id="934"/>
      <w:bookmarkEnd w:id="935"/>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936" w:name="_Toc25156267"/>
      <w:bookmarkStart w:id="937" w:name="_Toc34124567"/>
      <w:bookmarkStart w:id="938" w:name="_Toc43207681"/>
      <w:bookmarkStart w:id="939" w:name="_Toc49857161"/>
      <w:bookmarkStart w:id="940" w:name="_Toc56676996"/>
      <w:bookmarkStart w:id="941" w:name="_Toc56691519"/>
      <w:bookmarkStart w:id="942" w:name="_Toc56698783"/>
      <w:bookmarkStart w:id="943" w:name="_Toc67680731"/>
      <w:r w:rsidRPr="003B2883">
        <w:t>6.1.2.4</w:t>
      </w:r>
      <w:r w:rsidRPr="003B2883">
        <w:tab/>
        <w:t>HTTP multipart messages</w:t>
      </w:r>
      <w:bookmarkEnd w:id="936"/>
      <w:bookmarkEnd w:id="937"/>
      <w:bookmarkEnd w:id="938"/>
      <w:bookmarkEnd w:id="939"/>
      <w:bookmarkEnd w:id="940"/>
      <w:bookmarkEnd w:id="941"/>
      <w:bookmarkEnd w:id="942"/>
      <w:bookmarkEnd w:id="943"/>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3B32C5AD"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944" w:name="_Toc25156268"/>
      <w:bookmarkStart w:id="945" w:name="_Toc34124568"/>
      <w:bookmarkStart w:id="946" w:name="_Toc43207682"/>
      <w:bookmarkStart w:id="947" w:name="_Toc49857162"/>
      <w:bookmarkStart w:id="948" w:name="_Toc56676997"/>
      <w:bookmarkStart w:id="949" w:name="_Toc56691520"/>
      <w:bookmarkStart w:id="950" w:name="_Toc56698784"/>
      <w:bookmarkStart w:id="951" w:name="_Toc67680732"/>
      <w:r w:rsidRPr="003B2883">
        <w:lastRenderedPageBreak/>
        <w:t>6.1.3</w:t>
      </w:r>
      <w:r w:rsidRPr="003B2883">
        <w:tab/>
        <w:t>Resources</w:t>
      </w:r>
      <w:bookmarkEnd w:id="944"/>
      <w:bookmarkEnd w:id="945"/>
      <w:bookmarkEnd w:id="946"/>
      <w:bookmarkEnd w:id="947"/>
      <w:bookmarkEnd w:id="948"/>
      <w:bookmarkEnd w:id="949"/>
      <w:bookmarkEnd w:id="950"/>
      <w:bookmarkEnd w:id="951"/>
    </w:p>
    <w:p w14:paraId="77037947" w14:textId="77777777" w:rsidR="00602AC0" w:rsidRPr="003B2883" w:rsidRDefault="00602AC0" w:rsidP="00602AC0">
      <w:pPr>
        <w:pStyle w:val="Heading4"/>
      </w:pPr>
      <w:bookmarkStart w:id="952" w:name="_Toc25156269"/>
      <w:bookmarkStart w:id="953" w:name="_Toc34124569"/>
      <w:bookmarkStart w:id="954" w:name="_Toc43207683"/>
      <w:bookmarkStart w:id="955" w:name="_Toc49857163"/>
      <w:bookmarkStart w:id="956" w:name="_Toc56676998"/>
      <w:bookmarkStart w:id="957" w:name="_Toc56691521"/>
      <w:bookmarkStart w:id="958" w:name="_Toc56698785"/>
      <w:bookmarkStart w:id="959" w:name="_Toc67680733"/>
      <w:r w:rsidRPr="003B2883">
        <w:t>6.1.3.1</w:t>
      </w:r>
      <w:r w:rsidRPr="003B2883">
        <w:tab/>
        <w:t>Overview</w:t>
      </w:r>
      <w:bookmarkEnd w:id="952"/>
      <w:bookmarkEnd w:id="953"/>
      <w:bookmarkEnd w:id="954"/>
      <w:bookmarkEnd w:id="955"/>
      <w:bookmarkEnd w:id="956"/>
      <w:bookmarkEnd w:id="957"/>
      <w:bookmarkEnd w:id="958"/>
      <w:bookmarkEnd w:id="959"/>
    </w:p>
    <w:p w14:paraId="5B509C37" w14:textId="77777777" w:rsidR="00602AC0" w:rsidRDefault="00602AC0" w:rsidP="00602AC0">
      <w:pPr>
        <w:pStyle w:val="TH"/>
      </w:pPr>
    </w:p>
    <w:p w14:paraId="3E85DAE6" w14:textId="789177F2" w:rsidR="00FC3AF7" w:rsidRPr="003B2883" w:rsidRDefault="006E2902" w:rsidP="00602AC0">
      <w:pPr>
        <w:pStyle w:val="TH"/>
      </w:pPr>
      <w:r w:rsidRPr="003B2883">
        <w:object w:dxaOrig="11895" w:dyaOrig="10306" w14:anchorId="42AFB5A2">
          <v:shape id="_x0000_i1060" type="#_x0000_t75" style="width:477.5pt;height:423.5pt" o:ole="">
            <v:imagedata r:id="rId78" o:title="" cropbottom="1331f" cropright="2562f"/>
          </v:shape>
          <o:OLEObject Type="Embed" ProgID="Visio.Drawing.15" ShapeID="_x0000_i1060" DrawAspect="Content" ObjectID="_1678293059" r:id="rId7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960" w:name="_Toc25156270"/>
      <w:bookmarkStart w:id="961" w:name="_Toc34124570"/>
      <w:bookmarkStart w:id="962" w:name="_Toc43207684"/>
      <w:bookmarkStart w:id="963" w:name="_Toc49857164"/>
      <w:bookmarkStart w:id="964" w:name="_Toc56676999"/>
      <w:bookmarkStart w:id="965" w:name="_Toc56691522"/>
      <w:bookmarkStart w:id="966" w:name="_Toc56698786"/>
      <w:bookmarkStart w:id="967" w:name="_Toc67680734"/>
      <w:r w:rsidRPr="003B2883">
        <w:t>6.1.3.2</w:t>
      </w:r>
      <w:r w:rsidRPr="003B2883">
        <w:tab/>
        <w:t xml:space="preserve">Resource: Individual </w:t>
      </w:r>
      <w:r w:rsidRPr="003B2883">
        <w:rPr>
          <w:rFonts w:hint="eastAsia"/>
          <w:lang w:eastAsia="zh-CN"/>
        </w:rPr>
        <w:t>ueContext</w:t>
      </w:r>
      <w:bookmarkEnd w:id="960"/>
      <w:bookmarkEnd w:id="961"/>
      <w:bookmarkEnd w:id="962"/>
      <w:bookmarkEnd w:id="963"/>
      <w:bookmarkEnd w:id="964"/>
      <w:bookmarkEnd w:id="965"/>
      <w:bookmarkEnd w:id="966"/>
      <w:bookmarkEnd w:id="967"/>
    </w:p>
    <w:p w14:paraId="5EF84726" w14:textId="77777777" w:rsidR="00602AC0" w:rsidRPr="003B2883" w:rsidRDefault="00602AC0" w:rsidP="00602AC0">
      <w:pPr>
        <w:pStyle w:val="Heading5"/>
      </w:pPr>
      <w:bookmarkStart w:id="968" w:name="_Toc25156271"/>
      <w:bookmarkStart w:id="969" w:name="_Toc34124571"/>
      <w:bookmarkStart w:id="970" w:name="_Toc43207685"/>
      <w:bookmarkStart w:id="971" w:name="_Toc49857165"/>
      <w:bookmarkStart w:id="972" w:name="_Toc56677000"/>
      <w:bookmarkStart w:id="973" w:name="_Toc56691523"/>
      <w:bookmarkStart w:id="974" w:name="_Toc56698787"/>
      <w:bookmarkStart w:id="975" w:name="_Toc67680735"/>
      <w:r w:rsidRPr="003B2883">
        <w:t>6.1.3.2.1</w:t>
      </w:r>
      <w:r w:rsidRPr="003B2883">
        <w:tab/>
        <w:t>Description</w:t>
      </w:r>
      <w:bookmarkEnd w:id="968"/>
      <w:bookmarkEnd w:id="969"/>
      <w:bookmarkEnd w:id="970"/>
      <w:bookmarkEnd w:id="971"/>
      <w:bookmarkEnd w:id="972"/>
      <w:bookmarkEnd w:id="973"/>
      <w:bookmarkEnd w:id="974"/>
      <w:bookmarkEnd w:id="975"/>
    </w:p>
    <w:p w14:paraId="75CE651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976" w:name="_Toc25156272"/>
      <w:bookmarkStart w:id="977" w:name="_Toc34124572"/>
      <w:bookmarkStart w:id="978" w:name="_Toc43207686"/>
      <w:bookmarkStart w:id="979" w:name="_Toc49857166"/>
      <w:bookmarkStart w:id="980" w:name="_Toc56677001"/>
      <w:bookmarkStart w:id="981" w:name="_Toc56691524"/>
      <w:bookmarkStart w:id="982" w:name="_Toc56698788"/>
      <w:bookmarkStart w:id="983" w:name="_Toc67680736"/>
      <w:r w:rsidRPr="003B2883">
        <w:lastRenderedPageBreak/>
        <w:t>6.1.3.2.2</w:t>
      </w:r>
      <w:r w:rsidRPr="003B2883">
        <w:tab/>
        <w:t>Resource Definition</w:t>
      </w:r>
      <w:bookmarkEnd w:id="976"/>
      <w:bookmarkEnd w:id="977"/>
      <w:bookmarkEnd w:id="978"/>
      <w:bookmarkEnd w:id="979"/>
      <w:bookmarkEnd w:id="980"/>
      <w:bookmarkEnd w:id="981"/>
      <w:bookmarkEnd w:id="982"/>
      <w:bookmarkEnd w:id="983"/>
    </w:p>
    <w:p w14:paraId="79702BD3"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5F4E3683"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14:paraId="3A615DFA" w14:textId="77777777"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984" w:name="_Toc25156273"/>
      <w:bookmarkStart w:id="985" w:name="_Toc34124573"/>
      <w:bookmarkStart w:id="986" w:name="_Toc43207687"/>
      <w:bookmarkStart w:id="987" w:name="_Toc49857167"/>
      <w:bookmarkStart w:id="988" w:name="_Toc56677002"/>
      <w:bookmarkStart w:id="989" w:name="_Toc56691525"/>
      <w:bookmarkStart w:id="990" w:name="_Toc56698789"/>
      <w:bookmarkStart w:id="991" w:name="_Toc67680737"/>
      <w:r w:rsidRPr="003B2883">
        <w:t>6.1.3.2.3</w:t>
      </w:r>
      <w:r w:rsidRPr="003B2883">
        <w:tab/>
        <w:t>Resource Standard Methods</w:t>
      </w:r>
      <w:bookmarkEnd w:id="984"/>
      <w:bookmarkEnd w:id="985"/>
      <w:bookmarkEnd w:id="986"/>
      <w:bookmarkEnd w:id="987"/>
      <w:bookmarkEnd w:id="988"/>
      <w:bookmarkEnd w:id="989"/>
      <w:bookmarkEnd w:id="990"/>
      <w:bookmarkEnd w:id="991"/>
    </w:p>
    <w:p w14:paraId="72A95A92" w14:textId="77777777" w:rsidR="00602AC0" w:rsidRPr="003B2883" w:rsidRDefault="00602AC0" w:rsidP="00602AC0">
      <w:pPr>
        <w:pStyle w:val="Heading6"/>
        <w:rPr>
          <w:lang w:eastAsia="zh-CN"/>
        </w:rPr>
      </w:pPr>
      <w:bookmarkStart w:id="992" w:name="_Toc25156274"/>
      <w:bookmarkStart w:id="993" w:name="_Toc34124574"/>
      <w:bookmarkStart w:id="994" w:name="_Toc43207688"/>
      <w:bookmarkStart w:id="995" w:name="_Toc49857168"/>
      <w:bookmarkStart w:id="996" w:name="_Toc56677003"/>
      <w:bookmarkStart w:id="997" w:name="_Toc56691526"/>
      <w:bookmarkStart w:id="998" w:name="_Toc56698790"/>
      <w:bookmarkStart w:id="999" w:name="_Toc67680738"/>
      <w:r w:rsidRPr="003B2883">
        <w:t>6.1.3.</w:t>
      </w:r>
      <w:r w:rsidRPr="003B2883">
        <w:rPr>
          <w:rFonts w:hint="eastAsia"/>
          <w:lang w:eastAsia="zh-CN"/>
        </w:rPr>
        <w:t>2</w:t>
      </w:r>
      <w:r w:rsidRPr="003B2883">
        <w:t>.3.1</w:t>
      </w:r>
      <w:r w:rsidRPr="003B2883">
        <w:tab/>
      </w:r>
      <w:r w:rsidRPr="003B2883">
        <w:rPr>
          <w:rFonts w:hint="eastAsia"/>
          <w:lang w:eastAsia="zh-CN"/>
        </w:rPr>
        <w:t>PUT</w:t>
      </w:r>
      <w:bookmarkEnd w:id="992"/>
      <w:bookmarkEnd w:id="993"/>
      <w:bookmarkEnd w:id="994"/>
      <w:bookmarkEnd w:id="995"/>
      <w:bookmarkEnd w:id="996"/>
      <w:bookmarkEnd w:id="997"/>
      <w:bookmarkEnd w:id="998"/>
      <w:bookmarkEnd w:id="999"/>
    </w:p>
    <w:p w14:paraId="66048DB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77777777"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65C48CBB" w14:textId="77777777" w:rsidTr="000A3AF3">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0A3AF3">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755239" w:rsidRPr="003B2883" w14:paraId="70B0FE9C" w14:textId="77777777" w:rsidTr="000A3AF3">
        <w:trPr>
          <w:jc w:val="center"/>
        </w:trPr>
        <w:tc>
          <w:tcPr>
            <w:tcW w:w="1053" w:type="pct"/>
            <w:tcBorders>
              <w:top w:val="single" w:sz="4" w:space="0" w:color="auto"/>
              <w:left w:val="single" w:sz="6" w:space="0" w:color="000000"/>
              <w:bottom w:val="single" w:sz="4" w:space="0" w:color="auto"/>
              <w:right w:val="single" w:sz="6" w:space="0" w:color="000000"/>
            </w:tcBorders>
          </w:tcPr>
          <w:p w14:paraId="5193AA5B" w14:textId="77777777" w:rsidR="00755239" w:rsidRPr="003B2883" w:rsidRDefault="00755239" w:rsidP="00755239">
            <w:pPr>
              <w:pStyle w:val="TAL"/>
              <w:rPr>
                <w:lang w:eastAsia="zh-CN"/>
              </w:rPr>
            </w:pPr>
            <w:r w:rsidRPr="003B2883">
              <w:t>ProblemDetails</w:t>
            </w:r>
          </w:p>
        </w:tc>
        <w:tc>
          <w:tcPr>
            <w:tcW w:w="168" w:type="pct"/>
            <w:tcBorders>
              <w:top w:val="single" w:sz="4" w:space="0" w:color="auto"/>
              <w:left w:val="single" w:sz="6" w:space="0" w:color="000000"/>
              <w:bottom w:val="single" w:sz="4" w:space="0" w:color="auto"/>
              <w:right w:val="single" w:sz="6" w:space="0" w:color="000000"/>
            </w:tcBorders>
          </w:tcPr>
          <w:p w14:paraId="28FB5168" w14:textId="77777777" w:rsidR="00755239" w:rsidRPr="003B2883" w:rsidRDefault="00755239" w:rsidP="00755239">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C6ECF48" w14:textId="77777777" w:rsidR="00755239" w:rsidRPr="003B2883" w:rsidRDefault="00755239" w:rsidP="00755239">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755239" w:rsidRPr="003B2883" w:rsidRDefault="00755239" w:rsidP="00755239">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A6C882D"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442300EE" w14:textId="77777777" w:rsidTr="000A3AF3">
        <w:trPr>
          <w:jc w:val="center"/>
        </w:trPr>
        <w:tc>
          <w:tcPr>
            <w:tcW w:w="1053" w:type="pct"/>
            <w:tcBorders>
              <w:top w:val="single" w:sz="4" w:space="0" w:color="auto"/>
              <w:left w:val="single" w:sz="6" w:space="0" w:color="000000"/>
              <w:bottom w:val="single" w:sz="4" w:space="0" w:color="auto"/>
              <w:right w:val="single" w:sz="6" w:space="0" w:color="000000"/>
            </w:tcBorders>
          </w:tcPr>
          <w:p w14:paraId="5124A5D3" w14:textId="77777777" w:rsidR="00755239" w:rsidRPr="003B2883" w:rsidRDefault="00755239" w:rsidP="00755239">
            <w:pPr>
              <w:pStyle w:val="TAL"/>
              <w:rPr>
                <w:lang w:eastAsia="zh-CN"/>
              </w:rPr>
            </w:pPr>
            <w:r w:rsidRPr="003B2883">
              <w:t>ProblemDetails</w:t>
            </w:r>
          </w:p>
        </w:tc>
        <w:tc>
          <w:tcPr>
            <w:tcW w:w="168" w:type="pct"/>
            <w:tcBorders>
              <w:top w:val="single" w:sz="4" w:space="0" w:color="auto"/>
              <w:left w:val="single" w:sz="6" w:space="0" w:color="000000"/>
              <w:bottom w:val="single" w:sz="4" w:space="0" w:color="auto"/>
              <w:right w:val="single" w:sz="6" w:space="0" w:color="000000"/>
            </w:tcBorders>
          </w:tcPr>
          <w:p w14:paraId="05FA72F0" w14:textId="77777777" w:rsidR="00755239" w:rsidRPr="003B2883" w:rsidRDefault="00755239" w:rsidP="00755239">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180826" w14:textId="77777777" w:rsidR="00755239" w:rsidRPr="003B2883" w:rsidRDefault="00755239" w:rsidP="00755239">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755239" w:rsidRPr="003B2883" w:rsidRDefault="00755239" w:rsidP="00755239">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0E534B0"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0D2828">
        <w:trPr>
          <w:jc w:val="center"/>
        </w:trPr>
        <w:tc>
          <w:tcPr>
            <w:tcW w:w="1053"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r w:rsidRPr="003B2883">
              <w:t>-</w:t>
            </w:r>
            <w:r w:rsidRPr="003B2883">
              <w:tab/>
              <w:t>HANDOVER_FAILURE</w:t>
            </w:r>
          </w:p>
        </w:tc>
      </w:tr>
      <w:tr w:rsidR="000A3AF3" w:rsidRPr="003B2883" w14:paraId="77B5D045" w14:textId="77777777" w:rsidTr="000A3AF3">
        <w:trPr>
          <w:jc w:val="center"/>
        </w:trPr>
        <w:tc>
          <w:tcPr>
            <w:tcW w:w="1053" w:type="pct"/>
            <w:tcBorders>
              <w:top w:val="single" w:sz="4" w:space="0" w:color="auto"/>
              <w:left w:val="single" w:sz="6" w:space="0" w:color="000000"/>
              <w:bottom w:val="single" w:sz="6" w:space="0" w:color="000000"/>
              <w:right w:val="single" w:sz="6" w:space="0" w:color="000000"/>
            </w:tcBorders>
          </w:tcPr>
          <w:p w14:paraId="6A9A17E7" w14:textId="0D876B26" w:rsidR="000A3AF3" w:rsidRPr="003B2883" w:rsidRDefault="000A3AF3" w:rsidP="000A3AF3">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3493F2AD" w14:textId="1F264A34" w:rsidR="000A3AF3" w:rsidRDefault="000A3AF3" w:rsidP="000A3AF3">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4A68769E" w14:textId="6CBBFEC4" w:rsidR="000A3AF3" w:rsidRPr="003B2883" w:rsidRDefault="000A3AF3" w:rsidP="000A3AF3">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40C21C"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69A575"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000" w:name="_Toc25156275"/>
      <w:bookmarkStart w:id="1001" w:name="_Toc34124575"/>
      <w:bookmarkStart w:id="1002" w:name="_Toc43207689"/>
      <w:bookmarkStart w:id="1003" w:name="_Toc49857169"/>
      <w:bookmarkStart w:id="1004" w:name="_Toc56677004"/>
      <w:bookmarkStart w:id="1005" w:name="_Toc56691527"/>
      <w:bookmarkStart w:id="1006" w:name="_Toc56698791"/>
      <w:bookmarkStart w:id="1007" w:name="_Toc67680739"/>
      <w:r w:rsidRPr="003B2883">
        <w:lastRenderedPageBreak/>
        <w:t>6.1.3.2.4</w:t>
      </w:r>
      <w:r w:rsidRPr="003B2883">
        <w:tab/>
        <w:t>Resource Custom Operations</w:t>
      </w:r>
      <w:bookmarkEnd w:id="1000"/>
      <w:bookmarkEnd w:id="1001"/>
      <w:bookmarkEnd w:id="1002"/>
      <w:bookmarkEnd w:id="1003"/>
      <w:bookmarkEnd w:id="1004"/>
      <w:bookmarkEnd w:id="1005"/>
      <w:bookmarkEnd w:id="1006"/>
      <w:bookmarkEnd w:id="1007"/>
    </w:p>
    <w:p w14:paraId="43537918" w14:textId="77777777" w:rsidR="00602AC0" w:rsidRPr="003B2883" w:rsidRDefault="00602AC0" w:rsidP="00602AC0">
      <w:pPr>
        <w:pStyle w:val="Heading6"/>
        <w:ind w:left="0" w:firstLine="0"/>
      </w:pPr>
      <w:bookmarkStart w:id="1008" w:name="_Toc25156276"/>
      <w:bookmarkStart w:id="1009" w:name="_Toc34124576"/>
      <w:bookmarkStart w:id="1010" w:name="_Toc43207690"/>
      <w:bookmarkStart w:id="1011" w:name="_Toc49857170"/>
      <w:bookmarkStart w:id="1012" w:name="_Toc56677005"/>
      <w:bookmarkStart w:id="1013" w:name="_Toc56691528"/>
      <w:bookmarkStart w:id="1014" w:name="_Toc56698792"/>
      <w:bookmarkStart w:id="1015" w:name="_Toc67680740"/>
      <w:r w:rsidRPr="003B2883">
        <w:t>6.1.3.2.4.1</w:t>
      </w:r>
      <w:r w:rsidRPr="003B2883">
        <w:tab/>
        <w:t>Overview</w:t>
      </w:r>
      <w:bookmarkEnd w:id="1008"/>
      <w:bookmarkEnd w:id="1009"/>
      <w:bookmarkEnd w:id="1010"/>
      <w:bookmarkEnd w:id="1011"/>
      <w:bookmarkEnd w:id="1012"/>
      <w:bookmarkEnd w:id="1013"/>
      <w:bookmarkEnd w:id="1014"/>
      <w:bookmarkEnd w:id="1015"/>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602AC0">
      <w:pPr>
        <w:pStyle w:val="Heading6"/>
        <w:ind w:left="0" w:firstLine="0"/>
        <w:rPr>
          <w:lang w:eastAsia="zh-CN"/>
        </w:rPr>
      </w:pPr>
      <w:bookmarkStart w:id="1016" w:name="_Toc25156277"/>
      <w:bookmarkStart w:id="1017" w:name="_Toc34124577"/>
      <w:bookmarkStart w:id="1018" w:name="_Toc43207691"/>
      <w:bookmarkStart w:id="1019" w:name="_Toc49857171"/>
      <w:bookmarkStart w:id="1020" w:name="_Toc56677006"/>
      <w:bookmarkStart w:id="1021" w:name="_Toc56691529"/>
      <w:bookmarkStart w:id="1022" w:name="_Toc56698793"/>
      <w:bookmarkStart w:id="1023" w:name="_Toc67680741"/>
      <w:r w:rsidRPr="003B2883">
        <w:t>6.1.3.2.4.2</w:t>
      </w:r>
      <w:r w:rsidRPr="003B2883">
        <w:tab/>
        <w:t xml:space="preserve">Operation: </w:t>
      </w:r>
      <w:r w:rsidRPr="003B2883">
        <w:rPr>
          <w:rFonts w:hint="eastAsia"/>
          <w:lang w:eastAsia="zh-CN"/>
        </w:rPr>
        <w:t>release</w:t>
      </w:r>
      <w:bookmarkEnd w:id="1016"/>
      <w:r>
        <w:rPr>
          <w:lang w:eastAsia="zh-CN"/>
        </w:rPr>
        <w:t xml:space="preserve"> </w:t>
      </w:r>
      <w:r w:rsidRPr="003B2883">
        <w:rPr>
          <w:rFonts w:hint="eastAsia"/>
          <w:lang w:eastAsia="zh-CN"/>
        </w:rPr>
        <w:t>(POST)</w:t>
      </w:r>
      <w:bookmarkEnd w:id="1017"/>
      <w:bookmarkEnd w:id="1018"/>
      <w:bookmarkEnd w:id="1019"/>
      <w:bookmarkEnd w:id="1020"/>
      <w:bookmarkEnd w:id="1021"/>
      <w:bookmarkEnd w:id="1022"/>
      <w:bookmarkEnd w:id="1023"/>
    </w:p>
    <w:p w14:paraId="3034AB77" w14:textId="77777777" w:rsidR="00602AC0" w:rsidRPr="003B2883" w:rsidRDefault="00602AC0" w:rsidP="00602AC0">
      <w:pPr>
        <w:pStyle w:val="Heading7"/>
      </w:pPr>
      <w:bookmarkStart w:id="1024" w:name="_Toc43207692"/>
      <w:bookmarkStart w:id="1025" w:name="_Toc67680742"/>
      <w:r w:rsidRPr="003B2883">
        <w:t>6.1.3.2.4.2.1</w:t>
      </w:r>
      <w:r w:rsidRPr="003B2883">
        <w:tab/>
        <w:t>Description</w:t>
      </w:r>
      <w:bookmarkEnd w:id="1024"/>
      <w:bookmarkEnd w:id="1025"/>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602AC0">
      <w:pPr>
        <w:pStyle w:val="Heading7"/>
      </w:pPr>
      <w:bookmarkStart w:id="1026" w:name="_Toc43207693"/>
      <w:bookmarkStart w:id="1027" w:name="_Toc67680743"/>
      <w:r w:rsidRPr="003B2883">
        <w:t>6.1.3.2.4.2.2</w:t>
      </w:r>
      <w:r w:rsidRPr="003B2883">
        <w:tab/>
        <w:t>Operation Definition</w:t>
      </w:r>
      <w:bookmarkEnd w:id="1026"/>
      <w:bookmarkEnd w:id="1027"/>
    </w:p>
    <w:p w14:paraId="25812595"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14:paraId="2D9C8078"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755239" w:rsidRPr="003B2883" w14:paraId="4514318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0345CDAC" w14:textId="77777777"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7EFE57A" w14:textId="77777777"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9433052" w14:textId="77777777"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A190B4" w14:textId="77777777"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393E35"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450A7290"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32BDADD7" w14:textId="77777777"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1C2CCC0" w14:textId="77777777"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5ABB5" w14:textId="77777777"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B08FCF2" w14:textId="77777777"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2DCA09C"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r w:rsidRPr="003B2883">
              <w:t>- CONTEXT_NOT_FOUND</w:t>
            </w:r>
          </w:p>
          <w:p w14:paraId="0B612874" w14:textId="77777777" w:rsidR="00602AC0" w:rsidRPr="003B2883" w:rsidRDefault="00602AC0" w:rsidP="001D4998">
            <w:pPr>
              <w:pStyle w:val="TAL"/>
              <w:ind w:left="284"/>
            </w:pPr>
          </w:p>
          <w:p w14:paraId="2959A26A" w14:textId="77777777" w:rsidR="00602AC0" w:rsidRPr="003B2883" w:rsidRDefault="00602AC0" w:rsidP="001D4998">
            <w:pPr>
              <w:pStyle w:val="TAL"/>
            </w:pPr>
            <w:r w:rsidRPr="003B2883">
              <w:t>See table 6.1.7.3-1 for the description of this error.</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00A5F1"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A3878E"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602AC0">
      <w:pPr>
        <w:pStyle w:val="Heading6"/>
        <w:ind w:left="0" w:firstLine="0"/>
        <w:rPr>
          <w:lang w:eastAsia="zh-CN"/>
        </w:rPr>
      </w:pPr>
      <w:bookmarkStart w:id="1028" w:name="_Toc25156278"/>
      <w:bookmarkStart w:id="1029" w:name="_Toc34124578"/>
      <w:bookmarkStart w:id="1030" w:name="_Toc43207694"/>
      <w:bookmarkStart w:id="1031" w:name="_Toc49857172"/>
      <w:bookmarkStart w:id="1032" w:name="_Toc56677007"/>
      <w:bookmarkStart w:id="1033" w:name="_Toc56691530"/>
      <w:bookmarkStart w:id="1034" w:name="_Toc56698794"/>
      <w:bookmarkStart w:id="1035" w:name="_Toc67680744"/>
      <w:r w:rsidRPr="003B2883">
        <w:t>6.1.3.2.4.3</w:t>
      </w:r>
      <w:r w:rsidRPr="003B2883">
        <w:tab/>
        <w:t xml:space="preserve">Operation: </w:t>
      </w:r>
      <w:r w:rsidRPr="003B2883">
        <w:rPr>
          <w:lang w:eastAsia="zh-CN"/>
        </w:rPr>
        <w:t>assign-ebi</w:t>
      </w:r>
      <w:bookmarkEnd w:id="1028"/>
      <w:r>
        <w:rPr>
          <w:lang w:eastAsia="zh-CN"/>
        </w:rPr>
        <w:t xml:space="preserve"> </w:t>
      </w:r>
      <w:r w:rsidRPr="003B2883">
        <w:rPr>
          <w:rFonts w:hint="eastAsia"/>
          <w:lang w:eastAsia="zh-CN"/>
        </w:rPr>
        <w:t>(POST)</w:t>
      </w:r>
      <w:bookmarkEnd w:id="1029"/>
      <w:bookmarkEnd w:id="1030"/>
      <w:bookmarkEnd w:id="1031"/>
      <w:bookmarkEnd w:id="1032"/>
      <w:bookmarkEnd w:id="1033"/>
      <w:bookmarkEnd w:id="1034"/>
      <w:bookmarkEnd w:id="1035"/>
    </w:p>
    <w:p w14:paraId="13B892D1" w14:textId="77777777" w:rsidR="00602AC0" w:rsidRPr="003B2883" w:rsidRDefault="00602AC0" w:rsidP="00602AC0">
      <w:pPr>
        <w:pStyle w:val="Heading7"/>
      </w:pPr>
      <w:bookmarkStart w:id="1036" w:name="_Toc43207695"/>
      <w:bookmarkStart w:id="1037" w:name="_Toc67680745"/>
      <w:r w:rsidRPr="003B2883">
        <w:t>6.1.3.2.4.3.1</w:t>
      </w:r>
      <w:r w:rsidRPr="003B2883">
        <w:tab/>
        <w:t>Description</w:t>
      </w:r>
      <w:bookmarkEnd w:id="1036"/>
      <w:bookmarkEnd w:id="1037"/>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602AC0">
      <w:pPr>
        <w:pStyle w:val="Heading7"/>
      </w:pPr>
      <w:bookmarkStart w:id="1038" w:name="_Toc43207696"/>
      <w:bookmarkStart w:id="1039" w:name="_Toc67680746"/>
      <w:r w:rsidRPr="003B2883">
        <w:t>6.1.3.2.4.3.2</w:t>
      </w:r>
      <w:r w:rsidRPr="003B2883">
        <w:tab/>
        <w:t>Operation Definition</w:t>
      </w:r>
      <w:bookmarkEnd w:id="1038"/>
      <w:bookmarkEnd w:id="1039"/>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387"/>
        <w:gridCol w:w="1200"/>
        <w:gridCol w:w="1074"/>
        <w:gridCol w:w="5342"/>
      </w:tblGrid>
      <w:tr w:rsidR="00602AC0" w:rsidRPr="003B2883" w14:paraId="0E5BFC62" w14:textId="77777777" w:rsidTr="000A3AF3">
        <w:trPr>
          <w:jc w:val="center"/>
        </w:trPr>
        <w:tc>
          <w:tcPr>
            <w:tcW w:w="804"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0A3AF3">
        <w:trPr>
          <w:jc w:val="center"/>
        </w:trPr>
        <w:tc>
          <w:tcPr>
            <w:tcW w:w="804"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755239" w:rsidRPr="003B2883" w14:paraId="055AB90B" w14:textId="77777777" w:rsidTr="000A3AF3">
        <w:trPr>
          <w:jc w:val="center"/>
        </w:trPr>
        <w:tc>
          <w:tcPr>
            <w:tcW w:w="804" w:type="pct"/>
            <w:tcBorders>
              <w:top w:val="single" w:sz="4" w:space="0" w:color="auto"/>
              <w:left w:val="single" w:sz="6" w:space="0" w:color="000000"/>
              <w:bottom w:val="single" w:sz="4" w:space="0" w:color="auto"/>
              <w:right w:val="single" w:sz="6" w:space="0" w:color="000000"/>
            </w:tcBorders>
          </w:tcPr>
          <w:p w14:paraId="7F92CAAB" w14:textId="77777777" w:rsidR="00755239" w:rsidRPr="003B2883" w:rsidRDefault="00755239" w:rsidP="00755239">
            <w:pPr>
              <w:pStyle w:val="TAL"/>
            </w:pPr>
            <w:r w:rsidRPr="003B2883">
              <w:t>ProblemDetails</w:t>
            </w:r>
          </w:p>
        </w:tc>
        <w:tc>
          <w:tcPr>
            <w:tcW w:w="203" w:type="pct"/>
            <w:tcBorders>
              <w:top w:val="single" w:sz="4" w:space="0" w:color="auto"/>
              <w:left w:val="single" w:sz="6" w:space="0" w:color="000000"/>
              <w:bottom w:val="single" w:sz="4" w:space="0" w:color="auto"/>
              <w:right w:val="single" w:sz="6" w:space="0" w:color="000000"/>
            </w:tcBorders>
          </w:tcPr>
          <w:p w14:paraId="3D760AF1" w14:textId="77777777"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748E8D19" w14:textId="77777777"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BC7F836" w14:textId="77777777" w:rsidR="00755239" w:rsidRPr="003B2883" w:rsidRDefault="00755239" w:rsidP="00755239">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6189FA78"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4674B620" w14:textId="77777777" w:rsidTr="000A3AF3">
        <w:trPr>
          <w:jc w:val="center"/>
        </w:trPr>
        <w:tc>
          <w:tcPr>
            <w:tcW w:w="804" w:type="pct"/>
            <w:tcBorders>
              <w:top w:val="single" w:sz="4" w:space="0" w:color="auto"/>
              <w:left w:val="single" w:sz="6" w:space="0" w:color="000000"/>
              <w:bottom w:val="single" w:sz="4" w:space="0" w:color="auto"/>
              <w:right w:val="single" w:sz="6" w:space="0" w:color="000000"/>
            </w:tcBorders>
          </w:tcPr>
          <w:p w14:paraId="0479A09C" w14:textId="77777777" w:rsidR="00755239" w:rsidRPr="003B2883" w:rsidRDefault="00755239" w:rsidP="00755239">
            <w:pPr>
              <w:pStyle w:val="TAL"/>
            </w:pPr>
            <w:r w:rsidRPr="003B2883">
              <w:t>ProblemDetails</w:t>
            </w:r>
          </w:p>
        </w:tc>
        <w:tc>
          <w:tcPr>
            <w:tcW w:w="203" w:type="pct"/>
            <w:tcBorders>
              <w:top w:val="single" w:sz="4" w:space="0" w:color="auto"/>
              <w:left w:val="single" w:sz="6" w:space="0" w:color="000000"/>
              <w:bottom w:val="single" w:sz="4" w:space="0" w:color="auto"/>
              <w:right w:val="single" w:sz="6" w:space="0" w:color="000000"/>
            </w:tcBorders>
          </w:tcPr>
          <w:p w14:paraId="49132A55" w14:textId="77777777"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7F4BD86A" w14:textId="77777777"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BBA5D09" w14:textId="77777777" w:rsidR="00755239" w:rsidRPr="003B2883" w:rsidRDefault="00755239" w:rsidP="00755239">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578FE5EE"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0A3AF3">
        <w:trPr>
          <w:jc w:val="center"/>
        </w:trPr>
        <w:tc>
          <w:tcPr>
            <w:tcW w:w="804"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0A3AF3" w:rsidRPr="003B2883" w14:paraId="6393DC67" w14:textId="77777777" w:rsidTr="000A3AF3">
        <w:trPr>
          <w:jc w:val="center"/>
        </w:trPr>
        <w:tc>
          <w:tcPr>
            <w:tcW w:w="804"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0A3AF3">
        <w:trPr>
          <w:jc w:val="center"/>
        </w:trPr>
        <w:tc>
          <w:tcPr>
            <w:tcW w:w="804" w:type="pct"/>
            <w:tcBorders>
              <w:top w:val="single" w:sz="4" w:space="0" w:color="auto"/>
              <w:left w:val="single" w:sz="6" w:space="0" w:color="000000"/>
              <w:bottom w:val="single" w:sz="6" w:space="0" w:color="000000"/>
              <w:right w:val="single" w:sz="6" w:space="0" w:color="000000"/>
            </w:tcBorders>
          </w:tcPr>
          <w:p w14:paraId="712768DA" w14:textId="77777777" w:rsidR="000A3AF3" w:rsidRPr="003B2883" w:rsidRDefault="000A3AF3" w:rsidP="000A3AF3">
            <w:pPr>
              <w:pStyle w:val="TAL"/>
            </w:pPr>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FEE6FE1" w14:textId="77777777" w:rsidR="000A3AF3" w:rsidRPr="003B2883" w:rsidDel="00E801B3" w:rsidRDefault="000A3AF3" w:rsidP="000A3AF3">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4946C7CE" w14:textId="77777777" w:rsidR="000A3AF3" w:rsidRPr="003B2883" w:rsidRDefault="000A3AF3" w:rsidP="000A3AF3">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935D49"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lastRenderedPageBreak/>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085FAD"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602AC0">
      <w:pPr>
        <w:pStyle w:val="Heading6"/>
        <w:ind w:left="0" w:firstLine="0"/>
        <w:rPr>
          <w:lang w:eastAsia="zh-CN"/>
        </w:rPr>
      </w:pPr>
      <w:bookmarkStart w:id="1040" w:name="_Toc25156279"/>
      <w:bookmarkStart w:id="1041" w:name="_Toc34124579"/>
      <w:bookmarkStart w:id="1042" w:name="_Toc43207697"/>
      <w:bookmarkStart w:id="1043" w:name="_Toc49857173"/>
      <w:bookmarkStart w:id="1044" w:name="_Toc56677008"/>
      <w:bookmarkStart w:id="1045" w:name="_Toc56691531"/>
      <w:bookmarkStart w:id="1046" w:name="_Toc56698795"/>
      <w:bookmarkStart w:id="1047" w:name="_Toc67680747"/>
      <w:r w:rsidRPr="003B2883">
        <w:t>6.1.3.2.4.4</w:t>
      </w:r>
      <w:r w:rsidRPr="003B2883">
        <w:tab/>
        <w:t xml:space="preserve">Operation: </w:t>
      </w:r>
      <w:r w:rsidRPr="003B2883">
        <w:rPr>
          <w:lang w:eastAsia="zh-CN"/>
        </w:rPr>
        <w:t>transfer</w:t>
      </w:r>
      <w:bookmarkEnd w:id="1040"/>
      <w:r>
        <w:rPr>
          <w:lang w:eastAsia="zh-CN"/>
        </w:rPr>
        <w:t xml:space="preserve"> </w:t>
      </w:r>
      <w:r w:rsidRPr="003B2883">
        <w:rPr>
          <w:rFonts w:hint="eastAsia"/>
          <w:lang w:eastAsia="zh-CN"/>
        </w:rPr>
        <w:t>(POST)</w:t>
      </w:r>
      <w:bookmarkEnd w:id="1041"/>
      <w:bookmarkEnd w:id="1042"/>
      <w:bookmarkEnd w:id="1043"/>
      <w:bookmarkEnd w:id="1044"/>
      <w:bookmarkEnd w:id="1045"/>
      <w:bookmarkEnd w:id="1046"/>
      <w:bookmarkEnd w:id="1047"/>
    </w:p>
    <w:p w14:paraId="0FDC60DD" w14:textId="77777777" w:rsidR="00602AC0" w:rsidRPr="003B2883" w:rsidRDefault="00602AC0" w:rsidP="00602AC0">
      <w:pPr>
        <w:pStyle w:val="Heading7"/>
      </w:pPr>
      <w:bookmarkStart w:id="1048" w:name="_Toc43207698"/>
      <w:bookmarkStart w:id="1049" w:name="_Toc67680748"/>
      <w:r w:rsidRPr="003B2883">
        <w:t>6.1.3.2.4.4.1</w:t>
      </w:r>
      <w:r w:rsidRPr="003B2883">
        <w:tab/>
        <w:t>Description</w:t>
      </w:r>
      <w:bookmarkEnd w:id="1048"/>
      <w:bookmarkEnd w:id="104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602AC0">
      <w:pPr>
        <w:pStyle w:val="Heading7"/>
      </w:pPr>
      <w:bookmarkStart w:id="1050" w:name="_Toc43207699"/>
      <w:bookmarkStart w:id="1051" w:name="_Toc67680749"/>
      <w:r w:rsidRPr="003B2883">
        <w:t>6.1.3.2.4.4.2</w:t>
      </w:r>
      <w:r w:rsidRPr="003B2883">
        <w:tab/>
        <w:t>Operation Definition</w:t>
      </w:r>
      <w:bookmarkEnd w:id="1050"/>
      <w:bookmarkEnd w:id="1051"/>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5239"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77777777"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77777777"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2392AEF4" w14:textId="77777777" w:rsidR="00602AC0" w:rsidRPr="003B2883" w:rsidRDefault="00602AC0" w:rsidP="001D4998">
            <w:pPr>
              <w:pStyle w:val="TAL"/>
            </w:pPr>
            <w:r w:rsidRPr="003B2883">
              <w:t>See table 6.1.7.3-1 for the description of these errors.</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D2563D"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166AA8"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602AC0">
      <w:pPr>
        <w:pStyle w:val="Heading6"/>
        <w:ind w:left="0" w:firstLine="0"/>
        <w:rPr>
          <w:lang w:eastAsia="zh-CN"/>
        </w:rPr>
      </w:pPr>
      <w:bookmarkStart w:id="1052" w:name="_Toc25156280"/>
      <w:bookmarkStart w:id="1053" w:name="_Toc34124580"/>
      <w:bookmarkStart w:id="1054" w:name="_Toc43207700"/>
      <w:bookmarkStart w:id="1055" w:name="_Toc49857174"/>
      <w:bookmarkStart w:id="1056" w:name="_Toc56677009"/>
      <w:bookmarkStart w:id="1057" w:name="_Toc56691532"/>
      <w:bookmarkStart w:id="1058" w:name="_Toc56698796"/>
      <w:bookmarkStart w:id="1059" w:name="_Toc67680750"/>
      <w:r w:rsidRPr="003B2883">
        <w:t>6.1.3.2.4.5</w:t>
      </w:r>
      <w:r w:rsidRPr="003B2883">
        <w:tab/>
        <w:t xml:space="preserve">Operation: </w:t>
      </w:r>
      <w:r w:rsidRPr="003B2883">
        <w:rPr>
          <w:lang w:eastAsia="zh-CN"/>
        </w:rPr>
        <w:t>transfer-update</w:t>
      </w:r>
      <w:bookmarkEnd w:id="1052"/>
      <w:r>
        <w:rPr>
          <w:lang w:eastAsia="zh-CN"/>
        </w:rPr>
        <w:t xml:space="preserve"> </w:t>
      </w:r>
      <w:r w:rsidRPr="003B2883">
        <w:rPr>
          <w:rFonts w:hint="eastAsia"/>
          <w:lang w:eastAsia="zh-CN"/>
        </w:rPr>
        <w:t>(POST)</w:t>
      </w:r>
      <w:bookmarkEnd w:id="1053"/>
      <w:bookmarkEnd w:id="1054"/>
      <w:bookmarkEnd w:id="1055"/>
      <w:bookmarkEnd w:id="1056"/>
      <w:bookmarkEnd w:id="1057"/>
      <w:bookmarkEnd w:id="1058"/>
      <w:bookmarkEnd w:id="1059"/>
    </w:p>
    <w:p w14:paraId="5F566E9F" w14:textId="77777777" w:rsidR="00602AC0" w:rsidRPr="003B2883" w:rsidRDefault="00602AC0" w:rsidP="00602AC0">
      <w:pPr>
        <w:pStyle w:val="Heading7"/>
      </w:pPr>
      <w:bookmarkStart w:id="1060" w:name="_Toc43207701"/>
      <w:bookmarkStart w:id="1061" w:name="_Toc67680751"/>
      <w:r w:rsidRPr="003B2883">
        <w:t>6.1.3.2.4.5.1</w:t>
      </w:r>
      <w:r w:rsidRPr="003B2883">
        <w:tab/>
        <w:t>Description</w:t>
      </w:r>
      <w:bookmarkEnd w:id="1060"/>
      <w:bookmarkEnd w:id="1061"/>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602AC0">
      <w:pPr>
        <w:pStyle w:val="Heading7"/>
      </w:pPr>
      <w:bookmarkStart w:id="1062" w:name="_Toc43207702"/>
      <w:bookmarkStart w:id="1063" w:name="_Toc67680752"/>
      <w:r w:rsidRPr="003B2883">
        <w:t>6.1.3.2.4.5.2</w:t>
      </w:r>
      <w:r w:rsidRPr="003B2883">
        <w:tab/>
        <w:t>Operation Definition</w:t>
      </w:r>
      <w:bookmarkEnd w:id="1062"/>
      <w:bookmarkEnd w:id="1063"/>
    </w:p>
    <w:p w14:paraId="45DC56C9"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lastRenderedPageBreak/>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755239"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77777777"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77777777"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8D0955"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F2C076"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E334F7">
      <w:pPr>
        <w:pStyle w:val="Heading6"/>
        <w:ind w:left="0" w:firstLine="0"/>
        <w:rPr>
          <w:lang w:eastAsia="zh-CN"/>
        </w:rPr>
      </w:pPr>
      <w:bookmarkStart w:id="1064" w:name="_Toc56677010"/>
      <w:bookmarkStart w:id="1065" w:name="_Toc56691533"/>
      <w:bookmarkStart w:id="1066" w:name="_Toc56698797"/>
      <w:bookmarkStart w:id="1067" w:name="_Toc6768075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64"/>
      <w:bookmarkEnd w:id="1065"/>
      <w:bookmarkEnd w:id="1066"/>
      <w:bookmarkEnd w:id="1067"/>
    </w:p>
    <w:p w14:paraId="6FA21331" w14:textId="77777777" w:rsidR="00E334F7" w:rsidRPr="003B2883" w:rsidRDefault="00E334F7" w:rsidP="00E334F7">
      <w:pPr>
        <w:pStyle w:val="Heading7"/>
      </w:pPr>
      <w:bookmarkStart w:id="1068" w:name="_Toc45030448"/>
      <w:bookmarkStart w:id="1069" w:name="_Toc67680754"/>
      <w:r w:rsidRPr="003B2883">
        <w:t>6.1.3.2.4.</w:t>
      </w:r>
      <w:r>
        <w:t>6</w:t>
      </w:r>
      <w:r w:rsidRPr="003B2883">
        <w:t>.1</w:t>
      </w:r>
      <w:r w:rsidRPr="003B2883">
        <w:tab/>
        <w:t>Description</w:t>
      </w:r>
      <w:bookmarkEnd w:id="1068"/>
      <w:bookmarkEnd w:id="1069"/>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E334F7">
      <w:pPr>
        <w:pStyle w:val="Heading7"/>
      </w:pPr>
      <w:bookmarkStart w:id="1070" w:name="_Toc45030449"/>
      <w:bookmarkStart w:id="1071" w:name="_Toc67680755"/>
      <w:r w:rsidRPr="003B2883">
        <w:t>6.1.3.2.4.</w:t>
      </w:r>
      <w:r>
        <w:t>6</w:t>
      </w:r>
      <w:r w:rsidRPr="003B2883">
        <w:t>.2</w:t>
      </w:r>
      <w:r w:rsidRPr="003B2883">
        <w:tab/>
        <w:t>Operation Definition</w:t>
      </w:r>
      <w:bookmarkEnd w:id="1070"/>
      <w:bookmarkEnd w:id="1071"/>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lastRenderedPageBreak/>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CD5ADC">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CD5ADC">
        <w:trPr>
          <w:jc w:val="center"/>
        </w:trPr>
        <w:tc>
          <w:tcPr>
            <w:tcW w:w="2441"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70"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250"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E334F7" w:rsidRPr="003B2883" w14:paraId="31109EDB" w14:textId="77777777" w:rsidTr="00CD5ADC">
        <w:trPr>
          <w:jc w:val="center"/>
        </w:trPr>
        <w:tc>
          <w:tcPr>
            <w:tcW w:w="2441" w:type="dxa"/>
            <w:tcBorders>
              <w:top w:val="single" w:sz="4" w:space="0" w:color="auto"/>
              <w:left w:val="single" w:sz="6" w:space="0" w:color="000000"/>
              <w:bottom w:val="single" w:sz="4" w:space="0" w:color="auto"/>
              <w:right w:val="single" w:sz="6" w:space="0" w:color="000000"/>
            </w:tcBorders>
          </w:tcPr>
          <w:p w14:paraId="529FB5AE" w14:textId="528466F3" w:rsidR="00E334F7" w:rsidRPr="003B2883" w:rsidRDefault="00B27749" w:rsidP="00CD5ADC">
            <w:pPr>
              <w:pStyle w:val="TAL"/>
            </w:pPr>
            <w:r>
              <w:rPr>
                <w:lang w:eastAsia="zh-CN"/>
              </w:rPr>
              <w:t>ProblemDetail</w:t>
            </w:r>
          </w:p>
        </w:tc>
        <w:tc>
          <w:tcPr>
            <w:tcW w:w="270" w:type="dxa"/>
            <w:tcBorders>
              <w:top w:val="single" w:sz="4" w:space="0" w:color="auto"/>
              <w:left w:val="single" w:sz="6" w:space="0" w:color="000000"/>
              <w:bottom w:val="single" w:sz="4" w:space="0" w:color="auto"/>
              <w:right w:val="single" w:sz="6" w:space="0" w:color="000000"/>
            </w:tcBorders>
          </w:tcPr>
          <w:p w14:paraId="5409A6DB" w14:textId="77777777" w:rsidR="00E334F7" w:rsidRPr="003B2883" w:rsidRDefault="00E334F7" w:rsidP="00CD5ADC">
            <w:pPr>
              <w:pStyle w:val="TAC"/>
            </w:pPr>
            <w:r>
              <w:t>O</w:t>
            </w:r>
          </w:p>
        </w:tc>
        <w:tc>
          <w:tcPr>
            <w:tcW w:w="1080" w:type="dxa"/>
            <w:tcBorders>
              <w:top w:val="single" w:sz="4" w:space="0" w:color="auto"/>
              <w:left w:val="single" w:sz="6" w:space="0" w:color="000000"/>
              <w:bottom w:val="single" w:sz="4" w:space="0" w:color="auto"/>
              <w:right w:val="single" w:sz="6" w:space="0" w:color="000000"/>
            </w:tcBorders>
          </w:tcPr>
          <w:p w14:paraId="115306D0" w14:textId="77777777" w:rsidR="00E334F7" w:rsidRPr="003B2883" w:rsidRDefault="00E334F7" w:rsidP="00CD5ADC">
            <w:pPr>
              <w:pStyle w:val="TAL"/>
            </w:pPr>
            <w:r>
              <w:t>0..</w:t>
            </w:r>
            <w:r w:rsidRPr="003B2883">
              <w:t>1</w:t>
            </w:r>
          </w:p>
        </w:tc>
        <w:tc>
          <w:tcPr>
            <w:tcW w:w="1440" w:type="dxa"/>
            <w:tcBorders>
              <w:top w:val="single" w:sz="4" w:space="0" w:color="auto"/>
              <w:left w:val="single" w:sz="6" w:space="0" w:color="000000"/>
              <w:bottom w:val="single" w:sz="4" w:space="0" w:color="auto"/>
              <w:right w:val="single" w:sz="6" w:space="0" w:color="000000"/>
            </w:tcBorders>
          </w:tcPr>
          <w:p w14:paraId="39391894" w14:textId="77777777" w:rsidR="00E334F7" w:rsidRPr="003B2883" w:rsidRDefault="00E334F7" w:rsidP="00CD5ADC">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5E70B66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E334F7" w:rsidRPr="003B2883" w:rsidRDefault="00E334F7" w:rsidP="00CD5ADC">
            <w:pPr>
              <w:pStyle w:val="TAL"/>
            </w:pPr>
          </w:p>
          <w:p w14:paraId="39A08C06" w14:textId="77777777" w:rsidR="00E334F7" w:rsidRPr="00997D49" w:rsidRDefault="00E334F7" w:rsidP="00CD5ADC">
            <w:pPr>
              <w:pStyle w:val="TAL"/>
            </w:pPr>
            <w:r w:rsidRPr="00997D49">
              <w:t>The "cause" attribute may be used to indicate one of the following application errors:</w:t>
            </w:r>
          </w:p>
          <w:p w14:paraId="5F2888B0" w14:textId="77777777" w:rsidR="00E334F7" w:rsidRPr="003B2883" w:rsidRDefault="00E334F7" w:rsidP="00CD5ADC">
            <w:pPr>
              <w:pStyle w:val="TAL"/>
            </w:pPr>
            <w:r w:rsidRPr="00997D49">
              <w:t>-</w:t>
            </w:r>
            <w:r w:rsidRPr="00997D49">
              <w:tab/>
              <w:t>HANDOVER_FAILURE</w:t>
            </w:r>
          </w:p>
        </w:tc>
      </w:tr>
    </w:tbl>
    <w:p w14:paraId="65AB0602" w14:textId="22468FA5" w:rsidR="00E334F7" w:rsidRDefault="00E334F7" w:rsidP="00602AC0"/>
    <w:p w14:paraId="59D228D9" w14:textId="77777777" w:rsidR="006E2902" w:rsidRPr="003B2883" w:rsidRDefault="006E2902" w:rsidP="006E2902">
      <w:pPr>
        <w:pStyle w:val="Heading6"/>
        <w:ind w:left="0" w:firstLine="0"/>
        <w:rPr>
          <w:lang w:eastAsia="zh-CN"/>
        </w:rPr>
      </w:pPr>
      <w:bookmarkStart w:id="1072" w:name="_Toc6768075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072"/>
    </w:p>
    <w:p w14:paraId="6E75ED43" w14:textId="77777777" w:rsidR="006E2902" w:rsidRPr="003B2883" w:rsidRDefault="006E2902" w:rsidP="006E2902">
      <w:pPr>
        <w:pStyle w:val="Heading7"/>
      </w:pPr>
      <w:bookmarkStart w:id="1073" w:name="_Toc67680757"/>
      <w:r w:rsidRPr="003B2883">
        <w:t>6.1.3.2.4.</w:t>
      </w:r>
      <w:r>
        <w:t>7</w:t>
      </w:r>
      <w:r w:rsidRPr="003B2883">
        <w:t>.1</w:t>
      </w:r>
      <w:r w:rsidRPr="003B2883">
        <w:tab/>
        <w:t>Description</w:t>
      </w:r>
      <w:bookmarkEnd w:id="1073"/>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6E2902">
      <w:pPr>
        <w:pStyle w:val="Heading7"/>
      </w:pPr>
      <w:bookmarkStart w:id="1074" w:name="_Toc67680758"/>
      <w:r w:rsidRPr="003B2883">
        <w:t>6.1.3.2.4.</w:t>
      </w:r>
      <w:r>
        <w:t>7</w:t>
      </w:r>
      <w:r w:rsidRPr="003B2883">
        <w:t>.2</w:t>
      </w:r>
      <w:r w:rsidRPr="003B2883">
        <w:tab/>
        <w:t>Operation Definition</w:t>
      </w:r>
      <w:bookmarkEnd w:id="1074"/>
    </w:p>
    <w:p w14:paraId="6CB66E8B" w14:textId="77777777" w:rsidR="006E2902" w:rsidRPr="003B2883"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E2902" w:rsidRPr="003B2883" w14:paraId="5AB08468" w14:textId="77777777" w:rsidTr="00DF372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DF3727">
        <w:trPr>
          <w:jc w:val="center"/>
        </w:trPr>
        <w:tc>
          <w:tcPr>
            <w:tcW w:w="824"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6E2902" w:rsidRPr="003B2883" w14:paraId="79DEE6A3" w14:textId="77777777" w:rsidTr="00DF3727">
        <w:trPr>
          <w:jc w:val="center"/>
        </w:trPr>
        <w:tc>
          <w:tcPr>
            <w:tcW w:w="824" w:type="pct"/>
            <w:tcBorders>
              <w:top w:val="single" w:sz="4" w:space="0" w:color="auto"/>
              <w:left w:val="single" w:sz="6" w:space="0" w:color="000000"/>
              <w:bottom w:val="single" w:sz="4" w:space="0" w:color="auto"/>
              <w:right w:val="single" w:sz="6" w:space="0" w:color="000000"/>
            </w:tcBorders>
          </w:tcPr>
          <w:p w14:paraId="0252F6B0" w14:textId="77777777" w:rsidR="006E2902" w:rsidRPr="003B2883" w:rsidRDefault="006E2902" w:rsidP="00DF3727">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3CE7B27" w14:textId="77777777" w:rsidR="006E2902" w:rsidRPr="003B2883" w:rsidRDefault="006E2902" w:rsidP="00DF372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357705E" w14:textId="77777777" w:rsidR="006E2902" w:rsidRPr="003B2883" w:rsidRDefault="006E2902" w:rsidP="00DF372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C7EB7E4" w14:textId="77777777" w:rsidR="006E2902" w:rsidRPr="003B2883" w:rsidRDefault="006E2902" w:rsidP="00DF372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617554" w14:textId="77777777" w:rsidR="006E2902" w:rsidRPr="003B2883" w:rsidRDefault="006E2902" w:rsidP="00DF372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6E2902" w:rsidRPr="003B2883" w14:paraId="684F5BB1" w14:textId="77777777" w:rsidTr="00DF3727">
        <w:trPr>
          <w:jc w:val="center"/>
        </w:trPr>
        <w:tc>
          <w:tcPr>
            <w:tcW w:w="824" w:type="pct"/>
            <w:tcBorders>
              <w:top w:val="single" w:sz="4" w:space="0" w:color="auto"/>
              <w:left w:val="single" w:sz="6" w:space="0" w:color="000000"/>
              <w:bottom w:val="single" w:sz="4" w:space="0" w:color="auto"/>
              <w:right w:val="single" w:sz="6" w:space="0" w:color="000000"/>
            </w:tcBorders>
          </w:tcPr>
          <w:p w14:paraId="7742F439" w14:textId="77777777" w:rsidR="006E2902" w:rsidRPr="003B2883" w:rsidRDefault="006E2902" w:rsidP="00DF3727">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EA01608" w14:textId="77777777" w:rsidR="006E2902" w:rsidRPr="003B2883" w:rsidRDefault="006E2902" w:rsidP="00DF372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E7A1D54" w14:textId="77777777" w:rsidR="006E2902" w:rsidRPr="003B2883" w:rsidRDefault="006E2902" w:rsidP="00DF372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DC3F2FC" w14:textId="77777777" w:rsidR="006E2902" w:rsidRPr="003B2883" w:rsidRDefault="006E2902" w:rsidP="00DF372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14D94BA" w14:textId="77777777" w:rsidR="006E2902" w:rsidRPr="003B2883" w:rsidRDefault="006E2902" w:rsidP="00DF372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DF3727">
        <w:trPr>
          <w:jc w:val="center"/>
        </w:trPr>
        <w:tc>
          <w:tcPr>
            <w:tcW w:w="824"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DF3727">
        <w:trPr>
          <w:jc w:val="center"/>
        </w:trPr>
        <w:tc>
          <w:tcPr>
            <w:tcW w:w="824"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r w:rsidRPr="003B2883">
              <w:t>- CONTEXT_NOT_FOUND</w:t>
            </w:r>
          </w:p>
          <w:p w14:paraId="45C2F7DC" w14:textId="77777777" w:rsidR="006E2902" w:rsidRPr="003B2883" w:rsidRDefault="006E2902" w:rsidP="00DF3727">
            <w:pPr>
              <w:pStyle w:val="TAL"/>
              <w:ind w:left="284"/>
            </w:pPr>
          </w:p>
          <w:p w14:paraId="63AB9E84" w14:textId="77777777" w:rsidR="006E2902" w:rsidRPr="003B2883" w:rsidRDefault="006E2902" w:rsidP="00DF3727">
            <w:pPr>
              <w:pStyle w:val="TAL"/>
            </w:pPr>
            <w:r w:rsidRPr="003B2883">
              <w:t>See table 6.1.7.3-1 for the description of this error.</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4B6E38" w14:textId="77777777" w:rsidR="006E2902" w:rsidRPr="00D67AB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45D80" w14:textId="77777777" w:rsidR="006E2902" w:rsidRPr="00D67AB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075" w:name="_Toc25156281"/>
      <w:bookmarkStart w:id="1076" w:name="_Toc34124581"/>
      <w:bookmarkStart w:id="1077" w:name="_Toc43207703"/>
      <w:bookmarkStart w:id="1078" w:name="_Toc49857175"/>
      <w:bookmarkStart w:id="1079" w:name="_Toc56677011"/>
      <w:bookmarkStart w:id="1080" w:name="_Toc56691534"/>
      <w:bookmarkStart w:id="1081" w:name="_Toc56698798"/>
      <w:bookmarkStart w:id="1082" w:name="_Toc67680759"/>
      <w:r w:rsidRPr="003B2883">
        <w:t>6.1.3.3</w:t>
      </w:r>
      <w:r w:rsidRPr="003B2883">
        <w:tab/>
        <w:t>Resource: N1N2 Subscriptions Collection for Individual UE Contexts</w:t>
      </w:r>
      <w:bookmarkEnd w:id="1075"/>
      <w:bookmarkEnd w:id="1076"/>
      <w:bookmarkEnd w:id="1077"/>
      <w:bookmarkEnd w:id="1078"/>
      <w:bookmarkEnd w:id="1079"/>
      <w:bookmarkEnd w:id="1080"/>
      <w:bookmarkEnd w:id="1081"/>
      <w:bookmarkEnd w:id="1082"/>
    </w:p>
    <w:p w14:paraId="7448A493" w14:textId="77777777" w:rsidR="00602AC0" w:rsidRPr="003B2883" w:rsidRDefault="00602AC0" w:rsidP="00602AC0">
      <w:pPr>
        <w:pStyle w:val="Heading5"/>
      </w:pPr>
      <w:bookmarkStart w:id="1083" w:name="_Toc25156282"/>
      <w:bookmarkStart w:id="1084" w:name="_Toc34124582"/>
      <w:bookmarkStart w:id="1085" w:name="_Toc43207704"/>
      <w:bookmarkStart w:id="1086" w:name="_Toc49857176"/>
      <w:bookmarkStart w:id="1087" w:name="_Toc56677012"/>
      <w:bookmarkStart w:id="1088" w:name="_Toc56691535"/>
      <w:bookmarkStart w:id="1089" w:name="_Toc56698799"/>
      <w:bookmarkStart w:id="1090" w:name="_Toc67680760"/>
      <w:r w:rsidRPr="003B2883">
        <w:t>6.1.3.3.1</w:t>
      </w:r>
      <w:r w:rsidRPr="003B2883">
        <w:tab/>
        <w:t>Description</w:t>
      </w:r>
      <w:bookmarkEnd w:id="1083"/>
      <w:bookmarkEnd w:id="1084"/>
      <w:bookmarkEnd w:id="1085"/>
      <w:bookmarkEnd w:id="1086"/>
      <w:bookmarkEnd w:id="1087"/>
      <w:bookmarkEnd w:id="1088"/>
      <w:bookmarkEnd w:id="1089"/>
      <w:bookmarkEnd w:id="1090"/>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091" w:name="_Toc25156283"/>
      <w:bookmarkStart w:id="1092" w:name="_Toc34124583"/>
      <w:bookmarkStart w:id="1093" w:name="_Toc43207705"/>
      <w:bookmarkStart w:id="1094" w:name="_Toc49857177"/>
      <w:bookmarkStart w:id="1095" w:name="_Toc56677013"/>
      <w:bookmarkStart w:id="1096" w:name="_Toc56691536"/>
      <w:bookmarkStart w:id="1097" w:name="_Toc56698800"/>
      <w:bookmarkStart w:id="1098" w:name="_Toc67680761"/>
      <w:r w:rsidRPr="003B2883">
        <w:t>6.1.3.3.2</w:t>
      </w:r>
      <w:r w:rsidRPr="003B2883">
        <w:tab/>
        <w:t>Resource Definition</w:t>
      </w:r>
      <w:bookmarkEnd w:id="1091"/>
      <w:bookmarkEnd w:id="1092"/>
      <w:bookmarkEnd w:id="1093"/>
      <w:bookmarkEnd w:id="1094"/>
      <w:bookmarkEnd w:id="1095"/>
      <w:bookmarkEnd w:id="1096"/>
      <w:bookmarkEnd w:id="1097"/>
      <w:bookmarkEnd w:id="109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46E93DD3" w14:textId="77777777"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14:paraId="7CF59008" w14:textId="77777777" w:rsidR="00602AC0" w:rsidRPr="003B2883" w:rsidRDefault="00602AC0" w:rsidP="00602AC0">
      <w:pPr>
        <w:pStyle w:val="TH"/>
        <w:rPr>
          <w:rFonts w:cs="Arial"/>
        </w:rPr>
      </w:pPr>
      <w:r w:rsidRPr="003B2883">
        <w:lastRenderedPageBreak/>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099" w:name="_Toc34124584"/>
      <w:bookmarkStart w:id="1100" w:name="_Toc43207706"/>
      <w:bookmarkStart w:id="1101" w:name="_Toc49857178"/>
      <w:bookmarkStart w:id="1102" w:name="_Toc56677014"/>
      <w:bookmarkStart w:id="1103" w:name="_Toc56691537"/>
      <w:bookmarkStart w:id="1104" w:name="_Toc56698801"/>
      <w:bookmarkStart w:id="1105" w:name="_Toc67680762"/>
      <w:r w:rsidRPr="00333BC8">
        <w:rPr>
          <w:rFonts w:cs="Arial"/>
        </w:rPr>
        <w:t>6.1.3.3.3</w:t>
      </w:r>
      <w:r w:rsidRPr="00333BC8">
        <w:rPr>
          <w:rFonts w:cs="Arial"/>
        </w:rPr>
        <w:tab/>
        <w:t>Resource Standard Methods</w:t>
      </w:r>
      <w:bookmarkEnd w:id="1099"/>
      <w:bookmarkEnd w:id="1100"/>
      <w:bookmarkEnd w:id="1101"/>
      <w:bookmarkEnd w:id="1102"/>
      <w:bookmarkEnd w:id="1103"/>
      <w:bookmarkEnd w:id="1104"/>
      <w:bookmarkEnd w:id="1105"/>
    </w:p>
    <w:p w14:paraId="6141712D" w14:textId="77777777" w:rsidR="00602AC0" w:rsidRPr="003B2883" w:rsidRDefault="00602AC0" w:rsidP="00602AC0">
      <w:pPr>
        <w:pStyle w:val="Heading6"/>
      </w:pPr>
      <w:bookmarkStart w:id="1106" w:name="_Toc25156284"/>
      <w:bookmarkStart w:id="1107" w:name="_Toc34124585"/>
      <w:bookmarkStart w:id="1108" w:name="_Toc43207707"/>
      <w:bookmarkStart w:id="1109" w:name="_Toc49857179"/>
      <w:bookmarkStart w:id="1110" w:name="_Toc56677015"/>
      <w:bookmarkStart w:id="1111" w:name="_Toc56691538"/>
      <w:bookmarkStart w:id="1112" w:name="_Toc56698802"/>
      <w:bookmarkStart w:id="1113" w:name="_Toc67680763"/>
      <w:r w:rsidRPr="003B2883">
        <w:t>6.1.3.3.3.1</w:t>
      </w:r>
      <w:r w:rsidRPr="003B2883">
        <w:tab/>
        <w:t>POST</w:t>
      </w:r>
      <w:bookmarkEnd w:id="1106"/>
      <w:bookmarkEnd w:id="1107"/>
      <w:bookmarkEnd w:id="1108"/>
      <w:bookmarkEnd w:id="1109"/>
      <w:bookmarkEnd w:id="1110"/>
      <w:bookmarkEnd w:id="1111"/>
      <w:bookmarkEnd w:id="1112"/>
      <w:bookmarkEnd w:id="11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7B31B89"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755239"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77777777"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77777777"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35CBA"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6C324"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114" w:name="_Toc25156285"/>
      <w:bookmarkStart w:id="1115" w:name="_Toc34124586"/>
      <w:bookmarkStart w:id="1116" w:name="_Toc43207708"/>
      <w:bookmarkStart w:id="1117" w:name="_Toc49857180"/>
      <w:bookmarkStart w:id="1118" w:name="_Toc56677016"/>
      <w:bookmarkStart w:id="1119" w:name="_Toc56691539"/>
      <w:bookmarkStart w:id="1120" w:name="_Toc56698803"/>
      <w:bookmarkStart w:id="1121" w:name="_Toc67680764"/>
      <w:r w:rsidRPr="003B2883">
        <w:t>6.1.3.3.4</w:t>
      </w:r>
      <w:r w:rsidRPr="003B2883">
        <w:tab/>
        <w:t>Resource Custom Operations</w:t>
      </w:r>
      <w:bookmarkEnd w:id="1114"/>
      <w:bookmarkEnd w:id="1115"/>
      <w:bookmarkEnd w:id="1116"/>
      <w:bookmarkEnd w:id="1117"/>
      <w:bookmarkEnd w:id="1118"/>
      <w:bookmarkEnd w:id="1119"/>
      <w:bookmarkEnd w:id="1120"/>
      <w:bookmarkEnd w:id="1121"/>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122" w:name="_Toc25156286"/>
      <w:bookmarkStart w:id="1123" w:name="_Toc34124587"/>
      <w:bookmarkStart w:id="1124" w:name="_Toc43207709"/>
      <w:bookmarkStart w:id="1125" w:name="_Toc49857181"/>
      <w:bookmarkStart w:id="1126" w:name="_Toc56677017"/>
      <w:bookmarkStart w:id="1127" w:name="_Toc56691540"/>
      <w:bookmarkStart w:id="1128" w:name="_Toc56698804"/>
      <w:bookmarkStart w:id="1129" w:name="_Toc67680765"/>
      <w:r w:rsidRPr="003B2883">
        <w:t>6.1.3.4</w:t>
      </w:r>
      <w:r w:rsidRPr="003B2883">
        <w:tab/>
        <w:t>Resource: N1N2 Individual Subscription</w:t>
      </w:r>
      <w:bookmarkEnd w:id="1122"/>
      <w:bookmarkEnd w:id="1123"/>
      <w:bookmarkEnd w:id="1124"/>
      <w:bookmarkEnd w:id="1125"/>
      <w:bookmarkEnd w:id="1126"/>
      <w:bookmarkEnd w:id="1127"/>
      <w:bookmarkEnd w:id="1128"/>
      <w:bookmarkEnd w:id="1129"/>
    </w:p>
    <w:p w14:paraId="6478A07D" w14:textId="77777777" w:rsidR="00602AC0" w:rsidRPr="003B2883" w:rsidRDefault="00602AC0" w:rsidP="00602AC0">
      <w:pPr>
        <w:pStyle w:val="Heading5"/>
      </w:pPr>
      <w:bookmarkStart w:id="1130" w:name="_Toc25156287"/>
      <w:bookmarkStart w:id="1131" w:name="_Toc34124588"/>
      <w:bookmarkStart w:id="1132" w:name="_Toc43207710"/>
      <w:bookmarkStart w:id="1133" w:name="_Toc49857182"/>
      <w:bookmarkStart w:id="1134" w:name="_Toc56677018"/>
      <w:bookmarkStart w:id="1135" w:name="_Toc56691541"/>
      <w:bookmarkStart w:id="1136" w:name="_Toc56698805"/>
      <w:bookmarkStart w:id="1137" w:name="_Toc67680766"/>
      <w:r w:rsidRPr="003B2883">
        <w:t>6.1.3.4.1</w:t>
      </w:r>
      <w:r w:rsidRPr="003B2883">
        <w:tab/>
        <w:t>Description</w:t>
      </w:r>
      <w:bookmarkEnd w:id="1130"/>
      <w:bookmarkEnd w:id="1131"/>
      <w:bookmarkEnd w:id="1132"/>
      <w:bookmarkEnd w:id="1133"/>
      <w:bookmarkEnd w:id="1134"/>
      <w:bookmarkEnd w:id="1135"/>
      <w:bookmarkEnd w:id="1136"/>
      <w:bookmarkEnd w:id="1137"/>
    </w:p>
    <w:p w14:paraId="02B1D147"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138" w:name="_Toc25156288"/>
      <w:bookmarkStart w:id="1139" w:name="_Toc34124589"/>
      <w:bookmarkStart w:id="1140" w:name="_Toc43207711"/>
      <w:bookmarkStart w:id="1141" w:name="_Toc49857183"/>
      <w:bookmarkStart w:id="1142" w:name="_Toc56677019"/>
      <w:bookmarkStart w:id="1143" w:name="_Toc56691542"/>
      <w:bookmarkStart w:id="1144" w:name="_Toc56698806"/>
      <w:bookmarkStart w:id="1145" w:name="_Toc67680767"/>
      <w:r w:rsidRPr="003B2883">
        <w:t>6.1.3.4.2</w:t>
      </w:r>
      <w:r w:rsidRPr="003B2883">
        <w:tab/>
        <w:t>Resource Definition</w:t>
      </w:r>
      <w:bookmarkEnd w:id="1138"/>
      <w:bookmarkEnd w:id="1139"/>
      <w:bookmarkEnd w:id="1140"/>
      <w:bookmarkEnd w:id="1141"/>
      <w:bookmarkEnd w:id="1142"/>
      <w:bookmarkEnd w:id="1143"/>
      <w:bookmarkEnd w:id="1144"/>
      <w:bookmarkEnd w:id="114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146" w:name="_Toc34124590"/>
      <w:bookmarkStart w:id="1147" w:name="_Toc43207712"/>
      <w:bookmarkStart w:id="1148" w:name="_Toc49857184"/>
      <w:bookmarkStart w:id="1149" w:name="_Toc56677020"/>
      <w:bookmarkStart w:id="1150" w:name="_Toc56691543"/>
      <w:bookmarkStart w:id="1151" w:name="_Toc56698807"/>
      <w:bookmarkStart w:id="1152" w:name="_Toc67680768"/>
      <w:r w:rsidRPr="00333BC8">
        <w:rPr>
          <w:rFonts w:cs="Arial"/>
        </w:rPr>
        <w:t>6.1.3.4.3</w:t>
      </w:r>
      <w:r w:rsidRPr="00333BC8">
        <w:rPr>
          <w:rFonts w:cs="Arial"/>
        </w:rPr>
        <w:tab/>
        <w:t>Resource Standard Methods</w:t>
      </w:r>
      <w:bookmarkEnd w:id="1146"/>
      <w:bookmarkEnd w:id="1147"/>
      <w:bookmarkEnd w:id="1148"/>
      <w:bookmarkEnd w:id="1149"/>
      <w:bookmarkEnd w:id="1150"/>
      <w:bookmarkEnd w:id="1151"/>
      <w:bookmarkEnd w:id="1152"/>
    </w:p>
    <w:p w14:paraId="008D1777" w14:textId="77777777" w:rsidR="00602AC0" w:rsidRPr="003B2883" w:rsidRDefault="00602AC0" w:rsidP="00602AC0">
      <w:pPr>
        <w:pStyle w:val="Heading6"/>
      </w:pPr>
      <w:bookmarkStart w:id="1153" w:name="_Toc25156289"/>
      <w:bookmarkStart w:id="1154" w:name="_Toc34124591"/>
      <w:bookmarkStart w:id="1155" w:name="_Toc43207713"/>
      <w:bookmarkStart w:id="1156" w:name="_Toc49857185"/>
      <w:bookmarkStart w:id="1157" w:name="_Toc56677021"/>
      <w:bookmarkStart w:id="1158" w:name="_Toc56691544"/>
      <w:bookmarkStart w:id="1159" w:name="_Toc56698808"/>
      <w:bookmarkStart w:id="1160" w:name="_Toc67680769"/>
      <w:r w:rsidRPr="003B2883">
        <w:t>6.1.3.4.3.1</w:t>
      </w:r>
      <w:r w:rsidRPr="003B2883">
        <w:tab/>
        <w:t>DELETE</w:t>
      </w:r>
      <w:bookmarkEnd w:id="1153"/>
      <w:bookmarkEnd w:id="1154"/>
      <w:bookmarkEnd w:id="1155"/>
      <w:bookmarkEnd w:id="1156"/>
      <w:bookmarkEnd w:id="1157"/>
      <w:bookmarkEnd w:id="1158"/>
      <w:bookmarkEnd w:id="1159"/>
      <w:bookmarkEnd w:id="1160"/>
    </w:p>
    <w:p w14:paraId="3FC9E727"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lastRenderedPageBreak/>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8A39D8"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77777777"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8A39D8" w:rsidRPr="003B2883" w:rsidRDefault="008A39D8" w:rsidP="008A39D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7777777" w:rsidR="008A39D8" w:rsidRPr="003B2883" w:rsidDel="00793F63" w:rsidRDefault="008A39D8" w:rsidP="008A39D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8A39D8"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77777777"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8A39D8" w:rsidRPr="003B2883" w:rsidRDefault="008A39D8" w:rsidP="008A39D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77777777" w:rsidR="008A39D8" w:rsidRPr="003B2883" w:rsidDel="00793F63"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1F81D8" w14:textId="77777777"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36D904" w14:textId="77777777"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161" w:name="_Toc25156290"/>
      <w:bookmarkStart w:id="1162" w:name="_Toc34124592"/>
      <w:bookmarkStart w:id="1163" w:name="_Toc43207714"/>
      <w:bookmarkStart w:id="1164" w:name="_Toc49857186"/>
      <w:bookmarkStart w:id="1165" w:name="_Toc56677022"/>
      <w:bookmarkStart w:id="1166" w:name="_Toc56691545"/>
      <w:bookmarkStart w:id="1167" w:name="_Toc56698809"/>
      <w:bookmarkStart w:id="1168" w:name="_Toc67680770"/>
      <w:r w:rsidRPr="003B2883">
        <w:t>6.1.3.4.4</w:t>
      </w:r>
      <w:r w:rsidRPr="003B2883">
        <w:tab/>
        <w:t>Resource Custom Operations</w:t>
      </w:r>
      <w:bookmarkEnd w:id="1161"/>
      <w:bookmarkEnd w:id="1162"/>
      <w:bookmarkEnd w:id="1163"/>
      <w:bookmarkEnd w:id="1164"/>
      <w:bookmarkEnd w:id="1165"/>
      <w:bookmarkEnd w:id="1166"/>
      <w:bookmarkEnd w:id="1167"/>
      <w:bookmarkEnd w:id="1168"/>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169" w:name="_Toc25156291"/>
      <w:bookmarkStart w:id="1170" w:name="_Toc34124593"/>
      <w:bookmarkStart w:id="1171" w:name="_Toc43207715"/>
      <w:bookmarkStart w:id="1172" w:name="_Toc49857187"/>
      <w:bookmarkStart w:id="1173" w:name="_Toc56677023"/>
      <w:bookmarkStart w:id="1174" w:name="_Toc56691546"/>
      <w:bookmarkStart w:id="1175" w:name="_Toc56698810"/>
      <w:bookmarkStart w:id="1176" w:name="_Toc6768077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69"/>
      <w:bookmarkEnd w:id="1170"/>
      <w:bookmarkEnd w:id="1171"/>
      <w:bookmarkEnd w:id="1172"/>
      <w:bookmarkEnd w:id="1173"/>
      <w:bookmarkEnd w:id="1174"/>
      <w:bookmarkEnd w:id="1175"/>
      <w:bookmarkEnd w:id="1176"/>
    </w:p>
    <w:p w14:paraId="11FAE390" w14:textId="77777777" w:rsidR="00602AC0" w:rsidRPr="003B2883" w:rsidRDefault="00602AC0" w:rsidP="00602AC0">
      <w:pPr>
        <w:pStyle w:val="Heading5"/>
      </w:pPr>
      <w:bookmarkStart w:id="1177" w:name="_Toc25156292"/>
      <w:bookmarkStart w:id="1178" w:name="_Toc34124594"/>
      <w:bookmarkStart w:id="1179" w:name="_Toc43207716"/>
      <w:bookmarkStart w:id="1180" w:name="_Toc49857188"/>
      <w:bookmarkStart w:id="1181" w:name="_Toc56677024"/>
      <w:bookmarkStart w:id="1182" w:name="_Toc56691547"/>
      <w:bookmarkStart w:id="1183" w:name="_Toc56698811"/>
      <w:bookmarkStart w:id="1184" w:name="_Toc67680772"/>
      <w:r w:rsidRPr="003B2883">
        <w:t>6.1.3.5.1</w:t>
      </w:r>
      <w:r w:rsidRPr="003B2883">
        <w:tab/>
        <w:t>Description</w:t>
      </w:r>
      <w:bookmarkEnd w:id="1177"/>
      <w:bookmarkEnd w:id="1178"/>
      <w:bookmarkEnd w:id="1179"/>
      <w:bookmarkEnd w:id="1180"/>
      <w:bookmarkEnd w:id="1181"/>
      <w:bookmarkEnd w:id="1182"/>
      <w:bookmarkEnd w:id="1183"/>
      <w:bookmarkEnd w:id="1184"/>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185" w:name="_Toc25156293"/>
      <w:bookmarkStart w:id="1186" w:name="_Toc34124595"/>
      <w:bookmarkStart w:id="1187" w:name="_Toc43207717"/>
      <w:bookmarkStart w:id="1188" w:name="_Toc49857189"/>
      <w:bookmarkStart w:id="1189" w:name="_Toc56677025"/>
      <w:bookmarkStart w:id="1190" w:name="_Toc56691548"/>
      <w:bookmarkStart w:id="1191" w:name="_Toc56698812"/>
      <w:bookmarkStart w:id="1192" w:name="_Toc67680773"/>
      <w:r w:rsidRPr="003B2883">
        <w:t>6.1.3.5.2</w:t>
      </w:r>
      <w:r w:rsidRPr="003B2883">
        <w:tab/>
        <w:t>Resource Definition</w:t>
      </w:r>
      <w:bookmarkEnd w:id="1185"/>
      <w:bookmarkEnd w:id="1186"/>
      <w:bookmarkEnd w:id="1187"/>
      <w:bookmarkEnd w:id="1188"/>
      <w:bookmarkEnd w:id="1189"/>
      <w:bookmarkEnd w:id="1190"/>
      <w:bookmarkEnd w:id="1191"/>
      <w:bookmarkEnd w:id="119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77777777"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14:paraId="59D56836" w14:textId="77777777" w:rsidR="00602AC0" w:rsidRPr="003B2883" w:rsidRDefault="00602AC0" w:rsidP="00602AC0">
      <w:pPr>
        <w:pStyle w:val="TH"/>
        <w:rPr>
          <w:rFonts w:cs="Arial"/>
        </w:rPr>
      </w:pPr>
      <w:r w:rsidRPr="003B2883">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193" w:name="_Toc25156294"/>
      <w:bookmarkStart w:id="1194" w:name="_Toc34124596"/>
      <w:bookmarkStart w:id="1195" w:name="_Toc43207718"/>
      <w:bookmarkStart w:id="1196" w:name="_Toc49857190"/>
      <w:bookmarkStart w:id="1197" w:name="_Toc56677026"/>
      <w:bookmarkStart w:id="1198" w:name="_Toc56691549"/>
      <w:bookmarkStart w:id="1199" w:name="_Toc56698813"/>
      <w:bookmarkStart w:id="1200" w:name="_Toc67680774"/>
      <w:r w:rsidRPr="003B2883">
        <w:t>6.1.3.5.3</w:t>
      </w:r>
      <w:r w:rsidRPr="003B2883">
        <w:tab/>
        <w:t>Resource Standard Methods</w:t>
      </w:r>
      <w:bookmarkEnd w:id="1193"/>
      <w:bookmarkEnd w:id="1194"/>
      <w:bookmarkEnd w:id="1195"/>
      <w:bookmarkEnd w:id="1196"/>
      <w:bookmarkEnd w:id="1197"/>
      <w:bookmarkEnd w:id="1198"/>
      <w:bookmarkEnd w:id="1199"/>
      <w:bookmarkEnd w:id="1200"/>
    </w:p>
    <w:p w14:paraId="0E461DA4" w14:textId="77777777" w:rsidR="00602AC0" w:rsidRPr="003B2883" w:rsidRDefault="00602AC0" w:rsidP="00602AC0">
      <w:pPr>
        <w:pStyle w:val="Heading6"/>
        <w:rPr>
          <w:lang w:eastAsia="zh-CN"/>
        </w:rPr>
      </w:pPr>
      <w:bookmarkStart w:id="1201" w:name="_Toc25156295"/>
      <w:bookmarkStart w:id="1202" w:name="_Toc34124597"/>
      <w:bookmarkStart w:id="1203" w:name="_Toc43207719"/>
      <w:bookmarkStart w:id="1204" w:name="_Toc49857191"/>
      <w:bookmarkStart w:id="1205" w:name="_Toc56677027"/>
      <w:bookmarkStart w:id="1206" w:name="_Toc56691550"/>
      <w:bookmarkStart w:id="1207" w:name="_Toc56698814"/>
      <w:bookmarkStart w:id="1208" w:name="_Toc67680775"/>
      <w:r w:rsidRPr="003B2883">
        <w:t>6.1.3.5.3.1</w:t>
      </w:r>
      <w:r w:rsidRPr="003B2883">
        <w:tab/>
      </w:r>
      <w:r w:rsidRPr="003B2883">
        <w:rPr>
          <w:rFonts w:hint="eastAsia"/>
          <w:lang w:eastAsia="zh-CN"/>
        </w:rPr>
        <w:t>POST</w:t>
      </w:r>
      <w:bookmarkEnd w:id="1201"/>
      <w:bookmarkEnd w:id="1202"/>
      <w:bookmarkEnd w:id="1203"/>
      <w:bookmarkEnd w:id="1204"/>
      <w:bookmarkEnd w:id="1205"/>
      <w:bookmarkEnd w:id="1206"/>
      <w:bookmarkEnd w:id="1207"/>
      <w:bookmarkEnd w:id="1208"/>
    </w:p>
    <w:p w14:paraId="32EBCEDB"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1B6B7CD4"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268CA813" w14:textId="77777777" w:rsidTr="000A3AF3">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4FFDD460"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620618A5" w14:textId="77777777" w:rsidR="00602AC0" w:rsidRPr="003B2883" w:rsidRDefault="00602AC0" w:rsidP="001D4998">
            <w:pPr>
              <w:pStyle w:val="TAL"/>
            </w:pPr>
            <w:r w:rsidRPr="003B2883">
              <w:t>-</w:t>
            </w:r>
            <w:r w:rsidRPr="003B2883">
              <w:tab/>
              <w:t>N1_MSG_NOT_TRANSFERRED</w:t>
            </w:r>
          </w:p>
          <w:p w14:paraId="1EEC6BDA" w14:textId="77777777" w:rsidR="00602AC0" w:rsidRPr="003B2883" w:rsidRDefault="00602AC0" w:rsidP="001D4998">
            <w:pPr>
              <w:pStyle w:val="TAL"/>
            </w:pPr>
          </w:p>
        </w:tc>
      </w:tr>
      <w:tr w:rsidR="00602AC0" w:rsidRPr="003B2883" w14:paraId="7860F8D8"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613FBE1B"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656D0D5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A696C8"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F34302" w14:textId="77777777" w:rsidR="00602AC0" w:rsidRPr="003B2883" w:rsidRDefault="00602AC0" w:rsidP="001D4998">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75E8117" w14:textId="77777777"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602AC0" w:rsidRPr="003B2883" w:rsidRDefault="00602AC0" w:rsidP="001D4998">
            <w:pPr>
              <w:pStyle w:val="TAL"/>
            </w:pPr>
            <w:r w:rsidRPr="003B2883">
              <w:t>-</w:t>
            </w:r>
            <w:r w:rsidRPr="003B2883">
              <w:tab/>
              <w:t>NF_CONSUMER_REDIRECT_ONE_TXN</w:t>
            </w:r>
          </w:p>
          <w:p w14:paraId="54D5A195" w14:textId="77777777" w:rsidR="00602AC0" w:rsidRPr="003B2883" w:rsidRDefault="00602AC0" w:rsidP="001D4998">
            <w:pPr>
              <w:pStyle w:val="TAL"/>
            </w:pPr>
          </w:p>
          <w:p w14:paraId="22A4B0F7" w14:textId="77777777"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14:paraId="2325B36C" w14:textId="77777777"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008A39D8" w:rsidRPr="007C440A">
              <w:rPr>
                <w:lang w:eastAsia="zh-CN"/>
              </w:rPr>
              <w:t>an alternative service instance within the</w:t>
            </w:r>
            <w:r w:rsidR="008A39D8">
              <w:rPr>
                <w:lang w:eastAsia="zh-CN"/>
              </w:rPr>
              <w:t xml:space="preserve"> same</w:t>
            </w:r>
            <w:r w:rsidR="008A39D8">
              <w:t xml:space="preserve"> AMF or AMF (service) set</w:t>
            </w:r>
            <w:r w:rsidRPr="003B2883">
              <w:t xml:space="preserve"> to which the request is redirected.</w:t>
            </w:r>
          </w:p>
        </w:tc>
      </w:tr>
      <w:tr w:rsidR="008A39D8" w:rsidRPr="003B2883" w14:paraId="3D1B5A38"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3B3762AA" w14:textId="77777777" w:rsidR="008A39D8" w:rsidRPr="003B2883" w:rsidRDefault="008A39D8" w:rsidP="008A39D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56D0F8AF" w14:textId="77777777" w:rsidR="008A39D8" w:rsidRDefault="008A39D8" w:rsidP="008A39D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9E1451E" w14:textId="77777777" w:rsidR="008A39D8" w:rsidRDefault="008A39D8" w:rsidP="008A39D8">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422546D2" w14:textId="77777777" w:rsidR="008A39D8" w:rsidRPr="003B2883" w:rsidRDefault="008A39D8" w:rsidP="008A39D8">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2B1AC599" w14:textId="77777777" w:rsidR="008A39D8"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r w:rsidRPr="003B2883">
              <w:rPr>
                <w:lang w:eastAsia="zh-CN"/>
              </w:rPr>
              <w:lastRenderedPageBreak/>
              <w:t>N1N2MessageTransferError</w:t>
            </w:r>
          </w:p>
          <w:p w14:paraId="71B58358"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tr w:rsidR="000A3AF3" w:rsidRPr="003B2883" w14:paraId="65F310D1" w14:textId="77777777" w:rsidTr="000A3AF3">
        <w:trPr>
          <w:jc w:val="center"/>
        </w:trPr>
        <w:tc>
          <w:tcPr>
            <w:tcW w:w="132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B48D9" w14:textId="77777777"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6A45E7" w14:textId="77777777"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209" w:name="_Toc25156296"/>
      <w:bookmarkStart w:id="1210" w:name="_Toc34124598"/>
      <w:bookmarkStart w:id="1211" w:name="_Toc43207720"/>
      <w:bookmarkStart w:id="1212" w:name="_Toc49857192"/>
      <w:bookmarkStart w:id="1213" w:name="_Toc56677028"/>
      <w:bookmarkStart w:id="1214" w:name="_Toc56691551"/>
      <w:bookmarkStart w:id="1215" w:name="_Toc56698815"/>
      <w:bookmarkStart w:id="1216" w:name="_Toc67680776"/>
      <w:r w:rsidRPr="003B2883">
        <w:lastRenderedPageBreak/>
        <w:t>6.1.3.6</w:t>
      </w:r>
      <w:r w:rsidRPr="003B2883">
        <w:tab/>
        <w:t>Resource: subscriptions</w:t>
      </w:r>
      <w:r w:rsidRPr="003B2883">
        <w:rPr>
          <w:rFonts w:hint="eastAsia"/>
          <w:lang w:eastAsia="zh-CN"/>
        </w:rPr>
        <w:t xml:space="preserve"> collection</w:t>
      </w:r>
      <w:bookmarkEnd w:id="1209"/>
      <w:bookmarkEnd w:id="1210"/>
      <w:bookmarkEnd w:id="1211"/>
      <w:bookmarkEnd w:id="1212"/>
      <w:bookmarkEnd w:id="1213"/>
      <w:bookmarkEnd w:id="1214"/>
      <w:bookmarkEnd w:id="1215"/>
      <w:bookmarkEnd w:id="1216"/>
    </w:p>
    <w:p w14:paraId="49F7D433" w14:textId="77777777" w:rsidR="00602AC0" w:rsidRPr="003B2883" w:rsidRDefault="00602AC0" w:rsidP="00602AC0">
      <w:pPr>
        <w:pStyle w:val="Heading5"/>
      </w:pPr>
      <w:bookmarkStart w:id="1217" w:name="_Toc25156297"/>
      <w:bookmarkStart w:id="1218" w:name="_Toc34124599"/>
      <w:bookmarkStart w:id="1219" w:name="_Toc43207721"/>
      <w:bookmarkStart w:id="1220" w:name="_Toc49857193"/>
      <w:bookmarkStart w:id="1221" w:name="_Toc56677029"/>
      <w:bookmarkStart w:id="1222" w:name="_Toc56691552"/>
      <w:bookmarkStart w:id="1223" w:name="_Toc56698816"/>
      <w:bookmarkStart w:id="1224" w:name="_Toc67680777"/>
      <w:r w:rsidRPr="003B2883">
        <w:t>6.1.3.6.1</w:t>
      </w:r>
      <w:r w:rsidRPr="003B2883">
        <w:tab/>
        <w:t>Description</w:t>
      </w:r>
      <w:bookmarkEnd w:id="1217"/>
      <w:bookmarkEnd w:id="1218"/>
      <w:bookmarkEnd w:id="1219"/>
      <w:bookmarkEnd w:id="1220"/>
      <w:bookmarkEnd w:id="1221"/>
      <w:bookmarkEnd w:id="1222"/>
      <w:bookmarkEnd w:id="1223"/>
      <w:bookmarkEnd w:id="1224"/>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327CCBC8"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1225" w:name="_Toc25156298"/>
      <w:bookmarkStart w:id="1226" w:name="_Toc34124600"/>
      <w:bookmarkStart w:id="1227" w:name="_Toc43207722"/>
      <w:bookmarkStart w:id="1228" w:name="_Toc49857194"/>
      <w:bookmarkStart w:id="1229" w:name="_Toc56677030"/>
      <w:bookmarkStart w:id="1230" w:name="_Toc56691553"/>
      <w:bookmarkStart w:id="1231" w:name="_Toc56698817"/>
      <w:bookmarkStart w:id="1232" w:name="_Toc67680778"/>
      <w:r w:rsidRPr="003B2883">
        <w:t>6.1.3.6.2</w:t>
      </w:r>
      <w:r w:rsidRPr="003B2883">
        <w:tab/>
        <w:t>Resource Definition</w:t>
      </w:r>
      <w:bookmarkEnd w:id="1225"/>
      <w:bookmarkEnd w:id="1226"/>
      <w:bookmarkEnd w:id="1227"/>
      <w:bookmarkEnd w:id="1228"/>
      <w:bookmarkEnd w:id="1229"/>
      <w:bookmarkEnd w:id="1230"/>
      <w:bookmarkEnd w:id="1231"/>
      <w:bookmarkEnd w:id="123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1233" w:name="_Toc25156299"/>
      <w:bookmarkStart w:id="1234" w:name="_Toc34124601"/>
      <w:bookmarkStart w:id="1235" w:name="_Toc43207723"/>
      <w:bookmarkStart w:id="1236" w:name="_Toc49857195"/>
      <w:bookmarkStart w:id="1237" w:name="_Toc56677031"/>
      <w:bookmarkStart w:id="1238" w:name="_Toc56691554"/>
      <w:bookmarkStart w:id="1239" w:name="_Toc56698818"/>
      <w:bookmarkStart w:id="1240" w:name="_Toc67680779"/>
      <w:r w:rsidRPr="003B2883">
        <w:t>6.1.3.6.3</w:t>
      </w:r>
      <w:r w:rsidRPr="003B2883">
        <w:tab/>
        <w:t>Resource Standard Methods</w:t>
      </w:r>
      <w:bookmarkEnd w:id="1233"/>
      <w:bookmarkEnd w:id="1234"/>
      <w:bookmarkEnd w:id="1235"/>
      <w:bookmarkEnd w:id="1236"/>
      <w:bookmarkEnd w:id="1237"/>
      <w:bookmarkEnd w:id="1238"/>
      <w:bookmarkEnd w:id="1239"/>
      <w:bookmarkEnd w:id="1240"/>
    </w:p>
    <w:p w14:paraId="65614191" w14:textId="77777777" w:rsidR="00602AC0" w:rsidRPr="003B2883" w:rsidRDefault="00602AC0" w:rsidP="00602AC0">
      <w:pPr>
        <w:pStyle w:val="Heading6"/>
        <w:rPr>
          <w:lang w:eastAsia="zh-CN"/>
        </w:rPr>
      </w:pPr>
      <w:bookmarkStart w:id="1241" w:name="_Toc25156300"/>
      <w:bookmarkStart w:id="1242" w:name="_Toc34124602"/>
      <w:bookmarkStart w:id="1243" w:name="_Toc43207724"/>
      <w:bookmarkStart w:id="1244" w:name="_Toc49857196"/>
      <w:bookmarkStart w:id="1245" w:name="_Toc56677032"/>
      <w:bookmarkStart w:id="1246" w:name="_Toc56691555"/>
      <w:bookmarkStart w:id="1247" w:name="_Toc56698819"/>
      <w:bookmarkStart w:id="1248" w:name="_Toc67680780"/>
      <w:r w:rsidRPr="003B2883">
        <w:t>6.1.3.6.3.1</w:t>
      </w:r>
      <w:r w:rsidRPr="003B2883">
        <w:tab/>
      </w:r>
      <w:r w:rsidRPr="003B2883">
        <w:rPr>
          <w:rFonts w:hint="eastAsia"/>
          <w:lang w:eastAsia="zh-CN"/>
        </w:rPr>
        <w:t>POST</w:t>
      </w:r>
      <w:bookmarkEnd w:id="1241"/>
      <w:bookmarkEnd w:id="1242"/>
      <w:bookmarkEnd w:id="1243"/>
      <w:bookmarkEnd w:id="1244"/>
      <w:bookmarkEnd w:id="1245"/>
      <w:bookmarkEnd w:id="1246"/>
      <w:bookmarkEnd w:id="1247"/>
      <w:bookmarkEnd w:id="124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6D9A667A"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F65DC9" w:rsidRPr="003B2883" w14:paraId="61A13B9F"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485F5FAF" w14:textId="77777777"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43D7C8A7" w14:textId="77777777" w:rsidR="00F65DC9" w:rsidRPr="003B2883" w:rsidRDefault="00F65DC9" w:rsidP="00F65DC9">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4839849C"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7AD06C59"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17932A2" w14:textId="77777777"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107541BA" w14:textId="77777777" w:rsidR="00F65DC9" w:rsidRPr="003B2883" w:rsidRDefault="00F65DC9" w:rsidP="00F65DC9">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7D673104"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r w:rsidRPr="003B2883">
              <w:t>- UNSPECIFIED</w:t>
            </w:r>
          </w:p>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69B515"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CCC0F3"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1249" w:name="_Toc25156301"/>
      <w:bookmarkStart w:id="1250" w:name="_Toc34124603"/>
      <w:bookmarkStart w:id="1251" w:name="_Toc43207725"/>
      <w:bookmarkStart w:id="1252" w:name="_Toc49857197"/>
      <w:bookmarkStart w:id="1253" w:name="_Toc56677033"/>
      <w:bookmarkStart w:id="1254" w:name="_Toc56691556"/>
      <w:bookmarkStart w:id="1255" w:name="_Toc56698820"/>
      <w:bookmarkStart w:id="1256" w:name="_Toc67680781"/>
      <w:r w:rsidRPr="003B2883">
        <w:t>6.1.3.7</w:t>
      </w:r>
      <w:r w:rsidRPr="003B2883">
        <w:tab/>
        <w:t xml:space="preserve">Resource: </w:t>
      </w:r>
      <w:r w:rsidRPr="003B2883">
        <w:rPr>
          <w:rFonts w:hint="eastAsia"/>
          <w:lang w:eastAsia="zh-CN"/>
        </w:rPr>
        <w:t>individual subscription</w:t>
      </w:r>
      <w:bookmarkEnd w:id="1249"/>
      <w:bookmarkEnd w:id="1250"/>
      <w:bookmarkEnd w:id="1251"/>
      <w:bookmarkEnd w:id="1252"/>
      <w:bookmarkEnd w:id="1253"/>
      <w:bookmarkEnd w:id="1254"/>
      <w:bookmarkEnd w:id="1255"/>
      <w:bookmarkEnd w:id="1256"/>
    </w:p>
    <w:p w14:paraId="544B849C" w14:textId="77777777" w:rsidR="00602AC0" w:rsidRPr="003B2883" w:rsidRDefault="00602AC0" w:rsidP="00602AC0">
      <w:pPr>
        <w:pStyle w:val="Heading5"/>
      </w:pPr>
      <w:bookmarkStart w:id="1257" w:name="_Toc25156302"/>
      <w:bookmarkStart w:id="1258" w:name="_Toc34124604"/>
      <w:bookmarkStart w:id="1259" w:name="_Toc43207726"/>
      <w:bookmarkStart w:id="1260" w:name="_Toc49857198"/>
      <w:bookmarkStart w:id="1261" w:name="_Toc56677034"/>
      <w:bookmarkStart w:id="1262" w:name="_Toc56691557"/>
      <w:bookmarkStart w:id="1263" w:name="_Toc56698821"/>
      <w:bookmarkStart w:id="1264" w:name="_Toc67680782"/>
      <w:r w:rsidRPr="003B2883">
        <w:t>6.1.3.7.1</w:t>
      </w:r>
      <w:r w:rsidRPr="003B2883">
        <w:tab/>
        <w:t>Description</w:t>
      </w:r>
      <w:bookmarkEnd w:id="1257"/>
      <w:bookmarkEnd w:id="1258"/>
      <w:bookmarkEnd w:id="1259"/>
      <w:bookmarkEnd w:id="1260"/>
      <w:bookmarkEnd w:id="1261"/>
      <w:bookmarkEnd w:id="1262"/>
      <w:bookmarkEnd w:id="1263"/>
      <w:bookmarkEnd w:id="1264"/>
    </w:p>
    <w:p w14:paraId="702B381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1265" w:name="_Toc25156303"/>
      <w:bookmarkStart w:id="1266" w:name="_Toc34124605"/>
      <w:bookmarkStart w:id="1267" w:name="_Toc43207727"/>
      <w:bookmarkStart w:id="1268" w:name="_Toc49857199"/>
      <w:bookmarkStart w:id="1269" w:name="_Toc56677035"/>
      <w:bookmarkStart w:id="1270" w:name="_Toc56691558"/>
      <w:bookmarkStart w:id="1271" w:name="_Toc56698822"/>
      <w:bookmarkStart w:id="1272" w:name="_Toc67680783"/>
      <w:r w:rsidRPr="003B2883">
        <w:lastRenderedPageBreak/>
        <w:t>6.1.3.7.2</w:t>
      </w:r>
      <w:r w:rsidRPr="003B2883">
        <w:tab/>
        <w:t>Resource Definition</w:t>
      </w:r>
      <w:bookmarkEnd w:id="1265"/>
      <w:bookmarkEnd w:id="1266"/>
      <w:bookmarkEnd w:id="1267"/>
      <w:bookmarkEnd w:id="1268"/>
      <w:bookmarkEnd w:id="1269"/>
      <w:bookmarkEnd w:id="1270"/>
      <w:bookmarkEnd w:id="1271"/>
      <w:bookmarkEnd w:id="1272"/>
    </w:p>
    <w:p w14:paraId="638255DA"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1273" w:name="_Toc25156304"/>
      <w:bookmarkStart w:id="1274" w:name="_Toc34124606"/>
      <w:bookmarkStart w:id="1275" w:name="_Toc43207728"/>
      <w:bookmarkStart w:id="1276" w:name="_Toc49857200"/>
      <w:bookmarkStart w:id="1277" w:name="_Toc56677036"/>
      <w:bookmarkStart w:id="1278" w:name="_Toc56691559"/>
      <w:bookmarkStart w:id="1279" w:name="_Toc56698823"/>
      <w:bookmarkStart w:id="1280" w:name="_Toc67680784"/>
      <w:r w:rsidRPr="003B2883">
        <w:t>6.1.3.7.3</w:t>
      </w:r>
      <w:r w:rsidRPr="003B2883">
        <w:tab/>
        <w:t>Resource Standard Methods</w:t>
      </w:r>
      <w:bookmarkEnd w:id="1273"/>
      <w:bookmarkEnd w:id="1274"/>
      <w:bookmarkEnd w:id="1275"/>
      <w:bookmarkEnd w:id="1276"/>
      <w:bookmarkEnd w:id="1277"/>
      <w:bookmarkEnd w:id="1278"/>
      <w:bookmarkEnd w:id="1279"/>
      <w:bookmarkEnd w:id="1280"/>
    </w:p>
    <w:p w14:paraId="0FF9AA94" w14:textId="77777777" w:rsidR="00602AC0" w:rsidRPr="003B2883" w:rsidRDefault="00602AC0" w:rsidP="00602AC0">
      <w:pPr>
        <w:pStyle w:val="Heading6"/>
        <w:rPr>
          <w:lang w:eastAsia="zh-CN"/>
        </w:rPr>
      </w:pPr>
      <w:bookmarkStart w:id="1281" w:name="_Toc25156305"/>
      <w:bookmarkStart w:id="1282" w:name="_Toc34124607"/>
      <w:bookmarkStart w:id="1283" w:name="_Toc43207729"/>
      <w:bookmarkStart w:id="1284" w:name="_Toc49857201"/>
      <w:bookmarkStart w:id="1285" w:name="_Toc56677037"/>
      <w:bookmarkStart w:id="1286" w:name="_Toc56691560"/>
      <w:bookmarkStart w:id="1287" w:name="_Toc56698824"/>
      <w:bookmarkStart w:id="1288" w:name="_Toc67680785"/>
      <w:r w:rsidRPr="003B2883">
        <w:t>6.1.3.7.3.1</w:t>
      </w:r>
      <w:r w:rsidRPr="003B2883">
        <w:tab/>
      </w:r>
      <w:r w:rsidRPr="003B2883">
        <w:rPr>
          <w:rFonts w:hint="eastAsia"/>
          <w:lang w:eastAsia="zh-CN"/>
        </w:rPr>
        <w:t>DELETE</w:t>
      </w:r>
      <w:bookmarkEnd w:id="1281"/>
      <w:bookmarkEnd w:id="1282"/>
      <w:bookmarkEnd w:id="1283"/>
      <w:bookmarkEnd w:id="1284"/>
      <w:bookmarkEnd w:id="1285"/>
      <w:bookmarkEnd w:id="1286"/>
      <w:bookmarkEnd w:id="1287"/>
      <w:bookmarkEnd w:id="1288"/>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bookmarkStart w:id="1289" w:name="_Hlk66222216"/>
      <w:r w:rsidRPr="003B2883">
        <w:t>Table 6.1.3.7.3.1-3</w:t>
      </w:r>
      <w:bookmarkEnd w:id="1289"/>
      <w:r w:rsidRPr="003B2883">
        <w:t xml:space="preserve">: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07A45825"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F65DC9" w:rsidRPr="003B2883" w14:paraId="148D9E64"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7307460"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68ED32EE"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C7CD2B"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216DC5E" w14:textId="77777777"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210AB6F"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4FA9D244"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18021D60"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2DA473"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60A8894"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D263D1A" w14:textId="77777777"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F02F626"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bookmarkStart w:id="1290" w:name="_Hlk66222100"/>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bookmarkEnd w:id="1290"/>
    </w:tbl>
    <w:p w14:paraId="5AC1965D" w14:textId="77777777" w:rsidR="00602AC0" w:rsidRDefault="00602AC0" w:rsidP="00602AC0">
      <w:pPr>
        <w:rPr>
          <w:lang w:eastAsia="zh-CN"/>
        </w:rPr>
      </w:pPr>
    </w:p>
    <w:p w14:paraId="4FB2557C" w14:textId="77777777" w:rsidR="00F65DC9" w:rsidRDefault="00F65DC9" w:rsidP="00F65DC9">
      <w:pPr>
        <w:pStyle w:val="TH"/>
      </w:pPr>
      <w:r w:rsidRPr="00D67AB2">
        <w:lastRenderedPageBreak/>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72F47C"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9A412F"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602AC0">
      <w:pPr>
        <w:pStyle w:val="Heading6"/>
        <w:rPr>
          <w:lang w:eastAsia="zh-CN"/>
        </w:rPr>
      </w:pPr>
      <w:bookmarkStart w:id="1291" w:name="_Toc25156306"/>
      <w:bookmarkStart w:id="1292" w:name="_Toc34124608"/>
      <w:bookmarkStart w:id="1293" w:name="_Toc43207730"/>
      <w:bookmarkStart w:id="1294" w:name="_Toc49857202"/>
      <w:bookmarkStart w:id="1295" w:name="_Toc56677038"/>
      <w:bookmarkStart w:id="1296" w:name="_Toc56691561"/>
      <w:bookmarkStart w:id="1297" w:name="_Toc56698825"/>
      <w:bookmarkStart w:id="1298" w:name="_Toc67680786"/>
      <w:r w:rsidRPr="003B2883">
        <w:t>6.1.3.7.3.2</w:t>
      </w:r>
      <w:r w:rsidRPr="003B2883">
        <w:tab/>
      </w:r>
      <w:r w:rsidRPr="003B2883">
        <w:rPr>
          <w:lang w:eastAsia="zh-CN"/>
        </w:rPr>
        <w:t>PUT</w:t>
      </w:r>
      <w:bookmarkEnd w:id="1291"/>
      <w:bookmarkEnd w:id="1292"/>
      <w:bookmarkEnd w:id="1293"/>
      <w:bookmarkEnd w:id="1294"/>
      <w:bookmarkEnd w:id="1295"/>
      <w:bookmarkEnd w:id="1296"/>
      <w:bookmarkEnd w:id="1297"/>
      <w:bookmarkEnd w:id="129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778AC79B"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F65DC9" w:rsidRPr="003B2883" w14:paraId="5253BEA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1CA5A3A9"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98446CA"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9C764C"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772FCF4" w14:textId="77777777"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15EF117"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561077A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C6929D"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69F391D6"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02EA1DF"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804CDC3" w14:textId="77777777"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B56A54E"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02EC82CB" w14:textId="77777777" w:rsidR="00602AC0" w:rsidRDefault="00602AC0" w:rsidP="00602AC0"/>
    <w:p w14:paraId="46625B65" w14:textId="77777777" w:rsidR="00F65DC9" w:rsidRDefault="00F65DC9" w:rsidP="00F65DC9">
      <w:pPr>
        <w:pStyle w:val="TH"/>
      </w:pPr>
      <w:r w:rsidRPr="00D67AB2">
        <w:lastRenderedPageBreak/>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14CF8F"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14D359"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1299" w:name="_Toc25156307"/>
      <w:bookmarkStart w:id="1300" w:name="_Toc34124609"/>
      <w:bookmarkStart w:id="1301" w:name="_Toc43207731"/>
      <w:bookmarkStart w:id="1302" w:name="_Toc49857203"/>
      <w:bookmarkStart w:id="1303" w:name="_Toc56677039"/>
      <w:bookmarkStart w:id="1304" w:name="_Toc56691562"/>
      <w:bookmarkStart w:id="1305" w:name="_Toc56698826"/>
      <w:bookmarkStart w:id="1306" w:name="_Toc67680787"/>
      <w:r w:rsidRPr="003B2883">
        <w:t>6.1.3.8</w:t>
      </w:r>
      <w:r w:rsidRPr="003B2883">
        <w:tab/>
        <w:t>Resource: Non UE N2</w:t>
      </w:r>
      <w:r>
        <w:t xml:space="preserve"> </w:t>
      </w:r>
      <w:r w:rsidRPr="003B2883">
        <w:t>Messages Collection</w:t>
      </w:r>
      <w:bookmarkEnd w:id="1299"/>
      <w:bookmarkEnd w:id="1300"/>
      <w:bookmarkEnd w:id="1301"/>
      <w:bookmarkEnd w:id="1302"/>
      <w:bookmarkEnd w:id="1303"/>
      <w:bookmarkEnd w:id="1304"/>
      <w:bookmarkEnd w:id="1305"/>
      <w:bookmarkEnd w:id="1306"/>
    </w:p>
    <w:p w14:paraId="5E5630C8" w14:textId="77777777" w:rsidR="00602AC0" w:rsidRPr="003B2883" w:rsidRDefault="00602AC0" w:rsidP="00602AC0">
      <w:pPr>
        <w:pStyle w:val="Heading5"/>
      </w:pPr>
      <w:bookmarkStart w:id="1307" w:name="_Toc25156308"/>
      <w:bookmarkStart w:id="1308" w:name="_Toc34124610"/>
      <w:bookmarkStart w:id="1309" w:name="_Toc43207732"/>
      <w:bookmarkStart w:id="1310" w:name="_Toc49857204"/>
      <w:bookmarkStart w:id="1311" w:name="_Toc56677040"/>
      <w:bookmarkStart w:id="1312" w:name="_Toc56691563"/>
      <w:bookmarkStart w:id="1313" w:name="_Toc56698827"/>
      <w:bookmarkStart w:id="1314" w:name="_Toc67680788"/>
      <w:r w:rsidRPr="003B2883">
        <w:t>6.1.3.8.1</w:t>
      </w:r>
      <w:r w:rsidRPr="003B2883">
        <w:tab/>
        <w:t>Description</w:t>
      </w:r>
      <w:bookmarkEnd w:id="1307"/>
      <w:bookmarkEnd w:id="1308"/>
      <w:bookmarkEnd w:id="1309"/>
      <w:bookmarkEnd w:id="1310"/>
      <w:bookmarkEnd w:id="1311"/>
      <w:bookmarkEnd w:id="1312"/>
      <w:bookmarkEnd w:id="1313"/>
      <w:bookmarkEnd w:id="131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1315" w:name="_Toc25156309"/>
      <w:bookmarkStart w:id="1316" w:name="_Toc34124611"/>
      <w:bookmarkStart w:id="1317" w:name="_Toc43207733"/>
      <w:bookmarkStart w:id="1318" w:name="_Toc49857205"/>
      <w:bookmarkStart w:id="1319" w:name="_Toc56677041"/>
      <w:bookmarkStart w:id="1320" w:name="_Toc56691564"/>
      <w:bookmarkStart w:id="1321" w:name="_Toc56698828"/>
      <w:bookmarkStart w:id="1322" w:name="_Toc67680789"/>
      <w:r w:rsidRPr="003B2883">
        <w:t>6.1.3.8.2</w:t>
      </w:r>
      <w:r w:rsidRPr="003B2883">
        <w:tab/>
        <w:t>Resource Definition</w:t>
      </w:r>
      <w:bookmarkEnd w:id="1315"/>
      <w:bookmarkEnd w:id="1316"/>
      <w:bookmarkEnd w:id="1317"/>
      <w:bookmarkEnd w:id="1318"/>
      <w:bookmarkEnd w:id="1319"/>
      <w:bookmarkEnd w:id="1320"/>
      <w:bookmarkEnd w:id="1321"/>
      <w:bookmarkEnd w:id="1322"/>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1323" w:name="_Toc25156310"/>
      <w:bookmarkStart w:id="1324" w:name="_Toc34124612"/>
      <w:bookmarkStart w:id="1325" w:name="_Toc43207734"/>
      <w:bookmarkStart w:id="1326" w:name="_Toc49857206"/>
      <w:bookmarkStart w:id="1327" w:name="_Toc56677042"/>
      <w:bookmarkStart w:id="1328" w:name="_Toc56691565"/>
      <w:bookmarkStart w:id="1329" w:name="_Toc56698829"/>
      <w:bookmarkStart w:id="1330" w:name="_Toc67680790"/>
      <w:r w:rsidRPr="003B2883">
        <w:t>6.1.3.8.3</w:t>
      </w:r>
      <w:r w:rsidRPr="003B2883">
        <w:tab/>
        <w:t>Resource Standard Methods</w:t>
      </w:r>
      <w:bookmarkEnd w:id="1323"/>
      <w:bookmarkEnd w:id="1324"/>
      <w:bookmarkEnd w:id="1325"/>
      <w:bookmarkEnd w:id="1326"/>
      <w:bookmarkEnd w:id="1327"/>
      <w:bookmarkEnd w:id="1328"/>
      <w:bookmarkEnd w:id="1329"/>
      <w:bookmarkEnd w:id="133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1331" w:name="_Toc25156311"/>
      <w:bookmarkStart w:id="1332" w:name="_Toc34124613"/>
      <w:bookmarkStart w:id="1333" w:name="_Toc43207735"/>
      <w:bookmarkStart w:id="1334" w:name="_Toc49857207"/>
      <w:bookmarkStart w:id="1335" w:name="_Toc56677043"/>
      <w:bookmarkStart w:id="1336" w:name="_Toc56691566"/>
      <w:bookmarkStart w:id="1337" w:name="_Toc56698830"/>
      <w:bookmarkStart w:id="1338" w:name="_Toc67680791"/>
      <w:r w:rsidRPr="003B2883">
        <w:t>6.1.3.8.4</w:t>
      </w:r>
      <w:r w:rsidRPr="003B2883">
        <w:tab/>
        <w:t>Resource Custom Operations</w:t>
      </w:r>
      <w:bookmarkEnd w:id="1331"/>
      <w:bookmarkEnd w:id="1332"/>
      <w:bookmarkEnd w:id="1333"/>
      <w:bookmarkEnd w:id="1334"/>
      <w:bookmarkEnd w:id="1335"/>
      <w:bookmarkEnd w:id="1336"/>
      <w:bookmarkEnd w:id="1337"/>
      <w:bookmarkEnd w:id="1338"/>
    </w:p>
    <w:p w14:paraId="15DF66D7" w14:textId="77777777" w:rsidR="00602AC0" w:rsidRPr="003B2883" w:rsidRDefault="00602AC0" w:rsidP="00602AC0">
      <w:pPr>
        <w:pStyle w:val="Heading6"/>
        <w:ind w:left="0" w:firstLine="0"/>
      </w:pPr>
      <w:bookmarkStart w:id="1339" w:name="_Toc25156312"/>
      <w:bookmarkStart w:id="1340" w:name="_Toc34124614"/>
      <w:bookmarkStart w:id="1341" w:name="_Toc43207736"/>
      <w:bookmarkStart w:id="1342" w:name="_Toc49857208"/>
      <w:bookmarkStart w:id="1343" w:name="_Toc56677044"/>
      <w:bookmarkStart w:id="1344" w:name="_Toc56691567"/>
      <w:bookmarkStart w:id="1345" w:name="_Toc56698831"/>
      <w:bookmarkStart w:id="1346" w:name="_Toc67680792"/>
      <w:r w:rsidRPr="003B2883">
        <w:t>6.1.3.8.4.1</w:t>
      </w:r>
      <w:r w:rsidRPr="003B2883">
        <w:tab/>
        <w:t>Overview</w:t>
      </w:r>
      <w:bookmarkEnd w:id="1339"/>
      <w:bookmarkEnd w:id="1340"/>
      <w:bookmarkEnd w:id="1341"/>
      <w:bookmarkEnd w:id="1342"/>
      <w:bookmarkEnd w:id="1343"/>
      <w:bookmarkEnd w:id="1344"/>
      <w:bookmarkEnd w:id="1345"/>
      <w:bookmarkEnd w:id="134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602AC0">
      <w:pPr>
        <w:pStyle w:val="Heading6"/>
        <w:ind w:left="0" w:firstLine="0"/>
        <w:rPr>
          <w:lang w:eastAsia="zh-CN"/>
        </w:rPr>
      </w:pPr>
      <w:bookmarkStart w:id="1347" w:name="_Toc25156313"/>
      <w:bookmarkStart w:id="1348" w:name="_Toc34124615"/>
      <w:bookmarkStart w:id="1349" w:name="_Toc43207737"/>
      <w:bookmarkStart w:id="1350" w:name="_Toc49857209"/>
      <w:bookmarkStart w:id="1351" w:name="_Toc56677045"/>
      <w:bookmarkStart w:id="1352" w:name="_Toc56691568"/>
      <w:bookmarkStart w:id="1353" w:name="_Toc56698832"/>
      <w:bookmarkStart w:id="1354" w:name="_Toc67680793"/>
      <w:r w:rsidRPr="003B2883">
        <w:t>6.1.3.8.4.2</w:t>
      </w:r>
      <w:r w:rsidRPr="003B2883">
        <w:tab/>
        <w:t xml:space="preserve">Operation: </w:t>
      </w:r>
      <w:r w:rsidRPr="003B2883">
        <w:rPr>
          <w:lang w:eastAsia="zh-CN"/>
        </w:rPr>
        <w:t>transfer</w:t>
      </w:r>
      <w:bookmarkEnd w:id="1347"/>
      <w:bookmarkEnd w:id="1348"/>
      <w:bookmarkEnd w:id="1349"/>
      <w:bookmarkEnd w:id="1350"/>
      <w:bookmarkEnd w:id="1351"/>
      <w:bookmarkEnd w:id="1352"/>
      <w:bookmarkEnd w:id="1353"/>
      <w:bookmarkEnd w:id="1354"/>
    </w:p>
    <w:p w14:paraId="1D63B53A" w14:textId="77777777" w:rsidR="00602AC0" w:rsidRPr="003B2883" w:rsidRDefault="00602AC0" w:rsidP="00602AC0">
      <w:pPr>
        <w:pStyle w:val="Heading7"/>
      </w:pPr>
      <w:bookmarkStart w:id="1355" w:name="_Toc43207738"/>
      <w:bookmarkStart w:id="1356" w:name="_Toc67680794"/>
      <w:r w:rsidRPr="003B2883">
        <w:t>6.1.3.8.4.2.1</w:t>
      </w:r>
      <w:r w:rsidRPr="003B2883">
        <w:tab/>
        <w:t>Description</w:t>
      </w:r>
      <w:bookmarkEnd w:id="1355"/>
      <w:bookmarkEnd w:id="135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602AC0">
      <w:pPr>
        <w:pStyle w:val="Heading7"/>
      </w:pPr>
      <w:bookmarkStart w:id="1357" w:name="_Toc43207739"/>
      <w:bookmarkStart w:id="1358" w:name="_Toc67680795"/>
      <w:r w:rsidRPr="003B2883">
        <w:lastRenderedPageBreak/>
        <w:t>6.1.3.8.4.2.2</w:t>
      </w:r>
      <w:r w:rsidRPr="003B2883">
        <w:tab/>
        <w:t>Operation Definition</w:t>
      </w:r>
      <w:bookmarkEnd w:id="1357"/>
      <w:bookmarkEnd w:id="1358"/>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6444EC"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6444EC" w:rsidRPr="003B2883" w:rsidRDefault="006444EC" w:rsidP="006444EC">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77777777"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6444EC" w:rsidRPr="003B2883" w:rsidRDefault="006444EC" w:rsidP="006444EC">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77777777"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r w:rsidRPr="003B2883">
              <w:t>- UNSPECIFIED</w:t>
            </w:r>
          </w:p>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r w:rsidRPr="003B2883">
              <w:t>- CONTEXT_NOT_FOUND</w:t>
            </w:r>
          </w:p>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02CD1D"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lastRenderedPageBreak/>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E42A3"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1359" w:name="_Toc25156314"/>
      <w:bookmarkStart w:id="1360" w:name="_Toc34124616"/>
      <w:bookmarkStart w:id="1361" w:name="_Toc43207740"/>
      <w:bookmarkStart w:id="1362" w:name="_Toc49857210"/>
      <w:bookmarkStart w:id="1363" w:name="_Toc56677046"/>
      <w:bookmarkStart w:id="1364" w:name="_Toc56691569"/>
      <w:bookmarkStart w:id="1365" w:name="_Toc56698833"/>
      <w:bookmarkStart w:id="1366" w:name="_Toc67680796"/>
      <w:r w:rsidRPr="003B2883">
        <w:t>6.1.3.9</w:t>
      </w:r>
      <w:r w:rsidRPr="003B2883">
        <w:tab/>
        <w:t>Resource: Non UE N2</w:t>
      </w:r>
      <w:r>
        <w:t xml:space="preserve"> </w:t>
      </w:r>
      <w:r w:rsidRPr="003B2883">
        <w:t>Messages Subscriptions Collection</w:t>
      </w:r>
      <w:bookmarkEnd w:id="1359"/>
      <w:bookmarkEnd w:id="1360"/>
      <w:bookmarkEnd w:id="1361"/>
      <w:bookmarkEnd w:id="1362"/>
      <w:bookmarkEnd w:id="1363"/>
      <w:bookmarkEnd w:id="1364"/>
      <w:bookmarkEnd w:id="1365"/>
      <w:bookmarkEnd w:id="1366"/>
    </w:p>
    <w:p w14:paraId="488BF597" w14:textId="77777777" w:rsidR="00602AC0" w:rsidRPr="003B2883" w:rsidRDefault="00602AC0" w:rsidP="00602AC0">
      <w:pPr>
        <w:pStyle w:val="Heading5"/>
      </w:pPr>
      <w:bookmarkStart w:id="1367" w:name="_Toc25156315"/>
      <w:bookmarkStart w:id="1368" w:name="_Toc34124617"/>
      <w:bookmarkStart w:id="1369" w:name="_Toc43207741"/>
      <w:bookmarkStart w:id="1370" w:name="_Toc49857211"/>
      <w:bookmarkStart w:id="1371" w:name="_Toc56677047"/>
      <w:bookmarkStart w:id="1372" w:name="_Toc56691570"/>
      <w:bookmarkStart w:id="1373" w:name="_Toc56698834"/>
      <w:bookmarkStart w:id="1374" w:name="_Toc67680797"/>
      <w:r w:rsidRPr="003B2883">
        <w:t>6.1.3.9.1</w:t>
      </w:r>
      <w:r w:rsidRPr="003B2883">
        <w:tab/>
        <w:t>Description</w:t>
      </w:r>
      <w:bookmarkEnd w:id="1367"/>
      <w:bookmarkEnd w:id="1368"/>
      <w:bookmarkEnd w:id="1369"/>
      <w:bookmarkEnd w:id="1370"/>
      <w:bookmarkEnd w:id="1371"/>
      <w:bookmarkEnd w:id="1372"/>
      <w:bookmarkEnd w:id="1373"/>
      <w:bookmarkEnd w:id="1374"/>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1375" w:name="_Toc25156316"/>
      <w:bookmarkStart w:id="1376" w:name="_Toc34124618"/>
      <w:bookmarkStart w:id="1377" w:name="_Toc43207742"/>
      <w:bookmarkStart w:id="1378" w:name="_Toc49857212"/>
      <w:bookmarkStart w:id="1379" w:name="_Toc56677048"/>
      <w:bookmarkStart w:id="1380" w:name="_Toc56691571"/>
      <w:bookmarkStart w:id="1381" w:name="_Toc56698835"/>
      <w:bookmarkStart w:id="1382" w:name="_Toc67680798"/>
      <w:r w:rsidRPr="003B2883">
        <w:t>6.1.3.9.2</w:t>
      </w:r>
      <w:r w:rsidRPr="003B2883">
        <w:tab/>
        <w:t>Resource Definition</w:t>
      </w:r>
      <w:bookmarkEnd w:id="1375"/>
      <w:bookmarkEnd w:id="1376"/>
      <w:bookmarkEnd w:id="1377"/>
      <w:bookmarkEnd w:id="1378"/>
      <w:bookmarkEnd w:id="1379"/>
      <w:bookmarkEnd w:id="1380"/>
      <w:bookmarkEnd w:id="1381"/>
      <w:bookmarkEnd w:id="1382"/>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1383" w:name="_Toc25156317"/>
      <w:bookmarkStart w:id="1384" w:name="_Toc34124619"/>
      <w:bookmarkStart w:id="1385" w:name="_Toc43207743"/>
      <w:bookmarkStart w:id="1386" w:name="_Toc49857213"/>
      <w:bookmarkStart w:id="1387" w:name="_Toc56677049"/>
      <w:bookmarkStart w:id="1388" w:name="_Toc56691572"/>
      <w:bookmarkStart w:id="1389" w:name="_Toc56698836"/>
      <w:bookmarkStart w:id="1390" w:name="_Toc67680799"/>
      <w:r w:rsidRPr="003B2883">
        <w:t>6.1.3.9.3</w:t>
      </w:r>
      <w:r w:rsidRPr="003B2883">
        <w:tab/>
        <w:t>Resource Standard Methods</w:t>
      </w:r>
      <w:bookmarkEnd w:id="1383"/>
      <w:bookmarkEnd w:id="1384"/>
      <w:bookmarkEnd w:id="1385"/>
      <w:bookmarkEnd w:id="1386"/>
      <w:bookmarkEnd w:id="1387"/>
      <w:bookmarkEnd w:id="1388"/>
      <w:bookmarkEnd w:id="1389"/>
      <w:bookmarkEnd w:id="1390"/>
    </w:p>
    <w:p w14:paraId="1C7EC806" w14:textId="77777777" w:rsidR="00602AC0" w:rsidRPr="003B2883" w:rsidRDefault="00602AC0" w:rsidP="00602AC0">
      <w:pPr>
        <w:pStyle w:val="Heading6"/>
      </w:pPr>
      <w:bookmarkStart w:id="1391" w:name="_Toc25156318"/>
      <w:bookmarkStart w:id="1392" w:name="_Toc34124620"/>
      <w:bookmarkStart w:id="1393" w:name="_Toc43207744"/>
      <w:bookmarkStart w:id="1394" w:name="_Toc49857214"/>
      <w:bookmarkStart w:id="1395" w:name="_Toc56677050"/>
      <w:bookmarkStart w:id="1396" w:name="_Toc56691573"/>
      <w:bookmarkStart w:id="1397" w:name="_Toc56698837"/>
      <w:bookmarkStart w:id="1398" w:name="_Toc67680800"/>
      <w:r w:rsidRPr="003B2883">
        <w:t>6.1.3.9.3.1</w:t>
      </w:r>
      <w:r w:rsidRPr="003B2883">
        <w:tab/>
        <w:t>POST</w:t>
      </w:r>
      <w:bookmarkEnd w:id="1391"/>
      <w:bookmarkEnd w:id="1392"/>
      <w:bookmarkEnd w:id="1393"/>
      <w:bookmarkEnd w:id="1394"/>
      <w:bookmarkEnd w:id="1395"/>
      <w:bookmarkEnd w:id="1396"/>
      <w:bookmarkEnd w:id="1397"/>
      <w:bookmarkEnd w:id="1398"/>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29638923"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444EC"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77777777"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77777777"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2C4404"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5E2447"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1399" w:name="_Toc25156319"/>
      <w:bookmarkStart w:id="1400" w:name="_Toc34124621"/>
      <w:bookmarkStart w:id="1401" w:name="_Toc43207745"/>
      <w:bookmarkStart w:id="1402" w:name="_Toc49857215"/>
      <w:bookmarkStart w:id="1403" w:name="_Toc56677051"/>
      <w:bookmarkStart w:id="1404" w:name="_Toc56691574"/>
      <w:bookmarkStart w:id="1405" w:name="_Toc56698838"/>
      <w:bookmarkStart w:id="1406" w:name="_Toc67680801"/>
      <w:r w:rsidRPr="003B2883">
        <w:t>6.1.3.9.4</w:t>
      </w:r>
      <w:r w:rsidRPr="003B2883">
        <w:tab/>
        <w:t>Resource Custom Operations</w:t>
      </w:r>
      <w:bookmarkEnd w:id="1399"/>
      <w:bookmarkEnd w:id="1400"/>
      <w:bookmarkEnd w:id="1401"/>
      <w:bookmarkEnd w:id="1402"/>
      <w:bookmarkEnd w:id="1403"/>
      <w:bookmarkEnd w:id="1404"/>
      <w:bookmarkEnd w:id="1405"/>
      <w:bookmarkEnd w:id="1406"/>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1407" w:name="_Toc25156320"/>
      <w:bookmarkStart w:id="1408" w:name="_Toc34124622"/>
      <w:bookmarkStart w:id="1409" w:name="_Toc43207746"/>
      <w:bookmarkStart w:id="1410" w:name="_Toc49857216"/>
      <w:bookmarkStart w:id="1411" w:name="_Toc56677052"/>
      <w:bookmarkStart w:id="1412" w:name="_Toc56691575"/>
      <w:bookmarkStart w:id="1413" w:name="_Toc56698839"/>
      <w:bookmarkStart w:id="1414" w:name="_Toc67680802"/>
      <w:r w:rsidRPr="003B2883">
        <w:t>6.1.3.10</w:t>
      </w:r>
      <w:r w:rsidRPr="003B2883">
        <w:tab/>
        <w:t>Resource: Non UE N2 Message Notification Individual Subscription</w:t>
      </w:r>
      <w:bookmarkEnd w:id="1407"/>
      <w:bookmarkEnd w:id="1408"/>
      <w:bookmarkEnd w:id="1409"/>
      <w:bookmarkEnd w:id="1410"/>
      <w:bookmarkEnd w:id="1411"/>
      <w:bookmarkEnd w:id="1412"/>
      <w:bookmarkEnd w:id="1413"/>
      <w:bookmarkEnd w:id="1414"/>
    </w:p>
    <w:p w14:paraId="7E19AF7F" w14:textId="77777777" w:rsidR="00602AC0" w:rsidRPr="003B2883" w:rsidRDefault="00602AC0" w:rsidP="00602AC0">
      <w:pPr>
        <w:pStyle w:val="Heading5"/>
      </w:pPr>
      <w:bookmarkStart w:id="1415" w:name="_Toc25156321"/>
      <w:bookmarkStart w:id="1416" w:name="_Toc34124623"/>
      <w:bookmarkStart w:id="1417" w:name="_Toc43207747"/>
      <w:bookmarkStart w:id="1418" w:name="_Toc49857217"/>
      <w:bookmarkStart w:id="1419" w:name="_Toc56677053"/>
      <w:bookmarkStart w:id="1420" w:name="_Toc56691576"/>
      <w:bookmarkStart w:id="1421" w:name="_Toc56698840"/>
      <w:bookmarkStart w:id="1422" w:name="_Toc67680803"/>
      <w:r w:rsidRPr="003B2883">
        <w:t>6.1.3.10.1</w:t>
      </w:r>
      <w:r w:rsidRPr="003B2883">
        <w:tab/>
        <w:t>Description</w:t>
      </w:r>
      <w:bookmarkEnd w:id="1415"/>
      <w:bookmarkEnd w:id="1416"/>
      <w:bookmarkEnd w:id="1417"/>
      <w:bookmarkEnd w:id="1418"/>
      <w:bookmarkEnd w:id="1419"/>
      <w:bookmarkEnd w:id="1420"/>
      <w:bookmarkEnd w:id="1421"/>
      <w:bookmarkEnd w:id="1422"/>
    </w:p>
    <w:p w14:paraId="3A6E9199"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1423" w:name="_Toc25156322"/>
      <w:bookmarkStart w:id="1424" w:name="_Toc34124624"/>
      <w:bookmarkStart w:id="1425" w:name="_Toc43207748"/>
      <w:bookmarkStart w:id="1426" w:name="_Toc49857218"/>
      <w:bookmarkStart w:id="1427" w:name="_Toc56677054"/>
      <w:bookmarkStart w:id="1428" w:name="_Toc56691577"/>
      <w:bookmarkStart w:id="1429" w:name="_Toc56698841"/>
      <w:bookmarkStart w:id="1430" w:name="_Toc67680804"/>
      <w:r w:rsidRPr="003B2883">
        <w:lastRenderedPageBreak/>
        <w:t>6.1.3.10.2</w:t>
      </w:r>
      <w:r w:rsidRPr="003B2883">
        <w:tab/>
        <w:t>Resource Definition</w:t>
      </w:r>
      <w:bookmarkEnd w:id="1423"/>
      <w:bookmarkEnd w:id="1424"/>
      <w:bookmarkEnd w:id="1425"/>
      <w:bookmarkEnd w:id="1426"/>
      <w:bookmarkEnd w:id="1427"/>
      <w:bookmarkEnd w:id="1428"/>
      <w:bookmarkEnd w:id="1429"/>
      <w:bookmarkEnd w:id="1430"/>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41ECEBD5"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1431" w:name="_Toc25156323"/>
      <w:bookmarkStart w:id="1432" w:name="_Toc34124625"/>
      <w:bookmarkStart w:id="1433" w:name="_Toc43207749"/>
      <w:bookmarkStart w:id="1434" w:name="_Toc49857219"/>
      <w:bookmarkStart w:id="1435" w:name="_Toc56677055"/>
      <w:bookmarkStart w:id="1436" w:name="_Toc56691578"/>
      <w:bookmarkStart w:id="1437" w:name="_Toc56698842"/>
      <w:bookmarkStart w:id="1438" w:name="_Toc67680805"/>
      <w:r w:rsidRPr="003B2883">
        <w:t>6.1.3.10.3</w:t>
      </w:r>
      <w:r w:rsidRPr="003B2883">
        <w:tab/>
        <w:t>Resource Standard Methods</w:t>
      </w:r>
      <w:bookmarkEnd w:id="1431"/>
      <w:bookmarkEnd w:id="1432"/>
      <w:bookmarkEnd w:id="1433"/>
      <w:bookmarkEnd w:id="1434"/>
      <w:bookmarkEnd w:id="1435"/>
      <w:bookmarkEnd w:id="1436"/>
      <w:bookmarkEnd w:id="1437"/>
      <w:bookmarkEnd w:id="1438"/>
    </w:p>
    <w:p w14:paraId="507372CF" w14:textId="77777777" w:rsidR="00602AC0" w:rsidRPr="003B2883" w:rsidRDefault="00602AC0" w:rsidP="00602AC0">
      <w:pPr>
        <w:pStyle w:val="Heading6"/>
      </w:pPr>
      <w:bookmarkStart w:id="1439" w:name="_Toc25156324"/>
      <w:bookmarkStart w:id="1440" w:name="_Toc34124626"/>
      <w:bookmarkStart w:id="1441" w:name="_Toc43207750"/>
      <w:bookmarkStart w:id="1442" w:name="_Toc49857220"/>
      <w:bookmarkStart w:id="1443" w:name="_Toc56677056"/>
      <w:bookmarkStart w:id="1444" w:name="_Toc56691579"/>
      <w:bookmarkStart w:id="1445" w:name="_Toc56698843"/>
      <w:bookmarkStart w:id="1446" w:name="_Toc67680806"/>
      <w:r w:rsidRPr="003B2883">
        <w:t>6.1.3.10.3.1</w:t>
      </w:r>
      <w:r w:rsidRPr="003B2883">
        <w:tab/>
        <w:t>DELETE</w:t>
      </w:r>
      <w:bookmarkEnd w:id="1439"/>
      <w:bookmarkEnd w:id="1440"/>
      <w:bookmarkEnd w:id="1441"/>
      <w:bookmarkEnd w:id="1442"/>
      <w:bookmarkEnd w:id="1443"/>
      <w:bookmarkEnd w:id="1444"/>
      <w:bookmarkEnd w:id="1445"/>
      <w:bookmarkEnd w:id="1446"/>
    </w:p>
    <w:p w14:paraId="7808589F"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6444EC"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77777777" w:rsidR="006444EC" w:rsidRPr="003B2883" w:rsidDel="00793F6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77777777" w:rsidR="006444EC" w:rsidRPr="003B2883" w:rsidDel="00793F6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2490F1"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lastRenderedPageBreak/>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CFFBE8"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1447" w:name="_Toc25156325"/>
      <w:bookmarkStart w:id="1448" w:name="_Toc34124627"/>
      <w:bookmarkStart w:id="1449" w:name="_Toc43207751"/>
      <w:bookmarkStart w:id="1450" w:name="_Toc49857221"/>
      <w:bookmarkStart w:id="1451" w:name="_Toc56677057"/>
      <w:bookmarkStart w:id="1452" w:name="_Toc56691580"/>
      <w:bookmarkStart w:id="1453" w:name="_Toc56698844"/>
      <w:bookmarkStart w:id="1454" w:name="_Toc67680807"/>
      <w:r w:rsidRPr="003B2883">
        <w:t>6.1.3.10.4</w:t>
      </w:r>
      <w:r w:rsidRPr="003B2883">
        <w:tab/>
        <w:t>Resource Custom Operations</w:t>
      </w:r>
      <w:bookmarkEnd w:id="1447"/>
      <w:bookmarkEnd w:id="1448"/>
      <w:bookmarkEnd w:id="1449"/>
      <w:bookmarkEnd w:id="1450"/>
      <w:bookmarkEnd w:id="1451"/>
      <w:bookmarkEnd w:id="1452"/>
      <w:bookmarkEnd w:id="1453"/>
      <w:bookmarkEnd w:id="1454"/>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1455" w:name="_Toc25156326"/>
      <w:bookmarkStart w:id="1456" w:name="_Toc34124628"/>
      <w:bookmarkStart w:id="1457" w:name="_Toc43207752"/>
      <w:bookmarkStart w:id="1458" w:name="_Toc49857222"/>
      <w:bookmarkStart w:id="1459" w:name="_Toc56677058"/>
      <w:bookmarkStart w:id="1460" w:name="_Toc56691581"/>
      <w:bookmarkStart w:id="1461" w:name="_Toc56698845"/>
      <w:bookmarkStart w:id="1462" w:name="_Toc67680808"/>
      <w:r w:rsidRPr="003B2883">
        <w:t>6.1.4</w:t>
      </w:r>
      <w:r w:rsidRPr="003B2883">
        <w:tab/>
        <w:t>Custom Operations without associated resources</w:t>
      </w:r>
      <w:bookmarkEnd w:id="1455"/>
      <w:bookmarkEnd w:id="1456"/>
      <w:bookmarkEnd w:id="1457"/>
      <w:bookmarkEnd w:id="1458"/>
      <w:bookmarkEnd w:id="1459"/>
      <w:bookmarkEnd w:id="1460"/>
      <w:bookmarkEnd w:id="1461"/>
      <w:bookmarkEnd w:id="1462"/>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1463" w:name="_Toc25156327"/>
      <w:bookmarkStart w:id="1464" w:name="_Toc34124629"/>
      <w:bookmarkStart w:id="1465" w:name="_Toc43207753"/>
      <w:bookmarkStart w:id="1466" w:name="_Toc49857223"/>
      <w:bookmarkStart w:id="1467" w:name="_Toc56677059"/>
      <w:bookmarkStart w:id="1468" w:name="_Toc56691582"/>
      <w:bookmarkStart w:id="1469" w:name="_Toc56698846"/>
      <w:bookmarkStart w:id="1470" w:name="_Toc67680809"/>
      <w:r w:rsidRPr="003B2883">
        <w:t>6.1.5</w:t>
      </w:r>
      <w:r w:rsidRPr="003B2883">
        <w:tab/>
        <w:t>Notifications</w:t>
      </w:r>
      <w:bookmarkEnd w:id="1463"/>
      <w:bookmarkEnd w:id="1464"/>
      <w:bookmarkEnd w:id="1465"/>
      <w:bookmarkEnd w:id="1466"/>
      <w:bookmarkEnd w:id="1467"/>
      <w:bookmarkEnd w:id="1468"/>
      <w:bookmarkEnd w:id="1469"/>
      <w:bookmarkEnd w:id="1470"/>
    </w:p>
    <w:p w14:paraId="3C106C7F" w14:textId="77777777" w:rsidR="00602AC0" w:rsidRPr="003B2883" w:rsidRDefault="00602AC0" w:rsidP="00602AC0">
      <w:pPr>
        <w:pStyle w:val="Heading4"/>
      </w:pPr>
      <w:bookmarkStart w:id="1471" w:name="_Toc25156328"/>
      <w:bookmarkStart w:id="1472" w:name="_Toc34124630"/>
      <w:bookmarkStart w:id="1473" w:name="_Toc43207754"/>
      <w:bookmarkStart w:id="1474" w:name="_Toc49857224"/>
      <w:bookmarkStart w:id="1475" w:name="_Toc56677060"/>
      <w:bookmarkStart w:id="1476" w:name="_Toc56691583"/>
      <w:bookmarkStart w:id="1477" w:name="_Toc56698847"/>
      <w:bookmarkStart w:id="1478" w:name="_Toc67680810"/>
      <w:r w:rsidRPr="003B2883">
        <w:t>6.1.5.1</w:t>
      </w:r>
      <w:r w:rsidRPr="003B2883">
        <w:tab/>
        <w:t>General</w:t>
      </w:r>
      <w:bookmarkEnd w:id="1471"/>
      <w:bookmarkEnd w:id="1472"/>
      <w:bookmarkEnd w:id="1473"/>
      <w:bookmarkEnd w:id="1474"/>
      <w:bookmarkEnd w:id="1475"/>
      <w:bookmarkEnd w:id="1476"/>
      <w:bookmarkEnd w:id="1477"/>
      <w:bookmarkEnd w:id="1478"/>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1479" w:name="_Toc25156329"/>
      <w:bookmarkStart w:id="1480" w:name="_Toc34124631"/>
      <w:bookmarkStart w:id="1481" w:name="_Toc43207755"/>
      <w:bookmarkStart w:id="1482" w:name="_Toc49857225"/>
      <w:bookmarkStart w:id="1483" w:name="_Toc56677061"/>
      <w:bookmarkStart w:id="1484" w:name="_Toc56691584"/>
      <w:bookmarkStart w:id="1485" w:name="_Toc56698848"/>
      <w:bookmarkStart w:id="1486" w:name="_Toc67680811"/>
      <w:r w:rsidRPr="003B2883">
        <w:t>6.1.5.2</w:t>
      </w:r>
      <w:r w:rsidRPr="003B2883">
        <w:tab/>
        <w:t>AMF Status Change Notification</w:t>
      </w:r>
      <w:bookmarkEnd w:id="1479"/>
      <w:bookmarkEnd w:id="1480"/>
      <w:bookmarkEnd w:id="1481"/>
      <w:bookmarkEnd w:id="1482"/>
      <w:bookmarkEnd w:id="1483"/>
      <w:bookmarkEnd w:id="1484"/>
      <w:bookmarkEnd w:id="1485"/>
      <w:bookmarkEnd w:id="1486"/>
    </w:p>
    <w:p w14:paraId="6C8F9274" w14:textId="77777777" w:rsidR="00602AC0" w:rsidRPr="003B2883" w:rsidRDefault="00602AC0" w:rsidP="00602AC0">
      <w:pPr>
        <w:pStyle w:val="Heading5"/>
      </w:pPr>
      <w:bookmarkStart w:id="1487" w:name="_Toc25156330"/>
      <w:bookmarkStart w:id="1488" w:name="_Toc34124632"/>
      <w:bookmarkStart w:id="1489" w:name="_Toc43207756"/>
      <w:bookmarkStart w:id="1490" w:name="_Toc49857226"/>
      <w:bookmarkStart w:id="1491" w:name="_Toc56677062"/>
      <w:bookmarkStart w:id="1492" w:name="_Toc56691585"/>
      <w:bookmarkStart w:id="1493" w:name="_Toc56698849"/>
      <w:bookmarkStart w:id="1494" w:name="_Toc67680812"/>
      <w:r w:rsidRPr="003B2883">
        <w:t>6.1.5.</w:t>
      </w:r>
      <w:r w:rsidRPr="003B2883">
        <w:rPr>
          <w:lang w:eastAsia="zh-CN"/>
        </w:rPr>
        <w:t>2</w:t>
      </w:r>
      <w:r w:rsidRPr="003B2883">
        <w:t>.1</w:t>
      </w:r>
      <w:r w:rsidRPr="003B2883">
        <w:tab/>
        <w:t>Description</w:t>
      </w:r>
      <w:bookmarkEnd w:id="1487"/>
      <w:bookmarkEnd w:id="1488"/>
      <w:bookmarkEnd w:id="1489"/>
      <w:bookmarkEnd w:id="1490"/>
      <w:bookmarkEnd w:id="1491"/>
      <w:bookmarkEnd w:id="1492"/>
      <w:bookmarkEnd w:id="1493"/>
      <w:bookmarkEnd w:id="1494"/>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1495" w:name="_Toc25156331"/>
      <w:bookmarkStart w:id="1496" w:name="_Toc34124633"/>
      <w:bookmarkStart w:id="1497" w:name="_Toc43207757"/>
      <w:bookmarkStart w:id="1498" w:name="_Toc49857227"/>
      <w:bookmarkStart w:id="1499" w:name="_Toc56677063"/>
      <w:bookmarkStart w:id="1500" w:name="_Toc56691586"/>
      <w:bookmarkStart w:id="1501" w:name="_Toc56698850"/>
      <w:bookmarkStart w:id="1502" w:name="_Toc67680813"/>
      <w:r w:rsidRPr="003B2883">
        <w:t>6.1.5.</w:t>
      </w:r>
      <w:r w:rsidRPr="003B2883">
        <w:rPr>
          <w:lang w:eastAsia="zh-CN"/>
        </w:rPr>
        <w:t>2</w:t>
      </w:r>
      <w:r w:rsidRPr="003B2883">
        <w:t>.2</w:t>
      </w:r>
      <w:r w:rsidRPr="003B2883">
        <w:tab/>
        <w:t>Notification Definition</w:t>
      </w:r>
      <w:bookmarkEnd w:id="1495"/>
      <w:bookmarkEnd w:id="1496"/>
      <w:bookmarkEnd w:id="1497"/>
      <w:bookmarkEnd w:id="1498"/>
      <w:bookmarkEnd w:id="1499"/>
      <w:bookmarkEnd w:id="1500"/>
      <w:bookmarkEnd w:id="1501"/>
      <w:bookmarkEnd w:id="1502"/>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7EEE8660"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1FA6180C" w14:textId="77777777" w:rsidR="00602AC0" w:rsidRPr="003B2883" w:rsidRDefault="00602AC0" w:rsidP="00602AC0">
      <w:pPr>
        <w:pStyle w:val="Heading5"/>
      </w:pPr>
      <w:bookmarkStart w:id="1503" w:name="_Toc25156332"/>
      <w:bookmarkStart w:id="1504" w:name="_Toc34124634"/>
      <w:bookmarkStart w:id="1505" w:name="_Toc43207758"/>
      <w:bookmarkStart w:id="1506" w:name="_Toc49857228"/>
      <w:bookmarkStart w:id="1507" w:name="_Toc56677064"/>
      <w:bookmarkStart w:id="1508" w:name="_Toc56691587"/>
      <w:bookmarkStart w:id="1509" w:name="_Toc56698851"/>
      <w:bookmarkStart w:id="1510" w:name="_Toc67680814"/>
      <w:r w:rsidRPr="003B2883">
        <w:t>6.1.5.</w:t>
      </w:r>
      <w:r w:rsidRPr="003B2883">
        <w:rPr>
          <w:lang w:eastAsia="zh-CN"/>
        </w:rPr>
        <w:t>2</w:t>
      </w:r>
      <w:r w:rsidRPr="003B2883">
        <w:t>.3</w:t>
      </w:r>
      <w:r w:rsidRPr="003B2883">
        <w:tab/>
        <w:t>Notification Standard Methods</w:t>
      </w:r>
      <w:bookmarkEnd w:id="1503"/>
      <w:bookmarkEnd w:id="1504"/>
      <w:bookmarkEnd w:id="1505"/>
      <w:bookmarkEnd w:id="1506"/>
      <w:bookmarkEnd w:id="1507"/>
      <w:bookmarkEnd w:id="1508"/>
      <w:bookmarkEnd w:id="1509"/>
      <w:bookmarkEnd w:id="1510"/>
    </w:p>
    <w:p w14:paraId="41F551E9" w14:textId="77777777" w:rsidR="00602AC0" w:rsidRPr="003B2883" w:rsidRDefault="00602AC0" w:rsidP="00602AC0">
      <w:pPr>
        <w:pStyle w:val="Heading6"/>
        <w:rPr>
          <w:lang w:eastAsia="zh-CN"/>
        </w:rPr>
      </w:pPr>
      <w:bookmarkStart w:id="1511" w:name="_Toc25156333"/>
      <w:bookmarkStart w:id="1512" w:name="_Toc34124635"/>
      <w:bookmarkStart w:id="1513" w:name="_Toc43207759"/>
      <w:bookmarkStart w:id="1514" w:name="_Toc49857229"/>
      <w:bookmarkStart w:id="1515" w:name="_Toc56677065"/>
      <w:bookmarkStart w:id="1516" w:name="_Toc56691588"/>
      <w:bookmarkStart w:id="1517" w:name="_Toc56698852"/>
      <w:bookmarkStart w:id="1518" w:name="_Toc67680815"/>
      <w:r w:rsidRPr="003B2883">
        <w:t>6.1.5.</w:t>
      </w:r>
      <w:r w:rsidRPr="003B2883">
        <w:rPr>
          <w:lang w:eastAsia="zh-CN"/>
        </w:rPr>
        <w:t>2</w:t>
      </w:r>
      <w:r w:rsidRPr="003B2883">
        <w:t>.3.1</w:t>
      </w:r>
      <w:r w:rsidRPr="003B2883">
        <w:tab/>
      </w:r>
      <w:r w:rsidRPr="003B2883">
        <w:rPr>
          <w:rFonts w:hint="eastAsia"/>
          <w:lang w:eastAsia="zh-CN"/>
        </w:rPr>
        <w:t>POST</w:t>
      </w:r>
      <w:bookmarkEnd w:id="1511"/>
      <w:bookmarkEnd w:id="1512"/>
      <w:bookmarkEnd w:id="1513"/>
      <w:bookmarkEnd w:id="1514"/>
      <w:bookmarkEnd w:id="1515"/>
      <w:bookmarkEnd w:id="1516"/>
      <w:bookmarkEnd w:id="1517"/>
      <w:bookmarkEnd w:id="1518"/>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lastRenderedPageBreak/>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58EBD250"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444EC" w:rsidRPr="003B2883" w14:paraId="715BE37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1F4F65"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535B020"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7B2C50C"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03E15EF"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38DC2A9F"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43AD053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D320D91"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3F5C80"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DCC78D5"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8447785"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5A9F1C5"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2D8850E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2D583F7C" w14:textId="77777777" w:rsidR="00602AC0" w:rsidRPr="003B2883" w:rsidRDefault="00602AC0" w:rsidP="001D4998">
            <w:pPr>
              <w:pStyle w:val="TAL"/>
            </w:pP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1519" w:name="_Toc25156334"/>
      <w:bookmarkStart w:id="1520" w:name="_Toc34124636"/>
      <w:bookmarkStart w:id="1521" w:name="_Toc43207760"/>
      <w:bookmarkStart w:id="1522" w:name="_Toc49857230"/>
      <w:bookmarkStart w:id="1523" w:name="_Toc56677066"/>
      <w:bookmarkStart w:id="1524" w:name="_Toc56691589"/>
      <w:bookmarkStart w:id="1525" w:name="_Toc56698853"/>
      <w:bookmarkStart w:id="1526" w:name="_Toc67680816"/>
      <w:r w:rsidRPr="003B2883">
        <w:t>6.1.5.3</w:t>
      </w:r>
      <w:r w:rsidRPr="003B2883">
        <w:tab/>
        <w:t>Non UE N2 Information Notification</w:t>
      </w:r>
      <w:bookmarkEnd w:id="1519"/>
      <w:bookmarkEnd w:id="1520"/>
      <w:bookmarkEnd w:id="1521"/>
      <w:bookmarkEnd w:id="1522"/>
      <w:bookmarkEnd w:id="1523"/>
      <w:bookmarkEnd w:id="1524"/>
      <w:bookmarkEnd w:id="1525"/>
      <w:bookmarkEnd w:id="1526"/>
    </w:p>
    <w:p w14:paraId="08A344AE" w14:textId="77777777" w:rsidR="00602AC0" w:rsidRPr="003B2883" w:rsidRDefault="00602AC0" w:rsidP="00602AC0">
      <w:pPr>
        <w:pStyle w:val="Heading5"/>
      </w:pPr>
      <w:bookmarkStart w:id="1527" w:name="_Toc25156335"/>
      <w:bookmarkStart w:id="1528" w:name="_Toc34124637"/>
      <w:bookmarkStart w:id="1529" w:name="_Toc43207761"/>
      <w:bookmarkStart w:id="1530" w:name="_Toc49857231"/>
      <w:bookmarkStart w:id="1531" w:name="_Toc56677067"/>
      <w:bookmarkStart w:id="1532" w:name="_Toc56691590"/>
      <w:bookmarkStart w:id="1533" w:name="_Toc56698854"/>
      <w:bookmarkStart w:id="1534" w:name="_Toc67680817"/>
      <w:r w:rsidRPr="003B2883">
        <w:t>6.1.5.</w:t>
      </w:r>
      <w:r w:rsidRPr="003B2883">
        <w:rPr>
          <w:lang w:eastAsia="zh-CN"/>
        </w:rPr>
        <w:t>3</w:t>
      </w:r>
      <w:r w:rsidRPr="003B2883">
        <w:t>.1</w:t>
      </w:r>
      <w:r w:rsidRPr="003B2883">
        <w:tab/>
        <w:t>Description</w:t>
      </w:r>
      <w:bookmarkEnd w:id="1527"/>
      <w:bookmarkEnd w:id="1528"/>
      <w:bookmarkEnd w:id="1529"/>
      <w:bookmarkEnd w:id="1530"/>
      <w:bookmarkEnd w:id="1531"/>
      <w:bookmarkEnd w:id="1532"/>
      <w:bookmarkEnd w:id="1533"/>
      <w:bookmarkEnd w:id="1534"/>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1535" w:name="_Toc25156336"/>
      <w:bookmarkStart w:id="1536" w:name="_Toc34124638"/>
      <w:bookmarkStart w:id="1537" w:name="_Toc43207762"/>
      <w:bookmarkStart w:id="1538" w:name="_Toc49857232"/>
      <w:bookmarkStart w:id="1539" w:name="_Toc56677068"/>
      <w:bookmarkStart w:id="1540" w:name="_Toc56691591"/>
      <w:bookmarkStart w:id="1541" w:name="_Toc56698855"/>
      <w:bookmarkStart w:id="1542" w:name="_Toc67680818"/>
      <w:r w:rsidRPr="003B2883">
        <w:t>6.1.5.</w:t>
      </w:r>
      <w:r w:rsidRPr="003B2883">
        <w:rPr>
          <w:lang w:eastAsia="zh-CN"/>
        </w:rPr>
        <w:t>3</w:t>
      </w:r>
      <w:r w:rsidRPr="003B2883">
        <w:t>.2</w:t>
      </w:r>
      <w:r w:rsidRPr="003B2883">
        <w:tab/>
        <w:t>Notification Definition</w:t>
      </w:r>
      <w:bookmarkEnd w:id="1535"/>
      <w:bookmarkEnd w:id="1536"/>
      <w:bookmarkEnd w:id="1537"/>
      <w:bookmarkEnd w:id="1538"/>
      <w:bookmarkEnd w:id="1539"/>
      <w:bookmarkEnd w:id="1540"/>
      <w:bookmarkEnd w:id="1541"/>
      <w:bookmarkEnd w:id="1542"/>
    </w:p>
    <w:p w14:paraId="457C9E06"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58C717DB" w14:textId="77777777"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1543" w:name="_Toc25156337"/>
      <w:bookmarkStart w:id="1544" w:name="_Toc34124639"/>
      <w:bookmarkStart w:id="1545" w:name="_Toc43207763"/>
      <w:bookmarkStart w:id="1546" w:name="_Toc49857233"/>
      <w:bookmarkStart w:id="1547" w:name="_Toc56677069"/>
      <w:bookmarkStart w:id="1548" w:name="_Toc56691592"/>
      <w:bookmarkStart w:id="1549" w:name="_Toc56698856"/>
      <w:bookmarkStart w:id="1550" w:name="_Toc67680819"/>
      <w:r w:rsidRPr="003B2883">
        <w:t>6.1.5.</w:t>
      </w:r>
      <w:r w:rsidRPr="003B2883">
        <w:rPr>
          <w:lang w:eastAsia="zh-CN"/>
        </w:rPr>
        <w:t>3</w:t>
      </w:r>
      <w:r w:rsidRPr="003B2883">
        <w:t>.3</w:t>
      </w:r>
      <w:r w:rsidRPr="003B2883">
        <w:tab/>
        <w:t>Notification Standard Methods</w:t>
      </w:r>
      <w:bookmarkEnd w:id="1543"/>
      <w:bookmarkEnd w:id="1544"/>
      <w:bookmarkEnd w:id="1545"/>
      <w:bookmarkEnd w:id="1546"/>
      <w:bookmarkEnd w:id="1547"/>
      <w:bookmarkEnd w:id="1548"/>
      <w:bookmarkEnd w:id="1549"/>
      <w:bookmarkEnd w:id="1550"/>
    </w:p>
    <w:p w14:paraId="047DAB79" w14:textId="77777777" w:rsidR="00602AC0" w:rsidRPr="003B2883" w:rsidRDefault="00602AC0" w:rsidP="00602AC0">
      <w:pPr>
        <w:pStyle w:val="Heading6"/>
        <w:rPr>
          <w:lang w:eastAsia="zh-CN"/>
        </w:rPr>
      </w:pPr>
      <w:bookmarkStart w:id="1551" w:name="_Toc25156338"/>
      <w:bookmarkStart w:id="1552" w:name="_Toc34124640"/>
      <w:bookmarkStart w:id="1553" w:name="_Toc43207764"/>
      <w:bookmarkStart w:id="1554" w:name="_Toc49857234"/>
      <w:bookmarkStart w:id="1555" w:name="_Toc56677070"/>
      <w:bookmarkStart w:id="1556" w:name="_Toc56691593"/>
      <w:bookmarkStart w:id="1557" w:name="_Toc56698857"/>
      <w:bookmarkStart w:id="1558" w:name="_Toc67680820"/>
      <w:r w:rsidRPr="003B2883">
        <w:t>6.1.5.</w:t>
      </w:r>
      <w:r w:rsidRPr="003B2883">
        <w:rPr>
          <w:lang w:eastAsia="zh-CN"/>
        </w:rPr>
        <w:t>3</w:t>
      </w:r>
      <w:r w:rsidRPr="003B2883">
        <w:t>.3.1</w:t>
      </w:r>
      <w:r w:rsidRPr="003B2883">
        <w:tab/>
      </w:r>
      <w:r w:rsidRPr="003B2883">
        <w:rPr>
          <w:rFonts w:hint="eastAsia"/>
          <w:lang w:eastAsia="zh-CN"/>
        </w:rPr>
        <w:t>POST</w:t>
      </w:r>
      <w:bookmarkEnd w:id="1551"/>
      <w:bookmarkEnd w:id="1552"/>
      <w:bookmarkEnd w:id="1553"/>
      <w:bookmarkEnd w:id="1554"/>
      <w:bookmarkEnd w:id="1555"/>
      <w:bookmarkEnd w:id="1556"/>
      <w:bookmarkEnd w:id="1557"/>
      <w:bookmarkEnd w:id="1558"/>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49F101E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444EC" w:rsidRPr="003B2883" w14:paraId="0380FB3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FD9AAB7"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C7708D8"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9B228F"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389847F"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DACA6A0"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5772F9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632B545"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6260B955"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3B2E498"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0F87894"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736AC0C"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1559" w:name="_Toc25156339"/>
      <w:bookmarkStart w:id="1560" w:name="_Toc34124641"/>
      <w:bookmarkStart w:id="1561" w:name="_Toc43207765"/>
      <w:bookmarkStart w:id="1562" w:name="_Toc49857235"/>
      <w:bookmarkStart w:id="1563" w:name="_Toc56677071"/>
      <w:bookmarkStart w:id="1564" w:name="_Toc56691594"/>
      <w:bookmarkStart w:id="1565" w:name="_Toc56698858"/>
      <w:bookmarkStart w:id="1566" w:name="_Toc67680821"/>
      <w:r w:rsidRPr="003B2883">
        <w:t>6.1.5.4</w:t>
      </w:r>
      <w:r w:rsidRPr="003B2883">
        <w:tab/>
        <w:t>N1 Message Notification</w:t>
      </w:r>
      <w:bookmarkEnd w:id="1559"/>
      <w:bookmarkEnd w:id="1560"/>
      <w:bookmarkEnd w:id="1561"/>
      <w:bookmarkEnd w:id="1562"/>
      <w:bookmarkEnd w:id="1563"/>
      <w:bookmarkEnd w:id="1564"/>
      <w:bookmarkEnd w:id="1565"/>
      <w:bookmarkEnd w:id="1566"/>
    </w:p>
    <w:p w14:paraId="6894D865" w14:textId="77777777" w:rsidR="00602AC0" w:rsidRPr="003B2883" w:rsidRDefault="00602AC0" w:rsidP="00602AC0">
      <w:pPr>
        <w:pStyle w:val="Heading5"/>
      </w:pPr>
      <w:bookmarkStart w:id="1567" w:name="_Toc25156340"/>
      <w:bookmarkStart w:id="1568" w:name="_Toc34124642"/>
      <w:bookmarkStart w:id="1569" w:name="_Toc43207766"/>
      <w:bookmarkStart w:id="1570" w:name="_Toc49857236"/>
      <w:bookmarkStart w:id="1571" w:name="_Toc56677072"/>
      <w:bookmarkStart w:id="1572" w:name="_Toc56691595"/>
      <w:bookmarkStart w:id="1573" w:name="_Toc56698859"/>
      <w:bookmarkStart w:id="1574" w:name="_Toc67680822"/>
      <w:r w:rsidRPr="003B2883">
        <w:t>6.1.5.4.1</w:t>
      </w:r>
      <w:r w:rsidRPr="003B2883">
        <w:tab/>
        <w:t>Description</w:t>
      </w:r>
      <w:bookmarkEnd w:id="1567"/>
      <w:bookmarkEnd w:id="1568"/>
      <w:bookmarkEnd w:id="1569"/>
      <w:bookmarkEnd w:id="1570"/>
      <w:bookmarkEnd w:id="1571"/>
      <w:bookmarkEnd w:id="1572"/>
      <w:bookmarkEnd w:id="1573"/>
      <w:bookmarkEnd w:id="1574"/>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1575" w:name="_Toc25156341"/>
      <w:bookmarkStart w:id="1576" w:name="_Toc34124643"/>
      <w:bookmarkStart w:id="1577" w:name="_Toc43207767"/>
      <w:bookmarkStart w:id="1578" w:name="_Toc49857237"/>
      <w:bookmarkStart w:id="1579" w:name="_Toc56677073"/>
      <w:bookmarkStart w:id="1580" w:name="_Toc56691596"/>
      <w:bookmarkStart w:id="1581" w:name="_Toc56698860"/>
      <w:bookmarkStart w:id="1582" w:name="_Toc67680823"/>
      <w:r w:rsidRPr="003B2883">
        <w:lastRenderedPageBreak/>
        <w:t>6.1.5.4.2</w:t>
      </w:r>
      <w:r w:rsidRPr="003B2883">
        <w:tab/>
        <w:t>Notification Definition</w:t>
      </w:r>
      <w:bookmarkEnd w:id="1575"/>
      <w:bookmarkEnd w:id="1576"/>
      <w:bookmarkEnd w:id="1577"/>
      <w:bookmarkEnd w:id="1578"/>
      <w:bookmarkEnd w:id="1579"/>
      <w:bookmarkEnd w:id="1580"/>
      <w:bookmarkEnd w:id="1581"/>
      <w:bookmarkEnd w:id="1582"/>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9DEB3"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1583" w:name="_Toc25156342"/>
      <w:bookmarkStart w:id="1584" w:name="_Toc34124644"/>
      <w:bookmarkStart w:id="1585" w:name="_Toc43207768"/>
      <w:bookmarkStart w:id="1586" w:name="_Toc49857238"/>
      <w:bookmarkStart w:id="1587" w:name="_Toc56677074"/>
      <w:bookmarkStart w:id="1588" w:name="_Toc56691597"/>
      <w:bookmarkStart w:id="1589" w:name="_Toc56698861"/>
      <w:bookmarkStart w:id="1590" w:name="_Toc67680824"/>
      <w:r w:rsidRPr="003B2883">
        <w:t>6.1.5.4.3</w:t>
      </w:r>
      <w:r w:rsidRPr="003B2883">
        <w:tab/>
        <w:t>Notification Standard Methods</w:t>
      </w:r>
      <w:bookmarkEnd w:id="1583"/>
      <w:bookmarkEnd w:id="1584"/>
      <w:bookmarkEnd w:id="1585"/>
      <w:bookmarkEnd w:id="1586"/>
      <w:bookmarkEnd w:id="1587"/>
      <w:bookmarkEnd w:id="1588"/>
      <w:bookmarkEnd w:id="1589"/>
      <w:bookmarkEnd w:id="1590"/>
    </w:p>
    <w:p w14:paraId="2CCA3EA4" w14:textId="77777777" w:rsidR="00602AC0" w:rsidRPr="003B2883" w:rsidRDefault="00602AC0" w:rsidP="00602AC0">
      <w:pPr>
        <w:pStyle w:val="Heading6"/>
        <w:rPr>
          <w:lang w:eastAsia="zh-CN"/>
        </w:rPr>
      </w:pPr>
      <w:bookmarkStart w:id="1591" w:name="_Toc25156343"/>
      <w:bookmarkStart w:id="1592" w:name="_Toc34124645"/>
      <w:bookmarkStart w:id="1593" w:name="_Toc43207769"/>
      <w:bookmarkStart w:id="1594" w:name="_Toc49857239"/>
      <w:bookmarkStart w:id="1595" w:name="_Toc56677075"/>
      <w:bookmarkStart w:id="1596" w:name="_Toc56691598"/>
      <w:bookmarkStart w:id="1597" w:name="_Toc56698862"/>
      <w:bookmarkStart w:id="1598" w:name="_Toc67680825"/>
      <w:r w:rsidRPr="003B2883">
        <w:t>6.1.5.4.3.1</w:t>
      </w:r>
      <w:r w:rsidRPr="003B2883">
        <w:tab/>
      </w:r>
      <w:r w:rsidRPr="003B2883">
        <w:rPr>
          <w:rFonts w:hint="eastAsia"/>
          <w:lang w:eastAsia="zh-CN"/>
        </w:rPr>
        <w:t>POST</w:t>
      </w:r>
      <w:bookmarkEnd w:id="1591"/>
      <w:bookmarkEnd w:id="1592"/>
      <w:bookmarkEnd w:id="1593"/>
      <w:bookmarkEnd w:id="1594"/>
      <w:bookmarkEnd w:id="1595"/>
      <w:bookmarkEnd w:id="1596"/>
      <w:bookmarkEnd w:id="1597"/>
      <w:bookmarkEnd w:id="1598"/>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01B5C93"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2E448BD5"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444EC" w:rsidRPr="003B2883" w14:paraId="0E7438A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E8A9C00"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68F8278"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8D0099"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E5CC09A"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55B7AC"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3E2D9FB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1BACFE43"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6A3034A"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6C21B81"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FA5F3BD"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C846543"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41686FF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1599" w:name="_Toc25156344"/>
      <w:bookmarkStart w:id="1600" w:name="_Toc34124646"/>
      <w:bookmarkStart w:id="1601" w:name="_Toc43207770"/>
      <w:bookmarkStart w:id="1602" w:name="_Toc49857240"/>
      <w:bookmarkStart w:id="1603" w:name="_Toc56677076"/>
      <w:bookmarkStart w:id="1604" w:name="_Toc56691599"/>
      <w:bookmarkStart w:id="1605" w:name="_Toc56698863"/>
      <w:bookmarkStart w:id="1606" w:name="_Toc67680826"/>
      <w:r w:rsidRPr="003B2883">
        <w:lastRenderedPageBreak/>
        <w:t>6.1.5.5</w:t>
      </w:r>
      <w:r w:rsidRPr="003B2883">
        <w:tab/>
        <w:t>UE Specific N2 Information Notification</w:t>
      </w:r>
      <w:bookmarkEnd w:id="1599"/>
      <w:bookmarkEnd w:id="1600"/>
      <w:bookmarkEnd w:id="1601"/>
      <w:bookmarkEnd w:id="1602"/>
      <w:bookmarkEnd w:id="1603"/>
      <w:bookmarkEnd w:id="1604"/>
      <w:bookmarkEnd w:id="1605"/>
      <w:bookmarkEnd w:id="1606"/>
    </w:p>
    <w:p w14:paraId="7085FD19" w14:textId="77777777" w:rsidR="00602AC0" w:rsidRPr="003B2883" w:rsidRDefault="00602AC0" w:rsidP="00602AC0">
      <w:pPr>
        <w:pStyle w:val="Heading5"/>
      </w:pPr>
      <w:bookmarkStart w:id="1607" w:name="_Toc25156345"/>
      <w:bookmarkStart w:id="1608" w:name="_Toc34124647"/>
      <w:bookmarkStart w:id="1609" w:name="_Toc43207771"/>
      <w:bookmarkStart w:id="1610" w:name="_Toc49857241"/>
      <w:bookmarkStart w:id="1611" w:name="_Toc56677077"/>
      <w:bookmarkStart w:id="1612" w:name="_Toc56691600"/>
      <w:bookmarkStart w:id="1613" w:name="_Toc56698864"/>
      <w:bookmarkStart w:id="1614" w:name="_Toc67680827"/>
      <w:r w:rsidRPr="003B2883">
        <w:t>6.1.5.5.1</w:t>
      </w:r>
      <w:r w:rsidRPr="003B2883">
        <w:tab/>
        <w:t>Description</w:t>
      </w:r>
      <w:bookmarkEnd w:id="1607"/>
      <w:bookmarkEnd w:id="1608"/>
      <w:bookmarkEnd w:id="1609"/>
      <w:bookmarkEnd w:id="1610"/>
      <w:bookmarkEnd w:id="1611"/>
      <w:bookmarkEnd w:id="1612"/>
      <w:bookmarkEnd w:id="1613"/>
      <w:bookmarkEnd w:id="1614"/>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1615" w:name="_Toc25156346"/>
      <w:bookmarkStart w:id="1616" w:name="_Toc34124648"/>
      <w:bookmarkStart w:id="1617" w:name="_Toc43207772"/>
      <w:bookmarkStart w:id="1618" w:name="_Toc49857242"/>
      <w:bookmarkStart w:id="1619" w:name="_Toc56677078"/>
      <w:bookmarkStart w:id="1620" w:name="_Toc56691601"/>
      <w:bookmarkStart w:id="1621" w:name="_Toc56698865"/>
      <w:bookmarkStart w:id="1622" w:name="_Toc67680828"/>
      <w:r w:rsidRPr="003B2883">
        <w:t>6.1.5.5.2</w:t>
      </w:r>
      <w:r w:rsidRPr="003B2883">
        <w:tab/>
        <w:t>Notification Definition</w:t>
      </w:r>
      <w:bookmarkEnd w:id="1615"/>
      <w:bookmarkEnd w:id="1616"/>
      <w:bookmarkEnd w:id="1617"/>
      <w:bookmarkEnd w:id="1618"/>
      <w:bookmarkEnd w:id="1619"/>
      <w:bookmarkEnd w:id="1620"/>
      <w:bookmarkEnd w:id="1621"/>
      <w:bookmarkEnd w:id="1622"/>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132E8D26" w14:textId="77777777"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1623" w:name="_Toc25156347"/>
      <w:bookmarkStart w:id="1624" w:name="_Toc34124649"/>
      <w:bookmarkStart w:id="1625" w:name="_Toc43207773"/>
      <w:bookmarkStart w:id="1626" w:name="_Toc49857243"/>
      <w:bookmarkStart w:id="1627" w:name="_Toc56677079"/>
      <w:bookmarkStart w:id="1628" w:name="_Toc56691602"/>
      <w:bookmarkStart w:id="1629" w:name="_Toc56698866"/>
      <w:bookmarkStart w:id="1630" w:name="_Toc67680829"/>
      <w:r w:rsidRPr="003B2883">
        <w:t>6.1.5.5.3</w:t>
      </w:r>
      <w:r w:rsidRPr="003B2883">
        <w:tab/>
        <w:t>Notification Standard Methods</w:t>
      </w:r>
      <w:bookmarkEnd w:id="1623"/>
      <w:bookmarkEnd w:id="1624"/>
      <w:bookmarkEnd w:id="1625"/>
      <w:bookmarkEnd w:id="1626"/>
      <w:bookmarkEnd w:id="1627"/>
      <w:bookmarkEnd w:id="1628"/>
      <w:bookmarkEnd w:id="1629"/>
      <w:bookmarkEnd w:id="1630"/>
    </w:p>
    <w:p w14:paraId="4F5DFFD1" w14:textId="77777777" w:rsidR="00602AC0" w:rsidRPr="003B2883" w:rsidRDefault="00602AC0" w:rsidP="00602AC0">
      <w:pPr>
        <w:pStyle w:val="Heading6"/>
        <w:rPr>
          <w:lang w:eastAsia="zh-CN"/>
        </w:rPr>
      </w:pPr>
      <w:bookmarkStart w:id="1631" w:name="_Toc25156348"/>
      <w:bookmarkStart w:id="1632" w:name="_Toc34124650"/>
      <w:bookmarkStart w:id="1633" w:name="_Toc43207774"/>
      <w:bookmarkStart w:id="1634" w:name="_Toc49857244"/>
      <w:bookmarkStart w:id="1635" w:name="_Toc56677080"/>
      <w:bookmarkStart w:id="1636" w:name="_Toc56691603"/>
      <w:bookmarkStart w:id="1637" w:name="_Toc56698867"/>
      <w:bookmarkStart w:id="1638" w:name="_Toc67680830"/>
      <w:r w:rsidRPr="003B2883">
        <w:t>6.1.5.5.3.1</w:t>
      </w:r>
      <w:r w:rsidRPr="003B2883">
        <w:tab/>
      </w:r>
      <w:r w:rsidRPr="003B2883">
        <w:rPr>
          <w:rFonts w:hint="eastAsia"/>
          <w:lang w:eastAsia="zh-CN"/>
        </w:rPr>
        <w:t>POST</w:t>
      </w:r>
      <w:bookmarkEnd w:id="1631"/>
      <w:bookmarkEnd w:id="1632"/>
      <w:bookmarkEnd w:id="1633"/>
      <w:bookmarkEnd w:id="1634"/>
      <w:bookmarkEnd w:id="1635"/>
      <w:bookmarkEnd w:id="1636"/>
      <w:bookmarkEnd w:id="1637"/>
      <w:bookmarkEnd w:id="1638"/>
    </w:p>
    <w:p w14:paraId="642BC4B9"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42E95779" w14:textId="77777777" w:rsidTr="006444EC">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584"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2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584"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584"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444EC" w:rsidRPr="003B2883" w14:paraId="7EC460B6"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117C3F23" w14:textId="77777777"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109752D4" w14:textId="77777777" w:rsidR="006444EC" w:rsidRPr="003B2883" w:rsidRDefault="006444EC" w:rsidP="006444EC">
            <w:pPr>
              <w:pStyle w:val="TAL"/>
            </w:pPr>
            <w:r>
              <w:t>307 Temporary Redirect</w:t>
            </w:r>
          </w:p>
        </w:tc>
        <w:tc>
          <w:tcPr>
            <w:tcW w:w="2584" w:type="pct"/>
            <w:tcBorders>
              <w:top w:val="single" w:sz="4" w:space="0" w:color="auto"/>
              <w:left w:val="single" w:sz="6" w:space="0" w:color="000000"/>
              <w:bottom w:val="single" w:sz="4" w:space="0" w:color="auto"/>
              <w:right w:val="single" w:sz="6" w:space="0" w:color="000000"/>
            </w:tcBorders>
          </w:tcPr>
          <w:p w14:paraId="18513754"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28FFDE33"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4EBF2618" w14:textId="77777777"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198A1A99" w14:textId="77777777" w:rsidR="006444EC" w:rsidRPr="003B2883" w:rsidRDefault="006444EC" w:rsidP="006444EC">
            <w:pPr>
              <w:pStyle w:val="TAL"/>
            </w:pPr>
            <w:r>
              <w:t>308 Permanent Redirect</w:t>
            </w:r>
          </w:p>
        </w:tc>
        <w:tc>
          <w:tcPr>
            <w:tcW w:w="2584" w:type="pct"/>
            <w:tcBorders>
              <w:top w:val="single" w:sz="4" w:space="0" w:color="auto"/>
              <w:left w:val="single" w:sz="6" w:space="0" w:color="000000"/>
              <w:bottom w:val="single" w:sz="4" w:space="0" w:color="auto"/>
              <w:right w:val="single" w:sz="6" w:space="0" w:color="000000"/>
            </w:tcBorders>
          </w:tcPr>
          <w:p w14:paraId="622B0F89"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1639" w:name="_Toc25156349"/>
      <w:bookmarkStart w:id="1640" w:name="_Toc34124651"/>
      <w:bookmarkStart w:id="1641" w:name="_Toc43207775"/>
      <w:bookmarkStart w:id="1642" w:name="_Toc49857245"/>
      <w:bookmarkStart w:id="1643" w:name="_Toc56677081"/>
      <w:bookmarkStart w:id="1644" w:name="_Toc56691604"/>
      <w:bookmarkStart w:id="1645" w:name="_Toc56698868"/>
      <w:bookmarkStart w:id="1646" w:name="_Toc67680831"/>
      <w:r w:rsidRPr="003B2883">
        <w:t>6.1.5.6</w:t>
      </w:r>
      <w:r w:rsidRPr="003B2883">
        <w:tab/>
        <w:t>N1N2 Transfer Failure Notification</w:t>
      </w:r>
      <w:bookmarkEnd w:id="1639"/>
      <w:bookmarkEnd w:id="1640"/>
      <w:bookmarkEnd w:id="1641"/>
      <w:bookmarkEnd w:id="1642"/>
      <w:bookmarkEnd w:id="1643"/>
      <w:bookmarkEnd w:id="1644"/>
      <w:bookmarkEnd w:id="1645"/>
      <w:bookmarkEnd w:id="1646"/>
    </w:p>
    <w:p w14:paraId="5907AC18" w14:textId="77777777" w:rsidR="00602AC0" w:rsidRPr="003B2883" w:rsidRDefault="00602AC0" w:rsidP="00602AC0">
      <w:pPr>
        <w:pStyle w:val="Heading5"/>
      </w:pPr>
      <w:bookmarkStart w:id="1647" w:name="_Toc25156350"/>
      <w:bookmarkStart w:id="1648" w:name="_Toc34124652"/>
      <w:bookmarkStart w:id="1649" w:name="_Toc43207776"/>
      <w:bookmarkStart w:id="1650" w:name="_Toc49857246"/>
      <w:bookmarkStart w:id="1651" w:name="_Toc56677082"/>
      <w:bookmarkStart w:id="1652" w:name="_Toc56691605"/>
      <w:bookmarkStart w:id="1653" w:name="_Toc56698869"/>
      <w:bookmarkStart w:id="1654" w:name="_Toc67680832"/>
      <w:r w:rsidRPr="003B2883">
        <w:t>6.1.5.6.1</w:t>
      </w:r>
      <w:r w:rsidRPr="003B2883">
        <w:tab/>
        <w:t>Description</w:t>
      </w:r>
      <w:bookmarkEnd w:id="1647"/>
      <w:bookmarkEnd w:id="1648"/>
      <w:bookmarkEnd w:id="1649"/>
      <w:bookmarkEnd w:id="1650"/>
      <w:bookmarkEnd w:id="1651"/>
      <w:bookmarkEnd w:id="1652"/>
      <w:bookmarkEnd w:id="1653"/>
      <w:bookmarkEnd w:id="1654"/>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1655" w:name="_Toc25156351"/>
      <w:bookmarkStart w:id="1656" w:name="_Toc34124653"/>
      <w:bookmarkStart w:id="1657" w:name="_Toc43207777"/>
      <w:bookmarkStart w:id="1658" w:name="_Toc49857247"/>
      <w:bookmarkStart w:id="1659" w:name="_Toc56677083"/>
      <w:bookmarkStart w:id="1660" w:name="_Toc56691606"/>
      <w:bookmarkStart w:id="1661" w:name="_Toc56698870"/>
      <w:bookmarkStart w:id="1662" w:name="_Toc67680833"/>
      <w:r w:rsidRPr="003B2883">
        <w:t>6.1.5.6.2</w:t>
      </w:r>
      <w:r w:rsidRPr="003B2883">
        <w:tab/>
        <w:t>Notification Definition</w:t>
      </w:r>
      <w:bookmarkEnd w:id="1655"/>
      <w:bookmarkEnd w:id="1656"/>
      <w:bookmarkEnd w:id="1657"/>
      <w:bookmarkEnd w:id="1658"/>
      <w:bookmarkEnd w:id="1659"/>
      <w:bookmarkEnd w:id="1660"/>
      <w:bookmarkEnd w:id="1661"/>
      <w:bookmarkEnd w:id="1662"/>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1663" w:name="_Toc25156352"/>
      <w:bookmarkStart w:id="1664" w:name="_Toc34124654"/>
      <w:bookmarkStart w:id="1665" w:name="_Toc43207778"/>
      <w:bookmarkStart w:id="1666" w:name="_Toc49857248"/>
      <w:bookmarkStart w:id="1667" w:name="_Toc56677084"/>
      <w:bookmarkStart w:id="1668" w:name="_Toc56691607"/>
      <w:bookmarkStart w:id="1669" w:name="_Toc56698871"/>
      <w:bookmarkStart w:id="1670" w:name="_Toc67680834"/>
      <w:r w:rsidRPr="003B2883">
        <w:t>6.1.5.6.3</w:t>
      </w:r>
      <w:r w:rsidRPr="003B2883">
        <w:tab/>
        <w:t>Notification Standard Methods</w:t>
      </w:r>
      <w:bookmarkEnd w:id="1663"/>
      <w:bookmarkEnd w:id="1664"/>
      <w:bookmarkEnd w:id="1665"/>
      <w:bookmarkEnd w:id="1666"/>
      <w:bookmarkEnd w:id="1667"/>
      <w:bookmarkEnd w:id="1668"/>
      <w:bookmarkEnd w:id="1669"/>
      <w:bookmarkEnd w:id="1670"/>
    </w:p>
    <w:p w14:paraId="1BC1EA6A" w14:textId="77777777" w:rsidR="00602AC0" w:rsidRPr="003B2883" w:rsidRDefault="00602AC0" w:rsidP="00602AC0">
      <w:pPr>
        <w:pStyle w:val="Heading6"/>
        <w:rPr>
          <w:lang w:eastAsia="zh-CN"/>
        </w:rPr>
      </w:pPr>
      <w:bookmarkStart w:id="1671" w:name="_Toc25156353"/>
      <w:bookmarkStart w:id="1672" w:name="_Toc34124655"/>
      <w:bookmarkStart w:id="1673" w:name="_Toc43207779"/>
      <w:bookmarkStart w:id="1674" w:name="_Toc49857249"/>
      <w:bookmarkStart w:id="1675" w:name="_Toc56677085"/>
      <w:bookmarkStart w:id="1676" w:name="_Toc56691608"/>
      <w:bookmarkStart w:id="1677" w:name="_Toc56698872"/>
      <w:bookmarkStart w:id="1678" w:name="_Toc67680835"/>
      <w:r w:rsidRPr="003B2883">
        <w:t>6.1.5.6.3.1</w:t>
      </w:r>
      <w:r w:rsidRPr="003B2883">
        <w:tab/>
      </w:r>
      <w:r w:rsidRPr="003B2883">
        <w:rPr>
          <w:rFonts w:hint="eastAsia"/>
          <w:lang w:eastAsia="zh-CN"/>
        </w:rPr>
        <w:t>POST</w:t>
      </w:r>
      <w:bookmarkEnd w:id="1671"/>
      <w:bookmarkEnd w:id="1672"/>
      <w:bookmarkEnd w:id="1673"/>
      <w:bookmarkEnd w:id="1674"/>
      <w:bookmarkEnd w:id="1675"/>
      <w:bookmarkEnd w:id="1676"/>
      <w:bookmarkEnd w:id="1677"/>
      <w:bookmarkEnd w:id="1678"/>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48330CAC" w14:textId="77777777" w:rsidR="00602AC0" w:rsidRPr="003B2883" w:rsidRDefault="00602AC0" w:rsidP="001D4998">
            <w:pPr>
              <w:pStyle w:val="TAL"/>
              <w:ind w:left="284"/>
              <w:rPr>
                <w:lang w:eastAsia="zh-CN"/>
              </w:rPr>
            </w:pPr>
            <w:r>
              <w:t>-</w:t>
            </w:r>
            <w:r w:rsidRPr="003B2883">
              <w:tab/>
              <w:t>TEMPORARY_REJECT_HANDOVER_ONGOING</w:t>
            </w:r>
          </w:p>
        </w:tc>
      </w:tr>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102AA07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E94EE4" w:rsidRPr="003B2883" w14:paraId="4F2AE73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D5F7D4F" w14:textId="77777777"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6357187D" w14:textId="77777777"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F53569E" w14:textId="77777777"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B2EB1C1" w14:textId="77777777" w:rsidR="00E94EE4" w:rsidRPr="003B2883" w:rsidRDefault="00E94EE4" w:rsidP="00E94EE4">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9662875" w14:textId="77777777" w:rsidR="00E94EE4" w:rsidRPr="003B2883" w:rsidRDefault="00E94EE4" w:rsidP="00E94EE4">
            <w:pPr>
              <w:pStyle w:val="TAL"/>
            </w:pPr>
            <w:r>
              <w:t>Temporary redirection. The NF service consumer shall generate a Location header field containing a URI pointing to the endpoint of another NF service consumer to which the notification should be sent.</w:t>
            </w:r>
          </w:p>
        </w:tc>
      </w:tr>
      <w:tr w:rsidR="00E94EE4" w:rsidRPr="003B2883" w14:paraId="73BBE459"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BF44913" w14:textId="77777777"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5A42490" w14:textId="77777777"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1B66CE" w14:textId="77777777"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743B30C" w14:textId="77777777" w:rsidR="00E94EE4" w:rsidRPr="003B2883" w:rsidRDefault="00E94EE4" w:rsidP="00E94EE4">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B388E67" w14:textId="77777777" w:rsidR="00E94EE4" w:rsidRPr="003B2883" w:rsidRDefault="00E94EE4" w:rsidP="00E94EE4">
            <w:pPr>
              <w:pStyle w:val="TAL"/>
            </w:pPr>
            <w:r>
              <w:t>Permanent redirection. The NF service consumer shall generate a Location header field containing a URI pointing to the endpoint of another NF service consumer to which the notification should be sent.</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1679" w:name="_Toc25156354"/>
      <w:bookmarkStart w:id="1680" w:name="_Toc34124656"/>
      <w:bookmarkStart w:id="1681" w:name="_Toc43207780"/>
      <w:bookmarkStart w:id="1682" w:name="_Toc49857250"/>
      <w:bookmarkStart w:id="1683" w:name="_Toc56677086"/>
      <w:bookmarkStart w:id="1684" w:name="_Toc56691609"/>
      <w:bookmarkStart w:id="1685" w:name="_Toc56698873"/>
      <w:bookmarkStart w:id="1686" w:name="_Toc67680836"/>
      <w:r w:rsidRPr="003B2883">
        <w:t>6.1.5.7</w:t>
      </w:r>
      <w:r w:rsidRPr="003B2883">
        <w:tab/>
        <w:t>Void</w:t>
      </w:r>
      <w:bookmarkEnd w:id="1679"/>
      <w:bookmarkEnd w:id="1680"/>
      <w:bookmarkEnd w:id="1681"/>
      <w:bookmarkEnd w:id="1682"/>
      <w:bookmarkEnd w:id="1683"/>
      <w:bookmarkEnd w:id="1684"/>
      <w:bookmarkEnd w:id="1685"/>
      <w:bookmarkEnd w:id="1686"/>
    </w:p>
    <w:p w14:paraId="12219507" w14:textId="77777777" w:rsidR="00602AC0" w:rsidRPr="003B2883" w:rsidRDefault="00602AC0" w:rsidP="00602AC0"/>
    <w:p w14:paraId="2D5EEDE8" w14:textId="77777777" w:rsidR="00602AC0" w:rsidRPr="003B2883" w:rsidRDefault="00602AC0" w:rsidP="00602AC0">
      <w:pPr>
        <w:pStyle w:val="Heading3"/>
      </w:pPr>
      <w:bookmarkStart w:id="1687" w:name="_Toc25156355"/>
      <w:bookmarkStart w:id="1688" w:name="_Toc34124657"/>
      <w:bookmarkStart w:id="1689" w:name="_Toc43207781"/>
      <w:bookmarkStart w:id="1690" w:name="_Toc49857251"/>
      <w:bookmarkStart w:id="1691" w:name="_Toc56677087"/>
      <w:bookmarkStart w:id="1692" w:name="_Toc56691610"/>
      <w:bookmarkStart w:id="1693" w:name="_Toc56698874"/>
      <w:bookmarkStart w:id="1694" w:name="_Toc67680837"/>
      <w:r w:rsidRPr="003B2883">
        <w:t>6.1.6</w:t>
      </w:r>
      <w:r w:rsidRPr="003B2883">
        <w:tab/>
        <w:t>Data Model</w:t>
      </w:r>
      <w:bookmarkEnd w:id="1687"/>
      <w:bookmarkEnd w:id="1688"/>
      <w:bookmarkEnd w:id="1689"/>
      <w:bookmarkEnd w:id="1690"/>
      <w:bookmarkEnd w:id="1691"/>
      <w:bookmarkEnd w:id="1692"/>
      <w:bookmarkEnd w:id="1693"/>
      <w:bookmarkEnd w:id="1694"/>
    </w:p>
    <w:p w14:paraId="2DD9B83F" w14:textId="77777777" w:rsidR="00602AC0" w:rsidRPr="003B2883" w:rsidRDefault="00602AC0" w:rsidP="00602AC0">
      <w:pPr>
        <w:pStyle w:val="Heading4"/>
      </w:pPr>
      <w:bookmarkStart w:id="1695" w:name="_Toc25156356"/>
      <w:bookmarkStart w:id="1696" w:name="_Toc34124658"/>
      <w:bookmarkStart w:id="1697" w:name="_Toc43207782"/>
      <w:bookmarkStart w:id="1698" w:name="_Toc49857252"/>
      <w:bookmarkStart w:id="1699" w:name="_Toc56677088"/>
      <w:bookmarkStart w:id="1700" w:name="_Toc56691611"/>
      <w:bookmarkStart w:id="1701" w:name="_Toc56698875"/>
      <w:bookmarkStart w:id="1702" w:name="_Toc67680838"/>
      <w:r w:rsidRPr="003B2883">
        <w:t>6.1.6.1</w:t>
      </w:r>
      <w:r w:rsidRPr="003B2883">
        <w:tab/>
        <w:t>General</w:t>
      </w:r>
      <w:bookmarkEnd w:id="1695"/>
      <w:bookmarkEnd w:id="1696"/>
      <w:bookmarkEnd w:id="1697"/>
      <w:bookmarkEnd w:id="1698"/>
      <w:bookmarkEnd w:id="1699"/>
      <w:bookmarkEnd w:id="1700"/>
      <w:bookmarkEnd w:id="1701"/>
      <w:bookmarkEnd w:id="1702"/>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E6A16F2"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01BA4CAA"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724F2F60"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4DA490D4"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14DBBC48"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7476AFA3"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BBE2F61"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07C9F52"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77777777" w:rsidR="00602AC0" w:rsidRPr="003B2883" w:rsidRDefault="00602AC0" w:rsidP="001D4998">
            <w:pPr>
              <w:pStyle w:val="TAL"/>
              <w:rPr>
                <w:rFonts w:cs="Arial"/>
                <w:szCs w:val="18"/>
              </w:rPr>
            </w:pP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bookmarkStart w:id="1703"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703"/>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bookmarkStart w:id="1704"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bookmarkEnd w:id="1704"/>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6D684418" w:rsidR="003E5973" w:rsidRDefault="003E5973" w:rsidP="003E5973">
            <w:pPr>
              <w:pStyle w:val="TAL"/>
            </w:pPr>
            <w:r>
              <w:t>6.1.6.3.68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3E597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3E5973" w:rsidRPr="003B2883" w:rsidRDefault="003E5973" w:rsidP="003E597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3E5973" w:rsidRPr="003B2883" w:rsidRDefault="003E5973" w:rsidP="003E5973">
            <w:pPr>
              <w:pStyle w:val="TAL"/>
              <w:rPr>
                <w:rFonts w:cs="Arial"/>
                <w:szCs w:val="18"/>
              </w:rPr>
            </w:pPr>
            <w:r w:rsidRPr="003B2883">
              <w:rPr>
                <w:rFonts w:cs="Arial"/>
                <w:szCs w:val="18"/>
              </w:rPr>
              <w:t>EPS Bearer Identifier</w:t>
            </w:r>
          </w:p>
        </w:tc>
      </w:tr>
      <w:tr w:rsidR="003E597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3E5973" w:rsidRPr="003B2883" w:rsidDel="00C64A7B" w:rsidRDefault="003E5973" w:rsidP="003E597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3E5973" w:rsidRPr="003B2883" w:rsidDel="00C64A7B" w:rsidRDefault="003E5973" w:rsidP="003E597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3E5973" w:rsidRPr="003B2883" w:rsidDel="00C64A7B" w:rsidRDefault="003E5973" w:rsidP="003E5973">
            <w:pPr>
              <w:pStyle w:val="TAL"/>
            </w:pPr>
            <w:r w:rsidRPr="003B2883">
              <w:rPr>
                <w:rFonts w:cs="Arial" w:hint="eastAsia"/>
                <w:szCs w:val="18"/>
              </w:rPr>
              <w:t>Paging Policy Indicator</w:t>
            </w:r>
          </w:p>
        </w:tc>
      </w:tr>
      <w:tr w:rsidR="003E597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3E5973" w:rsidRPr="003B2883" w:rsidRDefault="003E5973" w:rsidP="003E597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3E5973" w:rsidRPr="003B2883" w:rsidRDefault="003E5973" w:rsidP="003E5973">
            <w:pPr>
              <w:pStyle w:val="TAL"/>
              <w:rPr>
                <w:rFonts w:cs="Arial"/>
                <w:szCs w:val="18"/>
              </w:rPr>
            </w:pPr>
            <w:r w:rsidRPr="003B2883">
              <w:t>Represents a NAS COUNT</w:t>
            </w:r>
          </w:p>
        </w:tc>
      </w:tr>
      <w:tr w:rsidR="003E597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3E5973" w:rsidRPr="003B2883" w:rsidRDefault="003E5973" w:rsidP="003E597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3E5973" w:rsidRPr="003B2883" w:rsidRDefault="003E5973" w:rsidP="003E5973">
            <w:pPr>
              <w:pStyle w:val="TAL"/>
              <w:rPr>
                <w:rFonts w:cs="Arial"/>
                <w:szCs w:val="18"/>
              </w:rPr>
            </w:pPr>
            <w:r w:rsidRPr="003B2883">
              <w:t>Represents a 5GMM capability</w:t>
            </w:r>
          </w:p>
        </w:tc>
      </w:tr>
      <w:tr w:rsidR="003E597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3E5973" w:rsidRPr="003B2883" w:rsidRDefault="003E5973" w:rsidP="003E597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3E5973" w:rsidRPr="003B2883" w:rsidRDefault="003E5973" w:rsidP="003E5973">
            <w:pPr>
              <w:pStyle w:val="TAL"/>
              <w:rPr>
                <w:rFonts w:cs="Arial"/>
                <w:szCs w:val="18"/>
              </w:rPr>
            </w:pPr>
            <w:r w:rsidRPr="003B2883">
              <w:t>Represents a UE Security Capability</w:t>
            </w:r>
          </w:p>
        </w:tc>
      </w:tr>
      <w:tr w:rsidR="003E597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3E5973" w:rsidRPr="003B2883" w:rsidRDefault="003E5973" w:rsidP="003E597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3E5973" w:rsidRPr="003B2883" w:rsidRDefault="003E5973" w:rsidP="003E5973">
            <w:pPr>
              <w:pStyle w:val="TAL"/>
              <w:rPr>
                <w:rFonts w:cs="Arial"/>
                <w:szCs w:val="18"/>
              </w:rPr>
            </w:pPr>
            <w:r w:rsidRPr="003B2883">
              <w:t>Represents a S1 UE Network Capability</w:t>
            </w:r>
          </w:p>
        </w:tc>
      </w:tr>
      <w:tr w:rsidR="003E597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3E5973" w:rsidRPr="003B2883" w:rsidRDefault="003E5973" w:rsidP="003E597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3E5973" w:rsidRPr="003B2883" w:rsidRDefault="003E5973" w:rsidP="003E5973">
            <w:pPr>
              <w:pStyle w:val="TAL"/>
              <w:rPr>
                <w:rFonts w:cs="Arial"/>
                <w:szCs w:val="18"/>
              </w:rPr>
            </w:pPr>
            <w:r w:rsidRPr="003B2883">
              <w:t>Indicates the UE DRX Parameters</w:t>
            </w:r>
          </w:p>
        </w:tc>
      </w:tr>
      <w:tr w:rsidR="003E597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3E5973" w:rsidRPr="003B2883" w:rsidRDefault="003E5973" w:rsidP="003E597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3E5973" w:rsidRPr="003B2883" w:rsidRDefault="003E5973" w:rsidP="003E597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3E5973" w:rsidRPr="003B2883" w:rsidRDefault="003E5973" w:rsidP="003E5973">
            <w:pPr>
              <w:pStyle w:val="TAL"/>
              <w:rPr>
                <w:rFonts w:cs="Arial"/>
                <w:szCs w:val="18"/>
              </w:rPr>
            </w:pPr>
            <w:r w:rsidRPr="003B2883">
              <w:rPr>
                <w:rFonts w:cs="Arial"/>
                <w:szCs w:val="18"/>
              </w:rPr>
              <w:t>Represents the OMC Identifier</w:t>
            </w:r>
          </w:p>
        </w:tc>
      </w:tr>
      <w:tr w:rsidR="003E597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3E5973" w:rsidRPr="003B2883" w:rsidRDefault="003E5973" w:rsidP="003E597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3E5973" w:rsidRPr="003B2883" w:rsidRDefault="003E5973" w:rsidP="003E597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3E5973" w:rsidRPr="003B2883" w:rsidRDefault="003E5973" w:rsidP="003E5973">
            <w:pPr>
              <w:pStyle w:val="TAL"/>
              <w:rPr>
                <w:rFonts w:cs="Arial"/>
                <w:szCs w:val="18"/>
              </w:rPr>
            </w:pPr>
            <w:r>
              <w:rPr>
                <w:rFonts w:cs="Arial"/>
                <w:szCs w:val="18"/>
                <w:lang w:val="en-US" w:eastAsia="zh-CN"/>
              </w:rPr>
              <w:t>Indicates the MS Classmark 2 of a 5G SRVCC UE</w:t>
            </w:r>
          </w:p>
        </w:tc>
      </w:tr>
      <w:tr w:rsidR="003E597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3E5973" w:rsidRPr="003B2883" w:rsidRDefault="003E5973" w:rsidP="003E597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3E5973" w:rsidRPr="003B2883" w:rsidRDefault="003E5973" w:rsidP="003E597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3E5973" w:rsidRPr="003B2883" w:rsidRDefault="003E5973" w:rsidP="003E597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3E597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3E5973" w:rsidRPr="003B2883" w:rsidRDefault="003E5973" w:rsidP="003E597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3E5973" w:rsidRPr="003B2883" w:rsidRDefault="003E5973" w:rsidP="003E597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77777777" w:rsidR="003E5973" w:rsidRPr="003B2883" w:rsidRDefault="003E5973" w:rsidP="003E5973">
            <w:pPr>
              <w:pStyle w:val="TAL"/>
            </w:pPr>
          </w:p>
        </w:tc>
      </w:tr>
      <w:tr w:rsidR="003E597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3E5973" w:rsidRPr="003B2883" w:rsidRDefault="003E5973" w:rsidP="003E597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3E5973" w:rsidRPr="003B2883" w:rsidRDefault="003E5973" w:rsidP="003E597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77777777" w:rsidR="003E5973" w:rsidRPr="003B2883" w:rsidRDefault="003E5973" w:rsidP="003E5973">
            <w:pPr>
              <w:pStyle w:val="TAL"/>
            </w:pPr>
          </w:p>
        </w:tc>
      </w:tr>
      <w:tr w:rsidR="003E597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3E5973" w:rsidRPr="003B2883" w:rsidRDefault="003E5973" w:rsidP="003E597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3E5973" w:rsidRPr="003B2883" w:rsidRDefault="003E5973" w:rsidP="003E597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77777777" w:rsidR="003E5973" w:rsidRPr="003B2883" w:rsidRDefault="003E5973" w:rsidP="003E5973">
            <w:pPr>
              <w:pStyle w:val="TAL"/>
            </w:pPr>
          </w:p>
        </w:tc>
      </w:tr>
      <w:tr w:rsidR="003E597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3E5973" w:rsidRPr="003B2883" w:rsidRDefault="003E5973" w:rsidP="003E597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3E5973" w:rsidRPr="003B2883" w:rsidRDefault="003E5973" w:rsidP="003E597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77777777" w:rsidR="003E5973" w:rsidRPr="003B2883" w:rsidRDefault="003E5973" w:rsidP="003E5973">
            <w:pPr>
              <w:pStyle w:val="TAL"/>
            </w:pPr>
          </w:p>
        </w:tc>
      </w:tr>
      <w:tr w:rsidR="003E597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3E5973" w:rsidRPr="003B2883" w:rsidRDefault="003E5973" w:rsidP="003E597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3E5973" w:rsidRPr="003B2883" w:rsidRDefault="003E5973" w:rsidP="003E597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3E5973" w:rsidRPr="003B2883" w:rsidRDefault="003E5973" w:rsidP="003E5973">
            <w:pPr>
              <w:pStyle w:val="TAL"/>
            </w:pPr>
            <w:r w:rsidRPr="003B2883">
              <w:rPr>
                <w:rFonts w:cs="Arial"/>
                <w:szCs w:val="18"/>
              </w:rPr>
              <w:t>Describes the status of an individual ueContext resource in UE Context Transfer procedures</w:t>
            </w:r>
          </w:p>
        </w:tc>
      </w:tr>
      <w:tr w:rsidR="003E597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3E5973" w:rsidRPr="003B2883" w:rsidRDefault="003E5973" w:rsidP="003E597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3E5973" w:rsidRPr="003B2883" w:rsidRDefault="003E5973" w:rsidP="003E597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3E5973" w:rsidRPr="003B2883" w:rsidRDefault="003E5973" w:rsidP="003E5973">
            <w:pPr>
              <w:pStyle w:val="TAL"/>
              <w:rPr>
                <w:rFonts w:cs="Arial"/>
                <w:szCs w:val="18"/>
              </w:rPr>
            </w:pPr>
            <w:r w:rsidRPr="003B2883">
              <w:rPr>
                <w:rFonts w:cs="Arial"/>
                <w:szCs w:val="18"/>
              </w:rPr>
              <w:t>Describes the result of N2 information transfer by AMF to the AN.</w:t>
            </w:r>
          </w:p>
        </w:tc>
      </w:tr>
      <w:tr w:rsidR="003E597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3E5973" w:rsidRPr="003B2883" w:rsidRDefault="003E5973" w:rsidP="003E597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3E5973" w:rsidRPr="003B2883" w:rsidRDefault="003E5973" w:rsidP="003E597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3E5973" w:rsidRPr="003B2883" w:rsidRDefault="003E5973" w:rsidP="003E5973">
            <w:pPr>
              <w:pStyle w:val="TAL"/>
              <w:rPr>
                <w:rFonts w:cs="Arial"/>
                <w:szCs w:val="18"/>
              </w:rPr>
            </w:pPr>
            <w:r w:rsidRPr="003B2883">
              <w:rPr>
                <w:rFonts w:cs="Arial"/>
                <w:szCs w:val="18"/>
              </w:rPr>
              <w:t>Indicates the supported Ciphering Algorithm</w:t>
            </w:r>
          </w:p>
        </w:tc>
      </w:tr>
      <w:tr w:rsidR="003E597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3E5973" w:rsidRPr="003B2883" w:rsidRDefault="003E5973" w:rsidP="003E597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3E5973" w:rsidRPr="003B2883" w:rsidRDefault="003E5973" w:rsidP="003E597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3E5973" w:rsidRPr="003B2883" w:rsidRDefault="003E5973" w:rsidP="003E5973">
            <w:pPr>
              <w:pStyle w:val="TAL"/>
              <w:rPr>
                <w:rFonts w:cs="Arial"/>
                <w:szCs w:val="18"/>
              </w:rPr>
            </w:pPr>
            <w:r w:rsidRPr="003B2883">
              <w:rPr>
                <w:rFonts w:cs="Arial"/>
                <w:szCs w:val="18"/>
              </w:rPr>
              <w:t>Indicates the supported Integrity Algorithm</w:t>
            </w:r>
          </w:p>
        </w:tc>
      </w:tr>
      <w:tr w:rsidR="003E597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3E5973" w:rsidRPr="003B2883" w:rsidRDefault="003E5973" w:rsidP="003E5973">
            <w:pPr>
              <w:pStyle w:val="TAL"/>
              <w:rPr>
                <w:lang w:eastAsia="zh-CN"/>
              </w:rPr>
            </w:pPr>
            <w:bookmarkStart w:id="1705"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3E5973" w:rsidRPr="003B2883" w:rsidRDefault="003E5973" w:rsidP="003E597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3E5973" w:rsidRPr="003B2883" w:rsidRDefault="003E5973" w:rsidP="003E5973">
            <w:pPr>
              <w:pStyle w:val="TAL"/>
              <w:rPr>
                <w:rFonts w:cs="Arial"/>
                <w:szCs w:val="18"/>
              </w:rPr>
            </w:pPr>
            <w:r w:rsidRPr="003B2883">
              <w:rPr>
                <w:rFonts w:cs="Arial"/>
                <w:szCs w:val="18"/>
              </w:rPr>
              <w:t>Indicates the supported SMS delivery of a UE.</w:t>
            </w:r>
          </w:p>
        </w:tc>
      </w:tr>
      <w:bookmarkEnd w:id="1705"/>
      <w:tr w:rsidR="003E597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3E5973" w:rsidRPr="003B2883" w:rsidRDefault="003E5973" w:rsidP="003E597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3E5973" w:rsidRPr="003B2883" w:rsidRDefault="003E5973" w:rsidP="003E597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3E5973" w:rsidRPr="003B2883" w:rsidRDefault="003E5973" w:rsidP="003E5973">
            <w:pPr>
              <w:pStyle w:val="TAL"/>
              <w:rPr>
                <w:rFonts w:cs="Arial"/>
                <w:szCs w:val="18"/>
              </w:rPr>
            </w:pPr>
            <w:r w:rsidRPr="003B2883">
              <w:rPr>
                <w:rFonts w:cs="Arial" w:hint="eastAsia"/>
                <w:szCs w:val="18"/>
              </w:rPr>
              <w:t>Indicates the security context type.</w:t>
            </w:r>
          </w:p>
        </w:tc>
      </w:tr>
      <w:tr w:rsidR="003E597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3E5973" w:rsidRPr="003B2883" w:rsidRDefault="003E5973" w:rsidP="003E597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3E5973" w:rsidRPr="003B2883" w:rsidRDefault="003E5973" w:rsidP="003E597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3E5973" w:rsidRPr="003B2883" w:rsidRDefault="003E5973" w:rsidP="003E597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3E597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3E5973" w:rsidRPr="003B2883" w:rsidRDefault="003E5973" w:rsidP="003E597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3E5973" w:rsidRPr="003B2883" w:rsidRDefault="003E5973" w:rsidP="003E597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3E5973" w:rsidRPr="003B2883" w:rsidRDefault="003E5973" w:rsidP="003E5973">
            <w:pPr>
              <w:pStyle w:val="TAL"/>
              <w:rPr>
                <w:rFonts w:cs="Arial"/>
                <w:szCs w:val="18"/>
              </w:rPr>
            </w:pPr>
            <w:r w:rsidRPr="003B2883">
              <w:rPr>
                <w:rFonts w:cs="Arial"/>
                <w:szCs w:val="18"/>
              </w:rPr>
              <w:t>Indicates UE Context Transfer Reason</w:t>
            </w:r>
          </w:p>
        </w:tc>
      </w:tr>
      <w:tr w:rsidR="003E597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3E5973" w:rsidRPr="003B2883" w:rsidRDefault="003E5973" w:rsidP="003E597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3E5973" w:rsidRPr="003B2883" w:rsidRDefault="003E5973" w:rsidP="003E597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3E5973" w:rsidRPr="003B2883" w:rsidRDefault="003E5973" w:rsidP="003E5973">
            <w:pPr>
              <w:pStyle w:val="TAL"/>
              <w:rPr>
                <w:rFonts w:cs="Arial"/>
                <w:szCs w:val="18"/>
              </w:rPr>
            </w:pPr>
            <w:r w:rsidRPr="003B2883">
              <w:rPr>
                <w:rFonts w:cs="Arial"/>
                <w:szCs w:val="18"/>
              </w:rPr>
              <w:t>Policy Request Triggers</w:t>
            </w:r>
          </w:p>
        </w:tc>
      </w:tr>
      <w:tr w:rsidR="003E597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3E5973" w:rsidRPr="003B2883" w:rsidRDefault="003E5973" w:rsidP="003E5973">
            <w:pPr>
              <w:pStyle w:val="TAL"/>
              <w:rPr>
                <w:noProof/>
              </w:rPr>
            </w:pPr>
            <w:r w:rsidRPr="003B2883">
              <w:lastRenderedPageBreak/>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3E5973" w:rsidRPr="003B2883" w:rsidRDefault="003E5973" w:rsidP="003E597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3E5973" w:rsidRPr="003B2883" w:rsidRDefault="003E5973" w:rsidP="003E5973">
            <w:pPr>
              <w:pStyle w:val="TAL"/>
              <w:rPr>
                <w:rFonts w:cs="Arial"/>
                <w:szCs w:val="18"/>
              </w:rPr>
            </w:pPr>
            <w:r w:rsidRPr="003B2883">
              <w:rPr>
                <w:rFonts w:cs="Arial"/>
                <w:szCs w:val="18"/>
              </w:rPr>
              <w:t>Indicates the RAT type for the transfer of N2 information</w:t>
            </w:r>
          </w:p>
        </w:tc>
      </w:tr>
      <w:tr w:rsidR="003E597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3E5973" w:rsidRPr="003B2883" w:rsidRDefault="003E5973" w:rsidP="003E597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3E5973" w:rsidRPr="003B2883" w:rsidRDefault="003E5973" w:rsidP="003E597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3E5973" w:rsidRPr="003B2883" w:rsidRDefault="003E5973" w:rsidP="003E5973">
            <w:pPr>
              <w:pStyle w:val="TAL"/>
              <w:rPr>
                <w:rFonts w:cs="Arial"/>
                <w:szCs w:val="18"/>
              </w:rPr>
            </w:pPr>
            <w:r w:rsidRPr="003B2883">
              <w:rPr>
                <w:rFonts w:cs="Arial"/>
                <w:szCs w:val="18"/>
              </w:rPr>
              <w:t>Indicates the supported NGAP IE types</w:t>
            </w:r>
          </w:p>
        </w:tc>
      </w:tr>
      <w:tr w:rsidR="003E597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3E5973" w:rsidRPr="003B2883" w:rsidRDefault="003E5973" w:rsidP="003E597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3E5973" w:rsidRPr="003B2883" w:rsidRDefault="003E5973" w:rsidP="003E597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3E5973" w:rsidRPr="003B2883" w:rsidRDefault="003E5973" w:rsidP="003E5973">
            <w:pPr>
              <w:pStyle w:val="TAL"/>
              <w:rPr>
                <w:rFonts w:cs="Arial"/>
                <w:szCs w:val="18"/>
              </w:rPr>
            </w:pPr>
            <w:r w:rsidRPr="003B2883">
              <w:rPr>
                <w:rFonts w:cs="Arial"/>
                <w:szCs w:val="18"/>
              </w:rPr>
              <w:t>N2 Information Notify Reason</w:t>
            </w:r>
          </w:p>
        </w:tc>
      </w:tr>
      <w:tr w:rsidR="003E597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3E5973" w:rsidRPr="003B2883" w:rsidRDefault="003E5973" w:rsidP="003E597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3E5973" w:rsidRPr="003B2883" w:rsidRDefault="003E5973" w:rsidP="003E597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3E5973" w:rsidRPr="003B2883" w:rsidRDefault="003E5973" w:rsidP="003E597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3E597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3E5973" w:rsidRPr="003B2883" w:rsidRDefault="003E5973" w:rsidP="003E597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3E5973" w:rsidRPr="003B2883" w:rsidRDefault="003E5973" w:rsidP="003E597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3E5973" w:rsidRPr="003B2883" w:rsidRDefault="003E5973" w:rsidP="003E5973">
            <w:pPr>
              <w:pStyle w:val="TAL"/>
              <w:rPr>
                <w:rFonts w:cs="Arial"/>
                <w:szCs w:val="18"/>
                <w:lang w:eastAsia="zh-CN"/>
              </w:rPr>
            </w:pPr>
            <w:r>
              <w:rPr>
                <w:rFonts w:cs="Arial"/>
                <w:szCs w:val="18"/>
              </w:rPr>
              <w:t>SBI Binding Level</w:t>
            </w:r>
          </w:p>
        </w:tc>
      </w:tr>
      <w:tr w:rsidR="003E597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3E5973" w:rsidRDefault="003E5973" w:rsidP="003E597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3E5973" w:rsidRDefault="003E5973" w:rsidP="003E597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3E5973" w:rsidRDefault="003E5973" w:rsidP="003E5973">
            <w:pPr>
              <w:pStyle w:val="TAL"/>
              <w:rPr>
                <w:rFonts w:cs="Arial"/>
                <w:szCs w:val="18"/>
              </w:rPr>
            </w:pPr>
            <w:r>
              <w:rPr>
                <w:rFonts w:cs="Arial"/>
                <w:szCs w:val="18"/>
              </w:rPr>
              <w:t>Indicates the supported EPS NAS Ciphering Algorithm</w:t>
            </w:r>
          </w:p>
        </w:tc>
      </w:tr>
      <w:tr w:rsidR="003E597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3E5973" w:rsidRDefault="003E5973" w:rsidP="003E597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3E5973" w:rsidRDefault="003E5973" w:rsidP="003E597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3E5973" w:rsidRDefault="003E5973" w:rsidP="003E5973">
            <w:pPr>
              <w:pStyle w:val="TAL"/>
              <w:rPr>
                <w:rFonts w:cs="Arial"/>
                <w:szCs w:val="18"/>
              </w:rPr>
            </w:pPr>
            <w:r>
              <w:rPr>
                <w:rFonts w:cs="Arial"/>
                <w:szCs w:val="18"/>
              </w:rPr>
              <w:t>Indicates the supported EPS NAS Integrity Algorithm</w:t>
            </w:r>
          </w:p>
        </w:tc>
      </w:tr>
      <w:tr w:rsidR="003E597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3E5973" w:rsidRDefault="003E5973" w:rsidP="003E597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3E5973" w:rsidRDefault="003E5973" w:rsidP="003E597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3E5973" w:rsidRDefault="003E5973" w:rsidP="003E5973">
            <w:pPr>
              <w:pStyle w:val="TAL"/>
              <w:rPr>
                <w:rFonts w:cs="Arial"/>
                <w:szCs w:val="18"/>
              </w:rPr>
            </w:pPr>
            <w:r>
              <w:rPr>
                <w:rFonts w:cs="Arial"/>
                <w:szCs w:val="18"/>
              </w:rPr>
              <w:t xml:space="preserve">Indicates  the </w:t>
            </w:r>
            <w:r>
              <w:rPr>
                <w:rFonts w:cs="Arial"/>
                <w:lang w:eastAsia="zh-CN"/>
              </w:rPr>
              <w:t>Periodic Communication Indicator</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3874"/>
      </w:tblGrid>
      <w:tr w:rsidR="00602AC0" w:rsidRPr="003B2883" w14:paraId="6A1EF71E"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4085"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4085"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4085"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4085"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4085"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4085"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602AC0" w:rsidRPr="003B2883" w14:paraId="33BC50E1"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4085"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4085"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4085"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602AC0" w:rsidRPr="003B2883" w14:paraId="63DA301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4085"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1848"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1848"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1848"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1848"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1848"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1848"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lastRenderedPageBreak/>
              <w:t>CollectionPeriodRmmLteMdt</w:t>
            </w:r>
          </w:p>
        </w:tc>
        <w:tc>
          <w:tcPr>
            <w:tcW w:w="1848"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1848"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1848"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1848"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1848"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1848"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1848"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476A4E02" w14:textId="69D827EC" w:rsidR="00021DD0" w:rsidRDefault="00021DD0" w:rsidP="00021DD0">
            <w:pPr>
              <w:pStyle w:val="TAL"/>
            </w:pPr>
            <w:r>
              <w:rPr>
                <w:rStyle w:val="Emphasis"/>
              </w:rPr>
              <w:t>Sensor information for MDT in the trace</w:t>
            </w:r>
          </w:p>
        </w:tc>
      </w:tr>
      <w:tr w:rsidR="003E5973" w:rsidRPr="003B2883" w14:paraId="5FD9BEC4"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1848"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1848"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1848"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3E5973">
        <w:trPr>
          <w:jc w:val="center"/>
        </w:trPr>
        <w:tc>
          <w:tcPr>
            <w:tcW w:w="2427"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1848"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1706" w:name="_Toc25156357"/>
      <w:bookmarkStart w:id="1707" w:name="_Toc34124659"/>
      <w:bookmarkStart w:id="1708" w:name="_Toc43207783"/>
      <w:bookmarkStart w:id="1709" w:name="_Toc49857253"/>
      <w:bookmarkStart w:id="1710" w:name="_Toc56677089"/>
      <w:bookmarkStart w:id="1711" w:name="_Toc56691612"/>
      <w:bookmarkStart w:id="1712" w:name="_Toc56698876"/>
      <w:bookmarkStart w:id="1713" w:name="_Toc67680839"/>
      <w:r w:rsidRPr="003B2883">
        <w:rPr>
          <w:lang w:val="en-US"/>
        </w:rPr>
        <w:t>6.1.6.2</w:t>
      </w:r>
      <w:r w:rsidRPr="003B2883">
        <w:rPr>
          <w:lang w:val="en-US"/>
        </w:rPr>
        <w:tab/>
        <w:t>Structured data types</w:t>
      </w:r>
      <w:bookmarkEnd w:id="1706"/>
      <w:bookmarkEnd w:id="1707"/>
      <w:bookmarkEnd w:id="1708"/>
      <w:bookmarkEnd w:id="1709"/>
      <w:bookmarkEnd w:id="1710"/>
      <w:bookmarkEnd w:id="1711"/>
      <w:bookmarkEnd w:id="1712"/>
      <w:bookmarkEnd w:id="1713"/>
    </w:p>
    <w:p w14:paraId="6D385C31" w14:textId="77777777" w:rsidR="00602AC0" w:rsidRPr="003B2883" w:rsidRDefault="00602AC0" w:rsidP="00602AC0">
      <w:pPr>
        <w:pStyle w:val="Heading5"/>
      </w:pPr>
      <w:bookmarkStart w:id="1714" w:name="_Toc25156358"/>
      <w:bookmarkStart w:id="1715" w:name="_Toc34124660"/>
      <w:bookmarkStart w:id="1716" w:name="_Toc43207784"/>
      <w:bookmarkStart w:id="1717" w:name="_Toc49857254"/>
      <w:bookmarkStart w:id="1718" w:name="_Toc56677090"/>
      <w:bookmarkStart w:id="1719" w:name="_Toc56691613"/>
      <w:bookmarkStart w:id="1720" w:name="_Toc56698877"/>
      <w:bookmarkStart w:id="1721" w:name="_Toc67680840"/>
      <w:r w:rsidRPr="003B2883">
        <w:t>6.1.6.2.1</w:t>
      </w:r>
      <w:r w:rsidRPr="003B2883">
        <w:tab/>
        <w:t>Introduction</w:t>
      </w:r>
      <w:bookmarkEnd w:id="1714"/>
      <w:bookmarkEnd w:id="1715"/>
      <w:bookmarkEnd w:id="1716"/>
      <w:bookmarkEnd w:id="1717"/>
      <w:bookmarkEnd w:id="1718"/>
      <w:bookmarkEnd w:id="1719"/>
      <w:bookmarkEnd w:id="1720"/>
      <w:bookmarkEnd w:id="1721"/>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1722" w:name="_Toc25156359"/>
      <w:bookmarkStart w:id="1723" w:name="_Toc34124661"/>
      <w:bookmarkStart w:id="1724" w:name="_Toc43207785"/>
      <w:bookmarkStart w:id="1725" w:name="_Toc49857255"/>
      <w:bookmarkStart w:id="1726" w:name="_Toc56677091"/>
      <w:bookmarkStart w:id="1727" w:name="_Toc56691614"/>
      <w:bookmarkStart w:id="1728" w:name="_Toc56698878"/>
      <w:bookmarkStart w:id="1729" w:name="_Toc67680841"/>
      <w:r w:rsidRPr="003B2883">
        <w:t>6.1.6.2.2</w:t>
      </w:r>
      <w:r w:rsidRPr="003B2883">
        <w:tab/>
        <w:t xml:space="preserve">Type: </w:t>
      </w:r>
      <w:r w:rsidRPr="003B2883">
        <w:rPr>
          <w:rFonts w:hint="eastAsia"/>
          <w:lang w:eastAsia="zh-CN"/>
        </w:rPr>
        <w:t>SubscriptionData</w:t>
      </w:r>
      <w:bookmarkEnd w:id="1722"/>
      <w:bookmarkEnd w:id="1723"/>
      <w:bookmarkEnd w:id="1724"/>
      <w:bookmarkEnd w:id="1725"/>
      <w:bookmarkEnd w:id="1726"/>
      <w:bookmarkEnd w:id="1727"/>
      <w:bookmarkEnd w:id="1728"/>
      <w:bookmarkEnd w:id="1729"/>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1730" w:name="_Toc25156360"/>
      <w:bookmarkStart w:id="1731" w:name="_Toc34124662"/>
      <w:bookmarkStart w:id="1732" w:name="_Toc43207786"/>
      <w:bookmarkStart w:id="1733" w:name="_Toc49857256"/>
      <w:bookmarkStart w:id="1734" w:name="_Toc56677092"/>
      <w:bookmarkStart w:id="1735" w:name="_Toc56691615"/>
      <w:bookmarkStart w:id="1736" w:name="_Toc56698879"/>
      <w:bookmarkStart w:id="1737" w:name="_Toc67680842"/>
      <w:r w:rsidRPr="003B2883">
        <w:t>6.1.6.2.3</w:t>
      </w:r>
      <w:r w:rsidRPr="003B2883">
        <w:tab/>
        <w:t xml:space="preserve">Type: </w:t>
      </w:r>
      <w:r w:rsidRPr="003B2883">
        <w:rPr>
          <w:rFonts w:hint="eastAsia"/>
          <w:lang w:eastAsia="zh-CN"/>
        </w:rPr>
        <w:t>AmfStatusChangeNotification</w:t>
      </w:r>
      <w:bookmarkEnd w:id="1730"/>
      <w:bookmarkEnd w:id="1731"/>
      <w:bookmarkEnd w:id="1732"/>
      <w:bookmarkEnd w:id="1733"/>
      <w:bookmarkEnd w:id="1734"/>
      <w:bookmarkEnd w:id="1735"/>
      <w:bookmarkEnd w:id="1736"/>
      <w:bookmarkEnd w:id="173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1738" w:name="_Toc25156361"/>
      <w:bookmarkStart w:id="1739" w:name="_Toc34124663"/>
      <w:bookmarkStart w:id="1740" w:name="_Toc43207787"/>
      <w:bookmarkStart w:id="1741" w:name="_Toc49857257"/>
      <w:bookmarkStart w:id="1742" w:name="_Toc56677093"/>
      <w:bookmarkStart w:id="1743" w:name="_Toc56691616"/>
      <w:bookmarkStart w:id="1744" w:name="_Toc56698880"/>
      <w:bookmarkStart w:id="1745" w:name="_Toc67680843"/>
      <w:r w:rsidRPr="003B2883">
        <w:t>6.1.6.2.</w:t>
      </w:r>
      <w:r w:rsidRPr="003B2883">
        <w:rPr>
          <w:rFonts w:hint="eastAsia"/>
          <w:lang w:eastAsia="zh-CN"/>
        </w:rPr>
        <w:t>4</w:t>
      </w:r>
      <w:r w:rsidRPr="003B2883">
        <w:tab/>
        <w:t xml:space="preserve">Type: </w:t>
      </w:r>
      <w:r w:rsidRPr="003B2883">
        <w:rPr>
          <w:rFonts w:hint="eastAsia"/>
          <w:lang w:eastAsia="zh-CN"/>
        </w:rPr>
        <w:t>AmfStatusInfo</w:t>
      </w:r>
      <w:bookmarkEnd w:id="1738"/>
      <w:bookmarkEnd w:id="1739"/>
      <w:bookmarkEnd w:id="1740"/>
      <w:bookmarkEnd w:id="1741"/>
      <w:bookmarkEnd w:id="1742"/>
      <w:bookmarkEnd w:id="1743"/>
      <w:bookmarkEnd w:id="1744"/>
      <w:bookmarkEnd w:id="1745"/>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1746" w:name="_Toc25156362"/>
      <w:bookmarkStart w:id="1747" w:name="_Toc34124664"/>
      <w:bookmarkStart w:id="1748" w:name="_Toc43207788"/>
      <w:bookmarkStart w:id="1749" w:name="_Toc49857258"/>
      <w:bookmarkStart w:id="1750" w:name="_Toc56677094"/>
      <w:bookmarkStart w:id="1751" w:name="_Toc56691617"/>
      <w:bookmarkStart w:id="1752" w:name="_Toc56698881"/>
      <w:bookmarkStart w:id="1753" w:name="_Toc67680844"/>
      <w:r w:rsidRPr="003B2883">
        <w:lastRenderedPageBreak/>
        <w:t>6.1.6.2.5</w:t>
      </w:r>
      <w:r w:rsidRPr="003B2883">
        <w:tab/>
        <w:t xml:space="preserve">Type: </w:t>
      </w:r>
      <w:r w:rsidRPr="003B2883">
        <w:rPr>
          <w:lang w:eastAsia="zh-CN"/>
        </w:rPr>
        <w:t>AssignEbiData</w:t>
      </w:r>
      <w:bookmarkEnd w:id="1746"/>
      <w:bookmarkEnd w:id="1747"/>
      <w:bookmarkEnd w:id="1748"/>
      <w:bookmarkEnd w:id="1749"/>
      <w:bookmarkEnd w:id="1750"/>
      <w:bookmarkEnd w:id="1751"/>
      <w:bookmarkEnd w:id="1752"/>
      <w:bookmarkEnd w:id="1753"/>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1D4998">
            <w:pPr>
              <w:pStyle w:val="TAH"/>
              <w:jc w:val="left"/>
            </w:pPr>
            <w:r w:rsidRPr="003B2883">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3B2883" w:rsidRDefault="00602AC0" w:rsidP="00602AC0">
      <w:pPr>
        <w:rPr>
          <w:color w:val="1F497D"/>
          <w:sz w:val="22"/>
          <w:szCs w:val="22"/>
        </w:rPr>
      </w:pPr>
    </w:p>
    <w:p w14:paraId="52E3A6A0" w14:textId="77777777" w:rsidR="00602AC0" w:rsidRPr="003B2883" w:rsidRDefault="00602AC0" w:rsidP="00602AC0">
      <w:pPr>
        <w:pStyle w:val="Heading5"/>
        <w:rPr>
          <w:lang w:eastAsia="zh-CN"/>
        </w:rPr>
      </w:pPr>
      <w:bookmarkStart w:id="1754" w:name="_Toc25156363"/>
      <w:bookmarkStart w:id="1755" w:name="_Toc34124665"/>
      <w:bookmarkStart w:id="1756" w:name="_Toc43207789"/>
      <w:bookmarkStart w:id="1757" w:name="_Toc49857259"/>
      <w:bookmarkStart w:id="1758" w:name="_Toc56677095"/>
      <w:bookmarkStart w:id="1759" w:name="_Toc56691618"/>
      <w:bookmarkStart w:id="1760" w:name="_Toc56698882"/>
      <w:bookmarkStart w:id="1761" w:name="_Toc67680845"/>
      <w:r w:rsidRPr="003B2883">
        <w:t>6.1.6.2.6</w:t>
      </w:r>
      <w:r w:rsidRPr="003B2883">
        <w:tab/>
        <w:t xml:space="preserve">Type: </w:t>
      </w:r>
      <w:r w:rsidRPr="003B2883">
        <w:rPr>
          <w:lang w:eastAsia="zh-CN"/>
        </w:rPr>
        <w:t>AssignedEbiData</w:t>
      </w:r>
      <w:bookmarkEnd w:id="1754"/>
      <w:bookmarkEnd w:id="1755"/>
      <w:bookmarkEnd w:id="1756"/>
      <w:bookmarkEnd w:id="1757"/>
      <w:bookmarkEnd w:id="1758"/>
      <w:bookmarkEnd w:id="1759"/>
      <w:bookmarkEnd w:id="1760"/>
      <w:bookmarkEnd w:id="1761"/>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1D4998">
            <w:pPr>
              <w:pStyle w:val="TAH"/>
              <w:jc w:val="left"/>
            </w:pPr>
            <w:r w:rsidRPr="003B2883">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1762" w:name="_Toc25156364"/>
      <w:bookmarkStart w:id="1763" w:name="_Toc34124666"/>
      <w:bookmarkStart w:id="1764" w:name="_Toc43207790"/>
      <w:bookmarkStart w:id="1765" w:name="_Toc49857260"/>
      <w:bookmarkStart w:id="1766" w:name="_Toc56677096"/>
      <w:bookmarkStart w:id="1767" w:name="_Toc56691619"/>
      <w:bookmarkStart w:id="1768" w:name="_Toc56698883"/>
      <w:bookmarkStart w:id="1769" w:name="_Toc67680846"/>
      <w:r w:rsidRPr="003B2883">
        <w:lastRenderedPageBreak/>
        <w:t>6.1.6.2.7</w:t>
      </w:r>
      <w:r w:rsidRPr="003B2883">
        <w:tab/>
        <w:t xml:space="preserve">Type: </w:t>
      </w:r>
      <w:r w:rsidRPr="003B2883">
        <w:rPr>
          <w:lang w:eastAsia="zh-CN"/>
        </w:rPr>
        <w:t>AssignEbiFailed</w:t>
      </w:r>
      <w:bookmarkEnd w:id="1762"/>
      <w:bookmarkEnd w:id="1763"/>
      <w:bookmarkEnd w:id="1764"/>
      <w:bookmarkEnd w:id="1765"/>
      <w:bookmarkEnd w:id="1766"/>
      <w:bookmarkEnd w:id="1767"/>
      <w:bookmarkEnd w:id="1768"/>
      <w:bookmarkEnd w:id="1769"/>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1770" w:name="_Toc25156365"/>
      <w:bookmarkStart w:id="1771" w:name="_Toc34124667"/>
      <w:bookmarkStart w:id="1772" w:name="_Toc43207791"/>
      <w:bookmarkStart w:id="1773" w:name="_Toc49857261"/>
      <w:bookmarkStart w:id="1774" w:name="_Toc56677097"/>
      <w:bookmarkStart w:id="1775" w:name="_Toc56691620"/>
      <w:bookmarkStart w:id="1776" w:name="_Toc56698884"/>
      <w:bookmarkStart w:id="1777" w:name="_Toc67680847"/>
      <w:r w:rsidRPr="003B2883">
        <w:t>6.1.6.2.8</w:t>
      </w:r>
      <w:r w:rsidRPr="003B2883">
        <w:tab/>
        <w:t xml:space="preserve">Type: </w:t>
      </w:r>
      <w:r w:rsidRPr="003B2883">
        <w:rPr>
          <w:lang w:eastAsia="zh-CN"/>
        </w:rPr>
        <w:t>UEContextRelease</w:t>
      </w:r>
      <w:bookmarkEnd w:id="1770"/>
      <w:bookmarkEnd w:id="1771"/>
      <w:bookmarkEnd w:id="1772"/>
      <w:bookmarkEnd w:id="1773"/>
      <w:bookmarkEnd w:id="1774"/>
      <w:bookmarkEnd w:id="1775"/>
      <w:bookmarkEnd w:id="1776"/>
      <w:bookmarkEnd w:id="177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1778" w:name="_Toc25156366"/>
      <w:bookmarkStart w:id="1779" w:name="_Toc34124668"/>
      <w:bookmarkStart w:id="1780" w:name="_Toc43207792"/>
      <w:bookmarkStart w:id="1781" w:name="_Toc49857262"/>
      <w:bookmarkStart w:id="1782" w:name="_Toc56677098"/>
      <w:bookmarkStart w:id="1783" w:name="_Toc56691621"/>
      <w:bookmarkStart w:id="1784" w:name="_Toc56698885"/>
      <w:bookmarkStart w:id="1785" w:name="_Toc67680848"/>
      <w:r w:rsidRPr="003B2883">
        <w:t>6.1.6.2.9</w:t>
      </w:r>
      <w:r w:rsidRPr="003B2883">
        <w:tab/>
        <w:t>Type: N2InformationTransferReqData</w:t>
      </w:r>
      <w:bookmarkEnd w:id="1778"/>
      <w:bookmarkEnd w:id="1779"/>
      <w:bookmarkEnd w:id="1780"/>
      <w:bookmarkEnd w:id="1781"/>
      <w:bookmarkEnd w:id="1782"/>
      <w:bookmarkEnd w:id="1783"/>
      <w:bookmarkEnd w:id="1784"/>
      <w:bookmarkEnd w:id="1785"/>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1786" w:name="_Toc25156367"/>
      <w:bookmarkStart w:id="1787" w:name="_Toc34124669"/>
      <w:bookmarkStart w:id="1788" w:name="_Toc43207793"/>
      <w:bookmarkStart w:id="1789" w:name="_Toc49857263"/>
      <w:bookmarkStart w:id="1790" w:name="_Toc56677099"/>
      <w:bookmarkStart w:id="1791" w:name="_Toc56691622"/>
      <w:bookmarkStart w:id="1792" w:name="_Toc56698886"/>
      <w:bookmarkStart w:id="1793" w:name="_Toc67680849"/>
      <w:r w:rsidRPr="003B2883">
        <w:lastRenderedPageBreak/>
        <w:t>6.1.6.2.10</w:t>
      </w:r>
      <w:r w:rsidRPr="003B2883">
        <w:tab/>
        <w:t>Type: NonUeN2InfoSubscriptionCreateData</w:t>
      </w:r>
      <w:bookmarkEnd w:id="1786"/>
      <w:bookmarkEnd w:id="1787"/>
      <w:bookmarkEnd w:id="1788"/>
      <w:bookmarkEnd w:id="1789"/>
      <w:bookmarkEnd w:id="1790"/>
      <w:bookmarkEnd w:id="1791"/>
      <w:bookmarkEnd w:id="1792"/>
      <w:bookmarkEnd w:id="1793"/>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6F571F"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1794" w:name="_Toc25156368"/>
      <w:bookmarkStart w:id="1795" w:name="_Toc34124670"/>
      <w:bookmarkStart w:id="1796" w:name="_Toc43207794"/>
      <w:bookmarkStart w:id="1797" w:name="_Toc49857264"/>
      <w:bookmarkStart w:id="1798" w:name="_Toc56677100"/>
      <w:bookmarkStart w:id="1799" w:name="_Toc56691623"/>
      <w:bookmarkStart w:id="1800" w:name="_Toc56698887"/>
      <w:bookmarkStart w:id="1801" w:name="_Toc67680850"/>
      <w:r w:rsidRPr="003B2883">
        <w:t>6.1.6.2.11</w:t>
      </w:r>
      <w:r w:rsidRPr="003B2883">
        <w:tab/>
        <w:t>Type: NonUeN2InfoSubscriptionCreatedData</w:t>
      </w:r>
      <w:bookmarkEnd w:id="1794"/>
      <w:bookmarkEnd w:id="1795"/>
      <w:bookmarkEnd w:id="1796"/>
      <w:bookmarkEnd w:id="1797"/>
      <w:bookmarkEnd w:id="1798"/>
      <w:bookmarkEnd w:id="1799"/>
      <w:bookmarkEnd w:id="1800"/>
      <w:bookmarkEnd w:id="1801"/>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1802" w:name="_Toc25156369"/>
      <w:bookmarkStart w:id="1803" w:name="_Toc34124671"/>
      <w:bookmarkStart w:id="1804" w:name="_Toc43207795"/>
      <w:bookmarkStart w:id="1805" w:name="_Toc49857265"/>
      <w:bookmarkStart w:id="1806" w:name="_Toc56677101"/>
      <w:bookmarkStart w:id="1807" w:name="_Toc56691624"/>
      <w:bookmarkStart w:id="1808" w:name="_Toc56698888"/>
      <w:bookmarkStart w:id="1809" w:name="_Toc67680851"/>
      <w:r w:rsidRPr="003B2883">
        <w:lastRenderedPageBreak/>
        <w:t>6.1.6.2.12</w:t>
      </w:r>
      <w:r w:rsidRPr="003B2883">
        <w:tab/>
        <w:t>Type: UeN1N2InfoSubscriptionCreateData</w:t>
      </w:r>
      <w:bookmarkEnd w:id="1802"/>
      <w:bookmarkEnd w:id="1803"/>
      <w:bookmarkEnd w:id="1804"/>
      <w:bookmarkEnd w:id="1805"/>
      <w:bookmarkEnd w:id="1806"/>
      <w:bookmarkEnd w:id="1807"/>
      <w:bookmarkEnd w:id="1808"/>
      <w:bookmarkEnd w:id="1809"/>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1810" w:name="_Toc25156370"/>
      <w:bookmarkStart w:id="1811" w:name="_Toc34124672"/>
      <w:bookmarkStart w:id="1812" w:name="_Toc43207796"/>
      <w:bookmarkStart w:id="1813" w:name="_Toc49857266"/>
      <w:bookmarkStart w:id="1814" w:name="_Toc56677102"/>
      <w:bookmarkStart w:id="1815" w:name="_Toc56691625"/>
      <w:bookmarkStart w:id="1816" w:name="_Toc56698889"/>
      <w:bookmarkStart w:id="1817" w:name="_Toc67680852"/>
      <w:r w:rsidRPr="003B2883">
        <w:t>6.1.6.2.13</w:t>
      </w:r>
      <w:r w:rsidRPr="003B2883">
        <w:tab/>
        <w:t>Type: UeN1N2InfoSubscriptionCreatedData</w:t>
      </w:r>
      <w:bookmarkEnd w:id="1810"/>
      <w:bookmarkEnd w:id="1811"/>
      <w:bookmarkEnd w:id="1812"/>
      <w:bookmarkEnd w:id="1813"/>
      <w:bookmarkEnd w:id="1814"/>
      <w:bookmarkEnd w:id="1815"/>
      <w:bookmarkEnd w:id="1816"/>
      <w:bookmarkEnd w:id="1817"/>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1818" w:name="_Toc25156371"/>
      <w:bookmarkStart w:id="1819" w:name="_Toc34124673"/>
      <w:bookmarkStart w:id="1820" w:name="_Toc43207797"/>
      <w:bookmarkStart w:id="1821" w:name="_Toc49857267"/>
      <w:bookmarkStart w:id="1822" w:name="_Toc56677103"/>
      <w:bookmarkStart w:id="1823" w:name="_Toc56691626"/>
      <w:bookmarkStart w:id="1824" w:name="_Toc56698890"/>
      <w:bookmarkStart w:id="1825" w:name="_Toc67680853"/>
      <w:r w:rsidRPr="003B2883">
        <w:lastRenderedPageBreak/>
        <w:t>6.1.6.2.14</w:t>
      </w:r>
      <w:r w:rsidRPr="003B2883">
        <w:tab/>
        <w:t xml:space="preserve">Type: </w:t>
      </w:r>
      <w:r w:rsidRPr="003B2883">
        <w:rPr>
          <w:lang w:eastAsia="zh-CN"/>
        </w:rPr>
        <w:t>N2InformationNotification</w:t>
      </w:r>
      <w:bookmarkEnd w:id="1818"/>
      <w:bookmarkEnd w:id="1819"/>
      <w:bookmarkEnd w:id="1820"/>
      <w:bookmarkEnd w:id="1821"/>
      <w:bookmarkEnd w:id="1822"/>
      <w:bookmarkEnd w:id="1823"/>
      <w:bookmarkEnd w:id="1824"/>
      <w:bookmarkEnd w:id="1825"/>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FDEC048"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3F834619" w14:textId="77777777" w:rsidR="006437A1" w:rsidRDefault="006437A1" w:rsidP="006437A1">
            <w:pPr>
              <w:keepNext/>
              <w:keepLines/>
              <w:spacing w:after="0"/>
              <w:rPr>
                <w:rFonts w:ascii="Arial" w:hAnsi="Arial"/>
                <w:sz w:val="18"/>
              </w:rPr>
            </w:pPr>
          </w:p>
          <w:p w14:paraId="2A2512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1826" w:name="_Toc25156372"/>
      <w:bookmarkStart w:id="1827" w:name="_Toc34124674"/>
      <w:bookmarkStart w:id="1828" w:name="_Toc43207798"/>
      <w:bookmarkStart w:id="1829" w:name="_Toc49857268"/>
      <w:bookmarkStart w:id="1830" w:name="_Toc56677104"/>
      <w:bookmarkStart w:id="1831" w:name="_Toc56691627"/>
      <w:bookmarkStart w:id="1832" w:name="_Toc56698891"/>
      <w:bookmarkStart w:id="1833" w:name="_Toc67680854"/>
      <w:r w:rsidRPr="003B2883">
        <w:t>6.1.6.2.15</w:t>
      </w:r>
      <w:r w:rsidRPr="003B2883">
        <w:tab/>
        <w:t xml:space="preserve">Type: </w:t>
      </w:r>
      <w:r w:rsidRPr="003B2883">
        <w:rPr>
          <w:lang w:val="en-US"/>
        </w:rPr>
        <w:t>N2InfoContainer</w:t>
      </w:r>
      <w:bookmarkEnd w:id="1826"/>
      <w:bookmarkEnd w:id="1827"/>
      <w:bookmarkEnd w:id="1828"/>
      <w:bookmarkEnd w:id="1829"/>
      <w:bookmarkEnd w:id="1830"/>
      <w:bookmarkEnd w:id="1831"/>
      <w:bookmarkEnd w:id="1832"/>
      <w:bookmarkEnd w:id="183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788EC52"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C5D89B"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E7D0F1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2112C5F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3ECCCD2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135C107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7DE6A3E1"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1834" w:name="_Toc25156373"/>
      <w:bookmarkStart w:id="1835" w:name="_Toc34124675"/>
      <w:bookmarkStart w:id="1836" w:name="_Toc43207799"/>
      <w:bookmarkStart w:id="1837" w:name="_Toc49857269"/>
      <w:bookmarkStart w:id="1838" w:name="_Toc56677105"/>
      <w:bookmarkStart w:id="1839" w:name="_Toc56691628"/>
      <w:bookmarkStart w:id="1840" w:name="_Toc56698892"/>
      <w:bookmarkStart w:id="1841" w:name="_Toc67680855"/>
      <w:r w:rsidRPr="003B2883">
        <w:lastRenderedPageBreak/>
        <w:t>6.1.6.2.16</w:t>
      </w:r>
      <w:r w:rsidRPr="003B2883">
        <w:tab/>
        <w:t>Type: N1MessageNotification</w:t>
      </w:r>
      <w:bookmarkEnd w:id="1834"/>
      <w:bookmarkEnd w:id="1835"/>
      <w:bookmarkEnd w:id="1836"/>
      <w:bookmarkEnd w:id="1837"/>
      <w:bookmarkEnd w:id="1838"/>
      <w:bookmarkEnd w:id="1839"/>
      <w:bookmarkEnd w:id="1840"/>
      <w:bookmarkEnd w:id="1841"/>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1842" w:name="_Toc25156374"/>
      <w:bookmarkStart w:id="1843" w:name="_Toc34124676"/>
      <w:bookmarkStart w:id="1844" w:name="_Toc43207800"/>
      <w:bookmarkStart w:id="1845" w:name="_Toc49857270"/>
      <w:bookmarkStart w:id="1846" w:name="_Toc56677106"/>
      <w:bookmarkStart w:id="1847" w:name="_Toc56691629"/>
      <w:bookmarkStart w:id="1848" w:name="_Toc56698893"/>
      <w:bookmarkStart w:id="1849" w:name="_Toc67680856"/>
      <w:r w:rsidRPr="003B2883">
        <w:lastRenderedPageBreak/>
        <w:t>6.1.6.2.17</w:t>
      </w:r>
      <w:r w:rsidRPr="003B2883">
        <w:tab/>
        <w:t xml:space="preserve">Type: </w:t>
      </w:r>
      <w:r w:rsidRPr="003B2883">
        <w:rPr>
          <w:lang w:eastAsia="zh-CN"/>
        </w:rPr>
        <w:t>N1MessageContainer</w:t>
      </w:r>
      <w:bookmarkEnd w:id="1842"/>
      <w:bookmarkEnd w:id="1843"/>
      <w:bookmarkEnd w:id="1844"/>
      <w:bookmarkEnd w:id="1845"/>
      <w:bookmarkEnd w:id="1846"/>
      <w:bookmarkEnd w:id="1847"/>
      <w:bookmarkEnd w:id="1848"/>
      <w:bookmarkEnd w:id="1849"/>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1850" w:name="_Toc25156375"/>
      <w:bookmarkStart w:id="1851" w:name="_Toc34124677"/>
      <w:bookmarkStart w:id="1852" w:name="_Toc43207801"/>
      <w:bookmarkStart w:id="1853" w:name="_Toc49857271"/>
      <w:bookmarkStart w:id="1854" w:name="_Toc56677107"/>
      <w:bookmarkStart w:id="1855" w:name="_Toc56691630"/>
      <w:bookmarkStart w:id="1856" w:name="_Toc56698894"/>
      <w:bookmarkStart w:id="1857" w:name="_Toc67680857"/>
      <w:r w:rsidRPr="003B2883">
        <w:lastRenderedPageBreak/>
        <w:t>6.1.6.2.18</w:t>
      </w:r>
      <w:r w:rsidRPr="003B2883">
        <w:tab/>
        <w:t xml:space="preserve">Type: </w:t>
      </w:r>
      <w:r w:rsidRPr="003B2883">
        <w:rPr>
          <w:lang w:eastAsia="zh-CN"/>
        </w:rPr>
        <w:t>N1N2MessageTransferReqData</w:t>
      </w:r>
      <w:bookmarkEnd w:id="1850"/>
      <w:bookmarkEnd w:id="1851"/>
      <w:bookmarkEnd w:id="1852"/>
      <w:bookmarkEnd w:id="1853"/>
      <w:bookmarkEnd w:id="1854"/>
      <w:bookmarkEnd w:id="1855"/>
      <w:bookmarkEnd w:id="1856"/>
      <w:bookmarkEnd w:id="1857"/>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4521FED5"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43A15EF"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14:paraId="19977B6F"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553F5281"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794CFD1F" w14:textId="77777777" w:rsidR="00602AC0" w:rsidRPr="003B2883" w:rsidRDefault="00602AC0" w:rsidP="001D4998">
            <w:pPr>
              <w:pStyle w:val="TAN"/>
            </w:pP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1858" w:name="_Toc25156376"/>
      <w:bookmarkStart w:id="1859" w:name="_Toc34124678"/>
      <w:bookmarkStart w:id="1860" w:name="_Toc43207802"/>
      <w:bookmarkStart w:id="1861" w:name="_Toc49857272"/>
      <w:bookmarkStart w:id="1862" w:name="_Toc56677108"/>
      <w:bookmarkStart w:id="1863" w:name="_Toc56691631"/>
      <w:bookmarkStart w:id="1864" w:name="_Toc56698895"/>
      <w:bookmarkStart w:id="1865" w:name="_Toc67680858"/>
      <w:r w:rsidRPr="003B2883">
        <w:t>6.1.6.2.19</w:t>
      </w:r>
      <w:r w:rsidRPr="003B2883">
        <w:tab/>
        <w:t>Type: N1N2MessageTransferRspData</w:t>
      </w:r>
      <w:bookmarkEnd w:id="1858"/>
      <w:bookmarkEnd w:id="1859"/>
      <w:bookmarkEnd w:id="1860"/>
      <w:bookmarkEnd w:id="1861"/>
      <w:bookmarkEnd w:id="1862"/>
      <w:bookmarkEnd w:id="1863"/>
      <w:bookmarkEnd w:id="1864"/>
      <w:bookmarkEnd w:id="186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1866" w:name="_Toc25156377"/>
      <w:bookmarkStart w:id="1867" w:name="_Toc34124679"/>
      <w:bookmarkStart w:id="1868" w:name="_Toc43207803"/>
      <w:bookmarkStart w:id="1869" w:name="_Toc49857273"/>
      <w:bookmarkStart w:id="1870" w:name="_Toc56677109"/>
      <w:bookmarkStart w:id="1871" w:name="_Toc56691632"/>
      <w:bookmarkStart w:id="1872" w:name="_Toc56698896"/>
      <w:bookmarkStart w:id="1873" w:name="_Toc67680859"/>
      <w:r w:rsidRPr="003B2883">
        <w:rPr>
          <w:lang w:val="en-US"/>
        </w:rPr>
        <w:lastRenderedPageBreak/>
        <w:t>6.1.6.2.20</w:t>
      </w:r>
      <w:r w:rsidRPr="003B2883">
        <w:rPr>
          <w:lang w:val="en-US"/>
        </w:rPr>
        <w:tab/>
        <w:t xml:space="preserve">Type: </w:t>
      </w:r>
      <w:r w:rsidRPr="003B2883">
        <w:t>RegistrationContextContainer</w:t>
      </w:r>
      <w:bookmarkEnd w:id="1866"/>
      <w:bookmarkEnd w:id="1867"/>
      <w:bookmarkEnd w:id="1868"/>
      <w:bookmarkEnd w:id="1869"/>
      <w:bookmarkEnd w:id="1870"/>
      <w:bookmarkEnd w:id="1871"/>
      <w:bookmarkEnd w:id="1872"/>
      <w:bookmarkEnd w:id="1873"/>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1874" w:name="_Toc25156378"/>
      <w:bookmarkStart w:id="1875" w:name="_Toc34124680"/>
      <w:bookmarkStart w:id="1876" w:name="_Toc43207804"/>
      <w:bookmarkStart w:id="1877" w:name="_Toc49857274"/>
      <w:bookmarkStart w:id="1878" w:name="_Toc56677110"/>
      <w:bookmarkStart w:id="1879" w:name="_Toc56691633"/>
      <w:bookmarkStart w:id="1880" w:name="_Toc56698897"/>
      <w:bookmarkStart w:id="1881" w:name="_Toc67680860"/>
      <w:r w:rsidRPr="003B2883">
        <w:t>6.1.6.2.21</w:t>
      </w:r>
      <w:r w:rsidRPr="003B2883">
        <w:tab/>
        <w:t xml:space="preserve">Type: </w:t>
      </w:r>
      <w:r w:rsidRPr="003B2883">
        <w:rPr>
          <w:lang w:eastAsia="zh-CN"/>
        </w:rPr>
        <w:t>AreaOfValidity</w:t>
      </w:r>
      <w:bookmarkEnd w:id="1874"/>
      <w:bookmarkEnd w:id="1875"/>
      <w:bookmarkEnd w:id="1876"/>
      <w:bookmarkEnd w:id="1877"/>
      <w:bookmarkEnd w:id="1878"/>
      <w:bookmarkEnd w:id="1879"/>
      <w:bookmarkEnd w:id="1880"/>
      <w:bookmarkEnd w:id="18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1882" w:name="_Toc25156379"/>
      <w:bookmarkStart w:id="1883" w:name="_Toc34124681"/>
      <w:bookmarkStart w:id="1884" w:name="_Toc43207805"/>
      <w:bookmarkStart w:id="1885" w:name="_Toc49857275"/>
      <w:bookmarkStart w:id="1886" w:name="_Toc56677111"/>
      <w:bookmarkStart w:id="1887" w:name="_Toc56691634"/>
      <w:bookmarkStart w:id="1888" w:name="_Toc56698898"/>
      <w:bookmarkStart w:id="1889" w:name="_Toc67680861"/>
      <w:r w:rsidRPr="003B2883">
        <w:t>6.1.6.2.22</w:t>
      </w:r>
      <w:r w:rsidRPr="003B2883">
        <w:tab/>
        <w:t>Void</w:t>
      </w:r>
      <w:bookmarkEnd w:id="1882"/>
      <w:bookmarkEnd w:id="1883"/>
      <w:bookmarkEnd w:id="1884"/>
      <w:bookmarkEnd w:id="1885"/>
      <w:bookmarkEnd w:id="1886"/>
      <w:bookmarkEnd w:id="1887"/>
      <w:bookmarkEnd w:id="1888"/>
      <w:bookmarkEnd w:id="1889"/>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1890" w:name="_Toc25156380"/>
      <w:bookmarkStart w:id="1891" w:name="_Toc34124682"/>
      <w:bookmarkStart w:id="1892" w:name="_Toc43207806"/>
      <w:bookmarkStart w:id="1893" w:name="_Toc49857276"/>
      <w:bookmarkStart w:id="1894" w:name="_Toc56677112"/>
      <w:bookmarkStart w:id="1895" w:name="_Toc56691635"/>
      <w:bookmarkStart w:id="1896" w:name="_Toc56698899"/>
      <w:bookmarkStart w:id="1897" w:name="_Toc67680862"/>
      <w:r w:rsidRPr="003B2883">
        <w:lastRenderedPageBreak/>
        <w:t>6.1.6.2.23</w:t>
      </w:r>
      <w:r w:rsidRPr="003B2883">
        <w:tab/>
        <w:t xml:space="preserve">Type: </w:t>
      </w:r>
      <w:r w:rsidRPr="003B2883">
        <w:rPr>
          <w:lang w:eastAsia="zh-CN"/>
        </w:rPr>
        <w:t>UeContextTransferReqData</w:t>
      </w:r>
      <w:bookmarkEnd w:id="1890"/>
      <w:bookmarkEnd w:id="1891"/>
      <w:bookmarkEnd w:id="1892"/>
      <w:bookmarkEnd w:id="1893"/>
      <w:bookmarkEnd w:id="1894"/>
      <w:bookmarkEnd w:id="1895"/>
      <w:bookmarkEnd w:id="1896"/>
      <w:bookmarkEnd w:id="189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1898" w:name="_Toc25156381"/>
      <w:bookmarkStart w:id="1899" w:name="_Toc34124683"/>
      <w:bookmarkStart w:id="1900" w:name="_Toc43207807"/>
      <w:bookmarkStart w:id="1901" w:name="_Toc49857277"/>
      <w:bookmarkStart w:id="1902" w:name="_Toc56677113"/>
      <w:bookmarkStart w:id="1903" w:name="_Toc56691636"/>
      <w:bookmarkStart w:id="1904" w:name="_Toc56698900"/>
      <w:bookmarkStart w:id="1905" w:name="_Toc67680863"/>
      <w:r w:rsidRPr="003B2883">
        <w:t>6.1.6.2.24</w:t>
      </w:r>
      <w:r w:rsidRPr="003B2883">
        <w:tab/>
        <w:t xml:space="preserve">Type: </w:t>
      </w:r>
      <w:r w:rsidRPr="003B2883">
        <w:rPr>
          <w:lang w:eastAsia="zh-CN"/>
        </w:rPr>
        <w:t>UeContextTransferRspData</w:t>
      </w:r>
      <w:bookmarkEnd w:id="1898"/>
      <w:bookmarkEnd w:id="1899"/>
      <w:bookmarkEnd w:id="1900"/>
      <w:bookmarkEnd w:id="1901"/>
      <w:bookmarkEnd w:id="1902"/>
      <w:bookmarkEnd w:id="1903"/>
      <w:bookmarkEnd w:id="1904"/>
      <w:bookmarkEnd w:id="1905"/>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602AC0"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1906" w:name="_Toc25156382"/>
      <w:bookmarkStart w:id="1907" w:name="_Toc34124684"/>
      <w:bookmarkStart w:id="1908" w:name="_Toc43207808"/>
      <w:bookmarkStart w:id="1909" w:name="_Toc49857278"/>
      <w:bookmarkStart w:id="1910" w:name="_Toc56677114"/>
      <w:bookmarkStart w:id="1911" w:name="_Toc56691637"/>
      <w:bookmarkStart w:id="1912" w:name="_Toc56698901"/>
      <w:bookmarkStart w:id="1913" w:name="_Toc67680864"/>
      <w:r w:rsidRPr="003B2883">
        <w:lastRenderedPageBreak/>
        <w:t>6.1.6.2.25</w:t>
      </w:r>
      <w:r w:rsidRPr="003B2883">
        <w:tab/>
        <w:t xml:space="preserve">Type: </w:t>
      </w:r>
      <w:r w:rsidRPr="003B2883">
        <w:rPr>
          <w:lang w:eastAsia="zh-CN"/>
        </w:rPr>
        <w:t>UeContext</w:t>
      </w:r>
      <w:bookmarkEnd w:id="1906"/>
      <w:bookmarkEnd w:id="1907"/>
      <w:bookmarkEnd w:id="1908"/>
      <w:bookmarkEnd w:id="1909"/>
      <w:bookmarkEnd w:id="1910"/>
      <w:bookmarkEnd w:id="1911"/>
      <w:bookmarkEnd w:id="1912"/>
      <w:bookmarkEnd w:id="191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2AB6016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276"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44EDA" w:rsidRPr="003B2883" w14:paraId="462F43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15453002" w14:textId="77777777"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287CF97B" w14:textId="77777777" w:rsidR="00F44EDA" w:rsidRPr="003B2883" w:rsidRDefault="00F44EDA" w:rsidP="00F44EDA">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7777777"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731F7AB4" w14:textId="561701A5"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F44EDA" w:rsidRPr="003B2883" w14:paraId="667B8B5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F44EDA" w:rsidRPr="003B2883" w14:paraId="35E55D96"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05DB0307" w14:textId="77777777" w:rsidR="00F44EDA" w:rsidRDefault="00F44EDA" w:rsidP="00F44EDA">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F44EDA" w:rsidRDefault="00F44EDA" w:rsidP="00F44EDA">
            <w:pPr>
              <w:pStyle w:val="TAN"/>
            </w:pPr>
            <w:r>
              <w:t>NOTE 2:</w:t>
            </w:r>
            <w:r>
              <w:tab/>
              <w:t>A particular PDU session not supported by the target AMF shall not be transferred, e.g. MA-PDU session context shall not be transferred if target AMF does not support ATSSS.</w:t>
            </w:r>
          </w:p>
          <w:p w14:paraId="650A4BDF" w14:textId="39F548A5" w:rsidR="00F44EDA" w:rsidRDefault="00F44EDA" w:rsidP="00F44EDA">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017663F5" w14:textId="657EEBE2" w:rsidR="00F44EDA" w:rsidRDefault="00F44EDA" w:rsidP="00F44EDA">
            <w:pPr>
              <w:pStyle w:val="TAN"/>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1914" w:name="_Toc25156383"/>
      <w:bookmarkStart w:id="1915" w:name="_Toc34124685"/>
      <w:bookmarkStart w:id="1916" w:name="_Toc43207809"/>
      <w:bookmarkStart w:id="1917" w:name="_Toc49857279"/>
      <w:bookmarkStart w:id="1918" w:name="_Toc56677115"/>
      <w:bookmarkStart w:id="1919" w:name="_Toc56691638"/>
      <w:bookmarkStart w:id="1920" w:name="_Toc56698902"/>
      <w:bookmarkStart w:id="1921" w:name="_Toc67680865"/>
      <w:r w:rsidRPr="003B2883">
        <w:lastRenderedPageBreak/>
        <w:t>6.1.6.2.26</w:t>
      </w:r>
      <w:r w:rsidRPr="003B2883">
        <w:tab/>
        <w:t>Type: N2Sm</w:t>
      </w:r>
      <w:r w:rsidRPr="003B2883">
        <w:rPr>
          <w:lang w:val="en-US"/>
        </w:rPr>
        <w:t>Information</w:t>
      </w:r>
      <w:bookmarkEnd w:id="1914"/>
      <w:bookmarkEnd w:id="1915"/>
      <w:bookmarkEnd w:id="1916"/>
      <w:bookmarkEnd w:id="1917"/>
      <w:bookmarkEnd w:id="1918"/>
      <w:bookmarkEnd w:id="1919"/>
      <w:bookmarkEnd w:id="1920"/>
      <w:bookmarkEnd w:id="1921"/>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8274CC">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1922" w:name="_Toc25156384"/>
      <w:bookmarkStart w:id="1923" w:name="_Toc34124686"/>
      <w:bookmarkStart w:id="1924" w:name="_Toc43207810"/>
      <w:bookmarkStart w:id="1925" w:name="_Toc49857280"/>
      <w:bookmarkStart w:id="1926" w:name="_Toc56677116"/>
      <w:bookmarkStart w:id="1927" w:name="_Toc56691639"/>
      <w:bookmarkStart w:id="1928" w:name="_Toc56698903"/>
      <w:bookmarkStart w:id="1929" w:name="_Toc67680866"/>
      <w:r w:rsidRPr="003B2883">
        <w:t>6.1.6.2.27</w:t>
      </w:r>
      <w:r w:rsidRPr="003B2883">
        <w:tab/>
        <w:t>Type: N2</w:t>
      </w:r>
      <w:r w:rsidRPr="003B2883">
        <w:rPr>
          <w:lang w:val="en-US"/>
        </w:rPr>
        <w:t>InfoContent</w:t>
      </w:r>
      <w:bookmarkEnd w:id="1922"/>
      <w:bookmarkEnd w:id="1923"/>
      <w:bookmarkEnd w:id="1924"/>
      <w:bookmarkEnd w:id="1925"/>
      <w:bookmarkEnd w:id="1926"/>
      <w:bookmarkEnd w:id="1927"/>
      <w:bookmarkEnd w:id="1928"/>
      <w:bookmarkEnd w:id="1929"/>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1930" w:name="_Toc25156385"/>
      <w:bookmarkStart w:id="1931" w:name="_Toc34124687"/>
      <w:bookmarkStart w:id="1932" w:name="_Toc43207811"/>
      <w:bookmarkStart w:id="1933" w:name="_Toc49857281"/>
      <w:bookmarkStart w:id="1934" w:name="_Toc56677117"/>
      <w:bookmarkStart w:id="1935" w:name="_Toc56691640"/>
      <w:bookmarkStart w:id="1936" w:name="_Toc56698904"/>
      <w:bookmarkStart w:id="1937" w:name="_Toc67680867"/>
      <w:r w:rsidRPr="003B2883">
        <w:lastRenderedPageBreak/>
        <w:t>6.1.6.2.28</w:t>
      </w:r>
      <w:r w:rsidRPr="003B2883">
        <w:tab/>
        <w:t>Type: NrppaInformation</w:t>
      </w:r>
      <w:bookmarkEnd w:id="1930"/>
      <w:bookmarkEnd w:id="1931"/>
      <w:bookmarkEnd w:id="1932"/>
      <w:bookmarkEnd w:id="1933"/>
      <w:bookmarkEnd w:id="1934"/>
      <w:bookmarkEnd w:id="1935"/>
      <w:bookmarkEnd w:id="1936"/>
      <w:bookmarkEnd w:id="193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1938" w:name="_Toc25156386"/>
      <w:bookmarkStart w:id="1939" w:name="_Toc34124688"/>
      <w:bookmarkStart w:id="1940" w:name="_Toc43207812"/>
      <w:bookmarkStart w:id="1941" w:name="_Toc49857282"/>
      <w:bookmarkStart w:id="1942" w:name="_Toc56677118"/>
      <w:bookmarkStart w:id="1943" w:name="_Toc56691641"/>
      <w:bookmarkStart w:id="1944" w:name="_Toc56698905"/>
      <w:bookmarkStart w:id="1945" w:name="_Toc67680868"/>
      <w:r w:rsidRPr="003B2883">
        <w:t>6.1.6.2.29</w:t>
      </w:r>
      <w:r w:rsidRPr="003B2883">
        <w:tab/>
        <w:t>Type: PwsInformation</w:t>
      </w:r>
      <w:bookmarkEnd w:id="1938"/>
      <w:bookmarkEnd w:id="1939"/>
      <w:bookmarkEnd w:id="1940"/>
      <w:bookmarkEnd w:id="1941"/>
      <w:bookmarkEnd w:id="1942"/>
      <w:bookmarkEnd w:id="1943"/>
      <w:bookmarkEnd w:id="1944"/>
      <w:bookmarkEnd w:id="1945"/>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52C939C"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0A279C45" w14:textId="77777777" w:rsidR="00357CF6" w:rsidRDefault="00357CF6" w:rsidP="00357CF6">
            <w:pPr>
              <w:pStyle w:val="TAL"/>
            </w:pPr>
          </w:p>
          <w:p w14:paraId="2CA2B95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1946" w:name="_Toc25156387"/>
      <w:bookmarkStart w:id="1947" w:name="_Toc34124689"/>
      <w:bookmarkStart w:id="1948" w:name="_Toc43207813"/>
      <w:bookmarkStart w:id="1949" w:name="_Toc49857283"/>
      <w:bookmarkStart w:id="1950" w:name="_Toc56677119"/>
      <w:bookmarkStart w:id="1951" w:name="_Toc56691642"/>
      <w:bookmarkStart w:id="1952" w:name="_Toc56698906"/>
      <w:bookmarkStart w:id="1953" w:name="_Toc67680869"/>
      <w:r w:rsidRPr="003B2883">
        <w:lastRenderedPageBreak/>
        <w:t>6.1.6.2.30</w:t>
      </w:r>
      <w:r w:rsidRPr="003B2883">
        <w:tab/>
        <w:t xml:space="preserve">Type: </w:t>
      </w:r>
      <w:r w:rsidRPr="003B2883">
        <w:rPr>
          <w:lang w:eastAsia="zh-CN"/>
        </w:rPr>
        <w:t>N1N2MsgTxfrFailureNotification</w:t>
      </w:r>
      <w:bookmarkEnd w:id="1946"/>
      <w:bookmarkEnd w:id="1947"/>
      <w:bookmarkEnd w:id="1948"/>
      <w:bookmarkEnd w:id="1949"/>
      <w:bookmarkEnd w:id="1950"/>
      <w:bookmarkEnd w:id="1951"/>
      <w:bookmarkEnd w:id="1952"/>
      <w:bookmarkEnd w:id="195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1954" w:name="_Toc25156388"/>
      <w:bookmarkStart w:id="1955" w:name="_Toc34124690"/>
      <w:bookmarkStart w:id="1956" w:name="_Toc43207814"/>
      <w:bookmarkStart w:id="1957" w:name="_Toc49857284"/>
      <w:bookmarkStart w:id="1958" w:name="_Toc56677120"/>
      <w:bookmarkStart w:id="1959" w:name="_Toc56691643"/>
      <w:bookmarkStart w:id="1960" w:name="_Toc56698907"/>
      <w:bookmarkStart w:id="1961" w:name="_Toc67680870"/>
      <w:r w:rsidRPr="003B2883">
        <w:t>6.1.6.2.31</w:t>
      </w:r>
      <w:r w:rsidRPr="003B2883">
        <w:tab/>
        <w:t>Type: N1N2MessageTransferError</w:t>
      </w:r>
      <w:bookmarkEnd w:id="1954"/>
      <w:bookmarkEnd w:id="1955"/>
      <w:bookmarkEnd w:id="1956"/>
      <w:bookmarkEnd w:id="1957"/>
      <w:bookmarkEnd w:id="1958"/>
      <w:bookmarkEnd w:id="1959"/>
      <w:bookmarkEnd w:id="1960"/>
      <w:bookmarkEnd w:id="1961"/>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1962" w:name="_Toc25156389"/>
      <w:bookmarkStart w:id="1963" w:name="_Toc34124691"/>
      <w:bookmarkStart w:id="1964" w:name="_Toc43207815"/>
      <w:bookmarkStart w:id="1965" w:name="_Toc49857285"/>
      <w:bookmarkStart w:id="1966" w:name="_Toc56677121"/>
      <w:bookmarkStart w:id="1967" w:name="_Toc56691644"/>
      <w:bookmarkStart w:id="1968" w:name="_Toc56698908"/>
      <w:bookmarkStart w:id="1969" w:name="_Toc6768087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62"/>
      <w:bookmarkEnd w:id="1963"/>
      <w:bookmarkEnd w:id="1964"/>
      <w:bookmarkEnd w:id="1965"/>
      <w:bookmarkEnd w:id="1966"/>
      <w:bookmarkEnd w:id="1967"/>
      <w:bookmarkEnd w:id="1968"/>
      <w:bookmarkEnd w:id="196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bookmarkStart w:id="1970" w:name="_Hlk17928621"/>
            <w:r>
              <w:rPr>
                <w:lang w:eastAsia="zh-CN"/>
              </w:rPr>
              <w:t>maxWaitingTime</w:t>
            </w:r>
            <w:bookmarkEnd w:id="1970"/>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1971" w:name="_Toc25156390"/>
      <w:bookmarkStart w:id="1972" w:name="_Toc34124692"/>
      <w:bookmarkStart w:id="1973" w:name="_Toc43207816"/>
      <w:bookmarkStart w:id="1974" w:name="_Toc49857286"/>
      <w:bookmarkStart w:id="1975" w:name="_Toc56677122"/>
      <w:bookmarkStart w:id="1976" w:name="_Toc56691645"/>
      <w:bookmarkStart w:id="1977" w:name="_Toc56698909"/>
      <w:bookmarkStart w:id="1978" w:name="_Toc67680872"/>
      <w:r w:rsidRPr="003B2883">
        <w:t>6.1.6.2.33</w:t>
      </w:r>
      <w:r w:rsidRPr="003B2883">
        <w:tab/>
        <w:t>Type: N2InformationTransferRspData</w:t>
      </w:r>
      <w:bookmarkEnd w:id="1971"/>
      <w:bookmarkEnd w:id="1972"/>
      <w:bookmarkEnd w:id="1973"/>
      <w:bookmarkEnd w:id="1974"/>
      <w:bookmarkEnd w:id="1975"/>
      <w:bookmarkEnd w:id="1976"/>
      <w:bookmarkEnd w:id="1977"/>
      <w:bookmarkEnd w:id="1978"/>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1979" w:name="_Toc25156391"/>
      <w:bookmarkStart w:id="1980" w:name="_Toc34124693"/>
      <w:bookmarkStart w:id="1981" w:name="_Toc43207817"/>
      <w:bookmarkStart w:id="1982" w:name="_Toc49857287"/>
      <w:bookmarkStart w:id="1983" w:name="_Toc56677123"/>
      <w:bookmarkStart w:id="1984" w:name="_Toc56691646"/>
      <w:bookmarkStart w:id="1985" w:name="_Toc56698910"/>
      <w:bookmarkStart w:id="1986" w:name="_Hlk510714275"/>
      <w:bookmarkStart w:id="1987" w:name="_Toc67680873"/>
      <w:r w:rsidRPr="003B2883">
        <w:lastRenderedPageBreak/>
        <w:t>6.1.6.2.34</w:t>
      </w:r>
      <w:r w:rsidRPr="003B2883">
        <w:tab/>
        <w:t xml:space="preserve">Type: </w:t>
      </w:r>
      <w:r w:rsidRPr="003B2883">
        <w:rPr>
          <w:lang w:eastAsia="zh-CN"/>
        </w:rPr>
        <w:t>MmContext</w:t>
      </w:r>
      <w:bookmarkEnd w:id="1979"/>
      <w:bookmarkEnd w:id="1980"/>
      <w:bookmarkEnd w:id="1981"/>
      <w:bookmarkEnd w:id="1982"/>
      <w:bookmarkEnd w:id="1983"/>
      <w:bookmarkEnd w:id="1984"/>
      <w:bookmarkEnd w:id="1985"/>
      <w:bookmarkEnd w:id="1987"/>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77777777"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77777777"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77777777"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7777777"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1988" w:name="_Toc25156392"/>
      <w:bookmarkStart w:id="1989" w:name="_Toc34124694"/>
      <w:bookmarkStart w:id="1990" w:name="_Toc43207818"/>
      <w:bookmarkStart w:id="1991" w:name="_Toc49857288"/>
      <w:bookmarkStart w:id="1992" w:name="_Toc56677124"/>
      <w:bookmarkStart w:id="1993" w:name="_Toc56691647"/>
      <w:bookmarkStart w:id="1994" w:name="_Toc56698911"/>
      <w:bookmarkStart w:id="1995" w:name="_Toc67680874"/>
      <w:r w:rsidRPr="003B2883">
        <w:t>6.1.6.2.35</w:t>
      </w:r>
      <w:r w:rsidRPr="003B2883">
        <w:tab/>
        <w:t xml:space="preserve">Type: </w:t>
      </w:r>
      <w:r w:rsidRPr="003B2883">
        <w:rPr>
          <w:lang w:eastAsia="zh-CN"/>
        </w:rPr>
        <w:t>SeafData</w:t>
      </w:r>
      <w:bookmarkEnd w:id="1988"/>
      <w:bookmarkEnd w:id="1989"/>
      <w:bookmarkEnd w:id="1990"/>
      <w:bookmarkEnd w:id="1991"/>
      <w:bookmarkEnd w:id="1992"/>
      <w:bookmarkEnd w:id="1993"/>
      <w:bookmarkEnd w:id="1994"/>
      <w:bookmarkEnd w:id="199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1996" w:name="_Toc25156393"/>
      <w:bookmarkStart w:id="1997" w:name="_Toc34124695"/>
      <w:bookmarkStart w:id="1998" w:name="_Toc43207819"/>
      <w:bookmarkStart w:id="1999" w:name="_Toc49857289"/>
      <w:bookmarkStart w:id="2000" w:name="_Toc56677125"/>
      <w:bookmarkStart w:id="2001" w:name="_Toc56691648"/>
      <w:bookmarkStart w:id="2002" w:name="_Toc56698912"/>
      <w:bookmarkStart w:id="2003" w:name="_Toc67680875"/>
      <w:r w:rsidRPr="003B2883">
        <w:lastRenderedPageBreak/>
        <w:t>6.1.6.2.36</w:t>
      </w:r>
      <w:r w:rsidRPr="003B2883">
        <w:tab/>
        <w:t>Type: Nas</w:t>
      </w:r>
      <w:r w:rsidRPr="003B2883">
        <w:rPr>
          <w:lang w:eastAsia="zh-CN"/>
        </w:rPr>
        <w:t>SecurityMode</w:t>
      </w:r>
      <w:bookmarkEnd w:id="1996"/>
      <w:bookmarkEnd w:id="1997"/>
      <w:bookmarkEnd w:id="1998"/>
      <w:bookmarkEnd w:id="1999"/>
      <w:bookmarkEnd w:id="2000"/>
      <w:bookmarkEnd w:id="2001"/>
      <w:bookmarkEnd w:id="2002"/>
      <w:bookmarkEnd w:id="200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2004" w:name="_Toc25156394"/>
      <w:bookmarkStart w:id="2005" w:name="_Toc34124696"/>
      <w:bookmarkStart w:id="2006" w:name="_Toc43207820"/>
      <w:bookmarkStart w:id="2007" w:name="_Toc49857290"/>
      <w:bookmarkStart w:id="2008" w:name="_Toc56677126"/>
      <w:bookmarkStart w:id="2009" w:name="_Toc56691649"/>
      <w:bookmarkStart w:id="2010" w:name="_Toc56698913"/>
      <w:bookmarkStart w:id="2011" w:name="_Toc67680876"/>
      <w:r w:rsidRPr="003B2883">
        <w:lastRenderedPageBreak/>
        <w:t>6.1.6.2.37</w:t>
      </w:r>
      <w:r w:rsidRPr="003B2883">
        <w:tab/>
        <w:t xml:space="preserve">Type: </w:t>
      </w:r>
      <w:r w:rsidRPr="003B2883">
        <w:rPr>
          <w:lang w:eastAsia="zh-CN"/>
        </w:rPr>
        <w:t>PduSessionContext</w:t>
      </w:r>
      <w:bookmarkEnd w:id="2004"/>
      <w:bookmarkEnd w:id="2005"/>
      <w:bookmarkEnd w:id="2006"/>
      <w:bookmarkEnd w:id="2007"/>
      <w:bookmarkEnd w:id="2008"/>
      <w:bookmarkEnd w:id="2009"/>
      <w:bookmarkEnd w:id="2010"/>
      <w:bookmarkEnd w:id="2011"/>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B40935" w14:textId="77777777" w:rsidR="00862B90" w:rsidRDefault="00862B90" w:rsidP="00862B90">
            <w:pPr>
              <w:pStyle w:val="TAL"/>
            </w:pPr>
            <w:r w:rsidRPr="003B2883">
              <w:t xml:space="preserve">This IE shall be present for non-roaming and home-routed PDU sessions. </w:t>
            </w:r>
            <w:r>
              <w:t>This IE should also be present for LBO PDU sessions.</w:t>
            </w:r>
          </w:p>
          <w:p w14:paraId="1CD1FB44" w14:textId="77777777"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77777777" w:rsidR="00862B90" w:rsidRDefault="00862B90" w:rsidP="00862B90">
            <w:pPr>
              <w:pStyle w:val="TAL"/>
            </w:pPr>
            <w:r>
              <w:t>- SMF, for non-roaming PDU session or LBO PDU Session, regardless 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77777777" w:rsidR="00862B90" w:rsidRPr="003B2883" w:rsidRDefault="00862B90" w:rsidP="00862B90">
            <w:pPr>
              <w:pStyle w:val="TAL"/>
            </w:pPr>
            <w:r>
              <w:t>This IE shall be present if available, for a non-roaming PDU session or LBO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77777777"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862B90">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bookmarkEnd w:id="1986"/>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2012" w:name="_Toc25156395"/>
      <w:bookmarkStart w:id="2013" w:name="_Toc34124697"/>
      <w:bookmarkStart w:id="2014" w:name="_Toc43207821"/>
      <w:bookmarkStart w:id="2015" w:name="_Toc49857291"/>
      <w:bookmarkStart w:id="2016" w:name="_Toc56677127"/>
      <w:bookmarkStart w:id="2017" w:name="_Toc56691650"/>
      <w:bookmarkStart w:id="2018" w:name="_Toc56698914"/>
      <w:bookmarkStart w:id="2019" w:name="_Toc67680877"/>
      <w:r w:rsidRPr="003B2883">
        <w:t>6.1.6.2.38</w:t>
      </w:r>
      <w:r w:rsidRPr="003B2883">
        <w:tab/>
        <w:t>Type: NssaiMapping</w:t>
      </w:r>
      <w:bookmarkEnd w:id="2012"/>
      <w:bookmarkEnd w:id="2013"/>
      <w:bookmarkEnd w:id="2014"/>
      <w:bookmarkEnd w:id="2015"/>
      <w:bookmarkEnd w:id="2016"/>
      <w:bookmarkEnd w:id="2017"/>
      <w:bookmarkEnd w:id="2018"/>
      <w:bookmarkEnd w:id="2019"/>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2020" w:name="_Toc25156396"/>
      <w:bookmarkStart w:id="2021" w:name="_Toc34124698"/>
      <w:bookmarkStart w:id="2022" w:name="_Toc43207822"/>
      <w:bookmarkStart w:id="2023" w:name="_Toc49857292"/>
      <w:bookmarkStart w:id="2024" w:name="_Toc56677128"/>
      <w:bookmarkStart w:id="2025" w:name="_Toc56691651"/>
      <w:bookmarkStart w:id="2026" w:name="_Toc56698915"/>
      <w:bookmarkStart w:id="2027" w:name="_Toc67680878"/>
      <w:r w:rsidRPr="003B2883">
        <w:lastRenderedPageBreak/>
        <w:t>6.1.6.2.39</w:t>
      </w:r>
      <w:r w:rsidRPr="003B2883">
        <w:tab/>
        <w:t xml:space="preserve">Type: </w:t>
      </w:r>
      <w:r w:rsidRPr="003B2883">
        <w:rPr>
          <w:lang w:eastAsia="zh-CN"/>
        </w:rPr>
        <w:t>UeRegStatusUpdateReqData</w:t>
      </w:r>
      <w:bookmarkEnd w:id="2020"/>
      <w:bookmarkEnd w:id="2021"/>
      <w:bookmarkEnd w:id="2022"/>
      <w:bookmarkEnd w:id="2023"/>
      <w:bookmarkEnd w:id="2024"/>
      <w:bookmarkEnd w:id="2025"/>
      <w:bookmarkEnd w:id="2026"/>
      <w:bookmarkEnd w:id="2027"/>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2028" w:name="_Toc25156397"/>
      <w:bookmarkStart w:id="2029" w:name="_Toc34124699"/>
      <w:bookmarkStart w:id="2030" w:name="_Toc43207823"/>
      <w:bookmarkStart w:id="2031" w:name="_Toc49857293"/>
      <w:bookmarkStart w:id="2032" w:name="_Toc56677129"/>
      <w:bookmarkStart w:id="2033" w:name="_Toc56691652"/>
      <w:bookmarkStart w:id="2034" w:name="_Toc56698916"/>
      <w:bookmarkStart w:id="2035" w:name="_Toc67680879"/>
      <w:r w:rsidRPr="003B2883">
        <w:t>6.1.6.2.40</w:t>
      </w:r>
      <w:r w:rsidRPr="003B2883">
        <w:tab/>
        <w:t xml:space="preserve">Type: </w:t>
      </w:r>
      <w:r w:rsidRPr="003B2883">
        <w:rPr>
          <w:lang w:eastAsia="zh-CN"/>
        </w:rPr>
        <w:t>AssignEbiError</w:t>
      </w:r>
      <w:bookmarkEnd w:id="2028"/>
      <w:bookmarkEnd w:id="2029"/>
      <w:bookmarkEnd w:id="2030"/>
      <w:bookmarkEnd w:id="2031"/>
      <w:bookmarkEnd w:id="2032"/>
      <w:bookmarkEnd w:id="2033"/>
      <w:bookmarkEnd w:id="2034"/>
      <w:bookmarkEnd w:id="2035"/>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2036" w:name="_Toc25156398"/>
      <w:bookmarkStart w:id="2037" w:name="_Toc34124700"/>
      <w:bookmarkStart w:id="2038" w:name="_Toc43207824"/>
      <w:bookmarkStart w:id="2039" w:name="_Toc49857294"/>
      <w:bookmarkStart w:id="2040" w:name="_Toc56677130"/>
      <w:bookmarkStart w:id="2041" w:name="_Toc56691653"/>
      <w:bookmarkStart w:id="2042" w:name="_Toc56698917"/>
      <w:bookmarkStart w:id="2043" w:name="_Toc67680880"/>
      <w:r w:rsidRPr="003B2883">
        <w:lastRenderedPageBreak/>
        <w:t>6.1.6.2.41</w:t>
      </w:r>
      <w:r w:rsidRPr="003B2883">
        <w:tab/>
        <w:t xml:space="preserve">Type: </w:t>
      </w:r>
      <w:r w:rsidRPr="003B2883">
        <w:rPr>
          <w:lang w:eastAsia="zh-CN"/>
        </w:rPr>
        <w:t>UeContextCreateData</w:t>
      </w:r>
      <w:bookmarkEnd w:id="2036"/>
      <w:bookmarkEnd w:id="2037"/>
      <w:bookmarkEnd w:id="2038"/>
      <w:bookmarkEnd w:id="2039"/>
      <w:bookmarkEnd w:id="2040"/>
      <w:bookmarkEnd w:id="2041"/>
      <w:bookmarkEnd w:id="2042"/>
      <w:bookmarkEnd w:id="2043"/>
    </w:p>
    <w:p w14:paraId="281EEB7C" w14:textId="77777777" w:rsidR="00602AC0" w:rsidRPr="003B2883" w:rsidRDefault="00602AC0" w:rsidP="00602AC0">
      <w:pPr>
        <w:pStyle w:val="TH"/>
      </w:pPr>
      <w:bookmarkStart w:id="2044"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2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602AC0"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602AC0" w:rsidRPr="003B2883" w:rsidRDefault="00602AC0" w:rsidP="001D4998">
            <w:pPr>
              <w:pStyle w:val="TAL"/>
              <w:rPr>
                <w:rFonts w:cs="Arial"/>
                <w:szCs w:val="18"/>
                <w:lang w:eastAsia="zh-CN"/>
              </w:rPr>
            </w:pPr>
          </w:p>
        </w:tc>
      </w:tr>
      <w:tr w:rsidR="00602AC0"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602AC0" w:rsidRPr="003B2883" w:rsidRDefault="00602AC0" w:rsidP="001D4998">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2045" w:name="_Toc25156399"/>
      <w:bookmarkStart w:id="2046" w:name="_Toc34124701"/>
      <w:bookmarkStart w:id="2047" w:name="_Toc43207825"/>
      <w:bookmarkStart w:id="2048" w:name="_Toc49857295"/>
      <w:bookmarkStart w:id="2049" w:name="_Toc56677131"/>
      <w:bookmarkStart w:id="2050" w:name="_Toc56691654"/>
      <w:bookmarkStart w:id="2051" w:name="_Toc56698918"/>
      <w:bookmarkStart w:id="2052" w:name="_Toc67680881"/>
      <w:r w:rsidRPr="003B2883">
        <w:t>6.1.6.2.42</w:t>
      </w:r>
      <w:r w:rsidRPr="003B2883">
        <w:tab/>
        <w:t xml:space="preserve">Type: </w:t>
      </w:r>
      <w:r w:rsidRPr="003B2883">
        <w:rPr>
          <w:lang w:eastAsia="zh-CN"/>
        </w:rPr>
        <w:t>UeContextCreatedData</w:t>
      </w:r>
      <w:bookmarkEnd w:id="2045"/>
      <w:bookmarkEnd w:id="2046"/>
      <w:bookmarkEnd w:id="2047"/>
      <w:bookmarkEnd w:id="2048"/>
      <w:bookmarkEnd w:id="2049"/>
      <w:bookmarkEnd w:id="2050"/>
      <w:bookmarkEnd w:id="2051"/>
      <w:bookmarkEnd w:id="205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2053" w:name="_Toc25156400"/>
      <w:bookmarkStart w:id="2054" w:name="_Toc34124702"/>
      <w:bookmarkStart w:id="2055" w:name="_Toc43207826"/>
      <w:bookmarkStart w:id="2056" w:name="_Toc49857296"/>
      <w:bookmarkStart w:id="2057" w:name="_Toc56677132"/>
      <w:bookmarkStart w:id="2058" w:name="_Toc56691655"/>
      <w:bookmarkStart w:id="2059" w:name="_Toc56698919"/>
      <w:bookmarkStart w:id="2060" w:name="_Toc67680882"/>
      <w:r w:rsidRPr="003B2883">
        <w:lastRenderedPageBreak/>
        <w:t>6.1.6.2.43</w:t>
      </w:r>
      <w:r w:rsidRPr="003B2883">
        <w:tab/>
        <w:t xml:space="preserve">Type: </w:t>
      </w:r>
      <w:r w:rsidRPr="003B2883">
        <w:rPr>
          <w:lang w:eastAsia="zh-CN"/>
        </w:rPr>
        <w:t>UeContextCreateError</w:t>
      </w:r>
      <w:bookmarkEnd w:id="2053"/>
      <w:bookmarkEnd w:id="2054"/>
      <w:bookmarkEnd w:id="2055"/>
      <w:bookmarkEnd w:id="2056"/>
      <w:bookmarkEnd w:id="2057"/>
      <w:bookmarkEnd w:id="2058"/>
      <w:bookmarkEnd w:id="2059"/>
      <w:bookmarkEnd w:id="2060"/>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2061" w:name="_Toc25156401"/>
      <w:bookmarkStart w:id="2062" w:name="_Toc34124703"/>
      <w:bookmarkStart w:id="2063" w:name="_Toc43207827"/>
      <w:bookmarkStart w:id="2064" w:name="_Toc49857297"/>
      <w:bookmarkStart w:id="2065" w:name="_Toc56677133"/>
      <w:bookmarkStart w:id="2066" w:name="_Toc56691656"/>
      <w:bookmarkStart w:id="2067" w:name="_Toc56698920"/>
      <w:bookmarkStart w:id="2068" w:name="_Toc67680883"/>
      <w:r w:rsidRPr="003B2883">
        <w:t>6.1.6.2.44</w:t>
      </w:r>
      <w:r w:rsidRPr="003B2883">
        <w:tab/>
        <w:t>Type: NgRanTargetId</w:t>
      </w:r>
      <w:bookmarkEnd w:id="2061"/>
      <w:bookmarkEnd w:id="2062"/>
      <w:bookmarkEnd w:id="2063"/>
      <w:bookmarkEnd w:id="2064"/>
      <w:bookmarkEnd w:id="2065"/>
      <w:bookmarkEnd w:id="2066"/>
      <w:bookmarkEnd w:id="2067"/>
      <w:bookmarkEnd w:id="206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2069" w:name="_Toc25156402"/>
      <w:bookmarkStart w:id="2070" w:name="_Toc34124704"/>
      <w:bookmarkStart w:id="2071" w:name="_Toc43207828"/>
      <w:bookmarkStart w:id="2072" w:name="_Toc49857298"/>
      <w:bookmarkStart w:id="2073" w:name="_Toc56677134"/>
      <w:bookmarkStart w:id="2074" w:name="_Toc56691657"/>
      <w:bookmarkStart w:id="2075" w:name="_Toc56698921"/>
      <w:bookmarkStart w:id="2076" w:name="_Toc67680884"/>
      <w:r w:rsidRPr="003B2883">
        <w:t>6.1.6.2.45</w:t>
      </w:r>
      <w:r w:rsidRPr="003B2883">
        <w:tab/>
        <w:t>Type: N2InformationTransferError</w:t>
      </w:r>
      <w:bookmarkEnd w:id="2069"/>
      <w:bookmarkEnd w:id="2070"/>
      <w:bookmarkEnd w:id="2071"/>
      <w:bookmarkEnd w:id="2072"/>
      <w:bookmarkEnd w:id="2073"/>
      <w:bookmarkEnd w:id="2074"/>
      <w:bookmarkEnd w:id="2075"/>
      <w:bookmarkEnd w:id="207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2077" w:name="_Toc25156403"/>
      <w:bookmarkStart w:id="2078" w:name="_Toc34124705"/>
      <w:bookmarkStart w:id="2079" w:name="_Toc43207829"/>
      <w:bookmarkStart w:id="2080" w:name="_Toc49857299"/>
      <w:bookmarkStart w:id="2081" w:name="_Toc56677135"/>
      <w:bookmarkStart w:id="2082" w:name="_Toc56691658"/>
      <w:bookmarkStart w:id="2083" w:name="_Toc56698922"/>
      <w:bookmarkStart w:id="2084" w:name="_Toc67680885"/>
      <w:r w:rsidRPr="003B2883">
        <w:rPr>
          <w:lang w:val="en-US"/>
        </w:rPr>
        <w:t>6.1.6.2.46</w:t>
      </w:r>
      <w:r w:rsidRPr="003B2883">
        <w:rPr>
          <w:lang w:val="en-US"/>
        </w:rPr>
        <w:tab/>
        <w:t>Type: PWSResponseData</w:t>
      </w:r>
      <w:bookmarkEnd w:id="2077"/>
      <w:bookmarkEnd w:id="2078"/>
      <w:bookmarkEnd w:id="2079"/>
      <w:bookmarkEnd w:id="2080"/>
      <w:bookmarkEnd w:id="2081"/>
      <w:bookmarkEnd w:id="2082"/>
      <w:bookmarkEnd w:id="2083"/>
      <w:bookmarkEnd w:id="208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2085" w:name="_Toc25156404"/>
      <w:bookmarkStart w:id="2086" w:name="_Toc34124706"/>
      <w:bookmarkStart w:id="2087" w:name="_Toc43207830"/>
      <w:bookmarkStart w:id="2088" w:name="_Toc49857300"/>
      <w:bookmarkStart w:id="2089" w:name="_Toc56677136"/>
      <w:bookmarkStart w:id="2090" w:name="_Toc56691659"/>
      <w:bookmarkStart w:id="2091" w:name="_Toc56698923"/>
      <w:bookmarkStart w:id="2092" w:name="_Toc67680886"/>
      <w:r w:rsidRPr="003B2883">
        <w:rPr>
          <w:lang w:val="en-US"/>
        </w:rPr>
        <w:lastRenderedPageBreak/>
        <w:t>6.1.6.2.47</w:t>
      </w:r>
      <w:r w:rsidRPr="003B2883">
        <w:rPr>
          <w:lang w:val="en-US"/>
        </w:rPr>
        <w:tab/>
        <w:t>Type: PWSErrorData</w:t>
      </w:r>
      <w:bookmarkEnd w:id="2085"/>
      <w:bookmarkEnd w:id="2086"/>
      <w:bookmarkEnd w:id="2087"/>
      <w:bookmarkEnd w:id="2088"/>
      <w:bookmarkEnd w:id="2089"/>
      <w:bookmarkEnd w:id="2090"/>
      <w:bookmarkEnd w:id="2091"/>
      <w:bookmarkEnd w:id="2092"/>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2093" w:name="_Toc25156405"/>
      <w:bookmarkStart w:id="2094" w:name="_Toc34124707"/>
      <w:bookmarkStart w:id="2095" w:name="_Toc43207831"/>
      <w:bookmarkStart w:id="2096" w:name="_Toc49857301"/>
      <w:bookmarkStart w:id="2097" w:name="_Toc56677137"/>
      <w:bookmarkStart w:id="2098" w:name="_Toc56691660"/>
      <w:bookmarkStart w:id="2099" w:name="_Toc56698924"/>
      <w:bookmarkStart w:id="2100" w:name="_Toc67680887"/>
      <w:r w:rsidRPr="003B2883">
        <w:t>6.1.6.2.48</w:t>
      </w:r>
      <w:r w:rsidRPr="003B2883">
        <w:tab/>
        <w:t>Void</w:t>
      </w:r>
      <w:bookmarkEnd w:id="2093"/>
      <w:bookmarkEnd w:id="2094"/>
      <w:bookmarkEnd w:id="2095"/>
      <w:bookmarkEnd w:id="2096"/>
      <w:bookmarkEnd w:id="2097"/>
      <w:bookmarkEnd w:id="2098"/>
      <w:bookmarkEnd w:id="2099"/>
      <w:bookmarkEnd w:id="210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2101" w:name="_Toc25156406"/>
      <w:bookmarkStart w:id="2102" w:name="_Toc34124708"/>
      <w:bookmarkStart w:id="2103" w:name="_Toc43207832"/>
      <w:bookmarkStart w:id="2104" w:name="_Toc49857302"/>
      <w:bookmarkStart w:id="2105" w:name="_Toc56677138"/>
      <w:bookmarkStart w:id="2106" w:name="_Toc56691661"/>
      <w:bookmarkStart w:id="2107" w:name="_Toc56698925"/>
      <w:bookmarkStart w:id="2108" w:name="_Toc67680888"/>
      <w:r w:rsidRPr="003B2883">
        <w:t>6.1.6.2.49</w:t>
      </w:r>
      <w:r w:rsidRPr="003B2883">
        <w:tab/>
        <w:t xml:space="preserve">Type: </w:t>
      </w:r>
      <w:r w:rsidRPr="003B2883">
        <w:rPr>
          <w:lang w:eastAsia="zh-CN"/>
        </w:rPr>
        <w:t>NgKsi</w:t>
      </w:r>
      <w:bookmarkEnd w:id="2101"/>
      <w:bookmarkEnd w:id="2102"/>
      <w:bookmarkEnd w:id="2103"/>
      <w:bookmarkEnd w:id="2104"/>
      <w:bookmarkEnd w:id="2105"/>
      <w:bookmarkEnd w:id="2106"/>
      <w:bookmarkEnd w:id="2107"/>
      <w:bookmarkEnd w:id="2108"/>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2109" w:name="_Toc25156407"/>
      <w:bookmarkStart w:id="2110" w:name="_Toc34124709"/>
      <w:bookmarkStart w:id="2111" w:name="_Toc43207833"/>
      <w:bookmarkStart w:id="2112" w:name="_Toc49857303"/>
      <w:bookmarkStart w:id="2113" w:name="_Toc56677139"/>
      <w:bookmarkStart w:id="2114" w:name="_Toc56691662"/>
      <w:bookmarkStart w:id="2115" w:name="_Toc56698926"/>
      <w:bookmarkStart w:id="2116" w:name="_Toc67680889"/>
      <w:r w:rsidRPr="003B2883">
        <w:t>6.1.6.2.50</w:t>
      </w:r>
      <w:r w:rsidRPr="003B2883">
        <w:tab/>
        <w:t xml:space="preserve">Type: </w:t>
      </w:r>
      <w:r w:rsidRPr="003B2883">
        <w:rPr>
          <w:lang w:eastAsia="zh-CN"/>
        </w:rPr>
        <w:t>KeyAmf</w:t>
      </w:r>
      <w:bookmarkEnd w:id="2109"/>
      <w:bookmarkEnd w:id="2110"/>
      <w:bookmarkEnd w:id="2111"/>
      <w:bookmarkEnd w:id="2112"/>
      <w:bookmarkEnd w:id="2113"/>
      <w:bookmarkEnd w:id="2114"/>
      <w:bookmarkEnd w:id="2115"/>
      <w:bookmarkEnd w:id="211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2117" w:name="_Toc25156408"/>
      <w:bookmarkStart w:id="2118" w:name="_Toc34124710"/>
      <w:bookmarkStart w:id="2119" w:name="_Toc43207834"/>
      <w:bookmarkStart w:id="2120" w:name="_Toc49857304"/>
      <w:bookmarkStart w:id="2121" w:name="_Toc56677140"/>
      <w:bookmarkStart w:id="2122" w:name="_Toc56691663"/>
      <w:bookmarkStart w:id="2123" w:name="_Toc56698927"/>
      <w:bookmarkStart w:id="2124" w:name="_Toc67680890"/>
      <w:r w:rsidRPr="003B2883">
        <w:t>6.1.6.2.51</w:t>
      </w:r>
      <w:r w:rsidRPr="003B2883">
        <w:tab/>
        <w:t xml:space="preserve">Type: </w:t>
      </w:r>
      <w:r w:rsidRPr="003B2883">
        <w:rPr>
          <w:lang w:eastAsia="zh-CN"/>
        </w:rPr>
        <w:t>ExpectedUeBehavior</w:t>
      </w:r>
      <w:bookmarkEnd w:id="2117"/>
      <w:bookmarkEnd w:id="2118"/>
      <w:bookmarkEnd w:id="2119"/>
      <w:bookmarkEnd w:id="2120"/>
      <w:bookmarkEnd w:id="2121"/>
      <w:bookmarkEnd w:id="2122"/>
      <w:bookmarkEnd w:id="2123"/>
      <w:bookmarkEnd w:id="2124"/>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2125" w:name="_Toc25156409"/>
      <w:bookmarkStart w:id="2126" w:name="_Toc34124711"/>
      <w:bookmarkStart w:id="2127" w:name="_Toc43207835"/>
      <w:bookmarkStart w:id="2128" w:name="_Toc49857305"/>
      <w:bookmarkStart w:id="2129" w:name="_Toc56677141"/>
      <w:bookmarkStart w:id="2130" w:name="_Toc56691664"/>
      <w:bookmarkStart w:id="2131" w:name="_Toc56698928"/>
      <w:bookmarkStart w:id="2132" w:name="_Toc67680891"/>
      <w:r w:rsidRPr="003B2883">
        <w:lastRenderedPageBreak/>
        <w:t>6.1.6.2.52</w:t>
      </w:r>
      <w:r w:rsidRPr="003B2883">
        <w:tab/>
        <w:t xml:space="preserve">Type: </w:t>
      </w:r>
      <w:r w:rsidRPr="003B2883">
        <w:rPr>
          <w:lang w:eastAsia="zh-CN"/>
        </w:rPr>
        <w:t>UeRegStatusUpdateRspData</w:t>
      </w:r>
      <w:bookmarkEnd w:id="2125"/>
      <w:bookmarkEnd w:id="2126"/>
      <w:bookmarkEnd w:id="2127"/>
      <w:bookmarkEnd w:id="2128"/>
      <w:bookmarkEnd w:id="2129"/>
      <w:bookmarkEnd w:id="2130"/>
      <w:bookmarkEnd w:id="2131"/>
      <w:bookmarkEnd w:id="213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2133" w:name="_Toc25156410"/>
      <w:bookmarkStart w:id="2134" w:name="_Toc34124712"/>
      <w:bookmarkStart w:id="2135" w:name="_Toc43207836"/>
      <w:bookmarkStart w:id="2136" w:name="_Toc49857306"/>
      <w:bookmarkStart w:id="2137" w:name="_Toc56677142"/>
      <w:bookmarkStart w:id="2138" w:name="_Toc56691665"/>
      <w:bookmarkStart w:id="2139" w:name="_Toc56698929"/>
      <w:bookmarkStart w:id="2140" w:name="_Toc67680892"/>
      <w:r w:rsidRPr="003B2883">
        <w:t>6.1.6.2.53</w:t>
      </w:r>
      <w:r w:rsidRPr="003B2883">
        <w:tab/>
        <w:t>Type: N2Ran</w:t>
      </w:r>
      <w:r w:rsidRPr="003B2883">
        <w:rPr>
          <w:lang w:val="en-US"/>
        </w:rPr>
        <w:t>Information</w:t>
      </w:r>
      <w:bookmarkEnd w:id="2133"/>
      <w:bookmarkEnd w:id="2134"/>
      <w:bookmarkEnd w:id="2135"/>
      <w:bookmarkEnd w:id="2136"/>
      <w:bookmarkEnd w:id="2137"/>
      <w:bookmarkEnd w:id="2138"/>
      <w:bookmarkEnd w:id="2139"/>
      <w:bookmarkEnd w:id="2140"/>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2141" w:name="_Toc25156411"/>
      <w:bookmarkStart w:id="2142" w:name="_Toc34124713"/>
      <w:bookmarkStart w:id="2143" w:name="_Toc43207837"/>
      <w:bookmarkStart w:id="2144" w:name="_Toc49857307"/>
      <w:bookmarkStart w:id="2145" w:name="_Toc56677143"/>
      <w:bookmarkStart w:id="2146" w:name="_Toc56691666"/>
      <w:bookmarkStart w:id="2147" w:name="_Toc56698930"/>
      <w:bookmarkStart w:id="2148" w:name="_Toc67680893"/>
      <w:r w:rsidRPr="003B2883">
        <w:t>6.1.6.2.54</w:t>
      </w:r>
      <w:r w:rsidRPr="003B2883">
        <w:tab/>
        <w:t xml:space="preserve">Type: </w:t>
      </w:r>
      <w:r w:rsidRPr="003B2883">
        <w:rPr>
          <w:lang w:eastAsia="zh-CN"/>
        </w:rPr>
        <w:t>N2InfoNotificationRspData</w:t>
      </w:r>
      <w:bookmarkEnd w:id="2141"/>
      <w:bookmarkEnd w:id="2142"/>
      <w:bookmarkEnd w:id="2143"/>
      <w:bookmarkEnd w:id="2144"/>
      <w:bookmarkEnd w:id="2145"/>
      <w:bookmarkEnd w:id="2146"/>
      <w:bookmarkEnd w:id="2147"/>
      <w:bookmarkEnd w:id="214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8A66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D6A6CF"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9CA34FC"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D5F5C9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70242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7225D"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5B5E26D8"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6051D3C" w14:textId="77777777" w:rsidR="00602AC0" w:rsidRPr="003B2883" w:rsidRDefault="00602AC0" w:rsidP="001D4998">
            <w:pPr>
              <w:pStyle w:val="TAL"/>
              <w:rPr>
                <w:lang w:eastAsia="zh-CN"/>
              </w:rPr>
            </w:pPr>
          </w:p>
          <w:p w14:paraId="4D3F6EC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2149" w:name="_Toc25156412"/>
      <w:bookmarkStart w:id="2150" w:name="_Toc34124714"/>
      <w:bookmarkStart w:id="2151" w:name="_Toc43207838"/>
      <w:bookmarkStart w:id="2152" w:name="_Toc49857308"/>
      <w:bookmarkStart w:id="2153" w:name="_Toc56677144"/>
      <w:bookmarkStart w:id="2154" w:name="_Toc56691667"/>
      <w:bookmarkStart w:id="2155" w:name="_Toc56698931"/>
      <w:bookmarkStart w:id="2156" w:name="_Toc67680894"/>
      <w:r w:rsidRPr="003B2883">
        <w:t>6.1.6.2.</w:t>
      </w:r>
      <w:r>
        <w:t>55</w:t>
      </w:r>
      <w:r w:rsidRPr="003B2883">
        <w:tab/>
        <w:t xml:space="preserve">Type: </w:t>
      </w:r>
      <w:r>
        <w:rPr>
          <w:lang w:eastAsia="zh-CN"/>
        </w:rPr>
        <w:t>SmallDataRateStatusInfo</w:t>
      </w:r>
      <w:bookmarkEnd w:id="2149"/>
      <w:bookmarkEnd w:id="2150"/>
      <w:bookmarkEnd w:id="2151"/>
      <w:bookmarkEnd w:id="2152"/>
      <w:bookmarkEnd w:id="2153"/>
      <w:bookmarkEnd w:id="2154"/>
      <w:bookmarkEnd w:id="2155"/>
      <w:bookmarkEnd w:id="215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2157" w:name="_Toc34124715"/>
      <w:bookmarkStart w:id="2158" w:name="_Toc43207839"/>
      <w:bookmarkStart w:id="2159" w:name="_Toc49857309"/>
      <w:bookmarkStart w:id="2160" w:name="_Toc56677145"/>
      <w:bookmarkStart w:id="2161" w:name="_Toc56691668"/>
      <w:bookmarkStart w:id="2162" w:name="_Toc56698932"/>
      <w:bookmarkStart w:id="2163" w:name="_Toc67680895"/>
      <w:r w:rsidRPr="003B2883">
        <w:lastRenderedPageBreak/>
        <w:t>6.1.6.2.</w:t>
      </w:r>
      <w:r>
        <w:t>56</w:t>
      </w:r>
      <w:r w:rsidRPr="003B2883">
        <w:tab/>
        <w:t xml:space="preserve">Type: </w:t>
      </w:r>
      <w:r>
        <w:rPr>
          <w:lang w:eastAsia="zh-CN"/>
        </w:rPr>
        <w:t>SmfChangeInfo</w:t>
      </w:r>
      <w:bookmarkEnd w:id="2157"/>
      <w:bookmarkEnd w:id="2158"/>
      <w:bookmarkEnd w:id="2159"/>
      <w:bookmarkEnd w:id="2160"/>
      <w:bookmarkEnd w:id="2161"/>
      <w:bookmarkEnd w:id="2162"/>
      <w:bookmarkEnd w:id="216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2164" w:name="_Toc20137457"/>
      <w:bookmarkStart w:id="2165" w:name="_Toc34124716"/>
      <w:bookmarkStart w:id="2166" w:name="_Toc43207840"/>
      <w:bookmarkStart w:id="2167" w:name="_Toc49857310"/>
      <w:bookmarkStart w:id="2168" w:name="_Toc56677146"/>
      <w:bookmarkStart w:id="2169" w:name="_Toc56691669"/>
      <w:bookmarkStart w:id="2170" w:name="_Toc56698933"/>
      <w:bookmarkStart w:id="2171" w:name="_Toc67680896"/>
      <w:r w:rsidRPr="003B2883">
        <w:t>6.1.6.2.</w:t>
      </w:r>
      <w:r>
        <w:t>57</w:t>
      </w:r>
      <w:r w:rsidRPr="003B2883">
        <w:tab/>
        <w:t xml:space="preserve">Type: </w:t>
      </w:r>
      <w:bookmarkEnd w:id="2164"/>
      <w:r>
        <w:rPr>
          <w:lang w:eastAsia="zh-CN"/>
        </w:rPr>
        <w:t>V2xContext</w:t>
      </w:r>
      <w:bookmarkEnd w:id="2165"/>
      <w:bookmarkEnd w:id="2166"/>
      <w:bookmarkEnd w:id="2167"/>
      <w:bookmarkEnd w:id="2168"/>
      <w:bookmarkEnd w:id="2169"/>
      <w:bookmarkEnd w:id="2170"/>
      <w:bookmarkEnd w:id="2171"/>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2172" w:name="_Toc43207841"/>
      <w:bookmarkStart w:id="2173" w:name="_Toc49857311"/>
      <w:bookmarkStart w:id="2174" w:name="_Toc56677147"/>
      <w:bookmarkStart w:id="2175" w:name="_Toc56691670"/>
      <w:bookmarkStart w:id="2176" w:name="_Toc56698934"/>
      <w:bookmarkStart w:id="2177" w:name="_Toc67680897"/>
      <w:r w:rsidRPr="003B2883">
        <w:lastRenderedPageBreak/>
        <w:t>6.1.6.2.</w:t>
      </w:r>
      <w:r>
        <w:t>58</w:t>
      </w:r>
      <w:r w:rsidRPr="003B2883">
        <w:tab/>
        <w:t xml:space="preserve">Type: </w:t>
      </w:r>
      <w:r>
        <w:t>I</w:t>
      </w:r>
      <w:r w:rsidRPr="006C1437">
        <w:t>mmediate</w:t>
      </w:r>
      <w:r>
        <w:t>MdtConf</w:t>
      </w:r>
      <w:bookmarkEnd w:id="2172"/>
      <w:bookmarkEnd w:id="2173"/>
      <w:bookmarkEnd w:id="2174"/>
      <w:bookmarkEnd w:id="2175"/>
      <w:bookmarkEnd w:id="2176"/>
      <w:bookmarkEnd w:id="217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2178" w:name="_Hlk43185128"/>
      <w:bookmarkStart w:id="2179" w:name="_Toc43207842"/>
      <w:bookmarkStart w:id="2180" w:name="_Toc49857312"/>
      <w:bookmarkStart w:id="2181" w:name="_Toc56677148"/>
      <w:bookmarkStart w:id="2182" w:name="_Toc56691671"/>
      <w:bookmarkStart w:id="2183" w:name="_Toc56698935"/>
      <w:bookmarkStart w:id="2184" w:name="_Toc67680898"/>
      <w:r w:rsidRPr="003B2883">
        <w:t>6.1.6.2.</w:t>
      </w:r>
      <w:r>
        <w:t>59</w:t>
      </w:r>
      <w:r w:rsidRPr="003B2883">
        <w:tab/>
        <w:t xml:space="preserve">Type: </w:t>
      </w:r>
      <w:r>
        <w:rPr>
          <w:lang w:val="en-US" w:eastAsia="zh-CN"/>
        </w:rPr>
        <w:t>V2x</w:t>
      </w:r>
      <w:r>
        <w:rPr>
          <w:lang w:eastAsia="zh-CN"/>
        </w:rPr>
        <w:t>Information</w:t>
      </w:r>
      <w:bookmarkEnd w:id="2178"/>
      <w:bookmarkEnd w:id="2179"/>
      <w:bookmarkEnd w:id="2180"/>
      <w:bookmarkEnd w:id="2181"/>
      <w:bookmarkEnd w:id="2182"/>
      <w:bookmarkEnd w:id="2183"/>
      <w:bookmarkEnd w:id="2184"/>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2185" w:name="_Toc43208395"/>
      <w:bookmarkStart w:id="2186" w:name="_Toc43118222"/>
      <w:bookmarkStart w:id="2187" w:name="_Toc25157160"/>
      <w:bookmarkStart w:id="2188" w:name="_Toc49857313"/>
      <w:bookmarkStart w:id="2189" w:name="_Toc56677149"/>
      <w:bookmarkStart w:id="2190" w:name="_Toc56691672"/>
      <w:bookmarkStart w:id="2191" w:name="_Toc56698936"/>
      <w:bookmarkStart w:id="2192" w:name="_Toc67680899"/>
      <w:r>
        <w:t>6.1.6.2.60</w:t>
      </w:r>
      <w:r>
        <w:tab/>
        <w:t>Type: EpsNas</w:t>
      </w:r>
      <w:r>
        <w:rPr>
          <w:lang w:eastAsia="zh-CN"/>
        </w:rPr>
        <w:t>SecurityMode</w:t>
      </w:r>
      <w:bookmarkEnd w:id="2185"/>
      <w:bookmarkEnd w:id="2186"/>
      <w:bookmarkEnd w:id="2187"/>
      <w:bookmarkEnd w:id="2188"/>
      <w:bookmarkEnd w:id="2189"/>
      <w:bookmarkEnd w:id="2190"/>
      <w:bookmarkEnd w:id="2191"/>
      <w:bookmarkEnd w:id="219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2193" w:name="_Toc56677150"/>
      <w:bookmarkStart w:id="2194" w:name="_Toc56691673"/>
      <w:bookmarkStart w:id="2195" w:name="_Toc56698937"/>
      <w:bookmarkStart w:id="2196" w:name="_Toc45030572"/>
      <w:bookmarkStart w:id="2197" w:name="_Toc67680900"/>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2193"/>
      <w:bookmarkEnd w:id="2194"/>
      <w:bookmarkEnd w:id="2195"/>
      <w:bookmarkEnd w:id="2197"/>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D50D1A">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2198" w:name="_Toc56677151"/>
      <w:bookmarkStart w:id="2199" w:name="_Toc56691674"/>
      <w:bookmarkStart w:id="2200" w:name="_Toc56698938"/>
      <w:bookmarkStart w:id="2201" w:name="_Toc67680901"/>
      <w:bookmarkEnd w:id="2196"/>
      <w:r w:rsidRPr="003B2883">
        <w:t>6.1.6.2.</w:t>
      </w:r>
      <w:r>
        <w:t>62</w:t>
      </w:r>
      <w:r w:rsidRPr="003B2883">
        <w:tab/>
        <w:t xml:space="preserve">Type: </w:t>
      </w:r>
      <w:r w:rsidRPr="003B2883">
        <w:rPr>
          <w:lang w:eastAsia="zh-CN"/>
        </w:rPr>
        <w:t>UeContext</w:t>
      </w:r>
      <w:r>
        <w:t>Relocate</w:t>
      </w:r>
      <w:r w:rsidRPr="003B2883">
        <w:rPr>
          <w:lang w:eastAsia="zh-CN"/>
        </w:rPr>
        <w:t>dData</w:t>
      </w:r>
      <w:bookmarkEnd w:id="2198"/>
      <w:bookmarkEnd w:id="2199"/>
      <w:bookmarkEnd w:id="2200"/>
      <w:bookmarkEnd w:id="220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2202" w:name="_Toc56677152"/>
      <w:bookmarkStart w:id="2203" w:name="_Toc56691675"/>
      <w:bookmarkStart w:id="2204" w:name="_Toc56698939"/>
      <w:bookmarkStart w:id="2205" w:name="_Toc67680902"/>
      <w:r w:rsidRPr="003B2883">
        <w:t>6.1.6.2.</w:t>
      </w:r>
      <w:r>
        <w:t>63</w:t>
      </w:r>
      <w:r w:rsidRPr="003B2883">
        <w:tab/>
      </w:r>
      <w:r w:rsidR="00B27749">
        <w:t>Void</w:t>
      </w:r>
      <w:bookmarkEnd w:id="2202"/>
      <w:bookmarkEnd w:id="2203"/>
      <w:bookmarkEnd w:id="2204"/>
      <w:bookmarkEnd w:id="2205"/>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2206" w:name="_Toc56677153"/>
      <w:bookmarkStart w:id="2207" w:name="_Toc56691676"/>
      <w:bookmarkStart w:id="2208" w:name="_Toc56698940"/>
      <w:bookmarkStart w:id="2209" w:name="_Toc67680903"/>
      <w:r w:rsidRPr="00B3056F">
        <w:lastRenderedPageBreak/>
        <w:t>6.1.6.2.</w:t>
      </w:r>
      <w:bookmarkStart w:id="2210" w:name="_Toc27585278"/>
      <w:bookmarkStart w:id="2211" w:name="_Toc36457244"/>
      <w:r>
        <w:rPr>
          <w:lang w:eastAsia="zh-CN"/>
        </w:rPr>
        <w:t>64</w:t>
      </w:r>
      <w:r w:rsidRPr="00B3056F">
        <w:tab/>
        <w:t>Type: EcRestrictionData</w:t>
      </w:r>
      <w:bookmarkStart w:id="2212" w:name="_Toc45028138"/>
      <w:bookmarkStart w:id="2213" w:name="_Toc45028973"/>
      <w:bookmarkEnd w:id="2210"/>
      <w:bookmarkEnd w:id="2211"/>
      <w:r>
        <w:t>Wb</w:t>
      </w:r>
      <w:bookmarkEnd w:id="2206"/>
      <w:bookmarkEnd w:id="2207"/>
      <w:bookmarkEnd w:id="2208"/>
      <w:bookmarkEnd w:id="2209"/>
      <w:bookmarkEnd w:id="2212"/>
      <w:bookmarkEnd w:id="221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2214" w:name="_Toc67680904"/>
      <w:r w:rsidRPr="00B3056F">
        <w:t>6.1.6.2.</w:t>
      </w:r>
      <w:r>
        <w:rPr>
          <w:lang w:eastAsia="zh-CN"/>
        </w:rPr>
        <w:t>65</w:t>
      </w:r>
      <w:r w:rsidRPr="003B2883">
        <w:tab/>
        <w:t xml:space="preserve">Type: </w:t>
      </w:r>
      <w:r>
        <w:t>Ext</w:t>
      </w:r>
      <w:r w:rsidRPr="003B2883">
        <w:t>AmfEventSubscription</w:t>
      </w:r>
      <w:bookmarkEnd w:id="2214"/>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DF372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77777777" w:rsidR="00F75DA4" w:rsidRDefault="00F75DA4" w:rsidP="00DF3727">
            <w:pPr>
              <w:pStyle w:val="TAL"/>
              <w:rPr>
                <w:rFonts w:cs="Arial"/>
                <w:szCs w:val="18"/>
              </w:rPr>
            </w:pPr>
            <w:r>
              <w:rPr>
                <w:rFonts w:cs="Arial"/>
                <w:szCs w:val="18"/>
              </w:rPr>
              <w:t>Additional information for the AMF event subscription, e.g. Binding Indications.</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2215" w:name="_Toc67680905"/>
      <w:r w:rsidRPr="00B3056F">
        <w:t>6.1.6.2.</w:t>
      </w:r>
      <w:r>
        <w:rPr>
          <w:lang w:eastAsia="zh-CN"/>
        </w:rPr>
        <w:t>66</w:t>
      </w:r>
      <w:r w:rsidRPr="003B2883">
        <w:tab/>
        <w:t>Type: AmfEventSubscription</w:t>
      </w:r>
      <w:r>
        <w:t>AddInfo</w:t>
      </w:r>
      <w:bookmarkEnd w:id="221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2216" w:name="_Toc6768090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16"/>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2217" w:name="_Toc67680907"/>
      <w:r>
        <w:lastRenderedPageBreak/>
        <w:t>6.1.6.2.68</w:t>
      </w:r>
      <w:r w:rsidRPr="003B2883">
        <w:tab/>
        <w:t xml:space="preserve">Type: </w:t>
      </w:r>
      <w:r>
        <w:t>UeDifferentiationInfo</w:t>
      </w:r>
      <w:bookmarkEnd w:id="221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F27EB5">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22B61E04" w14:textId="77777777" w:rsidR="003E5973" w:rsidRPr="003B2883" w:rsidRDefault="003E5973" w:rsidP="00602AC0">
      <w:pPr>
        <w:rPr>
          <w:lang w:val="en-US"/>
        </w:rPr>
      </w:pPr>
    </w:p>
    <w:p w14:paraId="10D5C1E9" w14:textId="77777777" w:rsidR="00602AC0" w:rsidRPr="003B2883" w:rsidRDefault="00602AC0" w:rsidP="00602AC0">
      <w:pPr>
        <w:pStyle w:val="Heading4"/>
        <w:rPr>
          <w:lang w:val="en-US"/>
        </w:rPr>
      </w:pPr>
      <w:bookmarkStart w:id="2218" w:name="_Toc25156413"/>
      <w:bookmarkStart w:id="2219" w:name="_Toc34124717"/>
      <w:bookmarkStart w:id="2220" w:name="_Toc43207843"/>
      <w:bookmarkStart w:id="2221" w:name="_Toc49857314"/>
      <w:bookmarkStart w:id="2222" w:name="_Toc56677154"/>
      <w:bookmarkStart w:id="2223" w:name="_Toc56691677"/>
      <w:bookmarkStart w:id="2224" w:name="_Toc56698941"/>
      <w:bookmarkStart w:id="2225" w:name="_Toc67680908"/>
      <w:r w:rsidRPr="003B2883">
        <w:rPr>
          <w:lang w:val="en-US"/>
        </w:rPr>
        <w:t>6.1.6.3</w:t>
      </w:r>
      <w:r w:rsidRPr="003B2883">
        <w:rPr>
          <w:lang w:val="en-US"/>
        </w:rPr>
        <w:tab/>
        <w:t>Simple data types and enumerations</w:t>
      </w:r>
      <w:bookmarkEnd w:id="2218"/>
      <w:bookmarkEnd w:id="2219"/>
      <w:bookmarkEnd w:id="2220"/>
      <w:bookmarkEnd w:id="2221"/>
      <w:bookmarkEnd w:id="2222"/>
      <w:bookmarkEnd w:id="2223"/>
      <w:bookmarkEnd w:id="2224"/>
      <w:bookmarkEnd w:id="2225"/>
    </w:p>
    <w:p w14:paraId="737CB3D9" w14:textId="77777777" w:rsidR="00602AC0" w:rsidRPr="003B2883" w:rsidRDefault="00602AC0" w:rsidP="00602AC0">
      <w:pPr>
        <w:pStyle w:val="Heading5"/>
      </w:pPr>
      <w:bookmarkStart w:id="2226" w:name="_Toc25156414"/>
      <w:bookmarkStart w:id="2227" w:name="_Toc34124718"/>
      <w:bookmarkStart w:id="2228" w:name="_Toc43207844"/>
      <w:bookmarkStart w:id="2229" w:name="_Toc49857315"/>
      <w:bookmarkStart w:id="2230" w:name="_Toc56677155"/>
      <w:bookmarkStart w:id="2231" w:name="_Toc56691678"/>
      <w:bookmarkStart w:id="2232" w:name="_Toc56698942"/>
      <w:bookmarkStart w:id="2233" w:name="_Toc67680909"/>
      <w:r w:rsidRPr="003B2883">
        <w:t>6.1.6.3.1</w:t>
      </w:r>
      <w:r w:rsidRPr="003B2883">
        <w:tab/>
        <w:t>Introduction</w:t>
      </w:r>
      <w:bookmarkEnd w:id="2226"/>
      <w:bookmarkEnd w:id="2227"/>
      <w:bookmarkEnd w:id="2228"/>
      <w:bookmarkEnd w:id="2229"/>
      <w:bookmarkEnd w:id="2230"/>
      <w:bookmarkEnd w:id="2231"/>
      <w:bookmarkEnd w:id="2232"/>
      <w:bookmarkEnd w:id="2233"/>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2234" w:name="_Toc25156415"/>
      <w:bookmarkStart w:id="2235" w:name="_Toc34124719"/>
      <w:bookmarkStart w:id="2236" w:name="_Toc43207845"/>
      <w:bookmarkStart w:id="2237" w:name="_Toc49857316"/>
      <w:bookmarkStart w:id="2238" w:name="_Toc56677156"/>
      <w:bookmarkStart w:id="2239" w:name="_Toc56691679"/>
      <w:bookmarkStart w:id="2240" w:name="_Toc56698943"/>
      <w:bookmarkStart w:id="2241" w:name="_Toc67680910"/>
      <w:r w:rsidRPr="003B2883">
        <w:t>6.1.6.3.2</w:t>
      </w:r>
      <w:r w:rsidRPr="003B2883">
        <w:tab/>
        <w:t>Simple data types</w:t>
      </w:r>
      <w:bookmarkEnd w:id="2234"/>
      <w:bookmarkEnd w:id="2235"/>
      <w:bookmarkEnd w:id="2236"/>
      <w:bookmarkEnd w:id="2237"/>
      <w:bookmarkEnd w:id="2238"/>
      <w:bookmarkEnd w:id="2239"/>
      <w:bookmarkEnd w:id="2240"/>
      <w:bookmarkEnd w:id="224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2242" w:name="_Toc25156416"/>
      <w:bookmarkStart w:id="2243" w:name="_Toc34124720"/>
      <w:bookmarkStart w:id="2244" w:name="_Toc43207846"/>
      <w:bookmarkStart w:id="2245" w:name="_Toc49857317"/>
      <w:bookmarkStart w:id="2246" w:name="_Toc56677157"/>
      <w:bookmarkStart w:id="2247" w:name="_Toc56691680"/>
      <w:bookmarkStart w:id="2248" w:name="_Toc56698944"/>
      <w:bookmarkStart w:id="2249" w:name="_Toc67680911"/>
      <w:r w:rsidRPr="003B2883">
        <w:t>6.1.6.3.3</w:t>
      </w:r>
      <w:r w:rsidRPr="003B2883">
        <w:tab/>
        <w:t xml:space="preserve">Enumeration: </w:t>
      </w:r>
      <w:r w:rsidRPr="003B2883">
        <w:rPr>
          <w:rFonts w:hint="eastAsia"/>
          <w:lang w:eastAsia="zh-CN"/>
        </w:rPr>
        <w:t>StatusChange</w:t>
      </w:r>
      <w:bookmarkEnd w:id="2242"/>
      <w:bookmarkEnd w:id="2243"/>
      <w:bookmarkEnd w:id="2244"/>
      <w:bookmarkEnd w:id="2245"/>
      <w:bookmarkEnd w:id="2246"/>
      <w:bookmarkEnd w:id="2247"/>
      <w:bookmarkEnd w:id="2248"/>
      <w:bookmarkEnd w:id="2249"/>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2250" w:name="_Toc25156417"/>
      <w:bookmarkStart w:id="2251" w:name="_Toc34124721"/>
      <w:bookmarkStart w:id="2252" w:name="_Toc43207847"/>
      <w:bookmarkStart w:id="2253" w:name="_Toc49857318"/>
      <w:bookmarkStart w:id="2254" w:name="_Toc56677158"/>
      <w:bookmarkStart w:id="2255" w:name="_Toc56691681"/>
      <w:bookmarkStart w:id="2256" w:name="_Toc56698945"/>
      <w:bookmarkStart w:id="2257" w:name="_Toc67680912"/>
      <w:r w:rsidRPr="003B2883">
        <w:lastRenderedPageBreak/>
        <w:t>6.1.6.3.4</w:t>
      </w:r>
      <w:r w:rsidRPr="003B2883">
        <w:tab/>
        <w:t>Enumeration: N2InformationClass</w:t>
      </w:r>
      <w:bookmarkEnd w:id="2250"/>
      <w:bookmarkEnd w:id="2251"/>
      <w:bookmarkEnd w:id="2252"/>
      <w:bookmarkEnd w:id="2253"/>
      <w:bookmarkEnd w:id="2254"/>
      <w:bookmarkEnd w:id="2255"/>
      <w:bookmarkEnd w:id="2256"/>
      <w:bookmarkEnd w:id="2257"/>
    </w:p>
    <w:p w14:paraId="6B33F6A7"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55161CB"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602AC0" w:rsidRPr="003B2883" w:rsidRDefault="00602AC0" w:rsidP="001D4998">
            <w:pPr>
              <w:pStyle w:val="TAH"/>
            </w:pPr>
            <w:r w:rsidRPr="003B2883">
              <w:t>Description</w:t>
            </w:r>
          </w:p>
        </w:tc>
      </w:tr>
      <w:tr w:rsidR="00602AC0" w:rsidRPr="003B2883" w14:paraId="68B6AFB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602AC0" w:rsidRPr="003B2883" w:rsidRDefault="00602AC0" w:rsidP="001D4998">
            <w:pPr>
              <w:pStyle w:val="TAL"/>
            </w:pPr>
            <w:r w:rsidRPr="003B2883">
              <w:t xml:space="preserve">N2 SM information. </w:t>
            </w:r>
          </w:p>
        </w:tc>
      </w:tr>
      <w:tr w:rsidR="00602AC0" w:rsidRPr="003B2883" w14:paraId="023D64D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602AC0" w:rsidRPr="003B2883" w:rsidRDefault="00602AC0" w:rsidP="001D4998">
            <w:pPr>
              <w:pStyle w:val="TAL"/>
              <w:rPr>
                <w:lang w:eastAsia="zh-CN"/>
              </w:rPr>
            </w:pPr>
            <w:r w:rsidRPr="003B2883">
              <w:rPr>
                <w:lang w:eastAsia="zh-CN"/>
              </w:rPr>
              <w:t>N2 NRPPa information.</w:t>
            </w:r>
          </w:p>
        </w:tc>
      </w:tr>
      <w:tr w:rsidR="00602AC0" w:rsidRPr="003B2883" w14:paraId="63D191C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0060C96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384687B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4B9A6DE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602AC0" w:rsidRPr="003B2883" w:rsidRDefault="00602AC0" w:rsidP="001D4998">
            <w:pPr>
              <w:pStyle w:val="TAL"/>
            </w:pPr>
            <w:r w:rsidRPr="003B2883">
              <w:rPr>
                <w:rFonts w:hint="eastAsia"/>
              </w:rPr>
              <w:t>N2 RAN related information.</w:t>
            </w:r>
          </w:p>
        </w:tc>
      </w:tr>
      <w:tr w:rsidR="00703B06" w:rsidRPr="003B2883" w14:paraId="13FAC8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703B06" w:rsidRPr="003B2883" w:rsidRDefault="00703B06" w:rsidP="00703B06">
            <w:pPr>
              <w:pStyle w:val="TAL"/>
            </w:pPr>
            <w:r>
              <w:rPr>
                <w:lang w:eastAsia="zh-CN"/>
              </w:rPr>
              <w:t>N2 V2X information</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2258" w:name="_Toc25156418"/>
      <w:bookmarkStart w:id="2259" w:name="_Toc34124722"/>
      <w:bookmarkStart w:id="2260" w:name="_Toc43207848"/>
      <w:bookmarkStart w:id="2261" w:name="_Toc49857319"/>
      <w:bookmarkStart w:id="2262" w:name="_Toc56677159"/>
      <w:bookmarkStart w:id="2263" w:name="_Toc56691682"/>
      <w:bookmarkStart w:id="2264" w:name="_Toc56698946"/>
      <w:bookmarkStart w:id="2265" w:name="_Toc67680913"/>
      <w:r w:rsidRPr="003B2883">
        <w:t>6.1.6.3.5</w:t>
      </w:r>
      <w:r w:rsidRPr="003B2883">
        <w:tab/>
        <w:t>Enumeration: N1MessageClass</w:t>
      </w:r>
      <w:bookmarkEnd w:id="2258"/>
      <w:bookmarkEnd w:id="2259"/>
      <w:bookmarkEnd w:id="2260"/>
      <w:bookmarkEnd w:id="2261"/>
      <w:bookmarkEnd w:id="2262"/>
      <w:bookmarkEnd w:id="2263"/>
      <w:bookmarkEnd w:id="2264"/>
      <w:bookmarkEnd w:id="2265"/>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2266" w:name="_Toc25156419"/>
      <w:bookmarkStart w:id="2267" w:name="_Toc34124723"/>
      <w:bookmarkStart w:id="2268" w:name="_Toc43207849"/>
      <w:bookmarkStart w:id="2269" w:name="_Toc49857320"/>
      <w:bookmarkStart w:id="2270" w:name="_Toc56677160"/>
      <w:bookmarkStart w:id="2271" w:name="_Toc56691683"/>
      <w:bookmarkStart w:id="2272" w:name="_Toc56698947"/>
      <w:bookmarkStart w:id="2273" w:name="_Toc67680914"/>
      <w:r w:rsidRPr="003B2883">
        <w:lastRenderedPageBreak/>
        <w:t>6.1.6.3.6</w:t>
      </w:r>
      <w:r w:rsidRPr="003B2883">
        <w:tab/>
        <w:t xml:space="preserve">Enumeration: </w:t>
      </w:r>
      <w:r w:rsidRPr="003B2883">
        <w:rPr>
          <w:lang w:eastAsia="zh-CN"/>
        </w:rPr>
        <w:t>N1N2MessageTransferCause</w:t>
      </w:r>
      <w:bookmarkEnd w:id="2266"/>
      <w:bookmarkEnd w:id="2267"/>
      <w:bookmarkEnd w:id="2268"/>
      <w:bookmarkEnd w:id="2269"/>
      <w:bookmarkEnd w:id="2270"/>
      <w:bookmarkEnd w:id="2271"/>
      <w:bookmarkEnd w:id="2272"/>
      <w:bookmarkEnd w:id="2273"/>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6CD48C9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59B5712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0D255D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2274" w:name="_Toc25156420"/>
      <w:bookmarkStart w:id="2275" w:name="_Toc34124724"/>
      <w:bookmarkStart w:id="2276" w:name="_Toc43207850"/>
      <w:bookmarkStart w:id="2277" w:name="_Toc49857321"/>
      <w:bookmarkStart w:id="2278" w:name="_Toc56677161"/>
      <w:bookmarkStart w:id="2279" w:name="_Toc56691684"/>
      <w:bookmarkStart w:id="2280" w:name="_Toc56698948"/>
      <w:bookmarkStart w:id="2281" w:name="_Toc67680915"/>
      <w:r w:rsidRPr="003B2883">
        <w:t>6.1.6.3.7</w:t>
      </w:r>
      <w:r w:rsidRPr="003B2883">
        <w:tab/>
        <w:t>Enumeration: UeContextTransfer</w:t>
      </w:r>
      <w:r w:rsidRPr="003B2883">
        <w:rPr>
          <w:rFonts w:hint="eastAsia"/>
          <w:lang w:eastAsia="zh-CN"/>
        </w:rPr>
        <w:t>Status</w:t>
      </w:r>
      <w:bookmarkEnd w:id="2274"/>
      <w:bookmarkEnd w:id="2275"/>
      <w:bookmarkEnd w:id="2276"/>
      <w:bookmarkEnd w:id="2277"/>
      <w:bookmarkEnd w:id="2278"/>
      <w:bookmarkEnd w:id="2279"/>
      <w:bookmarkEnd w:id="2280"/>
      <w:bookmarkEnd w:id="228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2282" w:name="_Toc25156421"/>
      <w:bookmarkStart w:id="2283" w:name="_Toc34124725"/>
      <w:bookmarkStart w:id="2284" w:name="_Toc43207851"/>
      <w:bookmarkStart w:id="2285" w:name="_Toc49857322"/>
      <w:bookmarkStart w:id="2286" w:name="_Toc56677162"/>
      <w:bookmarkStart w:id="2287" w:name="_Toc56691685"/>
      <w:bookmarkStart w:id="2288" w:name="_Toc56698949"/>
      <w:bookmarkStart w:id="2289" w:name="_Toc67680916"/>
      <w:r w:rsidRPr="003B2883">
        <w:t>6.1.6.3.8</w:t>
      </w:r>
      <w:r w:rsidRPr="003B2883">
        <w:tab/>
        <w:t xml:space="preserve">Enumeration: </w:t>
      </w:r>
      <w:r w:rsidRPr="003B2883">
        <w:rPr>
          <w:lang w:eastAsia="zh-CN"/>
        </w:rPr>
        <w:t>N2InformationTransferResult</w:t>
      </w:r>
      <w:bookmarkEnd w:id="2282"/>
      <w:bookmarkEnd w:id="2283"/>
      <w:bookmarkEnd w:id="2284"/>
      <w:bookmarkEnd w:id="2285"/>
      <w:bookmarkEnd w:id="2286"/>
      <w:bookmarkEnd w:id="2287"/>
      <w:bookmarkEnd w:id="2288"/>
      <w:bookmarkEnd w:id="2289"/>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2290" w:name="_Toc25156422"/>
      <w:bookmarkStart w:id="2291" w:name="_Toc34124726"/>
      <w:bookmarkStart w:id="2292" w:name="_Toc43207852"/>
      <w:bookmarkStart w:id="2293" w:name="_Toc49857323"/>
      <w:bookmarkStart w:id="2294" w:name="_Toc56677163"/>
      <w:bookmarkStart w:id="2295" w:name="_Toc56691686"/>
      <w:bookmarkStart w:id="2296" w:name="_Toc56698950"/>
      <w:bookmarkStart w:id="2297" w:name="_Toc67680917"/>
      <w:r w:rsidRPr="003B2883">
        <w:lastRenderedPageBreak/>
        <w:t>6.1.6.3.9</w:t>
      </w:r>
      <w:r w:rsidRPr="003B2883">
        <w:tab/>
        <w:t>Enumeration: Ciphering</w:t>
      </w:r>
      <w:r w:rsidRPr="003B2883">
        <w:rPr>
          <w:lang w:eastAsia="zh-CN"/>
        </w:rPr>
        <w:t>Algorithm</w:t>
      </w:r>
      <w:bookmarkEnd w:id="2290"/>
      <w:bookmarkEnd w:id="2291"/>
      <w:bookmarkEnd w:id="2292"/>
      <w:bookmarkEnd w:id="2293"/>
      <w:bookmarkEnd w:id="2294"/>
      <w:bookmarkEnd w:id="2295"/>
      <w:bookmarkEnd w:id="2296"/>
      <w:bookmarkEnd w:id="2297"/>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2298" w:name="_Toc25156423"/>
      <w:bookmarkStart w:id="2299" w:name="_Toc34124727"/>
      <w:bookmarkStart w:id="2300" w:name="_Toc43207853"/>
      <w:bookmarkStart w:id="2301" w:name="_Toc49857324"/>
      <w:bookmarkStart w:id="2302" w:name="_Toc56677164"/>
      <w:bookmarkStart w:id="2303" w:name="_Toc56691687"/>
      <w:bookmarkStart w:id="2304" w:name="_Toc56698951"/>
      <w:bookmarkStart w:id="2305" w:name="_Toc67680918"/>
      <w:r w:rsidRPr="003B2883">
        <w:t>6.1.6.3.10</w:t>
      </w:r>
      <w:r w:rsidRPr="003B2883">
        <w:tab/>
        <w:t xml:space="preserve">Enumeration: </w:t>
      </w:r>
      <w:r w:rsidRPr="003B2883">
        <w:rPr>
          <w:lang w:eastAsia="zh-CN"/>
        </w:rPr>
        <w:t>IntegrityAlgorithm</w:t>
      </w:r>
      <w:bookmarkEnd w:id="2298"/>
      <w:bookmarkEnd w:id="2299"/>
      <w:bookmarkEnd w:id="2300"/>
      <w:bookmarkEnd w:id="2301"/>
      <w:bookmarkEnd w:id="2302"/>
      <w:bookmarkEnd w:id="2303"/>
      <w:bookmarkEnd w:id="2304"/>
      <w:bookmarkEnd w:id="2305"/>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2306" w:name="_Toc25156424"/>
      <w:bookmarkStart w:id="2307" w:name="_Toc34124728"/>
      <w:bookmarkStart w:id="2308" w:name="_Toc43207854"/>
      <w:bookmarkStart w:id="2309" w:name="_Toc49857325"/>
      <w:bookmarkStart w:id="2310" w:name="_Toc56677165"/>
      <w:bookmarkStart w:id="2311" w:name="_Toc56691688"/>
      <w:bookmarkStart w:id="2312" w:name="_Toc56698952"/>
      <w:bookmarkStart w:id="2313" w:name="_Hlk34047815"/>
      <w:bookmarkStart w:id="2314" w:name="_Toc67680919"/>
      <w:r w:rsidRPr="003B2883">
        <w:t>6.1.6.3.11</w:t>
      </w:r>
      <w:r w:rsidRPr="003B2883">
        <w:tab/>
        <w:t>Enumeration: SmsSupport</w:t>
      </w:r>
      <w:bookmarkEnd w:id="2306"/>
      <w:bookmarkEnd w:id="2307"/>
      <w:bookmarkEnd w:id="2308"/>
      <w:bookmarkEnd w:id="2309"/>
      <w:bookmarkEnd w:id="2310"/>
      <w:bookmarkEnd w:id="2311"/>
      <w:bookmarkEnd w:id="2312"/>
      <w:bookmarkEnd w:id="2314"/>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bookmarkEnd w:id="2313"/>
    </w:tbl>
    <w:p w14:paraId="3E6AF232" w14:textId="77777777" w:rsidR="00602AC0" w:rsidRPr="003B2883" w:rsidRDefault="00602AC0" w:rsidP="00602AC0"/>
    <w:p w14:paraId="27DA2ED3" w14:textId="77777777" w:rsidR="00602AC0" w:rsidRPr="003B2883" w:rsidRDefault="00602AC0" w:rsidP="00602AC0">
      <w:pPr>
        <w:pStyle w:val="Heading5"/>
      </w:pPr>
      <w:bookmarkStart w:id="2315" w:name="_Toc25156425"/>
      <w:bookmarkStart w:id="2316" w:name="_Toc34124729"/>
      <w:bookmarkStart w:id="2317" w:name="_Toc43207855"/>
      <w:bookmarkStart w:id="2318" w:name="_Toc49857326"/>
      <w:bookmarkStart w:id="2319" w:name="_Toc56677166"/>
      <w:bookmarkStart w:id="2320" w:name="_Toc56691689"/>
      <w:bookmarkStart w:id="2321" w:name="_Toc56698953"/>
      <w:bookmarkStart w:id="2322" w:name="_Toc67680920"/>
      <w:r w:rsidRPr="003B2883">
        <w:t>6.1.6.3.12</w:t>
      </w:r>
      <w:r w:rsidRPr="003B2883">
        <w:tab/>
      </w:r>
      <w:r>
        <w:rPr>
          <w:rFonts w:cs="Arial"/>
        </w:rPr>
        <w:t xml:space="preserve">Enumeration: </w:t>
      </w:r>
      <w:r w:rsidRPr="003B2883">
        <w:t>ScType</w:t>
      </w:r>
      <w:bookmarkEnd w:id="2315"/>
      <w:bookmarkEnd w:id="2316"/>
      <w:bookmarkEnd w:id="2317"/>
      <w:bookmarkEnd w:id="2318"/>
      <w:bookmarkEnd w:id="2319"/>
      <w:bookmarkEnd w:id="2320"/>
      <w:bookmarkEnd w:id="2321"/>
      <w:bookmarkEnd w:id="232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2323" w:name="_Toc25156426"/>
      <w:bookmarkStart w:id="2324" w:name="_Toc34124730"/>
      <w:bookmarkStart w:id="2325" w:name="_Toc43207856"/>
      <w:bookmarkStart w:id="2326" w:name="_Toc49857327"/>
      <w:bookmarkStart w:id="2327" w:name="_Toc56677167"/>
      <w:bookmarkStart w:id="2328" w:name="_Toc56691690"/>
      <w:bookmarkStart w:id="2329" w:name="_Toc56698954"/>
      <w:bookmarkStart w:id="2330" w:name="_Toc67680921"/>
      <w:r w:rsidRPr="003B2883">
        <w:t>6.1.6.3.13</w:t>
      </w:r>
      <w:r w:rsidRPr="003B2883">
        <w:tab/>
      </w:r>
      <w:r>
        <w:rPr>
          <w:rFonts w:cs="Arial"/>
        </w:rPr>
        <w:t xml:space="preserve">Enumeration: </w:t>
      </w:r>
      <w:r w:rsidRPr="003B2883">
        <w:t>KeyAmfType</w:t>
      </w:r>
      <w:bookmarkEnd w:id="2323"/>
      <w:bookmarkEnd w:id="2324"/>
      <w:bookmarkEnd w:id="2325"/>
      <w:bookmarkEnd w:id="2326"/>
      <w:bookmarkEnd w:id="2327"/>
      <w:bookmarkEnd w:id="2328"/>
      <w:bookmarkEnd w:id="2329"/>
      <w:bookmarkEnd w:id="2330"/>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2331" w:name="_Toc25156427"/>
      <w:bookmarkStart w:id="2332" w:name="_Toc34124731"/>
      <w:bookmarkStart w:id="2333" w:name="_Toc43207857"/>
      <w:bookmarkStart w:id="2334" w:name="_Toc49857328"/>
      <w:bookmarkStart w:id="2335" w:name="_Toc56677168"/>
      <w:bookmarkStart w:id="2336" w:name="_Toc56691691"/>
      <w:bookmarkStart w:id="2337" w:name="_Toc56698955"/>
      <w:bookmarkStart w:id="2338" w:name="_Toc67680922"/>
      <w:r w:rsidRPr="003B2883">
        <w:lastRenderedPageBreak/>
        <w:t>6.1.6.3.14</w:t>
      </w:r>
      <w:r w:rsidRPr="003B2883">
        <w:tab/>
        <w:t>Enumeration: TransferReason</w:t>
      </w:r>
      <w:bookmarkEnd w:id="2331"/>
      <w:bookmarkEnd w:id="2332"/>
      <w:bookmarkEnd w:id="2333"/>
      <w:bookmarkEnd w:id="2334"/>
      <w:bookmarkEnd w:id="2335"/>
      <w:bookmarkEnd w:id="2336"/>
      <w:bookmarkEnd w:id="2337"/>
      <w:bookmarkEnd w:id="2338"/>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77777777" w:rsidR="00602AC0" w:rsidRPr="003B2883" w:rsidRDefault="00602AC0" w:rsidP="001D4998">
            <w:pPr>
              <w:pStyle w:val="TAL"/>
            </w:pPr>
            <w:r w:rsidRPr="003B2883">
              <w:t>It indicates the AMF requests UE context for initial registration.</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77777777" w:rsidR="00602AC0" w:rsidRPr="003B2883" w:rsidRDefault="00602AC0" w:rsidP="001D4998">
            <w:pPr>
              <w:pStyle w:val="TAL"/>
            </w:pPr>
            <w:r w:rsidRPr="003B2883">
              <w:t>It indicates the AMF requests UE context for mobility registration.</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77777777" w:rsidR="00602AC0" w:rsidRPr="003B2883" w:rsidRDefault="00602AC0" w:rsidP="001D4998">
            <w:pPr>
              <w:pStyle w:val="TAL"/>
            </w:pPr>
            <w:r w:rsidRPr="003B2883">
              <w:t>It indicates the AMF requests UE context for mobility registration 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2339" w:name="_Toc25156428"/>
      <w:bookmarkStart w:id="2340" w:name="_Toc34124732"/>
      <w:bookmarkStart w:id="2341" w:name="_Toc43207858"/>
      <w:bookmarkStart w:id="2342" w:name="_Toc49857329"/>
      <w:bookmarkStart w:id="2343" w:name="_Toc56677169"/>
      <w:bookmarkStart w:id="2344" w:name="_Toc56691692"/>
      <w:bookmarkStart w:id="2345" w:name="_Toc56698956"/>
      <w:bookmarkStart w:id="2346" w:name="_Toc67680923"/>
      <w:r w:rsidRPr="003B2883">
        <w:t>6.1.6.3.15</w:t>
      </w:r>
      <w:r w:rsidRPr="003B2883">
        <w:tab/>
        <w:t xml:space="preserve">Enumeration: </w:t>
      </w:r>
      <w:r w:rsidRPr="003B2883">
        <w:rPr>
          <w:noProof/>
        </w:rPr>
        <w:t>PolicyReqTrigger</w:t>
      </w:r>
      <w:bookmarkEnd w:id="2339"/>
      <w:bookmarkEnd w:id="2340"/>
      <w:bookmarkEnd w:id="2341"/>
      <w:bookmarkEnd w:id="2342"/>
      <w:bookmarkEnd w:id="2343"/>
      <w:bookmarkEnd w:id="2344"/>
      <w:bookmarkEnd w:id="2345"/>
      <w:bookmarkEnd w:id="2346"/>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77042DA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37029"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28D51"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626E438E"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0F3F"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DCAEA"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2347" w:name="_Toc25156429"/>
      <w:bookmarkStart w:id="2348" w:name="_Toc34124733"/>
      <w:bookmarkStart w:id="2349" w:name="_Toc43207859"/>
      <w:bookmarkStart w:id="2350" w:name="_Toc49857330"/>
      <w:bookmarkStart w:id="2351" w:name="_Toc56677170"/>
      <w:bookmarkStart w:id="2352" w:name="_Toc56691693"/>
      <w:bookmarkStart w:id="2353" w:name="_Toc56698957"/>
      <w:bookmarkStart w:id="2354" w:name="_Toc67680924"/>
      <w:r w:rsidRPr="003B2883">
        <w:t>6.1.6.3.16</w:t>
      </w:r>
      <w:r w:rsidRPr="003B2883">
        <w:tab/>
        <w:t>Enumeration: RatSelector</w:t>
      </w:r>
      <w:bookmarkEnd w:id="2347"/>
      <w:bookmarkEnd w:id="2348"/>
      <w:bookmarkEnd w:id="2349"/>
      <w:bookmarkEnd w:id="2350"/>
      <w:bookmarkEnd w:id="2351"/>
      <w:bookmarkEnd w:id="2352"/>
      <w:bookmarkEnd w:id="2353"/>
      <w:bookmarkEnd w:id="2354"/>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2355" w:name="_Toc25156430"/>
      <w:bookmarkStart w:id="2356" w:name="_Toc34124734"/>
      <w:bookmarkStart w:id="2357" w:name="_Toc43207860"/>
      <w:bookmarkStart w:id="2358" w:name="_Toc49857331"/>
      <w:bookmarkStart w:id="2359" w:name="_Toc56677171"/>
      <w:bookmarkStart w:id="2360" w:name="_Toc56691694"/>
      <w:bookmarkStart w:id="2361" w:name="_Toc56698958"/>
      <w:bookmarkStart w:id="2362" w:name="_Toc67680925"/>
      <w:r w:rsidRPr="003B2883">
        <w:t>6.1.6.3.17</w:t>
      </w:r>
      <w:r w:rsidRPr="003B2883">
        <w:tab/>
        <w:t>Enumeration: NgapIeType</w:t>
      </w:r>
      <w:bookmarkEnd w:id="2355"/>
      <w:bookmarkEnd w:id="2356"/>
      <w:bookmarkEnd w:id="2357"/>
      <w:bookmarkEnd w:id="2358"/>
      <w:bookmarkEnd w:id="2359"/>
      <w:bookmarkEnd w:id="2360"/>
      <w:bookmarkEnd w:id="2361"/>
      <w:bookmarkEnd w:id="2362"/>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3A8BBD4E"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2363" w:name="_Toc25156431"/>
      <w:bookmarkStart w:id="2364" w:name="_Toc34124735"/>
      <w:bookmarkStart w:id="2365" w:name="_Toc43207861"/>
      <w:bookmarkStart w:id="2366" w:name="_Toc49857332"/>
      <w:bookmarkStart w:id="2367" w:name="_Toc56677172"/>
      <w:bookmarkStart w:id="2368" w:name="_Toc56691695"/>
      <w:bookmarkStart w:id="2369" w:name="_Toc56698959"/>
      <w:bookmarkStart w:id="2370" w:name="_Toc67680926"/>
      <w:r w:rsidRPr="003B2883">
        <w:lastRenderedPageBreak/>
        <w:t>6.1.6.3.18</w:t>
      </w:r>
      <w:r w:rsidRPr="003B2883">
        <w:tab/>
        <w:t>Enumeration: N2InfoNotifyReason</w:t>
      </w:r>
      <w:bookmarkEnd w:id="2363"/>
      <w:bookmarkEnd w:id="2364"/>
      <w:bookmarkEnd w:id="2365"/>
      <w:bookmarkEnd w:id="2366"/>
      <w:bookmarkEnd w:id="2367"/>
      <w:bookmarkEnd w:id="2368"/>
      <w:bookmarkEnd w:id="2369"/>
      <w:bookmarkEnd w:id="2370"/>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2371" w:name="_Toc25156432"/>
      <w:bookmarkStart w:id="2372" w:name="_Toc34124736"/>
      <w:bookmarkStart w:id="2373" w:name="_Toc43207862"/>
      <w:bookmarkStart w:id="2374" w:name="_Toc49857333"/>
      <w:bookmarkStart w:id="2375" w:name="_Toc56677173"/>
      <w:bookmarkStart w:id="2376" w:name="_Toc56691696"/>
      <w:bookmarkStart w:id="2377" w:name="_Toc56698960"/>
      <w:bookmarkStart w:id="2378" w:name="_Toc6768092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371"/>
      <w:bookmarkEnd w:id="2372"/>
      <w:bookmarkEnd w:id="2373"/>
      <w:bookmarkEnd w:id="2374"/>
      <w:bookmarkEnd w:id="2375"/>
      <w:bookmarkEnd w:id="2376"/>
      <w:bookmarkEnd w:id="2377"/>
      <w:bookmarkEnd w:id="2378"/>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77777777" w:rsidR="00602AC0" w:rsidRPr="003B2883" w:rsidRDefault="00602AC0" w:rsidP="001D4998">
            <w:pPr>
              <w:pStyle w:val="TAL"/>
              <w:rPr>
                <w:lang w:eastAsia="zh-CN"/>
              </w:rPr>
            </w:pPr>
            <w:r w:rsidRPr="003B2883">
              <w:rPr>
                <w:lang w:eastAsia="zh-CN"/>
              </w:rPr>
              <w:t>I-SMF or V-SMF changed.</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1E2FA399" w14:textId="77777777" w:rsidR="00602AC0" w:rsidRDefault="00602AC0" w:rsidP="00602AC0"/>
    <w:p w14:paraId="24A3F80E" w14:textId="77777777" w:rsidR="00602AC0" w:rsidRPr="003B2883" w:rsidRDefault="00602AC0" w:rsidP="00602AC0">
      <w:pPr>
        <w:pStyle w:val="Heading5"/>
      </w:pPr>
      <w:bookmarkStart w:id="2379" w:name="_Toc11343213"/>
      <w:bookmarkStart w:id="2380" w:name="_Toc18495025"/>
      <w:bookmarkStart w:id="2381" w:name="_Toc25156433"/>
      <w:bookmarkStart w:id="2382" w:name="_Toc34124737"/>
      <w:bookmarkStart w:id="2383" w:name="_Toc43207863"/>
      <w:bookmarkStart w:id="2384" w:name="_Toc49857334"/>
      <w:bookmarkStart w:id="2385" w:name="_Toc56677174"/>
      <w:bookmarkStart w:id="2386" w:name="_Toc56691697"/>
      <w:bookmarkStart w:id="2387" w:name="_Toc56698961"/>
      <w:bookmarkStart w:id="2388" w:name="_Toc67680928"/>
      <w:r w:rsidRPr="003B2883">
        <w:t>6.1.6.3.</w:t>
      </w:r>
      <w:r>
        <w:t>20</w:t>
      </w:r>
      <w:r w:rsidRPr="003B2883">
        <w:tab/>
        <w:t xml:space="preserve">Enumeration: </w:t>
      </w:r>
      <w:bookmarkEnd w:id="2379"/>
      <w:bookmarkEnd w:id="2380"/>
      <w:r>
        <w:rPr>
          <w:lang w:val="en-US" w:eastAsia="zh-CN"/>
        </w:rPr>
        <w:t>SbiBindingLevel</w:t>
      </w:r>
      <w:bookmarkEnd w:id="2381"/>
      <w:bookmarkEnd w:id="2382"/>
      <w:bookmarkEnd w:id="2383"/>
      <w:bookmarkEnd w:id="2384"/>
      <w:bookmarkEnd w:id="2385"/>
      <w:bookmarkEnd w:id="2386"/>
      <w:bookmarkEnd w:id="2387"/>
      <w:bookmarkEnd w:id="2388"/>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2389" w:name="_Toc43208423"/>
      <w:bookmarkStart w:id="2390" w:name="_Toc43118250"/>
      <w:bookmarkStart w:id="2391" w:name="_Toc25157188"/>
      <w:bookmarkStart w:id="2392" w:name="_Toc49857335"/>
      <w:bookmarkStart w:id="2393" w:name="_Toc56677175"/>
      <w:bookmarkStart w:id="2394" w:name="_Toc56691698"/>
      <w:bookmarkStart w:id="2395" w:name="_Toc56698962"/>
      <w:bookmarkStart w:id="2396" w:name="_Toc67680929"/>
      <w:r>
        <w:t>6.1.6.3.21</w:t>
      </w:r>
      <w:r>
        <w:tab/>
        <w:t>Enumeration: EpsNasCiphering</w:t>
      </w:r>
      <w:r>
        <w:rPr>
          <w:lang w:eastAsia="zh-CN"/>
        </w:rPr>
        <w:t>Algorithm</w:t>
      </w:r>
      <w:bookmarkEnd w:id="2389"/>
      <w:bookmarkEnd w:id="2390"/>
      <w:bookmarkEnd w:id="2391"/>
      <w:bookmarkEnd w:id="2392"/>
      <w:bookmarkEnd w:id="2393"/>
      <w:bookmarkEnd w:id="2394"/>
      <w:bookmarkEnd w:id="2395"/>
      <w:bookmarkEnd w:id="2396"/>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2397" w:name="_Toc43208424"/>
      <w:bookmarkStart w:id="2398" w:name="_Toc43118251"/>
      <w:bookmarkStart w:id="2399" w:name="_Toc25157189"/>
      <w:bookmarkStart w:id="2400" w:name="_Toc49857336"/>
      <w:bookmarkStart w:id="2401" w:name="_Toc56677176"/>
      <w:bookmarkStart w:id="2402" w:name="_Toc56691699"/>
      <w:bookmarkStart w:id="2403" w:name="_Toc56698963"/>
      <w:bookmarkStart w:id="2404" w:name="_Toc67680930"/>
      <w:r>
        <w:t>6.1.6.3.22</w:t>
      </w:r>
      <w:r>
        <w:tab/>
        <w:t>Enumeration: EpsNas</w:t>
      </w:r>
      <w:r>
        <w:rPr>
          <w:lang w:eastAsia="zh-CN"/>
        </w:rPr>
        <w:t>IntegrityAlgorithm</w:t>
      </w:r>
      <w:bookmarkEnd w:id="2397"/>
      <w:bookmarkEnd w:id="2398"/>
      <w:bookmarkEnd w:id="2399"/>
      <w:bookmarkEnd w:id="2400"/>
      <w:bookmarkEnd w:id="2401"/>
      <w:bookmarkEnd w:id="2402"/>
      <w:bookmarkEnd w:id="2403"/>
      <w:bookmarkEnd w:id="240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2405" w:name="_Toc56696424"/>
      <w:bookmarkStart w:id="2406" w:name="_Toc58604232"/>
      <w:bookmarkStart w:id="2407" w:name="_Toc67680931"/>
      <w:r>
        <w:t>6.1.6.3.23</w:t>
      </w:r>
      <w:r>
        <w:tab/>
        <w:t xml:space="preserve">Enumeration: </w:t>
      </w:r>
      <w:bookmarkEnd w:id="2405"/>
      <w:bookmarkEnd w:id="2406"/>
      <w:r w:rsidRPr="00A230A4">
        <w:rPr>
          <w:rFonts w:cs="Arial"/>
          <w:lang w:eastAsia="zh-CN"/>
        </w:rPr>
        <w:t>PeriodicCommunic</w:t>
      </w:r>
      <w:r>
        <w:rPr>
          <w:rFonts w:cs="Arial"/>
          <w:lang w:eastAsia="zh-CN"/>
        </w:rPr>
        <w:t>ation</w:t>
      </w:r>
      <w:r w:rsidRPr="00A230A4">
        <w:rPr>
          <w:rFonts w:cs="Arial"/>
          <w:lang w:eastAsia="zh-CN"/>
        </w:rPr>
        <w:t>Indicator</w:t>
      </w:r>
      <w:bookmarkEnd w:id="2407"/>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lastRenderedPageBreak/>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77777777" w:rsidR="003E5973" w:rsidRPr="003B2883" w:rsidRDefault="003E5973" w:rsidP="00602AC0"/>
    <w:p w14:paraId="65EA3BB7" w14:textId="77777777" w:rsidR="00602AC0" w:rsidRPr="003B2883" w:rsidRDefault="00602AC0" w:rsidP="00602AC0">
      <w:pPr>
        <w:pStyle w:val="Heading4"/>
      </w:pPr>
      <w:bookmarkStart w:id="2408" w:name="_Toc25156434"/>
      <w:bookmarkStart w:id="2409" w:name="_Toc34124738"/>
      <w:bookmarkStart w:id="2410" w:name="_Toc43207864"/>
      <w:bookmarkStart w:id="2411" w:name="_Toc49857337"/>
      <w:bookmarkStart w:id="2412" w:name="_Toc56677177"/>
      <w:bookmarkStart w:id="2413" w:name="_Toc56691700"/>
      <w:bookmarkStart w:id="2414" w:name="_Toc56698964"/>
      <w:bookmarkStart w:id="2415" w:name="_Toc67680932"/>
      <w:r w:rsidRPr="003B2883">
        <w:t>6.1.6.4</w:t>
      </w:r>
      <w:r w:rsidRPr="003B2883">
        <w:tab/>
        <w:t>Binary data</w:t>
      </w:r>
      <w:bookmarkEnd w:id="2408"/>
      <w:bookmarkEnd w:id="2409"/>
      <w:bookmarkEnd w:id="2410"/>
      <w:bookmarkEnd w:id="2411"/>
      <w:bookmarkEnd w:id="2412"/>
      <w:bookmarkEnd w:id="2413"/>
      <w:bookmarkEnd w:id="2414"/>
      <w:bookmarkEnd w:id="2415"/>
    </w:p>
    <w:p w14:paraId="6601D037" w14:textId="77777777" w:rsidR="00602AC0" w:rsidRPr="003B2883" w:rsidRDefault="00602AC0" w:rsidP="00602AC0">
      <w:pPr>
        <w:pStyle w:val="Heading5"/>
        <w:rPr>
          <w:lang w:val="en-US"/>
        </w:rPr>
      </w:pPr>
      <w:bookmarkStart w:id="2416" w:name="_Toc25156435"/>
      <w:bookmarkStart w:id="2417" w:name="_Toc34124739"/>
      <w:bookmarkStart w:id="2418" w:name="_Toc43207865"/>
      <w:bookmarkStart w:id="2419" w:name="_Toc49857338"/>
      <w:bookmarkStart w:id="2420" w:name="_Toc56677178"/>
      <w:bookmarkStart w:id="2421" w:name="_Toc56691701"/>
      <w:bookmarkStart w:id="2422" w:name="_Toc56698965"/>
      <w:bookmarkStart w:id="2423" w:name="_Toc67680933"/>
      <w:r w:rsidRPr="003B2883">
        <w:rPr>
          <w:lang w:val="en-US"/>
        </w:rPr>
        <w:t>6.1.6.4.1</w:t>
      </w:r>
      <w:r w:rsidRPr="003B2883">
        <w:rPr>
          <w:lang w:val="en-US"/>
        </w:rPr>
        <w:tab/>
        <w:t>Introduction</w:t>
      </w:r>
      <w:bookmarkEnd w:id="2416"/>
      <w:bookmarkEnd w:id="2417"/>
      <w:bookmarkEnd w:id="2418"/>
      <w:bookmarkEnd w:id="2419"/>
      <w:bookmarkEnd w:id="2420"/>
      <w:bookmarkEnd w:id="2421"/>
      <w:bookmarkEnd w:id="2422"/>
      <w:bookmarkEnd w:id="2423"/>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2424" w:name="_Toc43207866"/>
      <w:bookmarkStart w:id="2425" w:name="_Toc25156436"/>
      <w:bookmarkStart w:id="2426" w:name="_Toc34124740"/>
      <w:bookmarkStart w:id="2427" w:name="_Toc49857339"/>
      <w:bookmarkStart w:id="2428" w:name="_Toc56677179"/>
      <w:bookmarkStart w:id="2429" w:name="_Toc56691702"/>
      <w:bookmarkStart w:id="2430" w:name="_Toc56698966"/>
      <w:bookmarkStart w:id="2431" w:name="_Toc67680934"/>
      <w:r w:rsidRPr="003B2883">
        <w:rPr>
          <w:lang w:val="en-US"/>
        </w:rPr>
        <w:t>6.1.6.4.2</w:t>
      </w:r>
      <w:r w:rsidRPr="003B2883">
        <w:rPr>
          <w:lang w:val="en-US"/>
        </w:rPr>
        <w:tab/>
        <w:t>N1 Message</w:t>
      </w:r>
      <w:bookmarkEnd w:id="2424"/>
      <w:bookmarkEnd w:id="2425"/>
      <w:bookmarkEnd w:id="2426"/>
      <w:bookmarkEnd w:id="2427"/>
      <w:bookmarkEnd w:id="2428"/>
      <w:bookmarkEnd w:id="2429"/>
      <w:bookmarkEnd w:id="2430"/>
      <w:bookmarkEnd w:id="2431"/>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lastRenderedPageBreak/>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2432" w:name="_Toc43207867"/>
      <w:bookmarkStart w:id="2433" w:name="_Toc25156437"/>
      <w:bookmarkStart w:id="2434" w:name="_Toc34124741"/>
      <w:bookmarkStart w:id="2435" w:name="_Toc49857340"/>
      <w:bookmarkStart w:id="2436" w:name="_Toc56677180"/>
      <w:bookmarkStart w:id="2437" w:name="_Toc56691703"/>
      <w:bookmarkStart w:id="2438" w:name="_Toc56698967"/>
      <w:bookmarkStart w:id="2439" w:name="_Toc67680935"/>
      <w:r w:rsidRPr="003B2883">
        <w:rPr>
          <w:lang w:val="en-US"/>
        </w:rPr>
        <w:t>6.1.6.4.3</w:t>
      </w:r>
      <w:r w:rsidRPr="003B2883">
        <w:rPr>
          <w:lang w:val="en-US"/>
        </w:rPr>
        <w:tab/>
        <w:t>N2 Information</w:t>
      </w:r>
      <w:bookmarkEnd w:id="2432"/>
      <w:bookmarkEnd w:id="2433"/>
      <w:bookmarkEnd w:id="2434"/>
      <w:bookmarkEnd w:id="2435"/>
      <w:bookmarkEnd w:id="2436"/>
      <w:bookmarkEnd w:id="2437"/>
      <w:bookmarkEnd w:id="2438"/>
      <w:bookmarkEnd w:id="2439"/>
    </w:p>
    <w:p w14:paraId="17D03BA9" w14:textId="77777777" w:rsidR="00602AC0" w:rsidRPr="003B2883" w:rsidRDefault="00602AC0" w:rsidP="00602AC0">
      <w:pPr>
        <w:pStyle w:val="Heading6"/>
      </w:pPr>
      <w:bookmarkStart w:id="2440" w:name="_Toc25156438"/>
      <w:bookmarkStart w:id="2441" w:name="_Toc34124742"/>
      <w:bookmarkStart w:id="2442" w:name="_Toc43207868"/>
      <w:bookmarkStart w:id="2443" w:name="_Toc49857341"/>
      <w:bookmarkStart w:id="2444" w:name="_Toc56677181"/>
      <w:bookmarkStart w:id="2445" w:name="_Toc56691704"/>
      <w:bookmarkStart w:id="2446" w:name="_Toc56698968"/>
      <w:bookmarkStart w:id="2447" w:name="_Toc67680936"/>
      <w:r w:rsidRPr="003B2883">
        <w:t>6.1.6.4.3.1</w:t>
      </w:r>
      <w:r w:rsidRPr="003B2883">
        <w:tab/>
        <w:t>Introduction</w:t>
      </w:r>
      <w:bookmarkEnd w:id="2440"/>
      <w:bookmarkEnd w:id="2441"/>
      <w:bookmarkEnd w:id="2442"/>
      <w:bookmarkEnd w:id="2443"/>
      <w:bookmarkEnd w:id="2444"/>
      <w:bookmarkEnd w:id="2445"/>
      <w:bookmarkEnd w:id="2446"/>
      <w:bookmarkEnd w:id="2447"/>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602AC0">
      <w:pPr>
        <w:pStyle w:val="Heading6"/>
        <w:rPr>
          <w:lang w:val="en-US"/>
        </w:rPr>
      </w:pPr>
      <w:bookmarkStart w:id="2448" w:name="_Toc25156439"/>
      <w:bookmarkStart w:id="2449" w:name="_Toc34124743"/>
      <w:bookmarkStart w:id="2450" w:name="_Toc43207869"/>
      <w:bookmarkStart w:id="2451" w:name="_Toc49857342"/>
      <w:bookmarkStart w:id="2452" w:name="_Toc56677182"/>
      <w:bookmarkStart w:id="2453" w:name="_Toc56691705"/>
      <w:bookmarkStart w:id="2454" w:name="_Toc56698969"/>
      <w:bookmarkStart w:id="2455" w:name="_Toc67680937"/>
      <w:r w:rsidRPr="003B2883">
        <w:t>6.1.6.4.3.2</w:t>
      </w:r>
      <w:r w:rsidRPr="003B2883">
        <w:tab/>
        <w:t>NGAP IEs</w:t>
      </w:r>
      <w:bookmarkEnd w:id="2448"/>
      <w:bookmarkEnd w:id="2449"/>
      <w:bookmarkEnd w:id="2450"/>
      <w:bookmarkEnd w:id="2451"/>
      <w:bookmarkEnd w:id="2452"/>
      <w:bookmarkEnd w:id="2453"/>
      <w:bookmarkEnd w:id="2454"/>
      <w:bookmarkEnd w:id="2455"/>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77777777" w:rsidR="00B87B51" w:rsidRPr="003B2883" w:rsidRDefault="00B87B51" w:rsidP="00B87B51">
            <w:pPr>
              <w:pStyle w:val="TAL"/>
            </w:pPr>
            <w:r w:rsidRPr="003B2883">
              <w:t>UE CAPABILITY INFO INDICATION. (NOTE 1).</w:t>
            </w:r>
          </w:p>
        </w:tc>
      </w:tr>
      <w:tr w:rsidR="00B87B51"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B87B51" w:rsidRPr="003B2883" w:rsidRDefault="00B87B51" w:rsidP="00B87B51">
            <w:pPr>
              <w:pStyle w:val="TAL"/>
            </w:pPr>
            <w:r w:rsidRPr="003B2883">
              <w:t>UPLINK RAN CONFIGURATION TRANSFER, DOWNLINK RAN CONFIGURATION TRANSFER</w:t>
            </w:r>
          </w:p>
        </w:tc>
      </w:tr>
      <w:tr w:rsidR="00B87B51"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B87B51" w:rsidRPr="003B2883" w:rsidRDefault="00B87B51" w:rsidP="00B87B51">
            <w:pPr>
              <w:pStyle w:val="TAL"/>
            </w:pPr>
            <w:r w:rsidRPr="003B2883">
              <w:t>UPLINK RAN STATUS TRANSFER, DOWNLINK RAN STATUS TRANSFER</w:t>
            </w:r>
          </w:p>
        </w:tc>
      </w:tr>
      <w:tr w:rsidR="006437A1"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2C87ABB1"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7ED74629"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3AB89BC"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06CFA813" w14:textId="77777777" w:rsidR="005A1CD0" w:rsidRPr="003B2883" w:rsidRDefault="005A1CD0" w:rsidP="003B466D">
            <w:pPr>
              <w:pStyle w:val="TAC"/>
              <w:jc w:val="left"/>
            </w:pPr>
            <w:r w:rsidRPr="002B2616">
              <w:rPr>
                <w:rFonts w:cs="Arial"/>
                <w:lang w:eastAsia="ja-JP"/>
              </w:rPr>
              <w:t>PATH SWITCH REQUEST ACKNOWLEDGE</w:t>
            </w:r>
          </w:p>
        </w:tc>
      </w:tr>
    </w:tbl>
    <w:p w14:paraId="3D574D86" w14:textId="77777777" w:rsidR="005A1CD0" w:rsidRPr="003B2883" w:rsidRDefault="005A1CD0" w:rsidP="00602AC0"/>
    <w:p w14:paraId="5945EC63" w14:textId="77777777" w:rsidR="00602AC0" w:rsidRPr="003B2883" w:rsidRDefault="00602AC0" w:rsidP="00602AC0">
      <w:pPr>
        <w:pStyle w:val="Heading6"/>
      </w:pPr>
      <w:bookmarkStart w:id="2456" w:name="_Toc25156440"/>
      <w:bookmarkStart w:id="2457" w:name="_Toc34124744"/>
      <w:bookmarkStart w:id="2458" w:name="_Toc43207870"/>
      <w:bookmarkStart w:id="2459" w:name="_Toc49857343"/>
      <w:bookmarkStart w:id="2460" w:name="_Toc56677183"/>
      <w:bookmarkStart w:id="2461" w:name="_Toc56691706"/>
      <w:bookmarkStart w:id="2462" w:name="_Toc56698970"/>
      <w:bookmarkStart w:id="2463" w:name="_Toc67680938"/>
      <w:r w:rsidRPr="003B2883">
        <w:t>6.1.6.4.3.3</w:t>
      </w:r>
      <w:r w:rsidRPr="003B2883">
        <w:tab/>
        <w:t>NGAP Messages</w:t>
      </w:r>
      <w:bookmarkEnd w:id="2456"/>
      <w:bookmarkEnd w:id="2457"/>
      <w:bookmarkEnd w:id="2458"/>
      <w:bookmarkEnd w:id="2459"/>
      <w:bookmarkEnd w:id="2460"/>
      <w:bookmarkEnd w:id="2461"/>
      <w:bookmarkEnd w:id="2462"/>
      <w:bookmarkEnd w:id="2463"/>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2A4039CA" w14:textId="77777777" w:rsidR="00602AC0" w:rsidRPr="003B2883" w:rsidRDefault="00602AC0" w:rsidP="00602AC0">
      <w:r w:rsidRPr="003B2883">
        <w:t>N2 Information received by the AMF for PWS may be processed by the AMF before re-encoding and transferring to the Service Consumer:</w:t>
      </w:r>
    </w:p>
    <w:p w14:paraId="7CF5C289" w14:textId="77777777" w:rsidR="00602AC0" w:rsidRPr="003B2883" w:rsidRDefault="00602AC0" w:rsidP="00602AC0">
      <w:pPr>
        <w:pStyle w:val="B1"/>
      </w:pPr>
      <w:r w:rsidRPr="003B2883">
        <w:lastRenderedPageBreak/>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7B34FEE6"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2AA0B025"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71923DE6"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D969CAB"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0605267D"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C615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2464" w:name="_Toc25156441"/>
      <w:bookmarkStart w:id="2465" w:name="_Toc34124745"/>
      <w:bookmarkStart w:id="2466" w:name="_Toc43207871"/>
      <w:bookmarkStart w:id="2467" w:name="_Toc49857344"/>
      <w:bookmarkStart w:id="2468" w:name="_Toc56677184"/>
      <w:bookmarkStart w:id="2469" w:name="_Toc56691707"/>
      <w:bookmarkStart w:id="2470" w:name="_Toc56698971"/>
      <w:bookmarkStart w:id="2471" w:name="_Toc67680939"/>
      <w:r w:rsidRPr="003B2883">
        <w:rPr>
          <w:lang w:val="en-US"/>
        </w:rPr>
        <w:t>6.1.6.4.</w:t>
      </w:r>
      <w:r>
        <w:rPr>
          <w:lang w:val="en-US"/>
        </w:rPr>
        <w:t>4</w:t>
      </w:r>
      <w:r w:rsidRPr="003B2883">
        <w:rPr>
          <w:lang w:val="en-US"/>
        </w:rPr>
        <w:tab/>
      </w:r>
      <w:r>
        <w:rPr>
          <w:lang w:val="en-US"/>
        </w:rPr>
        <w:t>Mobile Terminated Data</w:t>
      </w:r>
      <w:bookmarkEnd w:id="2464"/>
      <w:bookmarkEnd w:id="2465"/>
      <w:bookmarkEnd w:id="2466"/>
      <w:bookmarkEnd w:id="2467"/>
      <w:bookmarkEnd w:id="2468"/>
      <w:bookmarkEnd w:id="2469"/>
      <w:bookmarkEnd w:id="2470"/>
      <w:bookmarkEnd w:id="2471"/>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2472" w:name="_Toc56696427"/>
      <w:bookmarkStart w:id="2473" w:name="_Toc58604235"/>
      <w:bookmarkStart w:id="2474" w:name="_Toc6768094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472"/>
      <w:bookmarkEnd w:id="2473"/>
      <w:bookmarkEnd w:id="2474"/>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121CA0A7" w14:textId="77777777" w:rsidR="006E2902" w:rsidRPr="003B2883"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2475" w:name="_Toc25156442"/>
      <w:bookmarkStart w:id="2476" w:name="_Toc34124746"/>
      <w:bookmarkStart w:id="2477" w:name="_Toc43207872"/>
      <w:bookmarkStart w:id="2478" w:name="_Toc49857345"/>
      <w:bookmarkStart w:id="2479" w:name="_Toc56677185"/>
      <w:bookmarkStart w:id="2480" w:name="_Toc56691708"/>
      <w:bookmarkStart w:id="2481" w:name="_Toc56698972"/>
      <w:bookmarkStart w:id="2482" w:name="_Toc67680941"/>
      <w:r w:rsidRPr="003B2883">
        <w:t>6.1.7</w:t>
      </w:r>
      <w:r w:rsidRPr="003B2883">
        <w:tab/>
        <w:t>Error Handling</w:t>
      </w:r>
      <w:bookmarkEnd w:id="2475"/>
      <w:bookmarkEnd w:id="2476"/>
      <w:bookmarkEnd w:id="2477"/>
      <w:bookmarkEnd w:id="2478"/>
      <w:bookmarkEnd w:id="2479"/>
      <w:bookmarkEnd w:id="2480"/>
      <w:bookmarkEnd w:id="2481"/>
      <w:bookmarkEnd w:id="2482"/>
    </w:p>
    <w:p w14:paraId="13EF2CAC" w14:textId="77777777" w:rsidR="00602AC0" w:rsidRPr="003B2883" w:rsidRDefault="00602AC0" w:rsidP="00602AC0">
      <w:pPr>
        <w:pStyle w:val="Heading4"/>
      </w:pPr>
      <w:bookmarkStart w:id="2483" w:name="_Toc25156443"/>
      <w:bookmarkStart w:id="2484" w:name="_Toc34124747"/>
      <w:bookmarkStart w:id="2485" w:name="_Toc43207873"/>
      <w:bookmarkStart w:id="2486" w:name="_Toc49857346"/>
      <w:bookmarkStart w:id="2487" w:name="_Toc56677186"/>
      <w:bookmarkStart w:id="2488" w:name="_Toc56691709"/>
      <w:bookmarkStart w:id="2489" w:name="_Toc56698973"/>
      <w:bookmarkStart w:id="2490" w:name="_Toc67680942"/>
      <w:r w:rsidRPr="003B2883">
        <w:t>6.1.7.1</w:t>
      </w:r>
      <w:r w:rsidRPr="003B2883">
        <w:tab/>
        <w:t>General</w:t>
      </w:r>
      <w:bookmarkEnd w:id="2483"/>
      <w:bookmarkEnd w:id="2484"/>
      <w:bookmarkEnd w:id="2485"/>
      <w:bookmarkEnd w:id="2486"/>
      <w:bookmarkEnd w:id="2487"/>
      <w:bookmarkEnd w:id="2488"/>
      <w:bookmarkEnd w:id="2489"/>
      <w:bookmarkEnd w:id="2490"/>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2491" w:name="_Toc25156444"/>
      <w:bookmarkStart w:id="2492" w:name="_Toc34124748"/>
      <w:bookmarkStart w:id="2493" w:name="_Toc43207874"/>
      <w:bookmarkStart w:id="2494" w:name="_Toc49857347"/>
      <w:bookmarkStart w:id="2495" w:name="_Toc56677187"/>
      <w:bookmarkStart w:id="2496" w:name="_Toc56691710"/>
      <w:bookmarkStart w:id="2497" w:name="_Toc56698974"/>
      <w:bookmarkStart w:id="2498" w:name="_Toc67680943"/>
      <w:r w:rsidRPr="003B2883">
        <w:t>6.1.7.2</w:t>
      </w:r>
      <w:r w:rsidRPr="003B2883">
        <w:tab/>
        <w:t>Protocol Errors</w:t>
      </w:r>
      <w:bookmarkEnd w:id="2491"/>
      <w:bookmarkEnd w:id="2492"/>
      <w:bookmarkEnd w:id="2493"/>
      <w:bookmarkEnd w:id="2494"/>
      <w:bookmarkEnd w:id="2495"/>
      <w:bookmarkEnd w:id="2496"/>
      <w:bookmarkEnd w:id="2497"/>
      <w:bookmarkEnd w:id="2498"/>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2499" w:name="_Toc25156445"/>
      <w:bookmarkStart w:id="2500" w:name="_Toc34124749"/>
      <w:bookmarkStart w:id="2501" w:name="_Toc43207875"/>
      <w:bookmarkStart w:id="2502" w:name="_Toc49857348"/>
      <w:bookmarkStart w:id="2503" w:name="_Toc56677188"/>
      <w:bookmarkStart w:id="2504" w:name="_Toc56691711"/>
      <w:bookmarkStart w:id="2505" w:name="_Toc56698975"/>
      <w:bookmarkStart w:id="2506" w:name="_Toc67680944"/>
      <w:r w:rsidRPr="003B2883">
        <w:t>6.1.7.3</w:t>
      </w:r>
      <w:r w:rsidRPr="003B2883">
        <w:tab/>
        <w:t>Application Errors</w:t>
      </w:r>
      <w:bookmarkEnd w:id="2499"/>
      <w:bookmarkEnd w:id="2500"/>
      <w:bookmarkEnd w:id="2501"/>
      <w:bookmarkEnd w:id="2502"/>
      <w:bookmarkEnd w:id="2503"/>
      <w:bookmarkEnd w:id="2504"/>
      <w:bookmarkEnd w:id="2505"/>
      <w:bookmarkEnd w:id="2506"/>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bookmarkStart w:id="2507"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F45879"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507"/>
    </w:tbl>
    <w:p w14:paraId="402D637E" w14:textId="77777777" w:rsidR="00602AC0" w:rsidRPr="003B2883" w:rsidRDefault="00602AC0" w:rsidP="00602AC0"/>
    <w:p w14:paraId="284EB589" w14:textId="77777777" w:rsidR="00602AC0" w:rsidRPr="003B2883" w:rsidRDefault="00602AC0" w:rsidP="00602AC0">
      <w:pPr>
        <w:pStyle w:val="Heading3"/>
      </w:pPr>
      <w:bookmarkStart w:id="2508" w:name="_Toc25156446"/>
      <w:bookmarkStart w:id="2509" w:name="_Toc34124750"/>
      <w:bookmarkStart w:id="2510" w:name="_Toc43207876"/>
      <w:bookmarkStart w:id="2511" w:name="_Toc49857349"/>
      <w:bookmarkStart w:id="2512" w:name="_Toc56677189"/>
      <w:bookmarkStart w:id="2513" w:name="_Toc56691712"/>
      <w:bookmarkStart w:id="2514" w:name="_Toc56698976"/>
      <w:bookmarkStart w:id="2515" w:name="_Toc67680945"/>
      <w:r w:rsidRPr="003B2883">
        <w:t>6.1.8</w:t>
      </w:r>
      <w:r w:rsidRPr="003B2883">
        <w:tab/>
        <w:t>Feature Negotiation</w:t>
      </w:r>
      <w:bookmarkEnd w:id="2508"/>
      <w:bookmarkEnd w:id="2509"/>
      <w:bookmarkEnd w:id="2510"/>
      <w:bookmarkEnd w:id="2511"/>
      <w:bookmarkEnd w:id="2512"/>
      <w:bookmarkEnd w:id="2513"/>
      <w:bookmarkEnd w:id="2514"/>
      <w:bookmarkEnd w:id="2515"/>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3659D4E1" w14:textId="77777777" w:rsidR="00602AC0" w:rsidRPr="003B2883" w:rsidRDefault="00602AC0" w:rsidP="00602AC0">
      <w:pPr>
        <w:rPr>
          <w:lang w:val="en-US"/>
        </w:rPr>
      </w:pPr>
      <w:r w:rsidRPr="003B2883">
        <w:rPr>
          <w:lang w:val="en-US"/>
        </w:rPr>
        <w:lastRenderedPageBreak/>
        <w:t>The NF Service Consumer shall indicate the optional features it supports for the Namf_Communication service, if any, by including the supportedFeatures attribute in payload of the HTTP Request Message for following service operations:</w:t>
      </w: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493E9E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77777777"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3254E6" w:rsidRPr="003B2883" w14:paraId="127818EF" w14:textId="77777777" w:rsidTr="001D4998">
        <w:trPr>
          <w:cantSplit/>
          <w:jc w:val="center"/>
        </w:trPr>
        <w:tc>
          <w:tcPr>
            <w:tcW w:w="9215" w:type="dxa"/>
            <w:gridSpan w:val="4"/>
          </w:tcPr>
          <w:p w14:paraId="4C7FD720"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5F6CC76E" w14:textId="77777777" w:rsidR="003254E6" w:rsidRPr="003B2883" w:rsidRDefault="003254E6" w:rsidP="003254E6">
            <w:pPr>
              <w:pStyle w:val="TAL"/>
              <w:rPr>
                <w:bCs/>
              </w:rPr>
            </w:pPr>
            <w:r w:rsidRPr="003B2883">
              <w:rPr>
                <w:bCs/>
              </w:rPr>
              <w:t>Feature: A short name that can be used to refer to the bit and to the feature.</w:t>
            </w:r>
          </w:p>
          <w:p w14:paraId="6B2BBADF"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3254E6" w:rsidRPr="003B2883" w:rsidRDefault="003254E6" w:rsidP="003254E6">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2516" w:name="_Toc25156447"/>
      <w:bookmarkStart w:id="2517" w:name="_Toc34124751"/>
      <w:bookmarkStart w:id="2518" w:name="_Toc43207877"/>
      <w:bookmarkStart w:id="2519" w:name="_Toc49857350"/>
      <w:bookmarkStart w:id="2520" w:name="_Toc56677190"/>
      <w:bookmarkStart w:id="2521" w:name="_Toc56691713"/>
      <w:bookmarkStart w:id="2522" w:name="_Toc56698977"/>
      <w:bookmarkStart w:id="2523" w:name="_Toc67680946"/>
      <w:r w:rsidRPr="003B2883">
        <w:rPr>
          <w:lang w:val="en-US"/>
        </w:rPr>
        <w:t>6.1.9</w:t>
      </w:r>
      <w:r w:rsidRPr="003B2883">
        <w:rPr>
          <w:lang w:val="en-US"/>
        </w:rPr>
        <w:tab/>
        <w:t>Security</w:t>
      </w:r>
      <w:bookmarkEnd w:id="2516"/>
      <w:bookmarkEnd w:id="2517"/>
      <w:bookmarkEnd w:id="2518"/>
      <w:bookmarkEnd w:id="2519"/>
      <w:bookmarkEnd w:id="2520"/>
      <w:bookmarkEnd w:id="2521"/>
      <w:bookmarkEnd w:id="2522"/>
      <w:bookmarkEnd w:id="2523"/>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9B430C1"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lastRenderedPageBreak/>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2524" w:name="_Toc56677191"/>
      <w:bookmarkStart w:id="2525" w:name="_Toc56691714"/>
      <w:bookmarkStart w:id="2526" w:name="_Toc56698978"/>
      <w:bookmarkStart w:id="2527" w:name="_Toc67680947"/>
      <w:r w:rsidRPr="003B2883">
        <w:t>6.1.</w:t>
      </w:r>
      <w:r>
        <w:t>10</w:t>
      </w:r>
      <w:r w:rsidRPr="003B2883">
        <w:tab/>
      </w:r>
      <w:r>
        <w:t>HTTP redirection</w:t>
      </w:r>
      <w:bookmarkEnd w:id="2524"/>
      <w:bookmarkEnd w:id="2525"/>
      <w:bookmarkEnd w:id="2526"/>
      <w:bookmarkEnd w:id="2527"/>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6F67E519"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7FCCEC16"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2528" w:name="_Toc25156448"/>
      <w:bookmarkStart w:id="2529" w:name="_Toc34124752"/>
      <w:bookmarkStart w:id="2530" w:name="_Toc43207878"/>
      <w:bookmarkStart w:id="2531" w:name="_Toc49857351"/>
      <w:bookmarkStart w:id="2532" w:name="_Toc56677192"/>
      <w:bookmarkStart w:id="2533" w:name="_Toc56691715"/>
      <w:bookmarkStart w:id="2534" w:name="_Toc56698979"/>
      <w:bookmarkStart w:id="2535" w:name="_Toc67680948"/>
      <w:r w:rsidRPr="003B2883">
        <w:t>6.2</w:t>
      </w:r>
      <w:r w:rsidRPr="003B2883">
        <w:tab/>
        <w:t>Namf_EventExposure Service API</w:t>
      </w:r>
      <w:bookmarkEnd w:id="2528"/>
      <w:bookmarkEnd w:id="2529"/>
      <w:bookmarkEnd w:id="2530"/>
      <w:bookmarkEnd w:id="2531"/>
      <w:bookmarkEnd w:id="2532"/>
      <w:bookmarkEnd w:id="2533"/>
      <w:bookmarkEnd w:id="2534"/>
      <w:bookmarkEnd w:id="2535"/>
    </w:p>
    <w:p w14:paraId="1EA9B382" w14:textId="77777777" w:rsidR="00602AC0" w:rsidRPr="003B2883" w:rsidRDefault="00602AC0" w:rsidP="00602AC0">
      <w:pPr>
        <w:pStyle w:val="Heading3"/>
      </w:pPr>
      <w:bookmarkStart w:id="2536" w:name="_Toc25156449"/>
      <w:bookmarkStart w:id="2537" w:name="_Toc34124753"/>
      <w:bookmarkStart w:id="2538" w:name="_Toc43207879"/>
      <w:bookmarkStart w:id="2539" w:name="_Toc49857352"/>
      <w:bookmarkStart w:id="2540" w:name="_Toc56677193"/>
      <w:bookmarkStart w:id="2541" w:name="_Toc56691716"/>
      <w:bookmarkStart w:id="2542" w:name="_Toc56698980"/>
      <w:bookmarkStart w:id="2543" w:name="_Toc67680949"/>
      <w:r w:rsidRPr="003B2883">
        <w:t>6.2.1</w:t>
      </w:r>
      <w:r w:rsidRPr="003B2883">
        <w:tab/>
        <w:t>API URI</w:t>
      </w:r>
      <w:bookmarkEnd w:id="2536"/>
      <w:bookmarkEnd w:id="2537"/>
      <w:bookmarkEnd w:id="2538"/>
      <w:bookmarkEnd w:id="2539"/>
      <w:bookmarkEnd w:id="2540"/>
      <w:bookmarkEnd w:id="2541"/>
      <w:bookmarkEnd w:id="2542"/>
      <w:bookmarkEnd w:id="2543"/>
    </w:p>
    <w:p w14:paraId="6F585698"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2AFEF34A"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11C8314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8175100"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2544" w:name="_Toc25156450"/>
      <w:bookmarkStart w:id="2545" w:name="_Toc34124754"/>
      <w:bookmarkStart w:id="2546" w:name="_Toc43207880"/>
      <w:bookmarkStart w:id="2547" w:name="_Toc49857353"/>
      <w:bookmarkStart w:id="2548" w:name="_Toc56677194"/>
      <w:bookmarkStart w:id="2549" w:name="_Toc56691717"/>
      <w:bookmarkStart w:id="2550" w:name="_Toc56698981"/>
      <w:bookmarkStart w:id="2551" w:name="_Toc67680950"/>
      <w:r w:rsidRPr="003B2883">
        <w:t>6.2.2</w:t>
      </w:r>
      <w:r w:rsidRPr="003B2883">
        <w:tab/>
        <w:t>Usage of HTTP</w:t>
      </w:r>
      <w:bookmarkEnd w:id="2544"/>
      <w:bookmarkEnd w:id="2545"/>
      <w:bookmarkEnd w:id="2546"/>
      <w:bookmarkEnd w:id="2547"/>
      <w:bookmarkEnd w:id="2548"/>
      <w:bookmarkEnd w:id="2549"/>
      <w:bookmarkEnd w:id="2550"/>
      <w:bookmarkEnd w:id="2551"/>
    </w:p>
    <w:p w14:paraId="12D3B120" w14:textId="77777777" w:rsidR="00602AC0" w:rsidRPr="003B2883" w:rsidRDefault="00602AC0" w:rsidP="00602AC0">
      <w:pPr>
        <w:pStyle w:val="Heading4"/>
      </w:pPr>
      <w:bookmarkStart w:id="2552" w:name="_Toc25156451"/>
      <w:bookmarkStart w:id="2553" w:name="_Toc34124755"/>
      <w:bookmarkStart w:id="2554" w:name="_Toc43207881"/>
      <w:bookmarkStart w:id="2555" w:name="_Toc49857354"/>
      <w:bookmarkStart w:id="2556" w:name="_Toc56677195"/>
      <w:bookmarkStart w:id="2557" w:name="_Toc56691718"/>
      <w:bookmarkStart w:id="2558" w:name="_Toc56698982"/>
      <w:bookmarkStart w:id="2559" w:name="_Toc67680951"/>
      <w:r w:rsidRPr="003B2883">
        <w:t>6.2.2.1</w:t>
      </w:r>
      <w:r w:rsidRPr="003B2883">
        <w:tab/>
        <w:t>General</w:t>
      </w:r>
      <w:bookmarkEnd w:id="2552"/>
      <w:bookmarkEnd w:id="2553"/>
      <w:bookmarkEnd w:id="2554"/>
      <w:bookmarkEnd w:id="2555"/>
      <w:bookmarkEnd w:id="2556"/>
      <w:bookmarkEnd w:id="2557"/>
      <w:bookmarkEnd w:id="2558"/>
      <w:bookmarkEnd w:id="2559"/>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C453ACE"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76EDC2BB" w14:textId="77777777"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2560" w:name="_Toc25156452"/>
      <w:bookmarkStart w:id="2561" w:name="_Toc34124756"/>
      <w:bookmarkStart w:id="2562" w:name="_Toc43207882"/>
      <w:bookmarkStart w:id="2563" w:name="_Toc49857355"/>
      <w:bookmarkStart w:id="2564" w:name="_Toc56677196"/>
      <w:bookmarkStart w:id="2565" w:name="_Toc56691719"/>
      <w:bookmarkStart w:id="2566" w:name="_Toc56698983"/>
      <w:bookmarkStart w:id="2567" w:name="_Toc67680952"/>
      <w:r w:rsidRPr="003B2883">
        <w:t>6.2.2.2</w:t>
      </w:r>
      <w:r w:rsidRPr="003B2883">
        <w:tab/>
        <w:t>HTTP standard headers</w:t>
      </w:r>
      <w:bookmarkEnd w:id="2560"/>
      <w:bookmarkEnd w:id="2561"/>
      <w:bookmarkEnd w:id="2562"/>
      <w:bookmarkEnd w:id="2563"/>
      <w:bookmarkEnd w:id="2564"/>
      <w:bookmarkEnd w:id="2565"/>
      <w:bookmarkEnd w:id="2566"/>
      <w:bookmarkEnd w:id="2567"/>
    </w:p>
    <w:p w14:paraId="34158F4C" w14:textId="77777777" w:rsidR="00602AC0" w:rsidRPr="003B2883" w:rsidRDefault="00602AC0" w:rsidP="00602AC0">
      <w:pPr>
        <w:pStyle w:val="Heading5"/>
        <w:rPr>
          <w:lang w:eastAsia="zh-CN"/>
        </w:rPr>
      </w:pPr>
      <w:bookmarkStart w:id="2568" w:name="_Toc25156453"/>
      <w:bookmarkStart w:id="2569" w:name="_Toc34124757"/>
      <w:bookmarkStart w:id="2570" w:name="_Toc43207883"/>
      <w:bookmarkStart w:id="2571" w:name="_Toc49857356"/>
      <w:bookmarkStart w:id="2572" w:name="_Toc56677197"/>
      <w:bookmarkStart w:id="2573" w:name="_Toc56691720"/>
      <w:bookmarkStart w:id="2574" w:name="_Toc56698984"/>
      <w:bookmarkStart w:id="2575" w:name="_Toc67680953"/>
      <w:r w:rsidRPr="003B2883">
        <w:t>6.2.2.2.1</w:t>
      </w:r>
      <w:r w:rsidRPr="003B2883">
        <w:rPr>
          <w:lang w:eastAsia="zh-CN"/>
        </w:rPr>
        <w:tab/>
        <w:t>General</w:t>
      </w:r>
      <w:bookmarkEnd w:id="2568"/>
      <w:bookmarkEnd w:id="2569"/>
      <w:bookmarkEnd w:id="2570"/>
      <w:bookmarkEnd w:id="2571"/>
      <w:bookmarkEnd w:id="2572"/>
      <w:bookmarkEnd w:id="2573"/>
      <w:bookmarkEnd w:id="2574"/>
      <w:bookmarkEnd w:id="257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2576" w:name="_Toc25156454"/>
      <w:bookmarkStart w:id="2577" w:name="_Toc34124758"/>
      <w:bookmarkStart w:id="2578" w:name="_Toc43207884"/>
      <w:bookmarkStart w:id="2579" w:name="_Toc49857357"/>
      <w:bookmarkStart w:id="2580" w:name="_Toc56677198"/>
      <w:bookmarkStart w:id="2581" w:name="_Toc56691721"/>
      <w:bookmarkStart w:id="2582" w:name="_Toc56698985"/>
      <w:bookmarkStart w:id="2583" w:name="_Toc67680954"/>
      <w:r w:rsidRPr="003B2883">
        <w:lastRenderedPageBreak/>
        <w:t>6.2.2.2.2</w:t>
      </w:r>
      <w:r w:rsidRPr="003B2883">
        <w:tab/>
        <w:t>Content type</w:t>
      </w:r>
      <w:bookmarkEnd w:id="2576"/>
      <w:bookmarkEnd w:id="2577"/>
      <w:bookmarkEnd w:id="2578"/>
      <w:bookmarkEnd w:id="2579"/>
      <w:bookmarkEnd w:id="2580"/>
      <w:bookmarkEnd w:id="2581"/>
      <w:bookmarkEnd w:id="2582"/>
      <w:bookmarkEnd w:id="2583"/>
    </w:p>
    <w:p w14:paraId="4C95EF15" w14:textId="77777777" w:rsidR="00602AC0" w:rsidRPr="003B2883" w:rsidRDefault="00602AC0" w:rsidP="00602AC0">
      <w:r w:rsidRPr="003B2883">
        <w:t>The following content types shall be supported:</w:t>
      </w:r>
    </w:p>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53BD58D4" w14:textId="77777777" w:rsidR="00602AC0" w:rsidRPr="003B2883" w:rsidRDefault="00602AC0" w:rsidP="00602AC0">
      <w:pPr>
        <w:pStyle w:val="Guidance"/>
      </w:pPr>
    </w:p>
    <w:p w14:paraId="2205A804" w14:textId="77777777" w:rsidR="00602AC0" w:rsidRPr="003B2883" w:rsidRDefault="00602AC0" w:rsidP="00602AC0">
      <w:pPr>
        <w:pStyle w:val="Heading4"/>
      </w:pPr>
      <w:bookmarkStart w:id="2584" w:name="_Toc25156455"/>
      <w:bookmarkStart w:id="2585" w:name="_Toc34124759"/>
      <w:bookmarkStart w:id="2586" w:name="_Toc43207885"/>
      <w:bookmarkStart w:id="2587" w:name="_Toc49857358"/>
      <w:bookmarkStart w:id="2588" w:name="_Toc56677199"/>
      <w:bookmarkStart w:id="2589" w:name="_Toc56691722"/>
      <w:bookmarkStart w:id="2590" w:name="_Toc56698986"/>
      <w:bookmarkStart w:id="2591" w:name="_Toc67680955"/>
      <w:r w:rsidRPr="003B2883">
        <w:t>6.2.2.3</w:t>
      </w:r>
      <w:r w:rsidRPr="003B2883">
        <w:tab/>
        <w:t>HTTP custom headers</w:t>
      </w:r>
      <w:bookmarkEnd w:id="2584"/>
      <w:bookmarkEnd w:id="2585"/>
      <w:bookmarkEnd w:id="2586"/>
      <w:bookmarkEnd w:id="2587"/>
      <w:bookmarkEnd w:id="2588"/>
      <w:bookmarkEnd w:id="2589"/>
      <w:bookmarkEnd w:id="2590"/>
      <w:bookmarkEnd w:id="2591"/>
    </w:p>
    <w:p w14:paraId="4E0B639D" w14:textId="77777777" w:rsidR="00602AC0" w:rsidRPr="003B2883" w:rsidRDefault="00602AC0" w:rsidP="00602AC0">
      <w:pPr>
        <w:pStyle w:val="Heading5"/>
        <w:rPr>
          <w:lang w:eastAsia="zh-CN"/>
        </w:rPr>
      </w:pPr>
      <w:bookmarkStart w:id="2592" w:name="_Toc25156456"/>
      <w:bookmarkStart w:id="2593" w:name="_Toc34124760"/>
      <w:bookmarkStart w:id="2594" w:name="_Toc43207886"/>
      <w:bookmarkStart w:id="2595" w:name="_Toc49857359"/>
      <w:bookmarkStart w:id="2596" w:name="_Toc56677200"/>
      <w:bookmarkStart w:id="2597" w:name="_Toc56691723"/>
      <w:bookmarkStart w:id="2598" w:name="_Toc56698987"/>
      <w:bookmarkStart w:id="2599" w:name="_Toc67680956"/>
      <w:r w:rsidRPr="003B2883">
        <w:t>6.2.2.3.1</w:t>
      </w:r>
      <w:r w:rsidRPr="003B2883">
        <w:rPr>
          <w:lang w:eastAsia="zh-CN"/>
        </w:rPr>
        <w:tab/>
        <w:t>General</w:t>
      </w:r>
      <w:bookmarkEnd w:id="2592"/>
      <w:bookmarkEnd w:id="2593"/>
      <w:bookmarkEnd w:id="2594"/>
      <w:bookmarkEnd w:id="2595"/>
      <w:bookmarkEnd w:id="2596"/>
      <w:bookmarkEnd w:id="2597"/>
      <w:bookmarkEnd w:id="2598"/>
      <w:bookmarkEnd w:id="2599"/>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2600" w:name="_Toc25156457"/>
      <w:bookmarkStart w:id="2601" w:name="_Toc34124761"/>
      <w:bookmarkStart w:id="2602" w:name="_Toc43207887"/>
      <w:bookmarkStart w:id="2603" w:name="_Toc49857360"/>
      <w:bookmarkStart w:id="2604" w:name="_Toc56677201"/>
      <w:bookmarkStart w:id="2605" w:name="_Toc56691724"/>
      <w:bookmarkStart w:id="2606" w:name="_Toc56698988"/>
      <w:bookmarkStart w:id="2607" w:name="_Toc67680957"/>
      <w:r w:rsidRPr="003B2883">
        <w:t>6.2.3</w:t>
      </w:r>
      <w:r w:rsidRPr="003B2883">
        <w:tab/>
        <w:t>Resources</w:t>
      </w:r>
      <w:bookmarkEnd w:id="2600"/>
      <w:bookmarkEnd w:id="2601"/>
      <w:bookmarkEnd w:id="2602"/>
      <w:bookmarkEnd w:id="2603"/>
      <w:bookmarkEnd w:id="2604"/>
      <w:bookmarkEnd w:id="2605"/>
      <w:bookmarkEnd w:id="2606"/>
      <w:bookmarkEnd w:id="2607"/>
    </w:p>
    <w:p w14:paraId="65573BFD" w14:textId="77777777" w:rsidR="00602AC0" w:rsidRPr="003B2883" w:rsidRDefault="00602AC0" w:rsidP="00602AC0">
      <w:pPr>
        <w:pStyle w:val="Heading4"/>
      </w:pPr>
      <w:bookmarkStart w:id="2608" w:name="_Toc25156458"/>
      <w:bookmarkStart w:id="2609" w:name="_Toc34124762"/>
      <w:bookmarkStart w:id="2610" w:name="_Toc43207888"/>
      <w:bookmarkStart w:id="2611" w:name="_Toc49857361"/>
      <w:bookmarkStart w:id="2612" w:name="_Toc56677202"/>
      <w:bookmarkStart w:id="2613" w:name="_Toc56691725"/>
      <w:bookmarkStart w:id="2614" w:name="_Toc56698989"/>
      <w:bookmarkStart w:id="2615" w:name="_Toc67680958"/>
      <w:r w:rsidRPr="003B2883">
        <w:t>6.2.3.1</w:t>
      </w:r>
      <w:r w:rsidRPr="003B2883">
        <w:tab/>
        <w:t>Overview</w:t>
      </w:r>
      <w:bookmarkEnd w:id="2608"/>
      <w:bookmarkEnd w:id="2609"/>
      <w:bookmarkEnd w:id="2610"/>
      <w:bookmarkEnd w:id="2611"/>
      <w:bookmarkEnd w:id="2612"/>
      <w:bookmarkEnd w:id="2613"/>
      <w:bookmarkEnd w:id="2614"/>
      <w:bookmarkEnd w:id="2615"/>
    </w:p>
    <w:p w14:paraId="5EA54B53" w14:textId="77777777" w:rsidR="00602AC0" w:rsidRPr="003B2883" w:rsidRDefault="00602AC0" w:rsidP="00602AC0">
      <w:pPr>
        <w:pStyle w:val="TH"/>
      </w:pPr>
      <w:r w:rsidRPr="003B2883">
        <w:object w:dxaOrig="5189" w:dyaOrig="2443" w14:anchorId="018066E8">
          <v:shape id="_x0000_i1061" type="#_x0000_t75" style="width:344.5pt;height:159.5pt" o:ole="">
            <v:imagedata r:id="rId80" o:title="" cropbottom="13173f" cropright="13105f"/>
          </v:shape>
          <o:OLEObject Type="Embed" ProgID="Visio.Drawing.15" ShapeID="_x0000_i1061" DrawAspect="Content" ObjectID="_1678293060" r:id="rId8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2616" w:name="_Toc25156459"/>
      <w:bookmarkStart w:id="2617" w:name="_Toc34124763"/>
      <w:bookmarkStart w:id="2618" w:name="_Toc43207889"/>
      <w:bookmarkStart w:id="2619" w:name="_Toc49857362"/>
      <w:bookmarkStart w:id="2620" w:name="_Toc56677203"/>
      <w:bookmarkStart w:id="2621" w:name="_Toc56691726"/>
      <w:bookmarkStart w:id="2622" w:name="_Toc56698990"/>
      <w:bookmarkStart w:id="2623" w:name="_Toc67680959"/>
      <w:r w:rsidRPr="003B2883">
        <w:lastRenderedPageBreak/>
        <w:t>6.2.3.2</w:t>
      </w:r>
      <w:r w:rsidRPr="003B2883">
        <w:tab/>
        <w:t xml:space="preserve">Resource: </w:t>
      </w:r>
      <w:bookmarkStart w:id="2624" w:name="_Hlk504749796"/>
      <w:r w:rsidRPr="003B2883">
        <w:t>Subscriptions</w:t>
      </w:r>
      <w:bookmarkEnd w:id="2624"/>
      <w:r w:rsidRPr="003B2883">
        <w:t xml:space="preserve"> collection</w:t>
      </w:r>
      <w:bookmarkEnd w:id="2616"/>
      <w:bookmarkEnd w:id="2617"/>
      <w:bookmarkEnd w:id="2618"/>
      <w:bookmarkEnd w:id="2619"/>
      <w:bookmarkEnd w:id="2620"/>
      <w:bookmarkEnd w:id="2621"/>
      <w:bookmarkEnd w:id="2622"/>
      <w:bookmarkEnd w:id="2623"/>
    </w:p>
    <w:p w14:paraId="47686FAA" w14:textId="77777777" w:rsidR="00602AC0" w:rsidRPr="003B2883" w:rsidRDefault="00602AC0" w:rsidP="00602AC0">
      <w:pPr>
        <w:pStyle w:val="Heading5"/>
      </w:pPr>
      <w:bookmarkStart w:id="2625" w:name="_Toc25156460"/>
      <w:bookmarkStart w:id="2626" w:name="_Toc34124764"/>
      <w:bookmarkStart w:id="2627" w:name="_Toc43207890"/>
      <w:bookmarkStart w:id="2628" w:name="_Toc49857363"/>
      <w:bookmarkStart w:id="2629" w:name="_Toc56677204"/>
      <w:bookmarkStart w:id="2630" w:name="_Toc56691727"/>
      <w:bookmarkStart w:id="2631" w:name="_Toc56698991"/>
      <w:bookmarkStart w:id="2632" w:name="_Toc67680960"/>
      <w:r w:rsidRPr="003B2883">
        <w:t>6.2.3.2.1</w:t>
      </w:r>
      <w:r w:rsidRPr="003B2883">
        <w:tab/>
        <w:t>Description</w:t>
      </w:r>
      <w:bookmarkEnd w:id="2625"/>
      <w:bookmarkEnd w:id="2626"/>
      <w:bookmarkEnd w:id="2627"/>
      <w:bookmarkEnd w:id="2628"/>
      <w:bookmarkEnd w:id="2629"/>
      <w:bookmarkEnd w:id="2630"/>
      <w:bookmarkEnd w:id="2631"/>
      <w:bookmarkEnd w:id="2632"/>
    </w:p>
    <w:p w14:paraId="0C90B9C8" w14:textId="77777777" w:rsidR="00602AC0" w:rsidRPr="003B2883" w:rsidRDefault="00602AC0" w:rsidP="00602AC0">
      <w:r w:rsidRPr="003B2883">
        <w:t>This resource represents a collection of subscriptions created by NF service consumers of Namf_EventExposure service.</w:t>
      </w:r>
    </w:p>
    <w:p w14:paraId="2733EC26"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2633" w:name="_Toc25156461"/>
      <w:bookmarkStart w:id="2634" w:name="_Toc34124765"/>
      <w:bookmarkStart w:id="2635" w:name="_Toc43207891"/>
      <w:bookmarkStart w:id="2636" w:name="_Toc49857364"/>
      <w:bookmarkStart w:id="2637" w:name="_Toc56677205"/>
      <w:bookmarkStart w:id="2638" w:name="_Toc56691728"/>
      <w:bookmarkStart w:id="2639" w:name="_Toc56698992"/>
      <w:bookmarkStart w:id="2640" w:name="_Toc67680961"/>
      <w:r w:rsidRPr="003B2883">
        <w:t>6.2.3.2.2</w:t>
      </w:r>
      <w:r w:rsidRPr="003B2883">
        <w:tab/>
        <w:t>Resource Definition</w:t>
      </w:r>
      <w:bookmarkEnd w:id="2633"/>
      <w:bookmarkEnd w:id="2634"/>
      <w:bookmarkEnd w:id="2635"/>
      <w:bookmarkEnd w:id="2636"/>
      <w:bookmarkEnd w:id="2637"/>
      <w:bookmarkEnd w:id="2638"/>
      <w:bookmarkEnd w:id="2639"/>
      <w:bookmarkEnd w:id="2640"/>
    </w:p>
    <w:p w14:paraId="5F93387F" w14:textId="77777777" w:rsidR="00602AC0" w:rsidRPr="003B2883" w:rsidRDefault="00602AC0" w:rsidP="00602AC0">
      <w:r w:rsidRPr="003B2883">
        <w:t xml:space="preserve">Resource URI: </w:t>
      </w:r>
      <w:r w:rsidRPr="003B2883">
        <w:rPr>
          <w:b/>
        </w:rPr>
        <w:t>{apiRoot}/namf-evts/&lt;apiVersion&gt;/subscriptions</w:t>
      </w:r>
    </w:p>
    <w:p w14:paraId="2DEB3F13"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2641" w:name="_Toc25156462"/>
      <w:bookmarkStart w:id="2642" w:name="_Toc34124766"/>
      <w:bookmarkStart w:id="2643" w:name="_Toc43207892"/>
      <w:bookmarkStart w:id="2644" w:name="_Toc49857365"/>
      <w:bookmarkStart w:id="2645" w:name="_Toc56677206"/>
      <w:bookmarkStart w:id="2646" w:name="_Toc56691729"/>
      <w:bookmarkStart w:id="2647" w:name="_Toc56698993"/>
      <w:bookmarkStart w:id="2648" w:name="_Toc67680962"/>
      <w:r w:rsidRPr="003B2883">
        <w:t>6.2.3.2.3</w:t>
      </w:r>
      <w:r w:rsidRPr="003B2883">
        <w:tab/>
        <w:t>Resource Standard Methods</w:t>
      </w:r>
      <w:bookmarkEnd w:id="2641"/>
      <w:bookmarkEnd w:id="2642"/>
      <w:bookmarkEnd w:id="2643"/>
      <w:bookmarkEnd w:id="2644"/>
      <w:bookmarkEnd w:id="2645"/>
      <w:bookmarkEnd w:id="2646"/>
      <w:bookmarkEnd w:id="2647"/>
      <w:bookmarkEnd w:id="2648"/>
    </w:p>
    <w:p w14:paraId="1DF8CFC5" w14:textId="77777777" w:rsidR="00602AC0" w:rsidRPr="003B2883" w:rsidRDefault="00602AC0" w:rsidP="00602AC0">
      <w:pPr>
        <w:pStyle w:val="Heading6"/>
      </w:pPr>
      <w:bookmarkStart w:id="2649" w:name="_Toc25156463"/>
      <w:bookmarkStart w:id="2650" w:name="_Toc34124767"/>
      <w:bookmarkStart w:id="2651" w:name="_Toc43207893"/>
      <w:bookmarkStart w:id="2652" w:name="_Toc49857366"/>
      <w:bookmarkStart w:id="2653" w:name="_Toc56677207"/>
      <w:bookmarkStart w:id="2654" w:name="_Toc56691730"/>
      <w:bookmarkStart w:id="2655" w:name="_Toc56698994"/>
      <w:bookmarkStart w:id="2656" w:name="_Toc67680963"/>
      <w:r w:rsidRPr="003B2883">
        <w:t>6.2.3.2.3.1</w:t>
      </w:r>
      <w:r w:rsidRPr="003B2883">
        <w:tab/>
        <w:t>POST</w:t>
      </w:r>
      <w:bookmarkEnd w:id="2649"/>
      <w:bookmarkEnd w:id="2650"/>
      <w:bookmarkEnd w:id="2651"/>
      <w:bookmarkEnd w:id="2652"/>
      <w:bookmarkEnd w:id="2653"/>
      <w:bookmarkEnd w:id="2654"/>
      <w:bookmarkEnd w:id="2655"/>
      <w:bookmarkEnd w:id="265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441C682D" w14:textId="77777777" w:rsidTr="00D5694C">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432"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D5694C" w:rsidRPr="003B2883" w14:paraId="66396DEF"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tcPr>
          <w:p w14:paraId="05D05FF6" w14:textId="77777777"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7292AE6E" w14:textId="77777777" w:rsidR="00D5694C" w:rsidRPr="003B2883" w:rsidRDefault="00D5694C" w:rsidP="00D5694C">
            <w:pPr>
              <w:pStyle w:val="TAL"/>
            </w:pPr>
            <w: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003AAE32"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2F47FB16"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tcPr>
          <w:p w14:paraId="443B4563" w14:textId="77777777"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35FAFD98" w14:textId="77777777" w:rsidR="00D5694C" w:rsidRPr="003B2883" w:rsidRDefault="00D5694C" w:rsidP="00D5694C">
            <w:pPr>
              <w:pStyle w:val="TAL"/>
            </w:pPr>
            <w: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78DF72E7"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D5694C">
        <w:trPr>
          <w:jc w:val="center"/>
        </w:trPr>
        <w:tc>
          <w:tcPr>
            <w:tcW w:w="1336" w:type="pct"/>
            <w:tcBorders>
              <w:top w:val="single" w:sz="4" w:space="0" w:color="auto"/>
              <w:left w:val="single" w:sz="6" w:space="0" w:color="000000"/>
              <w:bottom w:val="single" w:sz="6" w:space="0" w:color="000000"/>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5EE282D0" w14:textId="77777777" w:rsidR="00602AC0" w:rsidRPr="003B2883" w:rsidRDefault="00FD57E2" w:rsidP="001D4998">
            <w:pPr>
              <w:pStyle w:val="TAL"/>
            </w:pPr>
            <w:r>
              <w:t>0..</w:t>
            </w:r>
            <w:r w:rsidR="00602AC0" w:rsidRPr="003B2883">
              <w:t>1</w:t>
            </w:r>
          </w:p>
        </w:tc>
        <w:tc>
          <w:tcPr>
            <w:tcW w:w="523" w:type="pct"/>
            <w:tcBorders>
              <w:top w:val="single" w:sz="4" w:space="0" w:color="auto"/>
              <w:left w:val="single" w:sz="6" w:space="0" w:color="000000"/>
              <w:bottom w:val="single" w:sz="6" w:space="0" w:color="000000"/>
              <w:right w:val="single" w:sz="6" w:space="0" w:color="000000"/>
            </w:tcBorders>
          </w:tcPr>
          <w:p w14:paraId="32C15701" w14:textId="77777777" w:rsidR="00602AC0" w:rsidRPr="003B2883" w:rsidRDefault="00602AC0" w:rsidP="001D4998">
            <w:pPr>
              <w:pStyle w:val="TAL"/>
            </w:pPr>
            <w:r w:rsidRPr="003B2883">
              <w:t>403 Forbidden</w:t>
            </w:r>
          </w:p>
        </w:tc>
        <w:tc>
          <w:tcPr>
            <w:tcW w:w="2432" w:type="pct"/>
            <w:tcBorders>
              <w:top w:val="single" w:sz="4" w:space="0" w:color="auto"/>
              <w:left w:val="single" w:sz="6" w:space="0" w:color="000000"/>
              <w:bottom w:val="single" w:sz="6" w:space="0" w:color="000000"/>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r w:rsidRPr="003B2883">
              <w:t>-</w:t>
            </w:r>
            <w:r w:rsidRPr="003B2883">
              <w:tab/>
              <w:t>UE_NOT_SERVED_BY_AMF</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DE0F65"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DAD29D"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2657" w:name="_Toc25156464"/>
      <w:bookmarkStart w:id="2658" w:name="_Toc34124768"/>
      <w:bookmarkStart w:id="2659" w:name="_Toc43207894"/>
      <w:bookmarkStart w:id="2660" w:name="_Toc49857367"/>
      <w:bookmarkStart w:id="2661" w:name="_Toc56677208"/>
      <w:bookmarkStart w:id="2662" w:name="_Toc56691731"/>
      <w:bookmarkStart w:id="2663" w:name="_Toc56698995"/>
      <w:bookmarkStart w:id="2664" w:name="_Toc67680964"/>
      <w:r w:rsidRPr="003B2883">
        <w:t>6.2.3.2.4</w:t>
      </w:r>
      <w:r w:rsidRPr="003B2883">
        <w:tab/>
        <w:t>Resource Custom Operations</w:t>
      </w:r>
      <w:bookmarkEnd w:id="2657"/>
      <w:bookmarkEnd w:id="2658"/>
      <w:bookmarkEnd w:id="2659"/>
      <w:bookmarkEnd w:id="2660"/>
      <w:bookmarkEnd w:id="2661"/>
      <w:bookmarkEnd w:id="2662"/>
      <w:bookmarkEnd w:id="2663"/>
      <w:bookmarkEnd w:id="2664"/>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2665" w:name="_Toc25156465"/>
      <w:bookmarkStart w:id="2666" w:name="_Toc34124769"/>
      <w:bookmarkStart w:id="2667" w:name="_Toc43207895"/>
      <w:bookmarkStart w:id="2668" w:name="_Toc49857368"/>
      <w:bookmarkStart w:id="2669" w:name="_Toc56677209"/>
      <w:bookmarkStart w:id="2670" w:name="_Toc56691732"/>
      <w:bookmarkStart w:id="2671" w:name="_Toc56698996"/>
      <w:bookmarkStart w:id="2672" w:name="_Toc67680965"/>
      <w:r w:rsidRPr="003B2883">
        <w:t>6.2.3.3</w:t>
      </w:r>
      <w:r w:rsidRPr="003B2883">
        <w:tab/>
        <w:t>Resource:  Individual subscription</w:t>
      </w:r>
      <w:bookmarkEnd w:id="2665"/>
      <w:bookmarkEnd w:id="2666"/>
      <w:bookmarkEnd w:id="2667"/>
      <w:bookmarkEnd w:id="2668"/>
      <w:bookmarkEnd w:id="2669"/>
      <w:bookmarkEnd w:id="2670"/>
      <w:bookmarkEnd w:id="2671"/>
      <w:bookmarkEnd w:id="2672"/>
    </w:p>
    <w:p w14:paraId="0EE162BC" w14:textId="77777777" w:rsidR="00602AC0" w:rsidRPr="003B2883" w:rsidRDefault="00602AC0" w:rsidP="00602AC0">
      <w:pPr>
        <w:pStyle w:val="Heading5"/>
      </w:pPr>
      <w:bookmarkStart w:id="2673" w:name="_Toc25156466"/>
      <w:bookmarkStart w:id="2674" w:name="_Toc34124770"/>
      <w:bookmarkStart w:id="2675" w:name="_Toc43207896"/>
      <w:bookmarkStart w:id="2676" w:name="_Toc49857369"/>
      <w:bookmarkStart w:id="2677" w:name="_Toc56677210"/>
      <w:bookmarkStart w:id="2678" w:name="_Toc56691733"/>
      <w:bookmarkStart w:id="2679" w:name="_Toc56698997"/>
      <w:bookmarkStart w:id="2680" w:name="_Toc67680966"/>
      <w:r w:rsidRPr="003B2883">
        <w:t>6.2.3.3.1</w:t>
      </w:r>
      <w:r w:rsidRPr="003B2883">
        <w:tab/>
        <w:t>Description</w:t>
      </w:r>
      <w:bookmarkEnd w:id="2673"/>
      <w:bookmarkEnd w:id="2674"/>
      <w:bookmarkEnd w:id="2675"/>
      <w:bookmarkEnd w:id="2676"/>
      <w:bookmarkEnd w:id="2677"/>
      <w:bookmarkEnd w:id="2678"/>
      <w:bookmarkEnd w:id="2679"/>
      <w:bookmarkEnd w:id="2680"/>
    </w:p>
    <w:p w14:paraId="77958ADA" w14:textId="77777777" w:rsidR="00602AC0" w:rsidRPr="003B2883" w:rsidRDefault="00602AC0" w:rsidP="00602AC0">
      <w:r w:rsidRPr="003B2883">
        <w:t>This resource represents an individual of subscription created by NF service consumers of Namf_EventExposure service.</w:t>
      </w:r>
    </w:p>
    <w:p w14:paraId="3EFCD51E"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2681" w:name="_Toc25156467"/>
      <w:bookmarkStart w:id="2682" w:name="_Toc34124771"/>
      <w:bookmarkStart w:id="2683" w:name="_Toc43207897"/>
      <w:bookmarkStart w:id="2684" w:name="_Toc49857370"/>
      <w:bookmarkStart w:id="2685" w:name="_Toc56677211"/>
      <w:bookmarkStart w:id="2686" w:name="_Toc56691734"/>
      <w:bookmarkStart w:id="2687" w:name="_Toc56698998"/>
      <w:bookmarkStart w:id="2688" w:name="_Toc67680967"/>
      <w:r w:rsidRPr="003B2883">
        <w:lastRenderedPageBreak/>
        <w:t>6.2.3.3.2</w:t>
      </w:r>
      <w:r w:rsidRPr="003B2883">
        <w:tab/>
        <w:t>Resource Definition</w:t>
      </w:r>
      <w:bookmarkEnd w:id="2681"/>
      <w:bookmarkEnd w:id="2682"/>
      <w:bookmarkEnd w:id="2683"/>
      <w:bookmarkEnd w:id="2684"/>
      <w:bookmarkEnd w:id="2685"/>
      <w:bookmarkEnd w:id="2686"/>
      <w:bookmarkEnd w:id="2687"/>
      <w:bookmarkEnd w:id="2688"/>
    </w:p>
    <w:p w14:paraId="096A7A71" w14:textId="77777777" w:rsidR="00602AC0" w:rsidRPr="003B2883" w:rsidRDefault="00602AC0" w:rsidP="00602AC0">
      <w:r w:rsidRPr="003B2883">
        <w:t xml:space="preserve">Resource URI: </w:t>
      </w:r>
      <w:r w:rsidRPr="003B2883">
        <w:rPr>
          <w:b/>
        </w:rPr>
        <w:t>{apiRoot}/namf-evts/&lt;apiVersion&gt;/subscriptions/{subscriptionId}</w:t>
      </w:r>
    </w:p>
    <w:p w14:paraId="54E80742"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2689" w:name="_Toc25156468"/>
      <w:bookmarkStart w:id="2690" w:name="_Toc34124772"/>
      <w:bookmarkStart w:id="2691" w:name="_Toc43207898"/>
      <w:bookmarkStart w:id="2692" w:name="_Toc49857371"/>
      <w:bookmarkStart w:id="2693" w:name="_Toc56677212"/>
      <w:bookmarkStart w:id="2694" w:name="_Toc56691735"/>
      <w:bookmarkStart w:id="2695" w:name="_Toc56698999"/>
      <w:bookmarkStart w:id="2696" w:name="_Toc67680968"/>
      <w:r w:rsidRPr="003B2883">
        <w:t>6.2.3.3.3</w:t>
      </w:r>
      <w:r w:rsidRPr="003B2883">
        <w:tab/>
        <w:t>Resource Standard Methods</w:t>
      </w:r>
      <w:bookmarkEnd w:id="2689"/>
      <w:bookmarkEnd w:id="2690"/>
      <w:bookmarkEnd w:id="2691"/>
      <w:bookmarkEnd w:id="2692"/>
      <w:bookmarkEnd w:id="2693"/>
      <w:bookmarkEnd w:id="2694"/>
      <w:bookmarkEnd w:id="2695"/>
      <w:bookmarkEnd w:id="2696"/>
    </w:p>
    <w:p w14:paraId="151C7858" w14:textId="77777777" w:rsidR="00602AC0" w:rsidRPr="003B2883" w:rsidRDefault="00602AC0" w:rsidP="00602AC0">
      <w:pPr>
        <w:pStyle w:val="Heading6"/>
      </w:pPr>
      <w:bookmarkStart w:id="2697" w:name="_Toc25156469"/>
      <w:bookmarkStart w:id="2698" w:name="_Toc34124773"/>
      <w:bookmarkStart w:id="2699" w:name="_Toc43207899"/>
      <w:bookmarkStart w:id="2700" w:name="_Toc49857372"/>
      <w:bookmarkStart w:id="2701" w:name="_Toc56677213"/>
      <w:bookmarkStart w:id="2702" w:name="_Toc56691736"/>
      <w:bookmarkStart w:id="2703" w:name="_Toc56699000"/>
      <w:bookmarkStart w:id="2704" w:name="_Toc67680969"/>
      <w:r w:rsidRPr="003B2883">
        <w:t>6.2.3.3.3.1</w:t>
      </w:r>
      <w:r w:rsidRPr="003B2883">
        <w:tab/>
        <w:t>PATCH</w:t>
      </w:r>
      <w:bookmarkEnd w:id="2697"/>
      <w:bookmarkEnd w:id="2698"/>
      <w:bookmarkEnd w:id="2699"/>
      <w:bookmarkEnd w:id="2700"/>
      <w:bookmarkEnd w:id="2701"/>
      <w:bookmarkEnd w:id="2702"/>
      <w:bookmarkEnd w:id="2703"/>
      <w:bookmarkEnd w:id="270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D5694C"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r w:rsidRPr="003B2883">
              <w:t>-</w:t>
            </w:r>
            <w:r w:rsidRPr="003B2883">
              <w:tab/>
              <w:t>UE_NOT_SERVED_BY_AMF</w:t>
            </w:r>
          </w:p>
        </w:tc>
      </w:tr>
      <w:tr w:rsidR="00602AC0" w:rsidRPr="003B2883" w14:paraId="19D1B7B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r w:rsidRPr="003B2883">
              <w:t>-</w:t>
            </w:r>
            <w:r w:rsidRPr="003B2883">
              <w:tab/>
              <w:t>SUBSCRIPTION_NOT_FOUND</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62FF7F"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825EEB"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602AC0">
      <w:pPr>
        <w:pStyle w:val="Heading6"/>
      </w:pPr>
      <w:bookmarkStart w:id="2705" w:name="_Toc25156470"/>
      <w:bookmarkStart w:id="2706" w:name="_Toc34124774"/>
      <w:bookmarkStart w:id="2707" w:name="_Toc43207900"/>
      <w:bookmarkStart w:id="2708" w:name="_Toc49857373"/>
      <w:bookmarkStart w:id="2709" w:name="_Toc56677214"/>
      <w:bookmarkStart w:id="2710" w:name="_Toc56691737"/>
      <w:bookmarkStart w:id="2711" w:name="_Toc56699001"/>
      <w:bookmarkStart w:id="2712" w:name="_Toc67680970"/>
      <w:r w:rsidRPr="003B2883">
        <w:t>6.2.3.3.3.2</w:t>
      </w:r>
      <w:r w:rsidRPr="003B2883">
        <w:tab/>
        <w:t>DELETE</w:t>
      </w:r>
      <w:bookmarkEnd w:id="2705"/>
      <w:bookmarkEnd w:id="2706"/>
      <w:bookmarkEnd w:id="2707"/>
      <w:bookmarkEnd w:id="2708"/>
      <w:bookmarkEnd w:id="2709"/>
      <w:bookmarkEnd w:id="2710"/>
      <w:bookmarkEnd w:id="2711"/>
      <w:bookmarkEnd w:id="2712"/>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lastRenderedPageBreak/>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D5694C"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r w:rsidRPr="003B2883">
              <w:t>-</w:t>
            </w:r>
            <w:r w:rsidRPr="003B2883">
              <w:tab/>
              <w:t>SUBSCRIPTION_NOT_FOUND.</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FE84B5"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3475AD"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2713" w:name="_Toc25156471"/>
      <w:bookmarkStart w:id="2714" w:name="_Toc34124775"/>
      <w:bookmarkStart w:id="2715" w:name="_Toc43207901"/>
      <w:bookmarkStart w:id="2716" w:name="_Toc49857374"/>
      <w:bookmarkStart w:id="2717" w:name="_Toc56677215"/>
      <w:bookmarkStart w:id="2718" w:name="_Toc56691738"/>
      <w:bookmarkStart w:id="2719" w:name="_Toc56699002"/>
      <w:bookmarkStart w:id="2720" w:name="_Toc67680971"/>
      <w:r w:rsidRPr="003B2883">
        <w:t>6.2.3.3.4</w:t>
      </w:r>
      <w:r w:rsidRPr="003B2883">
        <w:tab/>
        <w:t>Resource Custom Operations</w:t>
      </w:r>
      <w:bookmarkEnd w:id="2713"/>
      <w:bookmarkEnd w:id="2714"/>
      <w:bookmarkEnd w:id="2715"/>
      <w:bookmarkEnd w:id="2716"/>
      <w:bookmarkEnd w:id="2717"/>
      <w:bookmarkEnd w:id="2718"/>
      <w:bookmarkEnd w:id="2719"/>
      <w:bookmarkEnd w:id="2720"/>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2721" w:name="_Toc25156472"/>
      <w:bookmarkStart w:id="2722" w:name="_Toc34124776"/>
      <w:bookmarkStart w:id="2723" w:name="_Toc43207902"/>
      <w:bookmarkStart w:id="2724" w:name="_Toc49857375"/>
      <w:bookmarkStart w:id="2725" w:name="_Toc56677216"/>
      <w:bookmarkStart w:id="2726" w:name="_Toc56691739"/>
      <w:bookmarkStart w:id="2727" w:name="_Toc56699003"/>
      <w:bookmarkStart w:id="2728" w:name="_Toc67680972"/>
      <w:r w:rsidRPr="003B2883">
        <w:t>6.2.4</w:t>
      </w:r>
      <w:r w:rsidRPr="003B2883">
        <w:tab/>
        <w:t>Custom Operations without associated resources</w:t>
      </w:r>
      <w:bookmarkEnd w:id="2721"/>
      <w:bookmarkEnd w:id="2722"/>
      <w:bookmarkEnd w:id="2723"/>
      <w:bookmarkEnd w:id="2724"/>
      <w:bookmarkEnd w:id="2725"/>
      <w:bookmarkEnd w:id="2726"/>
      <w:bookmarkEnd w:id="2727"/>
      <w:bookmarkEnd w:id="2728"/>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2729" w:name="_Toc25156473"/>
      <w:bookmarkStart w:id="2730" w:name="_Toc34124777"/>
      <w:bookmarkStart w:id="2731" w:name="_Toc43207903"/>
      <w:bookmarkStart w:id="2732" w:name="_Toc49857376"/>
      <w:bookmarkStart w:id="2733" w:name="_Toc56677217"/>
      <w:bookmarkStart w:id="2734" w:name="_Toc56691740"/>
      <w:bookmarkStart w:id="2735" w:name="_Toc56699004"/>
      <w:bookmarkStart w:id="2736" w:name="_Toc67680973"/>
      <w:r w:rsidRPr="003B2883">
        <w:t>6.2.5</w:t>
      </w:r>
      <w:r w:rsidRPr="003B2883">
        <w:tab/>
        <w:t>Notifications</w:t>
      </w:r>
      <w:bookmarkEnd w:id="2729"/>
      <w:bookmarkEnd w:id="2730"/>
      <w:bookmarkEnd w:id="2731"/>
      <w:bookmarkEnd w:id="2732"/>
      <w:bookmarkEnd w:id="2733"/>
      <w:bookmarkEnd w:id="2734"/>
      <w:bookmarkEnd w:id="2735"/>
      <w:bookmarkEnd w:id="2736"/>
    </w:p>
    <w:p w14:paraId="3D13C223" w14:textId="51C31865" w:rsidR="00602AC0" w:rsidRDefault="00602AC0" w:rsidP="00602AC0">
      <w:pPr>
        <w:pStyle w:val="Heading4"/>
      </w:pPr>
      <w:bookmarkStart w:id="2737" w:name="_Toc25156474"/>
      <w:bookmarkStart w:id="2738" w:name="_Toc34124778"/>
      <w:bookmarkStart w:id="2739" w:name="_Toc43207904"/>
      <w:bookmarkStart w:id="2740" w:name="_Toc49857377"/>
      <w:bookmarkStart w:id="2741" w:name="_Toc56677218"/>
      <w:bookmarkStart w:id="2742" w:name="_Toc56691741"/>
      <w:bookmarkStart w:id="2743" w:name="_Toc56699005"/>
      <w:bookmarkStart w:id="2744" w:name="_Hlk66222435"/>
      <w:bookmarkStart w:id="2745" w:name="_Toc67680974"/>
      <w:r w:rsidRPr="003B2883">
        <w:t>6.2.5.1</w:t>
      </w:r>
      <w:r w:rsidRPr="003B2883">
        <w:tab/>
      </w:r>
      <w:r w:rsidR="00996D96">
        <w:t>Void</w:t>
      </w:r>
      <w:bookmarkEnd w:id="2737"/>
      <w:bookmarkEnd w:id="2738"/>
      <w:bookmarkEnd w:id="2739"/>
      <w:bookmarkEnd w:id="2740"/>
      <w:bookmarkEnd w:id="2741"/>
      <w:bookmarkEnd w:id="2742"/>
      <w:bookmarkEnd w:id="2743"/>
      <w:bookmarkEnd w:id="2745"/>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lastRenderedPageBreak/>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bookmarkEnd w:id="2744"/>
    </w:tbl>
    <w:p w14:paraId="30ADDAF8" w14:textId="77777777" w:rsidR="00474188" w:rsidRPr="00474188" w:rsidRDefault="00474188" w:rsidP="000B1450"/>
    <w:p w14:paraId="18B62740" w14:textId="77777777" w:rsidR="00602AC0" w:rsidRPr="003B2883" w:rsidRDefault="00602AC0" w:rsidP="00602AC0">
      <w:pPr>
        <w:pStyle w:val="Heading4"/>
      </w:pPr>
      <w:bookmarkStart w:id="2746" w:name="_Toc25156475"/>
      <w:bookmarkStart w:id="2747" w:name="_Toc34124779"/>
      <w:bookmarkStart w:id="2748" w:name="_Toc43207905"/>
      <w:bookmarkStart w:id="2749" w:name="_Toc49857378"/>
      <w:bookmarkStart w:id="2750" w:name="_Toc56677219"/>
      <w:bookmarkStart w:id="2751" w:name="_Toc56691742"/>
      <w:bookmarkStart w:id="2752" w:name="_Toc56699006"/>
      <w:bookmarkStart w:id="2753" w:name="_Toc67680975"/>
      <w:r w:rsidRPr="003B2883">
        <w:t>6.2.5.2</w:t>
      </w:r>
      <w:r w:rsidRPr="003B2883">
        <w:tab/>
        <w:t>AMF Event Notification</w:t>
      </w:r>
      <w:bookmarkEnd w:id="2746"/>
      <w:bookmarkEnd w:id="2747"/>
      <w:bookmarkEnd w:id="2748"/>
      <w:bookmarkEnd w:id="2749"/>
      <w:bookmarkEnd w:id="2750"/>
      <w:bookmarkEnd w:id="2751"/>
      <w:bookmarkEnd w:id="2752"/>
      <w:bookmarkEnd w:id="275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2754" w:name="_Toc25156476"/>
      <w:bookmarkStart w:id="2755" w:name="_Toc34124780"/>
      <w:bookmarkStart w:id="2756" w:name="_Toc43207906"/>
      <w:bookmarkStart w:id="2757" w:name="_Toc49857379"/>
      <w:bookmarkStart w:id="2758" w:name="_Toc56677220"/>
      <w:bookmarkStart w:id="2759" w:name="_Toc56691743"/>
      <w:bookmarkStart w:id="2760" w:name="_Toc56699007"/>
      <w:bookmarkStart w:id="2761" w:name="_Toc67680976"/>
      <w:r w:rsidRPr="003B2883">
        <w:t>6.2.5.2.1</w:t>
      </w:r>
      <w:r w:rsidRPr="003B2883">
        <w:tab/>
        <w:t>Notification Definition</w:t>
      </w:r>
      <w:bookmarkEnd w:id="2754"/>
      <w:bookmarkEnd w:id="2755"/>
      <w:bookmarkEnd w:id="2756"/>
      <w:bookmarkEnd w:id="2757"/>
      <w:bookmarkEnd w:id="2758"/>
      <w:bookmarkEnd w:id="2759"/>
      <w:bookmarkEnd w:id="2760"/>
      <w:bookmarkEnd w:id="2761"/>
    </w:p>
    <w:p w14:paraId="4D6E9987" w14:textId="77777777" w:rsidR="00602AC0" w:rsidRPr="003B2883" w:rsidRDefault="00602AC0" w:rsidP="00602AC0">
      <w:r w:rsidRPr="003B2883">
        <w:t xml:space="preserve">Call-back URI: </w:t>
      </w:r>
      <w:r w:rsidRPr="003B2883">
        <w:rPr>
          <w:b/>
        </w:rPr>
        <w:t>{callbackUri}</w:t>
      </w:r>
    </w:p>
    <w:p w14:paraId="27049B7F"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14:paraId="76CE2D9A" w14:textId="77777777" w:rsidR="00602AC0" w:rsidRPr="003B2883" w:rsidRDefault="00602AC0" w:rsidP="00602AC0">
      <w:pPr>
        <w:pStyle w:val="Heading5"/>
      </w:pPr>
      <w:bookmarkStart w:id="2762" w:name="_Toc25156477"/>
      <w:bookmarkStart w:id="2763" w:name="_Toc34124781"/>
      <w:bookmarkStart w:id="2764" w:name="_Toc43207907"/>
      <w:bookmarkStart w:id="2765" w:name="_Toc49857380"/>
      <w:bookmarkStart w:id="2766" w:name="_Toc56677221"/>
      <w:bookmarkStart w:id="2767" w:name="_Toc56691744"/>
      <w:bookmarkStart w:id="2768" w:name="_Toc56699008"/>
      <w:bookmarkStart w:id="2769" w:name="_Toc67680977"/>
      <w:r w:rsidRPr="003B2883">
        <w:t>6.2.5.2.3</w:t>
      </w:r>
      <w:r w:rsidRPr="003B2883">
        <w:tab/>
        <w:t>Notification Standard Methods</w:t>
      </w:r>
      <w:bookmarkEnd w:id="2762"/>
      <w:bookmarkEnd w:id="2763"/>
      <w:bookmarkEnd w:id="2764"/>
      <w:bookmarkEnd w:id="2765"/>
      <w:bookmarkEnd w:id="2766"/>
      <w:bookmarkEnd w:id="2767"/>
      <w:bookmarkEnd w:id="2768"/>
      <w:bookmarkEnd w:id="2769"/>
    </w:p>
    <w:p w14:paraId="5EB85E4F" w14:textId="77777777" w:rsidR="00602AC0" w:rsidRPr="003B2883" w:rsidRDefault="00602AC0" w:rsidP="00602AC0">
      <w:pPr>
        <w:pStyle w:val="Heading6"/>
      </w:pPr>
      <w:bookmarkStart w:id="2770" w:name="_Toc25156478"/>
      <w:bookmarkStart w:id="2771" w:name="_Toc34124782"/>
      <w:bookmarkStart w:id="2772" w:name="_Toc43207908"/>
      <w:bookmarkStart w:id="2773" w:name="_Toc49857381"/>
      <w:bookmarkStart w:id="2774" w:name="_Toc56677222"/>
      <w:bookmarkStart w:id="2775" w:name="_Toc56691745"/>
      <w:bookmarkStart w:id="2776" w:name="_Toc56699009"/>
      <w:bookmarkStart w:id="2777" w:name="_Toc67680978"/>
      <w:r w:rsidRPr="003B2883">
        <w:t>6.2.5.2.3.1</w:t>
      </w:r>
      <w:r w:rsidRPr="003B2883">
        <w:tab/>
        <w:t>POST</w:t>
      </w:r>
      <w:bookmarkEnd w:id="2770"/>
      <w:bookmarkEnd w:id="2771"/>
      <w:bookmarkEnd w:id="2772"/>
      <w:bookmarkEnd w:id="2773"/>
      <w:bookmarkEnd w:id="2774"/>
      <w:bookmarkEnd w:id="2775"/>
      <w:bookmarkEnd w:id="2776"/>
      <w:bookmarkEnd w:id="277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2B76A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77777777"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2B76A4" w:rsidRPr="003B2883" w:rsidRDefault="002B76A4" w:rsidP="002B76A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2B76A4" w:rsidRPr="003B2883" w:rsidRDefault="002B76A4" w:rsidP="002B76A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2D4B922" w14:textId="77777777" w:rsidR="002B76A4" w:rsidRPr="003B2883" w:rsidRDefault="002B76A4" w:rsidP="002B76A4">
            <w:pPr>
              <w:pStyle w:val="TAL"/>
            </w:pPr>
            <w:r>
              <w:t>Temporary redirection. The NF service consumer shall generate a Location header field containing a URI pointing to the endpoint of another NF service consumer to which the notification should be sent.</w:t>
            </w:r>
          </w:p>
        </w:tc>
      </w:tr>
      <w:tr w:rsidR="002B76A4" w:rsidRPr="003B2883" w14:paraId="6DD594F6"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4A191233" w14:textId="77777777"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EDC1C5F" w14:textId="77777777" w:rsidR="002B76A4" w:rsidRPr="003B2883" w:rsidRDefault="002B76A4" w:rsidP="002B76A4">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D394D4B" w14:textId="77777777"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3A56F57C" w14:textId="77777777" w:rsidR="002B76A4" w:rsidRPr="003B2883" w:rsidRDefault="002B76A4" w:rsidP="002B76A4">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35147B93" w14:textId="77777777" w:rsidR="002B76A4" w:rsidRPr="003B2883" w:rsidRDefault="002B76A4" w:rsidP="002B76A4">
            <w:pPr>
              <w:pStyle w:val="TAL"/>
            </w:pPr>
            <w:r>
              <w:t>Permanent redirection. The NF service consumer shall generate a Location header field containing a URI pointing to the endpoint of another NF service consumer to which the notification should be sent.</w:t>
            </w:r>
          </w:p>
        </w:tc>
      </w:tr>
    </w:tbl>
    <w:p w14:paraId="35C0840C" w14:textId="77777777" w:rsidR="00602AC0" w:rsidRDefault="00602AC0" w:rsidP="00602AC0"/>
    <w:p w14:paraId="3596A2BE" w14:textId="77777777"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2778" w:name="_Toc25156479"/>
      <w:bookmarkStart w:id="2779" w:name="_Toc34124783"/>
      <w:bookmarkStart w:id="2780" w:name="_Toc43207909"/>
      <w:bookmarkStart w:id="2781" w:name="_Toc49857382"/>
      <w:bookmarkStart w:id="2782" w:name="_Toc56677223"/>
      <w:bookmarkStart w:id="2783" w:name="_Toc56691746"/>
      <w:bookmarkStart w:id="2784" w:name="_Toc56699010"/>
      <w:bookmarkStart w:id="2785" w:name="_Toc67680979"/>
      <w:r w:rsidRPr="003B2883">
        <w:t>6.2.6</w:t>
      </w:r>
      <w:r w:rsidRPr="003B2883">
        <w:tab/>
        <w:t>Data Model</w:t>
      </w:r>
      <w:bookmarkEnd w:id="2778"/>
      <w:bookmarkEnd w:id="2779"/>
      <w:bookmarkEnd w:id="2780"/>
      <w:bookmarkEnd w:id="2781"/>
      <w:bookmarkEnd w:id="2782"/>
      <w:bookmarkEnd w:id="2783"/>
      <w:bookmarkEnd w:id="2784"/>
      <w:bookmarkEnd w:id="2785"/>
    </w:p>
    <w:p w14:paraId="40D9C0E9" w14:textId="77777777" w:rsidR="00602AC0" w:rsidRPr="003B2883" w:rsidRDefault="00602AC0" w:rsidP="00602AC0">
      <w:pPr>
        <w:pStyle w:val="Heading4"/>
      </w:pPr>
      <w:bookmarkStart w:id="2786" w:name="_Toc25156480"/>
      <w:bookmarkStart w:id="2787" w:name="_Toc34124784"/>
      <w:bookmarkStart w:id="2788" w:name="_Toc43207910"/>
      <w:bookmarkStart w:id="2789" w:name="_Toc49857383"/>
      <w:bookmarkStart w:id="2790" w:name="_Toc56677224"/>
      <w:bookmarkStart w:id="2791" w:name="_Toc56691747"/>
      <w:bookmarkStart w:id="2792" w:name="_Toc56699011"/>
      <w:bookmarkStart w:id="2793" w:name="_Toc67680980"/>
      <w:r w:rsidRPr="003B2883">
        <w:t>6.2.6.1</w:t>
      </w:r>
      <w:r w:rsidRPr="003B2883">
        <w:tab/>
        <w:t>General</w:t>
      </w:r>
      <w:bookmarkEnd w:id="2786"/>
      <w:bookmarkEnd w:id="2787"/>
      <w:bookmarkEnd w:id="2788"/>
      <w:bookmarkEnd w:id="2789"/>
      <w:bookmarkEnd w:id="2790"/>
      <w:bookmarkEnd w:id="2791"/>
      <w:bookmarkEnd w:id="2792"/>
      <w:bookmarkEnd w:id="2793"/>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364FCB8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330179C7"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22207D3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749C100B"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269EB83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4535ECD4"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2DA542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25C5BB0A" w14:textId="77777777" w:rsidR="00602AC0" w:rsidRPr="003B2883" w:rsidRDefault="00602AC0" w:rsidP="001D4998">
            <w:pPr>
              <w:pStyle w:val="TAL"/>
            </w:pPr>
            <w:r w:rsidRPr="003B2883">
              <w:t>Represents successful creation of an AMF Event Subscription</w:t>
            </w:r>
          </w:p>
        </w:tc>
      </w:tr>
      <w:tr w:rsidR="00602AC0" w:rsidRPr="003B2883" w14:paraId="61E754D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31032D23" w14:textId="77777777" w:rsidR="00602AC0" w:rsidRPr="003B2883" w:rsidRDefault="00602AC0" w:rsidP="001D4998">
            <w:pPr>
              <w:pStyle w:val="TAL"/>
            </w:pPr>
            <w:r w:rsidRPr="003B2883">
              <w:t>Document describes the modification(s) to an AMF Event Subscription</w:t>
            </w:r>
          </w:p>
        </w:tc>
      </w:tr>
      <w:tr w:rsidR="00602AC0" w:rsidRPr="003B2883" w14:paraId="0B16064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9125DE" w:rsidRPr="003B2883" w14:paraId="5937AB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7A7ABDD"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26792BA8"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118C94DD"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1045F4B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A986C8"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DA492ED"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3DA579FF"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25366AA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C907F6"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49434427"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9A7990"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1AD4137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3A613E9"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05568E91"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64A7F7A3"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6EC0CB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4FA86C1"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2A107680"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9EE4EA"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08B9D3F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554C642"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5046BF99"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45312088"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73B50B6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C05FE1A"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6CF214F1"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1E1A582A"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3DCC67F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383B847"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6F413C74"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34B924FA"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35F77FE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BCF360"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1CD18DC2"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2E3803D3" w14:textId="77777777" w:rsidR="003F0E21" w:rsidRDefault="003F0E21" w:rsidP="003F0E21">
            <w:pPr>
              <w:pStyle w:val="TAL"/>
              <w:rPr>
                <w:rFonts w:cs="Arial"/>
                <w:szCs w:val="18"/>
              </w:rPr>
            </w:pPr>
            <w:r>
              <w:rPr>
                <w:rFonts w:cs="Arial"/>
                <w:szCs w:val="18"/>
              </w:rPr>
              <w:t>Event filter for REACHABILITY_REPORT event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14:paraId="236B2C1B"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602AC0" w:rsidRPr="003B2883" w14:paraId="146DC8D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14:paraId="05EB5E8F" w14:textId="77777777"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14:paraId="31974CE5" w14:textId="77777777" w:rsidR="00602AC0" w:rsidRPr="003B2883" w:rsidRDefault="00602AC0" w:rsidP="001D4998">
            <w:pPr>
              <w:pStyle w:val="TAL"/>
              <w:rPr>
                <w:rFonts w:cs="Arial"/>
                <w:szCs w:val="18"/>
              </w:rPr>
            </w:pPr>
          </w:p>
        </w:tc>
      </w:tr>
      <w:tr w:rsidR="009125DE" w:rsidRPr="003B2883" w14:paraId="3D1C3516"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6988A787" w14:textId="77777777"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14:paraId="3A8FE3A0" w14:textId="77777777"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14:paraId="59841B79"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E2D5D29" w14:textId="77777777"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14:paraId="2D5BFBBC" w14:textId="77777777"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14:paraId="3CD52F4B" w14:textId="77777777" w:rsidR="00991FFF" w:rsidRDefault="00991FFF" w:rsidP="00991FFF">
            <w:pPr>
              <w:pStyle w:val="TAL"/>
              <w:rPr>
                <w:rFonts w:cs="Arial"/>
                <w:szCs w:val="18"/>
                <w:lang w:eastAsia="zh-CN"/>
              </w:rPr>
            </w:pPr>
            <w:r>
              <w:t>Sampling Ratio.</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2794" w:name="_Toc25156481"/>
      <w:bookmarkStart w:id="2795" w:name="_Toc34124785"/>
      <w:bookmarkStart w:id="2796" w:name="_Toc43207911"/>
      <w:bookmarkStart w:id="2797" w:name="_Toc49857384"/>
      <w:bookmarkStart w:id="2798" w:name="_Toc56677225"/>
      <w:bookmarkStart w:id="2799" w:name="_Toc56691748"/>
      <w:bookmarkStart w:id="2800" w:name="_Toc56699012"/>
      <w:bookmarkStart w:id="2801" w:name="_Toc67680981"/>
      <w:r w:rsidRPr="003B2883">
        <w:rPr>
          <w:lang w:val="en-US"/>
        </w:rPr>
        <w:t>6.2.6.2</w:t>
      </w:r>
      <w:r w:rsidRPr="003B2883">
        <w:rPr>
          <w:lang w:val="en-US"/>
        </w:rPr>
        <w:tab/>
        <w:t>Structured data types</w:t>
      </w:r>
      <w:bookmarkEnd w:id="2794"/>
      <w:bookmarkEnd w:id="2795"/>
      <w:bookmarkEnd w:id="2796"/>
      <w:bookmarkEnd w:id="2797"/>
      <w:bookmarkEnd w:id="2798"/>
      <w:bookmarkEnd w:id="2799"/>
      <w:bookmarkEnd w:id="2800"/>
      <w:bookmarkEnd w:id="2801"/>
    </w:p>
    <w:p w14:paraId="0BA4267E" w14:textId="77777777" w:rsidR="00602AC0" w:rsidRPr="003B2883" w:rsidRDefault="00602AC0" w:rsidP="00602AC0">
      <w:pPr>
        <w:pStyle w:val="Heading5"/>
      </w:pPr>
      <w:bookmarkStart w:id="2802" w:name="_Toc25156482"/>
      <w:bookmarkStart w:id="2803" w:name="_Toc34124786"/>
      <w:bookmarkStart w:id="2804" w:name="_Toc43207912"/>
      <w:bookmarkStart w:id="2805" w:name="_Toc49857385"/>
      <w:bookmarkStart w:id="2806" w:name="_Toc56677226"/>
      <w:bookmarkStart w:id="2807" w:name="_Toc56691749"/>
      <w:bookmarkStart w:id="2808" w:name="_Toc56699013"/>
      <w:bookmarkStart w:id="2809" w:name="_Toc67680982"/>
      <w:r w:rsidRPr="003B2883">
        <w:t>6.2.6.2.1</w:t>
      </w:r>
      <w:r w:rsidRPr="003B2883">
        <w:tab/>
        <w:t>Introduction</w:t>
      </w:r>
      <w:bookmarkEnd w:id="2802"/>
      <w:bookmarkEnd w:id="2803"/>
      <w:bookmarkEnd w:id="2804"/>
      <w:bookmarkEnd w:id="2805"/>
      <w:bookmarkEnd w:id="2806"/>
      <w:bookmarkEnd w:id="2807"/>
      <w:bookmarkEnd w:id="2808"/>
      <w:bookmarkEnd w:id="2809"/>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2810" w:name="_Toc25156483"/>
      <w:bookmarkStart w:id="2811" w:name="_Toc34124787"/>
      <w:bookmarkStart w:id="2812" w:name="_Toc43207913"/>
      <w:bookmarkStart w:id="2813" w:name="_Toc49857386"/>
      <w:bookmarkStart w:id="2814" w:name="_Toc56677227"/>
      <w:bookmarkStart w:id="2815" w:name="_Toc56691750"/>
      <w:bookmarkStart w:id="2816" w:name="_Toc56699014"/>
      <w:bookmarkStart w:id="2817" w:name="_Toc67680983"/>
      <w:r w:rsidRPr="003B2883">
        <w:lastRenderedPageBreak/>
        <w:t>6.2.6.2.2</w:t>
      </w:r>
      <w:r w:rsidRPr="003B2883">
        <w:tab/>
        <w:t>Type: AmfEventSubscription</w:t>
      </w:r>
      <w:bookmarkEnd w:id="2810"/>
      <w:bookmarkEnd w:id="2811"/>
      <w:bookmarkEnd w:id="2812"/>
      <w:bookmarkEnd w:id="2813"/>
      <w:bookmarkEnd w:id="2814"/>
      <w:bookmarkEnd w:id="2815"/>
      <w:bookmarkEnd w:id="2816"/>
      <w:bookmarkEnd w:id="28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E15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A7C83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91B9E"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28BB74CC"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437EA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564CE"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3B0B81C8"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4586B6A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BAD155"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695FA2"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156FBB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19CE40"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959B32"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82EDE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A7D3678"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F0EDC87"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267404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090BE9"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3F6236B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229AC493" w14:textId="77777777" w:rsidR="00602AC0" w:rsidRPr="003B2883" w:rsidRDefault="00602AC0" w:rsidP="001D4998">
            <w:pPr>
              <w:pStyle w:val="TAL"/>
              <w:rPr>
                <w:noProof/>
              </w:rPr>
            </w:pPr>
            <w:r w:rsidRPr="003B2883">
              <w:rPr>
                <w:noProof/>
              </w:rPr>
              <w:t>(NOTE 3).</w:t>
            </w:r>
            <w:r w:rsidRPr="003B2883">
              <w:t>.</w:t>
            </w:r>
          </w:p>
        </w:tc>
      </w:tr>
      <w:tr w:rsidR="00602AC0" w:rsidRPr="003B2883" w14:paraId="7D7958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DBDA2A"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169C5D"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317C94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4CBEB8"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1BE783F" w14:textId="77777777" w:rsidR="00602AC0" w:rsidRPr="003B2883" w:rsidRDefault="00602AC0" w:rsidP="001D4998">
            <w:pPr>
              <w:pStyle w:val="TAL"/>
              <w:rPr>
                <w:rFonts w:cs="Arial"/>
                <w:szCs w:val="18"/>
              </w:rPr>
            </w:pPr>
            <w:r w:rsidRPr="003B2883">
              <w:t>Identifies a group of UEs. (NOTE 2)</w:t>
            </w:r>
          </w:p>
        </w:tc>
      </w:tr>
      <w:tr w:rsidR="00602AC0" w:rsidRPr="003B2883" w14:paraId="0C7217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9077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949703"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26B7A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0B82D0"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4A5C65D"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3F5C321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855862"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6FD52C0"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5E06D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F9975B"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F16F01F"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14:paraId="1BA5F288"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3AF58F" w14:textId="77777777"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602AC0" w:rsidRPr="003B2883" w:rsidRDefault="00602AC0" w:rsidP="001D4998">
            <w:pPr>
              <w:pStyle w:val="TAN"/>
            </w:pPr>
            <w:r w:rsidRPr="003B2883">
              <w:t>NOTE 2:</w:t>
            </w:r>
            <w:r w:rsidRPr="003B2883">
              <w:tab/>
              <w:t>Either information about a single UE (i.e. SUPI, GPSI, PEI) or groupId, or anyUE set to "TRUE" shall be included.</w:t>
            </w:r>
          </w:p>
          <w:p w14:paraId="4E11CB02" w14:textId="77777777"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2818" w:name="_Toc25156484"/>
      <w:bookmarkStart w:id="2819" w:name="_Toc34124788"/>
      <w:bookmarkStart w:id="2820" w:name="_Toc43207914"/>
      <w:bookmarkStart w:id="2821" w:name="_Toc49857387"/>
      <w:bookmarkStart w:id="2822" w:name="_Toc56677228"/>
      <w:bookmarkStart w:id="2823" w:name="_Toc56691751"/>
      <w:bookmarkStart w:id="2824" w:name="_Toc56699015"/>
      <w:bookmarkStart w:id="2825" w:name="_Toc67680984"/>
      <w:r w:rsidRPr="003B2883">
        <w:lastRenderedPageBreak/>
        <w:t>6.2.6.2.3</w:t>
      </w:r>
      <w:r w:rsidRPr="003B2883">
        <w:tab/>
        <w:t>Type: AmfEvent</w:t>
      </w:r>
      <w:bookmarkEnd w:id="2818"/>
      <w:bookmarkEnd w:id="2819"/>
      <w:bookmarkEnd w:id="2820"/>
      <w:bookmarkEnd w:id="2821"/>
      <w:bookmarkEnd w:id="2822"/>
      <w:bookmarkEnd w:id="2823"/>
      <w:bookmarkEnd w:id="2824"/>
      <w:bookmarkEnd w:id="2825"/>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1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4"/>
        <w:gridCol w:w="1843"/>
        <w:gridCol w:w="567"/>
        <w:gridCol w:w="1134"/>
        <w:gridCol w:w="4777"/>
        <w:gridCol w:w="1743"/>
      </w:tblGrid>
      <w:tr w:rsidR="00F27EB5" w:rsidRPr="003B2883" w14:paraId="403E02ED" w14:textId="065B26C5" w:rsidTr="000D2828">
        <w:trPr>
          <w:jc w:val="center"/>
        </w:trPr>
        <w:tc>
          <w:tcPr>
            <w:tcW w:w="1644"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1D4998">
            <w:pPr>
              <w:pStyle w:val="TAH"/>
              <w:jc w:val="left"/>
            </w:pPr>
            <w:r w:rsidRPr="003B2883">
              <w:t>Cardinality</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743"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F27EB5" w:rsidRPr="003B2883" w14:paraId="328EBB6F" w14:textId="603DA562"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843"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4777"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743"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F27EB5" w:rsidRPr="003B2883" w14:paraId="5F1EDAF5" w14:textId="3A16426E"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843"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4777"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743"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F27EB5" w:rsidRPr="003B2883" w14:paraId="04409BA2" w14:textId="1480615C"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843"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4777"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743"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F27EB5" w:rsidRPr="003B2883" w14:paraId="1DF92EA5" w14:textId="220150D6"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843"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67"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4777"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743"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F27EB5" w:rsidRPr="003B2883" w14:paraId="2209BA0B" w14:textId="7B41306B"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843"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4777"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743"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F27EB5" w:rsidRPr="003B2883" w14:paraId="64065DA6" w14:textId="77BF2008"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843"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67"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4777"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743"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F27EB5" w:rsidRPr="003B2883" w14:paraId="067AB967" w14:textId="0A33CE3B"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843"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4777"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743"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F27EB5" w:rsidRPr="003B2883" w14:paraId="43DE10BB" w14:textId="187B19BC"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843"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67"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4777"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743"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F27EB5" w:rsidRPr="003B2883" w14:paraId="30A07DD5" w14:textId="4A4D77B5"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843"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4777"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p w14:paraId="4DCC45D9" w14:textId="77777777" w:rsidR="00F27EB5" w:rsidRDefault="00F27EB5" w:rsidP="00C51C4E">
            <w:pPr>
              <w:pStyle w:val="TAL"/>
            </w:pPr>
          </w:p>
        </w:tc>
        <w:tc>
          <w:tcPr>
            <w:tcW w:w="1743"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F27EB5" w:rsidRPr="003B2883" w14:paraId="2BE3BA46" w14:textId="3952111F" w:rsidTr="000D2828">
        <w:trPr>
          <w:jc w:val="center"/>
        </w:trPr>
        <w:tc>
          <w:tcPr>
            <w:tcW w:w="1644"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843"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67"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4777" w:type="dxa"/>
            <w:tcBorders>
              <w:top w:val="single" w:sz="4" w:space="0" w:color="auto"/>
              <w:left w:val="single" w:sz="4" w:space="0" w:color="auto"/>
              <w:bottom w:val="single" w:sz="4" w:space="0" w:color="auto"/>
              <w:right w:val="single" w:sz="4" w:space="0" w:color="auto"/>
            </w:tcBorders>
          </w:tcPr>
          <w:p w14:paraId="10924800" w14:textId="77777777" w:rsidR="00F27EB5" w:rsidRPr="003B2883" w:rsidRDefault="00F27EB5" w:rsidP="00C51C4E">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14:paraId="56E0E358" w14:textId="77777777" w:rsidR="00F27EB5" w:rsidRPr="003B2883" w:rsidRDefault="00F27EB5" w:rsidP="00C51C4E">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0C7E7B6B" w14:textId="77777777" w:rsidR="00F27EB5" w:rsidRDefault="00F27EB5" w:rsidP="00C51C4E">
            <w:pPr>
              <w:pStyle w:val="TAL"/>
              <w:ind w:left="539" w:hanging="255"/>
            </w:pPr>
            <w:r w:rsidRPr="003B2883">
              <w:t>-</w:t>
            </w:r>
            <w:r w:rsidRPr="003B2883">
              <w:tab/>
              <w:t>the remaining number of reports for the event subscription for this specific UE in a group, in the case of group ID specific event subscription.</w:t>
            </w:r>
          </w:p>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743"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F27EB5" w:rsidRPr="003B2883" w14:paraId="12C9F9B6" w14:textId="77777777" w:rsidTr="00F27EB5">
        <w:trPr>
          <w:jc w:val="center"/>
        </w:trPr>
        <w:tc>
          <w:tcPr>
            <w:tcW w:w="1644"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843"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4777"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743"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F27EB5" w:rsidRPr="003B2883" w14:paraId="71D7118A" w14:textId="517B8505" w:rsidTr="000D2828">
        <w:trPr>
          <w:jc w:val="center"/>
        </w:trPr>
        <w:tc>
          <w:tcPr>
            <w:tcW w:w="9965" w:type="dxa"/>
            <w:gridSpan w:val="5"/>
            <w:tcBorders>
              <w:top w:val="single" w:sz="4" w:space="0" w:color="auto"/>
              <w:left w:val="single" w:sz="4" w:space="0" w:color="auto"/>
              <w:bottom w:val="single" w:sz="4" w:space="0" w:color="auto"/>
              <w:right w:val="single" w:sz="4" w:space="0" w:color="auto"/>
            </w:tcBorders>
          </w:tcPr>
          <w:p w14:paraId="5A6DE91E" w14:textId="77777777" w:rsidR="00F27EB5" w:rsidRDefault="00F27EB5" w:rsidP="00F27EB5">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45950DFF" w14:textId="77777777" w:rsidR="00F27EB5" w:rsidRDefault="00F27EB5" w:rsidP="00F27EB5">
            <w:pPr>
              <w:pStyle w:val="TAN"/>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p w14:paraId="0246D146" w14:textId="77777777" w:rsidR="00F27EB5" w:rsidRPr="003B2883" w:rsidRDefault="00F27EB5" w:rsidP="00F27EB5">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c>
          <w:tcPr>
            <w:tcW w:w="1743" w:type="dxa"/>
            <w:tcBorders>
              <w:top w:val="single" w:sz="4" w:space="0" w:color="auto"/>
              <w:left w:val="single" w:sz="4" w:space="0" w:color="auto"/>
              <w:bottom w:val="single" w:sz="4" w:space="0" w:color="auto"/>
              <w:right w:val="single" w:sz="4" w:space="0" w:color="auto"/>
            </w:tcBorders>
          </w:tcPr>
          <w:p w14:paraId="0AAAF560" w14:textId="77777777" w:rsidR="00F27EB5" w:rsidRPr="003B2883" w:rsidRDefault="00F27EB5" w:rsidP="00F27EB5">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2826" w:name="_Toc25156485"/>
      <w:bookmarkStart w:id="2827" w:name="_Toc34124789"/>
      <w:bookmarkStart w:id="2828" w:name="_Toc43207915"/>
      <w:bookmarkStart w:id="2829" w:name="_Toc49857388"/>
      <w:bookmarkStart w:id="2830" w:name="_Toc56677229"/>
      <w:bookmarkStart w:id="2831" w:name="_Toc56691752"/>
      <w:bookmarkStart w:id="2832" w:name="_Toc56699016"/>
      <w:bookmarkStart w:id="2833" w:name="_Toc67680985"/>
      <w:r w:rsidRPr="003B2883">
        <w:lastRenderedPageBreak/>
        <w:t>6.2.6.2.4</w:t>
      </w:r>
      <w:r w:rsidRPr="003B2883">
        <w:tab/>
        <w:t>Type: AmfEventNotification</w:t>
      </w:r>
      <w:bookmarkEnd w:id="2826"/>
      <w:bookmarkEnd w:id="2827"/>
      <w:bookmarkEnd w:id="2828"/>
      <w:bookmarkEnd w:id="2829"/>
      <w:bookmarkEnd w:id="2830"/>
      <w:bookmarkEnd w:id="2831"/>
      <w:bookmarkEnd w:id="2832"/>
      <w:bookmarkEnd w:id="283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2834" w:name="_Toc25156486"/>
      <w:bookmarkStart w:id="2835" w:name="_Toc34124790"/>
      <w:bookmarkStart w:id="2836" w:name="_Toc43207916"/>
      <w:bookmarkStart w:id="2837" w:name="_Toc49857389"/>
      <w:bookmarkStart w:id="2838" w:name="_Toc56677230"/>
      <w:bookmarkStart w:id="2839" w:name="_Toc56691753"/>
      <w:bookmarkStart w:id="2840" w:name="_Toc56699017"/>
      <w:bookmarkStart w:id="2841" w:name="_Toc67680986"/>
      <w:r w:rsidRPr="003B2883">
        <w:lastRenderedPageBreak/>
        <w:t>6.2.6.2.5</w:t>
      </w:r>
      <w:r w:rsidRPr="003B2883">
        <w:tab/>
        <w:t>Type: AmfEventReport</w:t>
      </w:r>
      <w:bookmarkEnd w:id="2834"/>
      <w:bookmarkEnd w:id="2835"/>
      <w:bookmarkEnd w:id="2836"/>
      <w:bookmarkEnd w:id="2837"/>
      <w:bookmarkEnd w:id="2838"/>
      <w:bookmarkEnd w:id="2839"/>
      <w:bookmarkEnd w:id="2840"/>
      <w:bookmarkEnd w:id="284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78871EF" w14:textId="77777777" w:rsidR="00AC4B97" w:rsidRPr="003B2883" w:rsidRDefault="00AC4B97" w:rsidP="00AC4B97">
            <w:pPr>
              <w:pStyle w:val="TAL"/>
              <w:rPr>
                <w:rFonts w:cs="Arial"/>
                <w:szCs w:val="18"/>
              </w:rPr>
            </w:pPr>
            <w:r>
              <w:rPr>
                <w:rFonts w:cs="Arial"/>
                <w:szCs w:val="18"/>
              </w:rPr>
              <w:t>- Non-3GPP access user location.</w:t>
            </w: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E67E59"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E67E59" w:rsidRPr="003B2883" w:rsidRDefault="00E67E59" w:rsidP="001D4998">
            <w:pPr>
              <w:pStyle w:val="TAL"/>
              <w:rPr>
                <w:rFonts w:cs="Arial"/>
                <w:szCs w:val="18"/>
              </w:rPr>
            </w:pPr>
          </w:p>
        </w:tc>
      </w:tr>
      <w:tr w:rsidR="00E67E59"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4C0272DC" w14:textId="77777777" w:rsidR="00465668" w:rsidRDefault="00465668" w:rsidP="001D4998">
            <w:pPr>
              <w:pStyle w:val="TAL"/>
              <w:rPr>
                <w:rFonts w:cs="Arial"/>
                <w:szCs w:val="18"/>
              </w:rPr>
            </w:pPr>
          </w:p>
          <w:p w14:paraId="14FD4402" w14:textId="77777777" w:rsidR="00465668" w:rsidRDefault="00465668" w:rsidP="001D4998">
            <w:pPr>
              <w:pStyle w:val="TAL"/>
            </w:pPr>
            <w:r>
              <w:t>When reporting that the UE is reachable for DL traffic, this IE shall indicate the access type(s) through which the UE is reachable.</w:t>
            </w:r>
          </w:p>
          <w:p w14:paraId="5326AB49"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E67E59" w:rsidRPr="003B2883" w:rsidRDefault="00E67E59" w:rsidP="001D4998">
            <w:pPr>
              <w:pStyle w:val="TAL"/>
              <w:rPr>
                <w:rFonts w:cs="Arial"/>
                <w:szCs w:val="18"/>
              </w:rPr>
            </w:pPr>
          </w:p>
        </w:tc>
      </w:tr>
      <w:tr w:rsidR="00E67E59"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E67E59" w:rsidRPr="003B2883" w:rsidRDefault="00E67E59" w:rsidP="001D4998">
            <w:pPr>
              <w:pStyle w:val="TAL"/>
              <w:rPr>
                <w:rFonts w:cs="Arial"/>
                <w:szCs w:val="18"/>
              </w:rPr>
            </w:pPr>
          </w:p>
        </w:tc>
      </w:tr>
      <w:tr w:rsidR="00E67E59"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E67E59" w:rsidRPr="003B2883" w:rsidRDefault="00E67E59" w:rsidP="001D4998">
            <w:pPr>
              <w:pStyle w:val="TAL"/>
              <w:rPr>
                <w:rFonts w:cs="Arial"/>
                <w:szCs w:val="18"/>
              </w:rPr>
            </w:pPr>
          </w:p>
        </w:tc>
      </w:tr>
      <w:tr w:rsidR="00E67E59"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E67E59" w:rsidRPr="003B2883" w:rsidRDefault="00E67E59" w:rsidP="001D4998">
            <w:pPr>
              <w:pStyle w:val="TAL"/>
              <w:rPr>
                <w:rFonts w:cs="Arial"/>
                <w:szCs w:val="18"/>
              </w:rPr>
            </w:pPr>
          </w:p>
        </w:tc>
      </w:tr>
      <w:tr w:rsidR="00E67E59"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E67E59" w:rsidRPr="003B2883" w:rsidRDefault="00E67E59" w:rsidP="001D4998">
            <w:pPr>
              <w:pStyle w:val="TAL"/>
              <w:rPr>
                <w:rFonts w:cs="Arial"/>
                <w:szCs w:val="18"/>
              </w:rPr>
            </w:pPr>
          </w:p>
        </w:tc>
      </w:tr>
      <w:tr w:rsidR="00E67E59"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E67E59" w:rsidRPr="003B2883" w:rsidRDefault="00E67E59" w:rsidP="001D4998">
            <w:pPr>
              <w:pStyle w:val="TAL"/>
              <w:rPr>
                <w:rFonts w:cs="Arial"/>
                <w:szCs w:val="18"/>
              </w:rPr>
            </w:pPr>
          </w:p>
        </w:tc>
      </w:tr>
      <w:tr w:rsidR="00E67E59"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E67E59" w:rsidRPr="003B2883" w:rsidRDefault="00E67E59" w:rsidP="001D4998">
            <w:pPr>
              <w:pStyle w:val="TAL"/>
              <w:rPr>
                <w:rFonts w:cs="Arial"/>
                <w:szCs w:val="18"/>
              </w:rPr>
            </w:pPr>
          </w:p>
        </w:tc>
      </w:tr>
      <w:tr w:rsidR="00E67E59"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E67E59" w:rsidRPr="003B2883" w:rsidRDefault="00E67E59" w:rsidP="001D4998">
            <w:pPr>
              <w:pStyle w:val="TAL"/>
              <w:rPr>
                <w:rFonts w:cs="Arial"/>
                <w:szCs w:val="18"/>
              </w:rPr>
            </w:pPr>
            <w:r>
              <w:rPr>
                <w:rFonts w:cs="Arial"/>
                <w:szCs w:val="18"/>
              </w:rPr>
              <w:t>ENA</w:t>
            </w:r>
          </w:p>
        </w:tc>
      </w:tr>
      <w:tr w:rsidR="00E67E59"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E67E59" w:rsidRPr="003B2883" w:rsidRDefault="00E67E59" w:rsidP="001D4998">
            <w:pPr>
              <w:pStyle w:val="TAL"/>
              <w:rPr>
                <w:rFonts w:cs="Arial"/>
                <w:szCs w:val="18"/>
              </w:rPr>
            </w:pPr>
            <w:r>
              <w:rPr>
                <w:rFonts w:cs="Arial"/>
                <w:szCs w:val="18"/>
              </w:rPr>
              <w:t>ENA</w:t>
            </w:r>
          </w:p>
        </w:tc>
      </w:tr>
      <w:tr w:rsidR="00E67E59"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E67E59" w:rsidRDefault="00E67E59" w:rsidP="00E67E59">
            <w:pPr>
              <w:pStyle w:val="TAL"/>
              <w:rPr>
                <w:lang w:eastAsia="zh-CN"/>
              </w:rPr>
            </w:pPr>
            <w:r>
              <w:rPr>
                <w:rFonts w:hint="eastAsia"/>
                <w:lang w:eastAsia="zh-CN"/>
              </w:rPr>
              <w:t>u</w:t>
            </w:r>
            <w:r>
              <w:rPr>
                <w:lang w:eastAsia="zh-CN"/>
              </w:rPr>
              <w:t>eIdExtList</w:t>
            </w:r>
          </w:p>
          <w:p w14:paraId="32628238"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710B6A03"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E67E59" w:rsidRDefault="00E67E59" w:rsidP="00E67E59">
            <w:pPr>
              <w:pStyle w:val="TAL"/>
              <w:rPr>
                <w:rFonts w:cs="Arial"/>
                <w:szCs w:val="18"/>
              </w:rPr>
            </w:pPr>
            <w:r>
              <w:rPr>
                <w:rFonts w:cs="Arial"/>
                <w:szCs w:val="18"/>
              </w:rPr>
              <w:t>Describes the reason for loss of connectivity.</w:t>
            </w:r>
          </w:p>
          <w:p w14:paraId="01490318"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E67E59" w:rsidRDefault="00E67E59" w:rsidP="00E67E59">
            <w:pPr>
              <w:pStyle w:val="TAL"/>
              <w:rPr>
                <w:rFonts w:cs="Arial"/>
                <w:szCs w:val="18"/>
              </w:rPr>
            </w:pPr>
          </w:p>
        </w:tc>
      </w:tr>
      <w:tr w:rsidR="009C6CB2"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9C6CB2" w:rsidRDefault="009C6CB2" w:rsidP="009C6CB2">
            <w:pPr>
              <w:pStyle w:val="TAL"/>
            </w:pPr>
            <w:r>
              <w:t>Indicates the time (in UTC) until which the UE is expected to be reachable.</w:t>
            </w:r>
          </w:p>
          <w:p w14:paraId="377CFC53" w14:textId="77777777" w:rsidR="009C6CB2" w:rsidRDefault="009C6CB2" w:rsidP="009C6CB2">
            <w:pPr>
              <w:pStyle w:val="TAL"/>
            </w:pPr>
          </w:p>
          <w:p w14:paraId="50E8C941" w14:textId="77777777" w:rsidR="009C6CB2" w:rsidRDefault="009C6CB2" w:rsidP="009C6CB2">
            <w:pPr>
              <w:pStyle w:val="TAL"/>
            </w:pPr>
            <w:r>
              <w:t xml:space="preserve">This IE may be present in </w:t>
            </w:r>
            <w:r w:rsidRPr="00675449">
              <w:t>REACHABILITY</w:t>
            </w:r>
            <w:r>
              <w:t>_REPORT event report for "UE Reachable_for DL Traffic".</w:t>
            </w:r>
          </w:p>
          <w:p w14:paraId="0D7D98EF" w14:textId="77777777" w:rsidR="009C6CB2" w:rsidRDefault="009C6CB2" w:rsidP="009C6CB2">
            <w:pPr>
              <w:pStyle w:val="TAL"/>
            </w:pPr>
          </w:p>
          <w:p w14:paraId="2660C5E5"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9C6CB2" w:rsidRDefault="009C6CB2" w:rsidP="009C6CB2">
            <w:pPr>
              <w:pStyle w:val="TAL"/>
              <w:rPr>
                <w:rFonts w:cs="Arial"/>
                <w:szCs w:val="18"/>
              </w:rPr>
            </w:pPr>
          </w:p>
        </w:tc>
      </w:tr>
      <w:tr w:rsidR="009C6CB2" w:rsidRPr="003B2883" w14:paraId="2BAA4851"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1ECC2B0F" w14:textId="77777777" w:rsidR="009C6CB2" w:rsidRPr="003B2883" w:rsidRDefault="009C6CB2" w:rsidP="009C6CB2">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199CB3CC" w14:textId="77777777" w:rsidR="009C6CB2" w:rsidRPr="003B2883" w:rsidRDefault="009C6CB2" w:rsidP="009C6CB2">
            <w:pPr>
              <w:pStyle w:val="TAN"/>
            </w:pP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2842" w:name="_Toc25156487"/>
      <w:bookmarkStart w:id="2843" w:name="_Toc34124791"/>
      <w:bookmarkStart w:id="2844" w:name="_Toc43207917"/>
      <w:bookmarkStart w:id="2845" w:name="_Toc49857390"/>
      <w:bookmarkStart w:id="2846" w:name="_Toc56677231"/>
      <w:bookmarkStart w:id="2847" w:name="_Toc56691754"/>
      <w:bookmarkStart w:id="2848" w:name="_Toc56699018"/>
      <w:bookmarkStart w:id="2849" w:name="_Toc67680987"/>
      <w:r w:rsidRPr="003B2883">
        <w:lastRenderedPageBreak/>
        <w:t>6.2.6.2.6</w:t>
      </w:r>
      <w:r w:rsidRPr="003B2883">
        <w:tab/>
        <w:t>Type: AmfEventMode</w:t>
      </w:r>
      <w:bookmarkEnd w:id="2842"/>
      <w:bookmarkEnd w:id="2843"/>
      <w:bookmarkEnd w:id="2844"/>
      <w:bookmarkEnd w:id="2845"/>
      <w:bookmarkEnd w:id="2846"/>
      <w:bookmarkEnd w:id="2847"/>
      <w:bookmarkEnd w:id="2848"/>
      <w:bookmarkEnd w:id="2849"/>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C042D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1A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D04515"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24F72BD2"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E60D30"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94A7F3"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07C3DE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BB8F2"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30431C58"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D041A"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1328CB" w14:textId="77777777"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14:paraId="7E10DB4B" w14:textId="77777777"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67B9CD7F" w14:textId="77777777"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14:paraId="5E0D67B6" w14:textId="77777777" w:rsidR="00AB01D5" w:rsidRDefault="00AB01D5" w:rsidP="000B1450">
            <w:pPr>
              <w:pStyle w:val="TAL"/>
              <w:rPr>
                <w:rFonts w:cs="Arial"/>
                <w:szCs w:val="18"/>
              </w:rPr>
            </w:pPr>
            <w:r>
              <w:rPr>
                <w:rFonts w:cs="Arial"/>
                <w:szCs w:val="18"/>
              </w:rPr>
              <w:t>(NOTE 1)</w:t>
            </w:r>
          </w:p>
          <w:p w14:paraId="4350A482"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51BB74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3E94F5"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7BE52F86"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B5B34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C860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602AC0" w:rsidRPr="003B2883" w:rsidRDefault="00602AC0" w:rsidP="001D4998">
            <w:pPr>
              <w:pStyle w:val="TAL"/>
              <w:rPr>
                <w:rFonts w:cs="Arial"/>
                <w:szCs w:val="18"/>
                <w:lang w:eastAsia="zh-CN"/>
              </w:rPr>
            </w:pPr>
          </w:p>
          <w:p w14:paraId="201DE03E"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602AC0" w:rsidRPr="003B2883" w:rsidRDefault="00602AC0" w:rsidP="001D4998">
            <w:pPr>
              <w:pStyle w:val="TAL"/>
              <w:rPr>
                <w:rFonts w:cs="Arial"/>
                <w:szCs w:val="18"/>
                <w:lang w:eastAsia="zh-CN"/>
              </w:rPr>
            </w:pPr>
          </w:p>
          <w:p w14:paraId="1BBB35DD"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AB01D5" w:rsidRPr="003B2883" w:rsidRDefault="00AB01D5" w:rsidP="001D4998">
            <w:pPr>
              <w:pStyle w:val="TAL"/>
              <w:rPr>
                <w:rFonts w:cs="Arial"/>
                <w:szCs w:val="18"/>
              </w:rPr>
            </w:pPr>
            <w:r>
              <w:rPr>
                <w:lang w:eastAsia="zh-CN"/>
              </w:rPr>
              <w:t>(NOTE 1)</w:t>
            </w:r>
          </w:p>
        </w:tc>
      </w:tr>
      <w:tr w:rsidR="0004276E" w:rsidRPr="003B2883" w14:paraId="5DA459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6ED404"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79C8636F"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55DF8CF"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11F0234"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4C59A1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88770"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4D708D02"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7AC2F25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23D71F50"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991FFF" w:rsidRDefault="00991FFF" w:rsidP="00991FFF">
            <w:pPr>
              <w:pStyle w:val="TAL"/>
              <w:rPr>
                <w:rFonts w:cs="Arial"/>
                <w:szCs w:val="18"/>
                <w:lang w:eastAsia="zh-CN"/>
              </w:rPr>
            </w:pPr>
          </w:p>
          <w:p w14:paraId="37C99B5A"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07129455"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595116D"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77777777" w:rsidR="00AB01D5" w:rsidRPr="001837A9" w:rsidRDefault="00E35671" w:rsidP="00AB01D5">
            <w:pPr>
              <w:pStyle w:val="TAN"/>
            </w:pPr>
            <w:r>
              <w:t>NOTE</w:t>
            </w:r>
            <w:r w:rsidR="00AB01D5">
              <w:t xml:space="preserve"> 2</w:t>
            </w:r>
            <w:r>
              <w:t>:</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2850" w:name="_Toc25156488"/>
      <w:bookmarkStart w:id="2851" w:name="_Toc34124792"/>
      <w:bookmarkStart w:id="2852" w:name="_Toc43207918"/>
      <w:bookmarkStart w:id="2853" w:name="_Toc49857391"/>
      <w:bookmarkStart w:id="2854" w:name="_Toc56677232"/>
      <w:bookmarkStart w:id="2855" w:name="_Toc56691755"/>
      <w:bookmarkStart w:id="2856" w:name="_Toc56699019"/>
      <w:bookmarkStart w:id="2857" w:name="_Toc67680988"/>
      <w:r w:rsidRPr="003B2883">
        <w:lastRenderedPageBreak/>
        <w:t>6.2.6.2.7</w:t>
      </w:r>
      <w:r w:rsidRPr="003B2883">
        <w:tab/>
        <w:t>Type: AmfEventState</w:t>
      </w:r>
      <w:bookmarkEnd w:id="2850"/>
      <w:bookmarkEnd w:id="2851"/>
      <w:bookmarkEnd w:id="2852"/>
      <w:bookmarkEnd w:id="2853"/>
      <w:bookmarkEnd w:id="2854"/>
      <w:bookmarkEnd w:id="2855"/>
      <w:bookmarkEnd w:id="2856"/>
      <w:bookmarkEnd w:id="285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2858" w:name="_Toc25156489"/>
      <w:bookmarkStart w:id="2859" w:name="_Toc34124793"/>
      <w:bookmarkStart w:id="2860" w:name="_Toc43207919"/>
      <w:bookmarkStart w:id="2861" w:name="_Toc49857392"/>
      <w:bookmarkStart w:id="2862" w:name="_Toc56677233"/>
      <w:bookmarkStart w:id="2863" w:name="_Toc56691756"/>
      <w:bookmarkStart w:id="2864" w:name="_Toc56699020"/>
      <w:bookmarkStart w:id="2865" w:name="_Toc67680989"/>
      <w:r w:rsidRPr="003B2883">
        <w:t>6.2.6.2.8</w:t>
      </w:r>
      <w:r w:rsidRPr="003B2883">
        <w:tab/>
        <w:t>Type: RmInfo</w:t>
      </w:r>
      <w:bookmarkEnd w:id="2858"/>
      <w:bookmarkEnd w:id="2859"/>
      <w:bookmarkEnd w:id="2860"/>
      <w:bookmarkEnd w:id="2861"/>
      <w:bookmarkEnd w:id="2862"/>
      <w:bookmarkEnd w:id="2863"/>
      <w:bookmarkEnd w:id="2864"/>
      <w:bookmarkEnd w:id="2865"/>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2866" w:name="_Toc25156490"/>
      <w:bookmarkStart w:id="2867" w:name="_Toc34124794"/>
      <w:bookmarkStart w:id="2868" w:name="_Toc43207920"/>
      <w:bookmarkStart w:id="2869" w:name="_Toc49857393"/>
      <w:bookmarkStart w:id="2870" w:name="_Toc56677234"/>
      <w:bookmarkStart w:id="2871" w:name="_Toc56691757"/>
      <w:bookmarkStart w:id="2872" w:name="_Toc56699021"/>
      <w:bookmarkStart w:id="2873" w:name="_Toc67680990"/>
      <w:r w:rsidRPr="003B2883">
        <w:t>6.2.6.2.9</w:t>
      </w:r>
      <w:r w:rsidRPr="003B2883">
        <w:tab/>
        <w:t>Type: CmInfo</w:t>
      </w:r>
      <w:bookmarkEnd w:id="2866"/>
      <w:bookmarkEnd w:id="2867"/>
      <w:bookmarkEnd w:id="2868"/>
      <w:bookmarkEnd w:id="2869"/>
      <w:bookmarkEnd w:id="2870"/>
      <w:bookmarkEnd w:id="2871"/>
      <w:bookmarkEnd w:id="2872"/>
      <w:bookmarkEnd w:id="287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2874" w:name="_Toc25156491"/>
      <w:bookmarkStart w:id="2875" w:name="_Toc34124795"/>
      <w:bookmarkStart w:id="2876" w:name="_Toc43207921"/>
      <w:bookmarkStart w:id="2877" w:name="_Toc49857394"/>
      <w:bookmarkStart w:id="2878" w:name="_Toc56677235"/>
      <w:bookmarkStart w:id="2879" w:name="_Toc56691758"/>
      <w:bookmarkStart w:id="2880" w:name="_Toc56699022"/>
      <w:bookmarkStart w:id="2881" w:name="_Toc67680991"/>
      <w:r w:rsidRPr="003B2883">
        <w:t>6.2.6.2.10</w:t>
      </w:r>
      <w:r w:rsidRPr="003B2883">
        <w:tab/>
        <w:t>Void</w:t>
      </w:r>
      <w:bookmarkEnd w:id="2874"/>
      <w:bookmarkEnd w:id="2875"/>
      <w:bookmarkEnd w:id="2876"/>
      <w:bookmarkEnd w:id="2877"/>
      <w:bookmarkEnd w:id="2878"/>
      <w:bookmarkEnd w:id="2879"/>
      <w:bookmarkEnd w:id="2880"/>
      <w:bookmarkEnd w:id="2881"/>
    </w:p>
    <w:p w14:paraId="761E34C6" w14:textId="77777777" w:rsidR="00602AC0" w:rsidRPr="003B2883" w:rsidRDefault="00602AC0" w:rsidP="00602AC0"/>
    <w:p w14:paraId="7FDB81BE" w14:textId="77777777" w:rsidR="00602AC0" w:rsidRPr="003B2883" w:rsidRDefault="00602AC0" w:rsidP="00602AC0">
      <w:pPr>
        <w:pStyle w:val="Heading5"/>
      </w:pPr>
      <w:bookmarkStart w:id="2882" w:name="_Toc25156492"/>
      <w:bookmarkStart w:id="2883" w:name="_Toc34124796"/>
      <w:bookmarkStart w:id="2884" w:name="_Toc43207922"/>
      <w:bookmarkStart w:id="2885" w:name="_Toc49857395"/>
      <w:bookmarkStart w:id="2886" w:name="_Toc56677236"/>
      <w:bookmarkStart w:id="2887" w:name="_Toc56691759"/>
      <w:bookmarkStart w:id="2888" w:name="_Toc56699023"/>
      <w:bookmarkStart w:id="2889" w:name="_Toc67680992"/>
      <w:r w:rsidRPr="003B2883">
        <w:t>6.2.6.2.11</w:t>
      </w:r>
      <w:r w:rsidRPr="003B2883">
        <w:tab/>
        <w:t>Type: CommunicationFailure</w:t>
      </w:r>
      <w:bookmarkEnd w:id="2882"/>
      <w:bookmarkEnd w:id="2883"/>
      <w:bookmarkEnd w:id="2884"/>
      <w:bookmarkEnd w:id="2885"/>
      <w:bookmarkEnd w:id="2886"/>
      <w:bookmarkEnd w:id="2887"/>
      <w:bookmarkEnd w:id="2888"/>
      <w:bookmarkEnd w:id="288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2890" w:name="_Toc25156493"/>
      <w:bookmarkStart w:id="2891" w:name="_Toc34124797"/>
      <w:bookmarkStart w:id="2892" w:name="_Toc43207923"/>
      <w:bookmarkStart w:id="2893" w:name="_Toc49857396"/>
      <w:bookmarkStart w:id="2894" w:name="_Toc56677237"/>
      <w:bookmarkStart w:id="2895" w:name="_Toc56691760"/>
      <w:bookmarkStart w:id="2896" w:name="_Toc56699024"/>
      <w:bookmarkStart w:id="2897" w:name="_Toc67680993"/>
      <w:r w:rsidRPr="003B2883">
        <w:lastRenderedPageBreak/>
        <w:t>6.2.6.2.12</w:t>
      </w:r>
      <w:r w:rsidRPr="003B2883">
        <w:tab/>
        <w:t xml:space="preserve">Type: </w:t>
      </w:r>
      <w:r w:rsidRPr="003B2883">
        <w:rPr>
          <w:lang w:eastAsia="zh-CN"/>
        </w:rPr>
        <w:t>AmfCreateEventSubscription</w:t>
      </w:r>
      <w:bookmarkEnd w:id="2890"/>
      <w:bookmarkEnd w:id="2891"/>
      <w:bookmarkEnd w:id="2892"/>
      <w:bookmarkEnd w:id="2893"/>
      <w:bookmarkEnd w:id="2894"/>
      <w:bookmarkEnd w:id="2895"/>
      <w:bookmarkEnd w:id="2896"/>
      <w:bookmarkEnd w:id="2897"/>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2898" w:name="_Toc25156494"/>
      <w:bookmarkStart w:id="2899" w:name="_Toc34124798"/>
      <w:bookmarkStart w:id="2900" w:name="_Toc43207924"/>
      <w:bookmarkStart w:id="2901" w:name="_Toc49857397"/>
      <w:bookmarkStart w:id="2902" w:name="_Toc56677238"/>
      <w:bookmarkStart w:id="2903" w:name="_Toc56691761"/>
      <w:bookmarkStart w:id="2904" w:name="_Toc56699025"/>
      <w:bookmarkStart w:id="2905" w:name="_Toc67680994"/>
      <w:r w:rsidRPr="003B2883">
        <w:t>6.2.6.2.13</w:t>
      </w:r>
      <w:r w:rsidRPr="003B2883">
        <w:tab/>
        <w:t xml:space="preserve">Type: </w:t>
      </w:r>
      <w:r w:rsidRPr="003B2883">
        <w:rPr>
          <w:lang w:eastAsia="zh-CN"/>
        </w:rPr>
        <w:t>AmfCreatedEventSubscription</w:t>
      </w:r>
      <w:bookmarkEnd w:id="2898"/>
      <w:bookmarkEnd w:id="2899"/>
      <w:bookmarkEnd w:id="2900"/>
      <w:bookmarkEnd w:id="2901"/>
      <w:bookmarkEnd w:id="2902"/>
      <w:bookmarkEnd w:id="2903"/>
      <w:bookmarkEnd w:id="2904"/>
      <w:bookmarkEnd w:id="290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2906" w:name="_Toc25156495"/>
      <w:bookmarkStart w:id="2907" w:name="_Toc34124799"/>
      <w:bookmarkStart w:id="2908" w:name="_Toc43207925"/>
      <w:bookmarkStart w:id="2909" w:name="_Toc49857398"/>
      <w:bookmarkStart w:id="2910" w:name="_Toc56677239"/>
      <w:bookmarkStart w:id="2911" w:name="_Toc56691762"/>
      <w:bookmarkStart w:id="2912" w:name="_Toc56699026"/>
      <w:bookmarkStart w:id="2913" w:name="_Toc67680995"/>
      <w:r w:rsidRPr="003B2883">
        <w:lastRenderedPageBreak/>
        <w:t>6.2.6.2.14</w:t>
      </w:r>
      <w:r w:rsidRPr="003B2883">
        <w:tab/>
        <w:t xml:space="preserve">Type: </w:t>
      </w:r>
      <w:r w:rsidRPr="003B2883">
        <w:rPr>
          <w:lang w:eastAsia="zh-CN"/>
        </w:rPr>
        <w:t>AmfUpdateEventSubscriptionItem</w:t>
      </w:r>
      <w:bookmarkEnd w:id="2906"/>
      <w:bookmarkEnd w:id="2907"/>
      <w:bookmarkEnd w:id="2908"/>
      <w:bookmarkEnd w:id="2909"/>
      <w:bookmarkEnd w:id="2910"/>
      <w:bookmarkEnd w:id="2911"/>
      <w:bookmarkEnd w:id="2912"/>
      <w:bookmarkEnd w:id="2913"/>
    </w:p>
    <w:p w14:paraId="62706EA2" w14:textId="77777777" w:rsidR="00602AC0" w:rsidRPr="003B2883" w:rsidRDefault="00602AC0" w:rsidP="00602AC0">
      <w:pPr>
        <w:pStyle w:val="TH"/>
      </w:pPr>
      <w:bookmarkStart w:id="2914" w:name="_Hlk20139527"/>
      <w:r w:rsidRPr="003B2883">
        <w:rPr>
          <w:noProof/>
        </w:rPr>
        <w:t>Table </w:t>
      </w:r>
      <w:r w:rsidRPr="003B2883">
        <w:t>6.2.6.2.14-1</w:t>
      </w:r>
      <w:bookmarkEnd w:id="2914"/>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1D4998">
            <w:pPr>
              <w:pStyle w:val="TAH"/>
              <w:jc w:val="left"/>
            </w:pPr>
            <w:r w:rsidRPr="003B2883">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1F36C427" w:rsidR="00F27EB5" w:rsidRDefault="00F27EB5" w:rsidP="00F27EB5">
            <w:pPr>
              <w:pStyle w:val="TAL"/>
            </w:pPr>
            <w:r>
              <w:t>(NOTE)</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F27EB5">
            <w:pPr>
              <w:pStyle w:val="TAC"/>
              <w:jc w:val="left"/>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0E8CE512" w14:textId="27458119" w:rsidR="00F27EB5" w:rsidRDefault="00F27EB5" w:rsidP="000D2828">
            <w:pPr>
              <w:pStyle w:val="TAN"/>
              <w:rPr>
                <w:lang w:eastAsia="zh-CN"/>
              </w:rPr>
            </w:pPr>
            <w:r>
              <w:t>NOTE:</w:t>
            </w:r>
            <w:r>
              <w:tab/>
              <w:t xml:space="preserve">Update of PRA information by extending the </w:t>
            </w:r>
            <w:r>
              <w:rPr>
                <w:rFonts w:eastAsia="Times New Roman"/>
              </w:rPr>
              <w:t>schema of the path IE</w:t>
            </w:r>
            <w:r>
              <w:t xml:space="preserv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2915" w:name="_Toc25156496"/>
      <w:bookmarkStart w:id="2916" w:name="_Toc34124800"/>
      <w:bookmarkStart w:id="2917" w:name="_Toc43207926"/>
      <w:bookmarkStart w:id="2918" w:name="_Toc49857399"/>
      <w:bookmarkStart w:id="2919" w:name="_Toc56677240"/>
      <w:bookmarkStart w:id="2920" w:name="_Toc56691763"/>
      <w:bookmarkStart w:id="2921" w:name="_Toc56699027"/>
      <w:bookmarkStart w:id="2922" w:name="_Toc67680996"/>
      <w:r w:rsidRPr="003B2883">
        <w:lastRenderedPageBreak/>
        <w:t>6.2.6.2.15</w:t>
      </w:r>
      <w:r w:rsidRPr="003B2883">
        <w:tab/>
        <w:t xml:space="preserve">Type: </w:t>
      </w:r>
      <w:r w:rsidRPr="003B2883">
        <w:rPr>
          <w:lang w:eastAsia="zh-CN"/>
        </w:rPr>
        <w:t>AmfUpdatedEventSubscription</w:t>
      </w:r>
      <w:bookmarkEnd w:id="2915"/>
      <w:bookmarkEnd w:id="2916"/>
      <w:bookmarkEnd w:id="2917"/>
      <w:bookmarkEnd w:id="2918"/>
      <w:bookmarkEnd w:id="2919"/>
      <w:bookmarkEnd w:id="2920"/>
      <w:bookmarkEnd w:id="2921"/>
      <w:bookmarkEnd w:id="292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2923" w:name="_Toc25156497"/>
      <w:bookmarkStart w:id="2924" w:name="_Toc34124801"/>
      <w:bookmarkStart w:id="2925" w:name="_Toc43207927"/>
      <w:bookmarkStart w:id="2926" w:name="_Toc49857400"/>
      <w:bookmarkStart w:id="2927" w:name="_Toc56677241"/>
      <w:bookmarkStart w:id="2928" w:name="_Toc56691764"/>
      <w:bookmarkStart w:id="2929" w:name="_Toc56699028"/>
      <w:bookmarkStart w:id="2930" w:name="_Toc67680997"/>
      <w:r w:rsidRPr="003B2883">
        <w:t>6.2.6.2.16</w:t>
      </w:r>
      <w:r w:rsidRPr="003B2883">
        <w:tab/>
        <w:t xml:space="preserve">Type: </w:t>
      </w:r>
      <w:r w:rsidRPr="003B2883">
        <w:rPr>
          <w:lang w:eastAsia="zh-CN"/>
        </w:rPr>
        <w:t>AmfEventArea</w:t>
      </w:r>
      <w:bookmarkEnd w:id="2923"/>
      <w:bookmarkEnd w:id="2924"/>
      <w:bookmarkEnd w:id="2925"/>
      <w:bookmarkEnd w:id="2926"/>
      <w:bookmarkEnd w:id="2927"/>
      <w:bookmarkEnd w:id="2928"/>
      <w:bookmarkEnd w:id="2929"/>
      <w:bookmarkEnd w:id="293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2931" w:name="_Toc25156498"/>
      <w:bookmarkStart w:id="2932" w:name="_Toc34124802"/>
      <w:bookmarkStart w:id="2933" w:name="_Toc43207928"/>
      <w:bookmarkStart w:id="2934" w:name="_Toc49857401"/>
      <w:bookmarkStart w:id="2935" w:name="_Toc56677242"/>
      <w:bookmarkStart w:id="2936" w:name="_Toc56691765"/>
      <w:bookmarkStart w:id="2937" w:name="_Toc56699029"/>
      <w:bookmarkStart w:id="2938" w:name="_Toc67680998"/>
      <w:r w:rsidRPr="003B2883">
        <w:t>6.2.6.2.17</w:t>
      </w:r>
      <w:r w:rsidRPr="003B2883">
        <w:tab/>
        <w:t xml:space="preserve">Type: </w:t>
      </w:r>
      <w:r w:rsidRPr="003B2883">
        <w:rPr>
          <w:lang w:eastAsia="zh-CN"/>
        </w:rPr>
        <w:t>LadnInfo</w:t>
      </w:r>
      <w:bookmarkEnd w:id="2931"/>
      <w:bookmarkEnd w:id="2932"/>
      <w:bookmarkEnd w:id="2933"/>
      <w:bookmarkEnd w:id="2934"/>
      <w:bookmarkEnd w:id="2935"/>
      <w:bookmarkEnd w:id="2936"/>
      <w:bookmarkEnd w:id="2937"/>
      <w:bookmarkEnd w:id="293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2939" w:name="_Toc25156499"/>
      <w:bookmarkStart w:id="2940" w:name="_Toc34124803"/>
      <w:bookmarkStart w:id="2941" w:name="_Toc43207929"/>
      <w:bookmarkStart w:id="2942" w:name="_Toc49857402"/>
      <w:bookmarkStart w:id="2943" w:name="_Toc56677243"/>
      <w:bookmarkStart w:id="2944" w:name="_Toc56691766"/>
      <w:bookmarkStart w:id="2945" w:name="_Toc56699030"/>
      <w:bookmarkStart w:id="2946" w:name="_Toc67680999"/>
      <w:r w:rsidRPr="003B2883">
        <w:lastRenderedPageBreak/>
        <w:t>6.2.6.2.18</w:t>
      </w:r>
      <w:r w:rsidRPr="003B2883">
        <w:tab/>
        <w:t xml:space="preserve">Type: </w:t>
      </w:r>
      <w:r w:rsidRPr="003B2883">
        <w:rPr>
          <w:lang w:eastAsia="zh-CN"/>
        </w:rPr>
        <w:t>AmfUpdateEventOptionItem</w:t>
      </w:r>
      <w:bookmarkEnd w:id="2939"/>
      <w:bookmarkEnd w:id="2940"/>
      <w:bookmarkEnd w:id="2941"/>
      <w:bookmarkEnd w:id="2942"/>
      <w:bookmarkEnd w:id="2943"/>
      <w:bookmarkEnd w:id="2944"/>
      <w:bookmarkEnd w:id="2945"/>
      <w:bookmarkEnd w:id="2946"/>
    </w:p>
    <w:p w14:paraId="16DEDA24" w14:textId="77777777" w:rsidR="00602AC0" w:rsidRPr="003B2883" w:rsidRDefault="00602AC0" w:rsidP="00602AC0">
      <w:pPr>
        <w:pStyle w:val="TH"/>
      </w:pPr>
      <w:bookmarkStart w:id="2947" w:name="_Hlk20139507"/>
      <w:r w:rsidRPr="003B2883">
        <w:rPr>
          <w:noProof/>
        </w:rPr>
        <w:t>Table </w:t>
      </w:r>
      <w:r w:rsidRPr="003B2883">
        <w:t>6.2.6.2.18-1</w:t>
      </w:r>
      <w:bookmarkEnd w:id="2947"/>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D8F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B72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086CB4"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533F2A6E"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94B8D50"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B22D24" w14:textId="77777777" w:rsidR="00602AC0" w:rsidRPr="003B2883" w:rsidRDefault="00602AC0" w:rsidP="001D4998">
            <w:pPr>
              <w:pStyle w:val="TAL"/>
            </w:pPr>
            <w:r w:rsidRPr="003B2883">
              <w:t>This IE indicates the patch operation as defined in IETF RFC 6902 [14] to be performed on resource.</w:t>
            </w:r>
          </w:p>
          <w:p w14:paraId="6F7A7E37"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602AC0" w:rsidRPr="00B44C23" w:rsidRDefault="00602AC0" w:rsidP="001D4998">
            <w:pPr>
              <w:pStyle w:val="B1"/>
            </w:pPr>
            <w:r>
              <w:t xml:space="preserve"> </w:t>
            </w:r>
            <w:r w:rsidRPr="00B44C23">
              <w:t>Enum: "replace"</w:t>
            </w:r>
          </w:p>
        </w:tc>
      </w:tr>
      <w:tr w:rsidR="00602AC0" w:rsidRPr="003B2883" w14:paraId="62C260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B63584" w14:textId="77777777" w:rsidR="00602AC0" w:rsidRPr="003B2883" w:rsidRDefault="00602AC0" w:rsidP="001D4998">
            <w:pPr>
              <w:pStyle w:val="TAL"/>
            </w:pPr>
            <w:r w:rsidRPr="003B2883">
              <w:t>path</w:t>
            </w:r>
          </w:p>
          <w:p w14:paraId="7E2FBCE0"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86DD8DC"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9253095"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A272DF"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602AC0" w:rsidRPr="003B2883" w:rsidRDefault="00602AC0" w:rsidP="001D4998">
            <w:pPr>
              <w:pStyle w:val="TAL"/>
            </w:pPr>
          </w:p>
          <w:p w14:paraId="13C523B3" w14:textId="77777777" w:rsidR="00602AC0" w:rsidRDefault="00602AC0" w:rsidP="001D4998">
            <w:pPr>
              <w:pStyle w:val="TAL"/>
            </w:pPr>
            <w:r w:rsidRPr="003B2883">
              <w:t>This IE shall contain the JSON pointer to "/options/expiry" attribute of the event subscription resource.</w:t>
            </w:r>
          </w:p>
          <w:p w14:paraId="0CF74274" w14:textId="77777777" w:rsidR="00602AC0" w:rsidRDefault="00602AC0" w:rsidP="001D4998">
            <w:pPr>
              <w:pStyle w:val="TAL"/>
            </w:pPr>
          </w:p>
          <w:p w14:paraId="04BD0701"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7A39893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60DE480"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6E03F25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875E142"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9BD9CE9" w14:textId="77777777" w:rsidR="00602AC0" w:rsidRPr="003B2883" w:rsidRDefault="00602AC0" w:rsidP="001D4998">
            <w:pPr>
              <w:pStyle w:val="TAL"/>
            </w:pPr>
            <w:r w:rsidRPr="003B2883">
              <w:t>This IE indicates the updated expiry timer value as suggested by the NF service consumer.</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2948" w:name="_Toc25156500"/>
      <w:bookmarkStart w:id="2949" w:name="_Toc34124804"/>
      <w:bookmarkStart w:id="2950" w:name="_Toc43207930"/>
      <w:bookmarkStart w:id="2951" w:name="_Toc49857403"/>
      <w:bookmarkStart w:id="2952" w:name="_Toc56677244"/>
      <w:bookmarkStart w:id="2953" w:name="_Toc56691767"/>
      <w:bookmarkStart w:id="2954" w:name="_Toc56699031"/>
      <w:bookmarkStart w:id="2955" w:name="_Toc67681000"/>
      <w:r w:rsidRPr="003B2883">
        <w:t>6.2.6.2.</w:t>
      </w:r>
      <w:r>
        <w:t>19</w:t>
      </w:r>
      <w:r w:rsidRPr="003B2883">
        <w:tab/>
        <w:t xml:space="preserve">Type: </w:t>
      </w:r>
      <w:r>
        <w:t>5GsUserStateInfo</w:t>
      </w:r>
      <w:bookmarkEnd w:id="2948"/>
      <w:bookmarkEnd w:id="2949"/>
      <w:bookmarkEnd w:id="2950"/>
      <w:bookmarkEnd w:id="2951"/>
      <w:bookmarkEnd w:id="2952"/>
      <w:bookmarkEnd w:id="2953"/>
      <w:bookmarkEnd w:id="2954"/>
      <w:bookmarkEnd w:id="295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2956" w:name="_Toc34124805"/>
      <w:bookmarkStart w:id="2957" w:name="_Toc43207931"/>
      <w:bookmarkStart w:id="2958" w:name="_Toc49857404"/>
      <w:bookmarkStart w:id="2959" w:name="_Toc56677245"/>
      <w:bookmarkStart w:id="2960" w:name="_Toc56691768"/>
      <w:bookmarkStart w:id="2961" w:name="_Toc56699032"/>
      <w:bookmarkStart w:id="2962" w:name="_Hlk34059356"/>
      <w:bookmarkStart w:id="2963" w:name="_Toc67681001"/>
      <w:r w:rsidRPr="003B2883">
        <w:t>6.2.6.2.</w:t>
      </w:r>
      <w:r>
        <w:t>20</w:t>
      </w:r>
      <w:r w:rsidRPr="003B2883">
        <w:tab/>
        <w:t xml:space="preserve">Type: </w:t>
      </w:r>
      <w:r>
        <w:t>Traffic</w:t>
      </w:r>
      <w:r w:rsidRPr="00492D24">
        <w:t>Descriptor</w:t>
      </w:r>
      <w:bookmarkEnd w:id="2956"/>
      <w:bookmarkEnd w:id="2957"/>
      <w:bookmarkEnd w:id="2958"/>
      <w:bookmarkEnd w:id="2959"/>
      <w:bookmarkEnd w:id="2960"/>
      <w:bookmarkEnd w:id="2961"/>
      <w:bookmarkEnd w:id="2963"/>
    </w:p>
    <w:bookmarkEnd w:id="2962"/>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2964" w:name="_Toc43207932"/>
      <w:bookmarkStart w:id="2965" w:name="_Toc49857405"/>
      <w:bookmarkStart w:id="2966" w:name="_Toc56677246"/>
      <w:bookmarkStart w:id="2967" w:name="_Toc56691769"/>
      <w:bookmarkStart w:id="2968" w:name="_Toc56699033"/>
      <w:bookmarkStart w:id="2969" w:name="_Toc67681002"/>
      <w:r w:rsidRPr="003B2883">
        <w:t>6.2.6.2.</w:t>
      </w:r>
      <w:r>
        <w:t>21</w:t>
      </w:r>
      <w:r w:rsidRPr="003B2883">
        <w:tab/>
        <w:t xml:space="preserve">Type: </w:t>
      </w:r>
      <w:r>
        <w:t>UEIdExt</w:t>
      </w:r>
      <w:bookmarkEnd w:id="2964"/>
      <w:bookmarkEnd w:id="2965"/>
      <w:bookmarkEnd w:id="2966"/>
      <w:bookmarkEnd w:id="2967"/>
      <w:bookmarkEnd w:id="2968"/>
      <w:bookmarkEnd w:id="296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2970" w:name="_Toc56677247"/>
      <w:bookmarkStart w:id="2971" w:name="_Toc56691770"/>
      <w:bookmarkStart w:id="2972" w:name="_Toc56699034"/>
      <w:bookmarkStart w:id="2973" w:name="_Toc67681003"/>
      <w:r w:rsidRPr="003B2883">
        <w:lastRenderedPageBreak/>
        <w:t>6.2.6.2.</w:t>
      </w:r>
      <w:r>
        <w:t>22</w:t>
      </w:r>
      <w:r w:rsidRPr="003B2883">
        <w:tab/>
        <w:t>Type: Amf</w:t>
      </w:r>
      <w:r>
        <w:t>EventSubsSyncInfo</w:t>
      </w:r>
      <w:bookmarkEnd w:id="2970"/>
      <w:bookmarkEnd w:id="2971"/>
      <w:bookmarkEnd w:id="2972"/>
      <w:bookmarkEnd w:id="2973"/>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2974" w:name="_Toc56677248"/>
      <w:bookmarkStart w:id="2975" w:name="_Toc56691771"/>
      <w:bookmarkStart w:id="2976" w:name="_Toc56699035"/>
      <w:bookmarkStart w:id="2977" w:name="_Toc67681004"/>
      <w:r w:rsidRPr="003B2883">
        <w:t>6.2.6.2.</w:t>
      </w:r>
      <w:r>
        <w:t>23</w:t>
      </w:r>
      <w:r w:rsidRPr="003B2883">
        <w:tab/>
        <w:t>Type: Amf</w:t>
      </w:r>
      <w:r>
        <w:t>EventSubscriptionInfo</w:t>
      </w:r>
      <w:bookmarkEnd w:id="2974"/>
      <w:bookmarkEnd w:id="2975"/>
      <w:bookmarkEnd w:id="2976"/>
      <w:bookmarkEnd w:id="297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8A39D8">
            <w:pPr>
              <w:pStyle w:val="TAL"/>
              <w:rPr>
                <w:noProof/>
                <w:color w:val="000000" w:themeColor="text1"/>
              </w:rPr>
            </w:pPr>
            <w:r>
              <w:rPr>
                <w:noProof/>
              </w:rPr>
              <w:t xml:space="preserve">This IE shall be present if new event subscription Id is created in the new AMF, </w:t>
            </w:r>
            <w:r w:rsidRPr="000D2828">
              <w:rPr>
                <w:color w:val="000000" w:themeColor="text1"/>
                <w:lang w:eastAsia="fr-FR"/>
              </w:rPr>
              <w:t>i.e. the event subscription has been retrieved from an old AMF in UE context during EPS to 5GS mobility</w:t>
            </w:r>
            <w:r w:rsidRPr="000D2828">
              <w:rPr>
                <w:noProof/>
                <w:color w:val="000000" w:themeColor="text1"/>
              </w:rPr>
              <w:t>.</w:t>
            </w:r>
          </w:p>
          <w:p w14:paraId="4C300168" w14:textId="77777777" w:rsidR="00B94FAB" w:rsidRPr="000D2828" w:rsidRDefault="00B94FAB" w:rsidP="008A39D8">
            <w:pPr>
              <w:pStyle w:val="TAL"/>
              <w:rPr>
                <w:noProof/>
                <w:color w:val="000000" w:themeColor="text1"/>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77777777" w:rsidR="00B94FAB" w:rsidRPr="003B2883" w:rsidRDefault="00B94FAB" w:rsidP="00602AC0"/>
    <w:p w14:paraId="1219B33B" w14:textId="77777777" w:rsidR="00602AC0" w:rsidRPr="003B2883" w:rsidRDefault="00602AC0" w:rsidP="00602AC0">
      <w:pPr>
        <w:pStyle w:val="Heading4"/>
        <w:rPr>
          <w:lang w:val="en-US"/>
        </w:rPr>
      </w:pPr>
      <w:bookmarkStart w:id="2978" w:name="_Toc25156501"/>
      <w:bookmarkStart w:id="2979" w:name="_Toc34124806"/>
      <w:bookmarkStart w:id="2980" w:name="_Toc43207933"/>
      <w:bookmarkStart w:id="2981" w:name="_Toc49857406"/>
      <w:bookmarkStart w:id="2982" w:name="_Toc56677249"/>
      <w:bookmarkStart w:id="2983" w:name="_Toc56691772"/>
      <w:bookmarkStart w:id="2984" w:name="_Toc56699036"/>
      <w:bookmarkStart w:id="2985" w:name="_Toc67681005"/>
      <w:r w:rsidRPr="003B2883">
        <w:rPr>
          <w:lang w:val="en-US"/>
        </w:rPr>
        <w:t>6.2.6.3</w:t>
      </w:r>
      <w:r w:rsidRPr="003B2883">
        <w:rPr>
          <w:lang w:val="en-US"/>
        </w:rPr>
        <w:tab/>
        <w:t>Simple data types and enumerations</w:t>
      </w:r>
      <w:bookmarkEnd w:id="2978"/>
      <w:bookmarkEnd w:id="2979"/>
      <w:bookmarkEnd w:id="2980"/>
      <w:bookmarkEnd w:id="2981"/>
      <w:bookmarkEnd w:id="2982"/>
      <w:bookmarkEnd w:id="2983"/>
      <w:bookmarkEnd w:id="2984"/>
      <w:bookmarkEnd w:id="2985"/>
    </w:p>
    <w:p w14:paraId="7EFDAAEF" w14:textId="77777777" w:rsidR="00602AC0" w:rsidRPr="003B2883" w:rsidRDefault="00602AC0" w:rsidP="00602AC0">
      <w:pPr>
        <w:pStyle w:val="Heading5"/>
      </w:pPr>
      <w:bookmarkStart w:id="2986" w:name="_Toc25156502"/>
      <w:bookmarkStart w:id="2987" w:name="_Toc34124807"/>
      <w:bookmarkStart w:id="2988" w:name="_Toc43207934"/>
      <w:bookmarkStart w:id="2989" w:name="_Toc49857407"/>
      <w:bookmarkStart w:id="2990" w:name="_Toc56677250"/>
      <w:bookmarkStart w:id="2991" w:name="_Toc56691773"/>
      <w:bookmarkStart w:id="2992" w:name="_Toc56699037"/>
      <w:bookmarkStart w:id="2993" w:name="_Toc67681006"/>
      <w:r w:rsidRPr="003B2883">
        <w:t>6.2.6.3.1</w:t>
      </w:r>
      <w:r w:rsidRPr="003B2883">
        <w:tab/>
        <w:t>Introduction</w:t>
      </w:r>
      <w:bookmarkEnd w:id="2986"/>
      <w:bookmarkEnd w:id="2987"/>
      <w:bookmarkEnd w:id="2988"/>
      <w:bookmarkEnd w:id="2989"/>
      <w:bookmarkEnd w:id="2990"/>
      <w:bookmarkEnd w:id="2991"/>
      <w:bookmarkEnd w:id="2992"/>
      <w:bookmarkEnd w:id="299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2994" w:name="_Toc25156503"/>
      <w:bookmarkStart w:id="2995" w:name="_Toc34124808"/>
      <w:bookmarkStart w:id="2996" w:name="_Toc43207935"/>
      <w:bookmarkStart w:id="2997" w:name="_Toc49857408"/>
      <w:bookmarkStart w:id="2998" w:name="_Toc56677251"/>
      <w:bookmarkStart w:id="2999" w:name="_Toc56691774"/>
      <w:bookmarkStart w:id="3000" w:name="_Toc56699038"/>
      <w:bookmarkStart w:id="3001" w:name="_Toc67681007"/>
      <w:r w:rsidRPr="003B2883">
        <w:t>6.2.6.3.2</w:t>
      </w:r>
      <w:r w:rsidRPr="003B2883">
        <w:tab/>
        <w:t>Simple data types</w:t>
      </w:r>
      <w:bookmarkEnd w:id="2994"/>
      <w:bookmarkEnd w:id="2995"/>
      <w:bookmarkEnd w:id="2996"/>
      <w:bookmarkEnd w:id="2997"/>
      <w:bookmarkEnd w:id="2998"/>
      <w:bookmarkEnd w:id="2999"/>
      <w:bookmarkEnd w:id="3000"/>
      <w:bookmarkEnd w:id="300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3002" w:name="_Toc25156504"/>
      <w:bookmarkStart w:id="3003" w:name="_Toc34124809"/>
      <w:bookmarkStart w:id="3004" w:name="_Toc43207936"/>
      <w:bookmarkStart w:id="3005" w:name="_Toc49857409"/>
      <w:bookmarkStart w:id="3006" w:name="_Toc56677252"/>
      <w:bookmarkStart w:id="3007" w:name="_Toc56691775"/>
      <w:bookmarkStart w:id="3008" w:name="_Toc56699039"/>
      <w:bookmarkStart w:id="3009" w:name="_Toc67681008"/>
      <w:r w:rsidRPr="003B2883">
        <w:lastRenderedPageBreak/>
        <w:t>6.2.6.3.3</w:t>
      </w:r>
      <w:r w:rsidRPr="003B2883">
        <w:tab/>
        <w:t>Enumeration: AmfEventType</w:t>
      </w:r>
      <w:bookmarkEnd w:id="3002"/>
      <w:bookmarkEnd w:id="3003"/>
      <w:bookmarkEnd w:id="3004"/>
      <w:bookmarkEnd w:id="3005"/>
      <w:bookmarkEnd w:id="3006"/>
      <w:bookmarkEnd w:id="3007"/>
      <w:bookmarkEnd w:id="3008"/>
      <w:bookmarkEnd w:id="3009"/>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3010" w:name="_Toc25156505"/>
      <w:bookmarkStart w:id="3011" w:name="_Toc34124810"/>
      <w:bookmarkStart w:id="3012" w:name="_Toc43207937"/>
      <w:bookmarkStart w:id="3013" w:name="_Toc49857410"/>
      <w:bookmarkStart w:id="3014" w:name="_Toc56677253"/>
      <w:bookmarkStart w:id="3015" w:name="_Toc56691776"/>
      <w:bookmarkStart w:id="3016" w:name="_Toc56699040"/>
      <w:bookmarkStart w:id="3017" w:name="_Toc67681009"/>
      <w:r w:rsidRPr="003B2883">
        <w:t>6.2.6.3.4</w:t>
      </w:r>
      <w:r w:rsidRPr="003B2883">
        <w:tab/>
        <w:t>Enumeration: AmfEventTrigger</w:t>
      </w:r>
      <w:bookmarkEnd w:id="3010"/>
      <w:bookmarkEnd w:id="3011"/>
      <w:bookmarkEnd w:id="3012"/>
      <w:bookmarkEnd w:id="3013"/>
      <w:bookmarkEnd w:id="3014"/>
      <w:bookmarkEnd w:id="3015"/>
      <w:bookmarkEnd w:id="3016"/>
      <w:bookmarkEnd w:id="301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3018" w:name="_Toc25156506"/>
      <w:bookmarkStart w:id="3019" w:name="_Toc34124811"/>
      <w:bookmarkStart w:id="3020" w:name="_Toc43207938"/>
      <w:bookmarkStart w:id="3021" w:name="_Toc49857411"/>
      <w:bookmarkStart w:id="3022" w:name="_Toc56677254"/>
      <w:bookmarkStart w:id="3023" w:name="_Toc56691777"/>
      <w:bookmarkStart w:id="3024" w:name="_Toc56699041"/>
      <w:bookmarkStart w:id="3025" w:name="_Toc67681010"/>
      <w:r w:rsidRPr="003B2883">
        <w:t>6.2.6.3.5</w:t>
      </w:r>
      <w:r w:rsidRPr="003B2883">
        <w:tab/>
        <w:t>Enumeration: LocationFilter</w:t>
      </w:r>
      <w:bookmarkEnd w:id="3018"/>
      <w:bookmarkEnd w:id="3019"/>
      <w:bookmarkEnd w:id="3020"/>
      <w:bookmarkEnd w:id="3021"/>
      <w:bookmarkEnd w:id="3022"/>
      <w:bookmarkEnd w:id="3023"/>
      <w:bookmarkEnd w:id="3024"/>
      <w:bookmarkEnd w:id="3025"/>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602AC0"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602AC0" w:rsidRPr="003B2883" w:rsidRDefault="00602AC0" w:rsidP="001D4998">
            <w:pPr>
              <w:pStyle w:val="TAL"/>
            </w:pPr>
            <w:r w:rsidRPr="003B2883">
              <w:t>Indicates any change of the N3IWF node used by the UE should be reported</w:t>
            </w:r>
          </w:p>
        </w:tc>
      </w:tr>
      <w:tr w:rsidR="00602AC0"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602AC0" w:rsidRPr="003B2883" w:rsidRDefault="00602AC0" w:rsidP="001D4998">
            <w:pPr>
              <w:pStyle w:val="TAL"/>
            </w:pPr>
            <w:r w:rsidRPr="003B2883">
              <w:t>Indicates any change of the UE local IP address should be reported</w:t>
            </w:r>
          </w:p>
        </w:tc>
      </w:tr>
      <w:tr w:rsidR="00602AC0"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602AC0" w:rsidRPr="003B2883" w:rsidRDefault="00602AC0" w:rsidP="001D4998">
            <w:pPr>
              <w:pStyle w:val="TAL"/>
            </w:pPr>
            <w:r w:rsidRPr="003B2883">
              <w:t>Indicates any change of local UDP port used by the UE reported</w:t>
            </w:r>
          </w:p>
        </w:tc>
      </w:tr>
      <w:tr w:rsidR="00602AC0"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3026" w:name="_Toc25156507"/>
      <w:bookmarkStart w:id="3027" w:name="_Toc34124812"/>
      <w:bookmarkStart w:id="3028" w:name="_Toc43207939"/>
      <w:bookmarkStart w:id="3029" w:name="_Toc49857412"/>
      <w:bookmarkStart w:id="3030" w:name="_Toc56677255"/>
      <w:bookmarkStart w:id="3031" w:name="_Toc56691778"/>
      <w:bookmarkStart w:id="3032" w:name="_Toc56699042"/>
      <w:bookmarkStart w:id="3033" w:name="_Toc67681011"/>
      <w:r w:rsidRPr="003B2883">
        <w:t>6.2.6.3.6</w:t>
      </w:r>
      <w:r w:rsidRPr="003B2883">
        <w:tab/>
        <w:t>Void</w:t>
      </w:r>
      <w:bookmarkEnd w:id="3026"/>
      <w:bookmarkEnd w:id="3027"/>
      <w:bookmarkEnd w:id="3028"/>
      <w:bookmarkEnd w:id="3029"/>
      <w:bookmarkEnd w:id="3030"/>
      <w:bookmarkEnd w:id="3031"/>
      <w:bookmarkEnd w:id="3032"/>
      <w:bookmarkEnd w:id="3033"/>
    </w:p>
    <w:p w14:paraId="3EAA1BD8" w14:textId="77777777" w:rsidR="00602AC0" w:rsidRPr="003B2883" w:rsidRDefault="00602AC0" w:rsidP="00602AC0"/>
    <w:p w14:paraId="1EFB0F67" w14:textId="77777777" w:rsidR="00602AC0" w:rsidRPr="003B2883" w:rsidRDefault="00602AC0" w:rsidP="00602AC0">
      <w:pPr>
        <w:pStyle w:val="Heading5"/>
      </w:pPr>
      <w:bookmarkStart w:id="3034" w:name="_Toc25156508"/>
      <w:bookmarkStart w:id="3035" w:name="_Toc34124813"/>
      <w:bookmarkStart w:id="3036" w:name="_Toc43207940"/>
      <w:bookmarkStart w:id="3037" w:name="_Toc49857413"/>
      <w:bookmarkStart w:id="3038" w:name="_Toc56677256"/>
      <w:bookmarkStart w:id="3039" w:name="_Toc56691779"/>
      <w:bookmarkStart w:id="3040" w:name="_Toc56699043"/>
      <w:bookmarkStart w:id="3041" w:name="_Toc67681012"/>
      <w:r w:rsidRPr="003B2883">
        <w:lastRenderedPageBreak/>
        <w:t>6.2.6.3.7</w:t>
      </w:r>
      <w:r w:rsidRPr="003B2883">
        <w:tab/>
        <w:t>Enumeration: UeReachability</w:t>
      </w:r>
      <w:bookmarkEnd w:id="3034"/>
      <w:bookmarkEnd w:id="3035"/>
      <w:bookmarkEnd w:id="3036"/>
      <w:bookmarkEnd w:id="3037"/>
      <w:bookmarkEnd w:id="3038"/>
      <w:bookmarkEnd w:id="3039"/>
      <w:bookmarkEnd w:id="3040"/>
      <w:bookmarkEnd w:id="3041"/>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3042" w:name="_Toc25156509"/>
      <w:bookmarkStart w:id="3043" w:name="_Toc34124814"/>
      <w:bookmarkStart w:id="3044" w:name="_Toc43207941"/>
      <w:bookmarkStart w:id="3045" w:name="_Toc49857414"/>
      <w:bookmarkStart w:id="3046" w:name="_Toc56677257"/>
      <w:bookmarkStart w:id="3047" w:name="_Toc56691780"/>
      <w:bookmarkStart w:id="3048" w:name="_Toc56699044"/>
      <w:bookmarkStart w:id="3049" w:name="_Toc67681013"/>
      <w:r w:rsidRPr="003B2883">
        <w:t>6.2.6.3.8</w:t>
      </w:r>
      <w:r w:rsidRPr="003B2883">
        <w:tab/>
        <w:t>Void</w:t>
      </w:r>
      <w:bookmarkEnd w:id="3042"/>
      <w:bookmarkEnd w:id="3043"/>
      <w:bookmarkEnd w:id="3044"/>
      <w:bookmarkEnd w:id="3045"/>
      <w:bookmarkEnd w:id="3046"/>
      <w:bookmarkEnd w:id="3047"/>
      <w:bookmarkEnd w:id="3048"/>
      <w:bookmarkEnd w:id="3049"/>
    </w:p>
    <w:p w14:paraId="50B02829" w14:textId="77777777" w:rsidR="00602AC0" w:rsidRPr="003B2883" w:rsidRDefault="00602AC0" w:rsidP="00602AC0"/>
    <w:p w14:paraId="11017FB2" w14:textId="77777777" w:rsidR="00602AC0" w:rsidRPr="003B2883" w:rsidRDefault="00602AC0" w:rsidP="00602AC0">
      <w:pPr>
        <w:pStyle w:val="Heading5"/>
      </w:pPr>
      <w:bookmarkStart w:id="3050" w:name="_Toc25156510"/>
      <w:bookmarkStart w:id="3051" w:name="_Toc34124815"/>
      <w:bookmarkStart w:id="3052" w:name="_Toc43207942"/>
      <w:bookmarkStart w:id="3053" w:name="_Toc49857415"/>
      <w:bookmarkStart w:id="3054" w:name="_Toc56677258"/>
      <w:bookmarkStart w:id="3055" w:name="_Toc56691781"/>
      <w:bookmarkStart w:id="3056" w:name="_Toc56699045"/>
      <w:bookmarkStart w:id="3057" w:name="_Toc67681014"/>
      <w:r w:rsidRPr="003B2883">
        <w:t>6.2.6.3.9</w:t>
      </w:r>
      <w:r w:rsidRPr="003B2883">
        <w:tab/>
        <w:t>Enumeration: RmState</w:t>
      </w:r>
      <w:bookmarkEnd w:id="3050"/>
      <w:bookmarkEnd w:id="3051"/>
      <w:bookmarkEnd w:id="3052"/>
      <w:bookmarkEnd w:id="3053"/>
      <w:bookmarkEnd w:id="3054"/>
      <w:bookmarkEnd w:id="3055"/>
      <w:bookmarkEnd w:id="3056"/>
      <w:bookmarkEnd w:id="3057"/>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3058" w:name="_Toc25156511"/>
      <w:bookmarkStart w:id="3059" w:name="_Toc34124816"/>
      <w:bookmarkStart w:id="3060" w:name="_Toc43207943"/>
      <w:bookmarkStart w:id="3061" w:name="_Toc49857416"/>
      <w:bookmarkStart w:id="3062" w:name="_Toc56677259"/>
      <w:bookmarkStart w:id="3063" w:name="_Toc56691782"/>
      <w:bookmarkStart w:id="3064" w:name="_Toc56699046"/>
      <w:bookmarkStart w:id="3065" w:name="_Toc67681015"/>
      <w:r w:rsidRPr="003B2883">
        <w:t>6.2.6.3.10</w:t>
      </w:r>
      <w:r w:rsidRPr="003B2883">
        <w:tab/>
        <w:t>Enumeration: CmState</w:t>
      </w:r>
      <w:bookmarkEnd w:id="3058"/>
      <w:bookmarkEnd w:id="3059"/>
      <w:bookmarkEnd w:id="3060"/>
      <w:bookmarkEnd w:id="3061"/>
      <w:bookmarkEnd w:id="3062"/>
      <w:bookmarkEnd w:id="3063"/>
      <w:bookmarkEnd w:id="3064"/>
      <w:bookmarkEnd w:id="306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3066" w:name="_Toc25156512"/>
      <w:bookmarkStart w:id="3067" w:name="_Toc34124817"/>
      <w:bookmarkStart w:id="3068" w:name="_Toc43207944"/>
      <w:bookmarkStart w:id="3069" w:name="_Toc49857417"/>
      <w:bookmarkStart w:id="3070" w:name="_Toc56677260"/>
      <w:bookmarkStart w:id="3071" w:name="_Toc56691783"/>
      <w:bookmarkStart w:id="3072" w:name="_Toc56699047"/>
      <w:bookmarkStart w:id="3073" w:name="_Toc67681016"/>
      <w:r w:rsidRPr="003B2883">
        <w:t>6.2.6.3.</w:t>
      </w:r>
      <w:r>
        <w:t>11</w:t>
      </w:r>
      <w:r w:rsidRPr="003B2883">
        <w:tab/>
        <w:t xml:space="preserve">Enumeration: </w:t>
      </w:r>
      <w:r>
        <w:t>5GsUserState</w:t>
      </w:r>
      <w:bookmarkEnd w:id="3066"/>
      <w:bookmarkEnd w:id="3067"/>
      <w:bookmarkEnd w:id="3068"/>
      <w:bookmarkEnd w:id="3069"/>
      <w:bookmarkEnd w:id="3070"/>
      <w:bookmarkEnd w:id="3071"/>
      <w:bookmarkEnd w:id="3072"/>
      <w:bookmarkEnd w:id="307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3829F33F"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F1481F"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8AFB7"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0C80F05D"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83B7"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AD66E"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3074" w:name="_Toc25157273"/>
      <w:bookmarkStart w:id="3075" w:name="_Toc27590812"/>
      <w:bookmarkStart w:id="3076" w:name="_Toc43207945"/>
      <w:bookmarkStart w:id="3077" w:name="_Toc49857418"/>
      <w:bookmarkStart w:id="3078" w:name="_Toc56677261"/>
      <w:bookmarkStart w:id="3079" w:name="_Toc56691784"/>
      <w:bookmarkStart w:id="3080" w:name="_Toc56699048"/>
      <w:bookmarkStart w:id="3081" w:name="_Toc67681017"/>
      <w:r>
        <w:lastRenderedPageBreak/>
        <w:t>6.2.6.3.12</w:t>
      </w:r>
      <w:r>
        <w:tab/>
        <w:t xml:space="preserve">Enumeration: </w:t>
      </w:r>
      <w:bookmarkEnd w:id="3074"/>
      <w:bookmarkEnd w:id="3075"/>
      <w:r>
        <w:t>LossOfConnectivityReason</w:t>
      </w:r>
      <w:bookmarkEnd w:id="3076"/>
      <w:bookmarkEnd w:id="3077"/>
      <w:bookmarkEnd w:id="3078"/>
      <w:bookmarkEnd w:id="3079"/>
      <w:bookmarkEnd w:id="3080"/>
      <w:bookmarkEnd w:id="308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3082" w:name="_Toc43207946"/>
      <w:bookmarkStart w:id="3083" w:name="_Toc49857419"/>
      <w:bookmarkStart w:id="3084" w:name="_Toc56677262"/>
      <w:bookmarkStart w:id="3085" w:name="_Toc56691785"/>
      <w:bookmarkStart w:id="3086" w:name="_Toc56699049"/>
      <w:bookmarkStart w:id="3087" w:name="_Toc67681018"/>
      <w:r>
        <w:t>6.2.6.3.13</w:t>
      </w:r>
      <w:r>
        <w:tab/>
        <w:t>Enumeration: ReachabilityFilter</w:t>
      </w:r>
      <w:bookmarkEnd w:id="3082"/>
      <w:bookmarkEnd w:id="3083"/>
      <w:bookmarkEnd w:id="3084"/>
      <w:bookmarkEnd w:id="3085"/>
      <w:bookmarkEnd w:id="3086"/>
      <w:bookmarkEnd w:id="3087"/>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7777777" w:rsidR="003F0E21" w:rsidRPr="003B2883" w:rsidRDefault="003F0E21" w:rsidP="00602AC0"/>
    <w:p w14:paraId="6147EA94" w14:textId="77777777" w:rsidR="00602AC0" w:rsidRPr="003B2883" w:rsidRDefault="00602AC0" w:rsidP="00602AC0">
      <w:pPr>
        <w:pStyle w:val="Heading4"/>
      </w:pPr>
      <w:bookmarkStart w:id="3088" w:name="_Toc25156513"/>
      <w:bookmarkStart w:id="3089" w:name="_Toc34124818"/>
      <w:bookmarkStart w:id="3090" w:name="_Toc43207947"/>
      <w:bookmarkStart w:id="3091" w:name="_Toc49857420"/>
      <w:bookmarkStart w:id="3092" w:name="_Toc56677263"/>
      <w:bookmarkStart w:id="3093" w:name="_Toc56691786"/>
      <w:bookmarkStart w:id="3094" w:name="_Toc56699050"/>
      <w:bookmarkStart w:id="3095" w:name="_Toc67681019"/>
      <w:r w:rsidRPr="003B2883">
        <w:t>6.2.6.4</w:t>
      </w:r>
      <w:r w:rsidRPr="003B2883">
        <w:tab/>
        <w:t>Binary data</w:t>
      </w:r>
      <w:bookmarkEnd w:id="3088"/>
      <w:bookmarkEnd w:id="3089"/>
      <w:bookmarkEnd w:id="3090"/>
      <w:bookmarkEnd w:id="3091"/>
      <w:bookmarkEnd w:id="3092"/>
      <w:bookmarkEnd w:id="3093"/>
      <w:bookmarkEnd w:id="3094"/>
      <w:bookmarkEnd w:id="309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3096" w:name="_Toc25156514"/>
      <w:bookmarkStart w:id="3097" w:name="_Toc34124819"/>
      <w:bookmarkStart w:id="3098" w:name="_Toc43207948"/>
      <w:bookmarkStart w:id="3099" w:name="_Toc49857421"/>
      <w:bookmarkStart w:id="3100" w:name="_Toc56677264"/>
      <w:bookmarkStart w:id="3101" w:name="_Toc56691787"/>
      <w:bookmarkStart w:id="3102" w:name="_Toc56699051"/>
      <w:bookmarkStart w:id="3103" w:name="_Toc67681020"/>
      <w:r w:rsidRPr="003B2883">
        <w:t>6.2.7</w:t>
      </w:r>
      <w:r w:rsidRPr="003B2883">
        <w:tab/>
        <w:t>Error Handling</w:t>
      </w:r>
      <w:bookmarkEnd w:id="3096"/>
      <w:bookmarkEnd w:id="3097"/>
      <w:bookmarkEnd w:id="3098"/>
      <w:bookmarkEnd w:id="3099"/>
      <w:bookmarkEnd w:id="3100"/>
      <w:bookmarkEnd w:id="3101"/>
      <w:bookmarkEnd w:id="3102"/>
      <w:bookmarkEnd w:id="3103"/>
    </w:p>
    <w:p w14:paraId="60E92E22" w14:textId="77777777" w:rsidR="00602AC0" w:rsidRPr="003B2883" w:rsidRDefault="00602AC0" w:rsidP="00602AC0">
      <w:pPr>
        <w:pStyle w:val="Heading4"/>
      </w:pPr>
      <w:bookmarkStart w:id="3104" w:name="_Toc25156515"/>
      <w:bookmarkStart w:id="3105" w:name="_Toc34124820"/>
      <w:bookmarkStart w:id="3106" w:name="_Toc43207949"/>
      <w:bookmarkStart w:id="3107" w:name="_Toc49857422"/>
      <w:bookmarkStart w:id="3108" w:name="_Toc56677265"/>
      <w:bookmarkStart w:id="3109" w:name="_Toc56691788"/>
      <w:bookmarkStart w:id="3110" w:name="_Toc56699052"/>
      <w:bookmarkStart w:id="3111" w:name="_Toc67681021"/>
      <w:r w:rsidRPr="003B2883">
        <w:t>6.2.7.1</w:t>
      </w:r>
      <w:r w:rsidRPr="003B2883">
        <w:tab/>
        <w:t>General</w:t>
      </w:r>
      <w:bookmarkEnd w:id="3104"/>
      <w:bookmarkEnd w:id="3105"/>
      <w:bookmarkEnd w:id="3106"/>
      <w:bookmarkEnd w:id="3107"/>
      <w:bookmarkEnd w:id="3108"/>
      <w:bookmarkEnd w:id="3109"/>
      <w:bookmarkEnd w:id="3110"/>
      <w:bookmarkEnd w:id="311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3112" w:name="_Toc25156516"/>
      <w:bookmarkStart w:id="3113" w:name="_Toc34124821"/>
      <w:bookmarkStart w:id="3114" w:name="_Toc43207950"/>
      <w:bookmarkStart w:id="3115" w:name="_Toc49857423"/>
      <w:bookmarkStart w:id="3116" w:name="_Toc56677266"/>
      <w:bookmarkStart w:id="3117" w:name="_Toc56691789"/>
      <w:bookmarkStart w:id="3118" w:name="_Toc56699053"/>
      <w:bookmarkStart w:id="3119" w:name="_Toc67681022"/>
      <w:r w:rsidRPr="003B2883">
        <w:t>6.2.7.2</w:t>
      </w:r>
      <w:r w:rsidRPr="003B2883">
        <w:tab/>
        <w:t>Protocol Errors</w:t>
      </w:r>
      <w:bookmarkEnd w:id="3112"/>
      <w:bookmarkEnd w:id="3113"/>
      <w:bookmarkEnd w:id="3114"/>
      <w:bookmarkEnd w:id="3115"/>
      <w:bookmarkEnd w:id="3116"/>
      <w:bookmarkEnd w:id="3117"/>
      <w:bookmarkEnd w:id="3118"/>
      <w:bookmarkEnd w:id="311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3120" w:name="_Toc25156517"/>
      <w:bookmarkStart w:id="3121" w:name="_Toc34124822"/>
      <w:bookmarkStart w:id="3122" w:name="_Toc43207951"/>
      <w:bookmarkStart w:id="3123" w:name="_Toc49857424"/>
      <w:bookmarkStart w:id="3124" w:name="_Toc56677267"/>
      <w:bookmarkStart w:id="3125" w:name="_Toc56691790"/>
      <w:bookmarkStart w:id="3126" w:name="_Toc56699054"/>
      <w:bookmarkStart w:id="3127" w:name="_Toc67681023"/>
      <w:r w:rsidRPr="003B2883">
        <w:t>6.2.7.3</w:t>
      </w:r>
      <w:r w:rsidRPr="003B2883">
        <w:tab/>
        <w:t>Application Errors</w:t>
      </w:r>
      <w:bookmarkEnd w:id="3120"/>
      <w:bookmarkEnd w:id="3121"/>
      <w:bookmarkEnd w:id="3122"/>
      <w:bookmarkEnd w:id="3123"/>
      <w:bookmarkEnd w:id="3124"/>
      <w:bookmarkEnd w:id="3125"/>
      <w:bookmarkEnd w:id="3126"/>
      <w:bookmarkEnd w:id="312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bookmarkStart w:id="3128" w:name="OLE_LINK4"/>
            <w:bookmarkStart w:id="3129" w:name="OLE_LINK3"/>
            <w:r w:rsidRPr="003B2883">
              <w:t>Indicates the creation or the modification of a subscription has failed due to an application error when the UE is not served by the AMF.</w:t>
            </w:r>
            <w:bookmarkEnd w:id="3128"/>
            <w:bookmarkEnd w:id="3129"/>
          </w:p>
        </w:tc>
      </w:tr>
      <w:tr w:rsidR="00602AC0"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3130" w:name="_Toc25156518"/>
      <w:bookmarkStart w:id="3131" w:name="_Toc34124823"/>
      <w:bookmarkStart w:id="3132" w:name="_Toc43207952"/>
      <w:bookmarkStart w:id="3133" w:name="_Toc49857425"/>
      <w:bookmarkStart w:id="3134" w:name="_Toc56677268"/>
      <w:bookmarkStart w:id="3135" w:name="_Toc56691791"/>
      <w:bookmarkStart w:id="3136" w:name="_Toc56699055"/>
      <w:bookmarkStart w:id="3137" w:name="_Toc67681024"/>
      <w:r w:rsidRPr="003B2883">
        <w:t>6.2.8</w:t>
      </w:r>
      <w:r w:rsidRPr="003B2883">
        <w:tab/>
        <w:t>Feature Negotiation</w:t>
      </w:r>
      <w:bookmarkEnd w:id="3130"/>
      <w:bookmarkEnd w:id="3131"/>
      <w:bookmarkEnd w:id="3132"/>
      <w:bookmarkEnd w:id="3133"/>
      <w:bookmarkEnd w:id="3134"/>
      <w:bookmarkEnd w:id="3135"/>
      <w:bookmarkEnd w:id="3136"/>
      <w:bookmarkEnd w:id="3137"/>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6CC3970" w14:textId="77777777"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73C46DA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77777777"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F27EB5" w:rsidRPr="003B2883" w14:paraId="7B8FB004" w14:textId="77777777" w:rsidTr="001D4998">
        <w:trPr>
          <w:cantSplit/>
          <w:jc w:val="center"/>
        </w:trPr>
        <w:tc>
          <w:tcPr>
            <w:tcW w:w="9215" w:type="dxa"/>
            <w:gridSpan w:val="4"/>
          </w:tcPr>
          <w:p w14:paraId="113F2077" w14:textId="77777777" w:rsidR="00F27EB5" w:rsidRPr="003B2883" w:rsidRDefault="00F27EB5" w:rsidP="00F27EB5">
            <w:pPr>
              <w:pStyle w:val="TAL"/>
              <w:rPr>
                <w:bCs/>
              </w:rPr>
            </w:pPr>
            <w:r w:rsidRPr="003B2883">
              <w:t>Feature number: The order number of the feature within the s</w:t>
            </w:r>
            <w:r w:rsidRPr="003B2883">
              <w:rPr>
                <w:bCs/>
              </w:rPr>
              <w:t>upportedFeatures attribute (starting with 1).</w:t>
            </w:r>
          </w:p>
          <w:p w14:paraId="3DCD40AF" w14:textId="77777777" w:rsidR="00F27EB5" w:rsidRPr="003B2883" w:rsidRDefault="00F27EB5" w:rsidP="00F27EB5">
            <w:pPr>
              <w:pStyle w:val="TAL"/>
              <w:rPr>
                <w:bCs/>
              </w:rPr>
            </w:pPr>
            <w:r w:rsidRPr="003B2883">
              <w:rPr>
                <w:bCs/>
              </w:rPr>
              <w:t>Feature: A short name that can be used to refer to the bit and to the feature.</w:t>
            </w:r>
          </w:p>
          <w:p w14:paraId="0637500C" w14:textId="77777777" w:rsidR="00F27EB5" w:rsidRPr="003B2883" w:rsidRDefault="00F27EB5" w:rsidP="00F27EB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F27EB5" w:rsidRPr="003B2883" w:rsidRDefault="00F27EB5" w:rsidP="00F27EB5">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3138" w:name="_Toc25156519"/>
      <w:bookmarkStart w:id="3139" w:name="_Toc34124824"/>
      <w:bookmarkStart w:id="3140" w:name="_Toc43207953"/>
      <w:bookmarkStart w:id="3141" w:name="_Toc49857426"/>
      <w:bookmarkStart w:id="3142" w:name="_Toc56677269"/>
      <w:bookmarkStart w:id="3143" w:name="_Toc56691792"/>
      <w:bookmarkStart w:id="3144" w:name="_Toc56699056"/>
      <w:bookmarkStart w:id="3145" w:name="_Toc67681025"/>
      <w:r w:rsidRPr="003B2883">
        <w:rPr>
          <w:lang w:val="en-US"/>
        </w:rPr>
        <w:t>6.2.9</w:t>
      </w:r>
      <w:r w:rsidRPr="003B2883">
        <w:rPr>
          <w:lang w:val="en-US"/>
        </w:rPr>
        <w:tab/>
        <w:t>Security</w:t>
      </w:r>
      <w:bookmarkEnd w:id="3138"/>
      <w:bookmarkEnd w:id="3139"/>
      <w:bookmarkEnd w:id="3140"/>
      <w:bookmarkEnd w:id="3141"/>
      <w:bookmarkEnd w:id="3142"/>
      <w:bookmarkEnd w:id="3143"/>
      <w:bookmarkEnd w:id="3144"/>
      <w:bookmarkEnd w:id="314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4B2F089"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3146" w:name="_Toc56677270"/>
      <w:bookmarkStart w:id="3147" w:name="_Toc56691793"/>
      <w:bookmarkStart w:id="3148" w:name="_Toc56699057"/>
      <w:bookmarkStart w:id="3149" w:name="_Toc67681026"/>
      <w:r w:rsidRPr="003B2883">
        <w:lastRenderedPageBreak/>
        <w:t>6.</w:t>
      </w:r>
      <w:r>
        <w:t>2</w:t>
      </w:r>
      <w:r w:rsidRPr="003B2883">
        <w:t>.</w:t>
      </w:r>
      <w:r>
        <w:t>10</w:t>
      </w:r>
      <w:r w:rsidRPr="003B2883">
        <w:tab/>
      </w:r>
      <w:r>
        <w:t>HTTP redirection</w:t>
      </w:r>
      <w:bookmarkEnd w:id="3146"/>
      <w:bookmarkEnd w:id="3147"/>
      <w:bookmarkEnd w:id="3148"/>
      <w:bookmarkEnd w:id="3149"/>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D8BAB36" w14:textId="77777777" w:rsidR="002B76A4" w:rsidRDefault="002B76A4" w:rsidP="002B76A4">
      <w:r>
        <w:t>An SCP that reselects a different AMF producer instance will return the NF Instance ID of the new AMF producer instance in the 3gpp-Sbi-Producer-Id header, as specified in clause 6.10.3.4 of 3GPP TS 29.500 [4].</w:t>
      </w:r>
    </w:p>
    <w:p w14:paraId="6233F076"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3150" w:name="_Toc25156520"/>
      <w:bookmarkStart w:id="3151" w:name="_Toc34124825"/>
      <w:bookmarkStart w:id="3152" w:name="_Toc43207954"/>
      <w:bookmarkStart w:id="3153" w:name="_Toc49857427"/>
      <w:bookmarkStart w:id="3154" w:name="_Toc56677271"/>
      <w:bookmarkStart w:id="3155" w:name="_Toc56691794"/>
      <w:bookmarkStart w:id="3156" w:name="_Toc56699058"/>
      <w:bookmarkStart w:id="3157" w:name="_Toc67681027"/>
      <w:r w:rsidRPr="003B2883">
        <w:t>6.3</w:t>
      </w:r>
      <w:r w:rsidRPr="003B2883">
        <w:tab/>
        <w:t>Namf_MT Service API</w:t>
      </w:r>
      <w:bookmarkEnd w:id="3150"/>
      <w:bookmarkEnd w:id="3151"/>
      <w:bookmarkEnd w:id="3152"/>
      <w:bookmarkEnd w:id="3153"/>
      <w:bookmarkEnd w:id="3154"/>
      <w:bookmarkEnd w:id="3155"/>
      <w:bookmarkEnd w:id="3156"/>
      <w:bookmarkEnd w:id="3157"/>
    </w:p>
    <w:p w14:paraId="7A322F73" w14:textId="77777777" w:rsidR="00602AC0" w:rsidRPr="003B2883" w:rsidRDefault="00602AC0" w:rsidP="00602AC0">
      <w:pPr>
        <w:pStyle w:val="Heading3"/>
      </w:pPr>
      <w:bookmarkStart w:id="3158" w:name="_Toc25156521"/>
      <w:bookmarkStart w:id="3159" w:name="_Toc34124826"/>
      <w:bookmarkStart w:id="3160" w:name="_Toc43207955"/>
      <w:bookmarkStart w:id="3161" w:name="_Toc49857428"/>
      <w:bookmarkStart w:id="3162" w:name="_Toc56677272"/>
      <w:bookmarkStart w:id="3163" w:name="_Toc56691795"/>
      <w:bookmarkStart w:id="3164" w:name="_Toc56699059"/>
      <w:bookmarkStart w:id="3165" w:name="_Toc67681028"/>
      <w:r w:rsidRPr="003B2883">
        <w:t>6.3.1</w:t>
      </w:r>
      <w:r w:rsidRPr="003B2883">
        <w:tab/>
        <w:t>API URI</w:t>
      </w:r>
      <w:bookmarkEnd w:id="3158"/>
      <w:bookmarkEnd w:id="3159"/>
      <w:bookmarkEnd w:id="3160"/>
      <w:bookmarkEnd w:id="3161"/>
      <w:bookmarkEnd w:id="3162"/>
      <w:bookmarkEnd w:id="3163"/>
      <w:bookmarkEnd w:id="3164"/>
      <w:bookmarkEnd w:id="3165"/>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02266F22"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7A028C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3166" w:name="_Toc25156522"/>
      <w:bookmarkStart w:id="3167" w:name="_Toc34124827"/>
      <w:bookmarkStart w:id="3168" w:name="_Toc43207956"/>
      <w:bookmarkStart w:id="3169" w:name="_Toc49857429"/>
      <w:bookmarkStart w:id="3170" w:name="_Toc56677273"/>
      <w:bookmarkStart w:id="3171" w:name="_Toc56691796"/>
      <w:bookmarkStart w:id="3172" w:name="_Toc56699060"/>
      <w:bookmarkStart w:id="3173" w:name="_Toc67681029"/>
      <w:r w:rsidRPr="003B2883">
        <w:t>6.3.2</w:t>
      </w:r>
      <w:r w:rsidRPr="003B2883">
        <w:tab/>
        <w:t>Usage of HTTP</w:t>
      </w:r>
      <w:bookmarkEnd w:id="3166"/>
      <w:bookmarkEnd w:id="3167"/>
      <w:bookmarkEnd w:id="3168"/>
      <w:bookmarkEnd w:id="3169"/>
      <w:bookmarkEnd w:id="3170"/>
      <w:bookmarkEnd w:id="3171"/>
      <w:bookmarkEnd w:id="3172"/>
      <w:bookmarkEnd w:id="3173"/>
    </w:p>
    <w:p w14:paraId="1D40231C" w14:textId="77777777" w:rsidR="00602AC0" w:rsidRPr="003B2883" w:rsidRDefault="00602AC0" w:rsidP="00602AC0">
      <w:pPr>
        <w:pStyle w:val="Heading4"/>
      </w:pPr>
      <w:bookmarkStart w:id="3174" w:name="_Toc25156523"/>
      <w:bookmarkStart w:id="3175" w:name="_Toc34124828"/>
      <w:bookmarkStart w:id="3176" w:name="_Toc43207957"/>
      <w:bookmarkStart w:id="3177" w:name="_Toc49857430"/>
      <w:bookmarkStart w:id="3178" w:name="_Toc56677274"/>
      <w:bookmarkStart w:id="3179" w:name="_Toc56691797"/>
      <w:bookmarkStart w:id="3180" w:name="_Toc56699061"/>
      <w:bookmarkStart w:id="3181" w:name="_Toc67681030"/>
      <w:r w:rsidRPr="003B2883">
        <w:t>6.3.2.1</w:t>
      </w:r>
      <w:r w:rsidRPr="003B2883">
        <w:tab/>
        <w:t>General</w:t>
      </w:r>
      <w:bookmarkEnd w:id="3174"/>
      <w:bookmarkEnd w:id="3175"/>
      <w:bookmarkEnd w:id="3176"/>
      <w:bookmarkEnd w:id="3177"/>
      <w:bookmarkEnd w:id="3178"/>
      <w:bookmarkEnd w:id="3179"/>
      <w:bookmarkEnd w:id="3180"/>
      <w:bookmarkEnd w:id="3181"/>
    </w:p>
    <w:p w14:paraId="408FA48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1A7306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77777777"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3182" w:name="_Toc25156524"/>
      <w:bookmarkStart w:id="3183" w:name="_Toc34124829"/>
      <w:bookmarkStart w:id="3184" w:name="_Toc43207958"/>
      <w:bookmarkStart w:id="3185" w:name="_Toc49857431"/>
      <w:bookmarkStart w:id="3186" w:name="_Toc56677275"/>
      <w:bookmarkStart w:id="3187" w:name="_Toc56691798"/>
      <w:bookmarkStart w:id="3188" w:name="_Toc56699062"/>
      <w:bookmarkStart w:id="3189" w:name="_Toc67681031"/>
      <w:r w:rsidRPr="003B2883">
        <w:t>6.3.2.2</w:t>
      </w:r>
      <w:r w:rsidRPr="003B2883">
        <w:tab/>
        <w:t>HTTP standard headers</w:t>
      </w:r>
      <w:bookmarkEnd w:id="3182"/>
      <w:bookmarkEnd w:id="3183"/>
      <w:bookmarkEnd w:id="3184"/>
      <w:bookmarkEnd w:id="3185"/>
      <w:bookmarkEnd w:id="3186"/>
      <w:bookmarkEnd w:id="3187"/>
      <w:bookmarkEnd w:id="3188"/>
      <w:bookmarkEnd w:id="3189"/>
    </w:p>
    <w:p w14:paraId="4D5251F7" w14:textId="77777777" w:rsidR="00602AC0" w:rsidRPr="003B2883" w:rsidRDefault="00602AC0" w:rsidP="00602AC0">
      <w:pPr>
        <w:pStyle w:val="Heading5"/>
        <w:rPr>
          <w:lang w:eastAsia="zh-CN"/>
        </w:rPr>
      </w:pPr>
      <w:bookmarkStart w:id="3190" w:name="_Toc25156525"/>
      <w:bookmarkStart w:id="3191" w:name="_Toc34124830"/>
      <w:bookmarkStart w:id="3192" w:name="_Toc43207959"/>
      <w:bookmarkStart w:id="3193" w:name="_Toc49857432"/>
      <w:bookmarkStart w:id="3194" w:name="_Toc56677276"/>
      <w:bookmarkStart w:id="3195" w:name="_Toc56691799"/>
      <w:bookmarkStart w:id="3196" w:name="_Toc56699063"/>
      <w:bookmarkStart w:id="3197" w:name="_Toc67681032"/>
      <w:r w:rsidRPr="003B2883">
        <w:t>6.3.2.2.1</w:t>
      </w:r>
      <w:r w:rsidRPr="003B2883">
        <w:rPr>
          <w:lang w:eastAsia="zh-CN"/>
        </w:rPr>
        <w:tab/>
        <w:t>General</w:t>
      </w:r>
      <w:bookmarkEnd w:id="3190"/>
      <w:bookmarkEnd w:id="3191"/>
      <w:bookmarkEnd w:id="3192"/>
      <w:bookmarkEnd w:id="3193"/>
      <w:bookmarkEnd w:id="3194"/>
      <w:bookmarkEnd w:id="3195"/>
      <w:bookmarkEnd w:id="3196"/>
      <w:bookmarkEnd w:id="3197"/>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3198" w:name="_Toc25156526"/>
      <w:bookmarkStart w:id="3199" w:name="_Toc34124831"/>
      <w:bookmarkStart w:id="3200" w:name="_Toc43207960"/>
      <w:bookmarkStart w:id="3201" w:name="_Toc49857433"/>
      <w:bookmarkStart w:id="3202" w:name="_Toc56677277"/>
      <w:bookmarkStart w:id="3203" w:name="_Toc56691800"/>
      <w:bookmarkStart w:id="3204" w:name="_Toc56699064"/>
      <w:bookmarkStart w:id="3205" w:name="_Toc67681033"/>
      <w:r w:rsidRPr="003B2883">
        <w:t>6.3.2.2.2</w:t>
      </w:r>
      <w:r w:rsidRPr="003B2883">
        <w:tab/>
        <w:t>Content type</w:t>
      </w:r>
      <w:bookmarkEnd w:id="3198"/>
      <w:bookmarkEnd w:id="3199"/>
      <w:bookmarkEnd w:id="3200"/>
      <w:bookmarkEnd w:id="3201"/>
      <w:bookmarkEnd w:id="3202"/>
      <w:bookmarkEnd w:id="3203"/>
      <w:bookmarkEnd w:id="3204"/>
      <w:bookmarkEnd w:id="3205"/>
    </w:p>
    <w:p w14:paraId="297D2DF3" w14:textId="77777777" w:rsidR="00602AC0"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3206" w:name="_Toc25156527"/>
      <w:bookmarkStart w:id="3207" w:name="_Toc34124832"/>
      <w:bookmarkStart w:id="3208" w:name="_Toc43207961"/>
      <w:bookmarkStart w:id="3209" w:name="_Toc49857434"/>
      <w:bookmarkStart w:id="3210" w:name="_Toc56677278"/>
      <w:bookmarkStart w:id="3211" w:name="_Toc56691801"/>
      <w:bookmarkStart w:id="3212" w:name="_Toc56699065"/>
      <w:bookmarkStart w:id="3213" w:name="_Toc67681034"/>
      <w:r w:rsidRPr="003B2883">
        <w:t>6.3.2.3</w:t>
      </w:r>
      <w:r w:rsidRPr="003B2883">
        <w:tab/>
        <w:t>HTTP custom headers</w:t>
      </w:r>
      <w:bookmarkEnd w:id="3206"/>
      <w:bookmarkEnd w:id="3207"/>
      <w:bookmarkEnd w:id="3208"/>
      <w:bookmarkEnd w:id="3209"/>
      <w:bookmarkEnd w:id="3210"/>
      <w:bookmarkEnd w:id="3211"/>
      <w:bookmarkEnd w:id="3212"/>
      <w:bookmarkEnd w:id="3213"/>
    </w:p>
    <w:p w14:paraId="295F03A8" w14:textId="77777777" w:rsidR="00602AC0" w:rsidRPr="003B2883" w:rsidRDefault="00602AC0" w:rsidP="00602AC0">
      <w:pPr>
        <w:pStyle w:val="Heading5"/>
        <w:rPr>
          <w:lang w:eastAsia="zh-CN"/>
        </w:rPr>
      </w:pPr>
      <w:bookmarkStart w:id="3214" w:name="_Toc25156528"/>
      <w:bookmarkStart w:id="3215" w:name="_Toc34124833"/>
      <w:bookmarkStart w:id="3216" w:name="_Toc43207962"/>
      <w:bookmarkStart w:id="3217" w:name="_Toc49857435"/>
      <w:bookmarkStart w:id="3218" w:name="_Toc56677279"/>
      <w:bookmarkStart w:id="3219" w:name="_Toc56691802"/>
      <w:bookmarkStart w:id="3220" w:name="_Toc56699066"/>
      <w:bookmarkStart w:id="3221" w:name="_Toc67681035"/>
      <w:r w:rsidRPr="003B2883">
        <w:t>6.3.2.3.1</w:t>
      </w:r>
      <w:r w:rsidRPr="003B2883">
        <w:rPr>
          <w:lang w:eastAsia="zh-CN"/>
        </w:rPr>
        <w:tab/>
        <w:t>General</w:t>
      </w:r>
      <w:bookmarkEnd w:id="3214"/>
      <w:bookmarkEnd w:id="3215"/>
      <w:bookmarkEnd w:id="3216"/>
      <w:bookmarkEnd w:id="3217"/>
      <w:bookmarkEnd w:id="3218"/>
      <w:bookmarkEnd w:id="3219"/>
      <w:bookmarkEnd w:id="3220"/>
      <w:bookmarkEnd w:id="322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3222" w:name="_Toc25156529"/>
      <w:bookmarkStart w:id="3223" w:name="_Toc34124834"/>
      <w:bookmarkStart w:id="3224" w:name="_Toc43207963"/>
      <w:bookmarkStart w:id="3225" w:name="_Toc49857436"/>
      <w:bookmarkStart w:id="3226" w:name="_Toc56677280"/>
      <w:bookmarkStart w:id="3227" w:name="_Toc56691803"/>
      <w:bookmarkStart w:id="3228" w:name="_Toc56699067"/>
      <w:bookmarkStart w:id="3229" w:name="_Toc67681036"/>
      <w:r w:rsidRPr="003B2883">
        <w:t>6.3.3</w:t>
      </w:r>
      <w:r w:rsidRPr="003B2883">
        <w:tab/>
        <w:t>Resources</w:t>
      </w:r>
      <w:bookmarkEnd w:id="3222"/>
      <w:bookmarkEnd w:id="3223"/>
      <w:bookmarkEnd w:id="3224"/>
      <w:bookmarkEnd w:id="3225"/>
      <w:bookmarkEnd w:id="3226"/>
      <w:bookmarkEnd w:id="3227"/>
      <w:bookmarkEnd w:id="3228"/>
      <w:bookmarkEnd w:id="3229"/>
    </w:p>
    <w:p w14:paraId="15E978EB" w14:textId="77777777" w:rsidR="00602AC0" w:rsidRPr="003B2883" w:rsidRDefault="00602AC0" w:rsidP="00602AC0">
      <w:pPr>
        <w:pStyle w:val="Heading4"/>
      </w:pPr>
      <w:bookmarkStart w:id="3230" w:name="_Toc25156530"/>
      <w:bookmarkStart w:id="3231" w:name="_Toc34124835"/>
      <w:bookmarkStart w:id="3232" w:name="_Toc43207964"/>
      <w:bookmarkStart w:id="3233" w:name="_Toc49857437"/>
      <w:bookmarkStart w:id="3234" w:name="_Toc56677281"/>
      <w:bookmarkStart w:id="3235" w:name="_Toc56691804"/>
      <w:bookmarkStart w:id="3236" w:name="_Toc56699068"/>
      <w:bookmarkStart w:id="3237" w:name="_Toc67681037"/>
      <w:r w:rsidRPr="003B2883">
        <w:t>6.3.3.1</w:t>
      </w:r>
      <w:r w:rsidRPr="003B2883">
        <w:tab/>
        <w:t>Overview</w:t>
      </w:r>
      <w:bookmarkEnd w:id="3230"/>
      <w:bookmarkEnd w:id="3231"/>
      <w:bookmarkEnd w:id="3232"/>
      <w:bookmarkEnd w:id="3233"/>
      <w:bookmarkEnd w:id="3234"/>
      <w:bookmarkEnd w:id="3235"/>
      <w:bookmarkEnd w:id="3236"/>
      <w:bookmarkEnd w:id="3237"/>
    </w:p>
    <w:p w14:paraId="38D093A2" w14:textId="77777777" w:rsidR="00602AC0" w:rsidRDefault="00602AC0" w:rsidP="00602AC0">
      <w:pPr>
        <w:pStyle w:val="TH"/>
      </w:pPr>
    </w:p>
    <w:p w14:paraId="34BC7389" w14:textId="77777777" w:rsidR="004325E6" w:rsidRPr="003B2883" w:rsidRDefault="004325E6" w:rsidP="00602AC0">
      <w:pPr>
        <w:pStyle w:val="TH"/>
      </w:pPr>
      <w:r>
        <w:object w:dxaOrig="8557" w:dyaOrig="4381" w14:anchorId="35F88263">
          <v:shape id="_x0000_i1062" type="#_x0000_t75" style="width:416.5pt;height:211pt" o:ole="">
            <v:imagedata r:id="rId82" o:title=""/>
          </v:shape>
          <o:OLEObject Type="Embed" ProgID="Visio.Drawing.15" ShapeID="_x0000_i1062" DrawAspect="Content" ObjectID="_1678293061" r:id="rId83"/>
        </w:object>
      </w:r>
    </w:p>
    <w:p w14:paraId="3CA925C3" w14:textId="77777777" w:rsidR="00602AC0" w:rsidRPr="003B2883" w:rsidRDefault="00602AC0" w:rsidP="00602AC0">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B4B6505"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60884626"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641ABFB5"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3238" w:name="_Toc25156531"/>
      <w:bookmarkStart w:id="3239" w:name="_Toc34124836"/>
      <w:bookmarkStart w:id="3240" w:name="_Toc43207965"/>
      <w:bookmarkStart w:id="3241" w:name="_Toc49857438"/>
      <w:bookmarkStart w:id="3242" w:name="_Toc56677282"/>
      <w:bookmarkStart w:id="3243" w:name="_Toc56691805"/>
      <w:bookmarkStart w:id="3244" w:name="_Toc56699069"/>
      <w:bookmarkStart w:id="3245" w:name="_Toc67681038"/>
      <w:r w:rsidRPr="003B2883">
        <w:lastRenderedPageBreak/>
        <w:t>6.3.3.2</w:t>
      </w:r>
      <w:r w:rsidRPr="003B2883">
        <w:tab/>
        <w:t xml:space="preserve">Resource: </w:t>
      </w:r>
      <w:r w:rsidRPr="003B2883">
        <w:rPr>
          <w:lang w:eastAsia="zh-CN"/>
        </w:rPr>
        <w:t>ueReachInd</w:t>
      </w:r>
      <w:bookmarkEnd w:id="3238"/>
      <w:bookmarkEnd w:id="3239"/>
      <w:bookmarkEnd w:id="3240"/>
      <w:bookmarkEnd w:id="3241"/>
      <w:bookmarkEnd w:id="3242"/>
      <w:bookmarkEnd w:id="3243"/>
      <w:bookmarkEnd w:id="3244"/>
      <w:bookmarkEnd w:id="3245"/>
    </w:p>
    <w:p w14:paraId="4FD35C65" w14:textId="77777777" w:rsidR="00602AC0" w:rsidRPr="003B2883" w:rsidRDefault="00602AC0" w:rsidP="00602AC0">
      <w:pPr>
        <w:pStyle w:val="Heading5"/>
      </w:pPr>
      <w:bookmarkStart w:id="3246" w:name="_Toc25156532"/>
      <w:bookmarkStart w:id="3247" w:name="_Toc34124837"/>
      <w:bookmarkStart w:id="3248" w:name="_Toc43207966"/>
      <w:bookmarkStart w:id="3249" w:name="_Toc49857439"/>
      <w:bookmarkStart w:id="3250" w:name="_Toc56677283"/>
      <w:bookmarkStart w:id="3251" w:name="_Toc56691806"/>
      <w:bookmarkStart w:id="3252" w:name="_Toc56699070"/>
      <w:bookmarkStart w:id="3253" w:name="_Toc67681039"/>
      <w:r w:rsidRPr="003B2883">
        <w:t>6.3.3.2.1</w:t>
      </w:r>
      <w:r w:rsidRPr="003B2883">
        <w:tab/>
        <w:t>Description</w:t>
      </w:r>
      <w:bookmarkEnd w:id="3246"/>
      <w:bookmarkEnd w:id="3247"/>
      <w:bookmarkEnd w:id="3248"/>
      <w:bookmarkEnd w:id="3249"/>
      <w:bookmarkEnd w:id="3250"/>
      <w:bookmarkEnd w:id="3251"/>
      <w:bookmarkEnd w:id="3252"/>
      <w:bookmarkEnd w:id="3253"/>
    </w:p>
    <w:p w14:paraId="7A8C6276"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76AA3C8E"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3254" w:name="_Toc25156533"/>
      <w:bookmarkStart w:id="3255" w:name="_Toc34124838"/>
      <w:bookmarkStart w:id="3256" w:name="_Toc43207967"/>
      <w:bookmarkStart w:id="3257" w:name="_Toc49857440"/>
      <w:bookmarkStart w:id="3258" w:name="_Toc56677284"/>
      <w:bookmarkStart w:id="3259" w:name="_Toc56691807"/>
      <w:bookmarkStart w:id="3260" w:name="_Toc56699071"/>
      <w:bookmarkStart w:id="3261" w:name="_Toc67681040"/>
      <w:r w:rsidRPr="003B2883">
        <w:t>6.3.3.2.2</w:t>
      </w:r>
      <w:r w:rsidRPr="003B2883">
        <w:tab/>
        <w:t>Resource Definition</w:t>
      </w:r>
      <w:bookmarkEnd w:id="3254"/>
      <w:bookmarkEnd w:id="3255"/>
      <w:bookmarkEnd w:id="3256"/>
      <w:bookmarkEnd w:id="3257"/>
      <w:bookmarkEnd w:id="3258"/>
      <w:bookmarkEnd w:id="3259"/>
      <w:bookmarkEnd w:id="3260"/>
      <w:bookmarkEnd w:id="3261"/>
    </w:p>
    <w:p w14:paraId="27F92258"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1BA7470A" w14:textId="77777777"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3262" w:name="_Toc25156534"/>
      <w:bookmarkStart w:id="3263" w:name="_Toc34124839"/>
      <w:bookmarkStart w:id="3264" w:name="_Toc43207968"/>
      <w:bookmarkStart w:id="3265" w:name="_Toc49857441"/>
      <w:bookmarkStart w:id="3266" w:name="_Toc56677285"/>
      <w:bookmarkStart w:id="3267" w:name="_Toc56691808"/>
      <w:bookmarkStart w:id="3268" w:name="_Toc56699072"/>
      <w:bookmarkStart w:id="3269" w:name="_Toc67681041"/>
      <w:r w:rsidRPr="003B2883">
        <w:t>6.3.3.2.3</w:t>
      </w:r>
      <w:r w:rsidRPr="003B2883">
        <w:tab/>
        <w:t>Resource Standard Methods</w:t>
      </w:r>
      <w:bookmarkEnd w:id="3262"/>
      <w:bookmarkEnd w:id="3263"/>
      <w:bookmarkEnd w:id="3264"/>
      <w:bookmarkEnd w:id="3265"/>
      <w:bookmarkEnd w:id="3266"/>
      <w:bookmarkEnd w:id="3267"/>
      <w:bookmarkEnd w:id="3268"/>
      <w:bookmarkEnd w:id="3269"/>
    </w:p>
    <w:p w14:paraId="5A9D3230" w14:textId="77777777" w:rsidR="00602AC0" w:rsidRPr="003B2883" w:rsidRDefault="00602AC0" w:rsidP="00602AC0">
      <w:pPr>
        <w:pStyle w:val="Heading6"/>
      </w:pPr>
      <w:bookmarkStart w:id="3270" w:name="_Toc25156535"/>
      <w:bookmarkStart w:id="3271" w:name="_Toc34124840"/>
      <w:bookmarkStart w:id="3272" w:name="_Toc43207969"/>
      <w:bookmarkStart w:id="3273" w:name="_Toc49857442"/>
      <w:bookmarkStart w:id="3274" w:name="_Toc56677286"/>
      <w:bookmarkStart w:id="3275" w:name="_Toc56691809"/>
      <w:bookmarkStart w:id="3276" w:name="_Toc56699073"/>
      <w:bookmarkStart w:id="3277" w:name="_Toc67681042"/>
      <w:r w:rsidRPr="003B2883">
        <w:t>6.3.3.2.3.1</w:t>
      </w:r>
      <w:r w:rsidRPr="003B2883">
        <w:tab/>
        <w:t>PUT</w:t>
      </w:r>
      <w:bookmarkEnd w:id="3270"/>
      <w:bookmarkEnd w:id="3271"/>
      <w:bookmarkEnd w:id="3272"/>
      <w:bookmarkEnd w:id="3273"/>
      <w:bookmarkEnd w:id="3274"/>
      <w:bookmarkEnd w:id="3275"/>
      <w:bookmarkEnd w:id="3276"/>
      <w:bookmarkEnd w:id="3277"/>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3D5EADD0"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602AC0" w:rsidRPr="003B2883" w14:paraId="69AD702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14:paraId="50FE0744"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DB4235E"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42BDA484"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005D2DDB"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11B4CC21" w14:textId="77777777" w:rsidR="00602AC0" w:rsidRPr="003B2883" w:rsidDel="008E4F8B" w:rsidRDefault="00602AC0" w:rsidP="001D4998">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007CFDA" w14:textId="77777777" w:rsidR="00602AC0" w:rsidRPr="003B2883" w:rsidRDefault="00602AC0" w:rsidP="001D4998">
            <w:pPr>
              <w:pStyle w:val="TAL"/>
            </w:pPr>
            <w:r>
              <w:t>W</w:t>
            </w:r>
            <w:r w:rsidRPr="003B2883">
              <w:t xml:space="preserve">hen the related UE context is not fully available at the target NF Service </w:t>
            </w:r>
            <w:r w:rsidR="004325E6">
              <w:t>Producer</w:t>
            </w:r>
            <w:r w:rsidR="004325E6" w:rsidRPr="003B2883">
              <w:t xml:space="preserve"> </w:t>
            </w:r>
            <w:r w:rsidRPr="003B2883">
              <w:t xml:space="preserve">(e.g. AMF) during a planned maintenance case (e.g. AMF planned maintenance without UDSF case) </w:t>
            </w:r>
            <w:r>
              <w:t>t</w:t>
            </w:r>
            <w:r w:rsidRPr="003B2883">
              <w:t xml:space="preserve">he "cause" attribute </w:t>
            </w:r>
            <w:r w:rsidR="004325E6">
              <w:t>may</w:t>
            </w:r>
            <w:r w:rsidR="004325E6" w:rsidRPr="003B2883">
              <w:t xml:space="preserve"> </w:t>
            </w:r>
            <w:r w:rsidRPr="003B2883">
              <w:t xml:space="preserve">be </w:t>
            </w:r>
            <w:r w:rsidR="004325E6">
              <w:t>used</w:t>
            </w:r>
            <w:r w:rsidRPr="003B2883">
              <w:t xml:space="preserve"> to </w:t>
            </w:r>
            <w:r w:rsidR="004325E6">
              <w:t xml:space="preserve">include </w:t>
            </w:r>
            <w:r w:rsidRPr="003B2883">
              <w:t>the following application error:</w:t>
            </w:r>
          </w:p>
          <w:p w14:paraId="26BDB971" w14:textId="77777777" w:rsidR="00602AC0" w:rsidRPr="003B2883" w:rsidRDefault="00602AC0" w:rsidP="001D4998">
            <w:pPr>
              <w:pStyle w:val="TAL"/>
              <w:ind w:left="284"/>
            </w:pPr>
            <w:r w:rsidRPr="003B2883">
              <w:t>-</w:t>
            </w:r>
            <w:r w:rsidRPr="003B2883">
              <w:tab/>
              <w:t>NF_CONSUMER_REDIRECT_ONE_TXN</w:t>
            </w:r>
          </w:p>
          <w:p w14:paraId="577FE889" w14:textId="77777777" w:rsidR="00602AC0" w:rsidRPr="003B2883" w:rsidRDefault="00602AC0" w:rsidP="001D4998">
            <w:pPr>
              <w:pStyle w:val="TAL"/>
            </w:pPr>
          </w:p>
          <w:p w14:paraId="6108AA5B" w14:textId="77777777"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14:paraId="247C560D" w14:textId="77777777"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14:paraId="127609AA"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C698DAD" w14:textId="77777777"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86CF4BF" w14:textId="77777777" w:rsidR="002B76A4" w:rsidRDefault="002B76A4" w:rsidP="002B76A4">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6F6277E" w14:textId="77777777" w:rsidR="002B76A4" w:rsidRDefault="002B76A4" w:rsidP="002B76A4">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C55DA06" w14:textId="77777777" w:rsidR="002B76A4" w:rsidRPr="003B2883" w:rsidRDefault="002B76A4" w:rsidP="002B76A4">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3499FC6F" w14:textId="77777777"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ECA1A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p w14:paraId="16D46F9A" w14:textId="77777777" w:rsidR="00602AC0" w:rsidRPr="003B2883" w:rsidRDefault="00602AC0" w:rsidP="001D4998">
            <w:pPr>
              <w:pStyle w:val="TAL"/>
            </w:pPr>
            <w:r w:rsidRPr="003B2883">
              <w:t>See table 6.3.7.3-1 for the description of this error.</w:t>
            </w:r>
          </w:p>
        </w:tc>
      </w:tr>
      <w:tr w:rsidR="00602AC0" w:rsidRPr="003B2883" w14:paraId="0DDEB41B"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p w14:paraId="15B64E18" w14:textId="77777777" w:rsidR="00602AC0" w:rsidRPr="003B2883" w:rsidRDefault="00602AC0" w:rsidP="001D4998">
            <w:pPr>
              <w:pStyle w:val="TAL"/>
              <w:rPr>
                <w:lang w:eastAsia="zh-CN"/>
              </w:rPr>
            </w:pPr>
            <w:r w:rsidRPr="003B2883">
              <w:t>See table 6.3.7.3-1 for the description of these errors</w:t>
            </w:r>
          </w:p>
        </w:tc>
      </w:tr>
      <w:tr w:rsidR="00602AC0" w:rsidRPr="003B2883" w14:paraId="30057FA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3B02AEE"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86BAC01"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25B2570A"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C1E8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B094BEF"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602AC0" w:rsidRPr="003B2883" w:rsidRDefault="00602AC0" w:rsidP="001D4998">
            <w:pPr>
              <w:pStyle w:val="TAL"/>
            </w:pPr>
          </w:p>
          <w:p w14:paraId="5FE35A21"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29803A7E"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DFDFC95"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3CFC9B3"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579D59C"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2E0485A2"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7E876805" w14:textId="77777777" w:rsidR="00602AC0" w:rsidRPr="003B2883" w:rsidRDefault="00602AC0" w:rsidP="001D4998">
            <w:pPr>
              <w:pStyle w:val="TAL"/>
            </w:pPr>
            <w:r w:rsidRPr="00534FD2">
              <w:t>The "cause" attribute may be used to indicate one of the following application errors:</w:t>
            </w:r>
          </w:p>
          <w:p w14:paraId="2BAE95A8" w14:textId="77777777" w:rsidR="00602AC0" w:rsidRPr="003B2883" w:rsidRDefault="00602AC0" w:rsidP="001D4998">
            <w:pPr>
              <w:pStyle w:val="TAL"/>
              <w:ind w:left="284"/>
            </w:pPr>
            <w:r w:rsidRPr="003B2883">
              <w:t>-</w:t>
            </w:r>
            <w:r w:rsidRPr="003B2883">
              <w:tab/>
              <w:t>UE_NOT_RESPONDING</w:t>
            </w:r>
          </w:p>
          <w:p w14:paraId="63B02206" w14:textId="77777777" w:rsidR="00602AC0" w:rsidRPr="003B2883" w:rsidRDefault="00602AC0" w:rsidP="001D4998">
            <w:pPr>
              <w:pStyle w:val="TAL"/>
              <w:ind w:left="284"/>
            </w:pPr>
          </w:p>
          <w:p w14:paraId="771631C5" w14:textId="77777777" w:rsidR="00602AC0" w:rsidRPr="003B2883" w:rsidDel="00154A01" w:rsidRDefault="00602AC0" w:rsidP="001D4998">
            <w:pPr>
              <w:pStyle w:val="TAL"/>
            </w:pPr>
            <w:r w:rsidRPr="003B2883">
              <w:t>See table 6.3.7.3-1 for the description of this error.</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8E2764" w14:textId="77777777"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C5056A" w14:textId="77777777"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3278" w:name="_Toc25156536"/>
      <w:bookmarkStart w:id="3279" w:name="_Toc34124841"/>
      <w:bookmarkStart w:id="3280" w:name="_Toc43207970"/>
      <w:bookmarkStart w:id="3281" w:name="_Toc49857443"/>
      <w:bookmarkStart w:id="3282" w:name="_Toc56677287"/>
      <w:bookmarkStart w:id="3283" w:name="_Toc56691810"/>
      <w:bookmarkStart w:id="3284" w:name="_Toc56699074"/>
      <w:bookmarkStart w:id="3285" w:name="_Toc67681043"/>
      <w:r w:rsidRPr="003B2883">
        <w:t>6.3.3.2.4</w:t>
      </w:r>
      <w:r w:rsidRPr="003B2883">
        <w:tab/>
        <w:t>Resource Custom Operations</w:t>
      </w:r>
      <w:bookmarkEnd w:id="3278"/>
      <w:bookmarkEnd w:id="3279"/>
      <w:bookmarkEnd w:id="3280"/>
      <w:bookmarkEnd w:id="3281"/>
      <w:bookmarkEnd w:id="3282"/>
      <w:bookmarkEnd w:id="3283"/>
      <w:bookmarkEnd w:id="3284"/>
      <w:bookmarkEnd w:id="3285"/>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3286" w:name="_Toc25156537"/>
      <w:bookmarkStart w:id="3287" w:name="_Toc34124842"/>
      <w:bookmarkStart w:id="3288" w:name="_Toc43207971"/>
      <w:bookmarkStart w:id="3289" w:name="_Toc49857444"/>
      <w:bookmarkStart w:id="3290" w:name="_Toc56677288"/>
      <w:bookmarkStart w:id="3291" w:name="_Toc56691811"/>
      <w:bookmarkStart w:id="3292" w:name="_Toc56699075"/>
      <w:bookmarkStart w:id="3293" w:name="_Toc67681044"/>
      <w:r w:rsidRPr="003B2883">
        <w:t>6.3.3.3</w:t>
      </w:r>
      <w:r w:rsidRPr="003B2883">
        <w:tab/>
        <w:t xml:space="preserve">Resource: </w:t>
      </w:r>
      <w:r>
        <w:rPr>
          <w:lang w:eastAsia="zh-CN"/>
        </w:rPr>
        <w:t>u</w:t>
      </w:r>
      <w:r w:rsidRPr="003B2883">
        <w:rPr>
          <w:lang w:eastAsia="zh-CN"/>
        </w:rPr>
        <w:t>eContext</w:t>
      </w:r>
      <w:bookmarkEnd w:id="3286"/>
      <w:bookmarkEnd w:id="3287"/>
      <w:bookmarkEnd w:id="3288"/>
      <w:bookmarkEnd w:id="3289"/>
      <w:bookmarkEnd w:id="3290"/>
      <w:bookmarkEnd w:id="3291"/>
      <w:bookmarkEnd w:id="3292"/>
      <w:bookmarkEnd w:id="3293"/>
    </w:p>
    <w:p w14:paraId="408C1B8B" w14:textId="77777777" w:rsidR="00602AC0" w:rsidRPr="003B2883" w:rsidRDefault="00602AC0" w:rsidP="00602AC0">
      <w:pPr>
        <w:pStyle w:val="Heading5"/>
      </w:pPr>
      <w:bookmarkStart w:id="3294" w:name="_Toc25156538"/>
      <w:bookmarkStart w:id="3295" w:name="_Toc34124843"/>
      <w:bookmarkStart w:id="3296" w:name="_Toc43207972"/>
      <w:bookmarkStart w:id="3297" w:name="_Toc49857445"/>
      <w:bookmarkStart w:id="3298" w:name="_Toc56677289"/>
      <w:bookmarkStart w:id="3299" w:name="_Toc56691812"/>
      <w:bookmarkStart w:id="3300" w:name="_Toc56699076"/>
      <w:bookmarkStart w:id="3301" w:name="_Toc67681045"/>
      <w:r w:rsidRPr="003B2883">
        <w:t>6.3.3.3.1</w:t>
      </w:r>
      <w:r w:rsidRPr="003B2883">
        <w:tab/>
        <w:t>Description</w:t>
      </w:r>
      <w:bookmarkEnd w:id="3294"/>
      <w:bookmarkEnd w:id="3295"/>
      <w:bookmarkEnd w:id="3296"/>
      <w:bookmarkEnd w:id="3297"/>
      <w:bookmarkEnd w:id="3298"/>
      <w:bookmarkEnd w:id="3299"/>
      <w:bookmarkEnd w:id="3300"/>
      <w:bookmarkEnd w:id="3301"/>
    </w:p>
    <w:p w14:paraId="5A098880"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AC66AA5"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3302" w:name="_Toc25156539"/>
      <w:bookmarkStart w:id="3303" w:name="_Toc34124844"/>
      <w:bookmarkStart w:id="3304" w:name="_Toc43207973"/>
      <w:bookmarkStart w:id="3305" w:name="_Toc49857446"/>
      <w:bookmarkStart w:id="3306" w:name="_Toc56677290"/>
      <w:bookmarkStart w:id="3307" w:name="_Toc56691813"/>
      <w:bookmarkStart w:id="3308" w:name="_Toc56699077"/>
      <w:bookmarkStart w:id="3309" w:name="_Toc67681046"/>
      <w:r w:rsidRPr="003B2883">
        <w:t>6.3.3.3.2</w:t>
      </w:r>
      <w:r w:rsidRPr="003B2883">
        <w:tab/>
        <w:t>Resource Definition</w:t>
      </w:r>
      <w:bookmarkEnd w:id="3302"/>
      <w:bookmarkEnd w:id="3303"/>
      <w:bookmarkEnd w:id="3304"/>
      <w:bookmarkEnd w:id="3305"/>
      <w:bookmarkEnd w:id="3306"/>
      <w:bookmarkEnd w:id="3307"/>
      <w:bookmarkEnd w:id="3308"/>
      <w:bookmarkEnd w:id="3309"/>
    </w:p>
    <w:p w14:paraId="43948C7E" w14:textId="77777777" w:rsidR="00602AC0" w:rsidRPr="003B2883" w:rsidRDefault="00602AC0" w:rsidP="00602AC0">
      <w:r w:rsidRPr="003B2883">
        <w:t>Resource URI: {apiRoot}/namf-mt/&lt;apiVersion&gt;/ue-contexts/{ueContextId}</w:t>
      </w:r>
    </w:p>
    <w:p w14:paraId="34DE95E4"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3310" w:name="_Toc25156540"/>
      <w:bookmarkStart w:id="3311" w:name="_Toc34124845"/>
      <w:bookmarkStart w:id="3312" w:name="_Toc43207974"/>
      <w:bookmarkStart w:id="3313" w:name="_Toc49857447"/>
      <w:bookmarkStart w:id="3314" w:name="_Toc56677291"/>
      <w:bookmarkStart w:id="3315" w:name="_Toc56691814"/>
      <w:bookmarkStart w:id="3316" w:name="_Toc56699078"/>
      <w:bookmarkStart w:id="3317" w:name="_Toc67681047"/>
      <w:r w:rsidRPr="003B2883">
        <w:t>6.3.3.3.3</w:t>
      </w:r>
      <w:r w:rsidRPr="003B2883">
        <w:tab/>
        <w:t>Resource Standard Methods</w:t>
      </w:r>
      <w:bookmarkEnd w:id="3310"/>
      <w:bookmarkEnd w:id="3311"/>
      <w:bookmarkEnd w:id="3312"/>
      <w:bookmarkEnd w:id="3313"/>
      <w:bookmarkEnd w:id="3314"/>
      <w:bookmarkEnd w:id="3315"/>
      <w:bookmarkEnd w:id="3316"/>
      <w:bookmarkEnd w:id="3317"/>
    </w:p>
    <w:p w14:paraId="792D0703" w14:textId="77777777" w:rsidR="00602AC0" w:rsidRPr="003B2883" w:rsidRDefault="00602AC0" w:rsidP="00602AC0">
      <w:pPr>
        <w:pStyle w:val="Heading6"/>
      </w:pPr>
      <w:bookmarkStart w:id="3318" w:name="_Toc25156541"/>
      <w:bookmarkStart w:id="3319" w:name="_Toc34124846"/>
      <w:bookmarkStart w:id="3320" w:name="_Toc43207975"/>
      <w:bookmarkStart w:id="3321" w:name="_Toc49857448"/>
      <w:bookmarkStart w:id="3322" w:name="_Toc56677292"/>
      <w:bookmarkStart w:id="3323" w:name="_Toc56691815"/>
      <w:bookmarkStart w:id="3324" w:name="_Toc56699079"/>
      <w:bookmarkStart w:id="3325" w:name="_Hlk56670023"/>
      <w:bookmarkStart w:id="3326" w:name="_Toc67681048"/>
      <w:r w:rsidRPr="003B2883">
        <w:t>6.3.3.3.3.1</w:t>
      </w:r>
      <w:r w:rsidRPr="003B2883">
        <w:tab/>
        <w:t>GET</w:t>
      </w:r>
      <w:bookmarkEnd w:id="3318"/>
      <w:bookmarkEnd w:id="3319"/>
      <w:bookmarkEnd w:id="3320"/>
      <w:bookmarkEnd w:id="3321"/>
      <w:bookmarkEnd w:id="3322"/>
      <w:bookmarkEnd w:id="3323"/>
      <w:bookmarkEnd w:id="3324"/>
      <w:bookmarkEnd w:id="3326"/>
    </w:p>
    <w:p w14:paraId="4F730675" w14:textId="77777777" w:rsidR="00602AC0" w:rsidRPr="003B2883" w:rsidRDefault="00602AC0" w:rsidP="00602AC0">
      <w:r w:rsidRPr="003B2883">
        <w:t>This method shall support the URI query parameters specified in table 6.3.3.3.3.1-1.</w:t>
      </w:r>
    </w:p>
    <w:p w14:paraId="0ACBA6D3"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33471476"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602AC0" w:rsidRPr="003B2883" w14:paraId="7DD614C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69B5501"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4018EFF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BAA017"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6D9C3F29" w14:textId="77777777" w:rsidR="00602AC0" w:rsidRPr="003B2883" w:rsidDel="008E4F8B" w:rsidRDefault="00602AC0" w:rsidP="001D4998">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1E2FF990" w14:textId="77777777"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602AC0" w:rsidRPr="003B2883" w:rsidRDefault="00602AC0" w:rsidP="001D4998">
            <w:pPr>
              <w:pStyle w:val="TAL"/>
              <w:ind w:left="351"/>
            </w:pPr>
            <w:r w:rsidRPr="003B2883">
              <w:t>-</w:t>
            </w:r>
            <w:r w:rsidRPr="003B2883">
              <w:tab/>
              <w:t>NF_CONSUMER_REDIRECT_ONE_TXN</w:t>
            </w:r>
          </w:p>
          <w:p w14:paraId="75D2FE95" w14:textId="77777777"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14:paraId="3A7D8EA5" w14:textId="77777777"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14:paraId="7B272044"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18E8D38B" w14:textId="77777777"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70831AC" w14:textId="77777777" w:rsidR="002B76A4" w:rsidRDefault="002B76A4" w:rsidP="002B76A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0665379" w14:textId="77777777" w:rsidR="002B76A4" w:rsidRDefault="002B76A4" w:rsidP="002B76A4">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009D2772" w14:textId="77777777" w:rsidR="002B76A4" w:rsidRPr="003B2883" w:rsidRDefault="002B76A4" w:rsidP="002B76A4">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7FEF5C4" w14:textId="77777777"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77777777" w:rsidR="00602AC0" w:rsidRPr="003B2883" w:rsidRDefault="00602AC0" w:rsidP="001D4998">
            <w:pPr>
              <w:pStyle w:val="TAL"/>
              <w:ind w:left="351"/>
            </w:pPr>
            <w:r w:rsidRPr="003B2883">
              <w:t>-</w:t>
            </w:r>
            <w:r w:rsidRPr="003B2883">
              <w:tab/>
              <w:t>UNABLE_TO_PAGE_UE</w:t>
            </w:r>
          </w:p>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p w14:paraId="140B9ABB" w14:textId="77777777" w:rsidR="00602AC0" w:rsidRPr="003B2883" w:rsidRDefault="00602AC0" w:rsidP="001D4998">
            <w:pPr>
              <w:pStyle w:val="TAL"/>
              <w:rPr>
                <w:lang w:eastAsia="zh-CN"/>
              </w:rPr>
            </w:pPr>
            <w:r w:rsidRPr="003B2883">
              <w:t>See table 6.3.7.3-1 for the description of these errors</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B98672" w14:textId="77777777" w:rsidR="009904E3" w:rsidRPr="00D67AB2" w:rsidRDefault="009904E3" w:rsidP="00730976">
            <w:pPr>
              <w:pStyle w:val="TAL"/>
            </w:pPr>
            <w:r w:rsidRPr="00E50EA2">
              <w:t>The URI of the resource located on the target NF Service Consumer (e.g. AMF) to which the request is redirected</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41C5A" w14:textId="77777777"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bookmarkEnd w:id="3325"/>
    </w:tbl>
    <w:p w14:paraId="77548734" w14:textId="77777777" w:rsidR="00AF7832" w:rsidRPr="003B2883" w:rsidRDefault="00AF7832" w:rsidP="00602AC0"/>
    <w:p w14:paraId="00D3DF2A" w14:textId="77777777" w:rsidR="00602AC0" w:rsidRPr="003B2883" w:rsidRDefault="00602AC0" w:rsidP="00602AC0">
      <w:pPr>
        <w:pStyle w:val="Heading5"/>
      </w:pPr>
      <w:bookmarkStart w:id="3327" w:name="_Toc25156542"/>
      <w:bookmarkStart w:id="3328" w:name="_Toc34124847"/>
      <w:bookmarkStart w:id="3329" w:name="_Toc43207976"/>
      <w:bookmarkStart w:id="3330" w:name="_Toc49857449"/>
      <w:bookmarkStart w:id="3331" w:name="_Toc56677293"/>
      <w:bookmarkStart w:id="3332" w:name="_Toc56691816"/>
      <w:bookmarkStart w:id="3333" w:name="_Toc56699080"/>
      <w:bookmarkStart w:id="3334" w:name="_Toc67681049"/>
      <w:r w:rsidRPr="003B2883">
        <w:t>6.3.3.3.4</w:t>
      </w:r>
      <w:r w:rsidRPr="003B2883">
        <w:tab/>
        <w:t>Resource Custom Operations</w:t>
      </w:r>
      <w:bookmarkEnd w:id="3327"/>
      <w:bookmarkEnd w:id="3328"/>
      <w:bookmarkEnd w:id="3329"/>
      <w:bookmarkEnd w:id="3330"/>
      <w:bookmarkEnd w:id="3331"/>
      <w:bookmarkEnd w:id="3332"/>
      <w:bookmarkEnd w:id="3333"/>
      <w:bookmarkEnd w:id="3334"/>
    </w:p>
    <w:p w14:paraId="5B24F8BE" w14:textId="77777777" w:rsidR="00602AC0" w:rsidRPr="003B2883" w:rsidRDefault="00602AC0" w:rsidP="00602AC0">
      <w:r w:rsidRPr="003B2883">
        <w:t>There is no custom operation supported on this resource.</w:t>
      </w:r>
    </w:p>
    <w:p w14:paraId="34676A7D" w14:textId="77777777" w:rsidR="00602AC0" w:rsidRPr="003B2883" w:rsidRDefault="00602AC0" w:rsidP="00602AC0">
      <w:pPr>
        <w:pStyle w:val="Heading3"/>
      </w:pPr>
      <w:bookmarkStart w:id="3335" w:name="_Toc25156543"/>
      <w:bookmarkStart w:id="3336" w:name="_Toc34124848"/>
      <w:bookmarkStart w:id="3337" w:name="_Toc43207977"/>
      <w:bookmarkStart w:id="3338" w:name="_Toc49857450"/>
      <w:bookmarkStart w:id="3339" w:name="_Toc56677294"/>
      <w:bookmarkStart w:id="3340" w:name="_Toc56691817"/>
      <w:bookmarkStart w:id="3341" w:name="_Toc56699081"/>
      <w:bookmarkStart w:id="3342" w:name="_Hlk507858647"/>
      <w:bookmarkStart w:id="3343" w:name="_Toc67681050"/>
      <w:r w:rsidRPr="003B2883">
        <w:t>6.3.4</w:t>
      </w:r>
      <w:r w:rsidRPr="003B2883">
        <w:tab/>
        <w:t>Custom Operations without associated resources</w:t>
      </w:r>
      <w:bookmarkEnd w:id="3335"/>
      <w:bookmarkEnd w:id="3336"/>
      <w:bookmarkEnd w:id="3337"/>
      <w:bookmarkEnd w:id="3338"/>
      <w:bookmarkEnd w:id="3339"/>
      <w:bookmarkEnd w:id="3340"/>
      <w:bookmarkEnd w:id="3341"/>
      <w:bookmarkEnd w:id="334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3344" w:name="_Toc25156544"/>
      <w:bookmarkStart w:id="3345" w:name="_Toc34124849"/>
      <w:bookmarkStart w:id="3346" w:name="_Toc43207978"/>
      <w:bookmarkStart w:id="3347" w:name="_Toc49857451"/>
      <w:bookmarkStart w:id="3348" w:name="_Toc56677295"/>
      <w:bookmarkStart w:id="3349" w:name="_Toc56691818"/>
      <w:bookmarkStart w:id="3350" w:name="_Toc56699082"/>
      <w:bookmarkStart w:id="3351" w:name="_Toc67681051"/>
      <w:bookmarkEnd w:id="3342"/>
      <w:r w:rsidRPr="003B2883">
        <w:t>6.3.5</w:t>
      </w:r>
      <w:r w:rsidRPr="003B2883">
        <w:tab/>
        <w:t>Notifications</w:t>
      </w:r>
      <w:bookmarkEnd w:id="3344"/>
      <w:bookmarkEnd w:id="3345"/>
      <w:bookmarkEnd w:id="3346"/>
      <w:bookmarkEnd w:id="3347"/>
      <w:bookmarkEnd w:id="3348"/>
      <w:bookmarkEnd w:id="3349"/>
      <w:bookmarkEnd w:id="3350"/>
      <w:bookmarkEnd w:id="3351"/>
    </w:p>
    <w:p w14:paraId="6F6DB23F" w14:textId="77777777" w:rsidR="00602AC0" w:rsidRPr="003B2883" w:rsidRDefault="00602AC0" w:rsidP="00602AC0">
      <w:r w:rsidRPr="003B2883">
        <w:t>There are no notifications supported on Namf_MT service.</w:t>
      </w:r>
    </w:p>
    <w:p w14:paraId="5E5C122C" w14:textId="77777777" w:rsidR="00602AC0" w:rsidRPr="003B2883" w:rsidRDefault="00602AC0" w:rsidP="00602AC0">
      <w:pPr>
        <w:pStyle w:val="Heading3"/>
      </w:pPr>
      <w:bookmarkStart w:id="3352" w:name="_Toc25156545"/>
      <w:bookmarkStart w:id="3353" w:name="_Toc34124850"/>
      <w:bookmarkStart w:id="3354" w:name="_Toc43207979"/>
      <w:bookmarkStart w:id="3355" w:name="_Toc49857452"/>
      <w:bookmarkStart w:id="3356" w:name="_Toc56677296"/>
      <w:bookmarkStart w:id="3357" w:name="_Toc56691819"/>
      <w:bookmarkStart w:id="3358" w:name="_Toc56699083"/>
      <w:bookmarkStart w:id="3359" w:name="_Toc67681052"/>
      <w:r w:rsidRPr="003B2883">
        <w:t>6.3.6</w:t>
      </w:r>
      <w:r w:rsidRPr="003B2883">
        <w:tab/>
        <w:t>Data Model</w:t>
      </w:r>
      <w:bookmarkEnd w:id="3352"/>
      <w:bookmarkEnd w:id="3353"/>
      <w:bookmarkEnd w:id="3354"/>
      <w:bookmarkEnd w:id="3355"/>
      <w:bookmarkEnd w:id="3356"/>
      <w:bookmarkEnd w:id="3357"/>
      <w:bookmarkEnd w:id="3358"/>
      <w:bookmarkEnd w:id="3359"/>
    </w:p>
    <w:p w14:paraId="0D32026C" w14:textId="77777777" w:rsidR="00602AC0" w:rsidRPr="003B2883" w:rsidRDefault="00602AC0" w:rsidP="00602AC0">
      <w:pPr>
        <w:pStyle w:val="Heading4"/>
      </w:pPr>
      <w:bookmarkStart w:id="3360" w:name="_Toc25156546"/>
      <w:bookmarkStart w:id="3361" w:name="_Toc34124851"/>
      <w:bookmarkStart w:id="3362" w:name="_Toc43207980"/>
      <w:bookmarkStart w:id="3363" w:name="_Toc49857453"/>
      <w:bookmarkStart w:id="3364" w:name="_Toc56677297"/>
      <w:bookmarkStart w:id="3365" w:name="_Toc56691820"/>
      <w:bookmarkStart w:id="3366" w:name="_Toc56699084"/>
      <w:bookmarkStart w:id="3367" w:name="_Toc67681053"/>
      <w:r w:rsidRPr="003B2883">
        <w:t>6.3.6.1</w:t>
      </w:r>
      <w:r w:rsidRPr="003B2883">
        <w:tab/>
        <w:t>General</w:t>
      </w:r>
      <w:bookmarkEnd w:id="3360"/>
      <w:bookmarkEnd w:id="3361"/>
      <w:bookmarkEnd w:id="3362"/>
      <w:bookmarkEnd w:id="3363"/>
      <w:bookmarkEnd w:id="3364"/>
      <w:bookmarkEnd w:id="3365"/>
      <w:bookmarkEnd w:id="3366"/>
      <w:bookmarkEnd w:id="336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655E8990"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3747ED5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7530733"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9AE2270"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09E7A49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8FE6EB4"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07029A57"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lastRenderedPageBreak/>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602AC0"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602AC0" w:rsidRPr="003B2883" w:rsidRDefault="00602AC0" w:rsidP="001D4998">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3368" w:name="_Toc25156547"/>
      <w:bookmarkStart w:id="3369" w:name="_Toc34124852"/>
      <w:bookmarkStart w:id="3370" w:name="_Toc43207981"/>
      <w:bookmarkStart w:id="3371" w:name="_Toc49857454"/>
      <w:bookmarkStart w:id="3372" w:name="_Toc56677298"/>
      <w:bookmarkStart w:id="3373" w:name="_Toc56691821"/>
      <w:bookmarkStart w:id="3374" w:name="_Toc56699085"/>
      <w:bookmarkStart w:id="3375" w:name="_Toc67681054"/>
      <w:r w:rsidRPr="003B2883">
        <w:rPr>
          <w:lang w:val="en-US"/>
        </w:rPr>
        <w:t>6.3.6.2</w:t>
      </w:r>
      <w:r w:rsidRPr="003B2883">
        <w:rPr>
          <w:lang w:val="en-US"/>
        </w:rPr>
        <w:tab/>
        <w:t>Structured data types</w:t>
      </w:r>
      <w:bookmarkEnd w:id="3368"/>
      <w:bookmarkEnd w:id="3369"/>
      <w:bookmarkEnd w:id="3370"/>
      <w:bookmarkEnd w:id="3371"/>
      <w:bookmarkEnd w:id="3372"/>
      <w:bookmarkEnd w:id="3373"/>
      <w:bookmarkEnd w:id="3374"/>
      <w:bookmarkEnd w:id="3375"/>
    </w:p>
    <w:p w14:paraId="0CDBEF50" w14:textId="77777777" w:rsidR="00602AC0" w:rsidRPr="003B2883" w:rsidRDefault="00602AC0" w:rsidP="00602AC0">
      <w:pPr>
        <w:pStyle w:val="Heading5"/>
      </w:pPr>
      <w:bookmarkStart w:id="3376" w:name="_Toc25156548"/>
      <w:bookmarkStart w:id="3377" w:name="_Toc34124853"/>
      <w:bookmarkStart w:id="3378" w:name="_Toc43207982"/>
      <w:bookmarkStart w:id="3379" w:name="_Toc49857455"/>
      <w:bookmarkStart w:id="3380" w:name="_Toc56677299"/>
      <w:bookmarkStart w:id="3381" w:name="_Toc56691822"/>
      <w:bookmarkStart w:id="3382" w:name="_Toc56699086"/>
      <w:bookmarkStart w:id="3383" w:name="_Toc67681055"/>
      <w:r w:rsidRPr="003B2883">
        <w:t>6.3.6.2.1</w:t>
      </w:r>
      <w:r w:rsidRPr="003B2883">
        <w:tab/>
        <w:t>Introduction</w:t>
      </w:r>
      <w:bookmarkEnd w:id="3376"/>
      <w:bookmarkEnd w:id="3377"/>
      <w:bookmarkEnd w:id="3378"/>
      <w:bookmarkEnd w:id="3379"/>
      <w:bookmarkEnd w:id="3380"/>
      <w:bookmarkEnd w:id="3381"/>
      <w:bookmarkEnd w:id="3382"/>
      <w:bookmarkEnd w:id="338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3384" w:name="_Toc25156549"/>
      <w:bookmarkStart w:id="3385" w:name="_Toc34124854"/>
      <w:bookmarkStart w:id="3386" w:name="_Toc43207983"/>
      <w:bookmarkStart w:id="3387" w:name="_Toc49857456"/>
      <w:bookmarkStart w:id="3388" w:name="_Toc56677300"/>
      <w:bookmarkStart w:id="3389" w:name="_Toc56691823"/>
      <w:bookmarkStart w:id="3390" w:name="_Toc56699087"/>
      <w:bookmarkStart w:id="3391" w:name="_Toc67681056"/>
      <w:r w:rsidRPr="003B2883">
        <w:t>6.3.6.2.2</w:t>
      </w:r>
      <w:r w:rsidRPr="003B2883">
        <w:tab/>
        <w:t>Type: EnableUeReachabilityReqData</w:t>
      </w:r>
      <w:bookmarkEnd w:id="3384"/>
      <w:bookmarkEnd w:id="3385"/>
      <w:bookmarkEnd w:id="3386"/>
      <w:bookmarkEnd w:id="3387"/>
      <w:bookmarkEnd w:id="3388"/>
      <w:bookmarkEnd w:id="3389"/>
      <w:bookmarkEnd w:id="3390"/>
      <w:bookmarkEnd w:id="3391"/>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3392" w:name="_Toc25156550"/>
      <w:bookmarkStart w:id="3393" w:name="_Toc34124855"/>
      <w:bookmarkStart w:id="3394" w:name="_Toc43207984"/>
      <w:bookmarkStart w:id="3395" w:name="_Toc49857457"/>
      <w:bookmarkStart w:id="3396" w:name="_Toc56677301"/>
      <w:bookmarkStart w:id="3397" w:name="_Toc56691824"/>
      <w:bookmarkStart w:id="3398" w:name="_Toc56699088"/>
      <w:bookmarkStart w:id="3399" w:name="_Toc67681057"/>
      <w:r w:rsidRPr="003B2883">
        <w:t>6.3.6.2.3</w:t>
      </w:r>
      <w:r w:rsidRPr="003B2883">
        <w:tab/>
        <w:t>Type: EnableUeReachabilityRspData</w:t>
      </w:r>
      <w:bookmarkEnd w:id="3392"/>
      <w:bookmarkEnd w:id="3393"/>
      <w:bookmarkEnd w:id="3394"/>
      <w:bookmarkEnd w:id="3395"/>
      <w:bookmarkEnd w:id="3396"/>
      <w:bookmarkEnd w:id="3397"/>
      <w:bookmarkEnd w:id="3398"/>
      <w:bookmarkEnd w:id="3399"/>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3400" w:name="_Toc25156551"/>
      <w:bookmarkStart w:id="3401" w:name="_Toc34124856"/>
      <w:bookmarkStart w:id="3402" w:name="_Toc43207985"/>
      <w:bookmarkStart w:id="3403" w:name="_Toc49857458"/>
      <w:bookmarkStart w:id="3404" w:name="_Toc56677302"/>
      <w:bookmarkStart w:id="3405" w:name="_Toc56691825"/>
      <w:bookmarkStart w:id="3406" w:name="_Toc56699089"/>
      <w:bookmarkStart w:id="3407" w:name="_Toc67681058"/>
      <w:r w:rsidRPr="003B2883">
        <w:lastRenderedPageBreak/>
        <w:t>6.3.6.2.4</w:t>
      </w:r>
      <w:r w:rsidRPr="003B2883">
        <w:tab/>
        <w:t>Type: UeContextInfo</w:t>
      </w:r>
      <w:bookmarkEnd w:id="3400"/>
      <w:bookmarkEnd w:id="3401"/>
      <w:bookmarkEnd w:id="3402"/>
      <w:bookmarkEnd w:id="3403"/>
      <w:bookmarkEnd w:id="3404"/>
      <w:bookmarkEnd w:id="3405"/>
      <w:bookmarkEnd w:id="3406"/>
      <w:bookmarkEnd w:id="3407"/>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r w:rsidRPr="003B2883">
              <w:rPr>
                <w:rFonts w:cs="Arial"/>
                <w:szCs w:val="18"/>
              </w:rPr>
              <w:t>- "TADS"</w:t>
            </w:r>
          </w:p>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r w:rsidRPr="003B2883">
              <w:rPr>
                <w:rFonts w:cs="Arial"/>
                <w:szCs w:val="18"/>
              </w:rPr>
              <w:t>- "TADS"</w:t>
            </w:r>
          </w:p>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r w:rsidRPr="003B2883">
              <w:rPr>
                <w:rFonts w:cs="Arial"/>
                <w:szCs w:val="18"/>
              </w:rPr>
              <w:t>- "TADS"</w:t>
            </w:r>
          </w:p>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r w:rsidRPr="003B2883">
              <w:rPr>
                <w:rFonts w:cs="Arial"/>
                <w:szCs w:val="18"/>
              </w:rPr>
              <w:t>- "TADS"</w:t>
            </w:r>
          </w:p>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r w:rsidRPr="003B2883">
              <w:rPr>
                <w:rFonts w:cs="Arial"/>
                <w:szCs w:val="18"/>
              </w:rPr>
              <w:t>- "TADS"</w:t>
            </w:r>
          </w:p>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3408" w:name="_Toc25156552"/>
      <w:bookmarkStart w:id="3409" w:name="_Toc34124857"/>
      <w:bookmarkStart w:id="3410" w:name="_Toc43207986"/>
      <w:bookmarkStart w:id="3411" w:name="_Toc49857459"/>
      <w:bookmarkStart w:id="3412" w:name="_Toc56677303"/>
      <w:bookmarkStart w:id="3413" w:name="_Toc56691826"/>
      <w:bookmarkStart w:id="3414" w:name="_Toc56699090"/>
      <w:bookmarkStart w:id="3415" w:name="_Toc67681059"/>
      <w:r w:rsidRPr="003B2883">
        <w:t>6.</w:t>
      </w:r>
      <w:r>
        <w:t>3</w:t>
      </w:r>
      <w:r w:rsidRPr="003B2883">
        <w:t>.6.2</w:t>
      </w:r>
      <w:r>
        <w:t>.</w:t>
      </w:r>
      <w:r>
        <w:rPr>
          <w:lang w:eastAsia="zh-CN"/>
        </w:rPr>
        <w:t>5</w:t>
      </w:r>
      <w:r w:rsidRPr="003B2883">
        <w:tab/>
        <w:t xml:space="preserve">Type: </w:t>
      </w:r>
      <w:r>
        <w:t>ProblemDetails</w:t>
      </w:r>
      <w:r w:rsidRPr="003B2883">
        <w:t>EnableUeReachability</w:t>
      </w:r>
      <w:bookmarkEnd w:id="3408"/>
      <w:bookmarkEnd w:id="3409"/>
      <w:bookmarkEnd w:id="3410"/>
      <w:bookmarkEnd w:id="3411"/>
      <w:bookmarkEnd w:id="3412"/>
      <w:bookmarkEnd w:id="3413"/>
      <w:bookmarkEnd w:id="3414"/>
      <w:bookmarkEnd w:id="341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3416" w:name="_Toc25156553"/>
      <w:bookmarkStart w:id="3417" w:name="_Toc34124858"/>
      <w:bookmarkStart w:id="3418" w:name="_Toc43207987"/>
      <w:bookmarkStart w:id="3419" w:name="_Toc49857460"/>
      <w:bookmarkStart w:id="3420" w:name="_Toc56677304"/>
      <w:bookmarkStart w:id="3421" w:name="_Toc56691827"/>
      <w:bookmarkStart w:id="3422" w:name="_Toc56699091"/>
      <w:bookmarkStart w:id="3423" w:name="_Toc67681060"/>
      <w:r w:rsidRPr="003B2883">
        <w:t>6.</w:t>
      </w:r>
      <w:r>
        <w:t>3</w:t>
      </w:r>
      <w:r w:rsidRPr="003B2883">
        <w:t>.6.2.</w:t>
      </w:r>
      <w:r>
        <w:t>6</w:t>
      </w:r>
      <w:r w:rsidRPr="003B2883">
        <w:tab/>
        <w:t xml:space="preserve">Type: </w:t>
      </w:r>
      <w:r>
        <w:t>AdditionInfo</w:t>
      </w:r>
      <w:r w:rsidRPr="003B2883">
        <w:t>EnableUeReachability</w:t>
      </w:r>
      <w:bookmarkEnd w:id="3416"/>
      <w:bookmarkEnd w:id="3417"/>
      <w:bookmarkEnd w:id="3418"/>
      <w:bookmarkEnd w:id="3419"/>
      <w:bookmarkEnd w:id="3420"/>
      <w:bookmarkEnd w:id="3421"/>
      <w:bookmarkEnd w:id="3422"/>
      <w:bookmarkEnd w:id="3423"/>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77777777" w:rsidR="00602AC0" w:rsidRPr="003B2883" w:rsidRDefault="00602AC0" w:rsidP="00602AC0"/>
    <w:p w14:paraId="73FF688D" w14:textId="77777777" w:rsidR="00602AC0" w:rsidRPr="003B2883" w:rsidRDefault="00602AC0" w:rsidP="00602AC0">
      <w:pPr>
        <w:pStyle w:val="Heading5"/>
      </w:pPr>
      <w:bookmarkStart w:id="3424" w:name="_Toc25156554"/>
      <w:bookmarkStart w:id="3425" w:name="_Toc34124859"/>
      <w:bookmarkStart w:id="3426" w:name="_Toc43207988"/>
      <w:bookmarkStart w:id="3427" w:name="_Toc49857461"/>
      <w:bookmarkStart w:id="3428" w:name="_Toc56677305"/>
      <w:bookmarkStart w:id="3429" w:name="_Toc56691828"/>
      <w:bookmarkStart w:id="3430" w:name="_Toc56699092"/>
      <w:bookmarkStart w:id="3431" w:name="_Toc67681061"/>
      <w:r w:rsidRPr="003B2883">
        <w:lastRenderedPageBreak/>
        <w:t>6.3.6.3.5</w:t>
      </w:r>
      <w:r w:rsidRPr="003B2883">
        <w:tab/>
        <w:t>Enumeration: UeContextInfoClass</w:t>
      </w:r>
      <w:bookmarkEnd w:id="3424"/>
      <w:bookmarkEnd w:id="3425"/>
      <w:bookmarkEnd w:id="3426"/>
      <w:bookmarkEnd w:id="3427"/>
      <w:bookmarkEnd w:id="3428"/>
      <w:bookmarkEnd w:id="3429"/>
      <w:bookmarkEnd w:id="3430"/>
      <w:bookmarkEnd w:id="3431"/>
    </w:p>
    <w:p w14:paraId="285AD9EB"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C7318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66C7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EEAD17" w14:textId="77777777" w:rsidR="00602AC0" w:rsidRPr="003B2883" w:rsidRDefault="00602AC0" w:rsidP="001D4998">
            <w:pPr>
              <w:pStyle w:val="TAH"/>
            </w:pPr>
            <w:r w:rsidRPr="003B2883">
              <w:t>Description</w:t>
            </w:r>
          </w:p>
        </w:tc>
      </w:tr>
      <w:tr w:rsidR="00602AC0" w:rsidRPr="003B2883" w14:paraId="163603E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89964D"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580148" w14:textId="77777777" w:rsidR="00602AC0" w:rsidRPr="003B2883" w:rsidRDefault="00602AC0" w:rsidP="001D4998">
            <w:pPr>
              <w:pStyle w:val="TAL"/>
            </w:pPr>
            <w:r w:rsidRPr="003B2883">
              <w:t>Defines the UE Context Information for Terminating Domain Selection for IMS Voice over PS.</w:t>
            </w:r>
          </w:p>
        </w:tc>
      </w:tr>
    </w:tbl>
    <w:p w14:paraId="31412344" w14:textId="77777777" w:rsidR="00602AC0" w:rsidRPr="003B2883" w:rsidRDefault="00602AC0" w:rsidP="00602AC0"/>
    <w:p w14:paraId="2AF2B9D3" w14:textId="77777777" w:rsidR="00602AC0" w:rsidRPr="003B2883" w:rsidRDefault="00602AC0" w:rsidP="00602AC0">
      <w:pPr>
        <w:pStyle w:val="Heading4"/>
        <w:rPr>
          <w:lang w:val="en-US"/>
        </w:rPr>
      </w:pPr>
      <w:bookmarkStart w:id="3432" w:name="_Toc25156555"/>
      <w:bookmarkStart w:id="3433" w:name="_Toc34124860"/>
      <w:bookmarkStart w:id="3434" w:name="_Toc43207989"/>
      <w:bookmarkStart w:id="3435" w:name="_Toc49857462"/>
      <w:bookmarkStart w:id="3436" w:name="_Toc56677306"/>
      <w:bookmarkStart w:id="3437" w:name="_Toc56691829"/>
      <w:bookmarkStart w:id="3438" w:name="_Toc56699093"/>
      <w:bookmarkStart w:id="3439" w:name="_Toc67681062"/>
      <w:r w:rsidRPr="003B2883">
        <w:rPr>
          <w:lang w:val="en-US"/>
        </w:rPr>
        <w:t>6.3.6.3</w:t>
      </w:r>
      <w:r w:rsidRPr="003B2883">
        <w:rPr>
          <w:lang w:val="en-US"/>
        </w:rPr>
        <w:tab/>
        <w:t>Simple data types and enumerations</w:t>
      </w:r>
      <w:bookmarkEnd w:id="3432"/>
      <w:bookmarkEnd w:id="3433"/>
      <w:bookmarkEnd w:id="3434"/>
      <w:bookmarkEnd w:id="3435"/>
      <w:bookmarkEnd w:id="3436"/>
      <w:bookmarkEnd w:id="3437"/>
      <w:bookmarkEnd w:id="3438"/>
      <w:bookmarkEnd w:id="3439"/>
    </w:p>
    <w:p w14:paraId="3CCFB07D" w14:textId="77777777" w:rsidR="00602AC0" w:rsidRPr="003B2883" w:rsidRDefault="00602AC0" w:rsidP="00602AC0">
      <w:pPr>
        <w:pStyle w:val="Heading5"/>
      </w:pPr>
      <w:bookmarkStart w:id="3440" w:name="_Toc25156556"/>
      <w:bookmarkStart w:id="3441" w:name="_Toc34124861"/>
      <w:bookmarkStart w:id="3442" w:name="_Toc43207990"/>
      <w:bookmarkStart w:id="3443" w:name="_Toc49857463"/>
      <w:bookmarkStart w:id="3444" w:name="_Toc56677307"/>
      <w:bookmarkStart w:id="3445" w:name="_Toc56691830"/>
      <w:bookmarkStart w:id="3446" w:name="_Toc56699094"/>
      <w:bookmarkStart w:id="3447" w:name="_Toc67681063"/>
      <w:r w:rsidRPr="003B2883">
        <w:t>6.3.6.3.1</w:t>
      </w:r>
      <w:r w:rsidRPr="003B2883">
        <w:tab/>
        <w:t>Introduction</w:t>
      </w:r>
      <w:bookmarkEnd w:id="3440"/>
      <w:bookmarkEnd w:id="3441"/>
      <w:bookmarkEnd w:id="3442"/>
      <w:bookmarkEnd w:id="3443"/>
      <w:bookmarkEnd w:id="3444"/>
      <w:bookmarkEnd w:id="3445"/>
      <w:bookmarkEnd w:id="3446"/>
      <w:bookmarkEnd w:id="3447"/>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3448" w:name="_Toc25156557"/>
      <w:bookmarkStart w:id="3449" w:name="_Toc34124862"/>
      <w:bookmarkStart w:id="3450" w:name="_Toc43207991"/>
      <w:bookmarkStart w:id="3451" w:name="_Toc49857464"/>
      <w:bookmarkStart w:id="3452" w:name="_Toc56677308"/>
      <w:bookmarkStart w:id="3453" w:name="_Toc56691831"/>
      <w:bookmarkStart w:id="3454" w:name="_Toc56699095"/>
      <w:bookmarkStart w:id="3455" w:name="_Toc67681064"/>
      <w:r w:rsidRPr="003B2883">
        <w:t>6.3.6.3.2</w:t>
      </w:r>
      <w:r w:rsidRPr="003B2883">
        <w:tab/>
        <w:t>Simple data types</w:t>
      </w:r>
      <w:bookmarkEnd w:id="3448"/>
      <w:bookmarkEnd w:id="3449"/>
      <w:bookmarkEnd w:id="3450"/>
      <w:bookmarkEnd w:id="3451"/>
      <w:bookmarkEnd w:id="3452"/>
      <w:bookmarkEnd w:id="3453"/>
      <w:bookmarkEnd w:id="3454"/>
      <w:bookmarkEnd w:id="3455"/>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77777777" w:rsidR="00602AC0" w:rsidRPr="003B2883" w:rsidRDefault="00602AC0" w:rsidP="00602AC0"/>
    <w:p w14:paraId="6F042241" w14:textId="77777777" w:rsidR="00602AC0" w:rsidRPr="003B2883" w:rsidRDefault="00602AC0" w:rsidP="00602AC0">
      <w:pPr>
        <w:pStyle w:val="Heading4"/>
      </w:pPr>
      <w:bookmarkStart w:id="3456" w:name="_Toc25156558"/>
      <w:bookmarkStart w:id="3457" w:name="_Toc34124863"/>
      <w:bookmarkStart w:id="3458" w:name="_Toc43207992"/>
      <w:bookmarkStart w:id="3459" w:name="_Toc49857465"/>
      <w:bookmarkStart w:id="3460" w:name="_Toc56677309"/>
      <w:bookmarkStart w:id="3461" w:name="_Toc56691832"/>
      <w:bookmarkStart w:id="3462" w:name="_Toc56699096"/>
      <w:bookmarkStart w:id="3463" w:name="_Toc67681065"/>
      <w:r w:rsidRPr="003B2883">
        <w:t>6.3.6.4</w:t>
      </w:r>
      <w:r w:rsidRPr="003B2883">
        <w:tab/>
        <w:t>Binary data</w:t>
      </w:r>
      <w:bookmarkEnd w:id="3456"/>
      <w:bookmarkEnd w:id="3457"/>
      <w:bookmarkEnd w:id="3458"/>
      <w:bookmarkEnd w:id="3459"/>
      <w:bookmarkEnd w:id="3460"/>
      <w:bookmarkEnd w:id="3461"/>
      <w:bookmarkEnd w:id="3462"/>
      <w:bookmarkEnd w:id="3463"/>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3464" w:name="_Toc25156559"/>
      <w:bookmarkStart w:id="3465" w:name="_Toc34124864"/>
      <w:bookmarkStart w:id="3466" w:name="_Toc43207993"/>
      <w:bookmarkStart w:id="3467" w:name="_Toc49857466"/>
      <w:bookmarkStart w:id="3468" w:name="_Toc56677310"/>
      <w:bookmarkStart w:id="3469" w:name="_Toc56691833"/>
      <w:bookmarkStart w:id="3470" w:name="_Toc56699097"/>
      <w:bookmarkStart w:id="3471" w:name="_Toc67681066"/>
      <w:r w:rsidRPr="003B2883">
        <w:t>6.3.7</w:t>
      </w:r>
      <w:r w:rsidRPr="003B2883">
        <w:tab/>
        <w:t>Error Handling</w:t>
      </w:r>
      <w:bookmarkEnd w:id="3464"/>
      <w:bookmarkEnd w:id="3465"/>
      <w:bookmarkEnd w:id="3466"/>
      <w:bookmarkEnd w:id="3467"/>
      <w:bookmarkEnd w:id="3468"/>
      <w:bookmarkEnd w:id="3469"/>
      <w:bookmarkEnd w:id="3470"/>
      <w:bookmarkEnd w:id="3471"/>
    </w:p>
    <w:p w14:paraId="60F6409F" w14:textId="77777777" w:rsidR="00602AC0" w:rsidRPr="003B2883" w:rsidRDefault="00602AC0" w:rsidP="00602AC0">
      <w:pPr>
        <w:pStyle w:val="Heading4"/>
      </w:pPr>
      <w:bookmarkStart w:id="3472" w:name="_Toc25156560"/>
      <w:bookmarkStart w:id="3473" w:name="_Toc34124865"/>
      <w:bookmarkStart w:id="3474" w:name="_Toc43207994"/>
      <w:bookmarkStart w:id="3475" w:name="_Toc49857467"/>
      <w:bookmarkStart w:id="3476" w:name="_Toc56677311"/>
      <w:bookmarkStart w:id="3477" w:name="_Toc56691834"/>
      <w:bookmarkStart w:id="3478" w:name="_Toc56699098"/>
      <w:bookmarkStart w:id="3479" w:name="_Toc67681067"/>
      <w:r w:rsidRPr="003B2883">
        <w:t>6.3.7.1</w:t>
      </w:r>
      <w:r w:rsidRPr="003B2883">
        <w:tab/>
        <w:t>General</w:t>
      </w:r>
      <w:bookmarkEnd w:id="3472"/>
      <w:bookmarkEnd w:id="3473"/>
      <w:bookmarkEnd w:id="3474"/>
      <w:bookmarkEnd w:id="3475"/>
      <w:bookmarkEnd w:id="3476"/>
      <w:bookmarkEnd w:id="3477"/>
      <w:bookmarkEnd w:id="3478"/>
      <w:bookmarkEnd w:id="3479"/>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3480" w:name="_Toc25156561"/>
      <w:bookmarkStart w:id="3481" w:name="_Toc34124866"/>
      <w:bookmarkStart w:id="3482" w:name="_Toc43207995"/>
      <w:bookmarkStart w:id="3483" w:name="_Toc49857468"/>
      <w:bookmarkStart w:id="3484" w:name="_Toc56677312"/>
      <w:bookmarkStart w:id="3485" w:name="_Toc56691835"/>
      <w:bookmarkStart w:id="3486" w:name="_Toc56699099"/>
      <w:bookmarkStart w:id="3487" w:name="_Toc67681068"/>
      <w:r w:rsidRPr="003B2883">
        <w:t>6.3.7.2</w:t>
      </w:r>
      <w:r w:rsidRPr="003B2883">
        <w:tab/>
        <w:t>Protocol Errors</w:t>
      </w:r>
      <w:bookmarkEnd w:id="3480"/>
      <w:bookmarkEnd w:id="3481"/>
      <w:bookmarkEnd w:id="3482"/>
      <w:bookmarkEnd w:id="3483"/>
      <w:bookmarkEnd w:id="3484"/>
      <w:bookmarkEnd w:id="3485"/>
      <w:bookmarkEnd w:id="3486"/>
      <w:bookmarkEnd w:id="3487"/>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3488" w:name="_Toc25156562"/>
      <w:bookmarkStart w:id="3489" w:name="_Toc34124867"/>
      <w:bookmarkStart w:id="3490" w:name="_Toc43207996"/>
      <w:bookmarkStart w:id="3491" w:name="_Toc49857469"/>
      <w:bookmarkStart w:id="3492" w:name="_Toc56677313"/>
      <w:bookmarkStart w:id="3493" w:name="_Toc56691836"/>
      <w:bookmarkStart w:id="3494" w:name="_Toc56699100"/>
      <w:bookmarkStart w:id="3495" w:name="_Toc67681069"/>
      <w:r w:rsidRPr="003B2883">
        <w:t>6.3.7.3</w:t>
      </w:r>
      <w:r w:rsidRPr="003B2883">
        <w:tab/>
        <w:t>Application Errors</w:t>
      </w:r>
      <w:bookmarkEnd w:id="3488"/>
      <w:bookmarkEnd w:id="3489"/>
      <w:bookmarkEnd w:id="3490"/>
      <w:bookmarkEnd w:id="3491"/>
      <w:bookmarkEnd w:id="3492"/>
      <w:bookmarkEnd w:id="3493"/>
      <w:bookmarkEnd w:id="3494"/>
      <w:bookmarkEnd w:id="349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25D36712"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602AC0" w:rsidRPr="003B2883" w14:paraId="0401C4C4"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602AC0" w:rsidRPr="003B2883" w14:paraId="7C1F70A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52E6421B"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6682FAC5"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49DB4629" w14:textId="77777777" w:rsidR="00602AC0" w:rsidRPr="003B2883" w:rsidRDefault="00602AC0" w:rsidP="001D4998">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3496" w:name="_Toc25156563"/>
      <w:bookmarkStart w:id="3497" w:name="_Toc34124868"/>
      <w:bookmarkStart w:id="3498" w:name="_Toc43207997"/>
      <w:bookmarkStart w:id="3499" w:name="_Toc49857470"/>
      <w:bookmarkStart w:id="3500" w:name="_Toc56677314"/>
      <w:bookmarkStart w:id="3501" w:name="_Toc56691837"/>
      <w:bookmarkStart w:id="3502" w:name="_Toc56699101"/>
      <w:bookmarkStart w:id="3503" w:name="_Toc67681070"/>
      <w:r w:rsidRPr="003B2883">
        <w:lastRenderedPageBreak/>
        <w:t>6.3.8</w:t>
      </w:r>
      <w:r w:rsidRPr="003B2883">
        <w:tab/>
        <w:t>Feature Negotiation</w:t>
      </w:r>
      <w:bookmarkEnd w:id="3496"/>
      <w:bookmarkEnd w:id="3497"/>
      <w:bookmarkEnd w:id="3498"/>
      <w:bookmarkEnd w:id="3499"/>
      <w:bookmarkEnd w:id="3500"/>
      <w:bookmarkEnd w:id="3501"/>
      <w:bookmarkEnd w:id="3502"/>
      <w:bookmarkEnd w:id="3503"/>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65744B26"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2E621D60"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77777777"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3504" w:name="_Toc25156564"/>
      <w:bookmarkStart w:id="3505" w:name="_Toc34124869"/>
      <w:bookmarkStart w:id="3506" w:name="_Toc43207998"/>
      <w:bookmarkStart w:id="3507" w:name="_Toc49857471"/>
      <w:bookmarkStart w:id="3508" w:name="_Toc56677315"/>
      <w:bookmarkStart w:id="3509" w:name="_Toc56691838"/>
      <w:bookmarkStart w:id="3510" w:name="_Toc56699102"/>
      <w:bookmarkStart w:id="3511" w:name="_Toc67681071"/>
      <w:r w:rsidRPr="003B2883">
        <w:rPr>
          <w:lang w:val="en-US"/>
        </w:rPr>
        <w:t>6.3.9</w:t>
      </w:r>
      <w:r w:rsidRPr="003B2883">
        <w:rPr>
          <w:lang w:val="en-US"/>
        </w:rPr>
        <w:tab/>
        <w:t>Security</w:t>
      </w:r>
      <w:bookmarkEnd w:id="3504"/>
      <w:bookmarkEnd w:id="3505"/>
      <w:bookmarkEnd w:id="3506"/>
      <w:bookmarkEnd w:id="3507"/>
      <w:bookmarkEnd w:id="3508"/>
      <w:bookmarkEnd w:id="3509"/>
      <w:bookmarkEnd w:id="3510"/>
      <w:bookmarkEnd w:id="3511"/>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714F3F27"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3512" w:name="_Toc56677316"/>
      <w:bookmarkStart w:id="3513" w:name="_Toc56691839"/>
      <w:bookmarkStart w:id="3514" w:name="_Toc56699103"/>
      <w:bookmarkStart w:id="3515" w:name="_Toc67681072"/>
      <w:r w:rsidRPr="003B2883">
        <w:t>6.</w:t>
      </w:r>
      <w:r>
        <w:t>3</w:t>
      </w:r>
      <w:r w:rsidRPr="003B2883">
        <w:t>.</w:t>
      </w:r>
      <w:r>
        <w:t>10</w:t>
      </w:r>
      <w:r w:rsidRPr="003B2883">
        <w:tab/>
      </w:r>
      <w:r>
        <w:t>HTTP redirection</w:t>
      </w:r>
      <w:bookmarkEnd w:id="3512"/>
      <w:bookmarkEnd w:id="3513"/>
      <w:bookmarkEnd w:id="3514"/>
      <w:bookmarkEnd w:id="3515"/>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6D021CFD"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51F136B"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3516" w:name="_Toc25156565"/>
      <w:bookmarkStart w:id="3517" w:name="_Toc34124870"/>
      <w:bookmarkStart w:id="3518" w:name="_Toc43207999"/>
      <w:bookmarkStart w:id="3519" w:name="_Toc49857472"/>
      <w:bookmarkStart w:id="3520" w:name="_Toc56677317"/>
      <w:bookmarkStart w:id="3521" w:name="_Toc56691840"/>
      <w:bookmarkStart w:id="3522" w:name="_Toc56699104"/>
      <w:bookmarkStart w:id="3523" w:name="_Toc67681073"/>
      <w:r w:rsidRPr="003B2883">
        <w:t>6.4</w:t>
      </w:r>
      <w:r w:rsidRPr="003B2883">
        <w:tab/>
        <w:t>Namf_Location Service API</w:t>
      </w:r>
      <w:bookmarkEnd w:id="3516"/>
      <w:bookmarkEnd w:id="3517"/>
      <w:bookmarkEnd w:id="3518"/>
      <w:bookmarkEnd w:id="3519"/>
      <w:bookmarkEnd w:id="3520"/>
      <w:bookmarkEnd w:id="3521"/>
      <w:bookmarkEnd w:id="3522"/>
      <w:bookmarkEnd w:id="3523"/>
    </w:p>
    <w:p w14:paraId="5D4F4E73" w14:textId="77777777" w:rsidR="00602AC0" w:rsidRPr="003B2883" w:rsidRDefault="00602AC0" w:rsidP="00602AC0">
      <w:pPr>
        <w:pStyle w:val="Heading3"/>
      </w:pPr>
      <w:bookmarkStart w:id="3524" w:name="_Toc25156566"/>
      <w:bookmarkStart w:id="3525" w:name="_Toc34124871"/>
      <w:bookmarkStart w:id="3526" w:name="_Toc43208000"/>
      <w:bookmarkStart w:id="3527" w:name="_Toc49857473"/>
      <w:bookmarkStart w:id="3528" w:name="_Toc56677318"/>
      <w:bookmarkStart w:id="3529" w:name="_Toc56691841"/>
      <w:bookmarkStart w:id="3530" w:name="_Toc56699105"/>
      <w:bookmarkStart w:id="3531" w:name="_Toc67681074"/>
      <w:r w:rsidRPr="003B2883">
        <w:t>6.4.1</w:t>
      </w:r>
      <w:r w:rsidRPr="003B2883">
        <w:tab/>
        <w:t>API URI</w:t>
      </w:r>
      <w:bookmarkEnd w:id="3524"/>
      <w:bookmarkEnd w:id="3525"/>
      <w:bookmarkEnd w:id="3526"/>
      <w:bookmarkEnd w:id="3527"/>
      <w:bookmarkEnd w:id="3528"/>
      <w:bookmarkEnd w:id="3529"/>
      <w:bookmarkEnd w:id="3530"/>
      <w:bookmarkEnd w:id="353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6F690E4A"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2C562897"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05FFE8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3532" w:name="_Toc25156567"/>
      <w:bookmarkStart w:id="3533" w:name="_Toc34124872"/>
      <w:bookmarkStart w:id="3534" w:name="_Toc43208001"/>
      <w:bookmarkStart w:id="3535" w:name="_Toc49857474"/>
      <w:bookmarkStart w:id="3536" w:name="_Toc56677319"/>
      <w:bookmarkStart w:id="3537" w:name="_Toc56691842"/>
      <w:bookmarkStart w:id="3538" w:name="_Toc56699106"/>
      <w:bookmarkStart w:id="3539" w:name="_Toc67681075"/>
      <w:r w:rsidRPr="003B2883">
        <w:t>6.4.2</w:t>
      </w:r>
      <w:r w:rsidRPr="003B2883">
        <w:tab/>
        <w:t>Usage of HTTP</w:t>
      </w:r>
      <w:bookmarkEnd w:id="3532"/>
      <w:bookmarkEnd w:id="3533"/>
      <w:bookmarkEnd w:id="3534"/>
      <w:bookmarkEnd w:id="3535"/>
      <w:bookmarkEnd w:id="3536"/>
      <w:bookmarkEnd w:id="3537"/>
      <w:bookmarkEnd w:id="3538"/>
      <w:bookmarkEnd w:id="3539"/>
    </w:p>
    <w:p w14:paraId="59A13C86" w14:textId="77777777" w:rsidR="00602AC0" w:rsidRPr="003B2883" w:rsidRDefault="00602AC0" w:rsidP="00602AC0">
      <w:pPr>
        <w:pStyle w:val="Heading4"/>
      </w:pPr>
      <w:bookmarkStart w:id="3540" w:name="_Toc25156568"/>
      <w:bookmarkStart w:id="3541" w:name="_Toc34124873"/>
      <w:bookmarkStart w:id="3542" w:name="_Toc43208002"/>
      <w:bookmarkStart w:id="3543" w:name="_Toc49857475"/>
      <w:bookmarkStart w:id="3544" w:name="_Toc56677320"/>
      <w:bookmarkStart w:id="3545" w:name="_Toc56691843"/>
      <w:bookmarkStart w:id="3546" w:name="_Toc56699107"/>
      <w:bookmarkStart w:id="3547" w:name="_Toc67681076"/>
      <w:r w:rsidRPr="003B2883">
        <w:t>6.4.2.1</w:t>
      </w:r>
      <w:r w:rsidRPr="003B2883">
        <w:tab/>
        <w:t>General</w:t>
      </w:r>
      <w:bookmarkEnd w:id="3540"/>
      <w:bookmarkEnd w:id="3541"/>
      <w:bookmarkEnd w:id="3542"/>
      <w:bookmarkEnd w:id="3543"/>
      <w:bookmarkEnd w:id="3544"/>
      <w:bookmarkEnd w:id="3545"/>
      <w:bookmarkEnd w:id="3546"/>
      <w:bookmarkEnd w:id="3547"/>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87CF8E7"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D656F17"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3548" w:name="_Toc25156569"/>
      <w:bookmarkStart w:id="3549" w:name="_Toc34124874"/>
      <w:bookmarkStart w:id="3550" w:name="_Toc43208003"/>
      <w:bookmarkStart w:id="3551" w:name="_Toc49857476"/>
      <w:bookmarkStart w:id="3552" w:name="_Toc56677321"/>
      <w:bookmarkStart w:id="3553" w:name="_Toc56691844"/>
      <w:bookmarkStart w:id="3554" w:name="_Toc56699108"/>
      <w:bookmarkStart w:id="3555" w:name="_Toc67681077"/>
      <w:r w:rsidRPr="003B2883">
        <w:t>6.4.2.2</w:t>
      </w:r>
      <w:r w:rsidRPr="003B2883">
        <w:tab/>
        <w:t>HTTP standard headers</w:t>
      </w:r>
      <w:bookmarkEnd w:id="3548"/>
      <w:bookmarkEnd w:id="3549"/>
      <w:bookmarkEnd w:id="3550"/>
      <w:bookmarkEnd w:id="3551"/>
      <w:bookmarkEnd w:id="3552"/>
      <w:bookmarkEnd w:id="3553"/>
      <w:bookmarkEnd w:id="3554"/>
      <w:bookmarkEnd w:id="3555"/>
    </w:p>
    <w:p w14:paraId="41864DDE" w14:textId="77777777" w:rsidR="00602AC0" w:rsidRPr="003B2883" w:rsidRDefault="00602AC0" w:rsidP="00602AC0">
      <w:pPr>
        <w:pStyle w:val="Heading5"/>
        <w:rPr>
          <w:lang w:eastAsia="zh-CN"/>
        </w:rPr>
      </w:pPr>
      <w:bookmarkStart w:id="3556" w:name="_Toc25156570"/>
      <w:bookmarkStart w:id="3557" w:name="_Toc34124875"/>
      <w:bookmarkStart w:id="3558" w:name="_Toc43208004"/>
      <w:bookmarkStart w:id="3559" w:name="_Toc49857477"/>
      <w:bookmarkStart w:id="3560" w:name="_Toc56677322"/>
      <w:bookmarkStart w:id="3561" w:name="_Toc56691845"/>
      <w:bookmarkStart w:id="3562" w:name="_Toc56699109"/>
      <w:bookmarkStart w:id="3563" w:name="_Toc67681078"/>
      <w:r w:rsidRPr="003B2883">
        <w:t>6.4.2.2.1</w:t>
      </w:r>
      <w:r w:rsidRPr="003B2883">
        <w:rPr>
          <w:lang w:eastAsia="zh-CN"/>
        </w:rPr>
        <w:tab/>
        <w:t>General</w:t>
      </w:r>
      <w:bookmarkEnd w:id="3556"/>
      <w:bookmarkEnd w:id="3557"/>
      <w:bookmarkEnd w:id="3558"/>
      <w:bookmarkEnd w:id="3559"/>
      <w:bookmarkEnd w:id="3560"/>
      <w:bookmarkEnd w:id="3561"/>
      <w:bookmarkEnd w:id="3562"/>
      <w:bookmarkEnd w:id="3563"/>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3564" w:name="_Toc25156571"/>
      <w:bookmarkStart w:id="3565" w:name="_Toc34124876"/>
      <w:bookmarkStart w:id="3566" w:name="_Toc43208005"/>
      <w:bookmarkStart w:id="3567" w:name="_Toc49857478"/>
      <w:bookmarkStart w:id="3568" w:name="_Toc56677323"/>
      <w:bookmarkStart w:id="3569" w:name="_Toc56691846"/>
      <w:bookmarkStart w:id="3570" w:name="_Toc56699110"/>
      <w:bookmarkStart w:id="3571" w:name="_Toc67681079"/>
      <w:r w:rsidRPr="003B2883">
        <w:t>6.4.2.2.2</w:t>
      </w:r>
      <w:r w:rsidRPr="003B2883">
        <w:tab/>
        <w:t>Content type</w:t>
      </w:r>
      <w:bookmarkEnd w:id="3564"/>
      <w:bookmarkEnd w:id="3565"/>
      <w:bookmarkEnd w:id="3566"/>
      <w:bookmarkEnd w:id="3567"/>
      <w:bookmarkEnd w:id="3568"/>
      <w:bookmarkEnd w:id="3569"/>
      <w:bookmarkEnd w:id="3570"/>
      <w:bookmarkEnd w:id="3571"/>
    </w:p>
    <w:p w14:paraId="61ECFA49" w14:textId="77777777" w:rsidR="00602AC0" w:rsidRPr="003B2883" w:rsidRDefault="00602AC0" w:rsidP="00602AC0">
      <w:r w:rsidRPr="003B2883">
        <w:t>The following content types shall be supported:</w:t>
      </w:r>
    </w:p>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3572" w:name="_Toc25156572"/>
      <w:bookmarkStart w:id="3573" w:name="_Toc34124877"/>
      <w:bookmarkStart w:id="3574" w:name="_Toc43208006"/>
      <w:bookmarkStart w:id="3575" w:name="_Toc49857479"/>
      <w:bookmarkStart w:id="3576" w:name="_Toc56677324"/>
      <w:bookmarkStart w:id="3577" w:name="_Toc56691847"/>
      <w:bookmarkStart w:id="3578" w:name="_Toc56699111"/>
      <w:bookmarkStart w:id="3579" w:name="_Toc67681080"/>
      <w:r w:rsidRPr="003B2883">
        <w:lastRenderedPageBreak/>
        <w:t>6.4.2.3</w:t>
      </w:r>
      <w:r w:rsidRPr="003B2883">
        <w:tab/>
        <w:t>HTTP custom headers</w:t>
      </w:r>
      <w:bookmarkEnd w:id="3572"/>
      <w:bookmarkEnd w:id="3573"/>
      <w:bookmarkEnd w:id="3574"/>
      <w:bookmarkEnd w:id="3575"/>
      <w:bookmarkEnd w:id="3576"/>
      <w:bookmarkEnd w:id="3577"/>
      <w:bookmarkEnd w:id="3578"/>
      <w:bookmarkEnd w:id="3579"/>
    </w:p>
    <w:p w14:paraId="038C7DBB" w14:textId="77777777" w:rsidR="00602AC0" w:rsidRPr="003B2883" w:rsidRDefault="00602AC0" w:rsidP="00602AC0">
      <w:pPr>
        <w:pStyle w:val="Heading5"/>
        <w:rPr>
          <w:lang w:eastAsia="zh-CN"/>
        </w:rPr>
      </w:pPr>
      <w:bookmarkStart w:id="3580" w:name="_Toc25156573"/>
      <w:bookmarkStart w:id="3581" w:name="_Toc34124878"/>
      <w:bookmarkStart w:id="3582" w:name="_Toc43208007"/>
      <w:bookmarkStart w:id="3583" w:name="_Toc49857480"/>
      <w:bookmarkStart w:id="3584" w:name="_Toc56677325"/>
      <w:bookmarkStart w:id="3585" w:name="_Toc56691848"/>
      <w:bookmarkStart w:id="3586" w:name="_Toc56699112"/>
      <w:bookmarkStart w:id="3587" w:name="_Toc67681081"/>
      <w:r w:rsidRPr="003B2883">
        <w:t>6.4.2.3.1</w:t>
      </w:r>
      <w:r w:rsidRPr="003B2883">
        <w:rPr>
          <w:lang w:eastAsia="zh-CN"/>
        </w:rPr>
        <w:tab/>
        <w:t>General</w:t>
      </w:r>
      <w:bookmarkEnd w:id="3580"/>
      <w:bookmarkEnd w:id="3581"/>
      <w:bookmarkEnd w:id="3582"/>
      <w:bookmarkEnd w:id="3583"/>
      <w:bookmarkEnd w:id="3584"/>
      <w:bookmarkEnd w:id="3585"/>
      <w:bookmarkEnd w:id="3586"/>
      <w:bookmarkEnd w:id="3587"/>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3588" w:name="_Toc25156574"/>
      <w:bookmarkStart w:id="3589" w:name="_Toc34124879"/>
      <w:bookmarkStart w:id="3590" w:name="_Toc43208008"/>
      <w:bookmarkStart w:id="3591" w:name="_Toc49857481"/>
      <w:bookmarkStart w:id="3592" w:name="_Toc56677326"/>
      <w:bookmarkStart w:id="3593" w:name="_Toc56691849"/>
      <w:bookmarkStart w:id="3594" w:name="_Toc56699113"/>
      <w:bookmarkStart w:id="3595" w:name="_Toc67681082"/>
      <w:r w:rsidRPr="003B2883">
        <w:t>6.4.3</w:t>
      </w:r>
      <w:r w:rsidRPr="003B2883">
        <w:tab/>
        <w:t>Resources</w:t>
      </w:r>
      <w:bookmarkEnd w:id="3588"/>
      <w:bookmarkEnd w:id="3589"/>
      <w:bookmarkEnd w:id="3590"/>
      <w:bookmarkEnd w:id="3591"/>
      <w:bookmarkEnd w:id="3592"/>
      <w:bookmarkEnd w:id="3593"/>
      <w:bookmarkEnd w:id="3594"/>
      <w:bookmarkEnd w:id="3595"/>
    </w:p>
    <w:p w14:paraId="0BF5748E" w14:textId="77777777" w:rsidR="00602AC0" w:rsidRDefault="00602AC0" w:rsidP="00602AC0">
      <w:pPr>
        <w:pStyle w:val="Heading4"/>
      </w:pPr>
      <w:bookmarkStart w:id="3596" w:name="_Toc25156575"/>
      <w:bookmarkStart w:id="3597" w:name="_Toc34124880"/>
      <w:bookmarkStart w:id="3598" w:name="_Toc43208009"/>
      <w:bookmarkStart w:id="3599" w:name="_Toc49857482"/>
      <w:bookmarkStart w:id="3600" w:name="_Toc56677327"/>
      <w:bookmarkStart w:id="3601" w:name="_Toc56691850"/>
      <w:bookmarkStart w:id="3602" w:name="_Toc56699114"/>
      <w:bookmarkStart w:id="3603" w:name="_Toc67681083"/>
      <w:r w:rsidRPr="003B2883">
        <w:t>6.4.3.1</w:t>
      </w:r>
      <w:r w:rsidRPr="003B2883">
        <w:tab/>
        <w:t>Overview</w:t>
      </w:r>
      <w:bookmarkEnd w:id="3596"/>
      <w:bookmarkEnd w:id="3597"/>
      <w:bookmarkEnd w:id="3598"/>
      <w:bookmarkEnd w:id="3599"/>
      <w:bookmarkEnd w:id="3600"/>
      <w:bookmarkEnd w:id="3601"/>
      <w:bookmarkEnd w:id="3602"/>
      <w:bookmarkEnd w:id="3603"/>
    </w:p>
    <w:p w14:paraId="62852E0C" w14:textId="77777777" w:rsidR="00602AC0" w:rsidRPr="003B2883" w:rsidRDefault="00602AC0" w:rsidP="00602AC0">
      <w:pPr>
        <w:pStyle w:val="TH"/>
      </w:pPr>
      <w:r>
        <w:object w:dxaOrig="5680" w:dyaOrig="3370" w14:anchorId="19AEDAF9">
          <v:shape id="_x0000_i1063" type="#_x0000_t75" style="width:283pt;height:170pt" o:ole="">
            <v:imagedata r:id="rId84" o:title=""/>
          </v:shape>
          <o:OLEObject Type="Embed" ProgID="Visio.Drawing.15" ShapeID="_x0000_i1063" DrawAspect="Content" ObjectID="_1678293062" r:id="rId8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3604" w:name="_Toc25156576"/>
      <w:bookmarkStart w:id="3605" w:name="_Toc34124881"/>
      <w:bookmarkStart w:id="3606" w:name="_Toc43208010"/>
      <w:bookmarkStart w:id="3607" w:name="_Toc49857483"/>
      <w:bookmarkStart w:id="3608" w:name="_Toc56677328"/>
      <w:bookmarkStart w:id="3609" w:name="_Toc56691851"/>
      <w:bookmarkStart w:id="3610" w:name="_Toc56699115"/>
      <w:bookmarkStart w:id="3611" w:name="_Toc67681084"/>
      <w:r w:rsidRPr="003B2883">
        <w:t>6.4.3.2</w:t>
      </w:r>
      <w:r w:rsidRPr="003B2883">
        <w:tab/>
        <w:t xml:space="preserve">Resource: </w:t>
      </w:r>
      <w:r w:rsidRPr="003B2883">
        <w:rPr>
          <w:lang w:eastAsia="zh-CN"/>
        </w:rPr>
        <w:t>Individual UE Context</w:t>
      </w:r>
      <w:bookmarkEnd w:id="3604"/>
      <w:bookmarkEnd w:id="3605"/>
      <w:bookmarkEnd w:id="3606"/>
      <w:bookmarkEnd w:id="3607"/>
      <w:bookmarkEnd w:id="3608"/>
      <w:bookmarkEnd w:id="3609"/>
      <w:bookmarkEnd w:id="3610"/>
      <w:bookmarkEnd w:id="3611"/>
    </w:p>
    <w:p w14:paraId="551F7376" w14:textId="77777777" w:rsidR="00602AC0" w:rsidRPr="003B2883" w:rsidRDefault="00602AC0" w:rsidP="00602AC0">
      <w:pPr>
        <w:pStyle w:val="Heading5"/>
      </w:pPr>
      <w:bookmarkStart w:id="3612" w:name="_Toc25156577"/>
      <w:bookmarkStart w:id="3613" w:name="_Toc34124882"/>
      <w:bookmarkStart w:id="3614" w:name="_Toc43208011"/>
      <w:bookmarkStart w:id="3615" w:name="_Toc49857484"/>
      <w:bookmarkStart w:id="3616" w:name="_Toc56677329"/>
      <w:bookmarkStart w:id="3617" w:name="_Toc56691852"/>
      <w:bookmarkStart w:id="3618" w:name="_Toc56699116"/>
      <w:bookmarkStart w:id="3619" w:name="_Toc67681085"/>
      <w:r w:rsidRPr="003B2883">
        <w:t>6.4.3.2.1</w:t>
      </w:r>
      <w:r w:rsidRPr="003B2883">
        <w:tab/>
        <w:t>Description</w:t>
      </w:r>
      <w:bookmarkEnd w:id="3612"/>
      <w:bookmarkEnd w:id="3613"/>
      <w:bookmarkEnd w:id="3614"/>
      <w:bookmarkEnd w:id="3615"/>
      <w:bookmarkEnd w:id="3616"/>
      <w:bookmarkEnd w:id="3617"/>
      <w:bookmarkEnd w:id="3618"/>
      <w:bookmarkEnd w:id="3619"/>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578C09FC"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3620" w:name="_Toc25156578"/>
      <w:bookmarkStart w:id="3621" w:name="_Toc34124883"/>
      <w:bookmarkStart w:id="3622" w:name="_Toc43208012"/>
      <w:bookmarkStart w:id="3623" w:name="_Toc49857485"/>
      <w:bookmarkStart w:id="3624" w:name="_Toc56677330"/>
      <w:bookmarkStart w:id="3625" w:name="_Toc56691853"/>
      <w:bookmarkStart w:id="3626" w:name="_Toc56699117"/>
      <w:bookmarkStart w:id="3627" w:name="_Toc67681086"/>
      <w:r w:rsidRPr="003B2883">
        <w:t>6.4.3.2.2</w:t>
      </w:r>
      <w:r w:rsidRPr="003B2883">
        <w:tab/>
        <w:t>Resource Definition</w:t>
      </w:r>
      <w:bookmarkEnd w:id="3620"/>
      <w:bookmarkEnd w:id="3621"/>
      <w:bookmarkEnd w:id="3622"/>
      <w:bookmarkEnd w:id="3623"/>
      <w:bookmarkEnd w:id="3624"/>
      <w:bookmarkEnd w:id="3625"/>
      <w:bookmarkEnd w:id="3626"/>
      <w:bookmarkEnd w:id="362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38606E98"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3628" w:name="_Toc25156579"/>
      <w:bookmarkStart w:id="3629" w:name="_Toc34124884"/>
      <w:bookmarkStart w:id="3630" w:name="_Toc43208013"/>
      <w:bookmarkStart w:id="3631" w:name="_Toc49857486"/>
      <w:bookmarkStart w:id="3632" w:name="_Toc56677331"/>
      <w:bookmarkStart w:id="3633" w:name="_Toc56691854"/>
      <w:bookmarkStart w:id="3634" w:name="_Toc56699118"/>
      <w:bookmarkStart w:id="3635" w:name="_Toc67681087"/>
      <w:r w:rsidRPr="003B2883">
        <w:t>6.4.3.2.3</w:t>
      </w:r>
      <w:r w:rsidRPr="003B2883">
        <w:tab/>
        <w:t>Resource Standard Methods</w:t>
      </w:r>
      <w:bookmarkEnd w:id="3628"/>
      <w:bookmarkEnd w:id="3629"/>
      <w:bookmarkEnd w:id="3630"/>
      <w:bookmarkEnd w:id="3631"/>
      <w:bookmarkEnd w:id="3632"/>
      <w:bookmarkEnd w:id="3633"/>
      <w:bookmarkEnd w:id="3634"/>
      <w:bookmarkEnd w:id="3635"/>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3636" w:name="_Toc25156580"/>
      <w:bookmarkStart w:id="3637" w:name="_Toc34124885"/>
      <w:bookmarkStart w:id="3638" w:name="_Toc43208014"/>
      <w:bookmarkStart w:id="3639" w:name="_Toc49857487"/>
      <w:bookmarkStart w:id="3640" w:name="_Toc56677332"/>
      <w:bookmarkStart w:id="3641" w:name="_Toc56691855"/>
      <w:bookmarkStart w:id="3642" w:name="_Toc56699119"/>
      <w:bookmarkStart w:id="3643" w:name="_Toc67681088"/>
      <w:r w:rsidRPr="003B2883">
        <w:t>6.4.3.2.4</w:t>
      </w:r>
      <w:r w:rsidRPr="003B2883">
        <w:tab/>
        <w:t>Resource Custom Operations</w:t>
      </w:r>
      <w:bookmarkEnd w:id="3636"/>
      <w:bookmarkEnd w:id="3637"/>
      <w:bookmarkEnd w:id="3638"/>
      <w:bookmarkEnd w:id="3639"/>
      <w:bookmarkEnd w:id="3640"/>
      <w:bookmarkEnd w:id="3641"/>
      <w:bookmarkEnd w:id="3642"/>
      <w:bookmarkEnd w:id="3643"/>
    </w:p>
    <w:p w14:paraId="05B57F28" w14:textId="77777777" w:rsidR="00602AC0" w:rsidRPr="003B2883" w:rsidRDefault="00602AC0" w:rsidP="00602AC0">
      <w:pPr>
        <w:pStyle w:val="Heading6"/>
        <w:ind w:left="0" w:firstLine="0"/>
      </w:pPr>
      <w:bookmarkStart w:id="3644" w:name="_Toc25156581"/>
      <w:bookmarkStart w:id="3645" w:name="_Toc34124886"/>
      <w:bookmarkStart w:id="3646" w:name="_Toc43208015"/>
      <w:bookmarkStart w:id="3647" w:name="_Toc49857488"/>
      <w:bookmarkStart w:id="3648" w:name="_Toc56677333"/>
      <w:bookmarkStart w:id="3649" w:name="_Toc56691856"/>
      <w:bookmarkStart w:id="3650" w:name="_Toc56699120"/>
      <w:bookmarkStart w:id="3651" w:name="_Toc67681089"/>
      <w:r w:rsidRPr="003B2883">
        <w:t>6.4.3.2.4.1</w:t>
      </w:r>
      <w:r w:rsidRPr="003B2883">
        <w:tab/>
        <w:t>Overview</w:t>
      </w:r>
      <w:bookmarkEnd w:id="3644"/>
      <w:bookmarkEnd w:id="3645"/>
      <w:bookmarkEnd w:id="3646"/>
      <w:bookmarkEnd w:id="3647"/>
      <w:bookmarkEnd w:id="3648"/>
      <w:bookmarkEnd w:id="3649"/>
      <w:bookmarkEnd w:id="3650"/>
      <w:bookmarkEnd w:id="365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602AC0">
      <w:pPr>
        <w:pStyle w:val="Heading6"/>
        <w:ind w:left="0" w:firstLine="0"/>
        <w:rPr>
          <w:lang w:eastAsia="zh-CN"/>
        </w:rPr>
      </w:pPr>
      <w:bookmarkStart w:id="3652" w:name="_Toc25156582"/>
      <w:bookmarkStart w:id="3653" w:name="_Toc34124887"/>
      <w:bookmarkStart w:id="3654" w:name="_Toc43208016"/>
      <w:bookmarkStart w:id="3655" w:name="_Toc49857489"/>
      <w:bookmarkStart w:id="3656" w:name="_Toc56677334"/>
      <w:bookmarkStart w:id="3657" w:name="_Toc56691857"/>
      <w:bookmarkStart w:id="3658" w:name="_Toc56699121"/>
      <w:bookmarkStart w:id="3659" w:name="_Toc67681090"/>
      <w:r w:rsidRPr="003B2883">
        <w:t>6.4.3.2.4.2</w:t>
      </w:r>
      <w:r w:rsidRPr="003B2883">
        <w:tab/>
        <w:t xml:space="preserve">Operation: </w:t>
      </w:r>
      <w:r w:rsidRPr="003B2883">
        <w:rPr>
          <w:lang w:eastAsia="zh-CN"/>
        </w:rPr>
        <w:t>provide-pos-info</w:t>
      </w:r>
      <w:bookmarkEnd w:id="3652"/>
      <w:r>
        <w:rPr>
          <w:lang w:eastAsia="zh-CN"/>
        </w:rPr>
        <w:t xml:space="preserve"> </w:t>
      </w:r>
      <w:r w:rsidRPr="003B2883">
        <w:rPr>
          <w:rFonts w:hint="eastAsia"/>
          <w:lang w:eastAsia="zh-CN"/>
        </w:rPr>
        <w:t>(POST)</w:t>
      </w:r>
      <w:bookmarkEnd w:id="3653"/>
      <w:bookmarkEnd w:id="3654"/>
      <w:bookmarkEnd w:id="3655"/>
      <w:bookmarkEnd w:id="3656"/>
      <w:bookmarkEnd w:id="3657"/>
      <w:bookmarkEnd w:id="3658"/>
      <w:bookmarkEnd w:id="3659"/>
    </w:p>
    <w:p w14:paraId="0DA99BFB" w14:textId="77777777" w:rsidR="00602AC0" w:rsidRPr="003B2883" w:rsidRDefault="00602AC0" w:rsidP="00602AC0">
      <w:pPr>
        <w:pStyle w:val="Heading7"/>
      </w:pPr>
      <w:bookmarkStart w:id="3660" w:name="_Toc43208017"/>
      <w:bookmarkStart w:id="3661" w:name="_Toc67681091"/>
      <w:r w:rsidRPr="003B2883">
        <w:t>6.4.3.2.4.2.1</w:t>
      </w:r>
      <w:r w:rsidRPr="003B2883">
        <w:tab/>
        <w:t>Description</w:t>
      </w:r>
      <w:bookmarkEnd w:id="3660"/>
      <w:bookmarkEnd w:id="3661"/>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602AC0">
      <w:pPr>
        <w:pStyle w:val="Heading7"/>
      </w:pPr>
      <w:bookmarkStart w:id="3662" w:name="_Toc43208018"/>
      <w:bookmarkStart w:id="3663" w:name="_Toc67681092"/>
      <w:r w:rsidRPr="003B2883">
        <w:t>6.4.3.2.4.2.2</w:t>
      </w:r>
      <w:r w:rsidRPr="003B2883">
        <w:tab/>
        <w:t>Operation Definition</w:t>
      </w:r>
      <w:bookmarkEnd w:id="3662"/>
      <w:bookmarkEnd w:id="366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715A3DCF"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09536C" w:rsidRPr="003B2883" w14:paraId="3FD2354B"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FEF1EA" w14:textId="77777777"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8938077"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6DB422A1"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2A16CAE" w14:textId="77777777" w:rsidR="0009536C"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75D32227" w14:textId="77777777" w:rsidR="0009536C" w:rsidRDefault="0009536C" w:rsidP="0009536C">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67308FC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E535349" w14:textId="77777777"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5DAF1DF0"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21C7B4C"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9B2D6CB" w14:textId="77777777" w:rsidR="0009536C"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CE70ED4" w14:textId="77777777" w:rsidR="0009536C" w:rsidRDefault="0009536C" w:rsidP="0009536C">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r w:rsidRPr="003B2883">
              <w:t>-</w:t>
            </w:r>
            <w:r w:rsidRPr="003B2883">
              <w:tab/>
              <w:t>POSITIONING_FAILED</w:t>
            </w:r>
          </w:p>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3B55F66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6BDB4414"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55CFB1F8"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C5D128"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2F995A"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602AC0">
      <w:pPr>
        <w:pStyle w:val="Heading6"/>
        <w:ind w:left="0" w:firstLine="0"/>
        <w:rPr>
          <w:lang w:eastAsia="zh-CN"/>
        </w:rPr>
      </w:pPr>
      <w:bookmarkStart w:id="3664" w:name="_Toc25156583"/>
      <w:bookmarkStart w:id="3665" w:name="_Toc34124888"/>
      <w:bookmarkStart w:id="3666" w:name="_Toc43208019"/>
      <w:bookmarkStart w:id="3667" w:name="_Toc49857490"/>
      <w:bookmarkStart w:id="3668" w:name="_Toc56677335"/>
      <w:bookmarkStart w:id="3669" w:name="_Toc56691858"/>
      <w:bookmarkStart w:id="3670" w:name="_Toc56699122"/>
      <w:bookmarkStart w:id="3671" w:name="_Toc67681093"/>
      <w:r w:rsidRPr="003B2883">
        <w:t>6.4.3.2.4.3</w:t>
      </w:r>
      <w:r w:rsidRPr="003B2883">
        <w:tab/>
        <w:t xml:space="preserve">Operation: </w:t>
      </w:r>
      <w:r w:rsidRPr="003B2883">
        <w:rPr>
          <w:lang w:eastAsia="zh-CN"/>
        </w:rPr>
        <w:t>provide-loc-info</w:t>
      </w:r>
      <w:bookmarkEnd w:id="3664"/>
      <w:r>
        <w:rPr>
          <w:lang w:eastAsia="zh-CN"/>
        </w:rPr>
        <w:t xml:space="preserve"> </w:t>
      </w:r>
      <w:r w:rsidRPr="003B2883">
        <w:rPr>
          <w:rFonts w:hint="eastAsia"/>
          <w:lang w:eastAsia="zh-CN"/>
        </w:rPr>
        <w:t>(POST)</w:t>
      </w:r>
      <w:bookmarkEnd w:id="3665"/>
      <w:bookmarkEnd w:id="3666"/>
      <w:bookmarkEnd w:id="3667"/>
      <w:bookmarkEnd w:id="3668"/>
      <w:bookmarkEnd w:id="3669"/>
      <w:bookmarkEnd w:id="3670"/>
      <w:bookmarkEnd w:id="3671"/>
    </w:p>
    <w:p w14:paraId="64872AF6" w14:textId="77777777" w:rsidR="00602AC0" w:rsidRPr="003B2883" w:rsidRDefault="00602AC0" w:rsidP="00602AC0">
      <w:pPr>
        <w:pStyle w:val="Heading7"/>
      </w:pPr>
      <w:bookmarkStart w:id="3672" w:name="_Toc43208020"/>
      <w:bookmarkStart w:id="3673" w:name="_Toc67681094"/>
      <w:r w:rsidRPr="003B2883">
        <w:t>6.4.3.2.4.3.1</w:t>
      </w:r>
      <w:r w:rsidRPr="003B2883">
        <w:tab/>
        <w:t>Description</w:t>
      </w:r>
      <w:bookmarkEnd w:id="3672"/>
      <w:bookmarkEnd w:id="3673"/>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602AC0">
      <w:pPr>
        <w:pStyle w:val="Heading7"/>
      </w:pPr>
      <w:bookmarkStart w:id="3674" w:name="_Toc43208021"/>
      <w:bookmarkStart w:id="3675" w:name="_Toc67681095"/>
      <w:r w:rsidRPr="003B2883">
        <w:lastRenderedPageBreak/>
        <w:t>6.4.3.2.4.3.2</w:t>
      </w:r>
      <w:r w:rsidRPr="003B2883">
        <w:tab/>
        <w:t>Operation Definition</w:t>
      </w:r>
      <w:bookmarkEnd w:id="3674"/>
      <w:bookmarkEnd w:id="3675"/>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0536A15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09536C" w:rsidRPr="003B2883" w14:paraId="007EE855"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2D8DCECD"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34435AFA"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705EDC2"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7EE326" w14:textId="77777777"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73DD0111" w14:textId="77777777"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5FE4AF8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FA3C1CC"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84E7C6F"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608A50D"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4B0A31D" w14:textId="77777777"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776E5CA2" w14:textId="77777777"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98C9CB"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ACDDE0"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602AC0">
      <w:pPr>
        <w:pStyle w:val="Heading6"/>
        <w:ind w:left="0" w:firstLine="0"/>
        <w:rPr>
          <w:lang w:eastAsia="zh-CN"/>
        </w:rPr>
      </w:pPr>
      <w:bookmarkStart w:id="3676" w:name="_Toc25156584"/>
      <w:bookmarkStart w:id="3677" w:name="_Toc34124889"/>
      <w:bookmarkStart w:id="3678" w:name="_Toc43208022"/>
      <w:bookmarkStart w:id="3679" w:name="_Toc49857491"/>
      <w:bookmarkStart w:id="3680" w:name="_Toc56677336"/>
      <w:bookmarkStart w:id="3681" w:name="_Toc56691859"/>
      <w:bookmarkStart w:id="3682" w:name="_Toc56699123"/>
      <w:bookmarkStart w:id="3683" w:name="_Toc67681096"/>
      <w:r w:rsidRPr="003B2883">
        <w:t>6.4.3.2.4.</w:t>
      </w:r>
      <w:r>
        <w:t>4</w:t>
      </w:r>
      <w:r w:rsidRPr="003B2883">
        <w:tab/>
        <w:t xml:space="preserve">Operation: </w:t>
      </w:r>
      <w:r>
        <w:rPr>
          <w:lang w:eastAsia="zh-CN"/>
        </w:rPr>
        <w:t>cancel</w:t>
      </w:r>
      <w:r w:rsidRPr="003B2883">
        <w:rPr>
          <w:lang w:eastAsia="zh-CN"/>
        </w:rPr>
        <w:t>-</w:t>
      </w:r>
      <w:r>
        <w:rPr>
          <w:lang w:eastAsia="zh-CN"/>
        </w:rPr>
        <w:t>pos-info</w:t>
      </w:r>
      <w:bookmarkEnd w:id="3676"/>
      <w:r>
        <w:rPr>
          <w:lang w:eastAsia="zh-CN"/>
        </w:rPr>
        <w:t xml:space="preserve"> </w:t>
      </w:r>
      <w:r w:rsidRPr="003B2883">
        <w:rPr>
          <w:rFonts w:hint="eastAsia"/>
          <w:lang w:eastAsia="zh-CN"/>
        </w:rPr>
        <w:t>(POST)</w:t>
      </w:r>
      <w:bookmarkEnd w:id="3677"/>
      <w:bookmarkEnd w:id="3678"/>
      <w:bookmarkEnd w:id="3679"/>
      <w:bookmarkEnd w:id="3680"/>
      <w:bookmarkEnd w:id="3681"/>
      <w:bookmarkEnd w:id="3682"/>
      <w:bookmarkEnd w:id="3683"/>
    </w:p>
    <w:p w14:paraId="569A81BF" w14:textId="77777777" w:rsidR="00602AC0" w:rsidRPr="003B2883" w:rsidRDefault="00602AC0" w:rsidP="00602AC0">
      <w:pPr>
        <w:pStyle w:val="Heading7"/>
      </w:pPr>
      <w:bookmarkStart w:id="3684" w:name="_Toc43208023"/>
      <w:bookmarkStart w:id="3685" w:name="_Toc67681097"/>
      <w:r w:rsidRPr="003B2883">
        <w:t>6.4.3.2.4.</w:t>
      </w:r>
      <w:r>
        <w:t>4</w:t>
      </w:r>
      <w:r w:rsidRPr="003B2883">
        <w:t>.1</w:t>
      </w:r>
      <w:r w:rsidRPr="003B2883">
        <w:tab/>
        <w:t>Description</w:t>
      </w:r>
      <w:bookmarkEnd w:id="3684"/>
      <w:bookmarkEnd w:id="3685"/>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602AC0">
      <w:pPr>
        <w:pStyle w:val="Heading7"/>
      </w:pPr>
      <w:bookmarkStart w:id="3686" w:name="_Toc43208024"/>
      <w:bookmarkStart w:id="3687" w:name="_Toc67681098"/>
      <w:r w:rsidRPr="003B2883">
        <w:lastRenderedPageBreak/>
        <w:t>6.4.3.2.4.</w:t>
      </w:r>
      <w:r>
        <w:t>4</w:t>
      </w:r>
      <w:r w:rsidRPr="003B2883">
        <w:t>.2</w:t>
      </w:r>
      <w:r w:rsidRPr="003B2883">
        <w:tab/>
        <w:t>Operation Definition</w:t>
      </w:r>
      <w:bookmarkEnd w:id="3686"/>
      <w:bookmarkEnd w:id="368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59C30DBD"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09536C" w:rsidRPr="003B2883" w14:paraId="1CEAD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6566CA61"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336EC7A0"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BED1D8A"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12931DDD" w14:textId="77777777"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30ED5BE3" w14:textId="77777777"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2227FE3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8CFFB56"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5DEA0C73"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6EC7B81"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94AFAFF" w14:textId="77777777"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7C8C01A4" w14:textId="77777777"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A36F0A6"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8BB166E"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2C5832D5"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16733"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E510AB"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3688" w:name="_Toc25156585"/>
      <w:bookmarkStart w:id="3689" w:name="_Toc34124890"/>
      <w:bookmarkStart w:id="3690" w:name="_Toc43208025"/>
      <w:bookmarkStart w:id="3691" w:name="_Toc49857492"/>
      <w:bookmarkStart w:id="3692" w:name="_Toc56677337"/>
      <w:bookmarkStart w:id="3693" w:name="_Toc56691860"/>
      <w:bookmarkStart w:id="3694" w:name="_Toc56699124"/>
      <w:bookmarkStart w:id="3695" w:name="_Toc67681099"/>
      <w:r w:rsidRPr="003B2883">
        <w:t>6.4.4</w:t>
      </w:r>
      <w:r w:rsidRPr="003B2883">
        <w:tab/>
        <w:t>Custom Operations without associated resources</w:t>
      </w:r>
      <w:bookmarkEnd w:id="3688"/>
      <w:bookmarkEnd w:id="3689"/>
      <w:bookmarkEnd w:id="3690"/>
      <w:bookmarkEnd w:id="3691"/>
      <w:bookmarkEnd w:id="3692"/>
      <w:bookmarkEnd w:id="3693"/>
      <w:bookmarkEnd w:id="3694"/>
      <w:bookmarkEnd w:id="369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3696" w:name="_Toc25156586"/>
      <w:bookmarkStart w:id="3697" w:name="_Toc34124891"/>
      <w:bookmarkStart w:id="3698" w:name="_Toc43208026"/>
      <w:bookmarkStart w:id="3699" w:name="_Toc49857493"/>
      <w:bookmarkStart w:id="3700" w:name="_Toc56677338"/>
      <w:bookmarkStart w:id="3701" w:name="_Toc56691861"/>
      <w:bookmarkStart w:id="3702" w:name="_Toc56699125"/>
      <w:bookmarkStart w:id="3703" w:name="_Toc67681100"/>
      <w:r w:rsidRPr="003B2883">
        <w:lastRenderedPageBreak/>
        <w:t>6.4.5</w:t>
      </w:r>
      <w:r w:rsidRPr="003B2883">
        <w:tab/>
        <w:t>Notifications</w:t>
      </w:r>
      <w:bookmarkEnd w:id="3696"/>
      <w:bookmarkEnd w:id="3697"/>
      <w:bookmarkEnd w:id="3698"/>
      <w:bookmarkEnd w:id="3699"/>
      <w:bookmarkEnd w:id="3700"/>
      <w:bookmarkEnd w:id="3701"/>
      <w:bookmarkEnd w:id="3702"/>
      <w:bookmarkEnd w:id="3703"/>
    </w:p>
    <w:p w14:paraId="2A447B3F" w14:textId="77777777" w:rsidR="00602AC0" w:rsidRPr="003B2883" w:rsidRDefault="00602AC0" w:rsidP="00602AC0">
      <w:pPr>
        <w:pStyle w:val="Heading4"/>
      </w:pPr>
      <w:bookmarkStart w:id="3704" w:name="_Toc25156587"/>
      <w:bookmarkStart w:id="3705" w:name="_Toc34124892"/>
      <w:bookmarkStart w:id="3706" w:name="_Toc43208027"/>
      <w:bookmarkStart w:id="3707" w:name="_Toc49857494"/>
      <w:bookmarkStart w:id="3708" w:name="_Toc56677339"/>
      <w:bookmarkStart w:id="3709" w:name="_Toc56691862"/>
      <w:bookmarkStart w:id="3710" w:name="_Toc56699126"/>
      <w:bookmarkStart w:id="3711" w:name="_Toc67681101"/>
      <w:r w:rsidRPr="003B2883">
        <w:t>6.4.5.1</w:t>
      </w:r>
      <w:r w:rsidRPr="003B2883">
        <w:tab/>
        <w:t>General</w:t>
      </w:r>
      <w:bookmarkEnd w:id="3704"/>
      <w:bookmarkEnd w:id="3705"/>
      <w:bookmarkEnd w:id="3706"/>
      <w:bookmarkEnd w:id="3707"/>
      <w:bookmarkEnd w:id="3708"/>
      <w:bookmarkEnd w:id="3709"/>
      <w:bookmarkEnd w:id="3710"/>
      <w:bookmarkEnd w:id="371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3712" w:name="_Toc25156588"/>
      <w:bookmarkStart w:id="3713" w:name="_Toc34124893"/>
      <w:bookmarkStart w:id="3714" w:name="_Toc43208028"/>
      <w:bookmarkStart w:id="3715" w:name="_Toc49857495"/>
      <w:bookmarkStart w:id="3716" w:name="_Toc56677340"/>
      <w:bookmarkStart w:id="3717" w:name="_Toc56691863"/>
      <w:bookmarkStart w:id="3718" w:name="_Toc56699127"/>
      <w:bookmarkStart w:id="3719" w:name="_Toc67681102"/>
      <w:r w:rsidRPr="003B2883">
        <w:t>6.4.5.2</w:t>
      </w:r>
      <w:r w:rsidRPr="003B2883">
        <w:tab/>
        <w:t>Event Notify</w:t>
      </w:r>
      <w:bookmarkEnd w:id="3712"/>
      <w:bookmarkEnd w:id="3713"/>
      <w:bookmarkEnd w:id="3714"/>
      <w:bookmarkEnd w:id="3715"/>
      <w:bookmarkEnd w:id="3716"/>
      <w:bookmarkEnd w:id="3717"/>
      <w:bookmarkEnd w:id="3718"/>
      <w:bookmarkEnd w:id="3719"/>
    </w:p>
    <w:p w14:paraId="7CE138A1" w14:textId="77777777" w:rsidR="00602AC0" w:rsidRPr="003B2883" w:rsidRDefault="00602AC0" w:rsidP="00602AC0">
      <w:pPr>
        <w:pStyle w:val="Heading5"/>
      </w:pPr>
      <w:bookmarkStart w:id="3720" w:name="_Toc25156589"/>
      <w:bookmarkStart w:id="3721" w:name="_Toc34124894"/>
      <w:bookmarkStart w:id="3722" w:name="_Toc43208029"/>
      <w:bookmarkStart w:id="3723" w:name="_Toc49857496"/>
      <w:bookmarkStart w:id="3724" w:name="_Toc56677341"/>
      <w:bookmarkStart w:id="3725" w:name="_Toc56691864"/>
      <w:bookmarkStart w:id="3726" w:name="_Toc56699128"/>
      <w:bookmarkStart w:id="3727" w:name="_Toc67681103"/>
      <w:r w:rsidRPr="003B2883">
        <w:t>6.4.5.</w:t>
      </w:r>
      <w:r w:rsidRPr="003B2883">
        <w:rPr>
          <w:lang w:eastAsia="zh-CN"/>
        </w:rPr>
        <w:t>2</w:t>
      </w:r>
      <w:r w:rsidRPr="003B2883">
        <w:t>.1</w:t>
      </w:r>
      <w:r w:rsidRPr="003B2883">
        <w:tab/>
        <w:t>Description</w:t>
      </w:r>
      <w:bookmarkEnd w:id="3720"/>
      <w:bookmarkEnd w:id="3721"/>
      <w:bookmarkEnd w:id="3722"/>
      <w:bookmarkEnd w:id="3723"/>
      <w:bookmarkEnd w:id="3724"/>
      <w:bookmarkEnd w:id="3725"/>
      <w:bookmarkEnd w:id="3726"/>
      <w:bookmarkEnd w:id="372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3728" w:name="_Toc25156590"/>
      <w:bookmarkStart w:id="3729" w:name="_Toc34124895"/>
      <w:bookmarkStart w:id="3730" w:name="_Toc43208030"/>
      <w:bookmarkStart w:id="3731" w:name="_Toc49857497"/>
      <w:bookmarkStart w:id="3732" w:name="_Toc56677342"/>
      <w:bookmarkStart w:id="3733" w:name="_Toc56691865"/>
      <w:bookmarkStart w:id="3734" w:name="_Toc56699129"/>
      <w:bookmarkStart w:id="3735" w:name="_Toc67681104"/>
      <w:r w:rsidRPr="003B2883">
        <w:t>6.4.5.</w:t>
      </w:r>
      <w:r w:rsidRPr="003B2883">
        <w:rPr>
          <w:lang w:eastAsia="zh-CN"/>
        </w:rPr>
        <w:t>2</w:t>
      </w:r>
      <w:r w:rsidRPr="003B2883">
        <w:t>.2</w:t>
      </w:r>
      <w:r w:rsidRPr="003B2883">
        <w:tab/>
        <w:t>Notification Definition</w:t>
      </w:r>
      <w:bookmarkEnd w:id="3728"/>
      <w:bookmarkEnd w:id="3729"/>
      <w:bookmarkEnd w:id="3730"/>
      <w:bookmarkEnd w:id="3731"/>
      <w:bookmarkEnd w:id="3732"/>
      <w:bookmarkEnd w:id="3733"/>
      <w:bookmarkEnd w:id="3734"/>
      <w:bookmarkEnd w:id="3735"/>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3736" w:name="_Toc25156591"/>
      <w:bookmarkStart w:id="3737" w:name="_Toc34124896"/>
      <w:bookmarkStart w:id="3738" w:name="_Toc43208031"/>
      <w:bookmarkStart w:id="3739" w:name="_Toc49857498"/>
      <w:bookmarkStart w:id="3740" w:name="_Toc56677343"/>
      <w:bookmarkStart w:id="3741" w:name="_Toc56691866"/>
      <w:bookmarkStart w:id="3742" w:name="_Toc56699130"/>
      <w:bookmarkStart w:id="3743" w:name="_Toc67681105"/>
      <w:r w:rsidRPr="003B2883">
        <w:t>6.4.5.</w:t>
      </w:r>
      <w:r w:rsidRPr="003B2883">
        <w:rPr>
          <w:lang w:eastAsia="zh-CN"/>
        </w:rPr>
        <w:t>2</w:t>
      </w:r>
      <w:r w:rsidRPr="003B2883">
        <w:t>.3</w:t>
      </w:r>
      <w:r w:rsidRPr="003B2883">
        <w:tab/>
        <w:t>Notification Standard Methods</w:t>
      </w:r>
      <w:bookmarkEnd w:id="3736"/>
      <w:bookmarkEnd w:id="3737"/>
      <w:bookmarkEnd w:id="3738"/>
      <w:bookmarkEnd w:id="3739"/>
      <w:bookmarkEnd w:id="3740"/>
      <w:bookmarkEnd w:id="3741"/>
      <w:bookmarkEnd w:id="3742"/>
      <w:bookmarkEnd w:id="3743"/>
    </w:p>
    <w:p w14:paraId="564A81C1" w14:textId="77777777" w:rsidR="00602AC0" w:rsidRPr="003B2883" w:rsidRDefault="00602AC0" w:rsidP="00602AC0">
      <w:pPr>
        <w:pStyle w:val="Heading6"/>
        <w:rPr>
          <w:lang w:eastAsia="zh-CN"/>
        </w:rPr>
      </w:pPr>
      <w:bookmarkStart w:id="3744" w:name="_Toc25156592"/>
      <w:bookmarkStart w:id="3745" w:name="_Toc34124897"/>
      <w:bookmarkStart w:id="3746" w:name="_Toc43208032"/>
      <w:bookmarkStart w:id="3747" w:name="_Toc49857499"/>
      <w:bookmarkStart w:id="3748" w:name="_Toc56677344"/>
      <w:bookmarkStart w:id="3749" w:name="_Toc56691867"/>
      <w:bookmarkStart w:id="3750" w:name="_Toc56699131"/>
      <w:bookmarkStart w:id="3751" w:name="_Toc67681106"/>
      <w:r w:rsidRPr="003B2883">
        <w:t>6.4.5.</w:t>
      </w:r>
      <w:r w:rsidRPr="003B2883">
        <w:rPr>
          <w:lang w:eastAsia="zh-CN"/>
        </w:rPr>
        <w:t>2</w:t>
      </w:r>
      <w:r w:rsidRPr="003B2883">
        <w:t>.3.1</w:t>
      </w:r>
      <w:r w:rsidRPr="003B2883">
        <w:tab/>
      </w:r>
      <w:r w:rsidRPr="003B2883">
        <w:rPr>
          <w:rFonts w:hint="eastAsia"/>
          <w:lang w:eastAsia="zh-CN"/>
        </w:rPr>
        <w:t>POST</w:t>
      </w:r>
      <w:bookmarkEnd w:id="3744"/>
      <w:bookmarkEnd w:id="3745"/>
      <w:bookmarkEnd w:id="3746"/>
      <w:bookmarkEnd w:id="3747"/>
      <w:bookmarkEnd w:id="3748"/>
      <w:bookmarkEnd w:id="3749"/>
      <w:bookmarkEnd w:id="3750"/>
      <w:bookmarkEnd w:id="375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2EFBE96F"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15FE8F47"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09536C" w:rsidRPr="003B2883" w14:paraId="3369013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1FD7F3DC" w14:textId="77777777"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AB30295" w14:textId="77777777"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076E8CC" w14:textId="77777777"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CCD8557" w14:textId="77777777" w:rsidR="0009536C" w:rsidRPr="003B2883" w:rsidRDefault="0009536C" w:rsidP="0009536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3815365" w14:textId="77777777" w:rsidR="0009536C" w:rsidRPr="003B2883" w:rsidRDefault="0009536C" w:rsidP="0009536C">
            <w:pPr>
              <w:pStyle w:val="TAL"/>
            </w:pPr>
            <w:r>
              <w:t>Temporary redirection. The NF service consumer shall generate a Location header field containing a URI pointing to the endpoint of another NF service consumer to which the notification should be sent.</w:t>
            </w:r>
          </w:p>
        </w:tc>
      </w:tr>
      <w:tr w:rsidR="0009536C" w:rsidRPr="003B2883" w14:paraId="407E39C9"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E60654F" w14:textId="77777777"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31B68BC" w14:textId="77777777"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D8DB064" w14:textId="77777777"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FB4B9BA" w14:textId="77777777" w:rsidR="0009536C" w:rsidRPr="003B2883" w:rsidRDefault="0009536C" w:rsidP="0009536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34606C3" w14:textId="77777777" w:rsidR="0009536C" w:rsidRPr="003B2883" w:rsidRDefault="0009536C" w:rsidP="0009536C">
            <w:pPr>
              <w:pStyle w:val="TAL"/>
            </w:pPr>
            <w:r>
              <w:t>Permanent redirection. The NF service consumer shall generate a Location header field containing a URI pointing to the endpoint of another NF service consumer to which the notification should be sent.</w:t>
            </w:r>
          </w:p>
        </w:tc>
      </w:tr>
    </w:tbl>
    <w:p w14:paraId="457BB0C8" w14:textId="77777777" w:rsidR="00602AC0" w:rsidRDefault="00602AC0" w:rsidP="00602AC0"/>
    <w:p w14:paraId="3539BD8D" w14:textId="77777777" w:rsidR="0009536C" w:rsidRDefault="0009536C" w:rsidP="0009536C">
      <w:pPr>
        <w:pStyle w:val="TH"/>
      </w:pPr>
      <w:r w:rsidRPr="00D67AB2">
        <w:lastRenderedPageBreak/>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3752" w:name="_Toc25156593"/>
      <w:bookmarkStart w:id="3753" w:name="_Toc34124898"/>
      <w:bookmarkStart w:id="3754" w:name="_Toc43208033"/>
      <w:bookmarkStart w:id="3755" w:name="_Toc49857500"/>
      <w:bookmarkStart w:id="3756" w:name="_Toc56677345"/>
      <w:bookmarkStart w:id="3757" w:name="_Toc56691868"/>
      <w:bookmarkStart w:id="3758" w:name="_Toc56699132"/>
      <w:bookmarkStart w:id="3759" w:name="_Toc67681107"/>
      <w:r w:rsidRPr="003B2883">
        <w:t>6.4.6</w:t>
      </w:r>
      <w:r w:rsidRPr="003B2883">
        <w:tab/>
        <w:t>Data Model</w:t>
      </w:r>
      <w:bookmarkEnd w:id="3752"/>
      <w:bookmarkEnd w:id="3753"/>
      <w:bookmarkEnd w:id="3754"/>
      <w:bookmarkEnd w:id="3755"/>
      <w:bookmarkEnd w:id="3756"/>
      <w:bookmarkEnd w:id="3757"/>
      <w:bookmarkEnd w:id="3758"/>
      <w:bookmarkEnd w:id="3759"/>
    </w:p>
    <w:p w14:paraId="0BD8B573" w14:textId="77777777" w:rsidR="00602AC0" w:rsidRPr="003B2883" w:rsidRDefault="00602AC0" w:rsidP="00602AC0">
      <w:pPr>
        <w:pStyle w:val="Heading4"/>
      </w:pPr>
      <w:bookmarkStart w:id="3760" w:name="_Toc25156594"/>
      <w:bookmarkStart w:id="3761" w:name="_Toc34124899"/>
      <w:bookmarkStart w:id="3762" w:name="_Toc43208034"/>
      <w:bookmarkStart w:id="3763" w:name="_Toc49857501"/>
      <w:bookmarkStart w:id="3764" w:name="_Toc56677346"/>
      <w:bookmarkStart w:id="3765" w:name="_Toc56691869"/>
      <w:bookmarkStart w:id="3766" w:name="_Toc56699133"/>
      <w:bookmarkStart w:id="3767" w:name="_Toc67681108"/>
      <w:r w:rsidRPr="003B2883">
        <w:t>6.4.6.1</w:t>
      </w:r>
      <w:r w:rsidRPr="003B2883">
        <w:tab/>
        <w:t>General</w:t>
      </w:r>
      <w:bookmarkEnd w:id="3760"/>
      <w:bookmarkEnd w:id="3761"/>
      <w:bookmarkEnd w:id="3762"/>
      <w:bookmarkEnd w:id="3763"/>
      <w:bookmarkEnd w:id="3764"/>
      <w:bookmarkEnd w:id="3765"/>
      <w:bookmarkEnd w:id="3766"/>
      <w:bookmarkEnd w:id="3767"/>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5A5E2E27"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71FB562A"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26EB130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E5E592C"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4A213AAE"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0741805F" w14:textId="77777777"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4F5DE381" w14:textId="77777777" w:rsidR="00602AC0" w:rsidRPr="003B2883" w:rsidRDefault="009047F6" w:rsidP="001D4998">
            <w:pPr>
              <w:pStyle w:val="TAL"/>
              <w:rPr>
                <w:color w:val="000000"/>
              </w:rPr>
            </w:pPr>
            <w:r>
              <w:rPr>
                <w:color w:val="000000"/>
              </w:rPr>
              <w:t>Type of location measurement requested</w:t>
            </w: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FE0637E" w14:textId="77777777" w:rsidR="00602AC0" w:rsidRPr="003B2883" w:rsidRDefault="009047F6" w:rsidP="001D4998">
            <w:pPr>
              <w:pStyle w:val="TAL"/>
              <w:rPr>
                <w:color w:val="000000"/>
              </w:rPr>
            </w:pPr>
            <w:r>
              <w:rPr>
                <w:color w:val="000000"/>
              </w:rPr>
              <w:t>Type of events initiating location procedures</w:t>
            </w: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51D861A9"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602AC0" w:rsidRPr="003B2883" w:rsidRDefault="00602AC0" w:rsidP="001D4998">
            <w:pPr>
              <w:pStyle w:val="TAL"/>
            </w:pPr>
            <w:r w:rsidRPr="003B2883">
              <w:t>UE EUTRAN cell information</w:t>
            </w:r>
          </w:p>
        </w:tc>
      </w:tr>
      <w:tr w:rsidR="00602AC0"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602AC0" w:rsidRPr="003B2883" w:rsidRDefault="00602AC0" w:rsidP="001D4998">
            <w:pPr>
              <w:pStyle w:val="TAL"/>
            </w:pPr>
            <w:r w:rsidRPr="003B2883">
              <w:t>UE NR cell information</w:t>
            </w:r>
          </w:p>
        </w:tc>
      </w:tr>
      <w:tr w:rsidR="00602AC0"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602AC0" w:rsidRPr="003B2883" w:rsidRDefault="00602AC0" w:rsidP="001D4998">
            <w:pPr>
              <w:pStyle w:val="TAL"/>
            </w:pPr>
            <w:r w:rsidRPr="003B2883">
              <w:t>Supported Features</w:t>
            </w:r>
          </w:p>
        </w:tc>
      </w:tr>
      <w:tr w:rsidR="00602AC0"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602AC0" w:rsidRPr="003B2883" w:rsidRDefault="00602AC0" w:rsidP="001D4998">
            <w:pPr>
              <w:pStyle w:val="TAL"/>
            </w:pPr>
            <w:r w:rsidRPr="003B2883">
              <w:t>RAT type</w:t>
            </w:r>
          </w:p>
        </w:tc>
      </w:tr>
      <w:tr w:rsidR="00602AC0"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602AC0" w:rsidRPr="003B2883" w:rsidRDefault="00602AC0" w:rsidP="001D4998">
            <w:pPr>
              <w:pStyle w:val="TAL"/>
            </w:pPr>
            <w:r w:rsidRPr="003B2883">
              <w:t>Time Zone</w:t>
            </w:r>
          </w:p>
        </w:tc>
      </w:tr>
      <w:tr w:rsidR="00602AC0"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602AC0" w:rsidRPr="003B2883" w:rsidRDefault="00602AC0" w:rsidP="001D4998">
            <w:pPr>
              <w:pStyle w:val="TAL"/>
            </w:pPr>
            <w:r w:rsidRPr="003B2883">
              <w:t>Date and Time</w:t>
            </w:r>
          </w:p>
        </w:tc>
      </w:tr>
      <w:tr w:rsidR="00602AC0"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602AC0" w:rsidRPr="003B2883" w:rsidRDefault="00602AC0" w:rsidP="001D4998">
            <w:pPr>
              <w:pStyle w:val="TAL"/>
            </w:pPr>
            <w:r w:rsidRPr="003B2883">
              <w:t>User Location</w:t>
            </w:r>
          </w:p>
        </w:tc>
      </w:tr>
      <w:tr w:rsidR="00602AC0"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602AC0" w:rsidRPr="003B2883" w:rsidRDefault="00602AC0" w:rsidP="001D4998">
            <w:pPr>
              <w:pStyle w:val="TAL"/>
            </w:pPr>
            <w:r>
              <w:rPr>
                <w:rFonts w:cs="Arial"/>
                <w:szCs w:val="18"/>
                <w:lang w:eastAsia="zh-CN"/>
              </w:rPr>
              <w:t>The LCS service type</w:t>
            </w:r>
          </w:p>
        </w:tc>
      </w:tr>
      <w:tr w:rsidR="00602AC0"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602AC0" w:rsidRPr="003B2883" w:rsidRDefault="00602AC0" w:rsidP="001D4998">
            <w:pPr>
              <w:pStyle w:val="TAL"/>
            </w:pPr>
            <w:r>
              <w:rPr>
                <w:rFonts w:cs="Arial"/>
                <w:szCs w:val="18"/>
                <w:lang w:eastAsia="zh-CN"/>
              </w:rPr>
              <w:t>The type of LDR for deferred location</w:t>
            </w:r>
          </w:p>
        </w:tc>
      </w:tr>
      <w:tr w:rsidR="00602AC0"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602AC0" w:rsidRPr="003B2883" w:rsidRDefault="00602AC0" w:rsidP="001D4998">
            <w:pPr>
              <w:pStyle w:val="TAL"/>
            </w:pPr>
            <w:r>
              <w:rPr>
                <w:rFonts w:cs="Arial"/>
                <w:szCs w:val="18"/>
                <w:lang w:eastAsia="zh-CN"/>
              </w:rPr>
              <w:t>URI</w:t>
            </w:r>
          </w:p>
        </w:tc>
      </w:tr>
      <w:tr w:rsidR="00602AC0"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602AC0" w:rsidRPr="003B2883" w:rsidRDefault="00602AC0" w:rsidP="001D4998">
            <w:pPr>
              <w:pStyle w:val="TAL"/>
            </w:pPr>
            <w:r>
              <w:rPr>
                <w:rFonts w:cs="Arial"/>
                <w:szCs w:val="18"/>
                <w:lang w:eastAsia="zh-CN"/>
              </w:rPr>
              <w:t>Information for area event reporting</w:t>
            </w:r>
          </w:p>
        </w:tc>
      </w:tr>
      <w:tr w:rsidR="00602AC0"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602AC0" w:rsidRPr="003B2883" w:rsidRDefault="00602AC0" w:rsidP="001D4998">
            <w:pPr>
              <w:pStyle w:val="TAL"/>
            </w:pPr>
            <w:r>
              <w:rPr>
                <w:rFonts w:cs="Arial"/>
                <w:szCs w:val="18"/>
                <w:lang w:eastAsia="zh-CN"/>
              </w:rPr>
              <w:t>Identification of an NF or AF</w:t>
            </w:r>
          </w:p>
        </w:tc>
      </w:tr>
      <w:tr w:rsidR="00602AC0"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3A5B4C" w:rsidRDefault="003A5B4C" w:rsidP="003A5B4C">
            <w:pPr>
              <w:pStyle w:val="TAL"/>
            </w:pPr>
            <w:r>
              <w:rPr>
                <w:rFonts w:hint="eastAsia"/>
                <w:lang w:eastAsia="zh-CN"/>
              </w:rPr>
              <w:t>The location related privacy requirements on UE</w:t>
            </w:r>
          </w:p>
        </w:tc>
      </w:tr>
      <w:tr w:rsidR="00455AA0"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455AA0" w:rsidRDefault="00455AA0" w:rsidP="00455AA0">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455AA0" w:rsidRDefault="00455AA0" w:rsidP="00455AA0">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455AA0" w:rsidRDefault="00455AA0" w:rsidP="00455AA0">
            <w:pPr>
              <w:pStyle w:val="TAL"/>
              <w:rPr>
                <w:lang w:eastAsia="zh-CN"/>
              </w:rPr>
            </w:pPr>
            <w:r>
              <w:rPr>
                <w:lang w:eastAsia="zh-CN"/>
              </w:rPr>
              <w:t>Diameter Identity</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3768" w:name="_Toc25156595"/>
      <w:bookmarkStart w:id="3769" w:name="_Toc34124900"/>
      <w:bookmarkStart w:id="3770" w:name="_Toc43208035"/>
      <w:bookmarkStart w:id="3771" w:name="_Toc49857502"/>
      <w:bookmarkStart w:id="3772" w:name="_Toc56677347"/>
      <w:bookmarkStart w:id="3773" w:name="_Toc56691870"/>
      <w:bookmarkStart w:id="3774" w:name="_Toc56699134"/>
      <w:bookmarkStart w:id="3775" w:name="_Toc67681109"/>
      <w:r w:rsidRPr="003B2883">
        <w:rPr>
          <w:lang w:val="en-US"/>
        </w:rPr>
        <w:t>6.4.6.2</w:t>
      </w:r>
      <w:r w:rsidRPr="003B2883">
        <w:rPr>
          <w:lang w:val="en-US"/>
        </w:rPr>
        <w:tab/>
        <w:t>Structured data types</w:t>
      </w:r>
      <w:bookmarkEnd w:id="3768"/>
      <w:bookmarkEnd w:id="3769"/>
      <w:bookmarkEnd w:id="3770"/>
      <w:bookmarkEnd w:id="3771"/>
      <w:bookmarkEnd w:id="3772"/>
      <w:bookmarkEnd w:id="3773"/>
      <w:bookmarkEnd w:id="3774"/>
      <w:bookmarkEnd w:id="3775"/>
    </w:p>
    <w:p w14:paraId="74EA15AA" w14:textId="77777777" w:rsidR="00602AC0" w:rsidRPr="003B2883" w:rsidRDefault="00602AC0" w:rsidP="00602AC0">
      <w:pPr>
        <w:pStyle w:val="Heading5"/>
      </w:pPr>
      <w:bookmarkStart w:id="3776" w:name="_Toc25156596"/>
      <w:bookmarkStart w:id="3777" w:name="_Toc34124901"/>
      <w:bookmarkStart w:id="3778" w:name="_Toc43208036"/>
      <w:bookmarkStart w:id="3779" w:name="_Toc49857503"/>
      <w:bookmarkStart w:id="3780" w:name="_Toc56677348"/>
      <w:bookmarkStart w:id="3781" w:name="_Toc56691871"/>
      <w:bookmarkStart w:id="3782" w:name="_Toc56699135"/>
      <w:bookmarkStart w:id="3783" w:name="_Toc67681110"/>
      <w:r w:rsidRPr="003B2883">
        <w:t>6.4.6.2.1</w:t>
      </w:r>
      <w:r w:rsidRPr="003B2883">
        <w:tab/>
        <w:t>Introduction</w:t>
      </w:r>
      <w:bookmarkEnd w:id="3776"/>
      <w:bookmarkEnd w:id="3777"/>
      <w:bookmarkEnd w:id="3778"/>
      <w:bookmarkEnd w:id="3779"/>
      <w:bookmarkEnd w:id="3780"/>
      <w:bookmarkEnd w:id="3781"/>
      <w:bookmarkEnd w:id="3782"/>
      <w:bookmarkEnd w:id="378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3784" w:name="_Toc25156597"/>
      <w:bookmarkStart w:id="3785" w:name="_Toc34124902"/>
      <w:bookmarkStart w:id="3786" w:name="_Toc43208037"/>
      <w:bookmarkStart w:id="3787" w:name="_Toc49857504"/>
      <w:bookmarkStart w:id="3788" w:name="_Toc56677349"/>
      <w:bookmarkStart w:id="3789" w:name="_Toc56691872"/>
      <w:bookmarkStart w:id="3790" w:name="_Toc56699136"/>
      <w:bookmarkStart w:id="3791" w:name="_Toc67681111"/>
      <w:r w:rsidRPr="003B2883">
        <w:lastRenderedPageBreak/>
        <w:t>6.4.6.2.2</w:t>
      </w:r>
      <w:r w:rsidRPr="003B2883">
        <w:tab/>
        <w:t xml:space="preserve">Type: </w:t>
      </w:r>
      <w:r w:rsidRPr="003B2883">
        <w:rPr>
          <w:lang w:eastAsia="zh-CN"/>
        </w:rPr>
        <w:t>RequestPosInfo</w:t>
      </w:r>
      <w:bookmarkEnd w:id="3784"/>
      <w:bookmarkEnd w:id="3785"/>
      <w:bookmarkEnd w:id="3786"/>
      <w:bookmarkEnd w:id="3787"/>
      <w:bookmarkEnd w:id="3788"/>
      <w:bookmarkEnd w:id="3789"/>
      <w:bookmarkEnd w:id="3790"/>
      <w:bookmarkEnd w:id="379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14:paraId="72CE104F" w14:textId="77777777" w:rsidR="00C12C3F" w:rsidRPr="003B2883" w:rsidRDefault="00C12C3F" w:rsidP="001D4998">
            <w:pPr>
              <w:pStyle w:val="TAL"/>
            </w:pPr>
            <w:r>
              <w:rPr>
                <w:color w:val="000000"/>
              </w:rPr>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09F6F08"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3792" w:name="_Toc25156598"/>
      <w:bookmarkStart w:id="3793" w:name="_Toc34124903"/>
      <w:bookmarkStart w:id="3794" w:name="_Toc43208038"/>
      <w:bookmarkStart w:id="3795" w:name="_Toc49857505"/>
      <w:bookmarkStart w:id="3796" w:name="_Toc56677350"/>
      <w:bookmarkStart w:id="3797" w:name="_Toc56691873"/>
      <w:bookmarkStart w:id="3798" w:name="_Toc56699137"/>
      <w:bookmarkStart w:id="3799" w:name="_Toc67681112"/>
      <w:r w:rsidRPr="003B2883">
        <w:lastRenderedPageBreak/>
        <w:t>6.4.6.2.3</w:t>
      </w:r>
      <w:r w:rsidRPr="003B2883">
        <w:tab/>
        <w:t xml:space="preserve">Type: </w:t>
      </w:r>
      <w:r w:rsidRPr="003B2883">
        <w:rPr>
          <w:lang w:eastAsia="zh-CN"/>
        </w:rPr>
        <w:t>ProvidePosInfo</w:t>
      </w:r>
      <w:bookmarkEnd w:id="3792"/>
      <w:bookmarkEnd w:id="3793"/>
      <w:bookmarkEnd w:id="3794"/>
      <w:bookmarkEnd w:id="3795"/>
      <w:bookmarkEnd w:id="3796"/>
      <w:bookmarkEnd w:id="3797"/>
      <w:bookmarkEnd w:id="3798"/>
      <w:bookmarkEnd w:id="379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4E6E953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EEFCA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4E7C5579"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12E7E903"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5E2DAB3"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4AECF139"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78672483"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1BEDC7C4"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C157117"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2DA02C64"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74D3B22B"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61903BE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AC07CE"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7DB44000"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7083BDC"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1ED2423"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3B17422F"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334129F4"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65F34417"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40880703" w14:textId="77777777"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D81E411"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24C37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31DD2419" w14:textId="77777777"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0BBEA3C9"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B9DFB2F"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66BA1782" w14:textId="77777777"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14:paraId="354F31A7"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378B78E7"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7CAA1872"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478C826" w14:textId="77777777"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48A321A9"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B57A14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7729F528"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1FAEF2D9"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15A7374A"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B00DE29"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3878A7C7"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25E0A984"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36D3EA05"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7AC59D13"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A27EB40"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1F0C1744"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527F60C1"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7BAFB6F5"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1F0AD5F5"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DBEE2B4" w14:textId="76197323" w:rsidR="00602AC0" w:rsidRPr="003B2883" w:rsidRDefault="00602AC0" w:rsidP="001D4998">
            <w:pPr>
              <w:pStyle w:val="TAL"/>
            </w:pPr>
            <w:r w:rsidRPr="003B2883">
              <w:t xml:space="preserve">If present, this IE shall contain the address of the target side serving node for </w:t>
            </w:r>
            <w:r w:rsidR="00455AA0">
              <w:t xml:space="preserve">intra-5GS </w:t>
            </w:r>
            <w:r w:rsidRPr="003B2883">
              <w:t>handover of an IMS Emergency Call.</w:t>
            </w:r>
          </w:p>
        </w:tc>
      </w:tr>
      <w:tr w:rsidR="00455AA0" w:rsidRPr="003B2883" w14:paraId="1904F47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455AA0" w:rsidRPr="003B2883" w:rsidRDefault="00455AA0" w:rsidP="00455AA0">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66E3EECC" w14:textId="00732D5B" w:rsidR="00455AA0" w:rsidRPr="003B2883" w:rsidRDefault="00455AA0" w:rsidP="00455AA0">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514CF069" w14:textId="5D9FAA4A" w:rsidR="00455AA0" w:rsidRPr="003B2883" w:rsidRDefault="00455AA0" w:rsidP="00455AA0">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0FAFBFFE" w14:textId="5154B57F" w:rsidR="00455AA0" w:rsidRPr="003B2883" w:rsidRDefault="00455AA0" w:rsidP="00455AA0">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39C39B8F" w14:textId="77777777" w:rsidR="00455AA0" w:rsidRPr="00690A26" w:rsidRDefault="00455AA0" w:rsidP="00455AA0">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455AA0" w:rsidRPr="00690A26" w:rsidRDefault="00455AA0" w:rsidP="00455AA0">
            <w:pPr>
              <w:pStyle w:val="TAL"/>
              <w:rPr>
                <w:noProof/>
              </w:rPr>
            </w:pPr>
          </w:p>
          <w:p w14:paraId="64653090" w14:textId="750D21FC" w:rsidR="00455AA0" w:rsidRPr="003B2883" w:rsidRDefault="00455AA0" w:rsidP="00455AA0">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455AA0" w:rsidRPr="003B2883" w14:paraId="0DB7C87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455AA0" w:rsidRPr="003B2883" w:rsidRDefault="00455AA0" w:rsidP="00455AA0">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1BF7D65C" w14:textId="3BABA958" w:rsidR="00455AA0" w:rsidRPr="003B2883" w:rsidRDefault="00455AA0" w:rsidP="00455AA0">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0DE754E7" w14:textId="438C6E95" w:rsidR="00455AA0" w:rsidRPr="003B2883" w:rsidRDefault="00455AA0" w:rsidP="00455AA0">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7EB0CE59" w14:textId="7D7B2D41" w:rsidR="00455AA0" w:rsidRPr="003B2883" w:rsidRDefault="00455AA0" w:rsidP="00455AA0">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798422BA" w14:textId="77777777" w:rsidR="00455AA0" w:rsidRPr="00690A26" w:rsidRDefault="00455AA0" w:rsidP="00455AA0">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455AA0" w:rsidRPr="00690A26" w:rsidRDefault="00455AA0" w:rsidP="00455AA0">
            <w:pPr>
              <w:pStyle w:val="TAL"/>
              <w:rPr>
                <w:noProof/>
              </w:rPr>
            </w:pPr>
          </w:p>
          <w:p w14:paraId="5FE92185" w14:textId="5C134867" w:rsidR="00455AA0" w:rsidRPr="003B2883" w:rsidRDefault="00455AA0" w:rsidP="00455AA0">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455AA0" w:rsidRPr="003B2883" w14:paraId="631C33E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455AA0" w:rsidRPr="003B2883" w:rsidRDefault="00455AA0" w:rsidP="00455AA0">
            <w:pPr>
              <w:pStyle w:val="TAL"/>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61CFBA44" w14:textId="67BDD44B" w:rsidR="00455AA0" w:rsidRPr="003B2883" w:rsidRDefault="00455AA0" w:rsidP="00455AA0">
            <w:pPr>
              <w:pStyle w:val="TAL"/>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7929A322" w14:textId="78861DA1" w:rsidR="00455AA0" w:rsidRPr="003B2883" w:rsidRDefault="00455AA0" w:rsidP="00455AA0">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4D6446C9" w14:textId="4C2BA844" w:rsidR="00455AA0" w:rsidRPr="003B2883" w:rsidRDefault="00455AA0" w:rsidP="00455AA0">
            <w:pPr>
              <w:pStyle w:val="TAL"/>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41E31F6E" w14:textId="77777777" w:rsidR="00455AA0" w:rsidRDefault="00455AA0" w:rsidP="00455AA0">
            <w:pPr>
              <w:pStyle w:val="TAL"/>
              <w:rPr>
                <w:noProof/>
              </w:rPr>
            </w:pPr>
            <w:r>
              <w:rPr>
                <w:noProof/>
              </w:rPr>
              <w:t>This IE shall be present with value "true" for 5G-SRVCC to 3GPP UTRAN of IMS emergency call, i.e. target node is an MSC.</w:t>
            </w:r>
          </w:p>
          <w:p w14:paraId="413999ED" w14:textId="77777777" w:rsidR="00455AA0" w:rsidRDefault="00455AA0" w:rsidP="00455AA0">
            <w:pPr>
              <w:pStyle w:val="TAL"/>
              <w:rPr>
                <w:noProof/>
              </w:rPr>
            </w:pPr>
          </w:p>
          <w:p w14:paraId="59D2E034" w14:textId="77777777" w:rsidR="00455AA0" w:rsidRDefault="00455AA0" w:rsidP="00455AA0">
            <w:pPr>
              <w:pStyle w:val="TAL"/>
              <w:rPr>
                <w:noProof/>
              </w:rPr>
            </w:pPr>
            <w:r>
              <w:rPr>
                <w:noProof/>
              </w:rPr>
              <w:t>When present, this IE shall be set for the following value:</w:t>
            </w:r>
          </w:p>
          <w:p w14:paraId="09F01332" w14:textId="1F6FBF3B" w:rsidR="00455AA0" w:rsidRPr="00C6758E" w:rsidRDefault="00C6758E" w:rsidP="00C6758E">
            <w:pPr>
              <w:pStyle w:val="B1"/>
              <w:rPr>
                <w:rFonts w:ascii="Arial" w:hAnsi="Arial" w:cs="Arial"/>
                <w:noProof/>
                <w:sz w:val="18"/>
                <w:szCs w:val="18"/>
              </w:rPr>
            </w:pPr>
            <w:r>
              <w:t>-</w:t>
            </w:r>
            <w:r w:rsidRPr="003B2883">
              <w:tab/>
            </w:r>
            <w:r w:rsidR="00455AA0" w:rsidRPr="00C6758E">
              <w:rPr>
                <w:rFonts w:ascii="Arial" w:hAnsi="Arial" w:cs="Arial"/>
                <w:noProof/>
                <w:sz w:val="18"/>
                <w:szCs w:val="18"/>
              </w:rPr>
              <w:t>true: IMS emergency call handover to UTRAN</w:t>
            </w:r>
          </w:p>
          <w:p w14:paraId="5A1D12A5" w14:textId="274B6169" w:rsidR="00455AA0" w:rsidRPr="00C6758E" w:rsidRDefault="00C6758E" w:rsidP="00C6758E">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00455AA0" w:rsidRPr="00C6758E">
              <w:rPr>
                <w:rFonts w:ascii="Arial" w:hAnsi="Arial" w:cs="Arial"/>
                <w:noProof/>
                <w:sz w:val="18"/>
                <w:szCs w:val="18"/>
              </w:rPr>
              <w:t>false: No IMS emergency call handover to UTRAN</w:t>
            </w:r>
          </w:p>
          <w:p w14:paraId="1AFC7B8B" w14:textId="77777777" w:rsidR="00455AA0" w:rsidRPr="003B2883" w:rsidRDefault="00455AA0" w:rsidP="00455AA0">
            <w:pPr>
              <w:pStyle w:val="TAL"/>
            </w:pPr>
          </w:p>
        </w:tc>
      </w:tr>
      <w:tr w:rsidR="00455AA0" w:rsidRPr="003B2883" w14:paraId="60DD39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455AA0" w:rsidRPr="003B2883" w:rsidRDefault="00455AA0" w:rsidP="00455AA0">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52A96BDC" w14:textId="77777777" w:rsidR="00455AA0" w:rsidRPr="003B2883" w:rsidRDefault="00455AA0" w:rsidP="00455AA0">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489BB781" w14:textId="77777777" w:rsidR="00455AA0" w:rsidRPr="003B2883" w:rsidRDefault="00455AA0" w:rsidP="00455AA0">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DBAEE0" w14:textId="77777777" w:rsidR="00455AA0" w:rsidRPr="003B2883" w:rsidRDefault="00455AA0" w:rsidP="00455AA0">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ED08724" w14:textId="77777777" w:rsidR="00455AA0" w:rsidRPr="003B2883" w:rsidRDefault="00455AA0" w:rsidP="00455AA0">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455AA0" w:rsidRPr="003B2883" w14:paraId="43FE4EA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455AA0" w:rsidRPr="003B2883" w:rsidRDefault="00455AA0" w:rsidP="00455AA0">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6CB531E" w14:textId="77777777" w:rsidR="00455AA0" w:rsidRPr="003B2883" w:rsidRDefault="00455AA0" w:rsidP="00455AA0">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41404931" w14:textId="77777777" w:rsidR="00455AA0" w:rsidRPr="003B2883" w:rsidRDefault="00455AA0" w:rsidP="00455AA0">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5A44A57B" w14:textId="77777777" w:rsidR="00455AA0" w:rsidRPr="003B2883" w:rsidRDefault="00455AA0" w:rsidP="00455AA0">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168D40DE" w14:textId="77777777" w:rsidR="00455AA0" w:rsidRPr="003B2883" w:rsidRDefault="00455AA0" w:rsidP="00455AA0">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455AA0" w:rsidRPr="003B2883" w14:paraId="3D4671D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455AA0" w:rsidRPr="003B2883" w:rsidRDefault="00455AA0" w:rsidP="00455AA0">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1088BF17" w14:textId="77777777" w:rsidR="00455AA0" w:rsidRPr="003B2883" w:rsidRDefault="00455AA0" w:rsidP="00455AA0">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6917A141" w14:textId="77777777" w:rsidR="00455AA0" w:rsidRPr="003B2883" w:rsidRDefault="00455AA0" w:rsidP="00455AA0">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A923AE4" w14:textId="77777777" w:rsidR="00455AA0" w:rsidRPr="003B2883" w:rsidRDefault="00455AA0" w:rsidP="00455AA0">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6EA1577" w14:textId="77777777" w:rsidR="00455AA0" w:rsidRPr="003B2883" w:rsidRDefault="00455AA0" w:rsidP="00455AA0">
            <w:pPr>
              <w:pStyle w:val="TAL"/>
            </w:pPr>
            <w:r w:rsidRPr="003B2883">
              <w:rPr>
                <w:rFonts w:cs="Arial"/>
                <w:szCs w:val="18"/>
              </w:rPr>
              <w:t>If present, this IE indicates the altitude of the positioning estimate.</w:t>
            </w:r>
          </w:p>
        </w:tc>
      </w:tr>
      <w:tr w:rsidR="00455AA0" w:rsidRPr="003B2883" w14:paraId="0FA7FFA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455AA0" w:rsidRPr="003B2883" w:rsidRDefault="00455AA0" w:rsidP="00455AA0">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38A141B2" w14:textId="77777777" w:rsidR="00455AA0" w:rsidRPr="003B2883" w:rsidRDefault="00455AA0" w:rsidP="00455AA0">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1D622767" w14:textId="77777777" w:rsidR="00455AA0" w:rsidRPr="003B2883" w:rsidRDefault="00455AA0" w:rsidP="00455AA0">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598E56CF" w14:textId="77777777" w:rsidR="00455AA0" w:rsidRPr="003B2883" w:rsidRDefault="00455AA0" w:rsidP="00455AA0">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4A52C79" w14:textId="77777777" w:rsidR="00455AA0" w:rsidRPr="003B2883" w:rsidRDefault="00455AA0" w:rsidP="00455AA0">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55AA0" w:rsidRPr="003B2883" w14:paraId="750ECB6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455AA0" w:rsidRPr="003B2883" w:rsidRDefault="00455AA0" w:rsidP="00455AA0">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3ABD2691" w14:textId="77777777" w:rsidR="00455AA0" w:rsidRPr="003B2883" w:rsidRDefault="00455AA0" w:rsidP="00455AA0">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57D57E1" w14:textId="77777777" w:rsidR="00455AA0" w:rsidRPr="003B2883" w:rsidRDefault="00455AA0" w:rsidP="00455AA0">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4A105FE" w14:textId="77777777" w:rsidR="00455AA0" w:rsidRPr="003B2883" w:rsidRDefault="00455AA0" w:rsidP="00455AA0">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06F9E0B" w14:textId="77777777" w:rsidR="00455AA0" w:rsidRPr="003B2883" w:rsidRDefault="00455AA0" w:rsidP="00455AA0">
            <w:pPr>
              <w:pStyle w:val="TAL"/>
              <w:rPr>
                <w:rFonts w:cs="Arial"/>
                <w:szCs w:val="18"/>
              </w:rPr>
            </w:pPr>
            <w:r>
              <w:rPr>
                <w:rFonts w:cs="Arial"/>
                <w:szCs w:val="18"/>
              </w:rPr>
              <w:t>If present, this IE contains the identification of a serving LMF for periodic or triggered location</w:t>
            </w:r>
          </w:p>
        </w:tc>
      </w:tr>
      <w:tr w:rsidR="00455AA0" w:rsidRPr="003B2883" w14:paraId="74373AF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455AA0" w:rsidRDefault="00455AA0" w:rsidP="00455AA0">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57C7FC91" w14:textId="77777777" w:rsidR="00455AA0" w:rsidRDefault="00455AA0" w:rsidP="00455AA0">
            <w:pPr>
              <w:pStyle w:val="TAL"/>
            </w:pPr>
            <w:bookmarkStart w:id="3800" w:name="OLE_LINK6"/>
            <w:bookmarkStart w:id="3801" w:name="OLE_LINK7"/>
            <w:r>
              <w:rPr>
                <w:rFonts w:hint="eastAsia"/>
                <w:color w:val="000000"/>
                <w:lang w:eastAsia="zh-CN"/>
              </w:rPr>
              <w:t>LocationPrivacyVerResult</w:t>
            </w:r>
            <w:bookmarkEnd w:id="3800"/>
            <w:bookmarkEnd w:id="3801"/>
          </w:p>
        </w:tc>
        <w:tc>
          <w:tcPr>
            <w:tcW w:w="351" w:type="dxa"/>
            <w:tcBorders>
              <w:top w:val="single" w:sz="4" w:space="0" w:color="auto"/>
              <w:left w:val="single" w:sz="4" w:space="0" w:color="auto"/>
              <w:bottom w:val="single" w:sz="4" w:space="0" w:color="auto"/>
              <w:right w:val="single" w:sz="4" w:space="0" w:color="auto"/>
            </w:tcBorders>
          </w:tcPr>
          <w:p w14:paraId="2E313113" w14:textId="77777777" w:rsidR="00455AA0" w:rsidRDefault="00455AA0" w:rsidP="00455AA0">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0347D0C" w14:textId="77777777" w:rsidR="00455AA0" w:rsidRDefault="00455AA0" w:rsidP="00455AA0">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8ADF259" w14:textId="77777777" w:rsidR="00455AA0" w:rsidRDefault="00455AA0" w:rsidP="00455AA0">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455AA0" w:rsidRPr="003B2883" w14:paraId="52B7C188"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05DEE304" w14:textId="77777777" w:rsidR="00455AA0" w:rsidRDefault="00455AA0" w:rsidP="00455AA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3802" w:name="_Toc25156599"/>
      <w:bookmarkStart w:id="3803" w:name="_Toc34124904"/>
      <w:bookmarkStart w:id="3804" w:name="_Toc43208039"/>
      <w:bookmarkStart w:id="3805" w:name="_Toc49857506"/>
      <w:bookmarkStart w:id="3806" w:name="_Toc56677351"/>
      <w:bookmarkStart w:id="3807" w:name="_Toc56691874"/>
      <w:bookmarkStart w:id="3808" w:name="_Toc56699138"/>
      <w:bookmarkStart w:id="3809" w:name="_Toc67681113"/>
      <w:r w:rsidRPr="003B2883">
        <w:lastRenderedPageBreak/>
        <w:t>6.4.6.2.4</w:t>
      </w:r>
      <w:r w:rsidRPr="003B2883">
        <w:tab/>
        <w:t>Type: Notified</w:t>
      </w:r>
      <w:r w:rsidRPr="003B2883">
        <w:rPr>
          <w:lang w:eastAsia="zh-CN"/>
        </w:rPr>
        <w:t>PosInfo</w:t>
      </w:r>
      <w:bookmarkEnd w:id="3802"/>
      <w:bookmarkEnd w:id="3803"/>
      <w:bookmarkEnd w:id="3804"/>
      <w:bookmarkEnd w:id="3805"/>
      <w:bookmarkEnd w:id="3806"/>
      <w:bookmarkEnd w:id="3807"/>
      <w:bookmarkEnd w:id="3808"/>
      <w:bookmarkEnd w:id="3809"/>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51E9C3B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390FAC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728C5751"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CFEA29C" w14:textId="77777777"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1FB0E89B" w14:textId="77777777"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60D8430C"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7F9C2D6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2CD9C46B"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950FF1C"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73579E86"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3697438"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C7B10D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668823E6"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FD60F84" w14:textId="77777777"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221DF014" w14:textId="77777777"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719000C9"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8F0F3F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6C479A7D"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11FEA2AD"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70B384A9"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31F541FA"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740F9AB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7A6AA62"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3FE338EF" w14:textId="77777777"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0B0BFFAB"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65C0A9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376DF9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B533ABB"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1300D022" w14:textId="77777777"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13D64AC" w14:textId="77777777"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4BD66D"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6EA250E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4601D851"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4FD47F3B"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621D22D"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A88D6B8"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5FA04C8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14:paraId="60861775"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133EDA32"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4558D9"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86E6EE0"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AD0C2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09A5523D"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2650A1B6"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E589BC1"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285C36BF"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3E8AD89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717263BE"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4C696177"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1CCEC60"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D94BFB2"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72109F5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64D21D2A"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6BB5C1E0"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DBA49D"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346E6CA"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19E23A0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5E741DEE"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27AD1014"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54E86DD"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0989D96" w14:textId="46D2F2F2" w:rsidR="00602AC0" w:rsidRPr="003B2883" w:rsidRDefault="00602AC0" w:rsidP="001D4998">
            <w:pPr>
              <w:pStyle w:val="TAL"/>
              <w:rPr>
                <w:color w:val="000000"/>
              </w:rPr>
            </w:pPr>
            <w:r w:rsidRPr="003B2883">
              <w:rPr>
                <w:color w:val="000000"/>
              </w:rPr>
              <w:t xml:space="preserve">If present, this IE shall contain the address of the serving node. For </w:t>
            </w:r>
            <w:r w:rsidR="00455AA0">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455AA0" w:rsidRPr="003B2883" w14:paraId="1A1EF4E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455AA0" w:rsidRPr="003B2883" w:rsidRDefault="00455AA0" w:rsidP="00455AA0">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F77F909" w14:textId="34C0D905" w:rsidR="00455AA0" w:rsidRPr="003B2883" w:rsidRDefault="00455AA0" w:rsidP="00455AA0">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3899C482" w14:textId="65526D28" w:rsidR="00455AA0" w:rsidRPr="003B2883" w:rsidRDefault="00455AA0" w:rsidP="00455AA0">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E147AFA" w14:textId="2632774B" w:rsidR="00455AA0" w:rsidRPr="003B2883" w:rsidRDefault="00455AA0" w:rsidP="00455AA0">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91730F7" w14:textId="77777777" w:rsidR="00455AA0" w:rsidRPr="00690A26" w:rsidRDefault="00455AA0" w:rsidP="00455AA0">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455AA0" w:rsidRPr="00690A26" w:rsidRDefault="00455AA0" w:rsidP="00455AA0">
            <w:pPr>
              <w:pStyle w:val="TAL"/>
              <w:rPr>
                <w:noProof/>
              </w:rPr>
            </w:pPr>
          </w:p>
          <w:p w14:paraId="72BEBB28" w14:textId="67956A79" w:rsidR="00455AA0" w:rsidRPr="003B2883" w:rsidRDefault="00455AA0" w:rsidP="00455AA0">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455AA0" w:rsidRPr="003B2883" w14:paraId="237BE9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455AA0" w:rsidRPr="003B2883" w:rsidRDefault="00455AA0" w:rsidP="00455AA0">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1F506B84" w14:textId="4A715390" w:rsidR="00455AA0" w:rsidRPr="003B2883" w:rsidRDefault="00455AA0" w:rsidP="00455AA0">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6B397002" w14:textId="789F96B9" w:rsidR="00455AA0" w:rsidRPr="003B2883" w:rsidRDefault="00455AA0" w:rsidP="00455AA0">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158ADA64" w14:textId="1D662820" w:rsidR="00455AA0" w:rsidRPr="003B2883" w:rsidRDefault="00455AA0" w:rsidP="00455AA0">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31E2345" w14:textId="77777777" w:rsidR="00455AA0" w:rsidRPr="00690A26" w:rsidRDefault="00455AA0" w:rsidP="00455AA0">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455AA0" w:rsidRPr="00690A26" w:rsidRDefault="00455AA0" w:rsidP="00455AA0">
            <w:pPr>
              <w:pStyle w:val="TAL"/>
              <w:rPr>
                <w:noProof/>
              </w:rPr>
            </w:pPr>
          </w:p>
          <w:p w14:paraId="0AE8E3E8" w14:textId="2977D954" w:rsidR="00455AA0" w:rsidRPr="003B2883" w:rsidRDefault="00455AA0" w:rsidP="00455AA0">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455AA0" w:rsidRPr="003B2883" w14:paraId="4C1BB9D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455AA0" w:rsidRPr="003B2883" w:rsidRDefault="00455AA0" w:rsidP="00455AA0">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6C6CA857" w14:textId="29BCB773" w:rsidR="00455AA0" w:rsidRPr="003B2883" w:rsidRDefault="00455AA0" w:rsidP="00455AA0">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1F82FB55" w14:textId="47D68561" w:rsidR="00455AA0" w:rsidRPr="003B2883" w:rsidRDefault="00455AA0" w:rsidP="00455AA0">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7EF0AABD" w14:textId="0BC7A279" w:rsidR="00455AA0" w:rsidRPr="003B2883" w:rsidRDefault="00455AA0" w:rsidP="00455AA0">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04B0B355" w14:textId="77777777" w:rsidR="00455AA0" w:rsidRDefault="00455AA0" w:rsidP="00455AA0">
            <w:pPr>
              <w:pStyle w:val="TAL"/>
              <w:rPr>
                <w:noProof/>
              </w:rPr>
            </w:pPr>
            <w:r>
              <w:rPr>
                <w:noProof/>
              </w:rPr>
              <w:t>This IE shall be present with value "true" for 5G-SRVCC to 3GPP UTRAN of IMS emergency call, i.e. target node is an MSC.</w:t>
            </w:r>
          </w:p>
          <w:p w14:paraId="09DC8046" w14:textId="77777777" w:rsidR="00455AA0" w:rsidRDefault="00455AA0" w:rsidP="00455AA0">
            <w:pPr>
              <w:pStyle w:val="TAL"/>
              <w:rPr>
                <w:noProof/>
              </w:rPr>
            </w:pPr>
          </w:p>
          <w:p w14:paraId="6B31C057" w14:textId="77777777" w:rsidR="00455AA0" w:rsidRDefault="00455AA0" w:rsidP="00455AA0">
            <w:pPr>
              <w:pStyle w:val="TAL"/>
              <w:rPr>
                <w:noProof/>
              </w:rPr>
            </w:pPr>
            <w:r>
              <w:rPr>
                <w:noProof/>
              </w:rPr>
              <w:t>When present, this IE shall be set for the following value:</w:t>
            </w:r>
          </w:p>
          <w:p w14:paraId="6EACAB4F" w14:textId="77777777" w:rsidR="00455AA0" w:rsidRPr="00C6758E" w:rsidRDefault="00455AA0" w:rsidP="00C6758E">
            <w:pPr>
              <w:pStyle w:val="B1"/>
              <w:rPr>
                <w:rFonts w:ascii="Arial" w:hAnsi="Arial" w:cs="Arial"/>
                <w:noProof/>
                <w:sz w:val="18"/>
                <w:szCs w:val="18"/>
              </w:rPr>
            </w:pPr>
            <w:r w:rsidRPr="00C6758E">
              <w:rPr>
                <w:rFonts w:ascii="Arial" w:hAnsi="Arial" w:cs="Arial"/>
                <w:noProof/>
                <w:sz w:val="18"/>
                <w:szCs w:val="18"/>
              </w:rPr>
              <w:t>true: IMS emergency call handover to UTRAN</w:t>
            </w:r>
          </w:p>
          <w:p w14:paraId="7134F081" w14:textId="77777777" w:rsidR="00455AA0" w:rsidRPr="00C6758E" w:rsidRDefault="00455AA0" w:rsidP="00C6758E">
            <w:pPr>
              <w:pStyle w:val="B1"/>
              <w:rPr>
                <w:rFonts w:ascii="Arial" w:hAnsi="Arial" w:cs="Arial"/>
                <w:noProof/>
                <w:sz w:val="18"/>
                <w:szCs w:val="18"/>
              </w:rPr>
            </w:pPr>
            <w:r w:rsidRPr="00C6758E">
              <w:rPr>
                <w:rFonts w:ascii="Arial" w:hAnsi="Arial" w:cs="Arial"/>
                <w:noProof/>
                <w:sz w:val="18"/>
                <w:szCs w:val="18"/>
              </w:rPr>
              <w:t>false: No IMS emergency call handover to UTRAN</w:t>
            </w:r>
          </w:p>
          <w:p w14:paraId="71D32412" w14:textId="77777777" w:rsidR="00455AA0" w:rsidRPr="003B2883" w:rsidRDefault="00455AA0" w:rsidP="00455AA0">
            <w:pPr>
              <w:pStyle w:val="TAL"/>
              <w:rPr>
                <w:color w:val="000000"/>
              </w:rPr>
            </w:pPr>
          </w:p>
        </w:tc>
      </w:tr>
      <w:tr w:rsidR="00455AA0" w:rsidRPr="003B2883" w14:paraId="64BEACD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455AA0" w:rsidRPr="003B2883" w:rsidRDefault="00455AA0" w:rsidP="00455AA0">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2F55C31C" w14:textId="77777777" w:rsidR="00455AA0" w:rsidRPr="003B2883" w:rsidRDefault="00455AA0" w:rsidP="00455AA0">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82AE6C3" w14:textId="77777777" w:rsidR="00455AA0" w:rsidRPr="003B2883" w:rsidRDefault="00455AA0" w:rsidP="00455AA0">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0E3754B" w14:textId="77777777" w:rsidR="00455AA0" w:rsidRPr="003B2883" w:rsidRDefault="00455AA0" w:rsidP="00455AA0">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117AFC3" w14:textId="77777777" w:rsidR="00455AA0" w:rsidRPr="003B2883" w:rsidRDefault="00455AA0" w:rsidP="00455AA0">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455AA0" w:rsidRPr="003B2883" w14:paraId="7CE5304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455AA0" w:rsidRPr="003B2883" w:rsidRDefault="00455AA0" w:rsidP="00455AA0">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D0FCE00" w14:textId="77777777" w:rsidR="00455AA0" w:rsidRPr="003B2883" w:rsidRDefault="00455AA0" w:rsidP="00455AA0">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325E7B78" w14:textId="77777777" w:rsidR="00455AA0" w:rsidRPr="003B2883" w:rsidRDefault="00455AA0" w:rsidP="00455AA0">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B36E2B" w14:textId="77777777" w:rsidR="00455AA0" w:rsidRPr="003B2883" w:rsidRDefault="00455AA0" w:rsidP="00455AA0">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796526F" w14:textId="77777777" w:rsidR="00455AA0" w:rsidRPr="003B2883" w:rsidRDefault="00455AA0" w:rsidP="00455AA0">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455AA0" w:rsidRPr="003B2883" w14:paraId="3FF3940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455AA0" w:rsidRPr="003B2883" w:rsidRDefault="00455AA0" w:rsidP="00455AA0">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0DAADDEE" w14:textId="77777777" w:rsidR="00455AA0" w:rsidRPr="003B2883" w:rsidRDefault="00455AA0" w:rsidP="00455AA0">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6F10AF07" w14:textId="77777777" w:rsidR="00455AA0" w:rsidRPr="003B2883" w:rsidRDefault="00455AA0" w:rsidP="00455AA0">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6E1788E4" w14:textId="77777777" w:rsidR="00455AA0" w:rsidRPr="003B2883" w:rsidRDefault="00455AA0" w:rsidP="00455AA0">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17EB7BA8" w14:textId="77777777" w:rsidR="00455AA0" w:rsidRPr="003B2883" w:rsidRDefault="00455AA0" w:rsidP="00455AA0">
            <w:pPr>
              <w:pStyle w:val="TAL"/>
            </w:pPr>
            <w:r w:rsidRPr="003B2883">
              <w:rPr>
                <w:rFonts w:cs="Arial"/>
                <w:szCs w:val="18"/>
              </w:rPr>
              <w:t>If present, this IE indicates the altitude of the positioning estimate.</w:t>
            </w:r>
          </w:p>
        </w:tc>
      </w:tr>
      <w:tr w:rsidR="00455AA0" w:rsidRPr="003B2883" w14:paraId="73816FD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455AA0" w:rsidRPr="003B2883" w:rsidRDefault="00455AA0" w:rsidP="00455AA0">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51820562" w14:textId="77777777" w:rsidR="00455AA0" w:rsidRPr="003B2883" w:rsidRDefault="00455AA0" w:rsidP="00455AA0">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04156562" w14:textId="77777777" w:rsidR="00455AA0" w:rsidRPr="003B2883" w:rsidRDefault="00455AA0" w:rsidP="00455AA0">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3DF1FD7" w14:textId="77777777" w:rsidR="00455AA0" w:rsidRPr="003B2883" w:rsidRDefault="00455AA0" w:rsidP="00455AA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1D560A2" w14:textId="77777777" w:rsidR="00455AA0" w:rsidRDefault="00455AA0" w:rsidP="00455AA0">
            <w:pPr>
              <w:pStyle w:val="TAL"/>
              <w:rPr>
                <w:rFonts w:cs="Arial"/>
                <w:szCs w:val="18"/>
              </w:rPr>
            </w:pPr>
            <w:r>
              <w:rPr>
                <w:rFonts w:cs="Arial"/>
                <w:szCs w:val="18"/>
              </w:rPr>
              <w:t>This IE contains the callback URI of the H-GMLC</w:t>
            </w:r>
          </w:p>
          <w:p w14:paraId="51E90569" w14:textId="77777777" w:rsidR="00455AA0" w:rsidRPr="003B2883" w:rsidRDefault="00455AA0" w:rsidP="00455AA0">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455AA0" w:rsidRPr="003B2883" w14:paraId="358F190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455AA0" w:rsidRPr="003B2883" w:rsidRDefault="00455AA0" w:rsidP="00455AA0">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25EF43D5" w14:textId="77777777" w:rsidR="00455AA0" w:rsidRPr="003B2883" w:rsidRDefault="00455AA0" w:rsidP="00455AA0">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670A1672" w14:textId="77777777" w:rsidR="00455AA0" w:rsidRPr="003B2883" w:rsidRDefault="00455AA0" w:rsidP="00455AA0">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090C0BFA" w14:textId="77777777" w:rsidR="00455AA0" w:rsidRPr="003B2883" w:rsidRDefault="00455AA0" w:rsidP="00455AA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2E343343" w14:textId="77777777" w:rsidR="00455AA0" w:rsidRDefault="00455AA0" w:rsidP="00455AA0">
            <w:pPr>
              <w:pStyle w:val="TAL"/>
              <w:rPr>
                <w:rFonts w:cs="Arial"/>
                <w:szCs w:val="18"/>
              </w:rPr>
            </w:pPr>
            <w:r>
              <w:rPr>
                <w:rFonts w:cs="Arial"/>
                <w:szCs w:val="18"/>
              </w:rPr>
              <w:t>This IE contains an LDR Reference.</w:t>
            </w:r>
          </w:p>
          <w:p w14:paraId="239F6915" w14:textId="77777777" w:rsidR="00455AA0" w:rsidRPr="003B2883" w:rsidRDefault="00455AA0" w:rsidP="00455AA0">
            <w:pPr>
              <w:pStyle w:val="TAL"/>
              <w:rPr>
                <w:rFonts w:cs="Arial"/>
                <w:szCs w:val="18"/>
              </w:rPr>
            </w:pPr>
            <w:r>
              <w:t xml:space="preserve">This IE </w:t>
            </w:r>
            <w:r w:rsidRPr="003B611A">
              <w:t xml:space="preserve">shall be included </w:t>
            </w:r>
            <w:r>
              <w:t>for a locationEvent related to deferred location.</w:t>
            </w:r>
          </w:p>
        </w:tc>
      </w:tr>
      <w:tr w:rsidR="00455AA0" w:rsidRPr="003B2883" w14:paraId="3766001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455AA0" w:rsidRPr="003B2883" w:rsidRDefault="00455AA0" w:rsidP="00455AA0">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36977DD2" w14:textId="77777777" w:rsidR="00455AA0" w:rsidRPr="003B2883" w:rsidRDefault="00455AA0" w:rsidP="00455AA0">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6CC2C2EB" w14:textId="77777777" w:rsidR="00455AA0" w:rsidRPr="003B2883" w:rsidRDefault="00455AA0" w:rsidP="00455AA0">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06BCA537" w14:textId="77777777" w:rsidR="00455AA0" w:rsidRPr="003B2883" w:rsidRDefault="00455AA0" w:rsidP="00455AA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0E1ADB91" w14:textId="77777777" w:rsidR="00455AA0" w:rsidRPr="003B2883" w:rsidRDefault="00455AA0" w:rsidP="00455AA0">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455AA0" w:rsidRPr="003B2883" w14:paraId="4BE4B71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455AA0" w:rsidRPr="00602AC0" w:rsidRDefault="00455AA0" w:rsidP="00455AA0">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14:paraId="10A13D3C" w14:textId="77777777" w:rsidR="00455AA0" w:rsidRPr="00602AC0" w:rsidRDefault="00455AA0" w:rsidP="00455AA0">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14B6DD46" w14:textId="77777777" w:rsidR="00455AA0" w:rsidRPr="00602AC0" w:rsidRDefault="00455AA0" w:rsidP="00455AA0">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46537BEE" w14:textId="77777777" w:rsidR="00455AA0" w:rsidRPr="00602AC0" w:rsidRDefault="00455AA0" w:rsidP="00455AA0">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BC62777" w14:textId="77777777" w:rsidR="00455AA0" w:rsidRPr="00602AC0" w:rsidRDefault="00455AA0" w:rsidP="00455AA0">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455AA0" w:rsidRPr="003B2883" w14:paraId="447DE411"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050529C" w14:textId="77777777" w:rsidR="00455AA0" w:rsidRPr="003B2883" w:rsidRDefault="00455AA0" w:rsidP="00455AA0">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3810" w:name="_Toc25156600"/>
      <w:bookmarkStart w:id="3811" w:name="_Toc34124905"/>
      <w:bookmarkStart w:id="3812" w:name="_Toc43208040"/>
      <w:bookmarkStart w:id="3813" w:name="_Toc49857507"/>
      <w:bookmarkStart w:id="3814" w:name="_Toc56677352"/>
      <w:bookmarkStart w:id="3815" w:name="_Toc56691875"/>
      <w:bookmarkStart w:id="3816" w:name="_Toc56699139"/>
      <w:bookmarkStart w:id="3817" w:name="_Toc67681114"/>
      <w:r w:rsidRPr="003B2883">
        <w:lastRenderedPageBreak/>
        <w:t>6.4.6.2.5</w:t>
      </w:r>
      <w:r w:rsidRPr="003B2883">
        <w:tab/>
        <w:t xml:space="preserve">Type: </w:t>
      </w:r>
      <w:r w:rsidRPr="003B2883">
        <w:rPr>
          <w:lang w:eastAsia="zh-CN"/>
        </w:rPr>
        <w:t>RequestLocInfo</w:t>
      </w:r>
      <w:bookmarkEnd w:id="3810"/>
      <w:bookmarkEnd w:id="3811"/>
      <w:bookmarkEnd w:id="3812"/>
      <w:bookmarkEnd w:id="3813"/>
      <w:bookmarkEnd w:id="3814"/>
      <w:bookmarkEnd w:id="3815"/>
      <w:bookmarkEnd w:id="3816"/>
      <w:bookmarkEnd w:id="381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3818" w:name="_Toc25156601"/>
      <w:bookmarkStart w:id="3819" w:name="_Toc34124906"/>
      <w:bookmarkStart w:id="3820" w:name="_Toc43208041"/>
      <w:bookmarkStart w:id="3821" w:name="_Toc49857508"/>
      <w:bookmarkStart w:id="3822" w:name="_Toc56677353"/>
      <w:bookmarkStart w:id="3823" w:name="_Toc56691876"/>
      <w:bookmarkStart w:id="3824" w:name="_Toc56699140"/>
      <w:bookmarkStart w:id="3825" w:name="_Toc67681115"/>
      <w:r w:rsidRPr="003B2883">
        <w:lastRenderedPageBreak/>
        <w:t>6.4.6.2.6</w:t>
      </w:r>
      <w:r w:rsidRPr="003B2883">
        <w:tab/>
        <w:t xml:space="preserve">Type: </w:t>
      </w:r>
      <w:r w:rsidRPr="003B2883">
        <w:rPr>
          <w:lang w:eastAsia="zh-CN"/>
        </w:rPr>
        <w:t>ProvideLocInfo</w:t>
      </w:r>
      <w:bookmarkEnd w:id="3818"/>
      <w:bookmarkEnd w:id="3819"/>
      <w:bookmarkEnd w:id="3820"/>
      <w:bookmarkEnd w:id="3821"/>
      <w:bookmarkEnd w:id="3822"/>
      <w:bookmarkEnd w:id="3823"/>
      <w:bookmarkEnd w:id="3824"/>
      <w:bookmarkEnd w:id="382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77777777"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602AC0"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602AC0" w:rsidRPr="003B2883" w:rsidRDefault="00602AC0" w:rsidP="001D4998">
            <w:pPr>
              <w:pStyle w:val="TAL"/>
            </w:pPr>
            <w:r w:rsidRPr="003B2883">
              <w:t>If present, this IE shall contain the geographical information of the UE</w:t>
            </w:r>
            <w:r w:rsidR="000245A2">
              <w:t xml:space="preserve"> (see NOTE 1)</w:t>
            </w:r>
            <w:r w:rsidRPr="003B2883">
              <w:t>.</w:t>
            </w:r>
          </w:p>
        </w:tc>
      </w:tr>
      <w:tr w:rsidR="00602AC0"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602AC0" w:rsidRPr="003B2883" w:rsidRDefault="00602AC0" w:rsidP="001D4998">
            <w:pPr>
              <w:pStyle w:val="TAL"/>
            </w:pPr>
            <w:r w:rsidRPr="003B2883">
              <w:t>If present, this IE shall contain the age of the location information</w:t>
            </w:r>
            <w:r w:rsidR="000245A2">
              <w:t xml:space="preserve"> (see NOTE 2)</w:t>
            </w:r>
            <w:r w:rsidRPr="003B2883">
              <w:t>.</w:t>
            </w:r>
          </w:p>
        </w:tc>
      </w:tr>
      <w:tr w:rsidR="00602AC0"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602AC0" w:rsidRPr="003B2883" w:rsidRDefault="00602AC0" w:rsidP="001D4998">
            <w:pPr>
              <w:pStyle w:val="TAL"/>
            </w:pPr>
            <w:r w:rsidRPr="003B2883">
              <w:t>If present, this IE shall contain the current RAT type of the UE.</w:t>
            </w:r>
          </w:p>
        </w:tc>
      </w:tr>
      <w:tr w:rsidR="00602AC0"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602AC0" w:rsidRPr="003B2883" w:rsidRDefault="00602AC0" w:rsidP="001D4998">
            <w:pPr>
              <w:pStyle w:val="TAL"/>
            </w:pPr>
            <w:r w:rsidRPr="003B2883">
              <w:t>If present, this IE shall contain the local time zone of the UE.</w:t>
            </w:r>
          </w:p>
        </w:tc>
      </w:tr>
      <w:tr w:rsidR="00602AC0"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0245A2"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0245A2" w:rsidRPr="002E7471" w:rsidRDefault="000245A2">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0245A2" w:rsidRPr="003B2883" w:rsidRDefault="000245A2" w:rsidP="00454078">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3826" w:name="_Toc20150410"/>
      <w:bookmarkStart w:id="3827" w:name="_Toc25156602"/>
      <w:bookmarkStart w:id="3828" w:name="_Toc34124907"/>
      <w:bookmarkStart w:id="3829" w:name="_Toc43208042"/>
      <w:bookmarkStart w:id="3830" w:name="_Toc49857509"/>
      <w:bookmarkStart w:id="3831" w:name="_Toc56677354"/>
      <w:bookmarkStart w:id="3832" w:name="_Toc56691877"/>
      <w:bookmarkStart w:id="3833" w:name="_Toc56699141"/>
      <w:bookmarkStart w:id="3834" w:name="_Toc67681116"/>
      <w:r>
        <w:t>6.4.6.2.7</w:t>
      </w:r>
      <w:r>
        <w:tab/>
        <w:t>Type: Cancel</w:t>
      </w:r>
      <w:bookmarkEnd w:id="3826"/>
      <w:r>
        <w:t>PosInfo</w:t>
      </w:r>
      <w:bookmarkEnd w:id="3827"/>
      <w:bookmarkEnd w:id="3828"/>
      <w:bookmarkEnd w:id="3829"/>
      <w:bookmarkEnd w:id="3830"/>
      <w:bookmarkEnd w:id="3831"/>
      <w:bookmarkEnd w:id="3832"/>
      <w:bookmarkEnd w:id="3833"/>
      <w:bookmarkEnd w:id="3834"/>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3835" w:name="_Toc25156603"/>
      <w:bookmarkStart w:id="3836" w:name="_Toc34124908"/>
      <w:bookmarkStart w:id="3837" w:name="_Toc43208043"/>
      <w:bookmarkStart w:id="3838" w:name="_Toc49857510"/>
      <w:bookmarkStart w:id="3839" w:name="_Toc56677355"/>
      <w:bookmarkStart w:id="3840" w:name="_Toc56691878"/>
      <w:bookmarkStart w:id="3841" w:name="_Toc56699142"/>
      <w:bookmarkStart w:id="3842" w:name="_Toc67681117"/>
      <w:r w:rsidRPr="003B2883">
        <w:rPr>
          <w:lang w:val="en-US"/>
        </w:rPr>
        <w:t>6.4.6.3</w:t>
      </w:r>
      <w:r w:rsidRPr="003B2883">
        <w:rPr>
          <w:lang w:val="en-US"/>
        </w:rPr>
        <w:tab/>
        <w:t>Simple data types and enumerations</w:t>
      </w:r>
      <w:bookmarkEnd w:id="3835"/>
      <w:bookmarkEnd w:id="3836"/>
      <w:bookmarkEnd w:id="3837"/>
      <w:bookmarkEnd w:id="3838"/>
      <w:bookmarkEnd w:id="3839"/>
      <w:bookmarkEnd w:id="3840"/>
      <w:bookmarkEnd w:id="3841"/>
      <w:bookmarkEnd w:id="3842"/>
    </w:p>
    <w:p w14:paraId="4614180A" w14:textId="77777777" w:rsidR="00602AC0" w:rsidRPr="003B2883" w:rsidRDefault="00602AC0" w:rsidP="00602AC0">
      <w:pPr>
        <w:pStyle w:val="Heading5"/>
      </w:pPr>
      <w:bookmarkStart w:id="3843" w:name="_Toc25156604"/>
      <w:bookmarkStart w:id="3844" w:name="_Toc34124909"/>
      <w:bookmarkStart w:id="3845" w:name="_Toc43208044"/>
      <w:bookmarkStart w:id="3846" w:name="_Toc49857511"/>
      <w:bookmarkStart w:id="3847" w:name="_Toc56677356"/>
      <w:bookmarkStart w:id="3848" w:name="_Toc56691879"/>
      <w:bookmarkStart w:id="3849" w:name="_Toc56699143"/>
      <w:bookmarkStart w:id="3850" w:name="_Toc67681118"/>
      <w:r w:rsidRPr="003B2883">
        <w:t>6.4.6.3.1</w:t>
      </w:r>
      <w:r w:rsidRPr="003B2883">
        <w:tab/>
        <w:t>Introduction</w:t>
      </w:r>
      <w:bookmarkEnd w:id="3843"/>
      <w:bookmarkEnd w:id="3844"/>
      <w:bookmarkEnd w:id="3845"/>
      <w:bookmarkEnd w:id="3846"/>
      <w:bookmarkEnd w:id="3847"/>
      <w:bookmarkEnd w:id="3848"/>
      <w:bookmarkEnd w:id="3849"/>
      <w:bookmarkEnd w:id="385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3851" w:name="_Toc25156605"/>
      <w:bookmarkStart w:id="3852" w:name="_Toc34124910"/>
      <w:bookmarkStart w:id="3853" w:name="_Toc43208045"/>
      <w:bookmarkStart w:id="3854" w:name="_Toc49857512"/>
      <w:bookmarkStart w:id="3855" w:name="_Toc56677357"/>
      <w:bookmarkStart w:id="3856" w:name="_Toc56691880"/>
      <w:bookmarkStart w:id="3857" w:name="_Toc56699144"/>
      <w:bookmarkStart w:id="3858" w:name="_Toc67681119"/>
      <w:r w:rsidRPr="003B2883">
        <w:t>6.4.6.3.2</w:t>
      </w:r>
      <w:r w:rsidRPr="003B2883">
        <w:tab/>
        <w:t>Simple data types</w:t>
      </w:r>
      <w:bookmarkEnd w:id="3851"/>
      <w:bookmarkEnd w:id="3852"/>
      <w:bookmarkEnd w:id="3853"/>
      <w:bookmarkEnd w:id="3854"/>
      <w:bookmarkEnd w:id="3855"/>
      <w:bookmarkEnd w:id="3856"/>
      <w:bookmarkEnd w:id="3857"/>
      <w:bookmarkEnd w:id="385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3859" w:name="_Toc25156606"/>
      <w:bookmarkStart w:id="3860" w:name="_Toc34124911"/>
      <w:bookmarkStart w:id="3861" w:name="_Toc43208046"/>
      <w:bookmarkStart w:id="3862" w:name="_Toc49857513"/>
      <w:bookmarkStart w:id="3863" w:name="_Toc56677358"/>
      <w:bookmarkStart w:id="3864" w:name="_Toc56691881"/>
      <w:bookmarkStart w:id="3865" w:name="_Toc56699145"/>
      <w:bookmarkStart w:id="3866" w:name="_Toc67681120"/>
      <w:r w:rsidRPr="003B2883">
        <w:t>6.4.6.3.3</w:t>
      </w:r>
      <w:r w:rsidRPr="003B2883">
        <w:tab/>
        <w:t>Enumeration: LocationType</w:t>
      </w:r>
      <w:bookmarkEnd w:id="3859"/>
      <w:bookmarkEnd w:id="3860"/>
      <w:bookmarkEnd w:id="3861"/>
      <w:bookmarkEnd w:id="3862"/>
      <w:bookmarkEnd w:id="3863"/>
      <w:bookmarkEnd w:id="3864"/>
      <w:bookmarkEnd w:id="3865"/>
      <w:bookmarkEnd w:id="3866"/>
    </w:p>
    <w:p w14:paraId="30F87C5C" w14:textId="77777777"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3867" w:name="_Toc25156607"/>
      <w:bookmarkStart w:id="3868" w:name="_Toc34124912"/>
      <w:bookmarkStart w:id="3869" w:name="_Toc43208047"/>
      <w:bookmarkStart w:id="3870" w:name="_Toc49857514"/>
      <w:bookmarkStart w:id="3871" w:name="_Toc56677359"/>
      <w:bookmarkStart w:id="3872" w:name="_Toc56691882"/>
      <w:bookmarkStart w:id="3873" w:name="_Toc56699146"/>
      <w:bookmarkStart w:id="3874" w:name="_Toc67681121"/>
      <w:r w:rsidRPr="003B2883">
        <w:t>6.4.6.3.4</w:t>
      </w:r>
      <w:r w:rsidRPr="003B2883">
        <w:tab/>
        <w:t>Enumeration: LocationEvent</w:t>
      </w:r>
      <w:bookmarkEnd w:id="3867"/>
      <w:bookmarkEnd w:id="3868"/>
      <w:bookmarkEnd w:id="3869"/>
      <w:bookmarkEnd w:id="3870"/>
      <w:bookmarkEnd w:id="3871"/>
      <w:bookmarkEnd w:id="3872"/>
      <w:bookmarkEnd w:id="3873"/>
      <w:bookmarkEnd w:id="3874"/>
    </w:p>
    <w:p w14:paraId="44768C59" w14:textId="77777777"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3875" w:name="_Toc43208048"/>
      <w:bookmarkStart w:id="3876" w:name="_Toc49857515"/>
      <w:bookmarkStart w:id="3877" w:name="_Toc56677360"/>
      <w:bookmarkStart w:id="3878" w:name="_Toc56691883"/>
      <w:bookmarkStart w:id="3879" w:name="_Toc56699147"/>
      <w:bookmarkStart w:id="3880" w:name="_Toc67681122"/>
      <w:r>
        <w:t>6.4.6.3.</w:t>
      </w:r>
      <w:r>
        <w:rPr>
          <w:lang w:eastAsia="zh-CN"/>
        </w:rPr>
        <w:t>5</w:t>
      </w:r>
      <w:r>
        <w:tab/>
        <w:t xml:space="preserve">Enumeration: </w:t>
      </w:r>
      <w:r>
        <w:rPr>
          <w:rFonts w:hint="eastAsia"/>
          <w:lang w:eastAsia="zh-CN"/>
        </w:rPr>
        <w:t>LocationPrivacyVerResult</w:t>
      </w:r>
      <w:bookmarkEnd w:id="3875"/>
      <w:bookmarkEnd w:id="3876"/>
      <w:bookmarkEnd w:id="3877"/>
      <w:bookmarkEnd w:id="3878"/>
      <w:bookmarkEnd w:id="3879"/>
      <w:bookmarkEnd w:id="3880"/>
    </w:p>
    <w:p w14:paraId="7CB18BBD" w14:textId="77777777"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3881" w:name="_Toc25156608"/>
      <w:bookmarkStart w:id="3882" w:name="_Toc34124913"/>
      <w:bookmarkStart w:id="3883" w:name="_Toc43208049"/>
      <w:bookmarkStart w:id="3884" w:name="_Toc49857516"/>
      <w:bookmarkStart w:id="3885" w:name="_Toc56677361"/>
      <w:bookmarkStart w:id="3886" w:name="_Toc56691884"/>
      <w:bookmarkStart w:id="3887" w:name="_Toc56699148"/>
      <w:bookmarkStart w:id="3888" w:name="_Toc67681123"/>
      <w:r w:rsidRPr="003B2883">
        <w:t>6.4.7</w:t>
      </w:r>
      <w:r w:rsidRPr="003B2883">
        <w:tab/>
        <w:t>Error Handling</w:t>
      </w:r>
      <w:bookmarkEnd w:id="3881"/>
      <w:bookmarkEnd w:id="3882"/>
      <w:bookmarkEnd w:id="3883"/>
      <w:bookmarkEnd w:id="3884"/>
      <w:bookmarkEnd w:id="3885"/>
      <w:bookmarkEnd w:id="3886"/>
      <w:bookmarkEnd w:id="3887"/>
      <w:bookmarkEnd w:id="3888"/>
    </w:p>
    <w:p w14:paraId="02D80ACA" w14:textId="77777777" w:rsidR="00602AC0" w:rsidRPr="003B2883" w:rsidRDefault="00602AC0" w:rsidP="00602AC0">
      <w:pPr>
        <w:pStyle w:val="Heading4"/>
      </w:pPr>
      <w:bookmarkStart w:id="3889" w:name="_Toc25156609"/>
      <w:bookmarkStart w:id="3890" w:name="_Toc34124914"/>
      <w:bookmarkStart w:id="3891" w:name="_Toc43208050"/>
      <w:bookmarkStart w:id="3892" w:name="_Toc49857517"/>
      <w:bookmarkStart w:id="3893" w:name="_Toc56677362"/>
      <w:bookmarkStart w:id="3894" w:name="_Toc56691885"/>
      <w:bookmarkStart w:id="3895" w:name="_Toc56699149"/>
      <w:bookmarkStart w:id="3896" w:name="_Toc67681124"/>
      <w:r w:rsidRPr="003B2883">
        <w:t>6.4.7.1</w:t>
      </w:r>
      <w:r w:rsidRPr="003B2883">
        <w:tab/>
        <w:t>General</w:t>
      </w:r>
      <w:bookmarkEnd w:id="3889"/>
      <w:bookmarkEnd w:id="3890"/>
      <w:bookmarkEnd w:id="3891"/>
      <w:bookmarkEnd w:id="3892"/>
      <w:bookmarkEnd w:id="3893"/>
      <w:bookmarkEnd w:id="3894"/>
      <w:bookmarkEnd w:id="3895"/>
      <w:bookmarkEnd w:id="3896"/>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3897" w:name="_Toc25156610"/>
      <w:bookmarkStart w:id="3898" w:name="_Toc34124915"/>
      <w:bookmarkStart w:id="3899" w:name="_Toc43208051"/>
      <w:bookmarkStart w:id="3900" w:name="_Toc49857518"/>
      <w:bookmarkStart w:id="3901" w:name="_Toc56677363"/>
      <w:bookmarkStart w:id="3902" w:name="_Toc56691886"/>
      <w:bookmarkStart w:id="3903" w:name="_Toc56699150"/>
      <w:bookmarkStart w:id="3904" w:name="_Toc67681125"/>
      <w:r w:rsidRPr="003B2883">
        <w:lastRenderedPageBreak/>
        <w:t>6.4.7.2</w:t>
      </w:r>
      <w:r w:rsidRPr="003B2883">
        <w:tab/>
        <w:t>Protocol Errors</w:t>
      </w:r>
      <w:bookmarkEnd w:id="3897"/>
      <w:bookmarkEnd w:id="3898"/>
      <w:bookmarkEnd w:id="3899"/>
      <w:bookmarkEnd w:id="3900"/>
      <w:bookmarkEnd w:id="3901"/>
      <w:bookmarkEnd w:id="3902"/>
      <w:bookmarkEnd w:id="3903"/>
      <w:bookmarkEnd w:id="3904"/>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3905" w:name="_Toc25156611"/>
      <w:bookmarkStart w:id="3906" w:name="_Toc34124916"/>
      <w:bookmarkStart w:id="3907" w:name="_Toc43208052"/>
      <w:bookmarkStart w:id="3908" w:name="_Toc49857519"/>
      <w:bookmarkStart w:id="3909" w:name="_Toc56677364"/>
      <w:bookmarkStart w:id="3910" w:name="_Toc56691887"/>
      <w:bookmarkStart w:id="3911" w:name="_Toc56699151"/>
      <w:bookmarkStart w:id="3912" w:name="_Toc67681126"/>
      <w:r w:rsidRPr="003B2883">
        <w:t>6.4.7.3</w:t>
      </w:r>
      <w:r w:rsidRPr="003B2883">
        <w:tab/>
        <w:t>Application Errors</w:t>
      </w:r>
      <w:bookmarkEnd w:id="3905"/>
      <w:bookmarkEnd w:id="3906"/>
      <w:bookmarkEnd w:id="3907"/>
      <w:bookmarkEnd w:id="3908"/>
      <w:bookmarkEnd w:id="3909"/>
      <w:bookmarkEnd w:id="3910"/>
      <w:bookmarkEnd w:id="3911"/>
      <w:bookmarkEnd w:id="3912"/>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77777777" w:rsidR="00602AC0" w:rsidRPr="003B2883" w:rsidRDefault="00602AC0" w:rsidP="001D4998">
            <w:pPr>
              <w:pStyle w:val="TAL"/>
            </w:pPr>
            <w:r w:rsidRPr="003B2883">
              <w:t>The user is detached 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3913" w:name="_Toc25156612"/>
      <w:bookmarkStart w:id="3914" w:name="_Toc34124917"/>
      <w:bookmarkStart w:id="3915" w:name="_Toc43208053"/>
      <w:bookmarkStart w:id="3916" w:name="_Toc49857520"/>
      <w:bookmarkStart w:id="3917" w:name="_Toc56677365"/>
      <w:bookmarkStart w:id="3918" w:name="_Toc56691888"/>
      <w:bookmarkStart w:id="3919" w:name="_Toc56699152"/>
      <w:bookmarkStart w:id="3920" w:name="_Toc67681127"/>
      <w:r w:rsidRPr="003B2883">
        <w:t>6.4.8</w:t>
      </w:r>
      <w:r w:rsidRPr="003B2883">
        <w:tab/>
        <w:t>Feature Negotiation</w:t>
      </w:r>
      <w:bookmarkEnd w:id="3913"/>
      <w:bookmarkEnd w:id="3914"/>
      <w:bookmarkEnd w:id="3915"/>
      <w:bookmarkEnd w:id="3916"/>
      <w:bookmarkEnd w:id="3917"/>
      <w:bookmarkEnd w:id="3918"/>
      <w:bookmarkEnd w:id="3919"/>
      <w:bookmarkEnd w:id="3920"/>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lastRenderedPageBreak/>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602AC0" w:rsidRPr="003B2883" w14:paraId="661005FC" w14:textId="77777777" w:rsidTr="001D4998">
        <w:trPr>
          <w:cantSplit/>
          <w:jc w:val="center"/>
        </w:trPr>
        <w:tc>
          <w:tcPr>
            <w:tcW w:w="9215" w:type="dxa"/>
            <w:gridSpan w:val="4"/>
          </w:tcPr>
          <w:p w14:paraId="60E8BF0E"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5BF6753E" w14:textId="77777777" w:rsidR="00602AC0" w:rsidRPr="003B2883" w:rsidRDefault="00602AC0" w:rsidP="001D4998">
            <w:pPr>
              <w:pStyle w:val="TAL"/>
              <w:rPr>
                <w:bCs/>
              </w:rPr>
            </w:pPr>
            <w:r w:rsidRPr="003B2883">
              <w:rPr>
                <w:bCs/>
              </w:rPr>
              <w:t>Feature: A short name that can be used to refer to the bit and to the feature.</w:t>
            </w:r>
          </w:p>
          <w:p w14:paraId="18FCC0B7"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602AC0" w:rsidRPr="003B2883" w:rsidRDefault="00602AC0" w:rsidP="001D4998">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3921" w:name="_Toc25156613"/>
      <w:bookmarkStart w:id="3922" w:name="_Toc34124918"/>
      <w:bookmarkStart w:id="3923" w:name="_Toc43208054"/>
      <w:bookmarkStart w:id="3924" w:name="_Toc49857521"/>
      <w:bookmarkStart w:id="3925" w:name="_Toc56677366"/>
      <w:bookmarkStart w:id="3926" w:name="_Toc56691889"/>
      <w:bookmarkStart w:id="3927" w:name="_Toc56699153"/>
      <w:bookmarkStart w:id="3928" w:name="_Toc67681128"/>
      <w:r w:rsidRPr="003B2883">
        <w:rPr>
          <w:lang w:val="en-US"/>
        </w:rPr>
        <w:t>6.4.9</w:t>
      </w:r>
      <w:r w:rsidRPr="003B2883">
        <w:rPr>
          <w:lang w:val="en-US"/>
        </w:rPr>
        <w:tab/>
        <w:t>Security</w:t>
      </w:r>
      <w:bookmarkEnd w:id="3921"/>
      <w:bookmarkEnd w:id="3922"/>
      <w:bookmarkEnd w:id="3923"/>
      <w:bookmarkEnd w:id="3924"/>
      <w:bookmarkEnd w:id="3925"/>
      <w:bookmarkEnd w:id="3926"/>
      <w:bookmarkEnd w:id="3927"/>
      <w:bookmarkEnd w:id="392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3929" w:name="_Toc56677367"/>
      <w:bookmarkStart w:id="3930" w:name="_Toc56691890"/>
      <w:bookmarkStart w:id="3931" w:name="_Toc56699154"/>
      <w:bookmarkStart w:id="3932" w:name="_Toc67681129"/>
      <w:r w:rsidRPr="003B2883">
        <w:t>6.</w:t>
      </w:r>
      <w:r>
        <w:t>4</w:t>
      </w:r>
      <w:r w:rsidRPr="003B2883">
        <w:t>.</w:t>
      </w:r>
      <w:r>
        <w:t>10</w:t>
      </w:r>
      <w:r w:rsidRPr="003B2883">
        <w:tab/>
      </w:r>
      <w:r>
        <w:t>HTTP redirection</w:t>
      </w:r>
      <w:bookmarkEnd w:id="3929"/>
      <w:bookmarkEnd w:id="3930"/>
      <w:bookmarkEnd w:id="3931"/>
      <w:bookmarkEnd w:id="3932"/>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6D60124" w14:textId="77777777" w:rsidR="00602AC0" w:rsidRPr="003B2883" w:rsidRDefault="00602AC0" w:rsidP="00C6758E">
      <w:pPr>
        <w:pStyle w:val="Heading1"/>
      </w:pPr>
      <w:bookmarkStart w:id="3933" w:name="_Toc67681130"/>
      <w:r w:rsidRPr="003B2883">
        <w:t>Annex A (normative):</w:t>
      </w:r>
      <w:r w:rsidRPr="003B2883">
        <w:tab/>
        <w:t>OpenAPI specification</w:t>
      </w:r>
      <w:bookmarkEnd w:id="3933"/>
    </w:p>
    <w:p w14:paraId="4AF68211" w14:textId="77777777" w:rsidR="00602AC0" w:rsidRPr="003B2883" w:rsidRDefault="00602AC0" w:rsidP="00602AC0">
      <w:pPr>
        <w:pStyle w:val="Heading2"/>
      </w:pPr>
      <w:bookmarkStart w:id="3934" w:name="_Toc25156614"/>
      <w:bookmarkStart w:id="3935" w:name="_Toc34124919"/>
      <w:bookmarkStart w:id="3936" w:name="_Toc43208055"/>
      <w:bookmarkStart w:id="3937" w:name="_Toc49857522"/>
      <w:bookmarkStart w:id="3938" w:name="_Toc56677368"/>
      <w:bookmarkStart w:id="3939" w:name="_Toc56691891"/>
      <w:bookmarkStart w:id="3940" w:name="_Toc56699155"/>
      <w:bookmarkStart w:id="3941" w:name="_Toc67681131"/>
      <w:r w:rsidRPr="003B2883">
        <w:t>A.1</w:t>
      </w:r>
      <w:r w:rsidRPr="003B2883">
        <w:tab/>
        <w:t>General</w:t>
      </w:r>
      <w:bookmarkEnd w:id="3934"/>
      <w:bookmarkEnd w:id="3935"/>
      <w:bookmarkEnd w:id="3936"/>
      <w:bookmarkEnd w:id="3937"/>
      <w:bookmarkEnd w:id="3938"/>
      <w:bookmarkEnd w:id="3939"/>
      <w:bookmarkEnd w:id="3940"/>
      <w:bookmarkEnd w:id="3941"/>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77777777" w:rsidR="00602AC0" w:rsidRPr="003B2883" w:rsidRDefault="00602AC0" w:rsidP="00602AC0">
      <w:pPr>
        <w:rPr>
          <w:lang w:val="en-US"/>
        </w:rPr>
      </w:pPr>
      <w:r w:rsidRPr="003B2883">
        <w:rPr>
          <w:lang w:val="en-US"/>
        </w:rPr>
        <w:t>The APIs for specified for following services:</w:t>
      </w: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lastRenderedPageBreak/>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602AC0">
      <w:pPr>
        <w:pStyle w:val="Heading2"/>
      </w:pPr>
      <w:bookmarkStart w:id="3942" w:name="_Toc25156615"/>
      <w:bookmarkStart w:id="3943" w:name="_Toc34124920"/>
      <w:bookmarkStart w:id="3944" w:name="_Toc43208056"/>
      <w:bookmarkStart w:id="3945" w:name="_Toc49857523"/>
      <w:bookmarkStart w:id="3946" w:name="_Toc56677369"/>
      <w:bookmarkStart w:id="3947" w:name="_Toc56691892"/>
      <w:bookmarkStart w:id="3948" w:name="_Toc56699156"/>
      <w:bookmarkStart w:id="3949" w:name="_Hlk18495538"/>
      <w:bookmarkStart w:id="3950" w:name="_Hlk56675643"/>
      <w:bookmarkStart w:id="3951" w:name="_Toc67681132"/>
      <w:r w:rsidRPr="003B2883">
        <w:t>A.2</w:t>
      </w:r>
      <w:r w:rsidRPr="003B2883">
        <w:tab/>
        <w:t>Namf_Communication API</w:t>
      </w:r>
      <w:bookmarkEnd w:id="3942"/>
      <w:bookmarkEnd w:id="3943"/>
      <w:bookmarkEnd w:id="3944"/>
      <w:bookmarkEnd w:id="3945"/>
      <w:bookmarkEnd w:id="3946"/>
      <w:bookmarkEnd w:id="3947"/>
      <w:bookmarkEnd w:id="3948"/>
      <w:bookmarkEnd w:id="3951"/>
    </w:p>
    <w:p w14:paraId="1DC326BB" w14:textId="77777777" w:rsidR="00602AC0" w:rsidRPr="003B2883" w:rsidRDefault="00602AC0" w:rsidP="00602AC0">
      <w:pPr>
        <w:pStyle w:val="PL"/>
      </w:pPr>
      <w:r w:rsidRPr="003B2883">
        <w:t>openapi: 3.0.0</w:t>
      </w:r>
    </w:p>
    <w:p w14:paraId="62B19B7D" w14:textId="77777777" w:rsidR="00602AC0" w:rsidRPr="003B2883" w:rsidRDefault="00602AC0" w:rsidP="00602AC0">
      <w:pPr>
        <w:pStyle w:val="PL"/>
      </w:pPr>
      <w:r w:rsidRPr="003B2883">
        <w:t>info:</w:t>
      </w:r>
    </w:p>
    <w:p w14:paraId="52A6F628" w14:textId="04C89706" w:rsidR="00602AC0" w:rsidRPr="003B2883" w:rsidRDefault="00602AC0" w:rsidP="00602AC0">
      <w:pPr>
        <w:pStyle w:val="PL"/>
      </w:pPr>
      <w:r w:rsidRPr="003B2883">
        <w:t xml:space="preserve">  version: 1.</w:t>
      </w:r>
      <w:r w:rsidR="00513852">
        <w:t>2</w:t>
      </w:r>
      <w:r w:rsidRPr="003B2883">
        <w:t>.</w:t>
      </w:r>
      <w:r w:rsidR="00513852">
        <w:t>0-alpha.</w:t>
      </w:r>
      <w:r w:rsidR="008319C3">
        <w:t>2</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7777777" w:rsidR="00602AC0" w:rsidRPr="003B2883" w:rsidRDefault="00602AC0" w:rsidP="00602AC0">
      <w:pPr>
        <w:pStyle w:val="PL"/>
      </w:pPr>
      <w:r w:rsidRPr="003B2883">
        <w:t xml:space="preserve">    AMF Communication Service</w:t>
      </w:r>
    </w:p>
    <w:p w14:paraId="18937837" w14:textId="1E5685E5"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C779AC3" w14:textId="77777777" w:rsidR="00602AC0" w:rsidRPr="003B2883" w:rsidRDefault="00602AC0" w:rsidP="00602AC0">
      <w:pPr>
        <w:pStyle w:val="PL"/>
      </w:pPr>
      <w:r w:rsidRPr="003B2883">
        <w:t xml:space="preserve">    All rights reserved.</w:t>
      </w: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77777777" w:rsidR="00602AC0" w:rsidRPr="003B2883" w:rsidRDefault="00602AC0" w:rsidP="00602AC0">
      <w:pPr>
        <w:pStyle w:val="PL"/>
        <w:rPr>
          <w:lang w:val="en-US"/>
        </w:rPr>
      </w:pPr>
      <w:r w:rsidRPr="003B2883">
        <w:rPr>
          <w:lang w:val="en-US"/>
        </w:rPr>
        <w:t xml:space="preserve">      - namf-comm</w:t>
      </w:r>
    </w:p>
    <w:p w14:paraId="0B10D1EA" w14:textId="77777777" w:rsidR="00602AC0" w:rsidRPr="003B2883" w:rsidRDefault="00602AC0" w:rsidP="00602AC0">
      <w:pPr>
        <w:pStyle w:val="PL"/>
      </w:pPr>
      <w:r w:rsidRPr="003B2883">
        <w:t>externalDocs:</w:t>
      </w:r>
    </w:p>
    <w:p w14:paraId="1F51BFB9" w14:textId="785B5BF3"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8319C3">
        <w:rPr>
          <w:noProof w:val="0"/>
        </w:rPr>
        <w:t>1</w:t>
      </w:r>
      <w:r w:rsidRPr="003B2883">
        <w:rPr>
          <w:noProof w:val="0"/>
        </w:rPr>
        <w:t>.0; 5G System; Access and Mobility Management Services</w:t>
      </w:r>
    </w:p>
    <w:p w14:paraId="1E34DB26" w14:textId="77777777" w:rsidR="00602AC0" w:rsidRPr="003B2883" w:rsidRDefault="00602AC0" w:rsidP="00602AC0">
      <w:pPr>
        <w:pStyle w:val="PL"/>
      </w:pPr>
      <w:r w:rsidRPr="003B2883">
        <w:t xml:space="preserve">  url: 'http://www.3gpp.org/ftp/Specs/archive/29_series/29.518/'</w:t>
      </w:r>
    </w:p>
    <w:bookmarkEnd w:id="3949"/>
    <w:p w14:paraId="6CC80A75" w14:textId="77777777"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95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77777777"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t xml:space="preserve">                binaryDataN2InformationExt3:</w:t>
      </w:r>
    </w:p>
    <w:p w14:paraId="3E86A89B" w14:textId="77777777" w:rsidR="00602AC0" w:rsidRPr="003B2883" w:rsidRDefault="00602AC0" w:rsidP="00602AC0">
      <w:pPr>
        <w:pStyle w:val="PL"/>
      </w:pPr>
      <w:r w:rsidRPr="003B2883">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lastRenderedPageBreak/>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77777777" w:rsidR="00602AC0" w:rsidRPr="003B2883" w:rsidRDefault="00602AC0" w:rsidP="00602AC0">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lastRenderedPageBreak/>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77777777" w:rsidR="00602AC0" w:rsidRPr="003B2883" w:rsidRDefault="00602AC0" w:rsidP="00602AC0">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lastRenderedPageBreak/>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77777777" w:rsidR="00602AC0" w:rsidRPr="003B2883" w:rsidRDefault="00602AC0" w:rsidP="00602AC0">
      <w:pPr>
        <w:pStyle w:val="PL"/>
      </w:pPr>
      <w:r w:rsidRPr="003B2883">
        <w:t xml:space="preserve">                        properties: # Request parts</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118CBB38" w14:textId="77777777" w:rsidR="00602AC0" w:rsidRPr="003B2883" w:rsidRDefault="00602AC0" w:rsidP="00602AC0">
      <w:pPr>
        <w:pStyle w:val="PL"/>
      </w:pPr>
      <w:r w:rsidRPr="003B2883">
        <w:t xml:space="preserve">                          binaryDataN2Information:</w:t>
      </w:r>
    </w:p>
    <w:p w14:paraId="5EF70E50" w14:textId="77777777" w:rsidR="00602AC0" w:rsidRPr="003B2883" w:rsidRDefault="00602AC0" w:rsidP="00602AC0">
      <w:pPr>
        <w:pStyle w:val="PL"/>
      </w:pPr>
      <w:r w:rsidRPr="003B2883">
        <w:t xml:space="preserve">                            type: string</w:t>
      </w:r>
    </w:p>
    <w:p w14:paraId="46ECEB07" w14:textId="77777777" w:rsidR="00602AC0" w:rsidRPr="003B2883" w:rsidRDefault="00602AC0" w:rsidP="00602AC0">
      <w:pPr>
        <w:pStyle w:val="PL"/>
      </w:pPr>
      <w:r w:rsidRPr="003B2883">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6DBDA023" w14:textId="77777777" w:rsidR="00602AC0" w:rsidRPr="003B2883" w:rsidRDefault="00602AC0" w:rsidP="00602AC0">
      <w:pPr>
        <w:pStyle w:val="PL"/>
      </w:pPr>
      <w:r w:rsidRPr="003B2883">
        <w:t xml:space="preserve">                        binaryDataN2Information:</w:t>
      </w:r>
    </w:p>
    <w:p w14:paraId="1EB54212" w14:textId="77777777" w:rsidR="00602AC0" w:rsidRPr="003B2883" w:rsidRDefault="00602AC0" w:rsidP="00602AC0">
      <w:pPr>
        <w:pStyle w:val="PL"/>
      </w:pPr>
      <w:r w:rsidRPr="003B2883">
        <w:t xml:space="preserve">                          contentType:  application/vnd.3gpp.ngap</w:t>
      </w:r>
    </w:p>
    <w:p w14:paraId="2AB480FC" w14:textId="77777777" w:rsidR="00602AC0" w:rsidRPr="003B2883" w:rsidRDefault="00602AC0" w:rsidP="00602AC0">
      <w:pPr>
        <w:pStyle w:val="PL"/>
      </w:pPr>
      <w:r w:rsidRPr="003B2883">
        <w:t xml:space="preserve">                          headers:</w:t>
      </w:r>
    </w:p>
    <w:p w14:paraId="69C51238" w14:textId="77777777" w:rsidR="00602AC0" w:rsidRPr="003B2883" w:rsidRDefault="00602AC0" w:rsidP="00602AC0">
      <w:pPr>
        <w:pStyle w:val="PL"/>
      </w:pPr>
      <w:r w:rsidRPr="003B2883">
        <w:t xml:space="preserve">                            Content-Id:</w:t>
      </w:r>
    </w:p>
    <w:p w14:paraId="4858E3E8" w14:textId="77777777" w:rsidR="00602AC0" w:rsidRPr="003B2883" w:rsidRDefault="00602AC0" w:rsidP="00602AC0">
      <w:pPr>
        <w:pStyle w:val="PL"/>
      </w:pPr>
      <w:r w:rsidRPr="003B2883">
        <w:t xml:space="preserve">                              schema:</w:t>
      </w:r>
    </w:p>
    <w:p w14:paraId="152C14E6" w14:textId="77777777" w:rsidR="00602AC0" w:rsidRPr="003B2883" w:rsidRDefault="00602AC0" w:rsidP="00602AC0">
      <w:pPr>
        <w:pStyle w:val="PL"/>
      </w:pPr>
      <w:r w:rsidRPr="003B2883">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D4E7FE7"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378D7DFD" w14:textId="77777777" w:rsidR="001A7677" w:rsidRPr="003B2883" w:rsidRDefault="001A7677" w:rsidP="001A7677">
      <w:pPr>
        <w:pStyle w:val="PL"/>
      </w:pPr>
      <w:r w:rsidRPr="003B2883">
        <w:t xml:space="preserve">                  content:</w:t>
      </w:r>
    </w:p>
    <w:p w14:paraId="4A271ED0" w14:textId="77777777" w:rsidR="001A7677" w:rsidRPr="003B2883" w:rsidRDefault="001A7677" w:rsidP="001A7677">
      <w:pPr>
        <w:pStyle w:val="PL"/>
      </w:pPr>
      <w:r w:rsidRPr="003B2883">
        <w:t xml:space="preserve">                    application/problem+json:</w:t>
      </w:r>
    </w:p>
    <w:p w14:paraId="59D5EB7A" w14:textId="77777777" w:rsidR="001A7677" w:rsidRPr="003B2883" w:rsidRDefault="001A7677" w:rsidP="001A7677">
      <w:pPr>
        <w:pStyle w:val="PL"/>
      </w:pPr>
      <w:r w:rsidRPr="003B2883">
        <w:t xml:space="preserve">                      schema:</w:t>
      </w:r>
    </w:p>
    <w:p w14:paraId="7EB77FF5" w14:textId="77777777" w:rsidR="001A7677" w:rsidRPr="003B2883" w:rsidRDefault="001A7677" w:rsidP="001A7677">
      <w:pPr>
        <w:pStyle w:val="PL"/>
      </w:pPr>
      <w:r w:rsidRPr="003B2883">
        <w:t xml:space="preserve">                        $ref: 'TS29571_CommonData.yaml#/components/schemas/ProblemDetails'</w:t>
      </w:r>
    </w:p>
    <w:p w14:paraId="60B4D5A2" w14:textId="77777777" w:rsidR="001A7677" w:rsidRDefault="001A7677" w:rsidP="001A7677">
      <w:pPr>
        <w:pStyle w:val="PL"/>
      </w:pPr>
      <w:r w:rsidRPr="003B2883">
        <w:t xml:space="preserve">        </w:t>
      </w:r>
      <w:r>
        <w:t xml:space="preserve">          headers:</w:t>
      </w:r>
    </w:p>
    <w:p w14:paraId="14749CF8"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58B685E6"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D3B9E0C"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232B15DE"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46F2A184"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652B23CF" w14:textId="77777777" w:rsidR="001A7677" w:rsidRDefault="001A7677" w:rsidP="001A7677">
      <w:pPr>
        <w:pStyle w:val="PL"/>
        <w:rPr>
          <w:lang w:val="en-US"/>
        </w:rPr>
      </w:pPr>
      <w:r w:rsidRPr="003B2883">
        <w:t xml:space="preserve">        </w:t>
      </w:r>
      <w:r>
        <w:rPr>
          <w:lang w:val="en-US"/>
        </w:rPr>
        <w:t xml:space="preserve">            3gpp-Sbi-Target-Nf-Id:</w:t>
      </w:r>
    </w:p>
    <w:p w14:paraId="4309BAC1"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674E4FEF" w14:textId="77777777" w:rsidR="001A7677" w:rsidRDefault="001A7677" w:rsidP="001A7677">
      <w:pPr>
        <w:pStyle w:val="PL"/>
        <w:rPr>
          <w:lang w:val="en-US"/>
        </w:rPr>
      </w:pPr>
      <w:r w:rsidRPr="003B2883">
        <w:t xml:space="preserve">        </w:t>
      </w:r>
      <w:r>
        <w:rPr>
          <w:lang w:val="en-US"/>
        </w:rPr>
        <w:t xml:space="preserve">              schema:</w:t>
      </w:r>
    </w:p>
    <w:p w14:paraId="425D6B27" w14:textId="77777777" w:rsidR="001A7677" w:rsidRDefault="001A7677" w:rsidP="001A7677">
      <w:pPr>
        <w:pStyle w:val="PL"/>
        <w:rPr>
          <w:lang w:val="en-US"/>
        </w:rPr>
      </w:pPr>
      <w:r w:rsidRPr="003B2883">
        <w:t xml:space="preserve">        </w:t>
      </w:r>
      <w:r>
        <w:rPr>
          <w:lang w:val="en-US"/>
        </w:rPr>
        <w:t xml:space="preserve">                type: string</w:t>
      </w:r>
    </w:p>
    <w:p w14:paraId="14E47D27" w14:textId="77777777" w:rsidR="001A7677" w:rsidRPr="00046E6A" w:rsidRDefault="001A7677" w:rsidP="001A7677">
      <w:pPr>
        <w:pStyle w:val="PL"/>
        <w:rPr>
          <w:lang w:val="en-US"/>
        </w:rPr>
      </w:pPr>
      <w:r w:rsidRPr="003B2883">
        <w:t xml:space="preserve">        </w:t>
      </w:r>
      <w:r w:rsidRPr="00046E6A">
        <w:rPr>
          <w:lang w:val="en-US"/>
        </w:rPr>
        <w:t xml:space="preserve">        '308':</w:t>
      </w:r>
    </w:p>
    <w:p w14:paraId="1CA20DAC"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0FF3446C" w14:textId="77777777" w:rsidR="001A7677" w:rsidRPr="003B2883" w:rsidRDefault="001A7677" w:rsidP="001A7677">
      <w:pPr>
        <w:pStyle w:val="PL"/>
      </w:pPr>
      <w:r w:rsidRPr="003B2883">
        <w:t xml:space="preserve">                  content:</w:t>
      </w:r>
    </w:p>
    <w:p w14:paraId="02949AE9" w14:textId="77777777" w:rsidR="001A7677" w:rsidRPr="003B2883" w:rsidRDefault="001A7677" w:rsidP="001A7677">
      <w:pPr>
        <w:pStyle w:val="PL"/>
      </w:pPr>
      <w:r w:rsidRPr="003B2883">
        <w:t xml:space="preserve">                    application/problem+json:</w:t>
      </w:r>
    </w:p>
    <w:p w14:paraId="1A078E8D" w14:textId="77777777" w:rsidR="001A7677" w:rsidRPr="003B2883" w:rsidRDefault="001A7677" w:rsidP="001A7677">
      <w:pPr>
        <w:pStyle w:val="PL"/>
      </w:pPr>
      <w:r w:rsidRPr="003B2883">
        <w:t xml:space="preserve">                      schema:</w:t>
      </w:r>
    </w:p>
    <w:p w14:paraId="2EF469A7" w14:textId="77777777" w:rsidR="001A7677" w:rsidRPr="003B2883" w:rsidRDefault="001A7677" w:rsidP="001A7677">
      <w:pPr>
        <w:pStyle w:val="PL"/>
      </w:pPr>
      <w:r w:rsidRPr="003B2883">
        <w:t xml:space="preserve">                        $ref: 'TS29571_CommonData.yaml#/components/schemas/ProblemDetails'</w:t>
      </w:r>
    </w:p>
    <w:p w14:paraId="7185FF83" w14:textId="77777777" w:rsidR="001A7677" w:rsidRDefault="001A7677" w:rsidP="001A7677">
      <w:pPr>
        <w:pStyle w:val="PL"/>
      </w:pPr>
      <w:r w:rsidRPr="003B2883">
        <w:t xml:space="preserve">        </w:t>
      </w:r>
      <w:r>
        <w:t xml:space="preserve">          headers:</w:t>
      </w:r>
    </w:p>
    <w:p w14:paraId="3CA8283F"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A1CC2D8"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C6B96A8"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267FA218"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097A3E40"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31B2D453" w14:textId="77777777" w:rsidR="001A7677" w:rsidRDefault="001A7677" w:rsidP="001A7677">
      <w:pPr>
        <w:pStyle w:val="PL"/>
        <w:rPr>
          <w:lang w:val="en-US"/>
        </w:rPr>
      </w:pPr>
      <w:r w:rsidRPr="003B2883">
        <w:t xml:space="preserve">        </w:t>
      </w:r>
      <w:r>
        <w:rPr>
          <w:lang w:val="en-US"/>
        </w:rPr>
        <w:t xml:space="preserve">            3gpp-Sbi-Target-Nf-Id:</w:t>
      </w:r>
    </w:p>
    <w:p w14:paraId="34883B09"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694D9BAA" w14:textId="77777777" w:rsidR="001A7677" w:rsidRDefault="001A7677" w:rsidP="001A7677">
      <w:pPr>
        <w:pStyle w:val="PL"/>
        <w:rPr>
          <w:lang w:val="en-US"/>
        </w:rPr>
      </w:pPr>
      <w:r w:rsidRPr="003B2883">
        <w:t xml:space="preserve">        </w:t>
      </w:r>
      <w:r>
        <w:rPr>
          <w:lang w:val="en-US"/>
        </w:rPr>
        <w:t xml:space="preserve">              schema:</w:t>
      </w:r>
    </w:p>
    <w:p w14:paraId="6159A8F7" w14:textId="77777777" w:rsidR="0009536C" w:rsidRPr="003B2883" w:rsidRDefault="001A7677" w:rsidP="001A7677">
      <w:pPr>
        <w:pStyle w:val="PL"/>
      </w:pPr>
      <w:r w:rsidRPr="003B2883">
        <w:t xml:space="preserve">        </w:t>
      </w:r>
      <w:r>
        <w:rPr>
          <w:lang w:val="en-US"/>
        </w:rPr>
        <w:t xml:space="preserve">                type: string</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lastRenderedPageBreak/>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lastRenderedPageBreak/>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lastRenderedPageBreak/>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36241EE3" w14:textId="77777777" w:rsidR="00724AB7" w:rsidRDefault="00724AB7" w:rsidP="00724AB7">
      <w:pPr>
        <w:pStyle w:val="PL"/>
        <w:rPr>
          <w:lang w:val="en-US"/>
        </w:rPr>
      </w:pPr>
      <w:r w:rsidRPr="002E5CBA">
        <w:rPr>
          <w:lang w:val="en-US"/>
        </w:rPr>
        <w:t xml:space="preserve">          description: </w:t>
      </w:r>
      <w:r>
        <w:rPr>
          <w:lang w:val="en-US"/>
        </w:rPr>
        <w:t>temporary redirect</w:t>
      </w:r>
    </w:p>
    <w:p w14:paraId="22C1C821" w14:textId="77777777" w:rsidR="00724AB7" w:rsidRPr="003B2883" w:rsidRDefault="00724AB7" w:rsidP="00724AB7">
      <w:pPr>
        <w:pStyle w:val="PL"/>
      </w:pPr>
      <w:r w:rsidRPr="003B2883">
        <w:t xml:space="preserve">          content:</w:t>
      </w:r>
    </w:p>
    <w:p w14:paraId="7F274F69" w14:textId="77777777" w:rsidR="00724AB7" w:rsidRPr="003B2883" w:rsidRDefault="00724AB7" w:rsidP="00724AB7">
      <w:pPr>
        <w:pStyle w:val="PL"/>
      </w:pPr>
      <w:r w:rsidRPr="003B2883">
        <w:t xml:space="preserve">            application/problem+json:</w:t>
      </w:r>
    </w:p>
    <w:p w14:paraId="221E5C8B" w14:textId="77777777" w:rsidR="00724AB7" w:rsidRPr="003B2883" w:rsidRDefault="00724AB7" w:rsidP="00724AB7">
      <w:pPr>
        <w:pStyle w:val="PL"/>
      </w:pPr>
      <w:r w:rsidRPr="003B2883">
        <w:t xml:space="preserve">              schema:</w:t>
      </w:r>
    </w:p>
    <w:p w14:paraId="01D0FB78" w14:textId="77777777" w:rsidR="00724AB7" w:rsidRPr="003B2883" w:rsidRDefault="00724AB7" w:rsidP="00724AB7">
      <w:pPr>
        <w:pStyle w:val="PL"/>
      </w:pPr>
      <w:r w:rsidRPr="003B2883">
        <w:t xml:space="preserve">                $ref: 'TS29571_CommonData.yaml#/components/schemas/ProblemDetails'</w:t>
      </w:r>
    </w:p>
    <w:p w14:paraId="494BDC32" w14:textId="77777777" w:rsidR="00724AB7" w:rsidRDefault="00724AB7" w:rsidP="00724AB7">
      <w:pPr>
        <w:pStyle w:val="PL"/>
      </w:pPr>
      <w:r>
        <w:t xml:space="preserve">          headers:</w:t>
      </w:r>
    </w:p>
    <w:p w14:paraId="7E4B4D71" w14:textId="77777777" w:rsidR="00724AB7" w:rsidRDefault="00724AB7" w:rsidP="00724AB7">
      <w:pPr>
        <w:pStyle w:val="PL"/>
      </w:pPr>
      <w:r>
        <w:t xml:space="preserve">          </w:t>
      </w:r>
      <w:r>
        <w:rPr>
          <w:rFonts w:hint="eastAsia"/>
          <w:lang w:eastAsia="zh-CN"/>
        </w:rPr>
        <w:t xml:space="preserve">  </w:t>
      </w:r>
      <w:r>
        <w:t>Location:</w:t>
      </w:r>
    </w:p>
    <w:p w14:paraId="29E6F2BF"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BFB4542" w14:textId="77777777" w:rsidR="00724AB7" w:rsidRDefault="00724AB7" w:rsidP="00724AB7">
      <w:pPr>
        <w:pStyle w:val="PL"/>
      </w:pPr>
      <w:r>
        <w:t xml:space="preserve">          </w:t>
      </w:r>
      <w:r>
        <w:rPr>
          <w:rFonts w:hint="eastAsia"/>
          <w:lang w:eastAsia="zh-CN"/>
        </w:rPr>
        <w:t xml:space="preserve">    </w:t>
      </w:r>
      <w:r>
        <w:t>required: true</w:t>
      </w:r>
    </w:p>
    <w:p w14:paraId="119CAD7A" w14:textId="77777777" w:rsidR="00724AB7" w:rsidRDefault="00724AB7" w:rsidP="00724AB7">
      <w:pPr>
        <w:pStyle w:val="PL"/>
      </w:pPr>
      <w:r>
        <w:t xml:space="preserve">          </w:t>
      </w:r>
      <w:r>
        <w:rPr>
          <w:rFonts w:hint="eastAsia"/>
          <w:lang w:eastAsia="zh-CN"/>
        </w:rPr>
        <w:t xml:space="preserve">    </w:t>
      </w:r>
      <w:r>
        <w:t>schema:</w:t>
      </w:r>
    </w:p>
    <w:p w14:paraId="42B7D326"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212C2AA1" w14:textId="77777777" w:rsidR="00724AB7" w:rsidRPr="0011328C" w:rsidRDefault="00724AB7" w:rsidP="00724AB7">
      <w:pPr>
        <w:pStyle w:val="PL"/>
        <w:rPr>
          <w:lang w:val="en-US"/>
        </w:rPr>
      </w:pPr>
      <w:r w:rsidRPr="0011328C">
        <w:rPr>
          <w:lang w:val="en-US"/>
        </w:rPr>
        <w:t xml:space="preserve">            3gpp-Sbi-Target-Nf-Id:</w:t>
      </w:r>
    </w:p>
    <w:p w14:paraId="366C2374"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6D98DF1F" w14:textId="77777777" w:rsidR="00724AB7" w:rsidRPr="0011328C" w:rsidRDefault="00724AB7" w:rsidP="00724AB7">
      <w:pPr>
        <w:pStyle w:val="PL"/>
        <w:rPr>
          <w:lang w:val="en-US"/>
        </w:rPr>
      </w:pPr>
      <w:r w:rsidRPr="0011328C">
        <w:rPr>
          <w:lang w:val="en-US"/>
        </w:rPr>
        <w:t xml:space="preserve">              schema:</w:t>
      </w:r>
    </w:p>
    <w:p w14:paraId="1CB49B21" w14:textId="77777777" w:rsidR="00724AB7" w:rsidRDefault="00724AB7" w:rsidP="00724AB7">
      <w:pPr>
        <w:pStyle w:val="PL"/>
        <w:rPr>
          <w:lang w:val="en-US"/>
        </w:rPr>
      </w:pPr>
      <w:r w:rsidRPr="0011328C">
        <w:rPr>
          <w:lang w:val="en-US"/>
        </w:rPr>
        <w:t xml:space="preserve">                type: string</w:t>
      </w:r>
    </w:p>
    <w:p w14:paraId="57B005FF" w14:textId="77777777" w:rsidR="00724AB7" w:rsidRPr="00046E6A" w:rsidRDefault="00724AB7" w:rsidP="00724AB7">
      <w:pPr>
        <w:pStyle w:val="PL"/>
        <w:rPr>
          <w:lang w:val="en-US"/>
        </w:rPr>
      </w:pPr>
      <w:r w:rsidRPr="00046E6A">
        <w:rPr>
          <w:lang w:val="en-US"/>
        </w:rPr>
        <w:t xml:space="preserve">        '308':</w:t>
      </w:r>
    </w:p>
    <w:p w14:paraId="16E2ECA5" w14:textId="77777777" w:rsidR="00724AB7" w:rsidRDefault="00724AB7" w:rsidP="00724AB7">
      <w:pPr>
        <w:pStyle w:val="PL"/>
        <w:rPr>
          <w:lang w:val="en-US"/>
        </w:rPr>
      </w:pPr>
      <w:r w:rsidRPr="00046E6A">
        <w:rPr>
          <w:lang w:val="en-US"/>
        </w:rPr>
        <w:t xml:space="preserve">          description: permanent redirect</w:t>
      </w:r>
    </w:p>
    <w:p w14:paraId="1A9D23BA" w14:textId="77777777" w:rsidR="00724AB7" w:rsidRPr="003B2883" w:rsidRDefault="00724AB7" w:rsidP="00724AB7">
      <w:pPr>
        <w:pStyle w:val="PL"/>
      </w:pPr>
      <w:r w:rsidRPr="003B2883">
        <w:t xml:space="preserve">          content:</w:t>
      </w:r>
    </w:p>
    <w:p w14:paraId="19704960" w14:textId="77777777" w:rsidR="00724AB7" w:rsidRPr="003B2883" w:rsidRDefault="00724AB7" w:rsidP="00724AB7">
      <w:pPr>
        <w:pStyle w:val="PL"/>
      </w:pPr>
      <w:r w:rsidRPr="003B2883">
        <w:t xml:space="preserve">            application/problem+json:</w:t>
      </w:r>
    </w:p>
    <w:p w14:paraId="03BBA133" w14:textId="77777777" w:rsidR="00724AB7" w:rsidRPr="003B2883" w:rsidRDefault="00724AB7" w:rsidP="00724AB7">
      <w:pPr>
        <w:pStyle w:val="PL"/>
      </w:pPr>
      <w:r w:rsidRPr="003B2883">
        <w:t xml:space="preserve">              schema:</w:t>
      </w:r>
    </w:p>
    <w:p w14:paraId="5023D347" w14:textId="77777777" w:rsidR="00724AB7" w:rsidRPr="003B2883" w:rsidRDefault="00724AB7" w:rsidP="00724AB7">
      <w:pPr>
        <w:pStyle w:val="PL"/>
      </w:pPr>
      <w:r w:rsidRPr="003B2883">
        <w:t xml:space="preserve">                $ref: 'TS29571_CommonData.yaml#/components/schemas/ProblemDetails'</w:t>
      </w:r>
    </w:p>
    <w:p w14:paraId="096D3C03" w14:textId="77777777" w:rsidR="00724AB7" w:rsidRDefault="00724AB7" w:rsidP="00724AB7">
      <w:pPr>
        <w:pStyle w:val="PL"/>
      </w:pPr>
      <w:r>
        <w:t xml:space="preserve">          headers:</w:t>
      </w:r>
    </w:p>
    <w:p w14:paraId="3EA4042D" w14:textId="77777777" w:rsidR="00724AB7" w:rsidRDefault="00724AB7" w:rsidP="00724AB7">
      <w:pPr>
        <w:pStyle w:val="PL"/>
      </w:pPr>
      <w:r>
        <w:t xml:space="preserve">          </w:t>
      </w:r>
      <w:r>
        <w:rPr>
          <w:rFonts w:hint="eastAsia"/>
          <w:lang w:eastAsia="zh-CN"/>
        </w:rPr>
        <w:t xml:space="preserve">  </w:t>
      </w:r>
      <w:r>
        <w:t>Location:</w:t>
      </w:r>
    </w:p>
    <w:p w14:paraId="3540F7F5"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8754208" w14:textId="77777777" w:rsidR="00724AB7" w:rsidRDefault="00724AB7" w:rsidP="00724AB7">
      <w:pPr>
        <w:pStyle w:val="PL"/>
      </w:pPr>
      <w:r>
        <w:t xml:space="preserve">          </w:t>
      </w:r>
      <w:r>
        <w:rPr>
          <w:rFonts w:hint="eastAsia"/>
          <w:lang w:eastAsia="zh-CN"/>
        </w:rPr>
        <w:t xml:space="preserve">    </w:t>
      </w:r>
      <w:r>
        <w:t>required: true</w:t>
      </w:r>
    </w:p>
    <w:p w14:paraId="6572E015" w14:textId="77777777" w:rsidR="00724AB7" w:rsidRDefault="00724AB7" w:rsidP="00724AB7">
      <w:pPr>
        <w:pStyle w:val="PL"/>
      </w:pPr>
      <w:r>
        <w:t xml:space="preserve">          </w:t>
      </w:r>
      <w:r>
        <w:rPr>
          <w:rFonts w:hint="eastAsia"/>
          <w:lang w:eastAsia="zh-CN"/>
        </w:rPr>
        <w:t xml:space="preserve">    </w:t>
      </w:r>
      <w:r>
        <w:t>schema:</w:t>
      </w:r>
    </w:p>
    <w:p w14:paraId="030B61CB"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66B36C41" w14:textId="77777777" w:rsidR="00724AB7" w:rsidRPr="0011328C" w:rsidRDefault="00724AB7" w:rsidP="00724AB7">
      <w:pPr>
        <w:pStyle w:val="PL"/>
        <w:rPr>
          <w:lang w:val="en-US"/>
        </w:rPr>
      </w:pPr>
      <w:r w:rsidRPr="0011328C">
        <w:rPr>
          <w:lang w:val="en-US"/>
        </w:rPr>
        <w:t xml:space="preserve">            3gpp-Sbi-Target-Nf-Id:</w:t>
      </w:r>
    </w:p>
    <w:p w14:paraId="0C4CECB5"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7E21A63B" w14:textId="77777777" w:rsidR="00724AB7" w:rsidRPr="0011328C" w:rsidRDefault="00724AB7" w:rsidP="00724AB7">
      <w:pPr>
        <w:pStyle w:val="PL"/>
        <w:rPr>
          <w:lang w:val="en-US"/>
        </w:rPr>
      </w:pPr>
      <w:r w:rsidRPr="0011328C">
        <w:rPr>
          <w:lang w:val="en-US"/>
        </w:rPr>
        <w:t xml:space="preserve">              schema:</w:t>
      </w:r>
    </w:p>
    <w:p w14:paraId="6BF31466" w14:textId="77777777" w:rsidR="00724AB7" w:rsidRPr="003B2883" w:rsidRDefault="00724AB7" w:rsidP="00724AB7">
      <w:pPr>
        <w:pStyle w:val="PL"/>
      </w:pPr>
      <w:r w:rsidRPr="0011328C">
        <w:rPr>
          <w:lang w:val="en-US"/>
        </w:rPr>
        <w:t xml:space="preserve">                type: string</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lastRenderedPageBreak/>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42F168FF" w14:textId="77777777" w:rsidR="00724AB7" w:rsidRDefault="00724AB7" w:rsidP="00724AB7">
      <w:pPr>
        <w:pStyle w:val="PL"/>
        <w:rPr>
          <w:lang w:val="en-US"/>
        </w:rPr>
      </w:pPr>
      <w:r w:rsidRPr="002E5CBA">
        <w:rPr>
          <w:lang w:val="en-US"/>
        </w:rPr>
        <w:t xml:space="preserve">          description: </w:t>
      </w:r>
      <w:r>
        <w:rPr>
          <w:lang w:val="en-US"/>
        </w:rPr>
        <w:t>temporary redirect</w:t>
      </w:r>
    </w:p>
    <w:p w14:paraId="4255CD9C" w14:textId="77777777" w:rsidR="00724AB7" w:rsidRPr="003B2883" w:rsidRDefault="00724AB7" w:rsidP="00724AB7">
      <w:pPr>
        <w:pStyle w:val="PL"/>
      </w:pPr>
      <w:r w:rsidRPr="003B2883">
        <w:t xml:space="preserve">          content:</w:t>
      </w:r>
    </w:p>
    <w:p w14:paraId="70BDC4BE" w14:textId="77777777" w:rsidR="00724AB7" w:rsidRPr="003B2883" w:rsidRDefault="00724AB7" w:rsidP="00724AB7">
      <w:pPr>
        <w:pStyle w:val="PL"/>
      </w:pPr>
      <w:r w:rsidRPr="003B2883">
        <w:t xml:space="preserve">            application/problem+json:</w:t>
      </w:r>
    </w:p>
    <w:p w14:paraId="3B319C84" w14:textId="77777777" w:rsidR="00724AB7" w:rsidRPr="003B2883" w:rsidRDefault="00724AB7" w:rsidP="00724AB7">
      <w:pPr>
        <w:pStyle w:val="PL"/>
      </w:pPr>
      <w:r w:rsidRPr="003B2883">
        <w:t xml:space="preserve">              schema:</w:t>
      </w:r>
    </w:p>
    <w:p w14:paraId="794E5894" w14:textId="77777777" w:rsidR="00724AB7" w:rsidRPr="003B2883" w:rsidRDefault="00724AB7" w:rsidP="00724AB7">
      <w:pPr>
        <w:pStyle w:val="PL"/>
      </w:pPr>
      <w:r w:rsidRPr="003B2883">
        <w:t xml:space="preserve">                $ref: 'TS29571_CommonData.yaml#/components/schemas/ProblemDetails'</w:t>
      </w:r>
    </w:p>
    <w:p w14:paraId="4DA923CB" w14:textId="77777777" w:rsidR="00724AB7" w:rsidRDefault="00724AB7" w:rsidP="00724AB7">
      <w:pPr>
        <w:pStyle w:val="PL"/>
      </w:pPr>
      <w:r>
        <w:t xml:space="preserve">          headers:</w:t>
      </w:r>
    </w:p>
    <w:p w14:paraId="6CCF10AA" w14:textId="77777777" w:rsidR="00724AB7" w:rsidRDefault="00724AB7" w:rsidP="00724AB7">
      <w:pPr>
        <w:pStyle w:val="PL"/>
      </w:pPr>
      <w:r>
        <w:t xml:space="preserve">          </w:t>
      </w:r>
      <w:r>
        <w:rPr>
          <w:rFonts w:hint="eastAsia"/>
          <w:lang w:eastAsia="zh-CN"/>
        </w:rPr>
        <w:t xml:space="preserve">  </w:t>
      </w:r>
      <w:r>
        <w:t>Location:</w:t>
      </w:r>
    </w:p>
    <w:p w14:paraId="5EBF3581"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874777E" w14:textId="77777777" w:rsidR="00724AB7" w:rsidRDefault="00724AB7" w:rsidP="00724AB7">
      <w:pPr>
        <w:pStyle w:val="PL"/>
      </w:pPr>
      <w:r>
        <w:t xml:space="preserve">          </w:t>
      </w:r>
      <w:r>
        <w:rPr>
          <w:rFonts w:hint="eastAsia"/>
          <w:lang w:eastAsia="zh-CN"/>
        </w:rPr>
        <w:t xml:space="preserve">    </w:t>
      </w:r>
      <w:r>
        <w:t>required: true</w:t>
      </w:r>
    </w:p>
    <w:p w14:paraId="5719109D" w14:textId="77777777" w:rsidR="00724AB7" w:rsidRDefault="00724AB7" w:rsidP="00724AB7">
      <w:pPr>
        <w:pStyle w:val="PL"/>
      </w:pPr>
      <w:r>
        <w:t xml:space="preserve">          </w:t>
      </w:r>
      <w:r>
        <w:rPr>
          <w:rFonts w:hint="eastAsia"/>
          <w:lang w:eastAsia="zh-CN"/>
        </w:rPr>
        <w:t xml:space="preserve">    </w:t>
      </w:r>
      <w:r>
        <w:t>schema:</w:t>
      </w:r>
    </w:p>
    <w:p w14:paraId="779F29D4"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30149F34" w14:textId="77777777" w:rsidR="00724AB7" w:rsidRPr="0011328C" w:rsidRDefault="00724AB7" w:rsidP="00724AB7">
      <w:pPr>
        <w:pStyle w:val="PL"/>
        <w:rPr>
          <w:lang w:val="en-US"/>
        </w:rPr>
      </w:pPr>
      <w:r w:rsidRPr="0011328C">
        <w:rPr>
          <w:lang w:val="en-US"/>
        </w:rPr>
        <w:t xml:space="preserve">            3gpp-Sbi-Target-Nf-Id:</w:t>
      </w:r>
    </w:p>
    <w:p w14:paraId="222C6B07"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1D12BCEB" w14:textId="77777777" w:rsidR="00724AB7" w:rsidRPr="0011328C" w:rsidRDefault="00724AB7" w:rsidP="00724AB7">
      <w:pPr>
        <w:pStyle w:val="PL"/>
        <w:rPr>
          <w:lang w:val="en-US"/>
        </w:rPr>
      </w:pPr>
      <w:r w:rsidRPr="0011328C">
        <w:rPr>
          <w:lang w:val="en-US"/>
        </w:rPr>
        <w:t xml:space="preserve">              schema:</w:t>
      </w:r>
    </w:p>
    <w:p w14:paraId="72E640E2" w14:textId="77777777" w:rsidR="00724AB7" w:rsidRDefault="00724AB7" w:rsidP="00724AB7">
      <w:pPr>
        <w:pStyle w:val="PL"/>
        <w:rPr>
          <w:lang w:val="en-US"/>
        </w:rPr>
      </w:pPr>
      <w:r w:rsidRPr="0011328C">
        <w:rPr>
          <w:lang w:val="en-US"/>
        </w:rPr>
        <w:t xml:space="preserve">                type: string</w:t>
      </w:r>
    </w:p>
    <w:p w14:paraId="0654232E" w14:textId="77777777" w:rsidR="00724AB7" w:rsidRPr="00046E6A" w:rsidRDefault="00724AB7" w:rsidP="00724AB7">
      <w:pPr>
        <w:pStyle w:val="PL"/>
        <w:rPr>
          <w:lang w:val="en-US"/>
        </w:rPr>
      </w:pPr>
      <w:r w:rsidRPr="00046E6A">
        <w:rPr>
          <w:lang w:val="en-US"/>
        </w:rPr>
        <w:t xml:space="preserve">        '308':</w:t>
      </w:r>
    </w:p>
    <w:p w14:paraId="64D63F9A" w14:textId="77777777" w:rsidR="00724AB7" w:rsidRDefault="00724AB7" w:rsidP="00724AB7">
      <w:pPr>
        <w:pStyle w:val="PL"/>
        <w:rPr>
          <w:lang w:val="en-US"/>
        </w:rPr>
      </w:pPr>
      <w:r w:rsidRPr="00046E6A">
        <w:rPr>
          <w:lang w:val="en-US"/>
        </w:rPr>
        <w:t xml:space="preserve">          description: permanent redirect</w:t>
      </w:r>
    </w:p>
    <w:p w14:paraId="0A52D103" w14:textId="77777777" w:rsidR="00724AB7" w:rsidRPr="003B2883" w:rsidRDefault="00724AB7" w:rsidP="00724AB7">
      <w:pPr>
        <w:pStyle w:val="PL"/>
      </w:pPr>
      <w:r w:rsidRPr="003B2883">
        <w:t xml:space="preserve">          content:</w:t>
      </w:r>
    </w:p>
    <w:p w14:paraId="2629204E" w14:textId="77777777" w:rsidR="00724AB7" w:rsidRPr="003B2883" w:rsidRDefault="00724AB7" w:rsidP="00724AB7">
      <w:pPr>
        <w:pStyle w:val="PL"/>
      </w:pPr>
      <w:r w:rsidRPr="003B2883">
        <w:t xml:space="preserve">            application/problem+json:</w:t>
      </w:r>
    </w:p>
    <w:p w14:paraId="12C91D5E" w14:textId="77777777" w:rsidR="00724AB7" w:rsidRPr="003B2883" w:rsidRDefault="00724AB7" w:rsidP="00724AB7">
      <w:pPr>
        <w:pStyle w:val="PL"/>
      </w:pPr>
      <w:r w:rsidRPr="003B2883">
        <w:t xml:space="preserve">              schema:</w:t>
      </w:r>
    </w:p>
    <w:p w14:paraId="48784822" w14:textId="77777777" w:rsidR="00724AB7" w:rsidRPr="003B2883" w:rsidRDefault="00724AB7" w:rsidP="00724AB7">
      <w:pPr>
        <w:pStyle w:val="PL"/>
      </w:pPr>
      <w:r w:rsidRPr="003B2883">
        <w:t xml:space="preserve">                $ref: 'TS29571_CommonData.yaml#/components/schemas/ProblemDetails'</w:t>
      </w:r>
    </w:p>
    <w:p w14:paraId="497427E7" w14:textId="77777777" w:rsidR="00724AB7" w:rsidRDefault="00724AB7" w:rsidP="00724AB7">
      <w:pPr>
        <w:pStyle w:val="PL"/>
      </w:pPr>
      <w:r>
        <w:t xml:space="preserve">          headers:</w:t>
      </w:r>
    </w:p>
    <w:p w14:paraId="082BA3CF" w14:textId="77777777" w:rsidR="00724AB7" w:rsidRDefault="00724AB7" w:rsidP="00724AB7">
      <w:pPr>
        <w:pStyle w:val="PL"/>
      </w:pPr>
      <w:r>
        <w:lastRenderedPageBreak/>
        <w:t xml:space="preserve">          </w:t>
      </w:r>
      <w:r>
        <w:rPr>
          <w:rFonts w:hint="eastAsia"/>
          <w:lang w:eastAsia="zh-CN"/>
        </w:rPr>
        <w:t xml:space="preserve">  </w:t>
      </w:r>
      <w:r>
        <w:t>Location:</w:t>
      </w:r>
    </w:p>
    <w:p w14:paraId="0D37FC57"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7D85BAA" w14:textId="77777777" w:rsidR="00724AB7" w:rsidRDefault="00724AB7" w:rsidP="00724AB7">
      <w:pPr>
        <w:pStyle w:val="PL"/>
      </w:pPr>
      <w:r>
        <w:t xml:space="preserve">          </w:t>
      </w:r>
      <w:r>
        <w:rPr>
          <w:rFonts w:hint="eastAsia"/>
          <w:lang w:eastAsia="zh-CN"/>
        </w:rPr>
        <w:t xml:space="preserve">    </w:t>
      </w:r>
      <w:r>
        <w:t>required: true</w:t>
      </w:r>
    </w:p>
    <w:p w14:paraId="02415C3B" w14:textId="77777777" w:rsidR="00724AB7" w:rsidRDefault="00724AB7" w:rsidP="00724AB7">
      <w:pPr>
        <w:pStyle w:val="PL"/>
      </w:pPr>
      <w:r>
        <w:t xml:space="preserve">          </w:t>
      </w:r>
      <w:r>
        <w:rPr>
          <w:rFonts w:hint="eastAsia"/>
          <w:lang w:eastAsia="zh-CN"/>
        </w:rPr>
        <w:t xml:space="preserve">    </w:t>
      </w:r>
      <w:r>
        <w:t>schema:</w:t>
      </w:r>
    </w:p>
    <w:p w14:paraId="207C0440"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50BBC34C" w14:textId="77777777" w:rsidR="00724AB7" w:rsidRPr="0011328C" w:rsidRDefault="00724AB7" w:rsidP="00724AB7">
      <w:pPr>
        <w:pStyle w:val="PL"/>
        <w:rPr>
          <w:lang w:val="en-US"/>
        </w:rPr>
      </w:pPr>
      <w:r w:rsidRPr="0011328C">
        <w:rPr>
          <w:lang w:val="en-US"/>
        </w:rPr>
        <w:t xml:space="preserve">            3gpp-Sbi-Target-Nf-Id:</w:t>
      </w:r>
    </w:p>
    <w:p w14:paraId="4E40265B"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0E0C528B" w14:textId="77777777" w:rsidR="00724AB7" w:rsidRPr="0011328C" w:rsidRDefault="00724AB7" w:rsidP="00724AB7">
      <w:pPr>
        <w:pStyle w:val="PL"/>
        <w:rPr>
          <w:lang w:val="en-US"/>
        </w:rPr>
      </w:pPr>
      <w:r w:rsidRPr="0011328C">
        <w:rPr>
          <w:lang w:val="en-US"/>
        </w:rPr>
        <w:t xml:space="preserve">              schema:</w:t>
      </w:r>
    </w:p>
    <w:p w14:paraId="09C75E0A" w14:textId="77777777" w:rsidR="00724AB7" w:rsidRPr="003B2883" w:rsidRDefault="00724AB7" w:rsidP="00724AB7">
      <w:pPr>
        <w:pStyle w:val="PL"/>
      </w:pPr>
      <w:r w:rsidRPr="0011328C">
        <w:rPr>
          <w:lang w:val="en-US"/>
        </w:rPr>
        <w:t xml:space="preserve">                type: string</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089C4AB1" w14:textId="77777777" w:rsidR="00724AB7" w:rsidRDefault="00724AB7" w:rsidP="00724AB7">
      <w:pPr>
        <w:pStyle w:val="PL"/>
        <w:rPr>
          <w:lang w:val="en-US"/>
        </w:rPr>
      </w:pPr>
      <w:r w:rsidRPr="002E5CBA">
        <w:rPr>
          <w:lang w:val="en-US"/>
        </w:rPr>
        <w:t xml:space="preserve">          description: </w:t>
      </w:r>
      <w:r>
        <w:rPr>
          <w:lang w:val="en-US"/>
        </w:rPr>
        <w:t>temporary redirect</w:t>
      </w:r>
    </w:p>
    <w:p w14:paraId="6EEA0B84" w14:textId="77777777" w:rsidR="00724AB7" w:rsidRPr="003B2883" w:rsidRDefault="00724AB7" w:rsidP="00724AB7">
      <w:pPr>
        <w:pStyle w:val="PL"/>
      </w:pPr>
      <w:r w:rsidRPr="003B2883">
        <w:t xml:space="preserve">          content:</w:t>
      </w:r>
    </w:p>
    <w:p w14:paraId="23C8AF08" w14:textId="77777777" w:rsidR="00724AB7" w:rsidRPr="003B2883" w:rsidRDefault="00724AB7" w:rsidP="00724AB7">
      <w:pPr>
        <w:pStyle w:val="PL"/>
      </w:pPr>
      <w:r w:rsidRPr="003B2883">
        <w:t xml:space="preserve">            application/problem+json:</w:t>
      </w:r>
    </w:p>
    <w:p w14:paraId="64EF84EB" w14:textId="77777777" w:rsidR="00724AB7" w:rsidRPr="003B2883" w:rsidRDefault="00724AB7" w:rsidP="00724AB7">
      <w:pPr>
        <w:pStyle w:val="PL"/>
      </w:pPr>
      <w:r w:rsidRPr="003B2883">
        <w:t xml:space="preserve">              schema:</w:t>
      </w:r>
    </w:p>
    <w:p w14:paraId="53CB225B" w14:textId="77777777" w:rsidR="00724AB7" w:rsidRPr="003B2883" w:rsidRDefault="00724AB7" w:rsidP="00724AB7">
      <w:pPr>
        <w:pStyle w:val="PL"/>
      </w:pPr>
      <w:r w:rsidRPr="003B2883">
        <w:t xml:space="preserve">                $ref: 'TS29571_CommonData.yaml#/components/schemas/ProblemDetails'</w:t>
      </w:r>
    </w:p>
    <w:p w14:paraId="32F1E7FB" w14:textId="77777777" w:rsidR="00724AB7" w:rsidRDefault="00724AB7" w:rsidP="00724AB7">
      <w:pPr>
        <w:pStyle w:val="PL"/>
      </w:pPr>
      <w:r>
        <w:t xml:space="preserve">          headers:</w:t>
      </w:r>
    </w:p>
    <w:p w14:paraId="055D69BE" w14:textId="77777777" w:rsidR="00724AB7" w:rsidRDefault="00724AB7" w:rsidP="00724AB7">
      <w:pPr>
        <w:pStyle w:val="PL"/>
      </w:pPr>
      <w:r>
        <w:t xml:space="preserve">          </w:t>
      </w:r>
      <w:r>
        <w:rPr>
          <w:rFonts w:hint="eastAsia"/>
          <w:lang w:eastAsia="zh-CN"/>
        </w:rPr>
        <w:t xml:space="preserve">  </w:t>
      </w:r>
      <w:r>
        <w:t>Location:</w:t>
      </w:r>
    </w:p>
    <w:p w14:paraId="6BAE6487"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C538C53" w14:textId="77777777" w:rsidR="00724AB7" w:rsidRDefault="00724AB7" w:rsidP="00724AB7">
      <w:pPr>
        <w:pStyle w:val="PL"/>
      </w:pPr>
      <w:r>
        <w:t xml:space="preserve">          </w:t>
      </w:r>
      <w:r>
        <w:rPr>
          <w:rFonts w:hint="eastAsia"/>
          <w:lang w:eastAsia="zh-CN"/>
        </w:rPr>
        <w:t xml:space="preserve">    </w:t>
      </w:r>
      <w:r>
        <w:t>required: true</w:t>
      </w:r>
    </w:p>
    <w:p w14:paraId="4C3B1A9A" w14:textId="77777777" w:rsidR="00724AB7" w:rsidRDefault="00724AB7" w:rsidP="00724AB7">
      <w:pPr>
        <w:pStyle w:val="PL"/>
      </w:pPr>
      <w:r>
        <w:t xml:space="preserve">          </w:t>
      </w:r>
      <w:r>
        <w:rPr>
          <w:rFonts w:hint="eastAsia"/>
          <w:lang w:eastAsia="zh-CN"/>
        </w:rPr>
        <w:t xml:space="preserve">    </w:t>
      </w:r>
      <w:r>
        <w:t>schema:</w:t>
      </w:r>
    </w:p>
    <w:p w14:paraId="1278669B"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300507ED" w14:textId="77777777" w:rsidR="00724AB7" w:rsidRPr="0011328C" w:rsidRDefault="00724AB7" w:rsidP="00724AB7">
      <w:pPr>
        <w:pStyle w:val="PL"/>
        <w:rPr>
          <w:lang w:val="en-US"/>
        </w:rPr>
      </w:pPr>
      <w:r w:rsidRPr="0011328C">
        <w:rPr>
          <w:lang w:val="en-US"/>
        </w:rPr>
        <w:t xml:space="preserve">            3gpp-Sbi-Target-Nf-Id:</w:t>
      </w:r>
    </w:p>
    <w:p w14:paraId="4C0DCABD"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4827A4FA" w14:textId="77777777" w:rsidR="00724AB7" w:rsidRPr="0011328C" w:rsidRDefault="00724AB7" w:rsidP="00724AB7">
      <w:pPr>
        <w:pStyle w:val="PL"/>
        <w:rPr>
          <w:lang w:val="en-US"/>
        </w:rPr>
      </w:pPr>
      <w:r w:rsidRPr="0011328C">
        <w:rPr>
          <w:lang w:val="en-US"/>
        </w:rPr>
        <w:t xml:space="preserve">              schema:</w:t>
      </w:r>
    </w:p>
    <w:p w14:paraId="33F0EF60" w14:textId="77777777" w:rsidR="00724AB7" w:rsidRDefault="00724AB7" w:rsidP="00724AB7">
      <w:pPr>
        <w:pStyle w:val="PL"/>
        <w:rPr>
          <w:lang w:val="en-US"/>
        </w:rPr>
      </w:pPr>
      <w:r w:rsidRPr="0011328C">
        <w:rPr>
          <w:lang w:val="en-US"/>
        </w:rPr>
        <w:t xml:space="preserve">                type: string</w:t>
      </w:r>
    </w:p>
    <w:p w14:paraId="3D1C0693" w14:textId="77777777" w:rsidR="00724AB7" w:rsidRPr="00046E6A" w:rsidRDefault="00724AB7" w:rsidP="00724AB7">
      <w:pPr>
        <w:pStyle w:val="PL"/>
        <w:rPr>
          <w:lang w:val="en-US"/>
        </w:rPr>
      </w:pPr>
      <w:r w:rsidRPr="00046E6A">
        <w:rPr>
          <w:lang w:val="en-US"/>
        </w:rPr>
        <w:t xml:space="preserve">        '308':</w:t>
      </w:r>
    </w:p>
    <w:p w14:paraId="773500ED" w14:textId="77777777" w:rsidR="00724AB7" w:rsidRDefault="00724AB7" w:rsidP="00724AB7">
      <w:pPr>
        <w:pStyle w:val="PL"/>
        <w:rPr>
          <w:lang w:val="en-US"/>
        </w:rPr>
      </w:pPr>
      <w:r w:rsidRPr="00046E6A">
        <w:rPr>
          <w:lang w:val="en-US"/>
        </w:rPr>
        <w:lastRenderedPageBreak/>
        <w:t xml:space="preserve">          description: permanent redirect</w:t>
      </w:r>
    </w:p>
    <w:p w14:paraId="477187E5" w14:textId="77777777" w:rsidR="00724AB7" w:rsidRPr="003B2883" w:rsidRDefault="00724AB7" w:rsidP="00724AB7">
      <w:pPr>
        <w:pStyle w:val="PL"/>
      </w:pPr>
      <w:r w:rsidRPr="003B2883">
        <w:t xml:space="preserve">          content:</w:t>
      </w:r>
    </w:p>
    <w:p w14:paraId="69774982" w14:textId="77777777" w:rsidR="00724AB7" w:rsidRPr="003B2883" w:rsidRDefault="00724AB7" w:rsidP="00724AB7">
      <w:pPr>
        <w:pStyle w:val="PL"/>
      </w:pPr>
      <w:r w:rsidRPr="003B2883">
        <w:t xml:space="preserve">            application/problem+json:</w:t>
      </w:r>
    </w:p>
    <w:p w14:paraId="204C00F5" w14:textId="77777777" w:rsidR="00724AB7" w:rsidRPr="003B2883" w:rsidRDefault="00724AB7" w:rsidP="00724AB7">
      <w:pPr>
        <w:pStyle w:val="PL"/>
      </w:pPr>
      <w:r w:rsidRPr="003B2883">
        <w:t xml:space="preserve">              schema:</w:t>
      </w:r>
    </w:p>
    <w:p w14:paraId="1ECD6CBB" w14:textId="77777777" w:rsidR="00724AB7" w:rsidRPr="003B2883" w:rsidRDefault="00724AB7" w:rsidP="00724AB7">
      <w:pPr>
        <w:pStyle w:val="PL"/>
      </w:pPr>
      <w:r w:rsidRPr="003B2883">
        <w:t xml:space="preserve">                $ref: 'TS29571_CommonData.yaml#/components/schemas/ProblemDetails'</w:t>
      </w:r>
    </w:p>
    <w:p w14:paraId="49D0FE7A" w14:textId="77777777" w:rsidR="00724AB7" w:rsidRDefault="00724AB7" w:rsidP="00724AB7">
      <w:pPr>
        <w:pStyle w:val="PL"/>
      </w:pPr>
      <w:r>
        <w:t xml:space="preserve">          headers:</w:t>
      </w:r>
    </w:p>
    <w:p w14:paraId="71BF5F2A" w14:textId="77777777" w:rsidR="00724AB7" w:rsidRDefault="00724AB7" w:rsidP="00724AB7">
      <w:pPr>
        <w:pStyle w:val="PL"/>
      </w:pPr>
      <w:r>
        <w:t xml:space="preserve">          </w:t>
      </w:r>
      <w:r>
        <w:rPr>
          <w:rFonts w:hint="eastAsia"/>
          <w:lang w:eastAsia="zh-CN"/>
        </w:rPr>
        <w:t xml:space="preserve">  </w:t>
      </w:r>
      <w:r>
        <w:t>Location:</w:t>
      </w:r>
    </w:p>
    <w:p w14:paraId="55B2CE16"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798F756" w14:textId="77777777" w:rsidR="00724AB7" w:rsidRDefault="00724AB7" w:rsidP="00724AB7">
      <w:pPr>
        <w:pStyle w:val="PL"/>
      </w:pPr>
      <w:r>
        <w:t xml:space="preserve">          </w:t>
      </w:r>
      <w:r>
        <w:rPr>
          <w:rFonts w:hint="eastAsia"/>
          <w:lang w:eastAsia="zh-CN"/>
        </w:rPr>
        <w:t xml:space="preserve">    </w:t>
      </w:r>
      <w:r>
        <w:t>required: true</w:t>
      </w:r>
    </w:p>
    <w:p w14:paraId="525573CF" w14:textId="77777777" w:rsidR="00724AB7" w:rsidRDefault="00724AB7" w:rsidP="00724AB7">
      <w:pPr>
        <w:pStyle w:val="PL"/>
      </w:pPr>
      <w:r>
        <w:t xml:space="preserve">          </w:t>
      </w:r>
      <w:r>
        <w:rPr>
          <w:rFonts w:hint="eastAsia"/>
          <w:lang w:eastAsia="zh-CN"/>
        </w:rPr>
        <w:t xml:space="preserve">    </w:t>
      </w:r>
      <w:r>
        <w:t>schema:</w:t>
      </w:r>
    </w:p>
    <w:p w14:paraId="3348B6AC"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0794C299" w14:textId="77777777" w:rsidR="00724AB7" w:rsidRPr="0011328C" w:rsidRDefault="00724AB7" w:rsidP="00724AB7">
      <w:pPr>
        <w:pStyle w:val="PL"/>
        <w:rPr>
          <w:lang w:val="en-US"/>
        </w:rPr>
      </w:pPr>
      <w:r w:rsidRPr="0011328C">
        <w:rPr>
          <w:lang w:val="en-US"/>
        </w:rPr>
        <w:t xml:space="preserve">            3gpp-Sbi-Target-Nf-Id:</w:t>
      </w:r>
    </w:p>
    <w:p w14:paraId="70FA2073"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46BBD6CF" w14:textId="77777777" w:rsidR="00724AB7" w:rsidRPr="0011328C" w:rsidRDefault="00724AB7" w:rsidP="00724AB7">
      <w:pPr>
        <w:pStyle w:val="PL"/>
        <w:rPr>
          <w:lang w:val="en-US"/>
        </w:rPr>
      </w:pPr>
      <w:r w:rsidRPr="0011328C">
        <w:rPr>
          <w:lang w:val="en-US"/>
        </w:rPr>
        <w:t xml:space="preserve">              schema:</w:t>
      </w:r>
    </w:p>
    <w:p w14:paraId="2F2CA6EE" w14:textId="77777777" w:rsidR="00724AB7" w:rsidRPr="003B2883" w:rsidRDefault="00724AB7" w:rsidP="00724AB7">
      <w:pPr>
        <w:pStyle w:val="PL"/>
      </w:pPr>
      <w:r w:rsidRPr="0011328C">
        <w:rPr>
          <w:lang w:val="en-US"/>
        </w:rPr>
        <w:t xml:space="preserve">                type: string</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lastRenderedPageBreak/>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t xml:space="preserve">                    type: string</w:t>
      </w:r>
    </w:p>
    <w:p w14:paraId="511F4085" w14:textId="77777777" w:rsidR="00602AC0" w:rsidRPr="003B2883" w:rsidRDefault="00602AC0" w:rsidP="00602AC0">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77777777" w:rsidR="00602AC0" w:rsidRPr="003B2883" w:rsidRDefault="00602AC0" w:rsidP="00602AC0">
      <w:pPr>
        <w:pStyle w:val="PL"/>
      </w:pPr>
      <w:r w:rsidRPr="003B2883">
        <w:t xml:space="preserve">                        type: string</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lastRenderedPageBreak/>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515F7951" w14:textId="77777777" w:rsidR="008C0AD3" w:rsidRDefault="008C0AD3" w:rsidP="008C0AD3">
      <w:pPr>
        <w:pStyle w:val="PL"/>
        <w:rPr>
          <w:lang w:val="en-US"/>
        </w:rPr>
      </w:pPr>
      <w:r w:rsidRPr="002E5CBA">
        <w:rPr>
          <w:lang w:val="en-US"/>
        </w:rPr>
        <w:t xml:space="preserve">          description: </w:t>
      </w:r>
      <w:r>
        <w:rPr>
          <w:lang w:val="en-US"/>
        </w:rPr>
        <w:t>temporary redirect</w:t>
      </w:r>
    </w:p>
    <w:p w14:paraId="56BDFE7A" w14:textId="77777777" w:rsidR="008C0AD3" w:rsidRPr="003B2883" w:rsidRDefault="008C0AD3" w:rsidP="008C0AD3">
      <w:pPr>
        <w:pStyle w:val="PL"/>
      </w:pPr>
      <w:r w:rsidRPr="003B2883">
        <w:t xml:space="preserve">          content:</w:t>
      </w:r>
    </w:p>
    <w:p w14:paraId="51D8774B" w14:textId="77777777" w:rsidR="008C0AD3" w:rsidRPr="003B2883" w:rsidRDefault="008C0AD3" w:rsidP="008C0AD3">
      <w:pPr>
        <w:pStyle w:val="PL"/>
      </w:pPr>
      <w:r w:rsidRPr="003B2883">
        <w:t xml:space="preserve">            application/problem+json:</w:t>
      </w:r>
    </w:p>
    <w:p w14:paraId="78656470" w14:textId="77777777" w:rsidR="008C0AD3" w:rsidRPr="003B2883" w:rsidRDefault="008C0AD3" w:rsidP="008C0AD3">
      <w:pPr>
        <w:pStyle w:val="PL"/>
      </w:pPr>
      <w:r w:rsidRPr="003B2883">
        <w:t xml:space="preserve">              schema:</w:t>
      </w:r>
    </w:p>
    <w:p w14:paraId="64CB27FA" w14:textId="77777777" w:rsidR="008C0AD3" w:rsidRPr="003B2883" w:rsidRDefault="008C0AD3" w:rsidP="008C0AD3">
      <w:pPr>
        <w:pStyle w:val="PL"/>
      </w:pPr>
      <w:r w:rsidRPr="003B2883">
        <w:t xml:space="preserve">                $ref: 'TS29571_CommonData.yaml#/components/schemas/ProblemDetails'</w:t>
      </w:r>
    </w:p>
    <w:p w14:paraId="60C9956F" w14:textId="77777777" w:rsidR="008C0AD3" w:rsidRDefault="008C0AD3" w:rsidP="008C0AD3">
      <w:pPr>
        <w:pStyle w:val="PL"/>
      </w:pPr>
      <w:r>
        <w:t xml:space="preserve">          headers:</w:t>
      </w:r>
    </w:p>
    <w:p w14:paraId="3076A794" w14:textId="77777777" w:rsidR="008C0AD3" w:rsidRDefault="008C0AD3" w:rsidP="008C0AD3">
      <w:pPr>
        <w:pStyle w:val="PL"/>
      </w:pPr>
      <w:r>
        <w:t xml:space="preserve">          </w:t>
      </w:r>
      <w:r>
        <w:rPr>
          <w:rFonts w:hint="eastAsia"/>
          <w:lang w:eastAsia="zh-CN"/>
        </w:rPr>
        <w:t xml:space="preserve">  </w:t>
      </w:r>
      <w:r>
        <w:t>Location:</w:t>
      </w:r>
    </w:p>
    <w:p w14:paraId="5307B3F4"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98F73A6" w14:textId="77777777" w:rsidR="008C0AD3" w:rsidRDefault="008C0AD3" w:rsidP="008C0AD3">
      <w:pPr>
        <w:pStyle w:val="PL"/>
      </w:pPr>
      <w:r>
        <w:t xml:space="preserve">          </w:t>
      </w:r>
      <w:r>
        <w:rPr>
          <w:rFonts w:hint="eastAsia"/>
          <w:lang w:eastAsia="zh-CN"/>
        </w:rPr>
        <w:t xml:space="preserve">    </w:t>
      </w:r>
      <w:r>
        <w:t>required: true</w:t>
      </w:r>
    </w:p>
    <w:p w14:paraId="3F54A99B" w14:textId="77777777" w:rsidR="008C0AD3" w:rsidRDefault="008C0AD3" w:rsidP="008C0AD3">
      <w:pPr>
        <w:pStyle w:val="PL"/>
      </w:pPr>
      <w:r>
        <w:t xml:space="preserve">          </w:t>
      </w:r>
      <w:r>
        <w:rPr>
          <w:rFonts w:hint="eastAsia"/>
          <w:lang w:eastAsia="zh-CN"/>
        </w:rPr>
        <w:t xml:space="preserve">    </w:t>
      </w:r>
      <w:r>
        <w:t>schema:</w:t>
      </w:r>
    </w:p>
    <w:p w14:paraId="2DFB7447"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22A8A0E3" w14:textId="77777777" w:rsidR="008C0AD3" w:rsidRPr="0011328C" w:rsidRDefault="008C0AD3" w:rsidP="008C0AD3">
      <w:pPr>
        <w:pStyle w:val="PL"/>
        <w:rPr>
          <w:lang w:val="en-US"/>
        </w:rPr>
      </w:pPr>
      <w:r w:rsidRPr="0011328C">
        <w:rPr>
          <w:lang w:val="en-US"/>
        </w:rPr>
        <w:t xml:space="preserve">            3gpp-Sbi-Target-Nf-Id:</w:t>
      </w:r>
    </w:p>
    <w:p w14:paraId="3A30D6D1"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7EADEC29" w14:textId="77777777" w:rsidR="008C0AD3" w:rsidRPr="0011328C" w:rsidRDefault="008C0AD3" w:rsidP="008C0AD3">
      <w:pPr>
        <w:pStyle w:val="PL"/>
        <w:rPr>
          <w:lang w:val="en-US"/>
        </w:rPr>
      </w:pPr>
      <w:r w:rsidRPr="0011328C">
        <w:rPr>
          <w:lang w:val="en-US"/>
        </w:rPr>
        <w:t xml:space="preserve">              schema:</w:t>
      </w:r>
    </w:p>
    <w:p w14:paraId="7149D1BC" w14:textId="77777777" w:rsidR="008C0AD3" w:rsidRDefault="008C0AD3" w:rsidP="008C0AD3">
      <w:pPr>
        <w:pStyle w:val="PL"/>
        <w:rPr>
          <w:lang w:val="en-US"/>
        </w:rPr>
      </w:pPr>
      <w:r w:rsidRPr="0011328C">
        <w:rPr>
          <w:lang w:val="en-US"/>
        </w:rPr>
        <w:t xml:space="preserve">                type: string</w:t>
      </w:r>
    </w:p>
    <w:p w14:paraId="3800086B" w14:textId="77777777" w:rsidR="008C0AD3" w:rsidRPr="00046E6A" w:rsidRDefault="008C0AD3" w:rsidP="008C0AD3">
      <w:pPr>
        <w:pStyle w:val="PL"/>
        <w:rPr>
          <w:lang w:val="en-US"/>
        </w:rPr>
      </w:pPr>
      <w:r w:rsidRPr="00046E6A">
        <w:rPr>
          <w:lang w:val="en-US"/>
        </w:rPr>
        <w:t xml:space="preserve">        '308':</w:t>
      </w:r>
    </w:p>
    <w:p w14:paraId="744FB2BB" w14:textId="77777777" w:rsidR="008C0AD3" w:rsidRDefault="008C0AD3" w:rsidP="008C0AD3">
      <w:pPr>
        <w:pStyle w:val="PL"/>
        <w:rPr>
          <w:lang w:val="en-US"/>
        </w:rPr>
      </w:pPr>
      <w:r w:rsidRPr="00046E6A">
        <w:rPr>
          <w:lang w:val="en-US"/>
        </w:rPr>
        <w:t xml:space="preserve">          description: permanent redirect</w:t>
      </w:r>
    </w:p>
    <w:p w14:paraId="3088A32D" w14:textId="77777777" w:rsidR="008C0AD3" w:rsidRPr="003B2883" w:rsidRDefault="008C0AD3" w:rsidP="008C0AD3">
      <w:pPr>
        <w:pStyle w:val="PL"/>
      </w:pPr>
      <w:r w:rsidRPr="003B2883">
        <w:t xml:space="preserve">          content:</w:t>
      </w:r>
    </w:p>
    <w:p w14:paraId="04E8B6EA" w14:textId="77777777" w:rsidR="008C0AD3" w:rsidRPr="003B2883" w:rsidRDefault="008C0AD3" w:rsidP="008C0AD3">
      <w:pPr>
        <w:pStyle w:val="PL"/>
      </w:pPr>
      <w:r w:rsidRPr="003B2883">
        <w:t xml:space="preserve">            application/problem+json:</w:t>
      </w:r>
    </w:p>
    <w:p w14:paraId="6EBDE002" w14:textId="77777777" w:rsidR="008C0AD3" w:rsidRPr="003B2883" w:rsidRDefault="008C0AD3" w:rsidP="008C0AD3">
      <w:pPr>
        <w:pStyle w:val="PL"/>
      </w:pPr>
      <w:r w:rsidRPr="003B2883">
        <w:t xml:space="preserve">              schema:</w:t>
      </w:r>
    </w:p>
    <w:p w14:paraId="0547A4FE" w14:textId="77777777" w:rsidR="008C0AD3" w:rsidRPr="003B2883" w:rsidRDefault="008C0AD3" w:rsidP="008C0AD3">
      <w:pPr>
        <w:pStyle w:val="PL"/>
      </w:pPr>
      <w:r w:rsidRPr="003B2883">
        <w:t xml:space="preserve">                $ref: 'TS29571_CommonData.yaml#/components/schemas/ProblemDetails'</w:t>
      </w:r>
    </w:p>
    <w:p w14:paraId="289145EB" w14:textId="77777777" w:rsidR="008C0AD3" w:rsidRDefault="008C0AD3" w:rsidP="008C0AD3">
      <w:pPr>
        <w:pStyle w:val="PL"/>
      </w:pPr>
      <w:r>
        <w:t xml:space="preserve">          headers:</w:t>
      </w:r>
    </w:p>
    <w:p w14:paraId="68341133" w14:textId="77777777" w:rsidR="008C0AD3" w:rsidRDefault="008C0AD3" w:rsidP="008C0AD3">
      <w:pPr>
        <w:pStyle w:val="PL"/>
      </w:pPr>
      <w:r>
        <w:t xml:space="preserve">          </w:t>
      </w:r>
      <w:r>
        <w:rPr>
          <w:rFonts w:hint="eastAsia"/>
          <w:lang w:eastAsia="zh-CN"/>
        </w:rPr>
        <w:t xml:space="preserve">  </w:t>
      </w:r>
      <w:r>
        <w:t>Location:</w:t>
      </w:r>
    </w:p>
    <w:p w14:paraId="3084C0A6"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FDF6217" w14:textId="77777777" w:rsidR="008C0AD3" w:rsidRDefault="008C0AD3" w:rsidP="008C0AD3">
      <w:pPr>
        <w:pStyle w:val="PL"/>
      </w:pPr>
      <w:r>
        <w:t xml:space="preserve">          </w:t>
      </w:r>
      <w:r>
        <w:rPr>
          <w:rFonts w:hint="eastAsia"/>
          <w:lang w:eastAsia="zh-CN"/>
        </w:rPr>
        <w:t xml:space="preserve">    </w:t>
      </w:r>
      <w:r>
        <w:t>required: true</w:t>
      </w:r>
    </w:p>
    <w:p w14:paraId="67C2F8A0" w14:textId="77777777" w:rsidR="008C0AD3" w:rsidRDefault="008C0AD3" w:rsidP="008C0AD3">
      <w:pPr>
        <w:pStyle w:val="PL"/>
      </w:pPr>
      <w:r>
        <w:t xml:space="preserve">          </w:t>
      </w:r>
      <w:r>
        <w:rPr>
          <w:rFonts w:hint="eastAsia"/>
          <w:lang w:eastAsia="zh-CN"/>
        </w:rPr>
        <w:t xml:space="preserve">    </w:t>
      </w:r>
      <w:r>
        <w:t>schema:</w:t>
      </w:r>
    </w:p>
    <w:p w14:paraId="3DC8FE19" w14:textId="77777777" w:rsidR="008C0AD3" w:rsidRDefault="008C0AD3" w:rsidP="008C0AD3">
      <w:pPr>
        <w:pStyle w:val="PL"/>
        <w:rPr>
          <w:lang w:val="en-US" w:eastAsia="zh-CN"/>
        </w:rPr>
      </w:pPr>
      <w:r>
        <w:t xml:space="preserve">          </w:t>
      </w:r>
      <w:r>
        <w:rPr>
          <w:rFonts w:hint="eastAsia"/>
          <w:lang w:eastAsia="zh-CN"/>
        </w:rPr>
        <w:t xml:space="preserve">      </w:t>
      </w:r>
      <w:r>
        <w:t>type: string</w:t>
      </w:r>
    </w:p>
    <w:p w14:paraId="62C8D51B" w14:textId="77777777" w:rsidR="008C0AD3" w:rsidRPr="0011328C" w:rsidRDefault="008C0AD3" w:rsidP="008C0AD3">
      <w:pPr>
        <w:pStyle w:val="PL"/>
        <w:rPr>
          <w:lang w:val="en-US"/>
        </w:rPr>
      </w:pPr>
      <w:r w:rsidRPr="0011328C">
        <w:rPr>
          <w:lang w:val="en-US"/>
        </w:rPr>
        <w:t xml:space="preserve">            3gpp-Sbi-Target-Nf-Id:</w:t>
      </w:r>
    </w:p>
    <w:p w14:paraId="4DA44659"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322BA07F" w14:textId="77777777" w:rsidR="008C0AD3" w:rsidRPr="0011328C" w:rsidRDefault="008C0AD3" w:rsidP="008C0AD3">
      <w:pPr>
        <w:pStyle w:val="PL"/>
        <w:rPr>
          <w:lang w:val="en-US"/>
        </w:rPr>
      </w:pPr>
      <w:r w:rsidRPr="0011328C">
        <w:rPr>
          <w:lang w:val="en-US"/>
        </w:rPr>
        <w:t xml:space="preserve">              schema:</w:t>
      </w:r>
    </w:p>
    <w:p w14:paraId="4EB8EBA6" w14:textId="77777777" w:rsidR="008C0AD3" w:rsidRPr="003B2883" w:rsidRDefault="008C0AD3" w:rsidP="008C0AD3">
      <w:pPr>
        <w:pStyle w:val="PL"/>
      </w:pPr>
      <w:r w:rsidRPr="0011328C">
        <w:rPr>
          <w:lang w:val="en-US"/>
        </w:rPr>
        <w:t xml:space="preserve">                type: string</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lastRenderedPageBreak/>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lastRenderedPageBreak/>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lastRenderedPageBreak/>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6C6B77CF" w14:textId="13278789" w:rsidR="00CD5ADC" w:rsidRDefault="00CD5ADC" w:rsidP="00CD5ADC">
      <w:pPr>
        <w:pStyle w:val="PL"/>
      </w:pP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lastRenderedPageBreak/>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7777777" w:rsidR="006E2902" w:rsidRPr="002E5CBA" w:rsidRDefault="006E2902" w:rsidP="006E2902">
      <w:pPr>
        <w:pStyle w:val="PL"/>
        <w:rPr>
          <w:lang w:val="en-US"/>
        </w:rPr>
      </w:pPr>
      <w:r w:rsidRPr="002E5CBA">
        <w:rPr>
          <w:lang w:val="en-US"/>
        </w:rPr>
        <w:t xml:space="preserve">        '</w:t>
      </w:r>
      <w:r>
        <w:rPr>
          <w:lang w:val="en-US"/>
        </w:rPr>
        <w:t>307</w:t>
      </w:r>
      <w:r w:rsidRPr="002E5CBA">
        <w:rPr>
          <w:lang w:val="en-US"/>
        </w:rPr>
        <w:t>':</w:t>
      </w:r>
    </w:p>
    <w:p w14:paraId="5E424D23" w14:textId="77777777" w:rsidR="006E2902" w:rsidRDefault="006E2902" w:rsidP="006E2902">
      <w:pPr>
        <w:pStyle w:val="PL"/>
        <w:rPr>
          <w:lang w:val="en-US"/>
        </w:rPr>
      </w:pPr>
      <w:r w:rsidRPr="002E5CBA">
        <w:rPr>
          <w:lang w:val="en-US"/>
        </w:rPr>
        <w:t xml:space="preserve">          description: </w:t>
      </w:r>
      <w:r>
        <w:rPr>
          <w:lang w:val="en-US"/>
        </w:rPr>
        <w:t>temporary redirect</w:t>
      </w:r>
    </w:p>
    <w:p w14:paraId="3096251D" w14:textId="77777777" w:rsidR="006E2902" w:rsidRPr="003B2883" w:rsidRDefault="006E2902" w:rsidP="006E2902">
      <w:pPr>
        <w:pStyle w:val="PL"/>
      </w:pPr>
      <w:r w:rsidRPr="003B2883">
        <w:t xml:space="preserve">          content:</w:t>
      </w:r>
    </w:p>
    <w:p w14:paraId="0B1A8482" w14:textId="77777777" w:rsidR="006E2902" w:rsidRPr="003B2883" w:rsidRDefault="006E2902" w:rsidP="006E2902">
      <w:pPr>
        <w:pStyle w:val="PL"/>
      </w:pPr>
      <w:r w:rsidRPr="003B2883">
        <w:t xml:space="preserve">            application/problem+json:</w:t>
      </w:r>
    </w:p>
    <w:p w14:paraId="135A20D5" w14:textId="77777777" w:rsidR="006E2902" w:rsidRPr="003B2883" w:rsidRDefault="006E2902" w:rsidP="006E2902">
      <w:pPr>
        <w:pStyle w:val="PL"/>
      </w:pPr>
      <w:r w:rsidRPr="003B2883">
        <w:t xml:space="preserve">              schema:</w:t>
      </w:r>
    </w:p>
    <w:p w14:paraId="03AA484D" w14:textId="77777777" w:rsidR="006E2902" w:rsidRPr="003B2883" w:rsidRDefault="006E2902" w:rsidP="006E2902">
      <w:pPr>
        <w:pStyle w:val="PL"/>
      </w:pPr>
      <w:r w:rsidRPr="003B2883">
        <w:t xml:space="preserve">                $ref: 'TS29571_CommonData.yaml#/components/schemas/ProblemDetails'</w:t>
      </w:r>
    </w:p>
    <w:p w14:paraId="36A458F0" w14:textId="77777777" w:rsidR="006E2902" w:rsidRDefault="006E2902" w:rsidP="006E2902">
      <w:pPr>
        <w:pStyle w:val="PL"/>
      </w:pPr>
      <w:r>
        <w:t xml:space="preserve">          headers:</w:t>
      </w:r>
    </w:p>
    <w:p w14:paraId="59F4B40C" w14:textId="77777777" w:rsidR="006E2902" w:rsidRDefault="006E2902" w:rsidP="006E2902">
      <w:pPr>
        <w:pStyle w:val="PL"/>
      </w:pPr>
      <w:r>
        <w:t xml:space="preserve">          </w:t>
      </w:r>
      <w:r>
        <w:rPr>
          <w:rFonts w:hint="eastAsia"/>
          <w:lang w:eastAsia="zh-CN"/>
        </w:rPr>
        <w:t xml:space="preserve">  </w:t>
      </w:r>
      <w:r>
        <w:t>Location:</w:t>
      </w:r>
    </w:p>
    <w:p w14:paraId="1BAC076E" w14:textId="77777777" w:rsidR="006E2902" w:rsidRDefault="006E2902" w:rsidP="006E2902">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1A5BCFC" w14:textId="77777777" w:rsidR="006E2902" w:rsidRDefault="006E2902" w:rsidP="006E2902">
      <w:pPr>
        <w:pStyle w:val="PL"/>
      </w:pPr>
      <w:r>
        <w:t xml:space="preserve">          </w:t>
      </w:r>
      <w:r>
        <w:rPr>
          <w:rFonts w:hint="eastAsia"/>
          <w:lang w:eastAsia="zh-CN"/>
        </w:rPr>
        <w:t xml:space="preserve">    </w:t>
      </w:r>
      <w:r>
        <w:t>required: true</w:t>
      </w:r>
    </w:p>
    <w:p w14:paraId="3E4FE7F6" w14:textId="77777777" w:rsidR="006E2902" w:rsidRDefault="006E2902" w:rsidP="006E2902">
      <w:pPr>
        <w:pStyle w:val="PL"/>
      </w:pPr>
      <w:r>
        <w:t xml:space="preserve">          </w:t>
      </w:r>
      <w:r>
        <w:rPr>
          <w:rFonts w:hint="eastAsia"/>
          <w:lang w:eastAsia="zh-CN"/>
        </w:rPr>
        <w:t xml:space="preserve">    </w:t>
      </w:r>
      <w:r>
        <w:t>schema:</w:t>
      </w:r>
    </w:p>
    <w:p w14:paraId="1A82AF19" w14:textId="77777777" w:rsidR="006E2902" w:rsidRPr="002E5CBA" w:rsidRDefault="006E2902" w:rsidP="006E2902">
      <w:pPr>
        <w:pStyle w:val="PL"/>
        <w:rPr>
          <w:lang w:val="en-US" w:eastAsia="zh-CN"/>
        </w:rPr>
      </w:pPr>
      <w:r>
        <w:t xml:space="preserve">          </w:t>
      </w:r>
      <w:r>
        <w:rPr>
          <w:rFonts w:hint="eastAsia"/>
          <w:lang w:eastAsia="zh-CN"/>
        </w:rPr>
        <w:t xml:space="preserve">      </w:t>
      </w:r>
      <w:r>
        <w:t>type: string</w:t>
      </w:r>
    </w:p>
    <w:p w14:paraId="228406AF" w14:textId="77777777" w:rsidR="006E2902" w:rsidRPr="0011328C" w:rsidRDefault="006E2902" w:rsidP="006E2902">
      <w:pPr>
        <w:pStyle w:val="PL"/>
        <w:rPr>
          <w:lang w:val="en-US"/>
        </w:rPr>
      </w:pPr>
      <w:r w:rsidRPr="0011328C">
        <w:rPr>
          <w:lang w:val="en-US"/>
        </w:rPr>
        <w:t xml:space="preserve">            3gpp-Sbi-Target-Nf-Id:</w:t>
      </w:r>
    </w:p>
    <w:p w14:paraId="3E012EAE" w14:textId="77777777" w:rsidR="006E2902" w:rsidRPr="0011328C" w:rsidRDefault="006E2902" w:rsidP="006E2902">
      <w:pPr>
        <w:pStyle w:val="PL"/>
        <w:rPr>
          <w:lang w:val="en-US"/>
        </w:rPr>
      </w:pPr>
      <w:r w:rsidRPr="0011328C">
        <w:rPr>
          <w:lang w:val="en-US"/>
        </w:rPr>
        <w:t xml:space="preserve">              description: ' Identifier of the target NF (service) instance ID towards which the request is redirected'</w:t>
      </w:r>
    </w:p>
    <w:p w14:paraId="4E68B183" w14:textId="77777777" w:rsidR="006E2902" w:rsidRPr="0011328C" w:rsidRDefault="006E2902" w:rsidP="006E2902">
      <w:pPr>
        <w:pStyle w:val="PL"/>
        <w:rPr>
          <w:lang w:val="en-US"/>
        </w:rPr>
      </w:pPr>
      <w:r w:rsidRPr="0011328C">
        <w:rPr>
          <w:lang w:val="en-US"/>
        </w:rPr>
        <w:t xml:space="preserve">              schema:</w:t>
      </w:r>
    </w:p>
    <w:p w14:paraId="216EC270" w14:textId="77777777" w:rsidR="006E2902" w:rsidRDefault="006E2902" w:rsidP="006E2902">
      <w:pPr>
        <w:pStyle w:val="PL"/>
        <w:rPr>
          <w:lang w:val="en-US"/>
        </w:rPr>
      </w:pPr>
      <w:r w:rsidRPr="0011328C">
        <w:rPr>
          <w:lang w:val="en-US"/>
        </w:rPr>
        <w:t xml:space="preserve">                type: string</w:t>
      </w:r>
    </w:p>
    <w:p w14:paraId="3125FFFB" w14:textId="77777777" w:rsidR="006E2902" w:rsidRPr="00046E6A" w:rsidRDefault="006E2902" w:rsidP="006E2902">
      <w:pPr>
        <w:pStyle w:val="PL"/>
        <w:rPr>
          <w:lang w:val="en-US"/>
        </w:rPr>
      </w:pPr>
      <w:r w:rsidRPr="00046E6A">
        <w:rPr>
          <w:lang w:val="en-US"/>
        </w:rPr>
        <w:t xml:space="preserve">        '308':</w:t>
      </w:r>
    </w:p>
    <w:p w14:paraId="19DA09FE" w14:textId="77777777" w:rsidR="006E2902" w:rsidRDefault="006E2902" w:rsidP="006E2902">
      <w:pPr>
        <w:pStyle w:val="PL"/>
        <w:rPr>
          <w:lang w:val="en-US"/>
        </w:rPr>
      </w:pPr>
      <w:r w:rsidRPr="00046E6A">
        <w:rPr>
          <w:lang w:val="en-US"/>
        </w:rPr>
        <w:t xml:space="preserve">          description: permanent redirect</w:t>
      </w:r>
    </w:p>
    <w:p w14:paraId="5CBE0587" w14:textId="77777777" w:rsidR="006E2902" w:rsidRPr="003B2883" w:rsidRDefault="006E2902" w:rsidP="006E2902">
      <w:pPr>
        <w:pStyle w:val="PL"/>
      </w:pPr>
      <w:r w:rsidRPr="003B2883">
        <w:t xml:space="preserve">          content:</w:t>
      </w:r>
    </w:p>
    <w:p w14:paraId="00E6E4FD" w14:textId="77777777" w:rsidR="006E2902" w:rsidRPr="003B2883" w:rsidRDefault="006E2902" w:rsidP="006E2902">
      <w:pPr>
        <w:pStyle w:val="PL"/>
      </w:pPr>
      <w:r w:rsidRPr="003B2883">
        <w:t xml:space="preserve">            application/problem+json:</w:t>
      </w:r>
    </w:p>
    <w:p w14:paraId="34EB6254" w14:textId="77777777" w:rsidR="006E2902" w:rsidRPr="003B2883" w:rsidRDefault="006E2902" w:rsidP="006E2902">
      <w:pPr>
        <w:pStyle w:val="PL"/>
      </w:pPr>
      <w:r w:rsidRPr="003B2883">
        <w:t xml:space="preserve">              schema:</w:t>
      </w:r>
    </w:p>
    <w:p w14:paraId="4527EEA2" w14:textId="77777777" w:rsidR="006E2902" w:rsidRPr="003B2883" w:rsidRDefault="006E2902" w:rsidP="006E2902">
      <w:pPr>
        <w:pStyle w:val="PL"/>
      </w:pPr>
      <w:r w:rsidRPr="003B2883">
        <w:t xml:space="preserve">                $ref: 'TS29571_CommonData.yaml#/components/schemas/ProblemDetails'</w:t>
      </w:r>
    </w:p>
    <w:p w14:paraId="27FA9216" w14:textId="77777777" w:rsidR="006E2902" w:rsidRDefault="006E2902" w:rsidP="006E2902">
      <w:pPr>
        <w:pStyle w:val="PL"/>
      </w:pPr>
      <w:r>
        <w:t xml:space="preserve">          headers:</w:t>
      </w:r>
    </w:p>
    <w:p w14:paraId="52C30DE3" w14:textId="77777777" w:rsidR="006E2902" w:rsidRDefault="006E2902" w:rsidP="006E2902">
      <w:pPr>
        <w:pStyle w:val="PL"/>
      </w:pPr>
      <w:r>
        <w:t xml:space="preserve">          </w:t>
      </w:r>
      <w:r>
        <w:rPr>
          <w:rFonts w:hint="eastAsia"/>
          <w:lang w:eastAsia="zh-CN"/>
        </w:rPr>
        <w:t xml:space="preserve">  </w:t>
      </w:r>
      <w:r>
        <w:t>Location:</w:t>
      </w:r>
    </w:p>
    <w:p w14:paraId="1FF8AAA3" w14:textId="77777777" w:rsidR="006E2902" w:rsidRDefault="006E2902" w:rsidP="006E2902">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1B6FBA5" w14:textId="77777777" w:rsidR="006E2902" w:rsidRDefault="006E2902" w:rsidP="006E2902">
      <w:pPr>
        <w:pStyle w:val="PL"/>
      </w:pPr>
      <w:r>
        <w:t xml:space="preserve">          </w:t>
      </w:r>
      <w:r>
        <w:rPr>
          <w:rFonts w:hint="eastAsia"/>
          <w:lang w:eastAsia="zh-CN"/>
        </w:rPr>
        <w:t xml:space="preserve">    </w:t>
      </w:r>
      <w:r>
        <w:t>required: true</w:t>
      </w:r>
    </w:p>
    <w:p w14:paraId="03E0A6E9" w14:textId="77777777" w:rsidR="006E2902" w:rsidRDefault="006E2902" w:rsidP="006E2902">
      <w:pPr>
        <w:pStyle w:val="PL"/>
      </w:pPr>
      <w:r>
        <w:t xml:space="preserve">          </w:t>
      </w:r>
      <w:r>
        <w:rPr>
          <w:rFonts w:hint="eastAsia"/>
          <w:lang w:eastAsia="zh-CN"/>
        </w:rPr>
        <w:t xml:space="preserve">    </w:t>
      </w:r>
      <w:r>
        <w:t>schema:</w:t>
      </w:r>
    </w:p>
    <w:p w14:paraId="5C6FF470" w14:textId="77777777" w:rsidR="006E2902" w:rsidRDefault="006E2902" w:rsidP="006E2902">
      <w:pPr>
        <w:pStyle w:val="PL"/>
        <w:rPr>
          <w:lang w:val="en-US" w:eastAsia="zh-CN"/>
        </w:rPr>
      </w:pPr>
      <w:r>
        <w:t xml:space="preserve">          </w:t>
      </w:r>
      <w:r>
        <w:rPr>
          <w:rFonts w:hint="eastAsia"/>
          <w:lang w:eastAsia="zh-CN"/>
        </w:rPr>
        <w:t xml:space="preserve">      </w:t>
      </w:r>
      <w:r>
        <w:t>type: string</w:t>
      </w:r>
    </w:p>
    <w:p w14:paraId="4E014494" w14:textId="77777777" w:rsidR="006E2902" w:rsidRPr="0011328C" w:rsidRDefault="006E2902" w:rsidP="006E2902">
      <w:pPr>
        <w:pStyle w:val="PL"/>
        <w:rPr>
          <w:lang w:val="en-US"/>
        </w:rPr>
      </w:pPr>
      <w:r w:rsidRPr="0011328C">
        <w:rPr>
          <w:lang w:val="en-US"/>
        </w:rPr>
        <w:t xml:space="preserve">            3gpp-Sbi-Target-Nf-Id:</w:t>
      </w:r>
    </w:p>
    <w:p w14:paraId="21B0BE14" w14:textId="77777777" w:rsidR="006E2902" w:rsidRPr="0011328C" w:rsidRDefault="006E2902" w:rsidP="006E2902">
      <w:pPr>
        <w:pStyle w:val="PL"/>
        <w:rPr>
          <w:lang w:val="en-US"/>
        </w:rPr>
      </w:pPr>
      <w:r w:rsidRPr="0011328C">
        <w:rPr>
          <w:lang w:val="en-US"/>
        </w:rPr>
        <w:t xml:space="preserve">              description: ' Identifier of the target NF (service) instance ID towards which the request is redirected'</w:t>
      </w:r>
    </w:p>
    <w:p w14:paraId="1478D6B7" w14:textId="77777777" w:rsidR="006E2902" w:rsidRPr="0011328C" w:rsidRDefault="006E2902" w:rsidP="006E2902">
      <w:pPr>
        <w:pStyle w:val="PL"/>
        <w:rPr>
          <w:lang w:val="en-US"/>
        </w:rPr>
      </w:pPr>
      <w:r w:rsidRPr="0011328C">
        <w:rPr>
          <w:lang w:val="en-US"/>
        </w:rPr>
        <w:t xml:space="preserve">              schema:</w:t>
      </w:r>
    </w:p>
    <w:p w14:paraId="7AD1EEF6" w14:textId="77777777" w:rsidR="006E2902" w:rsidRPr="003B2883" w:rsidRDefault="006E2902" w:rsidP="006E2902">
      <w:pPr>
        <w:pStyle w:val="PL"/>
      </w:pPr>
      <w:r w:rsidRPr="0011328C">
        <w:rPr>
          <w:lang w:val="en-US"/>
        </w:rPr>
        <w:t xml:space="preserve">                type: string</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lastRenderedPageBreak/>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77777777" w:rsidR="00602AC0" w:rsidRPr="003B2883" w:rsidRDefault="00602AC0" w:rsidP="00602AC0">
      <w:pPr>
        <w:pStyle w:val="PL"/>
      </w:pPr>
      <w:r w:rsidRPr="003B2883">
        <w:t xml:space="preserve">        - n1N2Message collection (Document)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lastRenderedPageBreak/>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77777777" w:rsidR="00602AC0" w:rsidRPr="003B2883" w:rsidRDefault="00602AC0" w:rsidP="00602AC0">
      <w:pPr>
        <w:pStyle w:val="PL"/>
      </w:pPr>
      <w:r w:rsidRPr="003B2883">
        <w:t xml:space="preserve">        '307':</w:t>
      </w:r>
    </w:p>
    <w:p w14:paraId="34979528" w14:textId="77777777" w:rsidR="00602AC0" w:rsidRPr="003B2883" w:rsidRDefault="00602AC0" w:rsidP="00602AC0">
      <w:pPr>
        <w:pStyle w:val="PL"/>
      </w:pPr>
      <w:r w:rsidRPr="003B2883">
        <w:t xml:space="preserve">          description: Temporary Redirect</w:t>
      </w:r>
    </w:p>
    <w:p w14:paraId="3641F254" w14:textId="77777777" w:rsidR="00602AC0" w:rsidRPr="003B2883" w:rsidRDefault="00602AC0" w:rsidP="00602AC0">
      <w:pPr>
        <w:pStyle w:val="PL"/>
      </w:pPr>
      <w:r w:rsidRPr="003B2883">
        <w:t xml:space="preserve">          content:</w:t>
      </w:r>
    </w:p>
    <w:p w14:paraId="1AFA4F58" w14:textId="77777777" w:rsidR="00602AC0" w:rsidRPr="003B2883" w:rsidRDefault="00602AC0" w:rsidP="00602AC0">
      <w:pPr>
        <w:pStyle w:val="PL"/>
      </w:pPr>
      <w:r w:rsidRPr="003B2883">
        <w:t xml:space="preserve">            application/problem+json:</w:t>
      </w:r>
    </w:p>
    <w:p w14:paraId="0FC299BF" w14:textId="77777777" w:rsidR="00602AC0" w:rsidRPr="003B2883" w:rsidRDefault="00602AC0" w:rsidP="00602AC0">
      <w:pPr>
        <w:pStyle w:val="PL"/>
      </w:pPr>
      <w:r w:rsidRPr="003B2883">
        <w:t xml:space="preserve">              schema:</w:t>
      </w:r>
    </w:p>
    <w:p w14:paraId="3790DF65" w14:textId="77777777" w:rsidR="00602AC0" w:rsidRPr="003B2883" w:rsidRDefault="00602AC0" w:rsidP="00602AC0">
      <w:pPr>
        <w:pStyle w:val="PL"/>
      </w:pPr>
      <w:r w:rsidRPr="003B2883">
        <w:t xml:space="preserve">                $ref: 'TS29571_CommonData.yaml#/components/schemas/ProblemDetails'</w:t>
      </w:r>
    </w:p>
    <w:p w14:paraId="4BD70992" w14:textId="77777777" w:rsidR="00602AC0" w:rsidRPr="003B2883" w:rsidRDefault="00602AC0" w:rsidP="00602AC0">
      <w:pPr>
        <w:pStyle w:val="PL"/>
      </w:pPr>
      <w:r w:rsidRPr="003B2883">
        <w:t xml:space="preserve">          headers:</w:t>
      </w:r>
    </w:p>
    <w:p w14:paraId="139704C0"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239E0402"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000C746E"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78DB602C"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13056B61"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51F51F03" w14:textId="77777777" w:rsidR="008C0AD3" w:rsidRPr="0011328C" w:rsidRDefault="008C0AD3" w:rsidP="008C0AD3">
      <w:pPr>
        <w:pStyle w:val="PL"/>
        <w:rPr>
          <w:lang w:val="en-US"/>
        </w:rPr>
      </w:pPr>
      <w:r w:rsidRPr="0011328C">
        <w:rPr>
          <w:lang w:val="en-US"/>
        </w:rPr>
        <w:t xml:space="preserve">            3gpp-Sbi-Target-Nf-Id:</w:t>
      </w:r>
    </w:p>
    <w:p w14:paraId="43B38776"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59609DBF" w14:textId="77777777" w:rsidR="008C0AD3" w:rsidRPr="0011328C" w:rsidRDefault="008C0AD3" w:rsidP="008C0AD3">
      <w:pPr>
        <w:pStyle w:val="PL"/>
        <w:rPr>
          <w:lang w:val="en-US"/>
        </w:rPr>
      </w:pPr>
      <w:r w:rsidRPr="0011328C">
        <w:rPr>
          <w:lang w:val="en-US"/>
        </w:rPr>
        <w:t xml:space="preserve">              schema:</w:t>
      </w:r>
    </w:p>
    <w:p w14:paraId="6A908718" w14:textId="77777777" w:rsidR="008C0AD3" w:rsidRDefault="008C0AD3" w:rsidP="008C0AD3">
      <w:pPr>
        <w:pStyle w:val="PL"/>
        <w:rPr>
          <w:lang w:val="en-US"/>
        </w:rPr>
      </w:pPr>
      <w:r w:rsidRPr="0011328C">
        <w:rPr>
          <w:lang w:val="en-US"/>
        </w:rPr>
        <w:t xml:space="preserve">                type: string</w:t>
      </w:r>
    </w:p>
    <w:p w14:paraId="459B9456" w14:textId="77777777" w:rsidR="008C0AD3" w:rsidRPr="00046E6A" w:rsidRDefault="008C0AD3" w:rsidP="008C0AD3">
      <w:pPr>
        <w:pStyle w:val="PL"/>
        <w:rPr>
          <w:lang w:val="en-US"/>
        </w:rPr>
      </w:pPr>
      <w:r w:rsidRPr="00046E6A">
        <w:rPr>
          <w:lang w:val="en-US"/>
        </w:rPr>
        <w:t xml:space="preserve">        '308':</w:t>
      </w:r>
    </w:p>
    <w:p w14:paraId="7C96814D" w14:textId="77777777" w:rsidR="008C0AD3" w:rsidRDefault="008C0AD3" w:rsidP="008C0AD3">
      <w:pPr>
        <w:pStyle w:val="PL"/>
        <w:rPr>
          <w:lang w:val="en-US"/>
        </w:rPr>
      </w:pPr>
      <w:r w:rsidRPr="00046E6A">
        <w:rPr>
          <w:lang w:val="en-US"/>
        </w:rPr>
        <w:t xml:space="preserve">          description: permanent redirect</w:t>
      </w:r>
    </w:p>
    <w:p w14:paraId="34EB73EA" w14:textId="77777777" w:rsidR="008C0AD3" w:rsidRPr="003B2883" w:rsidRDefault="008C0AD3" w:rsidP="008C0AD3">
      <w:pPr>
        <w:pStyle w:val="PL"/>
      </w:pPr>
      <w:r w:rsidRPr="003B2883">
        <w:t xml:space="preserve">          content:</w:t>
      </w:r>
    </w:p>
    <w:p w14:paraId="47CAA51C" w14:textId="77777777" w:rsidR="008C0AD3" w:rsidRPr="003B2883" w:rsidRDefault="008C0AD3" w:rsidP="008C0AD3">
      <w:pPr>
        <w:pStyle w:val="PL"/>
      </w:pPr>
      <w:r w:rsidRPr="003B2883">
        <w:t xml:space="preserve">            application/problem+json:</w:t>
      </w:r>
    </w:p>
    <w:p w14:paraId="442CF97D" w14:textId="77777777" w:rsidR="008C0AD3" w:rsidRPr="003B2883" w:rsidRDefault="008C0AD3" w:rsidP="008C0AD3">
      <w:pPr>
        <w:pStyle w:val="PL"/>
      </w:pPr>
      <w:r w:rsidRPr="003B2883">
        <w:t xml:space="preserve">              schema:</w:t>
      </w:r>
    </w:p>
    <w:p w14:paraId="0C6C13D8" w14:textId="77777777" w:rsidR="008C0AD3" w:rsidRPr="003B2883" w:rsidRDefault="008C0AD3" w:rsidP="008C0AD3">
      <w:pPr>
        <w:pStyle w:val="PL"/>
      </w:pPr>
      <w:r w:rsidRPr="003B2883">
        <w:t xml:space="preserve">                $ref: 'TS29571_CommonData.yaml#/components/schemas/ProblemDetails'</w:t>
      </w:r>
    </w:p>
    <w:p w14:paraId="2941FA5F" w14:textId="77777777" w:rsidR="008C0AD3" w:rsidRDefault="008C0AD3" w:rsidP="008C0AD3">
      <w:pPr>
        <w:pStyle w:val="PL"/>
      </w:pPr>
      <w:r>
        <w:t xml:space="preserve">          headers:</w:t>
      </w:r>
    </w:p>
    <w:p w14:paraId="632ECB20" w14:textId="77777777" w:rsidR="008C0AD3" w:rsidRDefault="008C0AD3" w:rsidP="008C0AD3">
      <w:pPr>
        <w:pStyle w:val="PL"/>
      </w:pPr>
      <w:r>
        <w:t xml:space="preserve">          </w:t>
      </w:r>
      <w:r>
        <w:rPr>
          <w:rFonts w:hint="eastAsia"/>
          <w:lang w:eastAsia="zh-CN"/>
        </w:rPr>
        <w:t xml:space="preserve">  </w:t>
      </w:r>
      <w:r>
        <w:t>Location:</w:t>
      </w:r>
    </w:p>
    <w:p w14:paraId="153388CF"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5141C2D" w14:textId="77777777" w:rsidR="008C0AD3" w:rsidRDefault="008C0AD3" w:rsidP="008C0AD3">
      <w:pPr>
        <w:pStyle w:val="PL"/>
      </w:pPr>
      <w:r>
        <w:t xml:space="preserve">          </w:t>
      </w:r>
      <w:r>
        <w:rPr>
          <w:rFonts w:hint="eastAsia"/>
          <w:lang w:eastAsia="zh-CN"/>
        </w:rPr>
        <w:t xml:space="preserve">    </w:t>
      </w:r>
      <w:r>
        <w:t>required: true</w:t>
      </w:r>
    </w:p>
    <w:p w14:paraId="1F89E648" w14:textId="77777777" w:rsidR="008C0AD3" w:rsidRDefault="008C0AD3" w:rsidP="008C0AD3">
      <w:pPr>
        <w:pStyle w:val="PL"/>
      </w:pPr>
      <w:r>
        <w:t xml:space="preserve">          </w:t>
      </w:r>
      <w:r>
        <w:rPr>
          <w:rFonts w:hint="eastAsia"/>
          <w:lang w:eastAsia="zh-CN"/>
        </w:rPr>
        <w:t xml:space="preserve">    </w:t>
      </w:r>
      <w:r>
        <w:t>schema:</w:t>
      </w:r>
    </w:p>
    <w:p w14:paraId="08541C6B" w14:textId="77777777" w:rsidR="008C0AD3" w:rsidRDefault="008C0AD3" w:rsidP="008C0AD3">
      <w:pPr>
        <w:pStyle w:val="PL"/>
        <w:rPr>
          <w:lang w:val="en-US" w:eastAsia="zh-CN"/>
        </w:rPr>
      </w:pPr>
      <w:r>
        <w:t xml:space="preserve">          </w:t>
      </w:r>
      <w:r>
        <w:rPr>
          <w:rFonts w:hint="eastAsia"/>
          <w:lang w:eastAsia="zh-CN"/>
        </w:rPr>
        <w:t xml:space="preserve">      </w:t>
      </w:r>
      <w:r>
        <w:t>type: string</w:t>
      </w:r>
    </w:p>
    <w:p w14:paraId="1DD2FA8F" w14:textId="77777777" w:rsidR="008C0AD3" w:rsidRPr="0011328C" w:rsidRDefault="008C0AD3" w:rsidP="008C0AD3">
      <w:pPr>
        <w:pStyle w:val="PL"/>
        <w:rPr>
          <w:lang w:val="en-US"/>
        </w:rPr>
      </w:pPr>
      <w:r w:rsidRPr="0011328C">
        <w:rPr>
          <w:lang w:val="en-US"/>
        </w:rPr>
        <w:t xml:space="preserve">            3gpp-Sbi-Target-Nf-Id:</w:t>
      </w:r>
    </w:p>
    <w:p w14:paraId="41E2F094"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3A34332F" w14:textId="77777777" w:rsidR="008C0AD3" w:rsidRPr="0011328C" w:rsidRDefault="008C0AD3" w:rsidP="008C0AD3">
      <w:pPr>
        <w:pStyle w:val="PL"/>
        <w:rPr>
          <w:lang w:val="en-US"/>
        </w:rPr>
      </w:pPr>
      <w:r w:rsidRPr="0011328C">
        <w:rPr>
          <w:lang w:val="en-US"/>
        </w:rPr>
        <w:t xml:space="preserve">              schema:</w:t>
      </w:r>
    </w:p>
    <w:p w14:paraId="7F9C6E9B" w14:textId="77777777" w:rsidR="008C0AD3" w:rsidRPr="003B2883" w:rsidRDefault="008C0AD3" w:rsidP="008C0AD3">
      <w:pPr>
        <w:pStyle w:val="PL"/>
      </w:pPr>
      <w:r w:rsidRPr="0011328C">
        <w:rPr>
          <w:lang w:val="en-US"/>
        </w:rPr>
        <w:t xml:space="preserve">                type: string</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lastRenderedPageBreak/>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A1A305"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3DF7F7B2" w14:textId="77777777" w:rsidR="001A7677" w:rsidRPr="003B2883" w:rsidRDefault="001A7677" w:rsidP="001A7677">
      <w:pPr>
        <w:pStyle w:val="PL"/>
      </w:pPr>
      <w:r w:rsidRPr="003B2883">
        <w:t xml:space="preserve">                  content:</w:t>
      </w:r>
    </w:p>
    <w:p w14:paraId="6CE62B52" w14:textId="77777777" w:rsidR="001A7677" w:rsidRPr="003B2883" w:rsidRDefault="001A7677" w:rsidP="001A7677">
      <w:pPr>
        <w:pStyle w:val="PL"/>
      </w:pPr>
      <w:r w:rsidRPr="003B2883">
        <w:t xml:space="preserve">                    application/problem+json:</w:t>
      </w:r>
    </w:p>
    <w:p w14:paraId="5518E9D1" w14:textId="77777777" w:rsidR="001A7677" w:rsidRPr="003B2883" w:rsidRDefault="001A7677" w:rsidP="001A7677">
      <w:pPr>
        <w:pStyle w:val="PL"/>
      </w:pPr>
      <w:r w:rsidRPr="003B2883">
        <w:t xml:space="preserve">                      schema:</w:t>
      </w:r>
    </w:p>
    <w:p w14:paraId="37CEC8AC" w14:textId="77777777" w:rsidR="001A7677" w:rsidRPr="003B2883" w:rsidRDefault="001A7677" w:rsidP="001A7677">
      <w:pPr>
        <w:pStyle w:val="PL"/>
      </w:pPr>
      <w:r w:rsidRPr="003B2883">
        <w:t xml:space="preserve">                        $ref: 'TS29571_CommonData.yaml#/components/schemas/ProblemDetails'</w:t>
      </w:r>
    </w:p>
    <w:p w14:paraId="12F54ED8" w14:textId="77777777" w:rsidR="001A7677" w:rsidRDefault="001A7677" w:rsidP="001A7677">
      <w:pPr>
        <w:pStyle w:val="PL"/>
      </w:pPr>
      <w:r w:rsidRPr="003B2883">
        <w:t xml:space="preserve">        </w:t>
      </w:r>
      <w:r>
        <w:t xml:space="preserve">          headers:</w:t>
      </w:r>
    </w:p>
    <w:p w14:paraId="67DE7E92"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5DAA9987"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74D0BEDC"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736F091"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61B79ADA"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5BBC9587" w14:textId="77777777" w:rsidR="001A7677" w:rsidRDefault="001A7677" w:rsidP="001A7677">
      <w:pPr>
        <w:pStyle w:val="PL"/>
        <w:rPr>
          <w:lang w:val="en-US"/>
        </w:rPr>
      </w:pPr>
      <w:r w:rsidRPr="003B2883">
        <w:t xml:space="preserve">        </w:t>
      </w:r>
      <w:r>
        <w:rPr>
          <w:lang w:val="en-US"/>
        </w:rPr>
        <w:t xml:space="preserve">            3gpp-Sbi-Target-Nf-Id:</w:t>
      </w:r>
    </w:p>
    <w:p w14:paraId="6CC1514E"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4F590171" w14:textId="77777777" w:rsidR="001A7677" w:rsidRDefault="001A7677" w:rsidP="001A7677">
      <w:pPr>
        <w:pStyle w:val="PL"/>
        <w:rPr>
          <w:lang w:val="en-US"/>
        </w:rPr>
      </w:pPr>
      <w:r w:rsidRPr="003B2883">
        <w:t xml:space="preserve">        </w:t>
      </w:r>
      <w:r>
        <w:rPr>
          <w:lang w:val="en-US"/>
        </w:rPr>
        <w:t xml:space="preserve">              schema:</w:t>
      </w:r>
    </w:p>
    <w:p w14:paraId="2499194E" w14:textId="77777777" w:rsidR="001A7677" w:rsidRDefault="001A7677" w:rsidP="001A7677">
      <w:pPr>
        <w:pStyle w:val="PL"/>
        <w:rPr>
          <w:lang w:val="en-US"/>
        </w:rPr>
      </w:pPr>
      <w:r w:rsidRPr="003B2883">
        <w:t xml:space="preserve">        </w:t>
      </w:r>
      <w:r>
        <w:rPr>
          <w:lang w:val="en-US"/>
        </w:rPr>
        <w:t xml:space="preserve">                type: string</w:t>
      </w:r>
    </w:p>
    <w:p w14:paraId="206C833B" w14:textId="77777777" w:rsidR="001A7677" w:rsidRPr="00046E6A" w:rsidRDefault="001A7677" w:rsidP="001A7677">
      <w:pPr>
        <w:pStyle w:val="PL"/>
        <w:rPr>
          <w:lang w:val="en-US"/>
        </w:rPr>
      </w:pPr>
      <w:r w:rsidRPr="003B2883">
        <w:t xml:space="preserve">        </w:t>
      </w:r>
      <w:r w:rsidRPr="00046E6A">
        <w:rPr>
          <w:lang w:val="en-US"/>
        </w:rPr>
        <w:t xml:space="preserve">        '308':</w:t>
      </w:r>
    </w:p>
    <w:p w14:paraId="7DF32341"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739C76FC" w14:textId="77777777" w:rsidR="001A7677" w:rsidRPr="003B2883" w:rsidRDefault="001A7677" w:rsidP="001A7677">
      <w:pPr>
        <w:pStyle w:val="PL"/>
      </w:pPr>
      <w:r w:rsidRPr="003B2883">
        <w:t xml:space="preserve">                  content:</w:t>
      </w:r>
    </w:p>
    <w:p w14:paraId="548DA3D9" w14:textId="77777777" w:rsidR="001A7677" w:rsidRPr="003B2883" w:rsidRDefault="001A7677" w:rsidP="001A7677">
      <w:pPr>
        <w:pStyle w:val="PL"/>
      </w:pPr>
      <w:r w:rsidRPr="003B2883">
        <w:t xml:space="preserve">                    application/problem+json:</w:t>
      </w:r>
    </w:p>
    <w:p w14:paraId="58D390E0" w14:textId="77777777" w:rsidR="001A7677" w:rsidRPr="003B2883" w:rsidRDefault="001A7677" w:rsidP="001A7677">
      <w:pPr>
        <w:pStyle w:val="PL"/>
      </w:pPr>
      <w:r w:rsidRPr="003B2883">
        <w:t xml:space="preserve">                      schema:</w:t>
      </w:r>
    </w:p>
    <w:p w14:paraId="4769C16F" w14:textId="77777777" w:rsidR="001A7677" w:rsidRPr="003B2883" w:rsidRDefault="001A7677" w:rsidP="001A7677">
      <w:pPr>
        <w:pStyle w:val="PL"/>
      </w:pPr>
      <w:r w:rsidRPr="003B2883">
        <w:t xml:space="preserve">                        $ref: 'TS29571_CommonData.yaml#/components/schemas/ProblemDetails'</w:t>
      </w:r>
    </w:p>
    <w:p w14:paraId="3F2E93EB" w14:textId="77777777" w:rsidR="001A7677" w:rsidRDefault="001A7677" w:rsidP="001A7677">
      <w:pPr>
        <w:pStyle w:val="PL"/>
      </w:pPr>
      <w:r w:rsidRPr="003B2883">
        <w:t xml:space="preserve">        </w:t>
      </w:r>
      <w:r>
        <w:t xml:space="preserve">          headers:</w:t>
      </w:r>
    </w:p>
    <w:p w14:paraId="78ED7AFB"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4993DC81"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87F1B4D"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4F473C07"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7AD6B753"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1A43E2BE" w14:textId="77777777" w:rsidR="001A7677" w:rsidRDefault="001A7677" w:rsidP="001A7677">
      <w:pPr>
        <w:pStyle w:val="PL"/>
        <w:rPr>
          <w:lang w:val="en-US"/>
        </w:rPr>
      </w:pPr>
      <w:r w:rsidRPr="003B2883">
        <w:t xml:space="preserve">        </w:t>
      </w:r>
      <w:r>
        <w:rPr>
          <w:lang w:val="en-US"/>
        </w:rPr>
        <w:t xml:space="preserve">            3gpp-Sbi-Target-Nf-Id:</w:t>
      </w:r>
    </w:p>
    <w:p w14:paraId="395E429B"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702DF4E5" w14:textId="77777777" w:rsidR="001A7677" w:rsidRDefault="001A7677" w:rsidP="001A7677">
      <w:pPr>
        <w:pStyle w:val="PL"/>
        <w:rPr>
          <w:lang w:val="en-US"/>
        </w:rPr>
      </w:pPr>
      <w:r w:rsidRPr="003B2883">
        <w:t xml:space="preserve">        </w:t>
      </w:r>
      <w:r>
        <w:rPr>
          <w:lang w:val="en-US"/>
        </w:rPr>
        <w:t xml:space="preserve">              schema:</w:t>
      </w:r>
    </w:p>
    <w:p w14:paraId="2E18E510" w14:textId="77777777" w:rsidR="008C0AD3" w:rsidRPr="003B2883" w:rsidRDefault="001A7677" w:rsidP="001A7677">
      <w:pPr>
        <w:pStyle w:val="PL"/>
      </w:pPr>
      <w:r w:rsidRPr="003B2883">
        <w:t xml:space="preserve">        </w:t>
      </w:r>
      <w:r>
        <w:rPr>
          <w:lang w:val="en-US"/>
        </w:rPr>
        <w:t xml:space="preserve">                type: string</w:t>
      </w:r>
    </w:p>
    <w:p w14:paraId="0C1851A2" w14:textId="77777777" w:rsidR="00602AC0" w:rsidRPr="003B2883" w:rsidRDefault="00602AC0" w:rsidP="00602AC0">
      <w:pPr>
        <w:pStyle w:val="PL"/>
      </w:pPr>
      <w:bookmarkStart w:id="3952" w:name="_Hlk521667976"/>
      <w:r w:rsidRPr="003B2883">
        <w:t xml:space="preserve">        </w:t>
      </w:r>
      <w:bookmarkEnd w:id="3952"/>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7777777" w:rsidR="00602AC0" w:rsidRPr="003B2883" w:rsidRDefault="00602AC0" w:rsidP="00602AC0">
      <w:pPr>
        <w:pStyle w:val="PL"/>
      </w:pPr>
      <w:r w:rsidRPr="003B2883">
        <w:t xml:space="preserve">        - N1N2 Subscriptions Collection for Individual UE Contexts (Document)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lastRenderedPageBreak/>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629E4F83" w14:textId="77777777" w:rsidR="008C0AD3" w:rsidRDefault="008C0AD3" w:rsidP="008C0AD3">
      <w:pPr>
        <w:pStyle w:val="PL"/>
        <w:rPr>
          <w:lang w:val="en-US"/>
        </w:rPr>
      </w:pPr>
      <w:r w:rsidRPr="002E5CBA">
        <w:rPr>
          <w:lang w:val="en-US"/>
        </w:rPr>
        <w:t xml:space="preserve">          description: </w:t>
      </w:r>
      <w:r>
        <w:rPr>
          <w:lang w:val="en-US"/>
        </w:rPr>
        <w:t>temporary redirect</w:t>
      </w:r>
    </w:p>
    <w:p w14:paraId="6E5D2EBA" w14:textId="77777777" w:rsidR="008C0AD3" w:rsidRPr="003B2883" w:rsidRDefault="008C0AD3" w:rsidP="008C0AD3">
      <w:pPr>
        <w:pStyle w:val="PL"/>
      </w:pPr>
      <w:r w:rsidRPr="003B2883">
        <w:t xml:space="preserve">          content:</w:t>
      </w:r>
    </w:p>
    <w:p w14:paraId="07D6831F" w14:textId="77777777" w:rsidR="008C0AD3" w:rsidRPr="003B2883" w:rsidRDefault="008C0AD3" w:rsidP="008C0AD3">
      <w:pPr>
        <w:pStyle w:val="PL"/>
      </w:pPr>
      <w:r w:rsidRPr="003B2883">
        <w:t xml:space="preserve">            application/problem+json:</w:t>
      </w:r>
    </w:p>
    <w:p w14:paraId="4B70DEF4" w14:textId="77777777" w:rsidR="008C0AD3" w:rsidRPr="003B2883" w:rsidRDefault="008C0AD3" w:rsidP="008C0AD3">
      <w:pPr>
        <w:pStyle w:val="PL"/>
      </w:pPr>
      <w:r w:rsidRPr="003B2883">
        <w:t xml:space="preserve">              schema:</w:t>
      </w:r>
    </w:p>
    <w:p w14:paraId="4426144D" w14:textId="77777777" w:rsidR="008C0AD3" w:rsidRPr="003B2883" w:rsidRDefault="008C0AD3" w:rsidP="008C0AD3">
      <w:pPr>
        <w:pStyle w:val="PL"/>
      </w:pPr>
      <w:r w:rsidRPr="003B2883">
        <w:t xml:space="preserve">                $ref: 'TS29571_CommonData.yaml#/components/schemas/ProblemDetails'</w:t>
      </w:r>
    </w:p>
    <w:p w14:paraId="03E5A9C4" w14:textId="77777777" w:rsidR="008C0AD3" w:rsidRDefault="008C0AD3" w:rsidP="008C0AD3">
      <w:pPr>
        <w:pStyle w:val="PL"/>
      </w:pPr>
      <w:r>
        <w:t xml:space="preserve">          headers:</w:t>
      </w:r>
    </w:p>
    <w:p w14:paraId="1CAE64E0" w14:textId="77777777" w:rsidR="008C0AD3" w:rsidRDefault="008C0AD3" w:rsidP="008C0AD3">
      <w:pPr>
        <w:pStyle w:val="PL"/>
      </w:pPr>
      <w:r>
        <w:t xml:space="preserve">          </w:t>
      </w:r>
      <w:r>
        <w:rPr>
          <w:rFonts w:hint="eastAsia"/>
          <w:lang w:eastAsia="zh-CN"/>
        </w:rPr>
        <w:t xml:space="preserve">  </w:t>
      </w:r>
      <w:r>
        <w:t>Location:</w:t>
      </w:r>
    </w:p>
    <w:p w14:paraId="6960A057"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AF427EF" w14:textId="77777777" w:rsidR="008C0AD3" w:rsidRDefault="008C0AD3" w:rsidP="008C0AD3">
      <w:pPr>
        <w:pStyle w:val="PL"/>
      </w:pPr>
      <w:r>
        <w:t xml:space="preserve">          </w:t>
      </w:r>
      <w:r>
        <w:rPr>
          <w:rFonts w:hint="eastAsia"/>
          <w:lang w:eastAsia="zh-CN"/>
        </w:rPr>
        <w:t xml:space="preserve">    </w:t>
      </w:r>
      <w:r>
        <w:t>required: true</w:t>
      </w:r>
    </w:p>
    <w:p w14:paraId="43ACDF1B" w14:textId="77777777" w:rsidR="008C0AD3" w:rsidRDefault="008C0AD3" w:rsidP="008C0AD3">
      <w:pPr>
        <w:pStyle w:val="PL"/>
      </w:pPr>
      <w:r>
        <w:t xml:space="preserve">          </w:t>
      </w:r>
      <w:r>
        <w:rPr>
          <w:rFonts w:hint="eastAsia"/>
          <w:lang w:eastAsia="zh-CN"/>
        </w:rPr>
        <w:t xml:space="preserve">    </w:t>
      </w:r>
      <w:r>
        <w:t>schema:</w:t>
      </w:r>
    </w:p>
    <w:p w14:paraId="59F7DC22"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14C4EF94" w14:textId="77777777" w:rsidR="008C0AD3" w:rsidRPr="0011328C" w:rsidRDefault="008C0AD3" w:rsidP="008C0AD3">
      <w:pPr>
        <w:pStyle w:val="PL"/>
        <w:rPr>
          <w:lang w:val="en-US"/>
        </w:rPr>
      </w:pPr>
      <w:r w:rsidRPr="0011328C">
        <w:rPr>
          <w:lang w:val="en-US"/>
        </w:rPr>
        <w:t xml:space="preserve">            3gpp-Sbi-Target-Nf-Id:</w:t>
      </w:r>
    </w:p>
    <w:p w14:paraId="6227B178"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27D024FB" w14:textId="77777777" w:rsidR="008C0AD3" w:rsidRPr="0011328C" w:rsidRDefault="008C0AD3" w:rsidP="008C0AD3">
      <w:pPr>
        <w:pStyle w:val="PL"/>
        <w:rPr>
          <w:lang w:val="en-US"/>
        </w:rPr>
      </w:pPr>
      <w:r w:rsidRPr="0011328C">
        <w:rPr>
          <w:lang w:val="en-US"/>
        </w:rPr>
        <w:t xml:space="preserve">              schema:</w:t>
      </w:r>
    </w:p>
    <w:p w14:paraId="77278999" w14:textId="77777777" w:rsidR="008C0AD3" w:rsidRDefault="008C0AD3" w:rsidP="008C0AD3">
      <w:pPr>
        <w:pStyle w:val="PL"/>
        <w:rPr>
          <w:lang w:val="en-US"/>
        </w:rPr>
      </w:pPr>
      <w:r w:rsidRPr="0011328C">
        <w:rPr>
          <w:lang w:val="en-US"/>
        </w:rPr>
        <w:t xml:space="preserve">                type: string</w:t>
      </w:r>
    </w:p>
    <w:p w14:paraId="42D6994F" w14:textId="77777777" w:rsidR="008C0AD3" w:rsidRPr="00046E6A" w:rsidRDefault="008C0AD3" w:rsidP="008C0AD3">
      <w:pPr>
        <w:pStyle w:val="PL"/>
        <w:rPr>
          <w:lang w:val="en-US"/>
        </w:rPr>
      </w:pPr>
      <w:r w:rsidRPr="00046E6A">
        <w:rPr>
          <w:lang w:val="en-US"/>
        </w:rPr>
        <w:t xml:space="preserve">        '308':</w:t>
      </w:r>
    </w:p>
    <w:p w14:paraId="3DC446BD" w14:textId="77777777" w:rsidR="008C0AD3" w:rsidRDefault="008C0AD3" w:rsidP="008C0AD3">
      <w:pPr>
        <w:pStyle w:val="PL"/>
        <w:rPr>
          <w:lang w:val="en-US"/>
        </w:rPr>
      </w:pPr>
      <w:r w:rsidRPr="00046E6A">
        <w:rPr>
          <w:lang w:val="en-US"/>
        </w:rPr>
        <w:t xml:space="preserve">          description: permanent redirect</w:t>
      </w:r>
    </w:p>
    <w:p w14:paraId="2DDA8EBD" w14:textId="77777777" w:rsidR="008C0AD3" w:rsidRPr="003B2883" w:rsidRDefault="008C0AD3" w:rsidP="008C0AD3">
      <w:pPr>
        <w:pStyle w:val="PL"/>
      </w:pPr>
      <w:r w:rsidRPr="003B2883">
        <w:t xml:space="preserve">          content:</w:t>
      </w:r>
    </w:p>
    <w:p w14:paraId="34A2A67A" w14:textId="77777777" w:rsidR="008C0AD3" w:rsidRPr="003B2883" w:rsidRDefault="008C0AD3" w:rsidP="008C0AD3">
      <w:pPr>
        <w:pStyle w:val="PL"/>
      </w:pPr>
      <w:r w:rsidRPr="003B2883">
        <w:t xml:space="preserve">            application/problem+json:</w:t>
      </w:r>
    </w:p>
    <w:p w14:paraId="5ED96A8A" w14:textId="77777777" w:rsidR="008C0AD3" w:rsidRPr="003B2883" w:rsidRDefault="008C0AD3" w:rsidP="008C0AD3">
      <w:pPr>
        <w:pStyle w:val="PL"/>
      </w:pPr>
      <w:r w:rsidRPr="003B2883">
        <w:t xml:space="preserve">              schema:</w:t>
      </w:r>
    </w:p>
    <w:p w14:paraId="55D91044" w14:textId="77777777" w:rsidR="008C0AD3" w:rsidRPr="003B2883" w:rsidRDefault="008C0AD3" w:rsidP="008C0AD3">
      <w:pPr>
        <w:pStyle w:val="PL"/>
      </w:pPr>
      <w:r w:rsidRPr="003B2883">
        <w:t xml:space="preserve">                $ref: 'TS29571_CommonData.yaml#/components/schemas/ProblemDetails'</w:t>
      </w:r>
    </w:p>
    <w:p w14:paraId="0351DC45" w14:textId="77777777" w:rsidR="008C0AD3" w:rsidRDefault="008C0AD3" w:rsidP="008C0AD3">
      <w:pPr>
        <w:pStyle w:val="PL"/>
      </w:pPr>
      <w:r>
        <w:t xml:space="preserve">          headers:</w:t>
      </w:r>
    </w:p>
    <w:p w14:paraId="767BF531" w14:textId="77777777" w:rsidR="008C0AD3" w:rsidRDefault="008C0AD3" w:rsidP="008C0AD3">
      <w:pPr>
        <w:pStyle w:val="PL"/>
      </w:pPr>
      <w:r>
        <w:t xml:space="preserve">          </w:t>
      </w:r>
      <w:r>
        <w:rPr>
          <w:rFonts w:hint="eastAsia"/>
          <w:lang w:eastAsia="zh-CN"/>
        </w:rPr>
        <w:t xml:space="preserve">  </w:t>
      </w:r>
      <w:r>
        <w:t>Location:</w:t>
      </w:r>
    </w:p>
    <w:p w14:paraId="0C7A4680"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9EF640E" w14:textId="77777777" w:rsidR="008C0AD3" w:rsidRDefault="008C0AD3" w:rsidP="008C0AD3">
      <w:pPr>
        <w:pStyle w:val="PL"/>
      </w:pPr>
      <w:r>
        <w:t xml:space="preserve">          </w:t>
      </w:r>
      <w:r>
        <w:rPr>
          <w:rFonts w:hint="eastAsia"/>
          <w:lang w:eastAsia="zh-CN"/>
        </w:rPr>
        <w:t xml:space="preserve">    </w:t>
      </w:r>
      <w:r>
        <w:t>required: true</w:t>
      </w:r>
    </w:p>
    <w:p w14:paraId="7FDE58D4" w14:textId="77777777" w:rsidR="008C0AD3" w:rsidRDefault="008C0AD3" w:rsidP="008C0AD3">
      <w:pPr>
        <w:pStyle w:val="PL"/>
      </w:pPr>
      <w:r>
        <w:t xml:space="preserve">          </w:t>
      </w:r>
      <w:r>
        <w:rPr>
          <w:rFonts w:hint="eastAsia"/>
          <w:lang w:eastAsia="zh-CN"/>
        </w:rPr>
        <w:t xml:space="preserve">    </w:t>
      </w:r>
      <w:r>
        <w:t>schema:</w:t>
      </w:r>
    </w:p>
    <w:p w14:paraId="1002C4DD" w14:textId="77777777" w:rsidR="008C0AD3" w:rsidRDefault="008C0AD3" w:rsidP="008C0AD3">
      <w:pPr>
        <w:pStyle w:val="PL"/>
      </w:pPr>
      <w:r>
        <w:t xml:space="preserve">          </w:t>
      </w:r>
      <w:r>
        <w:rPr>
          <w:rFonts w:hint="eastAsia"/>
          <w:lang w:eastAsia="zh-CN"/>
        </w:rPr>
        <w:t xml:space="preserve">      </w:t>
      </w:r>
      <w:r>
        <w:t>type: string</w:t>
      </w:r>
    </w:p>
    <w:p w14:paraId="554711E6" w14:textId="77777777" w:rsidR="008C0AD3" w:rsidRPr="0011328C" w:rsidRDefault="008C0AD3" w:rsidP="008C0AD3">
      <w:pPr>
        <w:pStyle w:val="PL"/>
        <w:rPr>
          <w:lang w:val="en-US"/>
        </w:rPr>
      </w:pPr>
      <w:r w:rsidRPr="0011328C">
        <w:rPr>
          <w:lang w:val="en-US"/>
        </w:rPr>
        <w:t xml:space="preserve">            3gpp-Sbi-Target-Nf-Id:</w:t>
      </w:r>
    </w:p>
    <w:p w14:paraId="22868690"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1DE50C45" w14:textId="77777777" w:rsidR="008C0AD3" w:rsidRPr="0011328C" w:rsidRDefault="008C0AD3" w:rsidP="008C0AD3">
      <w:pPr>
        <w:pStyle w:val="PL"/>
        <w:rPr>
          <w:lang w:val="en-US"/>
        </w:rPr>
      </w:pPr>
      <w:r w:rsidRPr="0011328C">
        <w:rPr>
          <w:lang w:val="en-US"/>
        </w:rPr>
        <w:t xml:space="preserve">              schema:</w:t>
      </w:r>
    </w:p>
    <w:p w14:paraId="77147141" w14:textId="77777777" w:rsidR="008C0AD3" w:rsidRPr="003B2883" w:rsidRDefault="008C0AD3" w:rsidP="008C0AD3">
      <w:pPr>
        <w:pStyle w:val="PL"/>
      </w:pPr>
      <w:r w:rsidRPr="0011328C">
        <w:rPr>
          <w:lang w:val="en-US"/>
        </w:rPr>
        <w:t xml:space="preserve">                type: string</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lastRenderedPageBreak/>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06208205"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28289EFC" w14:textId="77777777" w:rsidR="001A7677" w:rsidRPr="003B2883" w:rsidRDefault="001A7677" w:rsidP="001A7677">
      <w:pPr>
        <w:pStyle w:val="PL"/>
      </w:pPr>
      <w:r w:rsidRPr="003B2883">
        <w:t xml:space="preserve">                  content:</w:t>
      </w:r>
    </w:p>
    <w:p w14:paraId="3967E09F" w14:textId="77777777" w:rsidR="001A7677" w:rsidRPr="003B2883" w:rsidRDefault="001A7677" w:rsidP="001A7677">
      <w:pPr>
        <w:pStyle w:val="PL"/>
      </w:pPr>
      <w:r w:rsidRPr="003B2883">
        <w:t xml:space="preserve">                    application/problem+json:</w:t>
      </w:r>
    </w:p>
    <w:p w14:paraId="6120FAA4" w14:textId="77777777" w:rsidR="001A7677" w:rsidRPr="003B2883" w:rsidRDefault="001A7677" w:rsidP="001A7677">
      <w:pPr>
        <w:pStyle w:val="PL"/>
      </w:pPr>
      <w:r w:rsidRPr="003B2883">
        <w:t xml:space="preserve">                      schema:</w:t>
      </w:r>
    </w:p>
    <w:p w14:paraId="493C5F56" w14:textId="77777777" w:rsidR="001A7677" w:rsidRPr="003B2883" w:rsidRDefault="001A7677" w:rsidP="001A7677">
      <w:pPr>
        <w:pStyle w:val="PL"/>
      </w:pPr>
      <w:r w:rsidRPr="003B2883">
        <w:t xml:space="preserve">                        $ref: 'TS29571_CommonData.yaml#/components/schemas/ProblemDetails'</w:t>
      </w:r>
    </w:p>
    <w:p w14:paraId="2C224674" w14:textId="77777777" w:rsidR="001A7677" w:rsidRDefault="001A7677" w:rsidP="001A7677">
      <w:pPr>
        <w:pStyle w:val="PL"/>
      </w:pPr>
      <w:r w:rsidRPr="003B2883">
        <w:t xml:space="preserve">        </w:t>
      </w:r>
      <w:r>
        <w:t xml:space="preserve">          headers:</w:t>
      </w:r>
    </w:p>
    <w:p w14:paraId="39F58C4F"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C148712"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A8E853F"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289A9535"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4D5AEB7E"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3409276D" w14:textId="77777777" w:rsidR="001A7677" w:rsidRDefault="001A7677" w:rsidP="001A7677">
      <w:pPr>
        <w:pStyle w:val="PL"/>
        <w:rPr>
          <w:lang w:val="en-US"/>
        </w:rPr>
      </w:pPr>
      <w:r w:rsidRPr="003B2883">
        <w:t xml:space="preserve">        </w:t>
      </w:r>
      <w:r>
        <w:rPr>
          <w:lang w:val="en-US"/>
        </w:rPr>
        <w:t xml:space="preserve">            3gpp-Sbi-Target-Nf-Id:</w:t>
      </w:r>
    </w:p>
    <w:p w14:paraId="5E3A5497"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7ECC1671" w14:textId="77777777" w:rsidR="001A7677" w:rsidRDefault="001A7677" w:rsidP="001A7677">
      <w:pPr>
        <w:pStyle w:val="PL"/>
        <w:rPr>
          <w:lang w:val="en-US"/>
        </w:rPr>
      </w:pPr>
      <w:r w:rsidRPr="003B2883">
        <w:t xml:space="preserve">        </w:t>
      </w:r>
      <w:r>
        <w:rPr>
          <w:lang w:val="en-US"/>
        </w:rPr>
        <w:t xml:space="preserve">              schema:</w:t>
      </w:r>
    </w:p>
    <w:p w14:paraId="7685FB56" w14:textId="77777777" w:rsidR="001A7677" w:rsidRDefault="001A7677" w:rsidP="001A7677">
      <w:pPr>
        <w:pStyle w:val="PL"/>
        <w:rPr>
          <w:lang w:val="en-US"/>
        </w:rPr>
      </w:pPr>
      <w:r w:rsidRPr="003B2883">
        <w:t xml:space="preserve">        </w:t>
      </w:r>
      <w:r>
        <w:rPr>
          <w:lang w:val="en-US"/>
        </w:rPr>
        <w:t xml:space="preserve">                type: string</w:t>
      </w:r>
    </w:p>
    <w:p w14:paraId="0D08100D" w14:textId="77777777" w:rsidR="001A7677" w:rsidRPr="00046E6A" w:rsidRDefault="001A7677" w:rsidP="001A7677">
      <w:pPr>
        <w:pStyle w:val="PL"/>
        <w:rPr>
          <w:lang w:val="en-US"/>
        </w:rPr>
      </w:pPr>
      <w:r w:rsidRPr="003B2883">
        <w:t xml:space="preserve">        </w:t>
      </w:r>
      <w:r w:rsidRPr="00046E6A">
        <w:rPr>
          <w:lang w:val="en-US"/>
        </w:rPr>
        <w:t xml:space="preserve">        '308':</w:t>
      </w:r>
    </w:p>
    <w:p w14:paraId="095C754E"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3B0CD5C0" w14:textId="77777777" w:rsidR="001A7677" w:rsidRPr="003B2883" w:rsidRDefault="001A7677" w:rsidP="001A7677">
      <w:pPr>
        <w:pStyle w:val="PL"/>
      </w:pPr>
      <w:r w:rsidRPr="003B2883">
        <w:t xml:space="preserve">                  content:</w:t>
      </w:r>
    </w:p>
    <w:p w14:paraId="76710B3A" w14:textId="77777777" w:rsidR="001A7677" w:rsidRPr="003B2883" w:rsidRDefault="001A7677" w:rsidP="001A7677">
      <w:pPr>
        <w:pStyle w:val="PL"/>
      </w:pPr>
      <w:r w:rsidRPr="003B2883">
        <w:t xml:space="preserve">                    application/problem+json:</w:t>
      </w:r>
    </w:p>
    <w:p w14:paraId="69C8A029" w14:textId="77777777" w:rsidR="001A7677" w:rsidRPr="003B2883" w:rsidRDefault="001A7677" w:rsidP="001A7677">
      <w:pPr>
        <w:pStyle w:val="PL"/>
      </w:pPr>
      <w:r w:rsidRPr="003B2883">
        <w:t xml:space="preserve">                      schema:</w:t>
      </w:r>
    </w:p>
    <w:p w14:paraId="50B53AE8" w14:textId="77777777" w:rsidR="001A7677" w:rsidRPr="003B2883" w:rsidRDefault="001A7677" w:rsidP="001A7677">
      <w:pPr>
        <w:pStyle w:val="PL"/>
      </w:pPr>
      <w:r w:rsidRPr="003B2883">
        <w:t xml:space="preserve">                        $ref: 'TS29571_CommonData.yaml#/components/schemas/ProblemDetails'</w:t>
      </w:r>
    </w:p>
    <w:p w14:paraId="53A1B357" w14:textId="77777777" w:rsidR="001A7677" w:rsidRDefault="001A7677" w:rsidP="001A7677">
      <w:pPr>
        <w:pStyle w:val="PL"/>
      </w:pPr>
      <w:r w:rsidRPr="003B2883">
        <w:t xml:space="preserve">        </w:t>
      </w:r>
      <w:r>
        <w:t xml:space="preserve">          headers:</w:t>
      </w:r>
    </w:p>
    <w:p w14:paraId="7D6A015E"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66C38183"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754C5CEC"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D95BDE0"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44A202D5"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165371A9" w14:textId="77777777" w:rsidR="001A7677" w:rsidRDefault="001A7677" w:rsidP="001A7677">
      <w:pPr>
        <w:pStyle w:val="PL"/>
        <w:rPr>
          <w:lang w:val="en-US"/>
        </w:rPr>
      </w:pPr>
      <w:r w:rsidRPr="003B2883">
        <w:t xml:space="preserve">        </w:t>
      </w:r>
      <w:r>
        <w:rPr>
          <w:lang w:val="en-US"/>
        </w:rPr>
        <w:t xml:space="preserve">            3gpp-Sbi-Target-Nf-Id:</w:t>
      </w:r>
    </w:p>
    <w:p w14:paraId="1A3C106D"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0D4EE9A3" w14:textId="77777777" w:rsidR="001A7677" w:rsidRDefault="001A7677" w:rsidP="001A7677">
      <w:pPr>
        <w:pStyle w:val="PL"/>
        <w:rPr>
          <w:lang w:val="en-US"/>
        </w:rPr>
      </w:pPr>
      <w:r w:rsidRPr="003B2883">
        <w:t xml:space="preserve">        </w:t>
      </w:r>
      <w:r>
        <w:rPr>
          <w:lang w:val="en-US"/>
        </w:rPr>
        <w:t xml:space="preserve">              schema:</w:t>
      </w:r>
    </w:p>
    <w:p w14:paraId="2765C2FF" w14:textId="77777777" w:rsidR="008C0AD3" w:rsidRPr="003B2883" w:rsidRDefault="001A7677" w:rsidP="001A7677">
      <w:pPr>
        <w:pStyle w:val="PL"/>
      </w:pPr>
      <w:r w:rsidRPr="003B2883">
        <w:t xml:space="preserve">        </w:t>
      </w:r>
      <w:r>
        <w:rPr>
          <w:lang w:val="en-US"/>
        </w:rPr>
        <w:t xml:space="preserve">                type: string</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lastRenderedPageBreak/>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F5EFB55"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69DCC39E" w14:textId="77777777" w:rsidR="001A7677" w:rsidRPr="003B2883" w:rsidRDefault="001A7677" w:rsidP="001A7677">
      <w:pPr>
        <w:pStyle w:val="PL"/>
      </w:pPr>
      <w:r w:rsidRPr="003B2883">
        <w:t xml:space="preserve">                  content:</w:t>
      </w:r>
    </w:p>
    <w:p w14:paraId="55497923" w14:textId="77777777" w:rsidR="001A7677" w:rsidRPr="003B2883" w:rsidRDefault="001A7677" w:rsidP="001A7677">
      <w:pPr>
        <w:pStyle w:val="PL"/>
      </w:pPr>
      <w:r w:rsidRPr="003B2883">
        <w:t xml:space="preserve">                    application/problem+json:</w:t>
      </w:r>
    </w:p>
    <w:p w14:paraId="7EB90D67" w14:textId="77777777" w:rsidR="001A7677" w:rsidRPr="003B2883" w:rsidRDefault="001A7677" w:rsidP="001A7677">
      <w:pPr>
        <w:pStyle w:val="PL"/>
      </w:pPr>
      <w:r w:rsidRPr="003B2883">
        <w:t xml:space="preserve">                      schema:</w:t>
      </w:r>
    </w:p>
    <w:p w14:paraId="1C441285" w14:textId="77777777" w:rsidR="001A7677" w:rsidRPr="003B2883" w:rsidRDefault="001A7677" w:rsidP="001A7677">
      <w:pPr>
        <w:pStyle w:val="PL"/>
      </w:pPr>
      <w:r w:rsidRPr="003B2883">
        <w:t xml:space="preserve">                        $ref: 'TS29571_CommonData.yaml#/components/schemas/ProblemDetails'</w:t>
      </w:r>
    </w:p>
    <w:p w14:paraId="7A873395" w14:textId="77777777" w:rsidR="001A7677" w:rsidRDefault="001A7677" w:rsidP="001A7677">
      <w:pPr>
        <w:pStyle w:val="PL"/>
      </w:pPr>
      <w:r w:rsidRPr="003B2883">
        <w:t xml:space="preserve">        </w:t>
      </w:r>
      <w:r>
        <w:t xml:space="preserve">          headers:</w:t>
      </w:r>
    </w:p>
    <w:p w14:paraId="2FD2CEF8"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455AD30A"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85F0365"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0120E97"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4FC6629D"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08C1FDE0" w14:textId="77777777" w:rsidR="001A7677" w:rsidRDefault="001A7677" w:rsidP="001A7677">
      <w:pPr>
        <w:pStyle w:val="PL"/>
        <w:rPr>
          <w:lang w:val="en-US"/>
        </w:rPr>
      </w:pPr>
      <w:r w:rsidRPr="003B2883">
        <w:t xml:space="preserve">        </w:t>
      </w:r>
      <w:r>
        <w:rPr>
          <w:lang w:val="en-US"/>
        </w:rPr>
        <w:t xml:space="preserve">            3gpp-Sbi-Target-Nf-Id:</w:t>
      </w:r>
    </w:p>
    <w:p w14:paraId="15353D84"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36859AD7" w14:textId="77777777" w:rsidR="001A7677" w:rsidRDefault="001A7677" w:rsidP="001A7677">
      <w:pPr>
        <w:pStyle w:val="PL"/>
        <w:rPr>
          <w:lang w:val="en-US"/>
        </w:rPr>
      </w:pPr>
      <w:r w:rsidRPr="003B2883">
        <w:t xml:space="preserve">        </w:t>
      </w:r>
      <w:r>
        <w:rPr>
          <w:lang w:val="en-US"/>
        </w:rPr>
        <w:t xml:space="preserve">              schema:</w:t>
      </w:r>
    </w:p>
    <w:p w14:paraId="3E91F230" w14:textId="77777777" w:rsidR="001A7677" w:rsidRDefault="001A7677" w:rsidP="001A7677">
      <w:pPr>
        <w:pStyle w:val="PL"/>
        <w:rPr>
          <w:lang w:val="en-US"/>
        </w:rPr>
      </w:pPr>
      <w:r w:rsidRPr="003B2883">
        <w:t xml:space="preserve">        </w:t>
      </w:r>
      <w:r>
        <w:rPr>
          <w:lang w:val="en-US"/>
        </w:rPr>
        <w:t xml:space="preserve">                type: string</w:t>
      </w:r>
    </w:p>
    <w:p w14:paraId="0004EB3E" w14:textId="77777777" w:rsidR="001A7677" w:rsidRPr="00046E6A" w:rsidRDefault="001A7677" w:rsidP="001A7677">
      <w:pPr>
        <w:pStyle w:val="PL"/>
        <w:rPr>
          <w:lang w:val="en-US"/>
        </w:rPr>
      </w:pPr>
      <w:r w:rsidRPr="003B2883">
        <w:t xml:space="preserve">        </w:t>
      </w:r>
      <w:r w:rsidRPr="00046E6A">
        <w:rPr>
          <w:lang w:val="en-US"/>
        </w:rPr>
        <w:t xml:space="preserve">        '308':</w:t>
      </w:r>
    </w:p>
    <w:p w14:paraId="57C147CB"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2CEC1F46" w14:textId="77777777" w:rsidR="001A7677" w:rsidRPr="003B2883" w:rsidRDefault="001A7677" w:rsidP="001A7677">
      <w:pPr>
        <w:pStyle w:val="PL"/>
      </w:pPr>
      <w:r w:rsidRPr="003B2883">
        <w:t xml:space="preserve">                  content:</w:t>
      </w:r>
    </w:p>
    <w:p w14:paraId="797890AD" w14:textId="77777777" w:rsidR="001A7677" w:rsidRPr="003B2883" w:rsidRDefault="001A7677" w:rsidP="001A7677">
      <w:pPr>
        <w:pStyle w:val="PL"/>
      </w:pPr>
      <w:r w:rsidRPr="003B2883">
        <w:t xml:space="preserve">                    application/problem+json:</w:t>
      </w:r>
    </w:p>
    <w:p w14:paraId="21532B4B" w14:textId="77777777" w:rsidR="001A7677" w:rsidRPr="003B2883" w:rsidRDefault="001A7677" w:rsidP="001A7677">
      <w:pPr>
        <w:pStyle w:val="PL"/>
      </w:pPr>
      <w:r w:rsidRPr="003B2883">
        <w:t xml:space="preserve">                      schema:</w:t>
      </w:r>
    </w:p>
    <w:p w14:paraId="0EB0AC33" w14:textId="77777777" w:rsidR="001A7677" w:rsidRPr="003B2883" w:rsidRDefault="001A7677" w:rsidP="001A7677">
      <w:pPr>
        <w:pStyle w:val="PL"/>
      </w:pPr>
      <w:r w:rsidRPr="003B2883">
        <w:t xml:space="preserve">                        $ref: 'TS29571_CommonData.yaml#/components/schemas/ProblemDetails'</w:t>
      </w:r>
    </w:p>
    <w:p w14:paraId="2ACACCBD" w14:textId="77777777" w:rsidR="001A7677" w:rsidRDefault="001A7677" w:rsidP="001A7677">
      <w:pPr>
        <w:pStyle w:val="PL"/>
      </w:pPr>
      <w:r w:rsidRPr="003B2883">
        <w:t xml:space="preserve">        </w:t>
      </w:r>
      <w:r>
        <w:t xml:space="preserve">          headers:</w:t>
      </w:r>
    </w:p>
    <w:p w14:paraId="411D2894"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6AA9F44"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2AACC3F4"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40E62FB9"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59C19C01"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738ABD5C" w14:textId="77777777" w:rsidR="001A7677" w:rsidRDefault="001A7677" w:rsidP="001A7677">
      <w:pPr>
        <w:pStyle w:val="PL"/>
        <w:rPr>
          <w:lang w:val="en-US"/>
        </w:rPr>
      </w:pPr>
      <w:r w:rsidRPr="003B2883">
        <w:t xml:space="preserve">        </w:t>
      </w:r>
      <w:r>
        <w:rPr>
          <w:lang w:val="en-US"/>
        </w:rPr>
        <w:t xml:space="preserve">            3gpp-Sbi-Target-Nf-Id:</w:t>
      </w:r>
    </w:p>
    <w:p w14:paraId="2C8F5AF3" w14:textId="77777777" w:rsidR="001A7677" w:rsidRDefault="001A7677" w:rsidP="001A7677">
      <w:pPr>
        <w:pStyle w:val="PL"/>
        <w:rPr>
          <w:lang w:val="en-US"/>
        </w:rPr>
      </w:pPr>
      <w:r w:rsidRPr="003B2883">
        <w:lastRenderedPageBreak/>
        <w:t xml:space="preserve">        </w:t>
      </w:r>
      <w:r>
        <w:rPr>
          <w:lang w:val="en-US"/>
        </w:rPr>
        <w:t xml:space="preserve">              description: ' Identifier of the target NF (service) instance ID towards which the request is redirected'</w:t>
      </w:r>
    </w:p>
    <w:p w14:paraId="12A0DEBE" w14:textId="77777777" w:rsidR="001A7677" w:rsidRDefault="001A7677" w:rsidP="001A7677">
      <w:pPr>
        <w:pStyle w:val="PL"/>
        <w:rPr>
          <w:lang w:val="en-US"/>
        </w:rPr>
      </w:pPr>
      <w:r w:rsidRPr="003B2883">
        <w:t xml:space="preserve">        </w:t>
      </w:r>
      <w:r>
        <w:rPr>
          <w:lang w:val="en-US"/>
        </w:rPr>
        <w:t xml:space="preserve">              schema:</w:t>
      </w:r>
    </w:p>
    <w:p w14:paraId="408DD6EC" w14:textId="77777777" w:rsidR="008C0AD3" w:rsidRPr="003B2883" w:rsidRDefault="001A7677" w:rsidP="001A7677">
      <w:pPr>
        <w:pStyle w:val="PL"/>
      </w:pPr>
      <w:r w:rsidRPr="003B2883">
        <w:t xml:space="preserve">        </w:t>
      </w:r>
      <w:r>
        <w:rPr>
          <w:lang w:val="en-US"/>
        </w:rPr>
        <w:t xml:space="preserve">                type: string</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423B2919" w14:textId="77777777" w:rsidR="008C0AD3" w:rsidRDefault="008C0AD3" w:rsidP="008C0AD3">
      <w:pPr>
        <w:pStyle w:val="PL"/>
        <w:rPr>
          <w:lang w:val="en-US"/>
        </w:rPr>
      </w:pPr>
      <w:r w:rsidRPr="002E5CBA">
        <w:rPr>
          <w:lang w:val="en-US"/>
        </w:rPr>
        <w:t xml:space="preserve">          description: </w:t>
      </w:r>
      <w:r>
        <w:rPr>
          <w:lang w:val="en-US"/>
        </w:rPr>
        <w:t>temporary redirect</w:t>
      </w:r>
    </w:p>
    <w:p w14:paraId="72A47B85" w14:textId="77777777" w:rsidR="008C0AD3" w:rsidRPr="003B2883" w:rsidRDefault="008C0AD3" w:rsidP="008C0AD3">
      <w:pPr>
        <w:pStyle w:val="PL"/>
      </w:pPr>
      <w:r w:rsidRPr="003B2883">
        <w:t xml:space="preserve">          content:</w:t>
      </w:r>
    </w:p>
    <w:p w14:paraId="2B239C8C" w14:textId="77777777" w:rsidR="008C0AD3" w:rsidRPr="003B2883" w:rsidRDefault="008C0AD3" w:rsidP="008C0AD3">
      <w:pPr>
        <w:pStyle w:val="PL"/>
      </w:pPr>
      <w:r w:rsidRPr="003B2883">
        <w:t xml:space="preserve">            application/problem+json:</w:t>
      </w:r>
    </w:p>
    <w:p w14:paraId="10396AD3" w14:textId="77777777" w:rsidR="008C0AD3" w:rsidRPr="003B2883" w:rsidRDefault="008C0AD3" w:rsidP="008C0AD3">
      <w:pPr>
        <w:pStyle w:val="PL"/>
      </w:pPr>
      <w:r w:rsidRPr="003B2883">
        <w:t xml:space="preserve">              schema:</w:t>
      </w:r>
    </w:p>
    <w:p w14:paraId="05C3CA77" w14:textId="77777777" w:rsidR="008C0AD3" w:rsidRPr="003B2883" w:rsidRDefault="008C0AD3" w:rsidP="008C0AD3">
      <w:pPr>
        <w:pStyle w:val="PL"/>
      </w:pPr>
      <w:r w:rsidRPr="003B2883">
        <w:t xml:space="preserve">                $ref: 'TS29571_CommonData.yaml#/components/schemas/ProblemDetails'</w:t>
      </w:r>
    </w:p>
    <w:p w14:paraId="433AF858" w14:textId="77777777" w:rsidR="008C0AD3" w:rsidRDefault="008C0AD3" w:rsidP="008C0AD3">
      <w:pPr>
        <w:pStyle w:val="PL"/>
      </w:pPr>
      <w:r>
        <w:t xml:space="preserve">          headers:</w:t>
      </w:r>
    </w:p>
    <w:p w14:paraId="48561BE3" w14:textId="77777777" w:rsidR="008C0AD3" w:rsidRDefault="008C0AD3" w:rsidP="008C0AD3">
      <w:pPr>
        <w:pStyle w:val="PL"/>
      </w:pPr>
      <w:r>
        <w:t xml:space="preserve">          </w:t>
      </w:r>
      <w:r>
        <w:rPr>
          <w:rFonts w:hint="eastAsia"/>
          <w:lang w:eastAsia="zh-CN"/>
        </w:rPr>
        <w:t xml:space="preserve">  </w:t>
      </w:r>
      <w:r>
        <w:t>Location:</w:t>
      </w:r>
    </w:p>
    <w:p w14:paraId="2A78BE17"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5213E09" w14:textId="77777777" w:rsidR="008C0AD3" w:rsidRDefault="008C0AD3" w:rsidP="008C0AD3">
      <w:pPr>
        <w:pStyle w:val="PL"/>
      </w:pPr>
      <w:r>
        <w:t xml:space="preserve">          </w:t>
      </w:r>
      <w:r>
        <w:rPr>
          <w:rFonts w:hint="eastAsia"/>
          <w:lang w:eastAsia="zh-CN"/>
        </w:rPr>
        <w:t xml:space="preserve">    </w:t>
      </w:r>
      <w:r>
        <w:t>required: true</w:t>
      </w:r>
    </w:p>
    <w:p w14:paraId="1755DCA1" w14:textId="77777777" w:rsidR="008C0AD3" w:rsidRDefault="008C0AD3" w:rsidP="008C0AD3">
      <w:pPr>
        <w:pStyle w:val="PL"/>
      </w:pPr>
      <w:r>
        <w:t xml:space="preserve">          </w:t>
      </w:r>
      <w:r>
        <w:rPr>
          <w:rFonts w:hint="eastAsia"/>
          <w:lang w:eastAsia="zh-CN"/>
        </w:rPr>
        <w:t xml:space="preserve">    </w:t>
      </w:r>
      <w:r>
        <w:t>schema:</w:t>
      </w:r>
    </w:p>
    <w:p w14:paraId="53FDBB9E"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48137FE7" w14:textId="77777777" w:rsidR="008C0AD3" w:rsidRPr="0011328C" w:rsidRDefault="008C0AD3" w:rsidP="008C0AD3">
      <w:pPr>
        <w:pStyle w:val="PL"/>
        <w:rPr>
          <w:lang w:val="en-US"/>
        </w:rPr>
      </w:pPr>
      <w:r w:rsidRPr="0011328C">
        <w:rPr>
          <w:lang w:val="en-US"/>
        </w:rPr>
        <w:t xml:space="preserve">            3gpp-Sbi-Target-Nf-Id:</w:t>
      </w:r>
    </w:p>
    <w:p w14:paraId="2F1EA326"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4565C7AA" w14:textId="77777777" w:rsidR="008C0AD3" w:rsidRPr="0011328C" w:rsidRDefault="008C0AD3" w:rsidP="008C0AD3">
      <w:pPr>
        <w:pStyle w:val="PL"/>
        <w:rPr>
          <w:lang w:val="en-US"/>
        </w:rPr>
      </w:pPr>
      <w:r w:rsidRPr="0011328C">
        <w:rPr>
          <w:lang w:val="en-US"/>
        </w:rPr>
        <w:t xml:space="preserve">              schema:</w:t>
      </w:r>
    </w:p>
    <w:p w14:paraId="6CA99CF2" w14:textId="77777777" w:rsidR="008C0AD3" w:rsidRDefault="008C0AD3" w:rsidP="008C0AD3">
      <w:pPr>
        <w:pStyle w:val="PL"/>
        <w:rPr>
          <w:lang w:val="en-US"/>
        </w:rPr>
      </w:pPr>
      <w:r w:rsidRPr="0011328C">
        <w:rPr>
          <w:lang w:val="en-US"/>
        </w:rPr>
        <w:t xml:space="preserve">                type: string</w:t>
      </w:r>
    </w:p>
    <w:p w14:paraId="41F6E819" w14:textId="77777777" w:rsidR="008C0AD3" w:rsidRPr="00046E6A" w:rsidRDefault="008C0AD3" w:rsidP="008C0AD3">
      <w:pPr>
        <w:pStyle w:val="PL"/>
        <w:rPr>
          <w:lang w:val="en-US"/>
        </w:rPr>
      </w:pPr>
      <w:r w:rsidRPr="00046E6A">
        <w:rPr>
          <w:lang w:val="en-US"/>
        </w:rPr>
        <w:t xml:space="preserve">        '308':</w:t>
      </w:r>
    </w:p>
    <w:p w14:paraId="3832EE69" w14:textId="77777777" w:rsidR="008C0AD3" w:rsidRDefault="008C0AD3" w:rsidP="008C0AD3">
      <w:pPr>
        <w:pStyle w:val="PL"/>
        <w:rPr>
          <w:lang w:val="en-US"/>
        </w:rPr>
      </w:pPr>
      <w:r w:rsidRPr="00046E6A">
        <w:rPr>
          <w:lang w:val="en-US"/>
        </w:rPr>
        <w:t xml:space="preserve">          description: permanent redirect</w:t>
      </w:r>
    </w:p>
    <w:p w14:paraId="14F0F821" w14:textId="77777777" w:rsidR="008C0AD3" w:rsidRPr="003B2883" w:rsidRDefault="008C0AD3" w:rsidP="008C0AD3">
      <w:pPr>
        <w:pStyle w:val="PL"/>
      </w:pPr>
      <w:r w:rsidRPr="003B2883">
        <w:t xml:space="preserve">          content:</w:t>
      </w:r>
    </w:p>
    <w:p w14:paraId="7B6BD67D" w14:textId="77777777" w:rsidR="008C0AD3" w:rsidRPr="003B2883" w:rsidRDefault="008C0AD3" w:rsidP="008C0AD3">
      <w:pPr>
        <w:pStyle w:val="PL"/>
      </w:pPr>
      <w:r w:rsidRPr="003B2883">
        <w:t xml:space="preserve">            application/problem+json:</w:t>
      </w:r>
    </w:p>
    <w:p w14:paraId="731064B4" w14:textId="77777777" w:rsidR="008C0AD3" w:rsidRPr="003B2883" w:rsidRDefault="008C0AD3" w:rsidP="008C0AD3">
      <w:pPr>
        <w:pStyle w:val="PL"/>
      </w:pPr>
      <w:r w:rsidRPr="003B2883">
        <w:t xml:space="preserve">              schema:</w:t>
      </w:r>
    </w:p>
    <w:p w14:paraId="56F451CA" w14:textId="77777777" w:rsidR="008C0AD3" w:rsidRPr="003B2883" w:rsidRDefault="008C0AD3" w:rsidP="008C0AD3">
      <w:pPr>
        <w:pStyle w:val="PL"/>
      </w:pPr>
      <w:r w:rsidRPr="003B2883">
        <w:t xml:space="preserve">                $ref: 'TS29571_CommonData.yaml#/components/schemas/ProblemDetails'</w:t>
      </w:r>
    </w:p>
    <w:p w14:paraId="75F28AB8" w14:textId="77777777" w:rsidR="008C0AD3" w:rsidRDefault="008C0AD3" w:rsidP="008C0AD3">
      <w:pPr>
        <w:pStyle w:val="PL"/>
      </w:pPr>
      <w:r>
        <w:t xml:space="preserve">          headers:</w:t>
      </w:r>
    </w:p>
    <w:p w14:paraId="74C0BAF6" w14:textId="77777777" w:rsidR="008C0AD3" w:rsidRDefault="008C0AD3" w:rsidP="008C0AD3">
      <w:pPr>
        <w:pStyle w:val="PL"/>
      </w:pPr>
      <w:r>
        <w:t xml:space="preserve">          </w:t>
      </w:r>
      <w:r>
        <w:rPr>
          <w:rFonts w:hint="eastAsia"/>
          <w:lang w:eastAsia="zh-CN"/>
        </w:rPr>
        <w:t xml:space="preserve">  </w:t>
      </w:r>
      <w:r>
        <w:t>Location:</w:t>
      </w:r>
    </w:p>
    <w:p w14:paraId="20D174F7"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E80FC7A" w14:textId="77777777" w:rsidR="008C0AD3" w:rsidRDefault="008C0AD3" w:rsidP="008C0AD3">
      <w:pPr>
        <w:pStyle w:val="PL"/>
      </w:pPr>
      <w:r>
        <w:t xml:space="preserve">          </w:t>
      </w:r>
      <w:r>
        <w:rPr>
          <w:rFonts w:hint="eastAsia"/>
          <w:lang w:eastAsia="zh-CN"/>
        </w:rPr>
        <w:t xml:space="preserve">    </w:t>
      </w:r>
      <w:r>
        <w:t>required: true</w:t>
      </w:r>
    </w:p>
    <w:p w14:paraId="55629881" w14:textId="77777777" w:rsidR="008C0AD3" w:rsidRDefault="008C0AD3" w:rsidP="008C0AD3">
      <w:pPr>
        <w:pStyle w:val="PL"/>
      </w:pPr>
      <w:r>
        <w:t xml:space="preserve">          </w:t>
      </w:r>
      <w:r>
        <w:rPr>
          <w:rFonts w:hint="eastAsia"/>
          <w:lang w:eastAsia="zh-CN"/>
        </w:rPr>
        <w:t xml:space="preserve">    </w:t>
      </w:r>
      <w:r>
        <w:t>schema:</w:t>
      </w:r>
    </w:p>
    <w:p w14:paraId="428171F1" w14:textId="77777777" w:rsidR="008C0AD3" w:rsidRDefault="008C0AD3" w:rsidP="008C0AD3">
      <w:pPr>
        <w:pStyle w:val="PL"/>
      </w:pPr>
      <w:r>
        <w:t xml:space="preserve">          </w:t>
      </w:r>
      <w:r>
        <w:rPr>
          <w:rFonts w:hint="eastAsia"/>
          <w:lang w:eastAsia="zh-CN"/>
        </w:rPr>
        <w:t xml:space="preserve">      </w:t>
      </w:r>
      <w:r>
        <w:t>type: string</w:t>
      </w:r>
    </w:p>
    <w:p w14:paraId="7AFD05A9" w14:textId="77777777" w:rsidR="008C0AD3" w:rsidRPr="0011328C" w:rsidRDefault="008C0AD3" w:rsidP="008C0AD3">
      <w:pPr>
        <w:pStyle w:val="PL"/>
        <w:rPr>
          <w:lang w:val="en-US"/>
        </w:rPr>
      </w:pPr>
      <w:r w:rsidRPr="0011328C">
        <w:rPr>
          <w:lang w:val="en-US"/>
        </w:rPr>
        <w:t xml:space="preserve">            3gpp-Sbi-Target-Nf-Id:</w:t>
      </w:r>
    </w:p>
    <w:p w14:paraId="57CF1FCD"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4003DB9B" w14:textId="77777777" w:rsidR="008C0AD3" w:rsidRPr="0011328C" w:rsidRDefault="008C0AD3" w:rsidP="008C0AD3">
      <w:pPr>
        <w:pStyle w:val="PL"/>
        <w:rPr>
          <w:lang w:val="en-US"/>
        </w:rPr>
      </w:pPr>
      <w:r w:rsidRPr="0011328C">
        <w:rPr>
          <w:lang w:val="en-US"/>
        </w:rPr>
        <w:t xml:space="preserve">              schema:</w:t>
      </w:r>
    </w:p>
    <w:p w14:paraId="6F0CA4DE" w14:textId="77777777" w:rsidR="008C0AD3" w:rsidRPr="003B2883" w:rsidRDefault="008C0AD3" w:rsidP="008C0AD3">
      <w:pPr>
        <w:pStyle w:val="PL"/>
      </w:pPr>
      <w:r w:rsidRPr="0011328C">
        <w:rPr>
          <w:lang w:val="en-US"/>
        </w:rPr>
        <w:t xml:space="preserve">                type: string</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lastRenderedPageBreak/>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77777777"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14:paraId="699F3086" w14:textId="77777777" w:rsidR="0053371B" w:rsidRDefault="0053371B" w:rsidP="0053371B">
      <w:pPr>
        <w:pStyle w:val="PL"/>
        <w:rPr>
          <w:lang w:val="en-US"/>
        </w:rPr>
      </w:pPr>
      <w:r w:rsidRPr="002E5CBA">
        <w:rPr>
          <w:lang w:val="en-US"/>
        </w:rPr>
        <w:t xml:space="preserve">          description: </w:t>
      </w:r>
      <w:r>
        <w:rPr>
          <w:lang w:val="en-US"/>
        </w:rPr>
        <w:t>temporary redirect</w:t>
      </w:r>
    </w:p>
    <w:p w14:paraId="1B156CAF" w14:textId="77777777" w:rsidR="0053371B" w:rsidRPr="003B2883" w:rsidRDefault="0053371B" w:rsidP="0053371B">
      <w:pPr>
        <w:pStyle w:val="PL"/>
      </w:pPr>
      <w:r w:rsidRPr="003B2883">
        <w:t xml:space="preserve">          content:</w:t>
      </w:r>
    </w:p>
    <w:p w14:paraId="1FF72D8C" w14:textId="77777777" w:rsidR="0053371B" w:rsidRPr="003B2883" w:rsidRDefault="0053371B" w:rsidP="0053371B">
      <w:pPr>
        <w:pStyle w:val="PL"/>
      </w:pPr>
      <w:r w:rsidRPr="003B2883">
        <w:t xml:space="preserve">            application/problem+json:</w:t>
      </w:r>
    </w:p>
    <w:p w14:paraId="689B21A2" w14:textId="77777777" w:rsidR="0053371B" w:rsidRPr="003B2883" w:rsidRDefault="0053371B" w:rsidP="0053371B">
      <w:pPr>
        <w:pStyle w:val="PL"/>
      </w:pPr>
      <w:r w:rsidRPr="003B2883">
        <w:t xml:space="preserve">              schema:</w:t>
      </w:r>
    </w:p>
    <w:p w14:paraId="22663286" w14:textId="77777777" w:rsidR="0053371B" w:rsidRPr="003B2883" w:rsidRDefault="0053371B" w:rsidP="0053371B">
      <w:pPr>
        <w:pStyle w:val="PL"/>
      </w:pPr>
      <w:r w:rsidRPr="003B2883">
        <w:t xml:space="preserve">                $ref: 'TS29571_CommonData.yaml#/components/schemas/ProblemDetails'</w:t>
      </w:r>
    </w:p>
    <w:p w14:paraId="45ACFD05" w14:textId="77777777" w:rsidR="0053371B" w:rsidRDefault="0053371B" w:rsidP="0053371B">
      <w:pPr>
        <w:pStyle w:val="PL"/>
      </w:pPr>
      <w:r>
        <w:t xml:space="preserve">          headers:</w:t>
      </w:r>
    </w:p>
    <w:p w14:paraId="18738774" w14:textId="77777777" w:rsidR="0053371B" w:rsidRDefault="0053371B" w:rsidP="0053371B">
      <w:pPr>
        <w:pStyle w:val="PL"/>
      </w:pPr>
      <w:r>
        <w:t xml:space="preserve">          </w:t>
      </w:r>
      <w:r>
        <w:rPr>
          <w:rFonts w:hint="eastAsia"/>
          <w:lang w:eastAsia="zh-CN"/>
        </w:rPr>
        <w:t xml:space="preserve">  </w:t>
      </w:r>
      <w:r>
        <w:t>Location:</w:t>
      </w:r>
    </w:p>
    <w:p w14:paraId="2320306E"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4EEA3C9" w14:textId="77777777" w:rsidR="0053371B" w:rsidRDefault="0053371B" w:rsidP="0053371B">
      <w:pPr>
        <w:pStyle w:val="PL"/>
      </w:pPr>
      <w:r>
        <w:t xml:space="preserve">          </w:t>
      </w:r>
      <w:r>
        <w:rPr>
          <w:rFonts w:hint="eastAsia"/>
          <w:lang w:eastAsia="zh-CN"/>
        </w:rPr>
        <w:t xml:space="preserve">    </w:t>
      </w:r>
      <w:r>
        <w:t>required: true</w:t>
      </w:r>
    </w:p>
    <w:p w14:paraId="720E15DB" w14:textId="77777777" w:rsidR="0053371B" w:rsidRDefault="0053371B" w:rsidP="0053371B">
      <w:pPr>
        <w:pStyle w:val="PL"/>
      </w:pPr>
      <w:r>
        <w:t xml:space="preserve">          </w:t>
      </w:r>
      <w:r>
        <w:rPr>
          <w:rFonts w:hint="eastAsia"/>
          <w:lang w:eastAsia="zh-CN"/>
        </w:rPr>
        <w:t xml:space="preserve">    </w:t>
      </w:r>
      <w:r>
        <w:t>schema:</w:t>
      </w:r>
    </w:p>
    <w:p w14:paraId="21696979" w14:textId="77777777" w:rsidR="0053371B" w:rsidRPr="002E5CBA" w:rsidRDefault="0053371B" w:rsidP="0053371B">
      <w:pPr>
        <w:pStyle w:val="PL"/>
        <w:rPr>
          <w:lang w:val="en-US" w:eastAsia="zh-CN"/>
        </w:rPr>
      </w:pPr>
      <w:r>
        <w:t xml:space="preserve">          </w:t>
      </w:r>
      <w:r>
        <w:rPr>
          <w:rFonts w:hint="eastAsia"/>
          <w:lang w:eastAsia="zh-CN"/>
        </w:rPr>
        <w:t xml:space="preserve">      </w:t>
      </w:r>
      <w:r>
        <w:t>type: string</w:t>
      </w:r>
    </w:p>
    <w:p w14:paraId="6400049F" w14:textId="77777777" w:rsidR="0053371B" w:rsidRPr="0011328C" w:rsidRDefault="0053371B" w:rsidP="0053371B">
      <w:pPr>
        <w:pStyle w:val="PL"/>
        <w:rPr>
          <w:lang w:val="en-US"/>
        </w:rPr>
      </w:pPr>
      <w:r w:rsidRPr="0011328C">
        <w:rPr>
          <w:lang w:val="en-US"/>
        </w:rPr>
        <w:t xml:space="preserve">            3gpp-Sbi-Target-Nf-Id:</w:t>
      </w:r>
    </w:p>
    <w:p w14:paraId="6FBE3468"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6EED6227" w14:textId="77777777" w:rsidR="0053371B" w:rsidRPr="0011328C" w:rsidRDefault="0053371B" w:rsidP="0053371B">
      <w:pPr>
        <w:pStyle w:val="PL"/>
        <w:rPr>
          <w:lang w:val="en-US"/>
        </w:rPr>
      </w:pPr>
      <w:r w:rsidRPr="0011328C">
        <w:rPr>
          <w:lang w:val="en-US"/>
        </w:rPr>
        <w:t xml:space="preserve">              schema:</w:t>
      </w:r>
    </w:p>
    <w:p w14:paraId="23DB736C" w14:textId="77777777" w:rsidR="0053371B" w:rsidRDefault="0053371B" w:rsidP="0053371B">
      <w:pPr>
        <w:pStyle w:val="PL"/>
        <w:rPr>
          <w:lang w:val="en-US"/>
        </w:rPr>
      </w:pPr>
      <w:r w:rsidRPr="0011328C">
        <w:rPr>
          <w:lang w:val="en-US"/>
        </w:rPr>
        <w:t xml:space="preserve">                type: string</w:t>
      </w:r>
    </w:p>
    <w:p w14:paraId="34E7B673" w14:textId="77777777" w:rsidR="0053371B" w:rsidRPr="00046E6A" w:rsidRDefault="0053371B" w:rsidP="0053371B">
      <w:pPr>
        <w:pStyle w:val="PL"/>
        <w:rPr>
          <w:lang w:val="en-US"/>
        </w:rPr>
      </w:pPr>
      <w:r w:rsidRPr="00046E6A">
        <w:rPr>
          <w:lang w:val="en-US"/>
        </w:rPr>
        <w:t xml:space="preserve">        '308':</w:t>
      </w:r>
    </w:p>
    <w:p w14:paraId="384F26CE" w14:textId="77777777" w:rsidR="0053371B" w:rsidRDefault="0053371B" w:rsidP="0053371B">
      <w:pPr>
        <w:pStyle w:val="PL"/>
        <w:rPr>
          <w:lang w:val="en-US"/>
        </w:rPr>
      </w:pPr>
      <w:r w:rsidRPr="00046E6A">
        <w:rPr>
          <w:lang w:val="en-US"/>
        </w:rPr>
        <w:t xml:space="preserve">          description: permanent redirect</w:t>
      </w:r>
    </w:p>
    <w:p w14:paraId="4F907C2F" w14:textId="77777777" w:rsidR="0053371B" w:rsidRPr="003B2883" w:rsidRDefault="0053371B" w:rsidP="0053371B">
      <w:pPr>
        <w:pStyle w:val="PL"/>
      </w:pPr>
      <w:r w:rsidRPr="003B2883">
        <w:t xml:space="preserve">          content:</w:t>
      </w:r>
    </w:p>
    <w:p w14:paraId="74F8FE9F" w14:textId="77777777" w:rsidR="0053371B" w:rsidRPr="003B2883" w:rsidRDefault="0053371B" w:rsidP="0053371B">
      <w:pPr>
        <w:pStyle w:val="PL"/>
      </w:pPr>
      <w:r w:rsidRPr="003B2883">
        <w:t xml:space="preserve">            application/problem+json:</w:t>
      </w:r>
    </w:p>
    <w:p w14:paraId="0F4D1B04" w14:textId="77777777" w:rsidR="0053371B" w:rsidRPr="003B2883" w:rsidRDefault="0053371B" w:rsidP="0053371B">
      <w:pPr>
        <w:pStyle w:val="PL"/>
      </w:pPr>
      <w:r w:rsidRPr="003B2883">
        <w:t xml:space="preserve">              schema:</w:t>
      </w:r>
    </w:p>
    <w:p w14:paraId="1C1228AB" w14:textId="77777777" w:rsidR="0053371B" w:rsidRPr="003B2883" w:rsidRDefault="0053371B" w:rsidP="0053371B">
      <w:pPr>
        <w:pStyle w:val="PL"/>
      </w:pPr>
      <w:r w:rsidRPr="003B2883">
        <w:t xml:space="preserve">                $ref: 'TS29571_CommonData.yaml#/components/schemas/ProblemDetails'</w:t>
      </w:r>
    </w:p>
    <w:p w14:paraId="7FAEF525" w14:textId="77777777" w:rsidR="0053371B" w:rsidRDefault="0053371B" w:rsidP="0053371B">
      <w:pPr>
        <w:pStyle w:val="PL"/>
      </w:pPr>
      <w:r>
        <w:t xml:space="preserve">          headers:</w:t>
      </w:r>
    </w:p>
    <w:p w14:paraId="75FF8227" w14:textId="77777777" w:rsidR="0053371B" w:rsidRDefault="0053371B" w:rsidP="0053371B">
      <w:pPr>
        <w:pStyle w:val="PL"/>
      </w:pPr>
      <w:r>
        <w:t xml:space="preserve">          </w:t>
      </w:r>
      <w:r>
        <w:rPr>
          <w:rFonts w:hint="eastAsia"/>
          <w:lang w:eastAsia="zh-CN"/>
        </w:rPr>
        <w:t xml:space="preserve">  </w:t>
      </w:r>
      <w:r>
        <w:t>Location:</w:t>
      </w:r>
    </w:p>
    <w:p w14:paraId="6630F9CB"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FEBC2AC" w14:textId="77777777" w:rsidR="0053371B" w:rsidRDefault="0053371B" w:rsidP="0053371B">
      <w:pPr>
        <w:pStyle w:val="PL"/>
      </w:pPr>
      <w:r>
        <w:lastRenderedPageBreak/>
        <w:t xml:space="preserve">          </w:t>
      </w:r>
      <w:r>
        <w:rPr>
          <w:rFonts w:hint="eastAsia"/>
          <w:lang w:eastAsia="zh-CN"/>
        </w:rPr>
        <w:t xml:space="preserve">    </w:t>
      </w:r>
      <w:r>
        <w:t>required: true</w:t>
      </w:r>
    </w:p>
    <w:p w14:paraId="12985033" w14:textId="77777777" w:rsidR="0053371B" w:rsidRDefault="0053371B" w:rsidP="0053371B">
      <w:pPr>
        <w:pStyle w:val="PL"/>
      </w:pPr>
      <w:r>
        <w:t xml:space="preserve">          </w:t>
      </w:r>
      <w:r>
        <w:rPr>
          <w:rFonts w:hint="eastAsia"/>
          <w:lang w:eastAsia="zh-CN"/>
        </w:rPr>
        <w:t xml:space="preserve">    </w:t>
      </w:r>
      <w:r>
        <w:t>schema:</w:t>
      </w:r>
    </w:p>
    <w:p w14:paraId="784976FC" w14:textId="77777777" w:rsidR="0053371B" w:rsidRDefault="0053371B" w:rsidP="0053371B">
      <w:pPr>
        <w:pStyle w:val="PL"/>
      </w:pPr>
      <w:r>
        <w:t xml:space="preserve">          </w:t>
      </w:r>
      <w:r>
        <w:rPr>
          <w:rFonts w:hint="eastAsia"/>
          <w:lang w:eastAsia="zh-CN"/>
        </w:rPr>
        <w:t xml:space="preserve">      </w:t>
      </w:r>
      <w:r>
        <w:t>type: string</w:t>
      </w:r>
    </w:p>
    <w:p w14:paraId="3566A62C" w14:textId="77777777" w:rsidR="0053371B" w:rsidRPr="0011328C" w:rsidRDefault="0053371B" w:rsidP="0053371B">
      <w:pPr>
        <w:pStyle w:val="PL"/>
        <w:rPr>
          <w:lang w:val="en-US"/>
        </w:rPr>
      </w:pPr>
      <w:r w:rsidRPr="0011328C">
        <w:rPr>
          <w:lang w:val="en-US"/>
        </w:rPr>
        <w:t xml:space="preserve">            3gpp-Sbi-Target-Nf-Id:</w:t>
      </w:r>
    </w:p>
    <w:p w14:paraId="3E01ACF1"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615473EA" w14:textId="77777777" w:rsidR="0053371B" w:rsidRPr="0011328C" w:rsidRDefault="0053371B" w:rsidP="0053371B">
      <w:pPr>
        <w:pStyle w:val="PL"/>
        <w:rPr>
          <w:lang w:val="en-US"/>
        </w:rPr>
      </w:pPr>
      <w:r w:rsidRPr="0011328C">
        <w:rPr>
          <w:lang w:val="en-US"/>
        </w:rPr>
        <w:t xml:space="preserve">              schema:</w:t>
      </w:r>
    </w:p>
    <w:p w14:paraId="7FEFB417" w14:textId="77777777" w:rsidR="0053371B" w:rsidRPr="003B2883" w:rsidRDefault="0053371B" w:rsidP="0053371B">
      <w:pPr>
        <w:pStyle w:val="PL"/>
      </w:pPr>
      <w:r w:rsidRPr="0011328C">
        <w:rPr>
          <w:lang w:val="en-US"/>
        </w:rPr>
        <w:t xml:space="preserve">                type: string</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lastRenderedPageBreak/>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77777777"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14:paraId="568B0AA0" w14:textId="77777777" w:rsidR="0053371B" w:rsidRDefault="0053371B" w:rsidP="0053371B">
      <w:pPr>
        <w:pStyle w:val="PL"/>
        <w:rPr>
          <w:lang w:val="en-US"/>
        </w:rPr>
      </w:pPr>
      <w:r w:rsidRPr="002E5CBA">
        <w:rPr>
          <w:lang w:val="en-US"/>
        </w:rPr>
        <w:t xml:space="preserve">          description: </w:t>
      </w:r>
      <w:r>
        <w:rPr>
          <w:lang w:val="en-US"/>
        </w:rPr>
        <w:t>temporary redirect</w:t>
      </w:r>
    </w:p>
    <w:p w14:paraId="2F238075" w14:textId="77777777" w:rsidR="0053371B" w:rsidRPr="003B2883" w:rsidRDefault="0053371B" w:rsidP="0053371B">
      <w:pPr>
        <w:pStyle w:val="PL"/>
      </w:pPr>
      <w:r w:rsidRPr="003B2883">
        <w:t xml:space="preserve">          content:</w:t>
      </w:r>
    </w:p>
    <w:p w14:paraId="0003C44D" w14:textId="77777777" w:rsidR="0053371B" w:rsidRPr="003B2883" w:rsidRDefault="0053371B" w:rsidP="0053371B">
      <w:pPr>
        <w:pStyle w:val="PL"/>
      </w:pPr>
      <w:r w:rsidRPr="003B2883">
        <w:t xml:space="preserve">            application/problem+json:</w:t>
      </w:r>
    </w:p>
    <w:p w14:paraId="2B8E6F80" w14:textId="77777777" w:rsidR="0053371B" w:rsidRPr="003B2883" w:rsidRDefault="0053371B" w:rsidP="0053371B">
      <w:pPr>
        <w:pStyle w:val="PL"/>
      </w:pPr>
      <w:r w:rsidRPr="003B2883">
        <w:t xml:space="preserve">              schema:</w:t>
      </w:r>
    </w:p>
    <w:p w14:paraId="12585DD1" w14:textId="77777777" w:rsidR="0053371B" w:rsidRPr="003B2883" w:rsidRDefault="0053371B" w:rsidP="0053371B">
      <w:pPr>
        <w:pStyle w:val="PL"/>
      </w:pPr>
      <w:r w:rsidRPr="003B2883">
        <w:t xml:space="preserve">                $ref: 'TS29571_CommonData.yaml#/components/schemas/ProblemDetails'</w:t>
      </w:r>
    </w:p>
    <w:p w14:paraId="6313D3D5" w14:textId="77777777" w:rsidR="0053371B" w:rsidRDefault="0053371B" w:rsidP="0053371B">
      <w:pPr>
        <w:pStyle w:val="PL"/>
      </w:pPr>
      <w:r>
        <w:t xml:space="preserve">          headers:</w:t>
      </w:r>
    </w:p>
    <w:p w14:paraId="0AB27DB8" w14:textId="77777777" w:rsidR="0053371B" w:rsidRDefault="0053371B" w:rsidP="0053371B">
      <w:pPr>
        <w:pStyle w:val="PL"/>
      </w:pPr>
      <w:r>
        <w:t xml:space="preserve">          </w:t>
      </w:r>
      <w:r>
        <w:rPr>
          <w:rFonts w:hint="eastAsia"/>
          <w:lang w:eastAsia="zh-CN"/>
        </w:rPr>
        <w:t xml:space="preserve">  </w:t>
      </w:r>
      <w:r>
        <w:t>Location:</w:t>
      </w:r>
    </w:p>
    <w:p w14:paraId="7C8DA3DA"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0D3E23F" w14:textId="77777777" w:rsidR="0053371B" w:rsidRDefault="0053371B" w:rsidP="0053371B">
      <w:pPr>
        <w:pStyle w:val="PL"/>
      </w:pPr>
      <w:r>
        <w:t xml:space="preserve">          </w:t>
      </w:r>
      <w:r>
        <w:rPr>
          <w:rFonts w:hint="eastAsia"/>
          <w:lang w:eastAsia="zh-CN"/>
        </w:rPr>
        <w:t xml:space="preserve">    </w:t>
      </w:r>
      <w:r>
        <w:t>required: true</w:t>
      </w:r>
    </w:p>
    <w:p w14:paraId="3B9B7510" w14:textId="77777777" w:rsidR="0053371B" w:rsidRDefault="0053371B" w:rsidP="0053371B">
      <w:pPr>
        <w:pStyle w:val="PL"/>
      </w:pPr>
      <w:r>
        <w:t xml:space="preserve">          </w:t>
      </w:r>
      <w:r>
        <w:rPr>
          <w:rFonts w:hint="eastAsia"/>
          <w:lang w:eastAsia="zh-CN"/>
        </w:rPr>
        <w:t xml:space="preserve">    </w:t>
      </w:r>
      <w:r>
        <w:t>schema:</w:t>
      </w:r>
    </w:p>
    <w:p w14:paraId="55E6A90C" w14:textId="77777777" w:rsidR="0053371B" w:rsidRPr="002E5CBA" w:rsidRDefault="0053371B" w:rsidP="0053371B">
      <w:pPr>
        <w:pStyle w:val="PL"/>
        <w:rPr>
          <w:lang w:val="en-US" w:eastAsia="zh-CN"/>
        </w:rPr>
      </w:pPr>
      <w:r>
        <w:t xml:space="preserve">          </w:t>
      </w:r>
      <w:r>
        <w:rPr>
          <w:rFonts w:hint="eastAsia"/>
          <w:lang w:eastAsia="zh-CN"/>
        </w:rPr>
        <w:t xml:space="preserve">      </w:t>
      </w:r>
      <w:r>
        <w:t>type: string</w:t>
      </w:r>
    </w:p>
    <w:p w14:paraId="0CF02115" w14:textId="77777777" w:rsidR="0053371B" w:rsidRPr="0011328C" w:rsidRDefault="0053371B" w:rsidP="0053371B">
      <w:pPr>
        <w:pStyle w:val="PL"/>
        <w:rPr>
          <w:lang w:val="en-US"/>
        </w:rPr>
      </w:pPr>
      <w:r w:rsidRPr="0011328C">
        <w:rPr>
          <w:lang w:val="en-US"/>
        </w:rPr>
        <w:t xml:space="preserve">            3gpp-Sbi-Target-Nf-Id:</w:t>
      </w:r>
    </w:p>
    <w:p w14:paraId="7331CF6F"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58EFC6FD" w14:textId="77777777" w:rsidR="0053371B" w:rsidRPr="0011328C" w:rsidRDefault="0053371B" w:rsidP="0053371B">
      <w:pPr>
        <w:pStyle w:val="PL"/>
        <w:rPr>
          <w:lang w:val="en-US"/>
        </w:rPr>
      </w:pPr>
      <w:r w:rsidRPr="0011328C">
        <w:rPr>
          <w:lang w:val="en-US"/>
        </w:rPr>
        <w:t xml:space="preserve">              schema:</w:t>
      </w:r>
    </w:p>
    <w:p w14:paraId="01B1C6E2" w14:textId="77777777" w:rsidR="0053371B" w:rsidRDefault="0053371B" w:rsidP="0053371B">
      <w:pPr>
        <w:pStyle w:val="PL"/>
        <w:rPr>
          <w:lang w:val="en-US"/>
        </w:rPr>
      </w:pPr>
      <w:r w:rsidRPr="0011328C">
        <w:rPr>
          <w:lang w:val="en-US"/>
        </w:rPr>
        <w:t xml:space="preserve">                type: string</w:t>
      </w:r>
    </w:p>
    <w:p w14:paraId="1C277FF4" w14:textId="77777777" w:rsidR="0053371B" w:rsidRPr="00046E6A" w:rsidRDefault="0053371B" w:rsidP="0053371B">
      <w:pPr>
        <w:pStyle w:val="PL"/>
        <w:rPr>
          <w:lang w:val="en-US"/>
        </w:rPr>
      </w:pPr>
      <w:r w:rsidRPr="00046E6A">
        <w:rPr>
          <w:lang w:val="en-US"/>
        </w:rPr>
        <w:t xml:space="preserve">        '308':</w:t>
      </w:r>
    </w:p>
    <w:p w14:paraId="326481CB" w14:textId="77777777" w:rsidR="0053371B" w:rsidRDefault="0053371B" w:rsidP="0053371B">
      <w:pPr>
        <w:pStyle w:val="PL"/>
        <w:rPr>
          <w:lang w:val="en-US"/>
        </w:rPr>
      </w:pPr>
      <w:r w:rsidRPr="00046E6A">
        <w:rPr>
          <w:lang w:val="en-US"/>
        </w:rPr>
        <w:t xml:space="preserve">          description: permanent redirect</w:t>
      </w:r>
    </w:p>
    <w:p w14:paraId="54D42488" w14:textId="77777777" w:rsidR="0053371B" w:rsidRPr="003B2883" w:rsidRDefault="0053371B" w:rsidP="0053371B">
      <w:pPr>
        <w:pStyle w:val="PL"/>
      </w:pPr>
      <w:r w:rsidRPr="003B2883">
        <w:t xml:space="preserve">          content:</w:t>
      </w:r>
    </w:p>
    <w:p w14:paraId="698A62CD" w14:textId="77777777" w:rsidR="0053371B" w:rsidRPr="003B2883" w:rsidRDefault="0053371B" w:rsidP="0053371B">
      <w:pPr>
        <w:pStyle w:val="PL"/>
      </w:pPr>
      <w:r w:rsidRPr="003B2883">
        <w:t xml:space="preserve">            application/problem+json:</w:t>
      </w:r>
    </w:p>
    <w:p w14:paraId="7CFD33CD" w14:textId="77777777" w:rsidR="0053371B" w:rsidRPr="003B2883" w:rsidRDefault="0053371B" w:rsidP="0053371B">
      <w:pPr>
        <w:pStyle w:val="PL"/>
      </w:pPr>
      <w:r w:rsidRPr="003B2883">
        <w:t xml:space="preserve">              schema:</w:t>
      </w:r>
    </w:p>
    <w:p w14:paraId="18B93DCE" w14:textId="77777777" w:rsidR="0053371B" w:rsidRPr="003B2883" w:rsidRDefault="0053371B" w:rsidP="0053371B">
      <w:pPr>
        <w:pStyle w:val="PL"/>
      </w:pPr>
      <w:r w:rsidRPr="003B2883">
        <w:t xml:space="preserve">                $ref: 'TS29571_CommonData.yaml#/components/schemas/ProblemDetails'</w:t>
      </w:r>
    </w:p>
    <w:p w14:paraId="1584C4E8" w14:textId="77777777" w:rsidR="0053371B" w:rsidRDefault="0053371B" w:rsidP="0053371B">
      <w:pPr>
        <w:pStyle w:val="PL"/>
      </w:pPr>
      <w:r>
        <w:t xml:space="preserve">          headers:</w:t>
      </w:r>
    </w:p>
    <w:p w14:paraId="2182AD2F" w14:textId="77777777" w:rsidR="0053371B" w:rsidRDefault="0053371B" w:rsidP="0053371B">
      <w:pPr>
        <w:pStyle w:val="PL"/>
      </w:pPr>
      <w:r>
        <w:t xml:space="preserve">          </w:t>
      </w:r>
      <w:r>
        <w:rPr>
          <w:rFonts w:hint="eastAsia"/>
          <w:lang w:eastAsia="zh-CN"/>
        </w:rPr>
        <w:t xml:space="preserve">  </w:t>
      </w:r>
      <w:r>
        <w:t>Location:</w:t>
      </w:r>
    </w:p>
    <w:p w14:paraId="2D3AA0B1"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D337E1E" w14:textId="77777777" w:rsidR="0053371B" w:rsidRDefault="0053371B" w:rsidP="0053371B">
      <w:pPr>
        <w:pStyle w:val="PL"/>
      </w:pPr>
      <w:r>
        <w:t xml:space="preserve">          </w:t>
      </w:r>
      <w:r>
        <w:rPr>
          <w:rFonts w:hint="eastAsia"/>
          <w:lang w:eastAsia="zh-CN"/>
        </w:rPr>
        <w:t xml:space="preserve">    </w:t>
      </w:r>
      <w:r>
        <w:t>required: true</w:t>
      </w:r>
    </w:p>
    <w:p w14:paraId="7B7A1A3D" w14:textId="77777777" w:rsidR="0053371B" w:rsidRDefault="0053371B" w:rsidP="0053371B">
      <w:pPr>
        <w:pStyle w:val="PL"/>
      </w:pPr>
      <w:r>
        <w:t xml:space="preserve">          </w:t>
      </w:r>
      <w:r>
        <w:rPr>
          <w:rFonts w:hint="eastAsia"/>
          <w:lang w:eastAsia="zh-CN"/>
        </w:rPr>
        <w:t xml:space="preserve">    </w:t>
      </w:r>
      <w:r>
        <w:t>schema:</w:t>
      </w:r>
    </w:p>
    <w:p w14:paraId="164D9218" w14:textId="77777777" w:rsidR="0053371B" w:rsidRDefault="0053371B" w:rsidP="0053371B">
      <w:pPr>
        <w:pStyle w:val="PL"/>
      </w:pPr>
      <w:r>
        <w:t xml:space="preserve">          </w:t>
      </w:r>
      <w:r>
        <w:rPr>
          <w:rFonts w:hint="eastAsia"/>
          <w:lang w:eastAsia="zh-CN"/>
        </w:rPr>
        <w:t xml:space="preserve">      </w:t>
      </w:r>
      <w:r>
        <w:t>type: string</w:t>
      </w:r>
    </w:p>
    <w:p w14:paraId="38EA66FB" w14:textId="77777777" w:rsidR="0053371B" w:rsidRPr="0011328C" w:rsidRDefault="0053371B" w:rsidP="0053371B">
      <w:pPr>
        <w:pStyle w:val="PL"/>
        <w:rPr>
          <w:lang w:val="en-US"/>
        </w:rPr>
      </w:pPr>
      <w:r w:rsidRPr="0011328C">
        <w:rPr>
          <w:lang w:val="en-US"/>
        </w:rPr>
        <w:t xml:space="preserve">            3gpp-Sbi-Target-Nf-Id:</w:t>
      </w:r>
    </w:p>
    <w:p w14:paraId="137D70DF"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4E5FCBA4" w14:textId="77777777" w:rsidR="0053371B" w:rsidRPr="0011328C" w:rsidRDefault="0053371B" w:rsidP="0053371B">
      <w:pPr>
        <w:pStyle w:val="PL"/>
        <w:rPr>
          <w:lang w:val="en-US"/>
        </w:rPr>
      </w:pPr>
      <w:r w:rsidRPr="0011328C">
        <w:rPr>
          <w:lang w:val="en-US"/>
        </w:rPr>
        <w:t xml:space="preserve">              schema:</w:t>
      </w:r>
    </w:p>
    <w:p w14:paraId="4C1427FF" w14:textId="77777777" w:rsidR="0053371B" w:rsidRPr="003B2883" w:rsidRDefault="0053371B" w:rsidP="0053371B">
      <w:pPr>
        <w:pStyle w:val="PL"/>
      </w:pPr>
      <w:r w:rsidRPr="0011328C">
        <w:rPr>
          <w:lang w:val="en-US"/>
        </w:rPr>
        <w:t xml:space="preserve">                type: string</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lastRenderedPageBreak/>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94F8267"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3A4A7552" w14:textId="77777777" w:rsidR="001A7677" w:rsidRPr="003B2883" w:rsidRDefault="001A7677" w:rsidP="001A7677">
      <w:pPr>
        <w:pStyle w:val="PL"/>
      </w:pPr>
      <w:r w:rsidRPr="003B2883">
        <w:t xml:space="preserve">                  content:</w:t>
      </w:r>
    </w:p>
    <w:p w14:paraId="5583A4B4" w14:textId="77777777" w:rsidR="001A7677" w:rsidRPr="003B2883" w:rsidRDefault="001A7677" w:rsidP="001A7677">
      <w:pPr>
        <w:pStyle w:val="PL"/>
      </w:pPr>
      <w:r w:rsidRPr="003B2883">
        <w:t xml:space="preserve">                    application/problem+json:</w:t>
      </w:r>
    </w:p>
    <w:p w14:paraId="36526608" w14:textId="77777777" w:rsidR="001A7677" w:rsidRPr="003B2883" w:rsidRDefault="001A7677" w:rsidP="001A7677">
      <w:pPr>
        <w:pStyle w:val="PL"/>
      </w:pPr>
      <w:r w:rsidRPr="003B2883">
        <w:t xml:space="preserve">                      schema:</w:t>
      </w:r>
    </w:p>
    <w:p w14:paraId="1221162E" w14:textId="77777777" w:rsidR="001A7677" w:rsidRPr="003B2883" w:rsidRDefault="001A7677" w:rsidP="001A7677">
      <w:pPr>
        <w:pStyle w:val="PL"/>
      </w:pPr>
      <w:r w:rsidRPr="003B2883">
        <w:t xml:space="preserve">                        $ref: 'TS29571_CommonData.yaml#/components/schemas/ProblemDetails'</w:t>
      </w:r>
    </w:p>
    <w:p w14:paraId="1A5C8AF3" w14:textId="77777777" w:rsidR="001A7677" w:rsidRDefault="001A7677" w:rsidP="001A7677">
      <w:pPr>
        <w:pStyle w:val="PL"/>
      </w:pPr>
      <w:r w:rsidRPr="003B2883">
        <w:t xml:space="preserve">        </w:t>
      </w:r>
      <w:r>
        <w:t xml:space="preserve">          headers:</w:t>
      </w:r>
    </w:p>
    <w:p w14:paraId="6B4B5482"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43F5DCF6"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A2AAC33"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621CEA68"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0A59755F"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24F86BF8" w14:textId="77777777" w:rsidR="001A7677" w:rsidRDefault="001A7677" w:rsidP="001A7677">
      <w:pPr>
        <w:pStyle w:val="PL"/>
        <w:rPr>
          <w:lang w:val="en-US"/>
        </w:rPr>
      </w:pPr>
      <w:r w:rsidRPr="003B2883">
        <w:t xml:space="preserve">        </w:t>
      </w:r>
      <w:r>
        <w:rPr>
          <w:lang w:val="en-US"/>
        </w:rPr>
        <w:t xml:space="preserve">            3gpp-Sbi-Target-Nf-Id:</w:t>
      </w:r>
    </w:p>
    <w:p w14:paraId="6952D43F"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29A555D8" w14:textId="77777777" w:rsidR="001A7677" w:rsidRDefault="001A7677" w:rsidP="001A7677">
      <w:pPr>
        <w:pStyle w:val="PL"/>
        <w:rPr>
          <w:lang w:val="en-US"/>
        </w:rPr>
      </w:pPr>
      <w:r w:rsidRPr="003B2883">
        <w:t xml:space="preserve">        </w:t>
      </w:r>
      <w:r>
        <w:rPr>
          <w:lang w:val="en-US"/>
        </w:rPr>
        <w:t xml:space="preserve">              schema:</w:t>
      </w:r>
    </w:p>
    <w:p w14:paraId="46DB1AF5" w14:textId="77777777" w:rsidR="001A7677" w:rsidRDefault="001A7677" w:rsidP="001A7677">
      <w:pPr>
        <w:pStyle w:val="PL"/>
        <w:rPr>
          <w:lang w:val="en-US"/>
        </w:rPr>
      </w:pPr>
      <w:r w:rsidRPr="003B2883">
        <w:t xml:space="preserve">        </w:t>
      </w:r>
      <w:r>
        <w:rPr>
          <w:lang w:val="en-US"/>
        </w:rPr>
        <w:t xml:space="preserve">                type: string</w:t>
      </w:r>
    </w:p>
    <w:p w14:paraId="5EA5FA86" w14:textId="77777777" w:rsidR="001A7677" w:rsidRPr="00046E6A" w:rsidRDefault="001A7677" w:rsidP="001A7677">
      <w:pPr>
        <w:pStyle w:val="PL"/>
        <w:rPr>
          <w:lang w:val="en-US"/>
        </w:rPr>
      </w:pPr>
      <w:r w:rsidRPr="003B2883">
        <w:t xml:space="preserve">        </w:t>
      </w:r>
      <w:r w:rsidRPr="00046E6A">
        <w:rPr>
          <w:lang w:val="en-US"/>
        </w:rPr>
        <w:t xml:space="preserve">        '308':</w:t>
      </w:r>
    </w:p>
    <w:p w14:paraId="2088D87F"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3CE6569B" w14:textId="77777777" w:rsidR="001A7677" w:rsidRPr="003B2883" w:rsidRDefault="001A7677" w:rsidP="001A7677">
      <w:pPr>
        <w:pStyle w:val="PL"/>
      </w:pPr>
      <w:r w:rsidRPr="003B2883">
        <w:t xml:space="preserve">                  content:</w:t>
      </w:r>
    </w:p>
    <w:p w14:paraId="6B95434F" w14:textId="77777777" w:rsidR="001A7677" w:rsidRPr="003B2883" w:rsidRDefault="001A7677" w:rsidP="001A7677">
      <w:pPr>
        <w:pStyle w:val="PL"/>
      </w:pPr>
      <w:r w:rsidRPr="003B2883">
        <w:t xml:space="preserve">                    application/problem+json:</w:t>
      </w:r>
    </w:p>
    <w:p w14:paraId="58442715" w14:textId="77777777" w:rsidR="001A7677" w:rsidRPr="003B2883" w:rsidRDefault="001A7677" w:rsidP="001A7677">
      <w:pPr>
        <w:pStyle w:val="PL"/>
      </w:pPr>
      <w:r w:rsidRPr="003B2883">
        <w:t xml:space="preserve">                      schema:</w:t>
      </w:r>
    </w:p>
    <w:p w14:paraId="499C345C" w14:textId="77777777" w:rsidR="001A7677" w:rsidRPr="003B2883" w:rsidRDefault="001A7677" w:rsidP="001A7677">
      <w:pPr>
        <w:pStyle w:val="PL"/>
      </w:pPr>
      <w:r w:rsidRPr="003B2883">
        <w:t xml:space="preserve">                        $ref: 'TS29571_CommonData.yaml#/components/schemas/ProblemDetails'</w:t>
      </w:r>
    </w:p>
    <w:p w14:paraId="08917E33" w14:textId="77777777" w:rsidR="001A7677" w:rsidRDefault="001A7677" w:rsidP="001A7677">
      <w:pPr>
        <w:pStyle w:val="PL"/>
      </w:pPr>
      <w:r w:rsidRPr="003B2883">
        <w:t xml:space="preserve">        </w:t>
      </w:r>
      <w:r>
        <w:t xml:space="preserve">          headers:</w:t>
      </w:r>
    </w:p>
    <w:p w14:paraId="50A316A9"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BA92AB6"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3D84F60"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5C69E5BF"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659FC25A"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3CEFDB1A" w14:textId="77777777" w:rsidR="001A7677" w:rsidRDefault="001A7677" w:rsidP="001A7677">
      <w:pPr>
        <w:pStyle w:val="PL"/>
        <w:rPr>
          <w:lang w:val="en-US"/>
        </w:rPr>
      </w:pPr>
      <w:r w:rsidRPr="003B2883">
        <w:t xml:space="preserve">        </w:t>
      </w:r>
      <w:r>
        <w:rPr>
          <w:lang w:val="en-US"/>
        </w:rPr>
        <w:t xml:space="preserve">            3gpp-Sbi-Target-Nf-Id:</w:t>
      </w:r>
    </w:p>
    <w:p w14:paraId="58B53735"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3B13C006" w14:textId="77777777" w:rsidR="001A7677" w:rsidRDefault="001A7677" w:rsidP="001A7677">
      <w:pPr>
        <w:pStyle w:val="PL"/>
        <w:rPr>
          <w:lang w:val="en-US"/>
        </w:rPr>
      </w:pPr>
      <w:r w:rsidRPr="003B2883">
        <w:t xml:space="preserve">        </w:t>
      </w:r>
      <w:r>
        <w:rPr>
          <w:lang w:val="en-US"/>
        </w:rPr>
        <w:t xml:space="preserve">              schema:</w:t>
      </w:r>
    </w:p>
    <w:p w14:paraId="7FBA82DD" w14:textId="77777777" w:rsidR="002A2F2E" w:rsidRPr="003B2883" w:rsidRDefault="001A7677" w:rsidP="001A7677">
      <w:pPr>
        <w:pStyle w:val="PL"/>
      </w:pPr>
      <w:r w:rsidRPr="003B2883">
        <w:t xml:space="preserve">        </w:t>
      </w:r>
      <w:r>
        <w:rPr>
          <w:lang w:val="en-US"/>
        </w:rPr>
        <w:t xml:space="preserve">                type: string</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lastRenderedPageBreak/>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6B9FCD34" w14:textId="77777777" w:rsidR="002A2F2E" w:rsidRDefault="002A2F2E" w:rsidP="002A2F2E">
      <w:pPr>
        <w:pStyle w:val="PL"/>
        <w:rPr>
          <w:lang w:val="en-US"/>
        </w:rPr>
      </w:pPr>
      <w:r w:rsidRPr="002E5CBA">
        <w:rPr>
          <w:lang w:val="en-US"/>
        </w:rPr>
        <w:t xml:space="preserve">          description: </w:t>
      </w:r>
      <w:r>
        <w:rPr>
          <w:lang w:val="en-US"/>
        </w:rPr>
        <w:t>temporary redirect</w:t>
      </w:r>
    </w:p>
    <w:p w14:paraId="6C902632" w14:textId="77777777" w:rsidR="002A2F2E" w:rsidRPr="003B2883" w:rsidRDefault="002A2F2E" w:rsidP="002A2F2E">
      <w:pPr>
        <w:pStyle w:val="PL"/>
      </w:pPr>
      <w:r w:rsidRPr="003B2883">
        <w:t xml:space="preserve">          content:</w:t>
      </w:r>
    </w:p>
    <w:p w14:paraId="71164911" w14:textId="77777777" w:rsidR="002A2F2E" w:rsidRPr="003B2883" w:rsidRDefault="002A2F2E" w:rsidP="002A2F2E">
      <w:pPr>
        <w:pStyle w:val="PL"/>
      </w:pPr>
      <w:r w:rsidRPr="003B2883">
        <w:t xml:space="preserve">            application/problem+json:</w:t>
      </w:r>
    </w:p>
    <w:p w14:paraId="7EFE0995" w14:textId="77777777" w:rsidR="002A2F2E" w:rsidRPr="003B2883" w:rsidRDefault="002A2F2E" w:rsidP="002A2F2E">
      <w:pPr>
        <w:pStyle w:val="PL"/>
      </w:pPr>
      <w:r w:rsidRPr="003B2883">
        <w:t xml:space="preserve">              schema:</w:t>
      </w:r>
    </w:p>
    <w:p w14:paraId="72C2956F" w14:textId="77777777" w:rsidR="002A2F2E" w:rsidRPr="003B2883" w:rsidRDefault="002A2F2E" w:rsidP="002A2F2E">
      <w:pPr>
        <w:pStyle w:val="PL"/>
      </w:pPr>
      <w:r w:rsidRPr="003B2883">
        <w:t xml:space="preserve">                $ref: 'TS29571_CommonData.yaml#/components/schemas/ProblemDetails'</w:t>
      </w:r>
    </w:p>
    <w:p w14:paraId="2DEBAA5A" w14:textId="77777777" w:rsidR="002A2F2E" w:rsidRDefault="002A2F2E" w:rsidP="002A2F2E">
      <w:pPr>
        <w:pStyle w:val="PL"/>
      </w:pPr>
      <w:r>
        <w:t xml:space="preserve">          headers:</w:t>
      </w:r>
    </w:p>
    <w:p w14:paraId="44F30F3E" w14:textId="77777777" w:rsidR="002A2F2E" w:rsidRDefault="002A2F2E" w:rsidP="002A2F2E">
      <w:pPr>
        <w:pStyle w:val="PL"/>
      </w:pPr>
      <w:r>
        <w:t xml:space="preserve">          </w:t>
      </w:r>
      <w:r>
        <w:rPr>
          <w:rFonts w:hint="eastAsia"/>
          <w:lang w:eastAsia="zh-CN"/>
        </w:rPr>
        <w:t xml:space="preserve">  </w:t>
      </w:r>
      <w:r>
        <w:t>Location:</w:t>
      </w:r>
    </w:p>
    <w:p w14:paraId="3B9CA17A"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2EBAB01" w14:textId="77777777" w:rsidR="002A2F2E" w:rsidRDefault="002A2F2E" w:rsidP="002A2F2E">
      <w:pPr>
        <w:pStyle w:val="PL"/>
      </w:pPr>
      <w:r>
        <w:t xml:space="preserve">          </w:t>
      </w:r>
      <w:r>
        <w:rPr>
          <w:rFonts w:hint="eastAsia"/>
          <w:lang w:eastAsia="zh-CN"/>
        </w:rPr>
        <w:t xml:space="preserve">    </w:t>
      </w:r>
      <w:r>
        <w:t>required: true</w:t>
      </w:r>
    </w:p>
    <w:p w14:paraId="260BE523" w14:textId="77777777" w:rsidR="002A2F2E" w:rsidRDefault="002A2F2E" w:rsidP="002A2F2E">
      <w:pPr>
        <w:pStyle w:val="PL"/>
      </w:pPr>
      <w:r>
        <w:t xml:space="preserve">          </w:t>
      </w:r>
      <w:r>
        <w:rPr>
          <w:rFonts w:hint="eastAsia"/>
          <w:lang w:eastAsia="zh-CN"/>
        </w:rPr>
        <w:t xml:space="preserve">    </w:t>
      </w:r>
      <w:r>
        <w:t>schema:</w:t>
      </w:r>
    </w:p>
    <w:p w14:paraId="316223CB"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1D03F672" w14:textId="77777777" w:rsidR="002A2F2E" w:rsidRPr="0011328C" w:rsidRDefault="002A2F2E" w:rsidP="002A2F2E">
      <w:pPr>
        <w:pStyle w:val="PL"/>
        <w:rPr>
          <w:lang w:val="en-US"/>
        </w:rPr>
      </w:pPr>
      <w:r w:rsidRPr="0011328C">
        <w:rPr>
          <w:lang w:val="en-US"/>
        </w:rPr>
        <w:t xml:space="preserve">            3gpp-Sbi-Target-Nf-Id:</w:t>
      </w:r>
    </w:p>
    <w:p w14:paraId="3C1222C5"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1ECCB19E" w14:textId="77777777" w:rsidR="002A2F2E" w:rsidRPr="0011328C" w:rsidRDefault="002A2F2E" w:rsidP="002A2F2E">
      <w:pPr>
        <w:pStyle w:val="PL"/>
        <w:rPr>
          <w:lang w:val="en-US"/>
        </w:rPr>
      </w:pPr>
      <w:r w:rsidRPr="0011328C">
        <w:rPr>
          <w:lang w:val="en-US"/>
        </w:rPr>
        <w:t xml:space="preserve">              schema:</w:t>
      </w:r>
    </w:p>
    <w:p w14:paraId="2DC6A9E8" w14:textId="77777777" w:rsidR="002A2F2E" w:rsidRDefault="002A2F2E" w:rsidP="002A2F2E">
      <w:pPr>
        <w:pStyle w:val="PL"/>
        <w:rPr>
          <w:lang w:val="en-US"/>
        </w:rPr>
      </w:pPr>
      <w:r w:rsidRPr="0011328C">
        <w:rPr>
          <w:lang w:val="en-US"/>
        </w:rPr>
        <w:t xml:space="preserve">                type: string</w:t>
      </w:r>
    </w:p>
    <w:p w14:paraId="3970E2E7" w14:textId="77777777" w:rsidR="002A2F2E" w:rsidRPr="00046E6A" w:rsidRDefault="002A2F2E" w:rsidP="002A2F2E">
      <w:pPr>
        <w:pStyle w:val="PL"/>
        <w:rPr>
          <w:lang w:val="en-US"/>
        </w:rPr>
      </w:pPr>
      <w:r w:rsidRPr="00046E6A">
        <w:rPr>
          <w:lang w:val="en-US"/>
        </w:rPr>
        <w:t xml:space="preserve">        '308':</w:t>
      </w:r>
    </w:p>
    <w:p w14:paraId="3ABD858B" w14:textId="77777777" w:rsidR="002A2F2E" w:rsidRDefault="002A2F2E" w:rsidP="002A2F2E">
      <w:pPr>
        <w:pStyle w:val="PL"/>
        <w:rPr>
          <w:lang w:val="en-US"/>
        </w:rPr>
      </w:pPr>
      <w:r w:rsidRPr="00046E6A">
        <w:rPr>
          <w:lang w:val="en-US"/>
        </w:rPr>
        <w:t xml:space="preserve">          description: permanent redirect</w:t>
      </w:r>
    </w:p>
    <w:p w14:paraId="13B9063B" w14:textId="77777777" w:rsidR="002A2F2E" w:rsidRPr="003B2883" w:rsidRDefault="002A2F2E" w:rsidP="002A2F2E">
      <w:pPr>
        <w:pStyle w:val="PL"/>
      </w:pPr>
      <w:r w:rsidRPr="003B2883">
        <w:t xml:space="preserve">          content:</w:t>
      </w:r>
    </w:p>
    <w:p w14:paraId="3C30CC04" w14:textId="77777777" w:rsidR="002A2F2E" w:rsidRPr="003B2883" w:rsidRDefault="002A2F2E" w:rsidP="002A2F2E">
      <w:pPr>
        <w:pStyle w:val="PL"/>
      </w:pPr>
      <w:r w:rsidRPr="003B2883">
        <w:t xml:space="preserve">            application/problem+json:</w:t>
      </w:r>
    </w:p>
    <w:p w14:paraId="370F9357" w14:textId="77777777" w:rsidR="002A2F2E" w:rsidRPr="003B2883" w:rsidRDefault="002A2F2E" w:rsidP="002A2F2E">
      <w:pPr>
        <w:pStyle w:val="PL"/>
      </w:pPr>
      <w:r w:rsidRPr="003B2883">
        <w:t xml:space="preserve">              schema:</w:t>
      </w:r>
    </w:p>
    <w:p w14:paraId="6B943AEF" w14:textId="77777777" w:rsidR="002A2F2E" w:rsidRPr="003B2883" w:rsidRDefault="002A2F2E" w:rsidP="002A2F2E">
      <w:pPr>
        <w:pStyle w:val="PL"/>
      </w:pPr>
      <w:r w:rsidRPr="003B2883">
        <w:t xml:space="preserve">                $ref: 'TS29571_CommonData.yaml#/components/schemas/ProblemDetails'</w:t>
      </w:r>
    </w:p>
    <w:p w14:paraId="30A5C3DC" w14:textId="77777777" w:rsidR="002A2F2E" w:rsidRDefault="002A2F2E" w:rsidP="002A2F2E">
      <w:pPr>
        <w:pStyle w:val="PL"/>
      </w:pPr>
      <w:r>
        <w:t xml:space="preserve">          headers:</w:t>
      </w:r>
    </w:p>
    <w:p w14:paraId="62578B16" w14:textId="77777777" w:rsidR="002A2F2E" w:rsidRDefault="002A2F2E" w:rsidP="002A2F2E">
      <w:pPr>
        <w:pStyle w:val="PL"/>
      </w:pPr>
      <w:r>
        <w:t xml:space="preserve">          </w:t>
      </w:r>
      <w:r>
        <w:rPr>
          <w:rFonts w:hint="eastAsia"/>
          <w:lang w:eastAsia="zh-CN"/>
        </w:rPr>
        <w:t xml:space="preserve">  </w:t>
      </w:r>
      <w:r>
        <w:t>Location:</w:t>
      </w:r>
    </w:p>
    <w:p w14:paraId="537FC5B9"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7D13846" w14:textId="77777777" w:rsidR="002A2F2E" w:rsidRDefault="002A2F2E" w:rsidP="002A2F2E">
      <w:pPr>
        <w:pStyle w:val="PL"/>
      </w:pPr>
      <w:r>
        <w:t xml:space="preserve">          </w:t>
      </w:r>
      <w:r>
        <w:rPr>
          <w:rFonts w:hint="eastAsia"/>
          <w:lang w:eastAsia="zh-CN"/>
        </w:rPr>
        <w:t xml:space="preserve">    </w:t>
      </w:r>
      <w:r>
        <w:t>required: true</w:t>
      </w:r>
    </w:p>
    <w:p w14:paraId="6068CF1D" w14:textId="77777777" w:rsidR="002A2F2E" w:rsidRDefault="002A2F2E" w:rsidP="002A2F2E">
      <w:pPr>
        <w:pStyle w:val="PL"/>
      </w:pPr>
      <w:r>
        <w:t xml:space="preserve">          </w:t>
      </w:r>
      <w:r>
        <w:rPr>
          <w:rFonts w:hint="eastAsia"/>
          <w:lang w:eastAsia="zh-CN"/>
        </w:rPr>
        <w:t xml:space="preserve">    </w:t>
      </w:r>
      <w:r>
        <w:t>schema:</w:t>
      </w:r>
    </w:p>
    <w:p w14:paraId="2FDE64C7" w14:textId="77777777" w:rsidR="002A2F2E" w:rsidRDefault="002A2F2E" w:rsidP="002A2F2E">
      <w:pPr>
        <w:pStyle w:val="PL"/>
      </w:pPr>
      <w:r>
        <w:t xml:space="preserve">          </w:t>
      </w:r>
      <w:r>
        <w:rPr>
          <w:rFonts w:hint="eastAsia"/>
          <w:lang w:eastAsia="zh-CN"/>
        </w:rPr>
        <w:t xml:space="preserve">      </w:t>
      </w:r>
      <w:r>
        <w:t>type: string</w:t>
      </w:r>
    </w:p>
    <w:p w14:paraId="01CCE696" w14:textId="77777777" w:rsidR="002A2F2E" w:rsidRPr="0011328C" w:rsidRDefault="002A2F2E" w:rsidP="002A2F2E">
      <w:pPr>
        <w:pStyle w:val="PL"/>
        <w:rPr>
          <w:lang w:val="en-US"/>
        </w:rPr>
      </w:pPr>
      <w:r w:rsidRPr="0011328C">
        <w:rPr>
          <w:lang w:val="en-US"/>
        </w:rPr>
        <w:t xml:space="preserve">            3gpp-Sbi-Target-Nf-Id:</w:t>
      </w:r>
    </w:p>
    <w:p w14:paraId="2CB6B620"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875B4DA" w14:textId="77777777" w:rsidR="002A2F2E" w:rsidRPr="0011328C" w:rsidRDefault="002A2F2E" w:rsidP="002A2F2E">
      <w:pPr>
        <w:pStyle w:val="PL"/>
        <w:rPr>
          <w:lang w:val="en-US"/>
        </w:rPr>
      </w:pPr>
      <w:r w:rsidRPr="0011328C">
        <w:rPr>
          <w:lang w:val="en-US"/>
        </w:rPr>
        <w:t xml:space="preserve">              schema:</w:t>
      </w:r>
    </w:p>
    <w:p w14:paraId="56A80E1F" w14:textId="77777777" w:rsidR="002A2F2E" w:rsidRPr="003B2883" w:rsidRDefault="002A2F2E" w:rsidP="002A2F2E">
      <w:pPr>
        <w:pStyle w:val="PL"/>
      </w:pPr>
      <w:r w:rsidRPr="0011328C">
        <w:rPr>
          <w:lang w:val="en-US"/>
        </w:rPr>
        <w:t xml:space="preserve">                type: string</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77777777" w:rsidR="00602AC0" w:rsidRPr="003B2883" w:rsidRDefault="00602AC0" w:rsidP="00602AC0">
      <w:pPr>
        <w:pStyle w:val="PL"/>
      </w:pPr>
      <w:r w:rsidRPr="003B2883">
        <w:t xml:space="preserve">        - subscriptions collection (Document)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lastRenderedPageBreak/>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1768145A" w14:textId="77777777" w:rsidR="002A2F2E" w:rsidRDefault="002A2F2E" w:rsidP="002A2F2E">
      <w:pPr>
        <w:pStyle w:val="PL"/>
        <w:rPr>
          <w:lang w:val="en-US"/>
        </w:rPr>
      </w:pPr>
      <w:r w:rsidRPr="002E5CBA">
        <w:rPr>
          <w:lang w:val="en-US"/>
        </w:rPr>
        <w:t xml:space="preserve">          description: </w:t>
      </w:r>
      <w:r>
        <w:rPr>
          <w:lang w:val="en-US"/>
        </w:rPr>
        <w:t>temporary redirect</w:t>
      </w:r>
    </w:p>
    <w:p w14:paraId="0EE17825" w14:textId="77777777" w:rsidR="002A2F2E" w:rsidRPr="003B2883" w:rsidRDefault="002A2F2E" w:rsidP="002A2F2E">
      <w:pPr>
        <w:pStyle w:val="PL"/>
      </w:pPr>
      <w:r w:rsidRPr="003B2883">
        <w:t xml:space="preserve">          content:</w:t>
      </w:r>
    </w:p>
    <w:p w14:paraId="7ACAE6CC" w14:textId="77777777" w:rsidR="002A2F2E" w:rsidRPr="003B2883" w:rsidRDefault="002A2F2E" w:rsidP="002A2F2E">
      <w:pPr>
        <w:pStyle w:val="PL"/>
      </w:pPr>
      <w:r w:rsidRPr="003B2883">
        <w:t xml:space="preserve">            application/problem+json:</w:t>
      </w:r>
    </w:p>
    <w:p w14:paraId="55052BA0" w14:textId="77777777" w:rsidR="002A2F2E" w:rsidRPr="003B2883" w:rsidRDefault="002A2F2E" w:rsidP="002A2F2E">
      <w:pPr>
        <w:pStyle w:val="PL"/>
      </w:pPr>
      <w:r w:rsidRPr="003B2883">
        <w:t xml:space="preserve">              schema:</w:t>
      </w:r>
    </w:p>
    <w:p w14:paraId="42677B5B" w14:textId="77777777" w:rsidR="002A2F2E" w:rsidRPr="003B2883" w:rsidRDefault="002A2F2E" w:rsidP="002A2F2E">
      <w:pPr>
        <w:pStyle w:val="PL"/>
      </w:pPr>
      <w:r w:rsidRPr="003B2883">
        <w:t xml:space="preserve">                $ref: 'TS29571_CommonData.yaml#/components/schemas/ProblemDetails'</w:t>
      </w:r>
    </w:p>
    <w:p w14:paraId="16F430EC" w14:textId="77777777" w:rsidR="002A2F2E" w:rsidRDefault="002A2F2E" w:rsidP="002A2F2E">
      <w:pPr>
        <w:pStyle w:val="PL"/>
      </w:pPr>
      <w:r>
        <w:t xml:space="preserve">          headers:</w:t>
      </w:r>
    </w:p>
    <w:p w14:paraId="31057F90" w14:textId="77777777" w:rsidR="002A2F2E" w:rsidRDefault="002A2F2E" w:rsidP="002A2F2E">
      <w:pPr>
        <w:pStyle w:val="PL"/>
      </w:pPr>
      <w:r>
        <w:t xml:space="preserve">          </w:t>
      </w:r>
      <w:r>
        <w:rPr>
          <w:rFonts w:hint="eastAsia"/>
          <w:lang w:eastAsia="zh-CN"/>
        </w:rPr>
        <w:t xml:space="preserve">  </w:t>
      </w:r>
      <w:r>
        <w:t>Location:</w:t>
      </w:r>
    </w:p>
    <w:p w14:paraId="3AFB8923"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EC8C4AD" w14:textId="77777777" w:rsidR="002A2F2E" w:rsidRDefault="002A2F2E" w:rsidP="002A2F2E">
      <w:pPr>
        <w:pStyle w:val="PL"/>
      </w:pPr>
      <w:r>
        <w:t xml:space="preserve">          </w:t>
      </w:r>
      <w:r>
        <w:rPr>
          <w:rFonts w:hint="eastAsia"/>
          <w:lang w:eastAsia="zh-CN"/>
        </w:rPr>
        <w:t xml:space="preserve">    </w:t>
      </w:r>
      <w:r>
        <w:t>required: true</w:t>
      </w:r>
    </w:p>
    <w:p w14:paraId="572E0D31" w14:textId="77777777" w:rsidR="002A2F2E" w:rsidRDefault="002A2F2E" w:rsidP="002A2F2E">
      <w:pPr>
        <w:pStyle w:val="PL"/>
      </w:pPr>
      <w:r>
        <w:t xml:space="preserve">          </w:t>
      </w:r>
      <w:r>
        <w:rPr>
          <w:rFonts w:hint="eastAsia"/>
          <w:lang w:eastAsia="zh-CN"/>
        </w:rPr>
        <w:t xml:space="preserve">    </w:t>
      </w:r>
      <w:r>
        <w:t>schema:</w:t>
      </w:r>
    </w:p>
    <w:p w14:paraId="1CBD03AB"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1A427C0F" w14:textId="77777777" w:rsidR="002A2F2E" w:rsidRPr="0011328C" w:rsidRDefault="002A2F2E" w:rsidP="002A2F2E">
      <w:pPr>
        <w:pStyle w:val="PL"/>
        <w:rPr>
          <w:lang w:val="en-US"/>
        </w:rPr>
      </w:pPr>
      <w:r w:rsidRPr="0011328C">
        <w:rPr>
          <w:lang w:val="en-US"/>
        </w:rPr>
        <w:t xml:space="preserve">            3gpp-Sbi-Target-Nf-Id:</w:t>
      </w:r>
    </w:p>
    <w:p w14:paraId="039E0320"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5FEA9487" w14:textId="77777777" w:rsidR="002A2F2E" w:rsidRPr="0011328C" w:rsidRDefault="002A2F2E" w:rsidP="002A2F2E">
      <w:pPr>
        <w:pStyle w:val="PL"/>
        <w:rPr>
          <w:lang w:val="en-US"/>
        </w:rPr>
      </w:pPr>
      <w:r w:rsidRPr="0011328C">
        <w:rPr>
          <w:lang w:val="en-US"/>
        </w:rPr>
        <w:t xml:space="preserve">              schema:</w:t>
      </w:r>
    </w:p>
    <w:p w14:paraId="4550D7D5" w14:textId="77777777" w:rsidR="002A2F2E" w:rsidRDefault="002A2F2E" w:rsidP="002A2F2E">
      <w:pPr>
        <w:pStyle w:val="PL"/>
        <w:rPr>
          <w:lang w:val="en-US"/>
        </w:rPr>
      </w:pPr>
      <w:r w:rsidRPr="0011328C">
        <w:rPr>
          <w:lang w:val="en-US"/>
        </w:rPr>
        <w:t xml:space="preserve">                type: string</w:t>
      </w:r>
    </w:p>
    <w:p w14:paraId="4974E995" w14:textId="77777777" w:rsidR="002A2F2E" w:rsidRPr="00046E6A" w:rsidRDefault="002A2F2E" w:rsidP="002A2F2E">
      <w:pPr>
        <w:pStyle w:val="PL"/>
        <w:rPr>
          <w:lang w:val="en-US"/>
        </w:rPr>
      </w:pPr>
      <w:r w:rsidRPr="00046E6A">
        <w:rPr>
          <w:lang w:val="en-US"/>
        </w:rPr>
        <w:t xml:space="preserve">        '308':</w:t>
      </w:r>
    </w:p>
    <w:p w14:paraId="2531E5DA" w14:textId="77777777" w:rsidR="002A2F2E" w:rsidRDefault="002A2F2E" w:rsidP="002A2F2E">
      <w:pPr>
        <w:pStyle w:val="PL"/>
        <w:rPr>
          <w:lang w:val="en-US"/>
        </w:rPr>
      </w:pPr>
      <w:r w:rsidRPr="00046E6A">
        <w:rPr>
          <w:lang w:val="en-US"/>
        </w:rPr>
        <w:t xml:space="preserve">          description: permanent redirect</w:t>
      </w:r>
    </w:p>
    <w:p w14:paraId="064BA52E" w14:textId="77777777" w:rsidR="002A2F2E" w:rsidRPr="003B2883" w:rsidRDefault="002A2F2E" w:rsidP="002A2F2E">
      <w:pPr>
        <w:pStyle w:val="PL"/>
      </w:pPr>
      <w:r w:rsidRPr="003B2883">
        <w:t xml:space="preserve">          content:</w:t>
      </w:r>
    </w:p>
    <w:p w14:paraId="1F0C860B" w14:textId="77777777" w:rsidR="002A2F2E" w:rsidRPr="003B2883" w:rsidRDefault="002A2F2E" w:rsidP="002A2F2E">
      <w:pPr>
        <w:pStyle w:val="PL"/>
      </w:pPr>
      <w:r w:rsidRPr="003B2883">
        <w:t xml:space="preserve">            application/problem+json:</w:t>
      </w:r>
    </w:p>
    <w:p w14:paraId="3E7F0D8B" w14:textId="77777777" w:rsidR="002A2F2E" w:rsidRPr="003B2883" w:rsidRDefault="002A2F2E" w:rsidP="002A2F2E">
      <w:pPr>
        <w:pStyle w:val="PL"/>
      </w:pPr>
      <w:r w:rsidRPr="003B2883">
        <w:t xml:space="preserve">              schema:</w:t>
      </w:r>
    </w:p>
    <w:p w14:paraId="2B375428" w14:textId="77777777" w:rsidR="002A2F2E" w:rsidRPr="003B2883" w:rsidRDefault="002A2F2E" w:rsidP="002A2F2E">
      <w:pPr>
        <w:pStyle w:val="PL"/>
      </w:pPr>
      <w:r w:rsidRPr="003B2883">
        <w:t xml:space="preserve">                $ref: 'TS29571_CommonData.yaml#/components/schemas/ProblemDetails'</w:t>
      </w:r>
    </w:p>
    <w:p w14:paraId="04A44107" w14:textId="77777777" w:rsidR="002A2F2E" w:rsidRDefault="002A2F2E" w:rsidP="002A2F2E">
      <w:pPr>
        <w:pStyle w:val="PL"/>
      </w:pPr>
      <w:r>
        <w:t xml:space="preserve">          headers:</w:t>
      </w:r>
    </w:p>
    <w:p w14:paraId="2C5F4964" w14:textId="77777777" w:rsidR="002A2F2E" w:rsidRDefault="002A2F2E" w:rsidP="002A2F2E">
      <w:pPr>
        <w:pStyle w:val="PL"/>
      </w:pPr>
      <w:r>
        <w:t xml:space="preserve">          </w:t>
      </w:r>
      <w:r>
        <w:rPr>
          <w:rFonts w:hint="eastAsia"/>
          <w:lang w:eastAsia="zh-CN"/>
        </w:rPr>
        <w:t xml:space="preserve">  </w:t>
      </w:r>
      <w:r>
        <w:t>Location:</w:t>
      </w:r>
    </w:p>
    <w:p w14:paraId="5E8F3C5F"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80BE772" w14:textId="77777777" w:rsidR="002A2F2E" w:rsidRDefault="002A2F2E" w:rsidP="002A2F2E">
      <w:pPr>
        <w:pStyle w:val="PL"/>
      </w:pPr>
      <w:r>
        <w:t xml:space="preserve">          </w:t>
      </w:r>
      <w:r>
        <w:rPr>
          <w:rFonts w:hint="eastAsia"/>
          <w:lang w:eastAsia="zh-CN"/>
        </w:rPr>
        <w:t xml:space="preserve">    </w:t>
      </w:r>
      <w:r>
        <w:t>required: true</w:t>
      </w:r>
    </w:p>
    <w:p w14:paraId="3BBADF93" w14:textId="77777777" w:rsidR="002A2F2E" w:rsidRDefault="002A2F2E" w:rsidP="002A2F2E">
      <w:pPr>
        <w:pStyle w:val="PL"/>
      </w:pPr>
      <w:r>
        <w:t xml:space="preserve">          </w:t>
      </w:r>
      <w:r>
        <w:rPr>
          <w:rFonts w:hint="eastAsia"/>
          <w:lang w:eastAsia="zh-CN"/>
        </w:rPr>
        <w:t xml:space="preserve">    </w:t>
      </w:r>
      <w:r>
        <w:t>schema:</w:t>
      </w:r>
    </w:p>
    <w:p w14:paraId="0B1FD81B" w14:textId="77777777" w:rsidR="002A2F2E" w:rsidRDefault="002A2F2E" w:rsidP="002A2F2E">
      <w:pPr>
        <w:pStyle w:val="PL"/>
      </w:pPr>
      <w:r>
        <w:t xml:space="preserve">          </w:t>
      </w:r>
      <w:r>
        <w:rPr>
          <w:rFonts w:hint="eastAsia"/>
          <w:lang w:eastAsia="zh-CN"/>
        </w:rPr>
        <w:t xml:space="preserve">      </w:t>
      </w:r>
      <w:r>
        <w:t>type: string</w:t>
      </w:r>
    </w:p>
    <w:p w14:paraId="5FB24525" w14:textId="77777777" w:rsidR="002A2F2E" w:rsidRPr="0011328C" w:rsidRDefault="002A2F2E" w:rsidP="002A2F2E">
      <w:pPr>
        <w:pStyle w:val="PL"/>
        <w:rPr>
          <w:lang w:val="en-US"/>
        </w:rPr>
      </w:pPr>
      <w:r w:rsidRPr="0011328C">
        <w:rPr>
          <w:lang w:val="en-US"/>
        </w:rPr>
        <w:t xml:space="preserve">            3gpp-Sbi-Target-Nf-Id:</w:t>
      </w:r>
    </w:p>
    <w:p w14:paraId="55138544"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68EC5FF6" w14:textId="77777777" w:rsidR="002A2F2E" w:rsidRPr="0011328C" w:rsidRDefault="002A2F2E" w:rsidP="002A2F2E">
      <w:pPr>
        <w:pStyle w:val="PL"/>
        <w:rPr>
          <w:lang w:val="en-US"/>
        </w:rPr>
      </w:pPr>
      <w:r w:rsidRPr="0011328C">
        <w:rPr>
          <w:lang w:val="en-US"/>
        </w:rPr>
        <w:t xml:space="preserve">              schema:</w:t>
      </w:r>
    </w:p>
    <w:p w14:paraId="4F2A4D89" w14:textId="77777777" w:rsidR="002A2F2E" w:rsidRPr="003B2883" w:rsidRDefault="002A2F2E" w:rsidP="002A2F2E">
      <w:pPr>
        <w:pStyle w:val="PL"/>
      </w:pPr>
      <w:r w:rsidRPr="0011328C">
        <w:rPr>
          <w:lang w:val="en-US"/>
        </w:rPr>
        <w:t xml:space="preserve">                type: string</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E8AEAB"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3C81A83E" w14:textId="77777777" w:rsidR="001A7677" w:rsidRPr="003B2883" w:rsidRDefault="001A7677" w:rsidP="001A7677">
      <w:pPr>
        <w:pStyle w:val="PL"/>
      </w:pPr>
      <w:r w:rsidRPr="003B2883">
        <w:t xml:space="preserve">                  content:</w:t>
      </w:r>
    </w:p>
    <w:p w14:paraId="55202F5C" w14:textId="77777777" w:rsidR="001A7677" w:rsidRPr="003B2883" w:rsidRDefault="001A7677" w:rsidP="001A7677">
      <w:pPr>
        <w:pStyle w:val="PL"/>
      </w:pPr>
      <w:r w:rsidRPr="003B2883">
        <w:t xml:space="preserve">                    application/problem+json:</w:t>
      </w:r>
    </w:p>
    <w:p w14:paraId="4EC5B849" w14:textId="77777777" w:rsidR="001A7677" w:rsidRPr="003B2883" w:rsidRDefault="001A7677" w:rsidP="001A7677">
      <w:pPr>
        <w:pStyle w:val="PL"/>
      </w:pPr>
      <w:r w:rsidRPr="003B2883">
        <w:lastRenderedPageBreak/>
        <w:t xml:space="preserve">                      schema:</w:t>
      </w:r>
    </w:p>
    <w:p w14:paraId="123B9686" w14:textId="77777777" w:rsidR="001A7677" w:rsidRPr="003B2883" w:rsidRDefault="001A7677" w:rsidP="001A7677">
      <w:pPr>
        <w:pStyle w:val="PL"/>
      </w:pPr>
      <w:r w:rsidRPr="003B2883">
        <w:t xml:space="preserve">                        $ref: 'TS29571_CommonData.yaml#/components/schemas/ProblemDetails'</w:t>
      </w:r>
    </w:p>
    <w:p w14:paraId="130A4988" w14:textId="77777777" w:rsidR="001A7677" w:rsidRDefault="001A7677" w:rsidP="001A7677">
      <w:pPr>
        <w:pStyle w:val="PL"/>
      </w:pPr>
      <w:r w:rsidRPr="003B2883">
        <w:t xml:space="preserve">        </w:t>
      </w:r>
      <w:r>
        <w:t xml:space="preserve">          headers:</w:t>
      </w:r>
    </w:p>
    <w:p w14:paraId="0CB39863"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60E9C75C"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0391F383"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113788F6"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1A8E0AD4"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5642291A" w14:textId="77777777" w:rsidR="001A7677" w:rsidRDefault="001A7677" w:rsidP="001A7677">
      <w:pPr>
        <w:pStyle w:val="PL"/>
        <w:rPr>
          <w:lang w:val="en-US"/>
        </w:rPr>
      </w:pPr>
      <w:r w:rsidRPr="003B2883">
        <w:t xml:space="preserve">        </w:t>
      </w:r>
      <w:r>
        <w:rPr>
          <w:lang w:val="en-US"/>
        </w:rPr>
        <w:t xml:space="preserve">            3gpp-Sbi-Target-Nf-Id:</w:t>
      </w:r>
    </w:p>
    <w:p w14:paraId="432FAC3A"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16EF087C" w14:textId="77777777" w:rsidR="001A7677" w:rsidRDefault="001A7677" w:rsidP="001A7677">
      <w:pPr>
        <w:pStyle w:val="PL"/>
        <w:rPr>
          <w:lang w:val="en-US"/>
        </w:rPr>
      </w:pPr>
      <w:r w:rsidRPr="003B2883">
        <w:t xml:space="preserve">        </w:t>
      </w:r>
      <w:r>
        <w:rPr>
          <w:lang w:val="en-US"/>
        </w:rPr>
        <w:t xml:space="preserve">              schema:</w:t>
      </w:r>
    </w:p>
    <w:p w14:paraId="6B254799" w14:textId="77777777" w:rsidR="001A7677" w:rsidRDefault="001A7677" w:rsidP="001A7677">
      <w:pPr>
        <w:pStyle w:val="PL"/>
        <w:rPr>
          <w:lang w:val="en-US"/>
        </w:rPr>
      </w:pPr>
      <w:r w:rsidRPr="003B2883">
        <w:t xml:space="preserve">        </w:t>
      </w:r>
      <w:r>
        <w:rPr>
          <w:lang w:val="en-US"/>
        </w:rPr>
        <w:t xml:space="preserve">                type: string</w:t>
      </w:r>
    </w:p>
    <w:p w14:paraId="1038AE86" w14:textId="77777777" w:rsidR="001A7677" w:rsidRPr="00046E6A" w:rsidRDefault="001A7677" w:rsidP="001A7677">
      <w:pPr>
        <w:pStyle w:val="PL"/>
        <w:rPr>
          <w:lang w:val="en-US"/>
        </w:rPr>
      </w:pPr>
      <w:r w:rsidRPr="003B2883">
        <w:t xml:space="preserve">        </w:t>
      </w:r>
      <w:r w:rsidRPr="00046E6A">
        <w:rPr>
          <w:lang w:val="en-US"/>
        </w:rPr>
        <w:t xml:space="preserve">        '308':</w:t>
      </w:r>
    </w:p>
    <w:p w14:paraId="698BFA8F"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3A181C69" w14:textId="77777777" w:rsidR="001A7677" w:rsidRPr="003B2883" w:rsidRDefault="001A7677" w:rsidP="001A7677">
      <w:pPr>
        <w:pStyle w:val="PL"/>
      </w:pPr>
      <w:r w:rsidRPr="003B2883">
        <w:t xml:space="preserve">                  content:</w:t>
      </w:r>
    </w:p>
    <w:p w14:paraId="4A06C787" w14:textId="77777777" w:rsidR="001A7677" w:rsidRPr="003B2883" w:rsidRDefault="001A7677" w:rsidP="001A7677">
      <w:pPr>
        <w:pStyle w:val="PL"/>
      </w:pPr>
      <w:r w:rsidRPr="003B2883">
        <w:t xml:space="preserve">                    application/problem+json:</w:t>
      </w:r>
    </w:p>
    <w:p w14:paraId="012168A7" w14:textId="77777777" w:rsidR="001A7677" w:rsidRPr="003B2883" w:rsidRDefault="001A7677" w:rsidP="001A7677">
      <w:pPr>
        <w:pStyle w:val="PL"/>
      </w:pPr>
      <w:r w:rsidRPr="003B2883">
        <w:t xml:space="preserve">                      schema:</w:t>
      </w:r>
    </w:p>
    <w:p w14:paraId="79B883A4" w14:textId="77777777" w:rsidR="001A7677" w:rsidRPr="003B2883" w:rsidRDefault="001A7677" w:rsidP="001A7677">
      <w:pPr>
        <w:pStyle w:val="PL"/>
      </w:pPr>
      <w:r w:rsidRPr="003B2883">
        <w:t xml:space="preserve">                        $ref: 'TS29571_CommonData.yaml#/components/schemas/ProblemDetails'</w:t>
      </w:r>
    </w:p>
    <w:p w14:paraId="369F1487" w14:textId="77777777" w:rsidR="001A7677" w:rsidRDefault="001A7677" w:rsidP="001A7677">
      <w:pPr>
        <w:pStyle w:val="PL"/>
      </w:pPr>
      <w:r w:rsidRPr="003B2883">
        <w:t xml:space="preserve">        </w:t>
      </w:r>
      <w:r>
        <w:t xml:space="preserve">          headers:</w:t>
      </w:r>
    </w:p>
    <w:p w14:paraId="0FE35E48"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20A49E77"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65FF872"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ACB169E"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2C2F5FC6"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307A077F" w14:textId="77777777" w:rsidR="001A7677" w:rsidRDefault="001A7677" w:rsidP="001A7677">
      <w:pPr>
        <w:pStyle w:val="PL"/>
        <w:rPr>
          <w:lang w:val="en-US"/>
        </w:rPr>
      </w:pPr>
      <w:r w:rsidRPr="003B2883">
        <w:t xml:space="preserve">        </w:t>
      </w:r>
      <w:r>
        <w:rPr>
          <w:lang w:val="en-US"/>
        </w:rPr>
        <w:t xml:space="preserve">            3gpp-Sbi-Target-Nf-Id:</w:t>
      </w:r>
    </w:p>
    <w:p w14:paraId="547E6170"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0F6CD869" w14:textId="77777777" w:rsidR="001A7677" w:rsidRDefault="001A7677" w:rsidP="001A7677">
      <w:pPr>
        <w:pStyle w:val="PL"/>
        <w:rPr>
          <w:lang w:val="en-US"/>
        </w:rPr>
      </w:pPr>
      <w:r w:rsidRPr="003B2883">
        <w:t xml:space="preserve">        </w:t>
      </w:r>
      <w:r>
        <w:rPr>
          <w:lang w:val="en-US"/>
        </w:rPr>
        <w:t xml:space="preserve">              schema:</w:t>
      </w:r>
    </w:p>
    <w:p w14:paraId="5DB6FC00" w14:textId="77777777" w:rsidR="002A2F2E" w:rsidRPr="003B2883" w:rsidRDefault="001A7677" w:rsidP="001A7677">
      <w:pPr>
        <w:pStyle w:val="PL"/>
      </w:pPr>
      <w:r w:rsidRPr="003B2883">
        <w:t xml:space="preserve">        </w:t>
      </w:r>
      <w:r>
        <w:rPr>
          <w:lang w:val="en-US"/>
        </w:rPr>
        <w:t xml:space="preserve">                type: string</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501FAED3" w14:textId="77777777" w:rsidR="002A2F2E" w:rsidRDefault="002A2F2E" w:rsidP="002A2F2E">
      <w:pPr>
        <w:pStyle w:val="PL"/>
        <w:rPr>
          <w:lang w:val="en-US"/>
        </w:rPr>
      </w:pPr>
      <w:r w:rsidRPr="002E5CBA">
        <w:rPr>
          <w:lang w:val="en-US"/>
        </w:rPr>
        <w:t xml:space="preserve">          description: </w:t>
      </w:r>
      <w:r>
        <w:rPr>
          <w:lang w:val="en-US"/>
        </w:rPr>
        <w:t>temporary redirect</w:t>
      </w:r>
    </w:p>
    <w:p w14:paraId="6A82B217" w14:textId="77777777" w:rsidR="002A2F2E" w:rsidRPr="003B2883" w:rsidRDefault="002A2F2E" w:rsidP="002A2F2E">
      <w:pPr>
        <w:pStyle w:val="PL"/>
      </w:pPr>
      <w:r w:rsidRPr="003B2883">
        <w:t xml:space="preserve">          content:</w:t>
      </w:r>
    </w:p>
    <w:p w14:paraId="32F6FA3E" w14:textId="77777777" w:rsidR="002A2F2E" w:rsidRPr="003B2883" w:rsidRDefault="002A2F2E" w:rsidP="002A2F2E">
      <w:pPr>
        <w:pStyle w:val="PL"/>
      </w:pPr>
      <w:r w:rsidRPr="003B2883">
        <w:t xml:space="preserve">            application/problem+json:</w:t>
      </w:r>
    </w:p>
    <w:p w14:paraId="47EAE6DA" w14:textId="77777777" w:rsidR="002A2F2E" w:rsidRPr="003B2883" w:rsidRDefault="002A2F2E" w:rsidP="002A2F2E">
      <w:pPr>
        <w:pStyle w:val="PL"/>
      </w:pPr>
      <w:r w:rsidRPr="003B2883">
        <w:t xml:space="preserve">              schema:</w:t>
      </w:r>
    </w:p>
    <w:p w14:paraId="19A71A3B" w14:textId="77777777" w:rsidR="002A2F2E" w:rsidRPr="003B2883" w:rsidRDefault="002A2F2E" w:rsidP="002A2F2E">
      <w:pPr>
        <w:pStyle w:val="PL"/>
      </w:pPr>
      <w:r w:rsidRPr="003B2883">
        <w:t xml:space="preserve">                $ref: 'TS29571_CommonData.yaml#/components/schemas/ProblemDetails'</w:t>
      </w:r>
    </w:p>
    <w:p w14:paraId="3AA60587" w14:textId="77777777" w:rsidR="002A2F2E" w:rsidRDefault="002A2F2E" w:rsidP="002A2F2E">
      <w:pPr>
        <w:pStyle w:val="PL"/>
      </w:pPr>
      <w:r>
        <w:t xml:space="preserve">          headers:</w:t>
      </w:r>
    </w:p>
    <w:p w14:paraId="0E2ED972" w14:textId="77777777" w:rsidR="002A2F2E" w:rsidRDefault="002A2F2E" w:rsidP="002A2F2E">
      <w:pPr>
        <w:pStyle w:val="PL"/>
      </w:pPr>
      <w:r>
        <w:t xml:space="preserve">          </w:t>
      </w:r>
      <w:r>
        <w:rPr>
          <w:rFonts w:hint="eastAsia"/>
          <w:lang w:eastAsia="zh-CN"/>
        </w:rPr>
        <w:t xml:space="preserve">  </w:t>
      </w:r>
      <w:r>
        <w:t>Location:</w:t>
      </w:r>
    </w:p>
    <w:p w14:paraId="3658B63E"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4543B79" w14:textId="77777777" w:rsidR="002A2F2E" w:rsidRDefault="002A2F2E" w:rsidP="002A2F2E">
      <w:pPr>
        <w:pStyle w:val="PL"/>
      </w:pPr>
      <w:r>
        <w:t xml:space="preserve">          </w:t>
      </w:r>
      <w:r>
        <w:rPr>
          <w:rFonts w:hint="eastAsia"/>
          <w:lang w:eastAsia="zh-CN"/>
        </w:rPr>
        <w:t xml:space="preserve">    </w:t>
      </w:r>
      <w:r>
        <w:t>required: true</w:t>
      </w:r>
    </w:p>
    <w:p w14:paraId="2E7A475B" w14:textId="77777777" w:rsidR="002A2F2E" w:rsidRDefault="002A2F2E" w:rsidP="002A2F2E">
      <w:pPr>
        <w:pStyle w:val="PL"/>
      </w:pPr>
      <w:r>
        <w:t xml:space="preserve">          </w:t>
      </w:r>
      <w:r>
        <w:rPr>
          <w:rFonts w:hint="eastAsia"/>
          <w:lang w:eastAsia="zh-CN"/>
        </w:rPr>
        <w:t xml:space="preserve">    </w:t>
      </w:r>
      <w:r>
        <w:t>schema:</w:t>
      </w:r>
    </w:p>
    <w:p w14:paraId="241042F4"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1EE55CC4" w14:textId="77777777" w:rsidR="002A2F2E" w:rsidRPr="0011328C" w:rsidRDefault="002A2F2E" w:rsidP="002A2F2E">
      <w:pPr>
        <w:pStyle w:val="PL"/>
        <w:rPr>
          <w:lang w:val="en-US"/>
        </w:rPr>
      </w:pPr>
      <w:r w:rsidRPr="0011328C">
        <w:rPr>
          <w:lang w:val="en-US"/>
        </w:rPr>
        <w:t xml:space="preserve">            3gpp-Sbi-Target-Nf-Id:</w:t>
      </w:r>
    </w:p>
    <w:p w14:paraId="602481AD" w14:textId="77777777" w:rsidR="002A2F2E" w:rsidRPr="0011328C" w:rsidRDefault="002A2F2E" w:rsidP="002A2F2E">
      <w:pPr>
        <w:pStyle w:val="PL"/>
        <w:rPr>
          <w:lang w:val="en-US"/>
        </w:rPr>
      </w:pPr>
      <w:r w:rsidRPr="0011328C">
        <w:rPr>
          <w:lang w:val="en-US"/>
        </w:rPr>
        <w:lastRenderedPageBreak/>
        <w:t xml:space="preserve">              description: ' Identifier of the target NF (service) instance ID towards which the request is redirected'</w:t>
      </w:r>
    </w:p>
    <w:p w14:paraId="738FA5B5" w14:textId="77777777" w:rsidR="002A2F2E" w:rsidRPr="0011328C" w:rsidRDefault="002A2F2E" w:rsidP="002A2F2E">
      <w:pPr>
        <w:pStyle w:val="PL"/>
        <w:rPr>
          <w:lang w:val="en-US"/>
        </w:rPr>
      </w:pPr>
      <w:r w:rsidRPr="0011328C">
        <w:rPr>
          <w:lang w:val="en-US"/>
        </w:rPr>
        <w:t xml:space="preserve">              schema:</w:t>
      </w:r>
    </w:p>
    <w:p w14:paraId="68D5051E" w14:textId="77777777" w:rsidR="002A2F2E" w:rsidRDefault="002A2F2E" w:rsidP="002A2F2E">
      <w:pPr>
        <w:pStyle w:val="PL"/>
        <w:rPr>
          <w:lang w:val="en-US"/>
        </w:rPr>
      </w:pPr>
      <w:r w:rsidRPr="0011328C">
        <w:rPr>
          <w:lang w:val="en-US"/>
        </w:rPr>
        <w:t xml:space="preserve">                type: string</w:t>
      </w:r>
    </w:p>
    <w:p w14:paraId="4F322D2F" w14:textId="77777777" w:rsidR="002A2F2E" w:rsidRPr="00046E6A" w:rsidRDefault="002A2F2E" w:rsidP="002A2F2E">
      <w:pPr>
        <w:pStyle w:val="PL"/>
        <w:rPr>
          <w:lang w:val="en-US"/>
        </w:rPr>
      </w:pPr>
      <w:r w:rsidRPr="00046E6A">
        <w:rPr>
          <w:lang w:val="en-US"/>
        </w:rPr>
        <w:t xml:space="preserve">        '308':</w:t>
      </w:r>
    </w:p>
    <w:p w14:paraId="52FC4362" w14:textId="77777777" w:rsidR="002A2F2E" w:rsidRDefault="002A2F2E" w:rsidP="002A2F2E">
      <w:pPr>
        <w:pStyle w:val="PL"/>
        <w:rPr>
          <w:lang w:val="en-US"/>
        </w:rPr>
      </w:pPr>
      <w:r w:rsidRPr="00046E6A">
        <w:rPr>
          <w:lang w:val="en-US"/>
        </w:rPr>
        <w:t xml:space="preserve">          description: permanent redirect</w:t>
      </w:r>
    </w:p>
    <w:p w14:paraId="32B1E23D" w14:textId="77777777" w:rsidR="002A2F2E" w:rsidRPr="003B2883" w:rsidRDefault="002A2F2E" w:rsidP="002A2F2E">
      <w:pPr>
        <w:pStyle w:val="PL"/>
      </w:pPr>
      <w:r w:rsidRPr="003B2883">
        <w:t xml:space="preserve">          content:</w:t>
      </w:r>
    </w:p>
    <w:p w14:paraId="6D411D9E" w14:textId="77777777" w:rsidR="002A2F2E" w:rsidRPr="003B2883" w:rsidRDefault="002A2F2E" w:rsidP="002A2F2E">
      <w:pPr>
        <w:pStyle w:val="PL"/>
      </w:pPr>
      <w:r w:rsidRPr="003B2883">
        <w:t xml:space="preserve">            application/problem+json:</w:t>
      </w:r>
    </w:p>
    <w:p w14:paraId="761A1FF8" w14:textId="77777777" w:rsidR="002A2F2E" w:rsidRPr="003B2883" w:rsidRDefault="002A2F2E" w:rsidP="002A2F2E">
      <w:pPr>
        <w:pStyle w:val="PL"/>
      </w:pPr>
      <w:r w:rsidRPr="003B2883">
        <w:t xml:space="preserve">              schema:</w:t>
      </w:r>
    </w:p>
    <w:p w14:paraId="63496ABF" w14:textId="77777777" w:rsidR="002A2F2E" w:rsidRPr="003B2883" w:rsidRDefault="002A2F2E" w:rsidP="002A2F2E">
      <w:pPr>
        <w:pStyle w:val="PL"/>
      </w:pPr>
      <w:r w:rsidRPr="003B2883">
        <w:t xml:space="preserve">                $ref: 'TS29571_CommonData.yaml#/components/schemas/ProblemDetails'</w:t>
      </w:r>
    </w:p>
    <w:p w14:paraId="129112C2" w14:textId="77777777" w:rsidR="002A2F2E" w:rsidRDefault="002A2F2E" w:rsidP="002A2F2E">
      <w:pPr>
        <w:pStyle w:val="PL"/>
      </w:pPr>
      <w:r>
        <w:t xml:space="preserve">          headers:</w:t>
      </w:r>
    </w:p>
    <w:p w14:paraId="62894922" w14:textId="77777777" w:rsidR="002A2F2E" w:rsidRDefault="002A2F2E" w:rsidP="002A2F2E">
      <w:pPr>
        <w:pStyle w:val="PL"/>
      </w:pPr>
      <w:r>
        <w:t xml:space="preserve">          </w:t>
      </w:r>
      <w:r>
        <w:rPr>
          <w:rFonts w:hint="eastAsia"/>
          <w:lang w:eastAsia="zh-CN"/>
        </w:rPr>
        <w:t xml:space="preserve">  </w:t>
      </w:r>
      <w:r>
        <w:t>Location:</w:t>
      </w:r>
    </w:p>
    <w:p w14:paraId="47C78115"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BAFD367" w14:textId="77777777" w:rsidR="002A2F2E" w:rsidRDefault="002A2F2E" w:rsidP="002A2F2E">
      <w:pPr>
        <w:pStyle w:val="PL"/>
      </w:pPr>
      <w:r>
        <w:t xml:space="preserve">          </w:t>
      </w:r>
      <w:r>
        <w:rPr>
          <w:rFonts w:hint="eastAsia"/>
          <w:lang w:eastAsia="zh-CN"/>
        </w:rPr>
        <w:t xml:space="preserve">    </w:t>
      </w:r>
      <w:r>
        <w:t>required: true</w:t>
      </w:r>
    </w:p>
    <w:p w14:paraId="334DE8EA" w14:textId="77777777" w:rsidR="002A2F2E" w:rsidRDefault="002A2F2E" w:rsidP="002A2F2E">
      <w:pPr>
        <w:pStyle w:val="PL"/>
      </w:pPr>
      <w:r>
        <w:t xml:space="preserve">          </w:t>
      </w:r>
      <w:r>
        <w:rPr>
          <w:rFonts w:hint="eastAsia"/>
          <w:lang w:eastAsia="zh-CN"/>
        </w:rPr>
        <w:t xml:space="preserve">    </w:t>
      </w:r>
      <w:r>
        <w:t>schema:</w:t>
      </w:r>
    </w:p>
    <w:p w14:paraId="4EED3252" w14:textId="77777777" w:rsidR="002A2F2E" w:rsidRDefault="002A2F2E" w:rsidP="002A2F2E">
      <w:pPr>
        <w:pStyle w:val="PL"/>
      </w:pPr>
      <w:r>
        <w:t xml:space="preserve">          </w:t>
      </w:r>
      <w:r>
        <w:rPr>
          <w:rFonts w:hint="eastAsia"/>
          <w:lang w:eastAsia="zh-CN"/>
        </w:rPr>
        <w:t xml:space="preserve">      </w:t>
      </w:r>
      <w:r>
        <w:t>type: string</w:t>
      </w:r>
    </w:p>
    <w:p w14:paraId="7CB06168" w14:textId="77777777" w:rsidR="002A2F2E" w:rsidRPr="0011328C" w:rsidRDefault="002A2F2E" w:rsidP="002A2F2E">
      <w:pPr>
        <w:pStyle w:val="PL"/>
        <w:rPr>
          <w:lang w:val="en-US"/>
        </w:rPr>
      </w:pPr>
      <w:r w:rsidRPr="0011328C">
        <w:rPr>
          <w:lang w:val="en-US"/>
        </w:rPr>
        <w:t xml:space="preserve">            3gpp-Sbi-Target-Nf-Id:</w:t>
      </w:r>
    </w:p>
    <w:p w14:paraId="1595C905"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2E4D9092" w14:textId="77777777" w:rsidR="002A2F2E" w:rsidRPr="0011328C" w:rsidRDefault="002A2F2E" w:rsidP="002A2F2E">
      <w:pPr>
        <w:pStyle w:val="PL"/>
        <w:rPr>
          <w:lang w:val="en-US"/>
        </w:rPr>
      </w:pPr>
      <w:r w:rsidRPr="0011328C">
        <w:rPr>
          <w:lang w:val="en-US"/>
        </w:rPr>
        <w:t xml:space="preserve">              schema:</w:t>
      </w:r>
    </w:p>
    <w:p w14:paraId="70AFFD04" w14:textId="77777777" w:rsidR="002A2F2E" w:rsidRPr="003B2883" w:rsidRDefault="002A2F2E" w:rsidP="002A2F2E">
      <w:pPr>
        <w:pStyle w:val="PL"/>
      </w:pPr>
      <w:r w:rsidRPr="0011328C">
        <w:rPr>
          <w:lang w:val="en-US"/>
        </w:rPr>
        <w:t xml:space="preserve">                type: string</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77777777" w:rsidR="00602AC0" w:rsidRPr="003B2883" w:rsidRDefault="00602AC0" w:rsidP="00602AC0">
      <w:pPr>
        <w:pStyle w:val="PL"/>
      </w:pPr>
      <w:r w:rsidRPr="003B2883">
        <w:t xml:space="preserve">      responses:</w:t>
      </w:r>
    </w:p>
    <w:p w14:paraId="20453F73" w14:textId="77777777" w:rsidR="00602AC0" w:rsidRPr="003B2883" w:rsidRDefault="00602AC0" w:rsidP="00602AC0">
      <w:pPr>
        <w:pStyle w:val="PL"/>
      </w:pPr>
      <w:r w:rsidRPr="003B2883">
        <w:t xml:space="preserve">        '202':</w:t>
      </w:r>
    </w:p>
    <w:p w14:paraId="1B9FE403" w14:textId="77777777" w:rsidR="00602AC0" w:rsidRPr="003B2883" w:rsidRDefault="00602AC0" w:rsidP="00602AC0">
      <w:pPr>
        <w:pStyle w:val="PL"/>
      </w:pPr>
      <w:r w:rsidRPr="003B2883">
        <w:t xml:space="preserve">          description: N1N2 Message Subscription successfully updated.</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77777777" w:rsidR="00602AC0" w:rsidRDefault="00602AC0" w:rsidP="00602AC0">
      <w:pPr>
        <w:pStyle w:val="PL"/>
      </w:pPr>
      <w:r w:rsidRPr="003B2883">
        <w:t xml:space="preserve">                $ref: '#/components/schemas/SubscriptionData'</w:t>
      </w:r>
    </w:p>
    <w:p w14:paraId="3E934802"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333E4533" w14:textId="77777777" w:rsidR="002A2F2E" w:rsidRDefault="002A2F2E" w:rsidP="002A2F2E">
      <w:pPr>
        <w:pStyle w:val="PL"/>
        <w:rPr>
          <w:lang w:val="en-US"/>
        </w:rPr>
      </w:pPr>
      <w:r w:rsidRPr="002E5CBA">
        <w:rPr>
          <w:lang w:val="en-US"/>
        </w:rPr>
        <w:t xml:space="preserve">          description: </w:t>
      </w:r>
      <w:r>
        <w:rPr>
          <w:lang w:val="en-US"/>
        </w:rPr>
        <w:t>temporary redirect</w:t>
      </w:r>
    </w:p>
    <w:p w14:paraId="76F19283" w14:textId="77777777" w:rsidR="002A2F2E" w:rsidRPr="003B2883" w:rsidRDefault="002A2F2E" w:rsidP="002A2F2E">
      <w:pPr>
        <w:pStyle w:val="PL"/>
      </w:pPr>
      <w:r w:rsidRPr="003B2883">
        <w:t xml:space="preserve">          content:</w:t>
      </w:r>
    </w:p>
    <w:p w14:paraId="2C8E9564" w14:textId="77777777" w:rsidR="002A2F2E" w:rsidRPr="003B2883" w:rsidRDefault="002A2F2E" w:rsidP="002A2F2E">
      <w:pPr>
        <w:pStyle w:val="PL"/>
      </w:pPr>
      <w:r w:rsidRPr="003B2883">
        <w:t xml:space="preserve">            application/problem+json:</w:t>
      </w:r>
    </w:p>
    <w:p w14:paraId="7505E315" w14:textId="77777777" w:rsidR="002A2F2E" w:rsidRPr="003B2883" w:rsidRDefault="002A2F2E" w:rsidP="002A2F2E">
      <w:pPr>
        <w:pStyle w:val="PL"/>
      </w:pPr>
      <w:r w:rsidRPr="003B2883">
        <w:t xml:space="preserve">              schema:</w:t>
      </w:r>
    </w:p>
    <w:p w14:paraId="7DE5A0F3" w14:textId="77777777" w:rsidR="002A2F2E" w:rsidRPr="003B2883" w:rsidRDefault="002A2F2E" w:rsidP="002A2F2E">
      <w:pPr>
        <w:pStyle w:val="PL"/>
      </w:pPr>
      <w:r w:rsidRPr="003B2883">
        <w:t xml:space="preserve">                $ref: 'TS29571_CommonData.yaml#/components/schemas/ProblemDetails'</w:t>
      </w:r>
    </w:p>
    <w:p w14:paraId="6D5C8216" w14:textId="77777777" w:rsidR="002A2F2E" w:rsidRDefault="002A2F2E" w:rsidP="002A2F2E">
      <w:pPr>
        <w:pStyle w:val="PL"/>
      </w:pPr>
      <w:r>
        <w:t xml:space="preserve">          headers:</w:t>
      </w:r>
    </w:p>
    <w:p w14:paraId="10F770EB" w14:textId="77777777" w:rsidR="002A2F2E" w:rsidRDefault="002A2F2E" w:rsidP="002A2F2E">
      <w:pPr>
        <w:pStyle w:val="PL"/>
      </w:pPr>
      <w:r>
        <w:t xml:space="preserve">          </w:t>
      </w:r>
      <w:r>
        <w:rPr>
          <w:rFonts w:hint="eastAsia"/>
          <w:lang w:eastAsia="zh-CN"/>
        </w:rPr>
        <w:t xml:space="preserve">  </w:t>
      </w:r>
      <w:r>
        <w:t>Location:</w:t>
      </w:r>
    </w:p>
    <w:p w14:paraId="7FB3A2A3"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9733B0E" w14:textId="77777777" w:rsidR="002A2F2E" w:rsidRDefault="002A2F2E" w:rsidP="002A2F2E">
      <w:pPr>
        <w:pStyle w:val="PL"/>
      </w:pPr>
      <w:r>
        <w:t xml:space="preserve">          </w:t>
      </w:r>
      <w:r>
        <w:rPr>
          <w:rFonts w:hint="eastAsia"/>
          <w:lang w:eastAsia="zh-CN"/>
        </w:rPr>
        <w:t xml:space="preserve">    </w:t>
      </w:r>
      <w:r>
        <w:t>required: true</w:t>
      </w:r>
    </w:p>
    <w:p w14:paraId="44AD5B08" w14:textId="77777777" w:rsidR="002A2F2E" w:rsidRDefault="002A2F2E" w:rsidP="002A2F2E">
      <w:pPr>
        <w:pStyle w:val="PL"/>
      </w:pPr>
      <w:r>
        <w:t xml:space="preserve">          </w:t>
      </w:r>
      <w:r>
        <w:rPr>
          <w:rFonts w:hint="eastAsia"/>
          <w:lang w:eastAsia="zh-CN"/>
        </w:rPr>
        <w:t xml:space="preserve">    </w:t>
      </w:r>
      <w:r>
        <w:t>schema:</w:t>
      </w:r>
    </w:p>
    <w:p w14:paraId="498A1EAB"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52C75B04" w14:textId="77777777" w:rsidR="002A2F2E" w:rsidRPr="0011328C" w:rsidRDefault="002A2F2E" w:rsidP="002A2F2E">
      <w:pPr>
        <w:pStyle w:val="PL"/>
        <w:rPr>
          <w:lang w:val="en-US"/>
        </w:rPr>
      </w:pPr>
      <w:r w:rsidRPr="0011328C">
        <w:rPr>
          <w:lang w:val="en-US"/>
        </w:rPr>
        <w:t xml:space="preserve">            3gpp-Sbi-Target-Nf-Id:</w:t>
      </w:r>
    </w:p>
    <w:p w14:paraId="44FB7A93"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E9A363C" w14:textId="77777777" w:rsidR="002A2F2E" w:rsidRPr="0011328C" w:rsidRDefault="002A2F2E" w:rsidP="002A2F2E">
      <w:pPr>
        <w:pStyle w:val="PL"/>
        <w:rPr>
          <w:lang w:val="en-US"/>
        </w:rPr>
      </w:pPr>
      <w:r w:rsidRPr="0011328C">
        <w:rPr>
          <w:lang w:val="en-US"/>
        </w:rPr>
        <w:t xml:space="preserve">              schema:</w:t>
      </w:r>
    </w:p>
    <w:p w14:paraId="7D1F9E05" w14:textId="77777777" w:rsidR="002A2F2E" w:rsidRDefault="002A2F2E" w:rsidP="002A2F2E">
      <w:pPr>
        <w:pStyle w:val="PL"/>
        <w:rPr>
          <w:lang w:val="en-US"/>
        </w:rPr>
      </w:pPr>
      <w:r w:rsidRPr="0011328C">
        <w:rPr>
          <w:lang w:val="en-US"/>
        </w:rPr>
        <w:t xml:space="preserve">                type: string</w:t>
      </w:r>
    </w:p>
    <w:p w14:paraId="40FE1A55" w14:textId="77777777" w:rsidR="002A2F2E" w:rsidRPr="00046E6A" w:rsidRDefault="002A2F2E" w:rsidP="002A2F2E">
      <w:pPr>
        <w:pStyle w:val="PL"/>
        <w:rPr>
          <w:lang w:val="en-US"/>
        </w:rPr>
      </w:pPr>
      <w:r w:rsidRPr="00046E6A">
        <w:rPr>
          <w:lang w:val="en-US"/>
        </w:rPr>
        <w:t xml:space="preserve">        '308':</w:t>
      </w:r>
    </w:p>
    <w:p w14:paraId="6F44F3BC" w14:textId="77777777" w:rsidR="002A2F2E" w:rsidRDefault="002A2F2E" w:rsidP="002A2F2E">
      <w:pPr>
        <w:pStyle w:val="PL"/>
        <w:rPr>
          <w:lang w:val="en-US"/>
        </w:rPr>
      </w:pPr>
      <w:r w:rsidRPr="00046E6A">
        <w:rPr>
          <w:lang w:val="en-US"/>
        </w:rPr>
        <w:lastRenderedPageBreak/>
        <w:t xml:space="preserve">          description: permanent redirect</w:t>
      </w:r>
    </w:p>
    <w:p w14:paraId="434770BA" w14:textId="77777777" w:rsidR="002A2F2E" w:rsidRPr="003B2883" w:rsidRDefault="002A2F2E" w:rsidP="002A2F2E">
      <w:pPr>
        <w:pStyle w:val="PL"/>
      </w:pPr>
      <w:r w:rsidRPr="003B2883">
        <w:t xml:space="preserve">          content:</w:t>
      </w:r>
    </w:p>
    <w:p w14:paraId="26BC6C1C" w14:textId="77777777" w:rsidR="002A2F2E" w:rsidRPr="003B2883" w:rsidRDefault="002A2F2E" w:rsidP="002A2F2E">
      <w:pPr>
        <w:pStyle w:val="PL"/>
      </w:pPr>
      <w:r w:rsidRPr="003B2883">
        <w:t xml:space="preserve">            application/problem+json:</w:t>
      </w:r>
    </w:p>
    <w:p w14:paraId="258C2E2A" w14:textId="77777777" w:rsidR="002A2F2E" w:rsidRPr="003B2883" w:rsidRDefault="002A2F2E" w:rsidP="002A2F2E">
      <w:pPr>
        <w:pStyle w:val="PL"/>
      </w:pPr>
      <w:r w:rsidRPr="003B2883">
        <w:t xml:space="preserve">              schema:</w:t>
      </w:r>
    </w:p>
    <w:p w14:paraId="0DD3B962" w14:textId="77777777" w:rsidR="002A2F2E" w:rsidRPr="003B2883" w:rsidRDefault="002A2F2E" w:rsidP="002A2F2E">
      <w:pPr>
        <w:pStyle w:val="PL"/>
      </w:pPr>
      <w:r w:rsidRPr="003B2883">
        <w:t xml:space="preserve">                $ref: 'TS29571_CommonData.yaml#/components/schemas/ProblemDetails'</w:t>
      </w:r>
    </w:p>
    <w:p w14:paraId="0E7B99F4" w14:textId="77777777" w:rsidR="002A2F2E" w:rsidRDefault="002A2F2E" w:rsidP="002A2F2E">
      <w:pPr>
        <w:pStyle w:val="PL"/>
      </w:pPr>
      <w:r>
        <w:t xml:space="preserve">          headers:</w:t>
      </w:r>
    </w:p>
    <w:p w14:paraId="36CDE5B5" w14:textId="77777777" w:rsidR="002A2F2E" w:rsidRDefault="002A2F2E" w:rsidP="002A2F2E">
      <w:pPr>
        <w:pStyle w:val="PL"/>
      </w:pPr>
      <w:r>
        <w:t xml:space="preserve">          </w:t>
      </w:r>
      <w:r>
        <w:rPr>
          <w:rFonts w:hint="eastAsia"/>
          <w:lang w:eastAsia="zh-CN"/>
        </w:rPr>
        <w:t xml:space="preserve">  </w:t>
      </w:r>
      <w:r>
        <w:t>Location:</w:t>
      </w:r>
    </w:p>
    <w:p w14:paraId="13F20FD9"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856A90F" w14:textId="77777777" w:rsidR="002A2F2E" w:rsidRDefault="002A2F2E" w:rsidP="002A2F2E">
      <w:pPr>
        <w:pStyle w:val="PL"/>
      </w:pPr>
      <w:r>
        <w:t xml:space="preserve">          </w:t>
      </w:r>
      <w:r>
        <w:rPr>
          <w:rFonts w:hint="eastAsia"/>
          <w:lang w:eastAsia="zh-CN"/>
        </w:rPr>
        <w:t xml:space="preserve">    </w:t>
      </w:r>
      <w:r>
        <w:t>required: true</w:t>
      </w:r>
    </w:p>
    <w:p w14:paraId="3FA08B40" w14:textId="77777777" w:rsidR="002A2F2E" w:rsidRDefault="002A2F2E" w:rsidP="002A2F2E">
      <w:pPr>
        <w:pStyle w:val="PL"/>
      </w:pPr>
      <w:r>
        <w:t xml:space="preserve">          </w:t>
      </w:r>
      <w:r>
        <w:rPr>
          <w:rFonts w:hint="eastAsia"/>
          <w:lang w:eastAsia="zh-CN"/>
        </w:rPr>
        <w:t xml:space="preserve">    </w:t>
      </w:r>
      <w:r>
        <w:t>schema:</w:t>
      </w:r>
    </w:p>
    <w:p w14:paraId="0D0AF82F" w14:textId="77777777" w:rsidR="002A2F2E" w:rsidRDefault="002A2F2E" w:rsidP="002A2F2E">
      <w:pPr>
        <w:pStyle w:val="PL"/>
      </w:pPr>
      <w:r>
        <w:t xml:space="preserve">          </w:t>
      </w:r>
      <w:r>
        <w:rPr>
          <w:rFonts w:hint="eastAsia"/>
          <w:lang w:eastAsia="zh-CN"/>
        </w:rPr>
        <w:t xml:space="preserve">      </w:t>
      </w:r>
      <w:r>
        <w:t>type: string</w:t>
      </w:r>
    </w:p>
    <w:p w14:paraId="78DFE60F" w14:textId="77777777" w:rsidR="002A2F2E" w:rsidRPr="0011328C" w:rsidRDefault="002A2F2E" w:rsidP="002A2F2E">
      <w:pPr>
        <w:pStyle w:val="PL"/>
        <w:rPr>
          <w:lang w:val="en-US"/>
        </w:rPr>
      </w:pPr>
      <w:r w:rsidRPr="0011328C">
        <w:rPr>
          <w:lang w:val="en-US"/>
        </w:rPr>
        <w:t xml:space="preserve">            3gpp-Sbi-Target-Nf-Id:</w:t>
      </w:r>
    </w:p>
    <w:p w14:paraId="4089B620"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E1CBA05" w14:textId="77777777" w:rsidR="002A2F2E" w:rsidRPr="0011328C" w:rsidRDefault="002A2F2E" w:rsidP="002A2F2E">
      <w:pPr>
        <w:pStyle w:val="PL"/>
        <w:rPr>
          <w:lang w:val="en-US"/>
        </w:rPr>
      </w:pPr>
      <w:r w:rsidRPr="0011328C">
        <w:rPr>
          <w:lang w:val="en-US"/>
        </w:rPr>
        <w:t xml:space="preserve">              schema:</w:t>
      </w:r>
    </w:p>
    <w:p w14:paraId="2F194E33" w14:textId="77777777" w:rsidR="002A2F2E" w:rsidRPr="003B2883" w:rsidRDefault="002A2F2E" w:rsidP="002A2F2E">
      <w:pPr>
        <w:pStyle w:val="PL"/>
      </w:pPr>
      <w:r w:rsidRPr="0011328C">
        <w:rPr>
          <w:lang w:val="en-US"/>
        </w:rPr>
        <w:t xml:space="preserve">                type: string</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F3E2B50"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7F10589A" w14:textId="77777777" w:rsidR="001A7677" w:rsidRPr="003B2883" w:rsidRDefault="001A7677" w:rsidP="001A7677">
      <w:pPr>
        <w:pStyle w:val="PL"/>
      </w:pPr>
      <w:r w:rsidRPr="003B2883">
        <w:t xml:space="preserve">                  content:</w:t>
      </w:r>
    </w:p>
    <w:p w14:paraId="31240EA9" w14:textId="77777777" w:rsidR="001A7677" w:rsidRPr="003B2883" w:rsidRDefault="001A7677" w:rsidP="001A7677">
      <w:pPr>
        <w:pStyle w:val="PL"/>
      </w:pPr>
      <w:r w:rsidRPr="003B2883">
        <w:t xml:space="preserve">                    application/problem+json:</w:t>
      </w:r>
    </w:p>
    <w:p w14:paraId="4F532B42" w14:textId="77777777" w:rsidR="001A7677" w:rsidRPr="003B2883" w:rsidRDefault="001A7677" w:rsidP="001A7677">
      <w:pPr>
        <w:pStyle w:val="PL"/>
      </w:pPr>
      <w:r w:rsidRPr="003B2883">
        <w:t xml:space="preserve">                      schema:</w:t>
      </w:r>
    </w:p>
    <w:p w14:paraId="44AF4FDA" w14:textId="77777777" w:rsidR="001A7677" w:rsidRPr="003B2883" w:rsidRDefault="001A7677" w:rsidP="001A7677">
      <w:pPr>
        <w:pStyle w:val="PL"/>
      </w:pPr>
      <w:r w:rsidRPr="003B2883">
        <w:t xml:space="preserve">                        $ref: 'TS29571_CommonData.yaml#/components/schemas/ProblemDetails'</w:t>
      </w:r>
    </w:p>
    <w:p w14:paraId="149745F9" w14:textId="77777777" w:rsidR="001A7677" w:rsidRDefault="001A7677" w:rsidP="001A7677">
      <w:pPr>
        <w:pStyle w:val="PL"/>
      </w:pPr>
      <w:r w:rsidRPr="003B2883">
        <w:t xml:space="preserve">        </w:t>
      </w:r>
      <w:r>
        <w:t xml:space="preserve">          headers:</w:t>
      </w:r>
    </w:p>
    <w:p w14:paraId="0A642AE4"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3FCE209B"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1C5A17D"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75D127AD"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73EC0DEF"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41DF6DDB" w14:textId="77777777" w:rsidR="001A7677" w:rsidRDefault="001A7677" w:rsidP="001A7677">
      <w:pPr>
        <w:pStyle w:val="PL"/>
        <w:rPr>
          <w:lang w:val="en-US"/>
        </w:rPr>
      </w:pPr>
      <w:r w:rsidRPr="003B2883">
        <w:t xml:space="preserve">        </w:t>
      </w:r>
      <w:r>
        <w:rPr>
          <w:lang w:val="en-US"/>
        </w:rPr>
        <w:t xml:space="preserve">            3gpp-Sbi-Target-Nf-Id:</w:t>
      </w:r>
    </w:p>
    <w:p w14:paraId="338630EB"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3E0F705A" w14:textId="77777777" w:rsidR="001A7677" w:rsidRDefault="001A7677" w:rsidP="001A7677">
      <w:pPr>
        <w:pStyle w:val="PL"/>
        <w:rPr>
          <w:lang w:val="en-US"/>
        </w:rPr>
      </w:pPr>
      <w:r w:rsidRPr="003B2883">
        <w:t xml:space="preserve">        </w:t>
      </w:r>
      <w:r>
        <w:rPr>
          <w:lang w:val="en-US"/>
        </w:rPr>
        <w:t xml:space="preserve">              schema:</w:t>
      </w:r>
    </w:p>
    <w:p w14:paraId="71560362" w14:textId="77777777" w:rsidR="001A7677" w:rsidRDefault="001A7677" w:rsidP="001A7677">
      <w:pPr>
        <w:pStyle w:val="PL"/>
        <w:rPr>
          <w:lang w:val="en-US"/>
        </w:rPr>
      </w:pPr>
      <w:r w:rsidRPr="003B2883">
        <w:t xml:space="preserve">        </w:t>
      </w:r>
      <w:r>
        <w:rPr>
          <w:lang w:val="en-US"/>
        </w:rPr>
        <w:t xml:space="preserve">                type: string</w:t>
      </w:r>
    </w:p>
    <w:p w14:paraId="0BCCCCE0" w14:textId="77777777" w:rsidR="001A7677" w:rsidRPr="00046E6A" w:rsidRDefault="001A7677" w:rsidP="001A7677">
      <w:pPr>
        <w:pStyle w:val="PL"/>
        <w:rPr>
          <w:lang w:val="en-US"/>
        </w:rPr>
      </w:pPr>
      <w:r w:rsidRPr="003B2883">
        <w:t xml:space="preserve">        </w:t>
      </w:r>
      <w:r w:rsidRPr="00046E6A">
        <w:rPr>
          <w:lang w:val="en-US"/>
        </w:rPr>
        <w:t xml:space="preserve">        '308':</w:t>
      </w:r>
    </w:p>
    <w:p w14:paraId="4ADC7408"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065C3BC3" w14:textId="77777777" w:rsidR="001A7677" w:rsidRPr="003B2883" w:rsidRDefault="001A7677" w:rsidP="001A7677">
      <w:pPr>
        <w:pStyle w:val="PL"/>
      </w:pPr>
      <w:r w:rsidRPr="003B2883">
        <w:t xml:space="preserve">                  content:</w:t>
      </w:r>
    </w:p>
    <w:p w14:paraId="1B6D6E0D" w14:textId="77777777" w:rsidR="001A7677" w:rsidRPr="003B2883" w:rsidRDefault="001A7677" w:rsidP="001A7677">
      <w:pPr>
        <w:pStyle w:val="PL"/>
      </w:pPr>
      <w:r w:rsidRPr="003B2883">
        <w:t xml:space="preserve">                    application/problem+json:</w:t>
      </w:r>
    </w:p>
    <w:p w14:paraId="5023A3C4" w14:textId="77777777" w:rsidR="001A7677" w:rsidRPr="003B2883" w:rsidRDefault="001A7677" w:rsidP="001A7677">
      <w:pPr>
        <w:pStyle w:val="PL"/>
      </w:pPr>
      <w:r w:rsidRPr="003B2883">
        <w:t xml:space="preserve">                      schema:</w:t>
      </w:r>
    </w:p>
    <w:p w14:paraId="024E7524" w14:textId="77777777" w:rsidR="001A7677" w:rsidRPr="003B2883" w:rsidRDefault="001A7677" w:rsidP="001A7677">
      <w:pPr>
        <w:pStyle w:val="PL"/>
      </w:pPr>
      <w:r w:rsidRPr="003B2883">
        <w:t xml:space="preserve">                        $ref: 'TS29571_CommonData.yaml#/components/schemas/ProblemDetails'</w:t>
      </w:r>
    </w:p>
    <w:p w14:paraId="16F09EE0" w14:textId="77777777" w:rsidR="001A7677" w:rsidRDefault="001A7677" w:rsidP="001A7677">
      <w:pPr>
        <w:pStyle w:val="PL"/>
      </w:pPr>
      <w:r w:rsidRPr="003B2883">
        <w:t xml:space="preserve">        </w:t>
      </w:r>
      <w:r>
        <w:t xml:space="preserve">          headers:</w:t>
      </w:r>
    </w:p>
    <w:p w14:paraId="280BC514"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6694689B" w14:textId="77777777" w:rsidR="001A7677" w:rsidRDefault="001A7677" w:rsidP="001A7677">
      <w:pPr>
        <w:pStyle w:val="PL"/>
      </w:pPr>
      <w:r w:rsidRPr="003B2883">
        <w:lastRenderedPageBreak/>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67DE211"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6568543"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40432213"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6A7EF85C" w14:textId="77777777" w:rsidR="001A7677" w:rsidRDefault="001A7677" w:rsidP="001A7677">
      <w:pPr>
        <w:pStyle w:val="PL"/>
        <w:rPr>
          <w:lang w:val="en-US"/>
        </w:rPr>
      </w:pPr>
      <w:r w:rsidRPr="003B2883">
        <w:t xml:space="preserve">        </w:t>
      </w:r>
      <w:r>
        <w:rPr>
          <w:lang w:val="en-US"/>
        </w:rPr>
        <w:t xml:space="preserve">            3gpp-Sbi-Target-Nf-Id:</w:t>
      </w:r>
    </w:p>
    <w:p w14:paraId="240AC9E0"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4CEF51CB" w14:textId="77777777" w:rsidR="001A7677" w:rsidRDefault="001A7677" w:rsidP="001A7677">
      <w:pPr>
        <w:pStyle w:val="PL"/>
        <w:rPr>
          <w:lang w:val="en-US"/>
        </w:rPr>
      </w:pPr>
      <w:r w:rsidRPr="003B2883">
        <w:t xml:space="preserve">        </w:t>
      </w:r>
      <w:r>
        <w:rPr>
          <w:lang w:val="en-US"/>
        </w:rPr>
        <w:t xml:space="preserve">              schema:</w:t>
      </w:r>
    </w:p>
    <w:p w14:paraId="1421B429" w14:textId="77777777" w:rsidR="002A2F2E" w:rsidRPr="003B2883" w:rsidRDefault="001A7677" w:rsidP="001A7677">
      <w:pPr>
        <w:pStyle w:val="PL"/>
      </w:pPr>
      <w:r w:rsidRPr="003B2883">
        <w:t xml:space="preserve">        </w:t>
      </w:r>
      <w:r>
        <w:rPr>
          <w:lang w:val="en-US"/>
        </w:rPr>
        <w:t xml:space="preserve">                type: string</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77777777" w:rsidR="00602AC0" w:rsidRPr="003B2883" w:rsidRDefault="00602AC0" w:rsidP="00602AC0">
      <w:pPr>
        <w:pStyle w:val="PL"/>
      </w:pPr>
      <w:r w:rsidRPr="003B2883">
        <w:t xml:space="preserve">    SubscriptionData:</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77777777" w:rsidR="00602AC0" w:rsidRPr="003B2883" w:rsidRDefault="00602AC0" w:rsidP="00602AC0">
      <w:pPr>
        <w:pStyle w:val="PL"/>
      </w:pPr>
      <w:r w:rsidRPr="003B2883">
        <w:t xml:space="preserve">    AmfStatusChangeNotification:</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77777777" w:rsidR="00602AC0" w:rsidRPr="003B2883" w:rsidRDefault="00602AC0" w:rsidP="00602AC0">
      <w:pPr>
        <w:pStyle w:val="PL"/>
      </w:pPr>
      <w:r w:rsidRPr="003B2883">
        <w:t xml:space="preserve">    AmfStatusInfo:</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77777777" w:rsidR="00602AC0" w:rsidRPr="003B2883" w:rsidRDefault="00602AC0" w:rsidP="00602AC0">
      <w:pPr>
        <w:pStyle w:val="PL"/>
      </w:pPr>
      <w:r w:rsidRPr="003B2883">
        <w:lastRenderedPageBreak/>
        <w:t xml:space="preserve">    AssignEbiData:</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77777777" w:rsidR="00602AC0" w:rsidRPr="003B2883" w:rsidRDefault="00602AC0" w:rsidP="00602AC0">
      <w:pPr>
        <w:pStyle w:val="PL"/>
      </w:pPr>
      <w:r w:rsidRPr="003B2883">
        <w:t xml:space="preserve">    AssignedEbiData:</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77777777" w:rsidR="00602AC0" w:rsidRPr="003B2883" w:rsidRDefault="00602AC0" w:rsidP="00602AC0">
      <w:pPr>
        <w:pStyle w:val="PL"/>
      </w:pPr>
      <w:r w:rsidRPr="003B2883">
        <w:t xml:space="preserve">    AssignEbiFailed:</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77777777" w:rsidR="00602AC0" w:rsidRPr="003B2883" w:rsidRDefault="00602AC0" w:rsidP="00602AC0">
      <w:pPr>
        <w:pStyle w:val="PL"/>
      </w:pPr>
      <w:r w:rsidRPr="003B2883">
        <w:t xml:space="preserve">    UEContextRelease:</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7777777" w:rsidR="00602AC0" w:rsidRPr="003B2883" w:rsidRDefault="00602AC0" w:rsidP="00602AC0">
      <w:pPr>
        <w:pStyle w:val="PL"/>
      </w:pPr>
      <w:r w:rsidRPr="003B2883">
        <w:t xml:space="preserve">    N2InformationTransferReqData:</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lastRenderedPageBreak/>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77777777" w:rsidR="00602AC0" w:rsidRPr="003B2883" w:rsidRDefault="00602AC0" w:rsidP="00602AC0">
      <w:pPr>
        <w:pStyle w:val="PL"/>
      </w:pPr>
      <w:r w:rsidRPr="003B2883">
        <w:t xml:space="preserve">    NonUeN2InfoSubscriptionCreateData:</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77777777" w:rsidR="00602AC0" w:rsidRPr="003B2883" w:rsidRDefault="00602AC0" w:rsidP="00602AC0">
      <w:pPr>
        <w:pStyle w:val="PL"/>
      </w:pPr>
      <w:r w:rsidRPr="003B2883">
        <w:t xml:space="preserve">    NonUeN2InfoSubscriptionCreatedData:</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77777777" w:rsidR="00602AC0" w:rsidRPr="003B2883" w:rsidRDefault="00602AC0" w:rsidP="00602AC0">
      <w:pPr>
        <w:pStyle w:val="PL"/>
      </w:pPr>
      <w:r w:rsidRPr="003B2883">
        <w:t xml:space="preserve">    UeN1N2InfoSubscriptionCreateData:</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77777777" w:rsidR="00602AC0" w:rsidRPr="003B2883" w:rsidRDefault="00602AC0" w:rsidP="00602AC0">
      <w:pPr>
        <w:pStyle w:val="PL"/>
      </w:pPr>
      <w:r w:rsidRPr="003B2883">
        <w:t xml:space="preserve">    UeN1N2InfoSubscriptionCreatedData:</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lastRenderedPageBreak/>
        <w:t xml:space="preserve">      required:</w:t>
      </w:r>
    </w:p>
    <w:p w14:paraId="4F2445A9" w14:textId="77777777" w:rsidR="00602AC0" w:rsidRPr="003B2883" w:rsidRDefault="00602AC0" w:rsidP="00602AC0">
      <w:pPr>
        <w:pStyle w:val="PL"/>
      </w:pPr>
      <w:r w:rsidRPr="003B2883">
        <w:t xml:space="preserve">        - n1n2NotifySubscriptionId</w:t>
      </w:r>
    </w:p>
    <w:p w14:paraId="3D9141C1" w14:textId="77777777" w:rsidR="00602AC0" w:rsidRPr="003B2883" w:rsidRDefault="00602AC0" w:rsidP="00602AC0">
      <w:pPr>
        <w:pStyle w:val="PL"/>
      </w:pPr>
      <w:r w:rsidRPr="003B2883">
        <w:t xml:space="preserve">    N2InformationNotification:</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953"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62621D6"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FECD0C0" w14:textId="77777777" w:rsidR="006437A1" w:rsidRPr="003B2883" w:rsidRDefault="006437A1" w:rsidP="006437A1">
      <w:pPr>
        <w:pStyle w:val="PL"/>
      </w:pPr>
      <w:r w:rsidRPr="0007685C">
        <w:t xml:space="preserve">          </w:t>
      </w:r>
      <w:r>
        <w:t>default</w:t>
      </w:r>
      <w:r w:rsidRPr="0007685C">
        <w:t>:</w:t>
      </w:r>
      <w:r>
        <w:t xml:space="preserve"> false</w:t>
      </w:r>
      <w:bookmarkEnd w:id="3953"/>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77777777" w:rsidR="00602AC0" w:rsidRPr="003B2883" w:rsidRDefault="00602AC0" w:rsidP="00602AC0">
      <w:pPr>
        <w:pStyle w:val="PL"/>
      </w:pPr>
      <w:r w:rsidRPr="003B2883">
        <w:t xml:space="preserve">    N2InfoContainer: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77777777" w:rsidR="005A1CD0" w:rsidRPr="003B2883" w:rsidRDefault="005A1CD0" w:rsidP="005A1CD0">
      <w:pPr>
        <w:pStyle w:val="PL"/>
      </w:pPr>
      <w:r w:rsidRPr="003B2883">
        <w:t xml:space="preserve">          $ref: '#/components/schemas/</w:t>
      </w:r>
      <w:r>
        <w:t>V2x</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7777777" w:rsidR="00602AC0" w:rsidRPr="003B2883" w:rsidRDefault="00602AC0" w:rsidP="00602AC0">
      <w:pPr>
        <w:pStyle w:val="PL"/>
      </w:pPr>
      <w:r w:rsidRPr="003B2883">
        <w:t xml:space="preserve">    N1MessageNotification:</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lastRenderedPageBreak/>
        <w:t xml:space="preserve">        - n1MessageContainer</w:t>
      </w:r>
    </w:p>
    <w:p w14:paraId="2EEAD7FE" w14:textId="77777777" w:rsidR="00602AC0" w:rsidRPr="003B2883" w:rsidRDefault="00602AC0" w:rsidP="00602AC0">
      <w:pPr>
        <w:pStyle w:val="PL"/>
      </w:pPr>
      <w:r w:rsidRPr="003B2883">
        <w:t xml:space="preserve">    N1MessageContainer: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77777777" w:rsidR="00602AC0" w:rsidRPr="003B2883" w:rsidRDefault="00602AC0" w:rsidP="00602AC0">
      <w:pPr>
        <w:pStyle w:val="PL"/>
      </w:pPr>
      <w:r w:rsidRPr="003B2883">
        <w:t xml:space="preserve">          $ref: 'TS29571_CommonData.yaml#/components/schemas/</w:t>
      </w:r>
      <w:r>
        <w:t>AccessType</w:t>
      </w:r>
      <w:r w:rsidRPr="003B2883">
        <w:t>'</w:t>
      </w:r>
    </w:p>
    <w:p w14:paraId="3F126487" w14:textId="77777777" w:rsidR="00602AC0" w:rsidRPr="003B2883" w:rsidRDefault="00602AC0" w:rsidP="00602AC0">
      <w:pPr>
        <w:pStyle w:val="PL"/>
      </w:pPr>
    </w:p>
    <w:p w14:paraId="3FA76789" w14:textId="77777777" w:rsidR="00602AC0" w:rsidRPr="003B2883" w:rsidRDefault="00602AC0" w:rsidP="00602AC0">
      <w:pPr>
        <w:pStyle w:val="PL"/>
      </w:pPr>
      <w:r w:rsidRPr="003B2883">
        <w:t xml:space="preserve">    N1N2MessageTransferRspData:</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77777777" w:rsidR="00602AC0" w:rsidRPr="003B2883" w:rsidRDefault="00602AC0" w:rsidP="00602AC0">
      <w:pPr>
        <w:pStyle w:val="PL"/>
      </w:pPr>
      <w:r w:rsidRPr="003B2883">
        <w:t xml:space="preserve">    RegistrationContextContainer:</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lastRenderedPageBreak/>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77777777" w:rsidR="00602AC0" w:rsidRPr="003B2883" w:rsidRDefault="00602AC0" w:rsidP="00602AC0">
      <w:pPr>
        <w:pStyle w:val="PL"/>
      </w:pPr>
      <w:r w:rsidRPr="003B2883">
        <w:t xml:space="preserve">          minItems: 1</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77777777" w:rsidR="00602AC0" w:rsidRPr="003B2883" w:rsidRDefault="00602AC0" w:rsidP="00602AC0">
      <w:pPr>
        <w:pStyle w:val="PL"/>
      </w:pPr>
      <w:r w:rsidRPr="003B2883">
        <w:t xml:space="preserve">    AreaOfValidity:</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77777777" w:rsidR="00602AC0" w:rsidRPr="003B2883" w:rsidRDefault="00602AC0" w:rsidP="00602AC0">
      <w:pPr>
        <w:pStyle w:val="PL"/>
      </w:pPr>
      <w:r w:rsidRPr="003B2883">
        <w:t xml:space="preserve">    UeContextTransferReqData:</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77777777" w:rsidR="00602AC0" w:rsidRPr="003B2883" w:rsidRDefault="00602AC0" w:rsidP="00602AC0">
      <w:pPr>
        <w:pStyle w:val="PL"/>
      </w:pPr>
      <w:bookmarkStart w:id="3954" w:name="_Hlk531968307"/>
      <w:r w:rsidRPr="003B2883">
        <w:t xml:space="preserve">    UeContextTransferRspData:</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lastRenderedPageBreak/>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bookmarkEnd w:id="3954"/>
    <w:p w14:paraId="25454EF8" w14:textId="77777777" w:rsidR="00602AC0" w:rsidRPr="003B2883" w:rsidRDefault="00602AC0" w:rsidP="00602AC0">
      <w:pPr>
        <w:pStyle w:val="PL"/>
      </w:pPr>
      <w:r w:rsidRPr="003B2883">
        <w:t xml:space="preserve">    UeContext:</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7777777" w:rsidR="00602AC0" w:rsidRPr="003B2883" w:rsidRDefault="00602AC0" w:rsidP="00602AC0">
      <w:pPr>
        <w:pStyle w:val="PL"/>
      </w:pPr>
      <w:r w:rsidRPr="003B2883">
        <w:t xml:space="preserve">          $ref: 'TS29571_CommonData.yaml#/components/schemas/Ambr'</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lastRenderedPageBreak/>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7777777" w:rsidR="00602AC0" w:rsidRDefault="00602AC0" w:rsidP="00602AC0">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bookmarkStart w:id="3955" w:name="OLE_LINK2"/>
      <w:r>
        <w:rPr>
          <w:lang w:eastAsia="zh-CN"/>
        </w:rPr>
        <w:t>ecRestrictionDataNb</w:t>
      </w:r>
      <w:bookmarkEnd w:id="3955"/>
      <w:r>
        <w:rPr>
          <w:lang w:eastAsia="zh-CN"/>
        </w:rPr>
        <w:t>:</w:t>
      </w:r>
    </w:p>
    <w:p w14:paraId="23E1EC39" w14:textId="77777777" w:rsidR="006779BA" w:rsidRDefault="006779BA" w:rsidP="006779BA">
      <w:pPr>
        <w:pStyle w:val="PL"/>
        <w:rPr>
          <w:lang w:eastAsia="zh-CN"/>
        </w:rPr>
      </w:pPr>
      <w:r>
        <w:rPr>
          <w:lang w:eastAsia="zh-CN"/>
        </w:rPr>
        <w:t xml:space="preserve">          type: boolean</w:t>
      </w:r>
    </w:p>
    <w:p w14:paraId="2D300DE4" w14:textId="77777777" w:rsidR="006779BA" w:rsidRDefault="006779BA" w:rsidP="006779BA">
      <w:pPr>
        <w:pStyle w:val="PL"/>
        <w:rPr>
          <w:lang w:val="en-US" w:eastAsia="zh-CN"/>
        </w:rPr>
      </w:pPr>
      <w:r>
        <w:rPr>
          <w:lang w:val="en-US" w:eastAsia="zh-CN"/>
        </w:rPr>
        <w:lastRenderedPageBreak/>
        <w:t xml:space="preserve">          default: false</w:t>
      </w:r>
    </w:p>
    <w:p w14:paraId="2791ACBC" w14:textId="77777777" w:rsidR="006779BA" w:rsidRPr="00301A76" w:rsidRDefault="006779BA" w:rsidP="006779BA">
      <w:pPr>
        <w:pStyle w:val="PL"/>
      </w:pPr>
    </w:p>
    <w:p w14:paraId="1A9C7806" w14:textId="77777777" w:rsidR="00602AC0" w:rsidRPr="003B2883" w:rsidRDefault="00602AC0" w:rsidP="00602AC0">
      <w:pPr>
        <w:pStyle w:val="PL"/>
      </w:pPr>
      <w:r w:rsidRPr="003B2883">
        <w:t xml:space="preserve">    N2SmInformation:</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77777777" w:rsidR="00602AC0" w:rsidRPr="003B2883" w:rsidRDefault="00602AC0" w:rsidP="00602AC0">
      <w:pPr>
        <w:pStyle w:val="PL"/>
      </w:pPr>
      <w:r w:rsidRPr="003B2883">
        <w:t xml:space="preserve">    N2InfoContent:</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77777777" w:rsidR="00602AC0" w:rsidRPr="003B2883" w:rsidRDefault="00602AC0" w:rsidP="00602AC0">
      <w:pPr>
        <w:pStyle w:val="PL"/>
      </w:pPr>
      <w:r w:rsidRPr="003B2883">
        <w:t xml:space="preserve">    NrppaInformation:</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77777777" w:rsidR="00602AC0" w:rsidRPr="003B2883" w:rsidRDefault="00602AC0" w:rsidP="00602AC0">
      <w:pPr>
        <w:pStyle w:val="PL"/>
      </w:pPr>
      <w:r w:rsidRPr="003B2883">
        <w:t xml:space="preserve">    PwsInformation:</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77777777" w:rsidR="00602AC0" w:rsidRPr="003B2883" w:rsidRDefault="00602AC0" w:rsidP="00602AC0">
      <w:pPr>
        <w:pStyle w:val="PL"/>
      </w:pPr>
      <w:r w:rsidRPr="003B2883">
        <w:t xml:space="preserve">          $ref: '#/components/schemas/OmcIdentifier'</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7777777" w:rsidR="00602AC0" w:rsidRPr="003B2883" w:rsidRDefault="00602AC0" w:rsidP="00602AC0">
      <w:pPr>
        <w:pStyle w:val="PL"/>
      </w:pPr>
      <w:r w:rsidRPr="003B2883">
        <w:t xml:space="preserve">    N1N2MsgTxfrFailureNotification:</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77777777" w:rsidR="00602AC0" w:rsidRPr="003B2883" w:rsidRDefault="00602AC0" w:rsidP="00602AC0">
      <w:pPr>
        <w:pStyle w:val="PL"/>
      </w:pPr>
      <w:r w:rsidRPr="003B2883">
        <w:t xml:space="preserve">    N1N2MessageTransferError:</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lastRenderedPageBreak/>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77777777" w:rsidR="00602AC0" w:rsidRPr="003B2883" w:rsidRDefault="00602AC0" w:rsidP="00602AC0">
      <w:pPr>
        <w:pStyle w:val="PL"/>
      </w:pPr>
      <w:r w:rsidRPr="003B2883">
        <w:t xml:space="preserve">    N1N2MsgTxfrErrDetail:</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77777777" w:rsidR="00602AC0" w:rsidRPr="003B2883" w:rsidRDefault="00602AC0" w:rsidP="00602AC0">
      <w:pPr>
        <w:pStyle w:val="PL"/>
      </w:pPr>
      <w:r w:rsidRPr="003B2883">
        <w:t xml:space="preserve">    N2InformationTransferRspData:</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7777777" w:rsidR="00602AC0" w:rsidRPr="003B2883" w:rsidRDefault="00602AC0" w:rsidP="00602AC0">
      <w:pPr>
        <w:pStyle w:val="PL"/>
      </w:pPr>
      <w:r w:rsidRPr="003B2883">
        <w:t xml:space="preserve">    MmContext: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lastRenderedPageBreak/>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77777777" w:rsidR="008F0C10" w:rsidRPr="003B2883" w:rsidRDefault="008F0C10" w:rsidP="008F0C10">
      <w:pPr>
        <w:pStyle w:val="PL"/>
      </w:pPr>
      <w:r w:rsidRPr="003B2883">
        <w:t xml:space="preserve">          minItems: 1</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77777777" w:rsidR="00602AC0" w:rsidRPr="003B2883" w:rsidRDefault="00602AC0" w:rsidP="00602AC0">
      <w:pPr>
        <w:pStyle w:val="PL"/>
      </w:pPr>
      <w:r w:rsidRPr="003B2883">
        <w:t xml:space="preserve">    SeafData:</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77777777" w:rsidR="00602AC0" w:rsidRPr="003B2883" w:rsidRDefault="00602AC0" w:rsidP="00602AC0">
      <w:pPr>
        <w:pStyle w:val="PL"/>
      </w:pPr>
      <w:r w:rsidRPr="003B2883">
        <w:t xml:space="preserve">    NasSecurityMode: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77777777" w:rsidR="00602AC0" w:rsidRPr="003B2883" w:rsidRDefault="00602AC0" w:rsidP="00602AC0">
      <w:pPr>
        <w:pStyle w:val="PL"/>
      </w:pPr>
      <w:r w:rsidRPr="003B2883">
        <w:t xml:space="preserve">    PduSessionContext: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lastRenderedPageBreak/>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61051282" w14:textId="77777777"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77777777" w:rsidR="00602AC0" w:rsidRPr="003B2883" w:rsidRDefault="00602AC0" w:rsidP="00602AC0">
      <w:pPr>
        <w:pStyle w:val="PL"/>
      </w:pPr>
      <w:r w:rsidRPr="003B2883">
        <w:t xml:space="preserve">    NssaiMapping:</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77777777" w:rsidR="00602AC0" w:rsidRPr="003B2883" w:rsidRDefault="00602AC0" w:rsidP="00602AC0">
      <w:pPr>
        <w:pStyle w:val="PL"/>
      </w:pPr>
      <w:r w:rsidRPr="003B2883">
        <w:t xml:space="preserve">    UeRegStatusUpdateReqData:</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DDD0C52" w14:textId="77777777" w:rsidR="00602AC0" w:rsidRPr="003B2883" w:rsidRDefault="00602AC0" w:rsidP="00602AC0">
      <w:pPr>
        <w:pStyle w:val="PL"/>
      </w:pPr>
      <w:r w:rsidRPr="003B2883">
        <w:t xml:space="preserve">          minItems: 1</w:t>
      </w:r>
    </w:p>
    <w:p w14:paraId="442E6208" w14:textId="77777777"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77777777" w:rsidR="00602AC0" w:rsidRPr="003B2883" w:rsidRDefault="00602AC0" w:rsidP="00602AC0">
      <w:pPr>
        <w:pStyle w:val="PL"/>
      </w:pPr>
      <w:r w:rsidRPr="003B2883">
        <w:t xml:space="preserve">    UeRegStatusUpdateRspData:</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77777777" w:rsidR="00602AC0" w:rsidRPr="003B2883" w:rsidRDefault="00602AC0" w:rsidP="00602AC0">
      <w:pPr>
        <w:pStyle w:val="PL"/>
      </w:pPr>
      <w:r w:rsidRPr="003B2883">
        <w:t xml:space="preserve">    AssignEbiError:</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7777777" w:rsidR="00602AC0" w:rsidRPr="003B2883" w:rsidRDefault="00602AC0" w:rsidP="00602AC0">
      <w:pPr>
        <w:pStyle w:val="PL"/>
      </w:pPr>
      <w:r w:rsidRPr="003B2883">
        <w:t xml:space="preserve">    UeContextCreateData:</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lastRenderedPageBreak/>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bookmarkStart w:id="3956" w:name="_Hlk531968179"/>
      <w:r w:rsidRPr="003B2883">
        <w:t xml:space="preserve">        </w:t>
      </w:r>
      <w:r w:rsidRPr="003B2883">
        <w:rPr>
          <w:lang w:eastAsia="zh-CN"/>
        </w:rPr>
        <w:t>ueRadioCapability</w:t>
      </w:r>
      <w:r w:rsidRPr="003B2883">
        <w:t>:</w:t>
      </w:r>
    </w:p>
    <w:p w14:paraId="1D79934B"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956"/>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77777777" w:rsidR="00602AC0" w:rsidRPr="003B2883" w:rsidRDefault="00602AC0" w:rsidP="00602AC0">
      <w:pPr>
        <w:pStyle w:val="PL"/>
      </w:pPr>
      <w:r w:rsidRPr="003B2883">
        <w:t xml:space="preserve">          $ref: 'TS29571_CommonData.yaml#/components/schemas/SupportedFeatures'</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77777777" w:rsidR="00602AC0" w:rsidRPr="003B2883" w:rsidRDefault="00602AC0" w:rsidP="00602AC0">
      <w:pPr>
        <w:pStyle w:val="PL"/>
      </w:pPr>
      <w:r w:rsidRPr="003B2883">
        <w:t xml:space="preserve">    UeContextCreatedData:</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77777777" w:rsidR="00602AC0" w:rsidRPr="003B2883" w:rsidRDefault="00602AC0" w:rsidP="00602AC0">
      <w:pPr>
        <w:pStyle w:val="PL"/>
      </w:pPr>
      <w:r w:rsidRPr="003B2883">
        <w:t xml:space="preserve">          type: boolean</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77777777" w:rsidR="00602AC0" w:rsidRPr="003B2883" w:rsidRDefault="00602AC0" w:rsidP="00602AC0">
      <w:pPr>
        <w:pStyle w:val="PL"/>
      </w:pPr>
      <w:r w:rsidRPr="003B2883">
        <w:t xml:space="preserve">    UeContextCreateError:</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777777" w:rsidR="009B114E" w:rsidRDefault="009B114E" w:rsidP="009B114E">
      <w:pPr>
        <w:pStyle w:val="PL"/>
      </w:pPr>
      <w:r>
        <w:t xml:space="preserve">    UeContextRelocateData:</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lastRenderedPageBreak/>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77777777" w:rsidR="009B114E" w:rsidRDefault="009B114E" w:rsidP="009B114E">
      <w:pPr>
        <w:pStyle w:val="PL"/>
      </w:pPr>
      <w:r>
        <w:t xml:space="preserve">    UeContext</w:t>
      </w:r>
      <w:r>
        <w:rPr>
          <w:rFonts w:hint="eastAsia"/>
          <w:lang w:eastAsia="zh-CN"/>
        </w:rPr>
        <w:t>Relocated</w:t>
      </w:r>
      <w:r>
        <w:t>Data:</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14DDDC55" w:rsidR="006E2902" w:rsidRPr="003B2883"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77777777" w:rsidR="00602AC0" w:rsidRPr="003B2883" w:rsidRDefault="00602AC0" w:rsidP="00602AC0">
      <w:pPr>
        <w:pStyle w:val="PL"/>
      </w:pPr>
      <w:r w:rsidRPr="003B2883">
        <w:t xml:space="preserve">    NgRanTargetId:</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77777777" w:rsidR="00602AC0" w:rsidRPr="003B2883" w:rsidRDefault="00602AC0" w:rsidP="00602AC0">
      <w:pPr>
        <w:pStyle w:val="PL"/>
      </w:pPr>
      <w:r w:rsidRPr="003B2883">
        <w:t xml:space="preserve">    PWSResponseData:</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77777777" w:rsidR="00602AC0" w:rsidRPr="003B2883" w:rsidRDefault="00602AC0" w:rsidP="00602AC0">
      <w:pPr>
        <w:pStyle w:val="PL"/>
      </w:pPr>
      <w:r w:rsidRPr="003B2883">
        <w:t xml:space="preserve">    PWSErrorData:</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77777777" w:rsidR="00602AC0" w:rsidRPr="003B2883" w:rsidRDefault="00602AC0" w:rsidP="00602AC0">
      <w:pPr>
        <w:pStyle w:val="PL"/>
      </w:pPr>
      <w:r w:rsidRPr="003B2883">
        <w:t xml:space="preserve">    N2InformationTransferError: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7777777" w:rsidR="00602AC0" w:rsidRPr="003B2883" w:rsidRDefault="00602AC0" w:rsidP="00602AC0">
      <w:pPr>
        <w:pStyle w:val="PL"/>
      </w:pPr>
      <w:r w:rsidRPr="003B2883">
        <w:t xml:space="preserv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lastRenderedPageBreak/>
        <w:t xml:space="preserve">        - ksi</w:t>
      </w:r>
    </w:p>
    <w:p w14:paraId="0F12CB84" w14:textId="77777777" w:rsidR="00602AC0" w:rsidRPr="003B2883" w:rsidRDefault="00602AC0" w:rsidP="00602AC0">
      <w:pPr>
        <w:pStyle w:val="PL"/>
      </w:pPr>
      <w:r w:rsidRPr="003B2883">
        <w:t xml:space="preserve">    KeyAmf: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77777777" w:rsidR="00602AC0" w:rsidRPr="003B2883" w:rsidRDefault="00602AC0" w:rsidP="00602AC0">
      <w:pPr>
        <w:pStyle w:val="PL"/>
      </w:pPr>
      <w:r w:rsidRPr="003B2883">
        <w:t xml:space="preserve">    N2RanInformation:</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77777777" w:rsidR="00602AC0" w:rsidRPr="003B2883" w:rsidRDefault="00602AC0" w:rsidP="00602AC0">
      <w:pPr>
        <w:pStyle w:val="PL"/>
      </w:pPr>
      <w:r w:rsidRPr="003B2883">
        <w:t xml:space="preserve">    N2InfoNotificationRspData:</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4C6A1C16" w14:textId="77777777" w:rsidR="00602AC0" w:rsidRPr="003B2883" w:rsidRDefault="00602AC0" w:rsidP="00602AC0">
      <w:pPr>
        <w:pStyle w:val="PL"/>
      </w:pPr>
      <w:r w:rsidRPr="003B2883">
        <w:t xml:space="preserve">        n2InfoContent:</w:t>
      </w:r>
    </w:p>
    <w:p w14:paraId="1DC46564" w14:textId="77777777" w:rsidR="00602AC0" w:rsidRPr="003B2883" w:rsidRDefault="00602AC0" w:rsidP="00602AC0">
      <w:pPr>
        <w:pStyle w:val="PL"/>
      </w:pPr>
      <w:r w:rsidRPr="003B2883">
        <w:t xml:space="preserve">          $ref: '#/components/schemas/N2InfoContent'</w:t>
      </w:r>
    </w:p>
    <w:p w14:paraId="1272684D" w14:textId="77777777" w:rsidR="00602AC0" w:rsidRDefault="00602AC0" w:rsidP="00602AC0">
      <w:pPr>
        <w:pStyle w:val="PL"/>
        <w:rPr>
          <w:lang w:val="en-US" w:eastAsia="zh-CN"/>
        </w:rPr>
      </w:pPr>
      <w:r w:rsidRPr="003B2883">
        <w:t xml:space="preserve">    </w:t>
      </w:r>
      <w:r>
        <w:rPr>
          <w:lang w:val="en-US" w:eastAsia="zh-CN"/>
        </w:rPr>
        <w:t>SmallDataRateStatusInfo:</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7777777" w:rsidR="00602AC0" w:rsidRDefault="00602AC0" w:rsidP="00602AC0">
      <w:pPr>
        <w:pStyle w:val="PL"/>
        <w:rPr>
          <w:lang w:val="en-US" w:eastAsia="zh-CN"/>
        </w:rPr>
      </w:pPr>
      <w:r w:rsidRPr="003B2883">
        <w:t xml:space="preserve">    </w:t>
      </w:r>
      <w:r>
        <w:rPr>
          <w:lang w:val="en-US" w:eastAsia="zh-CN"/>
        </w:rPr>
        <w:t>SmfChangeInfo:</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77777777" w:rsidR="00602AC0" w:rsidRDefault="00602AC0" w:rsidP="00602AC0">
      <w:pPr>
        <w:pStyle w:val="PL"/>
        <w:rPr>
          <w:lang w:val="en-US" w:eastAsia="zh-CN"/>
        </w:rPr>
      </w:pPr>
      <w:r w:rsidRPr="003B2883">
        <w:t xml:space="preserve">    </w:t>
      </w:r>
      <w:r>
        <w:rPr>
          <w:lang w:val="en-US" w:eastAsia="zh-CN"/>
        </w:rPr>
        <w:t>V2xContext:</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77777777" w:rsidR="005A1CD0" w:rsidRDefault="005A1CD0" w:rsidP="005A1CD0">
      <w:pPr>
        <w:pStyle w:val="PL"/>
        <w:rPr>
          <w:lang w:val="en-US" w:eastAsia="zh-CN"/>
        </w:rPr>
      </w:pPr>
      <w:r w:rsidRPr="003B2883">
        <w:t xml:space="preserve">    </w:t>
      </w:r>
      <w:r>
        <w:rPr>
          <w:lang w:val="en-US" w:eastAsia="zh-CN"/>
        </w:rPr>
        <w:t>V2xInformation:</w:t>
      </w:r>
    </w:p>
    <w:p w14:paraId="636EB69A" w14:textId="77777777" w:rsidR="005A1CD0" w:rsidRPr="003B2883" w:rsidRDefault="005A1CD0" w:rsidP="005A1CD0">
      <w:pPr>
        <w:pStyle w:val="PL"/>
      </w:pPr>
      <w:r w:rsidRPr="003B2883">
        <w:lastRenderedPageBreak/>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77777777" w:rsidR="005A1CD0" w:rsidRDefault="005A1CD0" w:rsidP="005A1CD0">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77777777" w:rsidR="008F595B" w:rsidRDefault="008F595B" w:rsidP="008F595B">
      <w:pPr>
        <w:pStyle w:val="PL"/>
      </w:pPr>
      <w:r w:rsidRPr="003B2883">
        <w:t xml:space="preserve">    </w:t>
      </w:r>
      <w:r>
        <w:t>I</w:t>
      </w:r>
      <w:r w:rsidRPr="006C1437">
        <w:t>mmediate</w:t>
      </w:r>
      <w:r>
        <w:t>MdtConf:</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77777777" w:rsidR="006D56D2" w:rsidRDefault="006D56D2" w:rsidP="006D56D2">
      <w:pPr>
        <w:pStyle w:val="PL"/>
      </w:pPr>
      <w:r>
        <w:t xml:space="preserve">    EpsNasSecurityMode: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lastRenderedPageBreak/>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77777777" w:rsidR="00544F24" w:rsidRPr="00B3056F" w:rsidRDefault="00544F24" w:rsidP="00544F24">
      <w:pPr>
        <w:pStyle w:val="PL"/>
      </w:pPr>
      <w:r w:rsidRPr="00B3056F">
        <w:t xml:space="preserve">    </w:t>
      </w:r>
      <w:bookmarkStart w:id="3957" w:name="_Hlk56638180"/>
      <w:r w:rsidRPr="00B3056F">
        <w:t>EcRestrictionData</w:t>
      </w:r>
      <w:r>
        <w:t>Wb</w:t>
      </w:r>
      <w:r w:rsidRPr="00B3056F">
        <w:t>:</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77777777" w:rsidR="00F75DA4" w:rsidRDefault="00F75DA4" w:rsidP="00F75DA4">
      <w:pPr>
        <w:pStyle w:val="PL"/>
      </w:pPr>
      <w:r w:rsidRPr="003B2883">
        <w:t xml:space="preserve">    </w:t>
      </w:r>
      <w:r>
        <w:t>Ext</w:t>
      </w:r>
      <w:r w:rsidRPr="003B2883">
        <w:t>AmfEventSubscription: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72F5CDDF" w:rsidR="00F75DA4" w:rsidRPr="003B2883" w:rsidRDefault="00F75DA4" w:rsidP="00F75DA4">
      <w:pPr>
        <w:pStyle w:val="PL"/>
      </w:pPr>
      <w:r w:rsidRPr="003B2883">
        <w:t xml:space="preserve">    AmfEventSubscription</w:t>
      </w:r>
      <w:r>
        <w:t>AddInfo</w:t>
      </w:r>
      <w:r w:rsidRPr="003B2883">
        <w: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23F3A612" w:rsidR="00F75DA4" w:rsidRDefault="00F75DA4" w:rsidP="00F75DA4">
      <w:pPr>
        <w:pStyle w:val="PL"/>
      </w:pPr>
      <w:r w:rsidRPr="003B2883">
        <w:t xml:space="preserve">          m</w:t>
      </w:r>
      <w:r>
        <w:t>ax</w:t>
      </w:r>
      <w:r w:rsidRPr="003B2883">
        <w:t xml:space="preserve">Items: </w:t>
      </w:r>
      <w:r>
        <w:t>2</w:t>
      </w:r>
    </w:p>
    <w:p w14:paraId="5536C7F2" w14:textId="2E0932F0" w:rsidR="003E5973" w:rsidRDefault="003E5973" w:rsidP="00F75DA4">
      <w:pPr>
        <w:pStyle w:val="PL"/>
      </w:pPr>
    </w:p>
    <w:p w14:paraId="71529C8F" w14:textId="77777777" w:rsidR="003E5973" w:rsidRPr="00B3056F" w:rsidRDefault="003E5973" w:rsidP="003E5973">
      <w:pPr>
        <w:pStyle w:val="PL"/>
      </w:pPr>
      <w:r w:rsidRPr="00B3056F">
        <w:t xml:space="preserve">    </w:t>
      </w:r>
      <w:r>
        <w:t>UeDifferentiationInfo</w:t>
      </w:r>
      <w:r w:rsidRPr="00B3056F">
        <w:t>:</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31F3F7BB" w14:textId="49D0568E" w:rsidR="003E5973" w:rsidRDefault="003E5973" w:rsidP="003E5973">
      <w:pPr>
        <w:pStyle w:val="PL"/>
      </w:pPr>
      <w:r w:rsidRPr="00B3056F">
        <w:rPr>
          <w:lang w:val="en-US"/>
        </w:rPr>
        <w:t xml:space="preserve">          </w:t>
      </w:r>
      <w:r>
        <w:t>$ref: 'TS29571_CommonData.yaml#/components/schemas/DateTime'</w:t>
      </w:r>
    </w:p>
    <w:p w14:paraId="5895651E" w14:textId="77777777" w:rsidR="003E5973" w:rsidRPr="00301A76" w:rsidRDefault="003E5973" w:rsidP="003E5973">
      <w:pPr>
        <w:pStyle w:val="PL"/>
        <w:rPr>
          <w:lang w:eastAsia="zh-CN"/>
        </w:rPr>
      </w:pPr>
    </w:p>
    <w:bookmarkEnd w:id="3957"/>
    <w:p w14:paraId="22776234" w14:textId="77777777" w:rsidR="00C20C06" w:rsidRPr="002B32CB" w:rsidRDefault="00C20C06" w:rsidP="00B73397">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77777777" w:rsidR="00602AC0" w:rsidRPr="003B2883" w:rsidRDefault="00602AC0" w:rsidP="00602AC0">
      <w:pPr>
        <w:pStyle w:val="PL"/>
      </w:pPr>
      <w:r w:rsidRPr="003B2883">
        <w:t xml:space="preserve">    EpsBearerId:</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77777777" w:rsidR="00602AC0" w:rsidRPr="003B2883" w:rsidRDefault="00602AC0" w:rsidP="00602AC0">
      <w:pPr>
        <w:pStyle w:val="PL"/>
      </w:pPr>
      <w:r w:rsidRPr="003B2883">
        <w:t xml:space="preserve">    Ppi:</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77777777" w:rsidR="00602AC0" w:rsidRPr="003B2883"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77777777" w:rsidR="00602AC0" w:rsidRPr="003B2883"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77777777" w:rsidR="00602AC0" w:rsidRPr="003B2883"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77777777" w:rsidR="00602AC0" w:rsidRPr="003B2883"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77777777" w:rsidR="00602AC0" w:rsidRPr="003B2883"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77777777" w:rsidR="00602AC0" w:rsidRPr="003B2883" w:rsidRDefault="00602AC0" w:rsidP="00602AC0">
      <w:pPr>
        <w:pStyle w:val="PL"/>
      </w:pPr>
      <w:r w:rsidRPr="003B2883">
        <w:t xml:space="preserve">    OmcIdentifier:</w:t>
      </w:r>
    </w:p>
    <w:p w14:paraId="5E834BD6" w14:textId="77777777" w:rsidR="00602AC0" w:rsidRPr="003B2883" w:rsidRDefault="00602AC0" w:rsidP="00602AC0">
      <w:pPr>
        <w:pStyle w:val="PL"/>
      </w:pPr>
      <w:r w:rsidRPr="003B2883">
        <w:t xml:space="preserve">      type: string</w:t>
      </w:r>
    </w:p>
    <w:p w14:paraId="6E01385E" w14:textId="77777777"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lastRenderedPageBreak/>
        <w:t xml:space="preserve">      $ref: 'TS29571_CommonData.yaml#/components/schemas/Bytes'</w:t>
      </w:r>
    </w:p>
    <w:p w14:paraId="01F618E6" w14:textId="77777777"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77777777" w:rsidR="00602AC0" w:rsidRPr="003B2883" w:rsidRDefault="00602AC0" w:rsidP="00602AC0">
      <w:pPr>
        <w:pStyle w:val="PL"/>
      </w:pPr>
      <w:r w:rsidRPr="003B2883">
        <w:t xml:space="preserve">    StatusChange:</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77777777" w:rsidR="00602AC0" w:rsidRPr="003B2883" w:rsidRDefault="00602AC0" w:rsidP="00602AC0">
      <w:pPr>
        <w:pStyle w:val="PL"/>
      </w:pPr>
      <w:r w:rsidRPr="003B2883">
        <w:t xml:space="preserve">    N2InformationClass: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77777777" w:rsidR="005A1CD0" w:rsidRPr="003B2883" w:rsidRDefault="005A1CD0" w:rsidP="00602AC0">
      <w:pPr>
        <w:pStyle w:val="PL"/>
      </w:pPr>
      <w:r w:rsidRPr="003B2883">
        <w:t xml:space="preserve">          - </w:t>
      </w:r>
      <w:r>
        <w:t>V2X</w:t>
      </w:r>
    </w:p>
    <w:p w14:paraId="2A7AD917" w14:textId="77777777" w:rsidR="00602AC0" w:rsidRPr="003B2883" w:rsidRDefault="00602AC0" w:rsidP="00602AC0">
      <w:pPr>
        <w:pStyle w:val="PL"/>
      </w:pPr>
      <w:r w:rsidRPr="003B2883">
        <w:t xml:space="preserve">      - type: string</w:t>
      </w:r>
    </w:p>
    <w:p w14:paraId="45E7210B" w14:textId="77777777" w:rsidR="00602AC0" w:rsidRPr="003B2883" w:rsidRDefault="00602AC0" w:rsidP="00602AC0">
      <w:pPr>
        <w:pStyle w:val="PL"/>
      </w:pPr>
      <w:r w:rsidRPr="003B2883">
        <w:t xml:space="preserve">    N1MessageClass: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77777777" w:rsidR="00602AC0" w:rsidRPr="003B2883" w:rsidRDefault="00602AC0" w:rsidP="00602AC0">
      <w:pPr>
        <w:pStyle w:val="PL"/>
      </w:pPr>
      <w:r w:rsidRPr="003B2883">
        <w:t xml:space="preserve">    N1N2MessageTransferCause: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4DAB537B" w14:textId="77777777" w:rsidR="00602AC0" w:rsidRPr="003B2883" w:rsidRDefault="00602AC0" w:rsidP="00602AC0">
      <w:pPr>
        <w:pStyle w:val="PL"/>
      </w:pPr>
      <w:r w:rsidRPr="003B2883">
        <w:t xml:space="preserve">          - N1_MSG_NOT_TRANSFERRED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77777777" w:rsidR="00602AC0" w:rsidRPr="003B2883" w:rsidRDefault="00602AC0" w:rsidP="00602AC0">
      <w:pPr>
        <w:pStyle w:val="PL"/>
      </w:pPr>
      <w:r w:rsidRPr="003B2883">
        <w:t xml:space="preserve">          -</w:t>
      </w:r>
      <w:r>
        <w:t xml:space="preserve"> </w:t>
      </w:r>
      <w:r w:rsidRPr="003B2883">
        <w:t>TEMPORARY_REJECT_HANDOVER_ONGOING</w:t>
      </w:r>
    </w:p>
    <w:p w14:paraId="641B0ECE" w14:textId="77777777" w:rsidR="00602AC0" w:rsidRPr="003B2883" w:rsidRDefault="00602AC0" w:rsidP="00602AC0">
      <w:pPr>
        <w:pStyle w:val="PL"/>
      </w:pPr>
      <w:r w:rsidRPr="003B2883">
        <w:t xml:space="preserve">      - type: string</w:t>
      </w:r>
    </w:p>
    <w:p w14:paraId="7D13CF7F" w14:textId="77777777" w:rsidR="00602AC0" w:rsidRPr="003B2883" w:rsidRDefault="00602AC0" w:rsidP="00602AC0">
      <w:pPr>
        <w:pStyle w:val="PL"/>
      </w:pPr>
      <w:r w:rsidRPr="003B2883">
        <w:t xml:space="preserve">    UeContextTransferStatus: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7777777" w:rsidR="00602AC0" w:rsidRPr="003B2883" w:rsidRDefault="00602AC0" w:rsidP="00602AC0">
      <w:pPr>
        <w:pStyle w:val="PL"/>
      </w:pPr>
      <w:r w:rsidRPr="003B2883">
        <w:t xml:space="preserve">    N2InformationTransferResult:</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77777777" w:rsidR="00602AC0" w:rsidRPr="003B2883" w:rsidRDefault="00602AC0" w:rsidP="00602AC0">
      <w:pPr>
        <w:pStyle w:val="PL"/>
      </w:pPr>
      <w:r w:rsidRPr="003B2883">
        <w:t xml:space="preserve">    CipheringAlgorithm: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7777777" w:rsidR="00602AC0" w:rsidRPr="003B2883" w:rsidRDefault="00602AC0" w:rsidP="00602AC0">
      <w:pPr>
        <w:pStyle w:val="PL"/>
      </w:pPr>
      <w:r w:rsidRPr="003B2883">
        <w:t xml:space="preserve">    IntegrityAlgorithm: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lastRenderedPageBreak/>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77777777" w:rsidR="00602AC0" w:rsidRPr="003B2883" w:rsidRDefault="00602AC0" w:rsidP="00602AC0">
      <w:pPr>
        <w:pStyle w:val="PL"/>
      </w:pPr>
      <w:r w:rsidRPr="003B2883">
        <w:t xml:space="preserve">    SmsSupport:</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77777777" w:rsidR="00602AC0" w:rsidRPr="003B2883" w:rsidRDefault="00602AC0" w:rsidP="00602AC0">
      <w:pPr>
        <w:pStyle w:val="PL"/>
      </w:pPr>
      <w:r w:rsidRPr="003B2883">
        <w:t xml:space="preserve">    ScType: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77777777" w:rsidR="00602AC0" w:rsidRPr="003B2883" w:rsidRDefault="00602AC0" w:rsidP="00602AC0">
      <w:pPr>
        <w:pStyle w:val="PL"/>
      </w:pPr>
      <w:r w:rsidRPr="003B2883">
        <w:t xml:space="preserve">    KeyAmfType: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77777777" w:rsidR="00602AC0" w:rsidRPr="003B2883" w:rsidRDefault="00602AC0" w:rsidP="00602AC0">
      <w:pPr>
        <w:pStyle w:val="PL"/>
      </w:pPr>
      <w:r w:rsidRPr="003B2883">
        <w:t xml:space="preserve">    TransferReason: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7777777" w:rsidR="00602AC0" w:rsidRPr="003B2883" w:rsidRDefault="00602AC0" w:rsidP="00602AC0">
      <w:pPr>
        <w:pStyle w:val="PL"/>
      </w:pPr>
      <w:r w:rsidRPr="003B2883">
        <w:t xml:space="preserve">    PolicyReqTrigger:</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43271CD5" w14:textId="77777777" w:rsidR="00602AC0" w:rsidRPr="003B2883" w:rsidRDefault="00602AC0" w:rsidP="00602AC0">
      <w:pPr>
        <w:pStyle w:val="PL"/>
      </w:pPr>
      <w:r w:rsidRPr="003B2883">
        <w:t xml:space="preserve">          - </w:t>
      </w:r>
      <w:r w:rsidRPr="003B2883">
        <w:rPr>
          <w:rFonts w:hint="eastAsia"/>
        </w:rPr>
        <w:t>SARI_</w:t>
      </w:r>
      <w:r w:rsidRPr="003B2883">
        <w:t>CHANGE</w:t>
      </w:r>
    </w:p>
    <w:p w14:paraId="4E89FABC"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1E64D298" w14:textId="77777777" w:rsidR="00602AC0" w:rsidRPr="003B2883" w:rsidRDefault="00602AC0" w:rsidP="00602AC0">
      <w:pPr>
        <w:pStyle w:val="PL"/>
      </w:pPr>
      <w:r w:rsidRPr="003B2883">
        <w:t xml:space="preserve">          - ALLOWED_NSSAI_CHANGE</w:t>
      </w:r>
    </w:p>
    <w:p w14:paraId="1CEFD1F6" w14:textId="77777777" w:rsidR="00602AC0" w:rsidRPr="003B2883" w:rsidRDefault="00602AC0" w:rsidP="00602AC0">
      <w:pPr>
        <w:pStyle w:val="PL"/>
      </w:pPr>
      <w:r w:rsidRPr="003B2883">
        <w:t xml:space="preserve">      - type: string</w:t>
      </w:r>
    </w:p>
    <w:p w14:paraId="37567B72" w14:textId="77777777" w:rsidR="00602AC0" w:rsidRPr="003B2883" w:rsidRDefault="00602AC0" w:rsidP="00602AC0">
      <w:pPr>
        <w:pStyle w:val="PL"/>
      </w:pPr>
      <w:r w:rsidRPr="003B2883">
        <w:t xml:space="preserve">    RatSelector:</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77777777" w:rsidR="00602AC0" w:rsidRPr="003B2883" w:rsidRDefault="00602AC0" w:rsidP="00602AC0">
      <w:pPr>
        <w:pStyle w:val="PL"/>
      </w:pPr>
      <w:r w:rsidRPr="003B2883">
        <w:t xml:space="preserve">    NgapIeType:</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77777777" w:rsidR="006437A1" w:rsidRPr="003B2883" w:rsidRDefault="006437A1" w:rsidP="00602AC0">
      <w:pPr>
        <w:pStyle w:val="PL"/>
      </w:pPr>
      <w:r w:rsidRPr="002F1998">
        <w:t xml:space="preserve">          - EARLY_STATUS_TRANS_CONTAINER</w:t>
      </w:r>
    </w:p>
    <w:p w14:paraId="52AF788E" w14:textId="77777777" w:rsidR="00602AC0" w:rsidRPr="003B2883" w:rsidRDefault="00602AC0" w:rsidP="00602AC0">
      <w:pPr>
        <w:pStyle w:val="PL"/>
      </w:pPr>
      <w:r w:rsidRPr="003B2883">
        <w:t xml:space="preserve">      - type: string</w:t>
      </w:r>
    </w:p>
    <w:p w14:paraId="30B0C8A3" w14:textId="77777777" w:rsidR="00602AC0" w:rsidRPr="003B2883" w:rsidRDefault="00602AC0" w:rsidP="00602AC0">
      <w:pPr>
        <w:pStyle w:val="PL"/>
      </w:pPr>
      <w:r w:rsidRPr="003B2883">
        <w:t xml:space="preserve">    N2InfoNotifyReason: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lastRenderedPageBreak/>
        <w:t xml:space="preserve">      - type: string</w:t>
      </w:r>
    </w:p>
    <w:p w14:paraId="3D197D23"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77777777" w:rsidR="00FF75CC" w:rsidRDefault="00FF75CC" w:rsidP="00FF75CC">
      <w:pPr>
        <w:pStyle w:val="PL"/>
      </w:pPr>
      <w:r>
        <w:t xml:space="preserve">    EpsNasCipheringAlgorithm: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77777777" w:rsidR="00FF75CC" w:rsidRDefault="00FF75CC" w:rsidP="00FF75CC">
      <w:pPr>
        <w:pStyle w:val="PL"/>
      </w:pPr>
      <w:r>
        <w:t xml:space="preserve">    EpsNasIntegrityAlgorithm: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77777777"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AE5E453" w14:textId="77777777" w:rsidR="00FF75CC" w:rsidRPr="003B2883" w:rsidRDefault="00FF75CC" w:rsidP="00602AC0">
      <w:pPr>
        <w:pStyle w:val="PL"/>
      </w:pPr>
    </w:p>
    <w:p w14:paraId="5074FB86" w14:textId="77777777" w:rsidR="00602AC0" w:rsidRPr="003B2883" w:rsidRDefault="00602AC0" w:rsidP="00602AC0">
      <w:pPr>
        <w:pStyle w:val="PL"/>
      </w:pPr>
    </w:p>
    <w:p w14:paraId="32E22670" w14:textId="77777777" w:rsidR="00602AC0" w:rsidRPr="003B2883" w:rsidRDefault="00602AC0" w:rsidP="00602AC0">
      <w:pPr>
        <w:pStyle w:val="Heading2"/>
      </w:pPr>
      <w:bookmarkStart w:id="3958" w:name="_Toc25156616"/>
      <w:bookmarkStart w:id="3959" w:name="_Toc34124921"/>
      <w:bookmarkStart w:id="3960" w:name="_Toc43208057"/>
      <w:bookmarkStart w:id="3961" w:name="_Toc49857524"/>
      <w:bookmarkStart w:id="3962" w:name="_Toc56677370"/>
      <w:bookmarkStart w:id="3963" w:name="_Toc56691893"/>
      <w:bookmarkStart w:id="3964" w:name="_Toc56699157"/>
      <w:bookmarkStart w:id="3965" w:name="_Hlk18495581"/>
      <w:bookmarkStart w:id="3966" w:name="_Hlk56675666"/>
      <w:bookmarkStart w:id="3967" w:name="_Toc67681133"/>
      <w:r w:rsidRPr="003B2883">
        <w:t>A.3</w:t>
      </w:r>
      <w:r w:rsidRPr="003B2883">
        <w:tab/>
        <w:t>Namf_EventExposure API</w:t>
      </w:r>
      <w:bookmarkEnd w:id="3958"/>
      <w:bookmarkEnd w:id="3959"/>
      <w:bookmarkEnd w:id="3960"/>
      <w:bookmarkEnd w:id="3961"/>
      <w:bookmarkEnd w:id="3962"/>
      <w:bookmarkEnd w:id="3963"/>
      <w:bookmarkEnd w:id="3964"/>
      <w:bookmarkEnd w:id="3967"/>
    </w:p>
    <w:p w14:paraId="28E9599A" w14:textId="77777777" w:rsidR="00602AC0" w:rsidRPr="003B2883" w:rsidRDefault="00602AC0" w:rsidP="00602AC0">
      <w:pPr>
        <w:pStyle w:val="PL"/>
      </w:pPr>
      <w:r w:rsidRPr="003B2883">
        <w:t>openapi: 3.0.0</w:t>
      </w:r>
    </w:p>
    <w:p w14:paraId="1B1F244B" w14:textId="77777777" w:rsidR="00602AC0" w:rsidRPr="003B2883" w:rsidRDefault="00602AC0" w:rsidP="00602AC0">
      <w:pPr>
        <w:pStyle w:val="PL"/>
      </w:pPr>
      <w:r w:rsidRPr="003B2883">
        <w:t>info:</w:t>
      </w:r>
    </w:p>
    <w:p w14:paraId="14BFFF54" w14:textId="1EDF9AA2" w:rsidR="00602AC0" w:rsidRPr="003B2883" w:rsidRDefault="00602AC0" w:rsidP="00602AC0">
      <w:pPr>
        <w:pStyle w:val="PL"/>
      </w:pPr>
      <w:r w:rsidRPr="003B2883">
        <w:t xml:space="preserve">  version: 1.</w:t>
      </w:r>
      <w:r w:rsidR="008319C3">
        <w:t>2</w:t>
      </w:r>
      <w:r w:rsidRPr="003B2883">
        <w:t>.</w:t>
      </w:r>
      <w:r w:rsidR="008319C3">
        <w:t>0-alpha.1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77777777" w:rsidR="00602AC0" w:rsidRPr="003B2883" w:rsidRDefault="00602AC0" w:rsidP="00602AC0">
      <w:pPr>
        <w:pStyle w:val="PL"/>
      </w:pPr>
      <w:r w:rsidRPr="003B2883">
        <w:t xml:space="preserve">    AMF Event Exposure Service</w:t>
      </w:r>
    </w:p>
    <w:p w14:paraId="4162062B" w14:textId="033C0176"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8937603" w14:textId="77777777" w:rsidR="00602AC0" w:rsidRDefault="00602AC0" w:rsidP="00602AC0">
      <w:pPr>
        <w:pStyle w:val="PL"/>
      </w:pPr>
      <w:r w:rsidRPr="003B2883">
        <w:t xml:space="preserve">    All rights reserved.</w:t>
      </w: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6B33534F" w14:textId="77777777" w:rsidR="00602AC0" w:rsidRPr="003B2883" w:rsidRDefault="00602AC0" w:rsidP="00602AC0">
      <w:pPr>
        <w:pStyle w:val="PL"/>
      </w:pPr>
      <w:r w:rsidRPr="003B2883">
        <w:t>externalDocs:</w:t>
      </w:r>
    </w:p>
    <w:p w14:paraId="2B0FF7C2" w14:textId="0D97C400"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8319C3">
        <w:rPr>
          <w:noProof w:val="0"/>
        </w:rPr>
        <w:t>1</w:t>
      </w:r>
      <w:r w:rsidRPr="003B2883">
        <w:rPr>
          <w:noProof w:val="0"/>
        </w:rPr>
        <w:t>.0; 5G System; Access and Mobility Management Services</w:t>
      </w:r>
    </w:p>
    <w:p w14:paraId="1EA0A346" w14:textId="77777777" w:rsidR="00602AC0" w:rsidRPr="003B2883" w:rsidRDefault="00602AC0" w:rsidP="00602AC0">
      <w:pPr>
        <w:pStyle w:val="PL"/>
      </w:pPr>
      <w:r w:rsidRPr="003B2883">
        <w:t xml:space="preserve">  url: 'http://www.3gpp.org/ftp/Specs/archive/29_series/29.518/'</w:t>
      </w:r>
    </w:p>
    <w:bookmarkEnd w:id="3965"/>
    <w:p w14:paraId="13A46716" w14:textId="77777777"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66"/>
    </w:p>
    <w:p w14:paraId="2B37D618" w14:textId="77777777"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77777777" w:rsidR="00602AC0" w:rsidRPr="003B2883" w:rsidRDefault="00602AC0" w:rsidP="00602AC0">
      <w:pPr>
        <w:pStyle w:val="PL"/>
      </w:pPr>
      <w:r w:rsidRPr="003B2883">
        <w:lastRenderedPageBreak/>
        <w:t xml:space="preserve">        - Subscriptions collection (Document)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77777777" w:rsidR="0005113E" w:rsidRPr="002E5CBA" w:rsidRDefault="0005113E" w:rsidP="0005113E">
      <w:pPr>
        <w:pStyle w:val="PL"/>
        <w:rPr>
          <w:lang w:val="en-US"/>
        </w:rPr>
      </w:pPr>
      <w:r w:rsidRPr="002E5CBA">
        <w:rPr>
          <w:lang w:val="en-US"/>
        </w:rPr>
        <w:t xml:space="preserve">        '</w:t>
      </w:r>
      <w:r>
        <w:rPr>
          <w:lang w:val="en-US"/>
        </w:rPr>
        <w:t>307</w:t>
      </w:r>
      <w:r w:rsidRPr="002E5CBA">
        <w:rPr>
          <w:lang w:val="en-US"/>
        </w:rPr>
        <w:t>':</w:t>
      </w:r>
    </w:p>
    <w:p w14:paraId="39E00F11" w14:textId="77777777" w:rsidR="0005113E" w:rsidRDefault="0005113E" w:rsidP="0005113E">
      <w:pPr>
        <w:pStyle w:val="PL"/>
        <w:rPr>
          <w:lang w:val="en-US"/>
        </w:rPr>
      </w:pPr>
      <w:r w:rsidRPr="002E5CBA">
        <w:rPr>
          <w:lang w:val="en-US"/>
        </w:rPr>
        <w:t xml:space="preserve">          description: </w:t>
      </w:r>
      <w:r>
        <w:rPr>
          <w:lang w:val="en-US"/>
        </w:rPr>
        <w:t>temporary redirect</w:t>
      </w:r>
    </w:p>
    <w:p w14:paraId="63AED8DD" w14:textId="77777777" w:rsidR="0005113E" w:rsidRPr="003B2883" w:rsidRDefault="0005113E" w:rsidP="0005113E">
      <w:pPr>
        <w:pStyle w:val="PL"/>
      </w:pPr>
      <w:r w:rsidRPr="003B2883">
        <w:t xml:space="preserve">          content:</w:t>
      </w:r>
    </w:p>
    <w:p w14:paraId="45C28062" w14:textId="77777777" w:rsidR="0005113E" w:rsidRPr="003B2883" w:rsidRDefault="0005113E" w:rsidP="0005113E">
      <w:pPr>
        <w:pStyle w:val="PL"/>
      </w:pPr>
      <w:r w:rsidRPr="003B2883">
        <w:t xml:space="preserve">            application/problem+json:</w:t>
      </w:r>
    </w:p>
    <w:p w14:paraId="51C4113B" w14:textId="77777777" w:rsidR="0005113E" w:rsidRPr="003B2883" w:rsidRDefault="0005113E" w:rsidP="0005113E">
      <w:pPr>
        <w:pStyle w:val="PL"/>
      </w:pPr>
      <w:r w:rsidRPr="003B2883">
        <w:t xml:space="preserve">              schema:</w:t>
      </w:r>
    </w:p>
    <w:p w14:paraId="69D5F845" w14:textId="77777777" w:rsidR="0005113E" w:rsidRPr="003B2883" w:rsidRDefault="0005113E" w:rsidP="0005113E">
      <w:pPr>
        <w:pStyle w:val="PL"/>
      </w:pPr>
      <w:r w:rsidRPr="003B2883">
        <w:t xml:space="preserve">                $ref: 'TS29571_CommonData.yaml#/components/schemas/ProblemDetails'</w:t>
      </w:r>
    </w:p>
    <w:p w14:paraId="50A2683A" w14:textId="77777777" w:rsidR="0005113E" w:rsidRDefault="0005113E" w:rsidP="0005113E">
      <w:pPr>
        <w:pStyle w:val="PL"/>
      </w:pPr>
      <w:r>
        <w:t xml:space="preserve">          headers:</w:t>
      </w:r>
    </w:p>
    <w:p w14:paraId="018547E6" w14:textId="77777777" w:rsidR="0005113E" w:rsidRDefault="0005113E" w:rsidP="0005113E">
      <w:pPr>
        <w:pStyle w:val="PL"/>
      </w:pPr>
      <w:r>
        <w:t xml:space="preserve">          </w:t>
      </w:r>
      <w:r>
        <w:rPr>
          <w:rFonts w:hint="eastAsia"/>
          <w:lang w:eastAsia="zh-CN"/>
        </w:rPr>
        <w:t xml:space="preserve">  </w:t>
      </w:r>
      <w:r>
        <w:t>Location:</w:t>
      </w:r>
    </w:p>
    <w:p w14:paraId="7123F953" w14:textId="77777777"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C20DCE4" w14:textId="77777777" w:rsidR="0005113E" w:rsidRDefault="0005113E" w:rsidP="0005113E">
      <w:pPr>
        <w:pStyle w:val="PL"/>
      </w:pPr>
      <w:r>
        <w:t xml:space="preserve">          </w:t>
      </w:r>
      <w:r>
        <w:rPr>
          <w:rFonts w:hint="eastAsia"/>
          <w:lang w:eastAsia="zh-CN"/>
        </w:rPr>
        <w:t xml:space="preserve">    </w:t>
      </w:r>
      <w:r>
        <w:t>required: true</w:t>
      </w:r>
    </w:p>
    <w:p w14:paraId="63C6DFE2" w14:textId="77777777" w:rsidR="0005113E" w:rsidRDefault="0005113E" w:rsidP="0005113E">
      <w:pPr>
        <w:pStyle w:val="PL"/>
      </w:pPr>
      <w:r>
        <w:t xml:space="preserve">          </w:t>
      </w:r>
      <w:r>
        <w:rPr>
          <w:rFonts w:hint="eastAsia"/>
          <w:lang w:eastAsia="zh-CN"/>
        </w:rPr>
        <w:t xml:space="preserve">    </w:t>
      </w:r>
      <w:r>
        <w:t>schema:</w:t>
      </w:r>
    </w:p>
    <w:p w14:paraId="5F87BEC3" w14:textId="77777777" w:rsidR="0005113E" w:rsidRPr="002E5CBA" w:rsidRDefault="0005113E" w:rsidP="0005113E">
      <w:pPr>
        <w:pStyle w:val="PL"/>
        <w:rPr>
          <w:lang w:val="en-US" w:eastAsia="zh-CN"/>
        </w:rPr>
      </w:pPr>
      <w:r>
        <w:t xml:space="preserve">          </w:t>
      </w:r>
      <w:r>
        <w:rPr>
          <w:rFonts w:hint="eastAsia"/>
          <w:lang w:eastAsia="zh-CN"/>
        </w:rPr>
        <w:t xml:space="preserve">      </w:t>
      </w:r>
      <w:r>
        <w:t>type: string</w:t>
      </w:r>
    </w:p>
    <w:p w14:paraId="75AE1AA0" w14:textId="77777777" w:rsidR="0005113E" w:rsidRPr="0011328C" w:rsidRDefault="0005113E" w:rsidP="0005113E">
      <w:pPr>
        <w:pStyle w:val="PL"/>
        <w:rPr>
          <w:lang w:val="en-US"/>
        </w:rPr>
      </w:pPr>
      <w:r w:rsidRPr="0011328C">
        <w:rPr>
          <w:lang w:val="en-US"/>
        </w:rPr>
        <w:t xml:space="preserve">            3gpp-Sbi-Target-Nf-Id:</w:t>
      </w:r>
    </w:p>
    <w:p w14:paraId="33405985" w14:textId="77777777"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14:paraId="46B724A6" w14:textId="77777777" w:rsidR="0005113E" w:rsidRPr="0011328C" w:rsidRDefault="0005113E" w:rsidP="0005113E">
      <w:pPr>
        <w:pStyle w:val="PL"/>
        <w:rPr>
          <w:lang w:val="en-US"/>
        </w:rPr>
      </w:pPr>
      <w:r w:rsidRPr="0011328C">
        <w:rPr>
          <w:lang w:val="en-US"/>
        </w:rPr>
        <w:t xml:space="preserve">              schema:</w:t>
      </w:r>
    </w:p>
    <w:p w14:paraId="7B05CC44" w14:textId="77777777" w:rsidR="0005113E" w:rsidRDefault="0005113E" w:rsidP="0005113E">
      <w:pPr>
        <w:pStyle w:val="PL"/>
        <w:rPr>
          <w:lang w:val="en-US"/>
        </w:rPr>
      </w:pPr>
      <w:r w:rsidRPr="0011328C">
        <w:rPr>
          <w:lang w:val="en-US"/>
        </w:rPr>
        <w:t xml:space="preserve">                type: string</w:t>
      </w:r>
    </w:p>
    <w:p w14:paraId="287A5659" w14:textId="77777777" w:rsidR="0005113E" w:rsidRPr="00046E6A" w:rsidRDefault="0005113E" w:rsidP="0005113E">
      <w:pPr>
        <w:pStyle w:val="PL"/>
        <w:rPr>
          <w:lang w:val="en-US"/>
        </w:rPr>
      </w:pPr>
      <w:r w:rsidRPr="00046E6A">
        <w:rPr>
          <w:lang w:val="en-US"/>
        </w:rPr>
        <w:t xml:space="preserve">        '308':</w:t>
      </w:r>
    </w:p>
    <w:p w14:paraId="784F61BB" w14:textId="77777777" w:rsidR="0005113E" w:rsidRDefault="0005113E" w:rsidP="0005113E">
      <w:pPr>
        <w:pStyle w:val="PL"/>
        <w:rPr>
          <w:lang w:val="en-US"/>
        </w:rPr>
      </w:pPr>
      <w:r w:rsidRPr="00046E6A">
        <w:rPr>
          <w:lang w:val="en-US"/>
        </w:rPr>
        <w:t xml:space="preserve">          description: permanent redirect</w:t>
      </w:r>
    </w:p>
    <w:p w14:paraId="18653521" w14:textId="77777777" w:rsidR="0005113E" w:rsidRPr="003B2883" w:rsidRDefault="0005113E" w:rsidP="0005113E">
      <w:pPr>
        <w:pStyle w:val="PL"/>
      </w:pPr>
      <w:r w:rsidRPr="003B2883">
        <w:t xml:space="preserve">          content:</w:t>
      </w:r>
    </w:p>
    <w:p w14:paraId="7DB3DF91" w14:textId="77777777" w:rsidR="0005113E" w:rsidRPr="003B2883" w:rsidRDefault="0005113E" w:rsidP="0005113E">
      <w:pPr>
        <w:pStyle w:val="PL"/>
      </w:pPr>
      <w:r w:rsidRPr="003B2883">
        <w:t xml:space="preserve">            application/problem+json:</w:t>
      </w:r>
    </w:p>
    <w:p w14:paraId="7894C0CC" w14:textId="77777777" w:rsidR="0005113E" w:rsidRPr="003B2883" w:rsidRDefault="0005113E" w:rsidP="0005113E">
      <w:pPr>
        <w:pStyle w:val="PL"/>
      </w:pPr>
      <w:r w:rsidRPr="003B2883">
        <w:t xml:space="preserve">              schema:</w:t>
      </w:r>
    </w:p>
    <w:p w14:paraId="7DB54D83" w14:textId="77777777" w:rsidR="0005113E" w:rsidRPr="003B2883" w:rsidRDefault="0005113E" w:rsidP="0005113E">
      <w:pPr>
        <w:pStyle w:val="PL"/>
      </w:pPr>
      <w:r w:rsidRPr="003B2883">
        <w:t xml:space="preserve">                $ref: 'TS29571_CommonData.yaml#/components/schemas/ProblemDetails'</w:t>
      </w:r>
    </w:p>
    <w:p w14:paraId="2F6BA116" w14:textId="77777777" w:rsidR="0005113E" w:rsidRDefault="0005113E" w:rsidP="0005113E">
      <w:pPr>
        <w:pStyle w:val="PL"/>
      </w:pPr>
      <w:r>
        <w:t xml:space="preserve">          headers:</w:t>
      </w:r>
    </w:p>
    <w:p w14:paraId="4F0FA4A1" w14:textId="77777777" w:rsidR="0005113E" w:rsidRDefault="0005113E" w:rsidP="0005113E">
      <w:pPr>
        <w:pStyle w:val="PL"/>
      </w:pPr>
      <w:r>
        <w:t xml:space="preserve">          </w:t>
      </w:r>
      <w:r>
        <w:rPr>
          <w:rFonts w:hint="eastAsia"/>
          <w:lang w:eastAsia="zh-CN"/>
        </w:rPr>
        <w:t xml:space="preserve">  </w:t>
      </w:r>
      <w:r>
        <w:t>Location:</w:t>
      </w:r>
    </w:p>
    <w:p w14:paraId="262B93F3" w14:textId="77777777"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0D7947C" w14:textId="77777777" w:rsidR="0005113E" w:rsidRDefault="0005113E" w:rsidP="0005113E">
      <w:pPr>
        <w:pStyle w:val="PL"/>
      </w:pPr>
      <w:r>
        <w:t xml:space="preserve">          </w:t>
      </w:r>
      <w:r>
        <w:rPr>
          <w:rFonts w:hint="eastAsia"/>
          <w:lang w:eastAsia="zh-CN"/>
        </w:rPr>
        <w:t xml:space="preserve">    </w:t>
      </w:r>
      <w:r>
        <w:t>required: true</w:t>
      </w:r>
    </w:p>
    <w:p w14:paraId="196856A1" w14:textId="77777777" w:rsidR="0005113E" w:rsidRDefault="0005113E" w:rsidP="0005113E">
      <w:pPr>
        <w:pStyle w:val="PL"/>
      </w:pPr>
      <w:r>
        <w:t xml:space="preserve">          </w:t>
      </w:r>
      <w:r>
        <w:rPr>
          <w:rFonts w:hint="eastAsia"/>
          <w:lang w:eastAsia="zh-CN"/>
        </w:rPr>
        <w:t xml:space="preserve">    </w:t>
      </w:r>
      <w:r>
        <w:t>schema:</w:t>
      </w:r>
    </w:p>
    <w:p w14:paraId="52D02273" w14:textId="77777777" w:rsidR="0005113E" w:rsidRDefault="0005113E" w:rsidP="0005113E">
      <w:pPr>
        <w:pStyle w:val="PL"/>
      </w:pPr>
      <w:r>
        <w:t xml:space="preserve">          </w:t>
      </w:r>
      <w:r>
        <w:rPr>
          <w:rFonts w:hint="eastAsia"/>
          <w:lang w:eastAsia="zh-CN"/>
        </w:rPr>
        <w:t xml:space="preserve">      </w:t>
      </w:r>
      <w:r>
        <w:t>type: string</w:t>
      </w:r>
    </w:p>
    <w:p w14:paraId="15C665F4" w14:textId="77777777" w:rsidR="0005113E" w:rsidRPr="0011328C" w:rsidRDefault="0005113E" w:rsidP="0005113E">
      <w:pPr>
        <w:pStyle w:val="PL"/>
        <w:rPr>
          <w:lang w:val="en-US"/>
        </w:rPr>
      </w:pPr>
      <w:r w:rsidRPr="0011328C">
        <w:rPr>
          <w:lang w:val="en-US"/>
        </w:rPr>
        <w:t xml:space="preserve">            3gpp-Sbi-Target-Nf-Id:</w:t>
      </w:r>
    </w:p>
    <w:p w14:paraId="774202C0" w14:textId="77777777"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14:paraId="3A707A09" w14:textId="77777777" w:rsidR="0005113E" w:rsidRPr="0011328C" w:rsidRDefault="0005113E" w:rsidP="0005113E">
      <w:pPr>
        <w:pStyle w:val="PL"/>
        <w:rPr>
          <w:lang w:val="en-US"/>
        </w:rPr>
      </w:pPr>
      <w:r w:rsidRPr="0011328C">
        <w:rPr>
          <w:lang w:val="en-US"/>
        </w:rPr>
        <w:t xml:space="preserve">              schema:</w:t>
      </w:r>
    </w:p>
    <w:p w14:paraId="08066F88" w14:textId="77777777" w:rsidR="0005113E" w:rsidRPr="003B2883" w:rsidRDefault="0005113E" w:rsidP="0005113E">
      <w:pPr>
        <w:pStyle w:val="PL"/>
      </w:pPr>
      <w:r w:rsidRPr="0011328C">
        <w:rPr>
          <w:lang w:val="en-US"/>
        </w:rPr>
        <w:t xml:space="preserve">                type: string</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lastRenderedPageBreak/>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F922864"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35246297" w14:textId="77777777" w:rsidR="001A7677" w:rsidRPr="003B2883" w:rsidRDefault="001A7677" w:rsidP="001A7677">
      <w:pPr>
        <w:pStyle w:val="PL"/>
      </w:pPr>
      <w:r w:rsidRPr="003B2883">
        <w:t xml:space="preserve">                  content:</w:t>
      </w:r>
    </w:p>
    <w:p w14:paraId="4FE701A9" w14:textId="77777777" w:rsidR="001A7677" w:rsidRPr="003B2883" w:rsidRDefault="001A7677" w:rsidP="001A7677">
      <w:pPr>
        <w:pStyle w:val="PL"/>
      </w:pPr>
      <w:r w:rsidRPr="003B2883">
        <w:t xml:space="preserve">                    application/problem+json:</w:t>
      </w:r>
    </w:p>
    <w:p w14:paraId="6C37A32F" w14:textId="77777777" w:rsidR="001A7677" w:rsidRPr="003B2883" w:rsidRDefault="001A7677" w:rsidP="001A7677">
      <w:pPr>
        <w:pStyle w:val="PL"/>
      </w:pPr>
      <w:r w:rsidRPr="003B2883">
        <w:t xml:space="preserve">                      schema:</w:t>
      </w:r>
    </w:p>
    <w:p w14:paraId="2D7C2668" w14:textId="77777777" w:rsidR="001A7677" w:rsidRPr="003B2883" w:rsidRDefault="001A7677" w:rsidP="001A7677">
      <w:pPr>
        <w:pStyle w:val="PL"/>
      </w:pPr>
      <w:r w:rsidRPr="003B2883">
        <w:t xml:space="preserve">                        $ref: 'TS29571_CommonData.yaml#/components/schemas/ProblemDetails'</w:t>
      </w:r>
    </w:p>
    <w:p w14:paraId="0EDA1FA7" w14:textId="77777777" w:rsidR="001A7677" w:rsidRDefault="001A7677" w:rsidP="001A7677">
      <w:pPr>
        <w:pStyle w:val="PL"/>
      </w:pPr>
      <w:r w:rsidRPr="003B2883">
        <w:t xml:space="preserve">        </w:t>
      </w:r>
      <w:r>
        <w:t xml:space="preserve">          headers:</w:t>
      </w:r>
    </w:p>
    <w:p w14:paraId="60FD022A"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6548DD72"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3764569A"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1F5B12E9"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03F13AA2"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5862FEFD" w14:textId="77777777" w:rsidR="001A7677" w:rsidRDefault="001A7677" w:rsidP="001A7677">
      <w:pPr>
        <w:pStyle w:val="PL"/>
        <w:rPr>
          <w:lang w:val="en-US"/>
        </w:rPr>
      </w:pPr>
      <w:r w:rsidRPr="003B2883">
        <w:t xml:space="preserve">        </w:t>
      </w:r>
      <w:r>
        <w:rPr>
          <w:lang w:val="en-US"/>
        </w:rPr>
        <w:t xml:space="preserve">            3gpp-Sbi-Target-Nf-Id:</w:t>
      </w:r>
    </w:p>
    <w:p w14:paraId="68DD1B35"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05699E4B" w14:textId="77777777" w:rsidR="001A7677" w:rsidRDefault="001A7677" w:rsidP="001A7677">
      <w:pPr>
        <w:pStyle w:val="PL"/>
        <w:rPr>
          <w:lang w:val="en-US"/>
        </w:rPr>
      </w:pPr>
      <w:r w:rsidRPr="003B2883">
        <w:t xml:space="preserve">        </w:t>
      </w:r>
      <w:r>
        <w:rPr>
          <w:lang w:val="en-US"/>
        </w:rPr>
        <w:t xml:space="preserve">              schema:</w:t>
      </w:r>
    </w:p>
    <w:p w14:paraId="3FEA5526" w14:textId="77777777" w:rsidR="001A7677" w:rsidRDefault="001A7677" w:rsidP="001A7677">
      <w:pPr>
        <w:pStyle w:val="PL"/>
        <w:rPr>
          <w:lang w:val="en-US"/>
        </w:rPr>
      </w:pPr>
      <w:r w:rsidRPr="003B2883">
        <w:t xml:space="preserve">        </w:t>
      </w:r>
      <w:r>
        <w:rPr>
          <w:lang w:val="en-US"/>
        </w:rPr>
        <w:t xml:space="preserve">                type: string</w:t>
      </w:r>
    </w:p>
    <w:p w14:paraId="1BD16B99" w14:textId="77777777" w:rsidR="001A7677" w:rsidRPr="00046E6A" w:rsidRDefault="001A7677" w:rsidP="001A7677">
      <w:pPr>
        <w:pStyle w:val="PL"/>
        <w:rPr>
          <w:lang w:val="en-US"/>
        </w:rPr>
      </w:pPr>
      <w:r w:rsidRPr="003B2883">
        <w:t xml:space="preserve">        </w:t>
      </w:r>
      <w:r w:rsidRPr="00046E6A">
        <w:rPr>
          <w:lang w:val="en-US"/>
        </w:rPr>
        <w:t xml:space="preserve">        '308':</w:t>
      </w:r>
    </w:p>
    <w:p w14:paraId="4C19896C"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0AB9E0F5" w14:textId="77777777" w:rsidR="001A7677" w:rsidRPr="003B2883" w:rsidRDefault="001A7677" w:rsidP="001A7677">
      <w:pPr>
        <w:pStyle w:val="PL"/>
      </w:pPr>
      <w:r w:rsidRPr="003B2883">
        <w:t xml:space="preserve">                  content:</w:t>
      </w:r>
    </w:p>
    <w:p w14:paraId="17F7DFFD" w14:textId="77777777" w:rsidR="001A7677" w:rsidRPr="003B2883" w:rsidRDefault="001A7677" w:rsidP="001A7677">
      <w:pPr>
        <w:pStyle w:val="PL"/>
      </w:pPr>
      <w:r w:rsidRPr="003B2883">
        <w:t xml:space="preserve">                    application/problem+json:</w:t>
      </w:r>
    </w:p>
    <w:p w14:paraId="1B589D3E" w14:textId="77777777" w:rsidR="001A7677" w:rsidRPr="003B2883" w:rsidRDefault="001A7677" w:rsidP="001A7677">
      <w:pPr>
        <w:pStyle w:val="PL"/>
      </w:pPr>
      <w:r w:rsidRPr="003B2883">
        <w:t xml:space="preserve">                      schema:</w:t>
      </w:r>
    </w:p>
    <w:p w14:paraId="31950D12" w14:textId="77777777" w:rsidR="001A7677" w:rsidRPr="003B2883" w:rsidRDefault="001A7677" w:rsidP="001A7677">
      <w:pPr>
        <w:pStyle w:val="PL"/>
      </w:pPr>
      <w:r w:rsidRPr="003B2883">
        <w:t xml:space="preserve">                        $ref: 'TS29571_CommonData.yaml#/components/schemas/ProblemDetails'</w:t>
      </w:r>
    </w:p>
    <w:p w14:paraId="3E233232" w14:textId="77777777" w:rsidR="001A7677" w:rsidRDefault="001A7677" w:rsidP="001A7677">
      <w:pPr>
        <w:pStyle w:val="PL"/>
      </w:pPr>
      <w:r w:rsidRPr="003B2883">
        <w:t xml:space="preserve">        </w:t>
      </w:r>
      <w:r>
        <w:t xml:space="preserve">          headers:</w:t>
      </w:r>
    </w:p>
    <w:p w14:paraId="67498D04"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0BB3BF07"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09B42A97"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5FD29B6D"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2DA183C2"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2848772E" w14:textId="77777777" w:rsidR="001A7677" w:rsidRDefault="001A7677" w:rsidP="001A7677">
      <w:pPr>
        <w:pStyle w:val="PL"/>
        <w:rPr>
          <w:lang w:val="en-US"/>
        </w:rPr>
      </w:pPr>
      <w:r w:rsidRPr="003B2883">
        <w:t xml:space="preserve">        </w:t>
      </w:r>
      <w:r>
        <w:rPr>
          <w:lang w:val="en-US"/>
        </w:rPr>
        <w:t xml:space="preserve">            3gpp-Sbi-Target-Nf-Id:</w:t>
      </w:r>
    </w:p>
    <w:p w14:paraId="7F10E10B"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4596722F" w14:textId="77777777" w:rsidR="001A7677" w:rsidRDefault="001A7677" w:rsidP="001A7677">
      <w:pPr>
        <w:pStyle w:val="PL"/>
        <w:rPr>
          <w:lang w:val="en-US"/>
        </w:rPr>
      </w:pPr>
      <w:r w:rsidRPr="003B2883">
        <w:t xml:space="preserve">        </w:t>
      </w:r>
      <w:r>
        <w:rPr>
          <w:lang w:val="en-US"/>
        </w:rPr>
        <w:t xml:space="preserve">              schema:</w:t>
      </w:r>
    </w:p>
    <w:p w14:paraId="37A75369" w14:textId="77777777" w:rsidR="0005113E" w:rsidRPr="003B2883" w:rsidRDefault="001A7677" w:rsidP="001A7677">
      <w:pPr>
        <w:pStyle w:val="PL"/>
      </w:pPr>
      <w:r w:rsidRPr="003B2883">
        <w:t xml:space="preserve">        </w:t>
      </w:r>
      <w:r>
        <w:rPr>
          <w:lang w:val="en-US"/>
        </w:rPr>
        <w:t xml:space="preserve">                type: string</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lastRenderedPageBreak/>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E870A3B" w14:textId="77777777"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14:paraId="1DA06EB3" w14:textId="77777777" w:rsidR="001A7677" w:rsidRPr="003B2883" w:rsidRDefault="001A7677" w:rsidP="001A7677">
      <w:pPr>
        <w:pStyle w:val="PL"/>
      </w:pPr>
      <w:r w:rsidRPr="003B2883">
        <w:t xml:space="preserve">                  content:</w:t>
      </w:r>
    </w:p>
    <w:p w14:paraId="2EC386D8" w14:textId="77777777" w:rsidR="001A7677" w:rsidRPr="003B2883" w:rsidRDefault="001A7677" w:rsidP="001A7677">
      <w:pPr>
        <w:pStyle w:val="PL"/>
      </w:pPr>
      <w:r w:rsidRPr="003B2883">
        <w:t xml:space="preserve">                    application/problem+json:</w:t>
      </w:r>
    </w:p>
    <w:p w14:paraId="1E18E0B1" w14:textId="77777777" w:rsidR="001A7677" w:rsidRPr="003B2883" w:rsidRDefault="001A7677" w:rsidP="001A7677">
      <w:pPr>
        <w:pStyle w:val="PL"/>
      </w:pPr>
      <w:r w:rsidRPr="003B2883">
        <w:t xml:space="preserve">                      schema:</w:t>
      </w:r>
    </w:p>
    <w:p w14:paraId="3B70A012" w14:textId="77777777" w:rsidR="001A7677" w:rsidRPr="003B2883" w:rsidRDefault="001A7677" w:rsidP="001A7677">
      <w:pPr>
        <w:pStyle w:val="PL"/>
      </w:pPr>
      <w:r w:rsidRPr="003B2883">
        <w:t xml:space="preserve">                        $ref: 'TS29571_CommonData.yaml#/components/schemas/ProblemDetails'</w:t>
      </w:r>
    </w:p>
    <w:p w14:paraId="6AB9AE19" w14:textId="77777777" w:rsidR="001A7677" w:rsidRDefault="001A7677" w:rsidP="001A7677">
      <w:pPr>
        <w:pStyle w:val="PL"/>
      </w:pPr>
      <w:r w:rsidRPr="003B2883">
        <w:t xml:space="preserve">        </w:t>
      </w:r>
      <w:r>
        <w:t xml:space="preserve">          headers:</w:t>
      </w:r>
    </w:p>
    <w:p w14:paraId="7058F3EF"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F930586"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6479628"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63586A60"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51F5C9A7"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5D45F145" w14:textId="77777777" w:rsidR="001A7677" w:rsidRDefault="001A7677" w:rsidP="001A7677">
      <w:pPr>
        <w:pStyle w:val="PL"/>
        <w:rPr>
          <w:lang w:val="en-US"/>
        </w:rPr>
      </w:pPr>
      <w:r w:rsidRPr="003B2883">
        <w:t xml:space="preserve">        </w:t>
      </w:r>
      <w:r>
        <w:rPr>
          <w:lang w:val="en-US"/>
        </w:rPr>
        <w:t xml:space="preserve">            3gpp-Sbi-Target-Nf-Id:</w:t>
      </w:r>
    </w:p>
    <w:p w14:paraId="5F45C998"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1353AAC8" w14:textId="77777777" w:rsidR="001A7677" w:rsidRDefault="001A7677" w:rsidP="001A7677">
      <w:pPr>
        <w:pStyle w:val="PL"/>
        <w:rPr>
          <w:lang w:val="en-US"/>
        </w:rPr>
      </w:pPr>
      <w:r w:rsidRPr="003B2883">
        <w:t xml:space="preserve">        </w:t>
      </w:r>
      <w:r>
        <w:rPr>
          <w:lang w:val="en-US"/>
        </w:rPr>
        <w:t xml:space="preserve">              schema:</w:t>
      </w:r>
    </w:p>
    <w:p w14:paraId="0BCB76FA" w14:textId="77777777" w:rsidR="001A7677" w:rsidRDefault="001A7677" w:rsidP="001A7677">
      <w:pPr>
        <w:pStyle w:val="PL"/>
        <w:rPr>
          <w:lang w:val="en-US"/>
        </w:rPr>
      </w:pPr>
      <w:r w:rsidRPr="003B2883">
        <w:t xml:space="preserve">        </w:t>
      </w:r>
      <w:r>
        <w:rPr>
          <w:lang w:val="en-US"/>
        </w:rPr>
        <w:t xml:space="preserve">                type: string</w:t>
      </w:r>
    </w:p>
    <w:p w14:paraId="17A010C4" w14:textId="77777777" w:rsidR="001A7677" w:rsidRPr="00046E6A" w:rsidRDefault="001A7677" w:rsidP="001A7677">
      <w:pPr>
        <w:pStyle w:val="PL"/>
        <w:rPr>
          <w:lang w:val="en-US"/>
        </w:rPr>
      </w:pPr>
      <w:r w:rsidRPr="003B2883">
        <w:t xml:space="preserve">        </w:t>
      </w:r>
      <w:r w:rsidRPr="00046E6A">
        <w:rPr>
          <w:lang w:val="en-US"/>
        </w:rPr>
        <w:t xml:space="preserve">        '308':</w:t>
      </w:r>
    </w:p>
    <w:p w14:paraId="72AFEEAA"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6263EA30" w14:textId="77777777" w:rsidR="001A7677" w:rsidRPr="003B2883" w:rsidRDefault="001A7677" w:rsidP="001A7677">
      <w:pPr>
        <w:pStyle w:val="PL"/>
      </w:pPr>
      <w:r w:rsidRPr="003B2883">
        <w:t xml:space="preserve">                  content:</w:t>
      </w:r>
    </w:p>
    <w:p w14:paraId="2E1C2C26" w14:textId="77777777" w:rsidR="001A7677" w:rsidRPr="003B2883" w:rsidRDefault="001A7677" w:rsidP="001A7677">
      <w:pPr>
        <w:pStyle w:val="PL"/>
      </w:pPr>
      <w:r w:rsidRPr="003B2883">
        <w:t xml:space="preserve">                    application/problem+json:</w:t>
      </w:r>
    </w:p>
    <w:p w14:paraId="09D67930" w14:textId="77777777" w:rsidR="001A7677" w:rsidRPr="003B2883" w:rsidRDefault="001A7677" w:rsidP="001A7677">
      <w:pPr>
        <w:pStyle w:val="PL"/>
      </w:pPr>
      <w:r w:rsidRPr="003B2883">
        <w:t xml:space="preserve">                      schema:</w:t>
      </w:r>
    </w:p>
    <w:p w14:paraId="03F3CF94" w14:textId="77777777" w:rsidR="001A7677" w:rsidRPr="003B2883" w:rsidRDefault="001A7677" w:rsidP="001A7677">
      <w:pPr>
        <w:pStyle w:val="PL"/>
      </w:pPr>
      <w:r w:rsidRPr="003B2883">
        <w:t xml:space="preserve">                        $ref: 'TS29571_CommonData.yaml#/components/schemas/ProblemDetails'</w:t>
      </w:r>
    </w:p>
    <w:p w14:paraId="3B6F0987" w14:textId="77777777" w:rsidR="001A7677" w:rsidRDefault="001A7677" w:rsidP="001A7677">
      <w:pPr>
        <w:pStyle w:val="PL"/>
      </w:pPr>
      <w:r w:rsidRPr="003B2883">
        <w:t xml:space="preserve">        </w:t>
      </w:r>
      <w:r>
        <w:t xml:space="preserve">          headers:</w:t>
      </w:r>
    </w:p>
    <w:p w14:paraId="2DCD52B1"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38EA1130"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06A243D2"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1A10798D"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0513DAC9"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65BD0C36" w14:textId="77777777" w:rsidR="001A7677" w:rsidRDefault="001A7677" w:rsidP="001A7677">
      <w:pPr>
        <w:pStyle w:val="PL"/>
        <w:rPr>
          <w:lang w:val="en-US"/>
        </w:rPr>
      </w:pPr>
      <w:r w:rsidRPr="003B2883">
        <w:t xml:space="preserve">        </w:t>
      </w:r>
      <w:r>
        <w:rPr>
          <w:lang w:val="en-US"/>
        </w:rPr>
        <w:t xml:space="preserve">            3gpp-Sbi-Target-Nf-Id:</w:t>
      </w:r>
    </w:p>
    <w:p w14:paraId="208A607E"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77A47253" w14:textId="77777777" w:rsidR="001A7677" w:rsidRDefault="001A7677" w:rsidP="001A7677">
      <w:pPr>
        <w:pStyle w:val="PL"/>
        <w:rPr>
          <w:lang w:val="en-US"/>
        </w:rPr>
      </w:pPr>
      <w:r w:rsidRPr="003B2883">
        <w:t xml:space="preserve">        </w:t>
      </w:r>
      <w:r>
        <w:rPr>
          <w:lang w:val="en-US"/>
        </w:rPr>
        <w:t xml:space="preserve">              schema:</w:t>
      </w:r>
    </w:p>
    <w:p w14:paraId="7AC2CEF6" w14:textId="77777777" w:rsidR="00814CA8" w:rsidRPr="003B2883" w:rsidRDefault="001A7677" w:rsidP="001A7677">
      <w:pPr>
        <w:pStyle w:val="PL"/>
      </w:pPr>
      <w:r w:rsidRPr="003B2883">
        <w:t xml:space="preserve">        </w:t>
      </w:r>
      <w:r>
        <w:rPr>
          <w:lang w:val="en-US"/>
        </w:rPr>
        <w:t xml:space="preserve">                type: string</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lastRenderedPageBreak/>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7777777"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14:paraId="69BA4B6A" w14:textId="77777777" w:rsidR="00814CA8" w:rsidRDefault="00814CA8" w:rsidP="00814CA8">
      <w:pPr>
        <w:pStyle w:val="PL"/>
        <w:rPr>
          <w:lang w:val="en-US"/>
        </w:rPr>
      </w:pPr>
      <w:r w:rsidRPr="002E5CBA">
        <w:rPr>
          <w:lang w:val="en-US"/>
        </w:rPr>
        <w:t xml:space="preserve">          description: </w:t>
      </w:r>
      <w:r>
        <w:rPr>
          <w:lang w:val="en-US"/>
        </w:rPr>
        <w:t>temporary redirect</w:t>
      </w:r>
    </w:p>
    <w:p w14:paraId="2AEC1EDD" w14:textId="77777777" w:rsidR="00814CA8" w:rsidRPr="003B2883" w:rsidRDefault="00814CA8" w:rsidP="00814CA8">
      <w:pPr>
        <w:pStyle w:val="PL"/>
      </w:pPr>
      <w:r w:rsidRPr="003B2883">
        <w:t xml:space="preserve">          content:</w:t>
      </w:r>
    </w:p>
    <w:p w14:paraId="3F68D9B4" w14:textId="77777777" w:rsidR="00814CA8" w:rsidRPr="003B2883" w:rsidRDefault="00814CA8" w:rsidP="00814CA8">
      <w:pPr>
        <w:pStyle w:val="PL"/>
      </w:pPr>
      <w:r w:rsidRPr="003B2883">
        <w:t xml:space="preserve">            application/problem+json:</w:t>
      </w:r>
    </w:p>
    <w:p w14:paraId="3474AAEE" w14:textId="77777777" w:rsidR="00814CA8" w:rsidRPr="003B2883" w:rsidRDefault="00814CA8" w:rsidP="00814CA8">
      <w:pPr>
        <w:pStyle w:val="PL"/>
      </w:pPr>
      <w:r w:rsidRPr="003B2883">
        <w:t xml:space="preserve">              schema:</w:t>
      </w:r>
    </w:p>
    <w:p w14:paraId="7ACE2C72" w14:textId="77777777" w:rsidR="00814CA8" w:rsidRPr="003B2883" w:rsidRDefault="00814CA8" w:rsidP="00814CA8">
      <w:pPr>
        <w:pStyle w:val="PL"/>
      </w:pPr>
      <w:r w:rsidRPr="003B2883">
        <w:t xml:space="preserve">                $ref: 'TS29571_CommonData.yaml#/components/schemas/ProblemDetails'</w:t>
      </w:r>
    </w:p>
    <w:p w14:paraId="528C1643" w14:textId="77777777" w:rsidR="00814CA8" w:rsidRDefault="00814CA8" w:rsidP="00814CA8">
      <w:pPr>
        <w:pStyle w:val="PL"/>
      </w:pPr>
      <w:r>
        <w:t xml:space="preserve">          headers:</w:t>
      </w:r>
    </w:p>
    <w:p w14:paraId="633EE420" w14:textId="77777777" w:rsidR="00814CA8" w:rsidRDefault="00814CA8" w:rsidP="00814CA8">
      <w:pPr>
        <w:pStyle w:val="PL"/>
      </w:pPr>
      <w:r>
        <w:t xml:space="preserve">          </w:t>
      </w:r>
      <w:r>
        <w:rPr>
          <w:rFonts w:hint="eastAsia"/>
          <w:lang w:eastAsia="zh-CN"/>
        </w:rPr>
        <w:t xml:space="preserve">  </w:t>
      </w:r>
      <w:r>
        <w:t>Location:</w:t>
      </w:r>
    </w:p>
    <w:p w14:paraId="7EC28D04"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8A8DA27" w14:textId="77777777" w:rsidR="00814CA8" w:rsidRDefault="00814CA8" w:rsidP="00814CA8">
      <w:pPr>
        <w:pStyle w:val="PL"/>
      </w:pPr>
      <w:r>
        <w:t xml:space="preserve">          </w:t>
      </w:r>
      <w:r>
        <w:rPr>
          <w:rFonts w:hint="eastAsia"/>
          <w:lang w:eastAsia="zh-CN"/>
        </w:rPr>
        <w:t xml:space="preserve">    </w:t>
      </w:r>
      <w:r>
        <w:t>required: true</w:t>
      </w:r>
    </w:p>
    <w:p w14:paraId="50C5BBD8" w14:textId="77777777" w:rsidR="00814CA8" w:rsidRDefault="00814CA8" w:rsidP="00814CA8">
      <w:pPr>
        <w:pStyle w:val="PL"/>
      </w:pPr>
      <w:r>
        <w:t xml:space="preserve">          </w:t>
      </w:r>
      <w:r>
        <w:rPr>
          <w:rFonts w:hint="eastAsia"/>
          <w:lang w:eastAsia="zh-CN"/>
        </w:rPr>
        <w:t xml:space="preserve">    </w:t>
      </w:r>
      <w:r>
        <w:t>schema:</w:t>
      </w:r>
    </w:p>
    <w:p w14:paraId="4CC437B7" w14:textId="77777777" w:rsidR="00814CA8" w:rsidRPr="002E5CBA" w:rsidRDefault="00814CA8" w:rsidP="00814CA8">
      <w:pPr>
        <w:pStyle w:val="PL"/>
        <w:rPr>
          <w:lang w:val="en-US" w:eastAsia="zh-CN"/>
        </w:rPr>
      </w:pPr>
      <w:r>
        <w:t xml:space="preserve">          </w:t>
      </w:r>
      <w:r>
        <w:rPr>
          <w:rFonts w:hint="eastAsia"/>
          <w:lang w:eastAsia="zh-CN"/>
        </w:rPr>
        <w:t xml:space="preserve">      </w:t>
      </w:r>
      <w:r>
        <w:t>type: string</w:t>
      </w:r>
    </w:p>
    <w:p w14:paraId="1E9A570D" w14:textId="77777777" w:rsidR="00814CA8" w:rsidRPr="0011328C" w:rsidRDefault="00814CA8" w:rsidP="00814CA8">
      <w:pPr>
        <w:pStyle w:val="PL"/>
        <w:rPr>
          <w:lang w:val="en-US"/>
        </w:rPr>
      </w:pPr>
      <w:r w:rsidRPr="0011328C">
        <w:rPr>
          <w:lang w:val="en-US"/>
        </w:rPr>
        <w:t xml:space="preserve">            3gpp-Sbi-Target-Nf-Id:</w:t>
      </w:r>
    </w:p>
    <w:p w14:paraId="220A52F5"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011D548E" w14:textId="77777777" w:rsidR="00814CA8" w:rsidRPr="0011328C" w:rsidRDefault="00814CA8" w:rsidP="00814CA8">
      <w:pPr>
        <w:pStyle w:val="PL"/>
        <w:rPr>
          <w:lang w:val="en-US"/>
        </w:rPr>
      </w:pPr>
      <w:r w:rsidRPr="0011328C">
        <w:rPr>
          <w:lang w:val="en-US"/>
        </w:rPr>
        <w:t xml:space="preserve">              schema:</w:t>
      </w:r>
    </w:p>
    <w:p w14:paraId="5D416D01" w14:textId="77777777" w:rsidR="00814CA8" w:rsidRDefault="00814CA8" w:rsidP="00814CA8">
      <w:pPr>
        <w:pStyle w:val="PL"/>
        <w:rPr>
          <w:lang w:val="en-US"/>
        </w:rPr>
      </w:pPr>
      <w:r w:rsidRPr="0011328C">
        <w:rPr>
          <w:lang w:val="en-US"/>
        </w:rPr>
        <w:t xml:space="preserve">                type: string</w:t>
      </w:r>
    </w:p>
    <w:p w14:paraId="31FF99A7" w14:textId="77777777" w:rsidR="00814CA8" w:rsidRPr="00046E6A" w:rsidRDefault="00814CA8" w:rsidP="00814CA8">
      <w:pPr>
        <w:pStyle w:val="PL"/>
        <w:rPr>
          <w:lang w:val="en-US"/>
        </w:rPr>
      </w:pPr>
      <w:r w:rsidRPr="00046E6A">
        <w:rPr>
          <w:lang w:val="en-US"/>
        </w:rPr>
        <w:t xml:space="preserve">        '308':</w:t>
      </w:r>
    </w:p>
    <w:p w14:paraId="35B67C40" w14:textId="77777777" w:rsidR="00814CA8" w:rsidRDefault="00814CA8" w:rsidP="00814CA8">
      <w:pPr>
        <w:pStyle w:val="PL"/>
        <w:rPr>
          <w:lang w:val="en-US"/>
        </w:rPr>
      </w:pPr>
      <w:r w:rsidRPr="00046E6A">
        <w:rPr>
          <w:lang w:val="en-US"/>
        </w:rPr>
        <w:t xml:space="preserve">          description: permanent redirect</w:t>
      </w:r>
    </w:p>
    <w:p w14:paraId="34C98243" w14:textId="77777777" w:rsidR="00814CA8" w:rsidRPr="003B2883" w:rsidRDefault="00814CA8" w:rsidP="00814CA8">
      <w:pPr>
        <w:pStyle w:val="PL"/>
      </w:pPr>
      <w:r w:rsidRPr="003B2883">
        <w:t xml:space="preserve">          content:</w:t>
      </w:r>
    </w:p>
    <w:p w14:paraId="3197041B" w14:textId="77777777" w:rsidR="00814CA8" w:rsidRPr="003B2883" w:rsidRDefault="00814CA8" w:rsidP="00814CA8">
      <w:pPr>
        <w:pStyle w:val="PL"/>
      </w:pPr>
      <w:r w:rsidRPr="003B2883">
        <w:t xml:space="preserve">            application/problem+json:</w:t>
      </w:r>
    </w:p>
    <w:p w14:paraId="09854964" w14:textId="77777777" w:rsidR="00814CA8" w:rsidRPr="003B2883" w:rsidRDefault="00814CA8" w:rsidP="00814CA8">
      <w:pPr>
        <w:pStyle w:val="PL"/>
      </w:pPr>
      <w:r w:rsidRPr="003B2883">
        <w:t xml:space="preserve">              schema:</w:t>
      </w:r>
    </w:p>
    <w:p w14:paraId="595D430A" w14:textId="77777777" w:rsidR="00814CA8" w:rsidRPr="003B2883" w:rsidRDefault="00814CA8" w:rsidP="00814CA8">
      <w:pPr>
        <w:pStyle w:val="PL"/>
      </w:pPr>
      <w:r w:rsidRPr="003B2883">
        <w:t xml:space="preserve">                $ref: 'TS29571_CommonData.yaml#/components/schemas/ProblemDetails'</w:t>
      </w:r>
    </w:p>
    <w:p w14:paraId="69E1BBEF" w14:textId="77777777" w:rsidR="00814CA8" w:rsidRDefault="00814CA8" w:rsidP="00814CA8">
      <w:pPr>
        <w:pStyle w:val="PL"/>
      </w:pPr>
      <w:r>
        <w:t xml:space="preserve">          headers:</w:t>
      </w:r>
    </w:p>
    <w:p w14:paraId="13F3AFD8" w14:textId="77777777" w:rsidR="00814CA8" w:rsidRDefault="00814CA8" w:rsidP="00814CA8">
      <w:pPr>
        <w:pStyle w:val="PL"/>
      </w:pPr>
      <w:r>
        <w:t xml:space="preserve">          </w:t>
      </w:r>
      <w:r>
        <w:rPr>
          <w:rFonts w:hint="eastAsia"/>
          <w:lang w:eastAsia="zh-CN"/>
        </w:rPr>
        <w:t xml:space="preserve">  </w:t>
      </w:r>
      <w:r>
        <w:t>Location:</w:t>
      </w:r>
    </w:p>
    <w:p w14:paraId="06ADBA27"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1CB24FC" w14:textId="77777777" w:rsidR="00814CA8" w:rsidRDefault="00814CA8" w:rsidP="00814CA8">
      <w:pPr>
        <w:pStyle w:val="PL"/>
      </w:pPr>
      <w:r>
        <w:t xml:space="preserve">          </w:t>
      </w:r>
      <w:r>
        <w:rPr>
          <w:rFonts w:hint="eastAsia"/>
          <w:lang w:eastAsia="zh-CN"/>
        </w:rPr>
        <w:t xml:space="preserve">    </w:t>
      </w:r>
      <w:r>
        <w:t>required: true</w:t>
      </w:r>
    </w:p>
    <w:p w14:paraId="7956C7F0" w14:textId="77777777" w:rsidR="00814CA8" w:rsidRDefault="00814CA8" w:rsidP="00814CA8">
      <w:pPr>
        <w:pStyle w:val="PL"/>
      </w:pPr>
      <w:r>
        <w:t xml:space="preserve">          </w:t>
      </w:r>
      <w:r>
        <w:rPr>
          <w:rFonts w:hint="eastAsia"/>
          <w:lang w:eastAsia="zh-CN"/>
        </w:rPr>
        <w:t xml:space="preserve">    </w:t>
      </w:r>
      <w:r>
        <w:t>schema:</w:t>
      </w:r>
    </w:p>
    <w:p w14:paraId="11412DB6" w14:textId="77777777" w:rsidR="00814CA8" w:rsidRDefault="00814CA8" w:rsidP="00814CA8">
      <w:pPr>
        <w:pStyle w:val="PL"/>
      </w:pPr>
      <w:r>
        <w:t xml:space="preserve">          </w:t>
      </w:r>
      <w:r>
        <w:rPr>
          <w:rFonts w:hint="eastAsia"/>
          <w:lang w:eastAsia="zh-CN"/>
        </w:rPr>
        <w:t xml:space="preserve">      </w:t>
      </w:r>
      <w:r>
        <w:t>type: string</w:t>
      </w:r>
    </w:p>
    <w:p w14:paraId="0C836BC6" w14:textId="77777777" w:rsidR="00814CA8" w:rsidRPr="0011328C" w:rsidRDefault="00814CA8" w:rsidP="00814CA8">
      <w:pPr>
        <w:pStyle w:val="PL"/>
        <w:rPr>
          <w:lang w:val="en-US"/>
        </w:rPr>
      </w:pPr>
      <w:r w:rsidRPr="0011328C">
        <w:rPr>
          <w:lang w:val="en-US"/>
        </w:rPr>
        <w:t xml:space="preserve">            3gpp-Sbi-Target-Nf-Id:</w:t>
      </w:r>
    </w:p>
    <w:p w14:paraId="28CA3770"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70BD997A" w14:textId="77777777" w:rsidR="00814CA8" w:rsidRPr="0011328C" w:rsidRDefault="00814CA8" w:rsidP="00814CA8">
      <w:pPr>
        <w:pStyle w:val="PL"/>
        <w:rPr>
          <w:lang w:val="en-US"/>
        </w:rPr>
      </w:pPr>
      <w:r w:rsidRPr="0011328C">
        <w:rPr>
          <w:lang w:val="en-US"/>
        </w:rPr>
        <w:t xml:space="preserve">              schema:</w:t>
      </w:r>
    </w:p>
    <w:p w14:paraId="34B5DCB3" w14:textId="77777777" w:rsidR="00814CA8" w:rsidRPr="003B2883" w:rsidRDefault="00814CA8" w:rsidP="00814CA8">
      <w:pPr>
        <w:pStyle w:val="PL"/>
      </w:pPr>
      <w:r w:rsidRPr="0011328C">
        <w:rPr>
          <w:lang w:val="en-US"/>
        </w:rPr>
        <w:t xml:space="preserve">                type: string</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lastRenderedPageBreak/>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7777777"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14:paraId="00FFE35F" w14:textId="77777777" w:rsidR="00814CA8" w:rsidRDefault="00814CA8" w:rsidP="00814CA8">
      <w:pPr>
        <w:pStyle w:val="PL"/>
        <w:rPr>
          <w:lang w:val="en-US"/>
        </w:rPr>
      </w:pPr>
      <w:r w:rsidRPr="002E5CBA">
        <w:rPr>
          <w:lang w:val="en-US"/>
        </w:rPr>
        <w:t xml:space="preserve">          description: </w:t>
      </w:r>
      <w:r>
        <w:rPr>
          <w:lang w:val="en-US"/>
        </w:rPr>
        <w:t>temporary redirect</w:t>
      </w:r>
    </w:p>
    <w:p w14:paraId="73C2754C" w14:textId="77777777" w:rsidR="00814CA8" w:rsidRPr="003B2883" w:rsidRDefault="00814CA8" w:rsidP="00814CA8">
      <w:pPr>
        <w:pStyle w:val="PL"/>
      </w:pPr>
      <w:r w:rsidRPr="003B2883">
        <w:t xml:space="preserve">          content:</w:t>
      </w:r>
    </w:p>
    <w:p w14:paraId="061AD0E3" w14:textId="77777777" w:rsidR="00814CA8" w:rsidRPr="003B2883" w:rsidRDefault="00814CA8" w:rsidP="00814CA8">
      <w:pPr>
        <w:pStyle w:val="PL"/>
      </w:pPr>
      <w:r w:rsidRPr="003B2883">
        <w:t xml:space="preserve">            application/problem+json:</w:t>
      </w:r>
    </w:p>
    <w:p w14:paraId="4DCC3F40" w14:textId="77777777" w:rsidR="00814CA8" w:rsidRPr="003B2883" w:rsidRDefault="00814CA8" w:rsidP="00814CA8">
      <w:pPr>
        <w:pStyle w:val="PL"/>
      </w:pPr>
      <w:r w:rsidRPr="003B2883">
        <w:t xml:space="preserve">              schema:</w:t>
      </w:r>
    </w:p>
    <w:p w14:paraId="2FA3493A" w14:textId="77777777" w:rsidR="00814CA8" w:rsidRPr="003B2883" w:rsidRDefault="00814CA8" w:rsidP="00814CA8">
      <w:pPr>
        <w:pStyle w:val="PL"/>
      </w:pPr>
      <w:r w:rsidRPr="003B2883">
        <w:t xml:space="preserve">                $ref: 'TS29571_CommonData.yaml#/components/schemas/ProblemDetails'</w:t>
      </w:r>
    </w:p>
    <w:p w14:paraId="263CFAC8" w14:textId="77777777" w:rsidR="00814CA8" w:rsidRDefault="00814CA8" w:rsidP="00814CA8">
      <w:pPr>
        <w:pStyle w:val="PL"/>
      </w:pPr>
      <w:r>
        <w:t xml:space="preserve">          headers:</w:t>
      </w:r>
    </w:p>
    <w:p w14:paraId="0C6D93CA" w14:textId="77777777" w:rsidR="00814CA8" w:rsidRDefault="00814CA8" w:rsidP="00814CA8">
      <w:pPr>
        <w:pStyle w:val="PL"/>
      </w:pPr>
      <w:r>
        <w:t xml:space="preserve">          </w:t>
      </w:r>
      <w:r>
        <w:rPr>
          <w:rFonts w:hint="eastAsia"/>
          <w:lang w:eastAsia="zh-CN"/>
        </w:rPr>
        <w:t xml:space="preserve">  </w:t>
      </w:r>
      <w:r>
        <w:t>Location:</w:t>
      </w:r>
    </w:p>
    <w:p w14:paraId="62CB6AA5"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0C739F9" w14:textId="77777777" w:rsidR="00814CA8" w:rsidRDefault="00814CA8" w:rsidP="00814CA8">
      <w:pPr>
        <w:pStyle w:val="PL"/>
      </w:pPr>
      <w:r>
        <w:t xml:space="preserve">          </w:t>
      </w:r>
      <w:r>
        <w:rPr>
          <w:rFonts w:hint="eastAsia"/>
          <w:lang w:eastAsia="zh-CN"/>
        </w:rPr>
        <w:t xml:space="preserve">    </w:t>
      </w:r>
      <w:r>
        <w:t>required: true</w:t>
      </w:r>
    </w:p>
    <w:p w14:paraId="6607CCDD" w14:textId="77777777" w:rsidR="00814CA8" w:rsidRDefault="00814CA8" w:rsidP="00814CA8">
      <w:pPr>
        <w:pStyle w:val="PL"/>
      </w:pPr>
      <w:r>
        <w:t xml:space="preserve">          </w:t>
      </w:r>
      <w:r>
        <w:rPr>
          <w:rFonts w:hint="eastAsia"/>
          <w:lang w:eastAsia="zh-CN"/>
        </w:rPr>
        <w:t xml:space="preserve">    </w:t>
      </w:r>
      <w:r>
        <w:t>schema:</w:t>
      </w:r>
    </w:p>
    <w:p w14:paraId="544B1818" w14:textId="77777777" w:rsidR="00814CA8" w:rsidRPr="002E5CBA" w:rsidRDefault="00814CA8" w:rsidP="00814CA8">
      <w:pPr>
        <w:pStyle w:val="PL"/>
        <w:rPr>
          <w:lang w:val="en-US" w:eastAsia="zh-CN"/>
        </w:rPr>
      </w:pPr>
      <w:r>
        <w:t xml:space="preserve">          </w:t>
      </w:r>
      <w:r>
        <w:rPr>
          <w:rFonts w:hint="eastAsia"/>
          <w:lang w:eastAsia="zh-CN"/>
        </w:rPr>
        <w:t xml:space="preserve">      </w:t>
      </w:r>
      <w:r>
        <w:t>type: string</w:t>
      </w:r>
    </w:p>
    <w:p w14:paraId="5FE83A71" w14:textId="77777777" w:rsidR="00814CA8" w:rsidRPr="0011328C" w:rsidRDefault="00814CA8" w:rsidP="00814CA8">
      <w:pPr>
        <w:pStyle w:val="PL"/>
        <w:rPr>
          <w:lang w:val="en-US"/>
        </w:rPr>
      </w:pPr>
      <w:r w:rsidRPr="0011328C">
        <w:rPr>
          <w:lang w:val="en-US"/>
        </w:rPr>
        <w:t xml:space="preserve">            3gpp-Sbi-Target-Nf-Id:</w:t>
      </w:r>
    </w:p>
    <w:p w14:paraId="6B16E634"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688A3AF8" w14:textId="77777777" w:rsidR="00814CA8" w:rsidRPr="0011328C" w:rsidRDefault="00814CA8" w:rsidP="00814CA8">
      <w:pPr>
        <w:pStyle w:val="PL"/>
        <w:rPr>
          <w:lang w:val="en-US"/>
        </w:rPr>
      </w:pPr>
      <w:r w:rsidRPr="0011328C">
        <w:rPr>
          <w:lang w:val="en-US"/>
        </w:rPr>
        <w:t xml:space="preserve">              schema:</w:t>
      </w:r>
    </w:p>
    <w:p w14:paraId="1A053375" w14:textId="77777777" w:rsidR="00814CA8" w:rsidRDefault="00814CA8" w:rsidP="00814CA8">
      <w:pPr>
        <w:pStyle w:val="PL"/>
        <w:rPr>
          <w:lang w:val="en-US"/>
        </w:rPr>
      </w:pPr>
      <w:r w:rsidRPr="0011328C">
        <w:rPr>
          <w:lang w:val="en-US"/>
        </w:rPr>
        <w:t xml:space="preserve">                type: string</w:t>
      </w:r>
    </w:p>
    <w:p w14:paraId="5493D08A" w14:textId="77777777" w:rsidR="00814CA8" w:rsidRPr="00046E6A" w:rsidRDefault="00814CA8" w:rsidP="00814CA8">
      <w:pPr>
        <w:pStyle w:val="PL"/>
        <w:rPr>
          <w:lang w:val="en-US"/>
        </w:rPr>
      </w:pPr>
      <w:r w:rsidRPr="00046E6A">
        <w:rPr>
          <w:lang w:val="en-US"/>
        </w:rPr>
        <w:t xml:space="preserve">        '308':</w:t>
      </w:r>
    </w:p>
    <w:p w14:paraId="45B43173" w14:textId="77777777" w:rsidR="00814CA8" w:rsidRDefault="00814CA8" w:rsidP="00814CA8">
      <w:pPr>
        <w:pStyle w:val="PL"/>
        <w:rPr>
          <w:lang w:val="en-US"/>
        </w:rPr>
      </w:pPr>
      <w:r w:rsidRPr="00046E6A">
        <w:rPr>
          <w:lang w:val="en-US"/>
        </w:rPr>
        <w:t xml:space="preserve">          description: permanent redirect</w:t>
      </w:r>
    </w:p>
    <w:p w14:paraId="2CD9D129" w14:textId="77777777" w:rsidR="00814CA8" w:rsidRPr="003B2883" w:rsidRDefault="00814CA8" w:rsidP="00814CA8">
      <w:pPr>
        <w:pStyle w:val="PL"/>
      </w:pPr>
      <w:r w:rsidRPr="003B2883">
        <w:t xml:space="preserve">          content:</w:t>
      </w:r>
    </w:p>
    <w:p w14:paraId="3B39D734" w14:textId="77777777" w:rsidR="00814CA8" w:rsidRPr="003B2883" w:rsidRDefault="00814CA8" w:rsidP="00814CA8">
      <w:pPr>
        <w:pStyle w:val="PL"/>
      </w:pPr>
      <w:r w:rsidRPr="003B2883">
        <w:t xml:space="preserve">            application/problem+json:</w:t>
      </w:r>
    </w:p>
    <w:p w14:paraId="3501C068" w14:textId="77777777" w:rsidR="00814CA8" w:rsidRPr="003B2883" w:rsidRDefault="00814CA8" w:rsidP="00814CA8">
      <w:pPr>
        <w:pStyle w:val="PL"/>
      </w:pPr>
      <w:r w:rsidRPr="003B2883">
        <w:t xml:space="preserve">              schema:</w:t>
      </w:r>
    </w:p>
    <w:p w14:paraId="1F3F1972" w14:textId="77777777" w:rsidR="00814CA8" w:rsidRPr="003B2883" w:rsidRDefault="00814CA8" w:rsidP="00814CA8">
      <w:pPr>
        <w:pStyle w:val="PL"/>
      </w:pPr>
      <w:r w:rsidRPr="003B2883">
        <w:t xml:space="preserve">                $ref: 'TS29571_CommonData.yaml#/components/schemas/ProblemDetails'</w:t>
      </w:r>
    </w:p>
    <w:p w14:paraId="52BFDEB7" w14:textId="77777777" w:rsidR="00814CA8" w:rsidRDefault="00814CA8" w:rsidP="00814CA8">
      <w:pPr>
        <w:pStyle w:val="PL"/>
      </w:pPr>
      <w:r>
        <w:t xml:space="preserve">          headers:</w:t>
      </w:r>
    </w:p>
    <w:p w14:paraId="25CFE414" w14:textId="77777777" w:rsidR="00814CA8" w:rsidRDefault="00814CA8" w:rsidP="00814CA8">
      <w:pPr>
        <w:pStyle w:val="PL"/>
      </w:pPr>
      <w:r>
        <w:t xml:space="preserve">          </w:t>
      </w:r>
      <w:r>
        <w:rPr>
          <w:rFonts w:hint="eastAsia"/>
          <w:lang w:eastAsia="zh-CN"/>
        </w:rPr>
        <w:t xml:space="preserve">  </w:t>
      </w:r>
      <w:r>
        <w:t>Location:</w:t>
      </w:r>
    </w:p>
    <w:p w14:paraId="336DA5B0"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07A2349" w14:textId="77777777" w:rsidR="00814CA8" w:rsidRDefault="00814CA8" w:rsidP="00814CA8">
      <w:pPr>
        <w:pStyle w:val="PL"/>
      </w:pPr>
      <w:r>
        <w:t xml:space="preserve">          </w:t>
      </w:r>
      <w:r>
        <w:rPr>
          <w:rFonts w:hint="eastAsia"/>
          <w:lang w:eastAsia="zh-CN"/>
        </w:rPr>
        <w:t xml:space="preserve">    </w:t>
      </w:r>
      <w:r>
        <w:t>required: true</w:t>
      </w:r>
    </w:p>
    <w:p w14:paraId="38A872E6" w14:textId="77777777" w:rsidR="00814CA8" w:rsidRDefault="00814CA8" w:rsidP="00814CA8">
      <w:pPr>
        <w:pStyle w:val="PL"/>
      </w:pPr>
      <w:r>
        <w:t xml:space="preserve">          </w:t>
      </w:r>
      <w:r>
        <w:rPr>
          <w:rFonts w:hint="eastAsia"/>
          <w:lang w:eastAsia="zh-CN"/>
        </w:rPr>
        <w:t xml:space="preserve">    </w:t>
      </w:r>
      <w:r>
        <w:t>schema:</w:t>
      </w:r>
    </w:p>
    <w:p w14:paraId="314CB10E" w14:textId="77777777" w:rsidR="00814CA8" w:rsidRDefault="00814CA8" w:rsidP="00814CA8">
      <w:pPr>
        <w:pStyle w:val="PL"/>
      </w:pPr>
      <w:r>
        <w:t xml:space="preserve">          </w:t>
      </w:r>
      <w:r>
        <w:rPr>
          <w:rFonts w:hint="eastAsia"/>
          <w:lang w:eastAsia="zh-CN"/>
        </w:rPr>
        <w:t xml:space="preserve">      </w:t>
      </w:r>
      <w:r>
        <w:t>type: string</w:t>
      </w:r>
    </w:p>
    <w:p w14:paraId="66313535" w14:textId="77777777" w:rsidR="00814CA8" w:rsidRPr="0011328C" w:rsidRDefault="00814CA8" w:rsidP="00814CA8">
      <w:pPr>
        <w:pStyle w:val="PL"/>
        <w:rPr>
          <w:lang w:val="en-US"/>
        </w:rPr>
      </w:pPr>
      <w:r w:rsidRPr="0011328C">
        <w:rPr>
          <w:lang w:val="en-US"/>
        </w:rPr>
        <w:t xml:space="preserve">            3gpp-Sbi-Target-Nf-Id:</w:t>
      </w:r>
    </w:p>
    <w:p w14:paraId="08D32B44"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282F9098" w14:textId="77777777" w:rsidR="00814CA8" w:rsidRPr="0011328C" w:rsidRDefault="00814CA8" w:rsidP="00814CA8">
      <w:pPr>
        <w:pStyle w:val="PL"/>
        <w:rPr>
          <w:lang w:val="en-US"/>
        </w:rPr>
      </w:pPr>
      <w:r w:rsidRPr="0011328C">
        <w:rPr>
          <w:lang w:val="en-US"/>
        </w:rPr>
        <w:t xml:space="preserve">              schema:</w:t>
      </w:r>
    </w:p>
    <w:p w14:paraId="43CAD63C" w14:textId="77777777" w:rsidR="00814CA8" w:rsidRPr="003B2883" w:rsidRDefault="00814CA8" w:rsidP="00814CA8">
      <w:pPr>
        <w:pStyle w:val="PL"/>
      </w:pPr>
      <w:r w:rsidRPr="0011328C">
        <w:rPr>
          <w:lang w:val="en-US"/>
        </w:rPr>
        <w:t xml:space="preserve">                type: string</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77777777" w:rsidR="00602AC0" w:rsidRPr="003B2883" w:rsidRDefault="00602AC0" w:rsidP="00602AC0">
      <w:pPr>
        <w:pStyle w:val="PL"/>
      </w:pPr>
      <w:r w:rsidRPr="003B2883">
        <w:t xml:space="preserve">    AmfEventSubscription:</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lastRenderedPageBreak/>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7777777" w:rsidR="00602AC0" w:rsidRPr="003B2883" w:rsidRDefault="00602AC0" w:rsidP="00602AC0">
      <w:pPr>
        <w:pStyle w:val="PL"/>
      </w:pPr>
      <w:r w:rsidRPr="003B2883">
        <w:t xml:space="preserve">          $ref: 'TS29571_CommonData.yaml#/components/schemas/GroupId'</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77777777" w:rsidR="00602AC0" w:rsidRPr="003B2883" w:rsidRDefault="00602AC0" w:rsidP="00602AC0">
      <w:pPr>
        <w:pStyle w:val="PL"/>
      </w:pPr>
      <w:r w:rsidRPr="003B2883">
        <w:t xml:space="preserve">          $ref: '#/components/schemas/AmfEventMode'</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77777777" w:rsidR="00602AC0" w:rsidRPr="003B2883" w:rsidRDefault="00602AC0" w:rsidP="00602AC0">
      <w:pPr>
        <w:pStyle w:val="PL"/>
      </w:pPr>
      <w:r w:rsidRPr="003B2883">
        <w:t xml:space="preserve">    AmfEvent:</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5EB74326" w:rsidR="007A362D" w:rsidRPr="003B2883" w:rsidRDefault="007A362D" w:rsidP="007A362D">
      <w:pPr>
        <w:pStyle w:val="PL"/>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77777777" w:rsidR="00602AC0" w:rsidRPr="003B2883" w:rsidRDefault="00602AC0" w:rsidP="00602AC0">
      <w:pPr>
        <w:pStyle w:val="PL"/>
      </w:pPr>
      <w:r w:rsidRPr="003B2883">
        <w:t xml:space="preserve">    AmfEventNotification:</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lastRenderedPageBreak/>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77777777" w:rsidR="00602AC0" w:rsidRPr="003B2883" w:rsidRDefault="00602AC0" w:rsidP="00602AC0">
      <w:pPr>
        <w:pStyle w:val="PL"/>
      </w:pPr>
      <w:r w:rsidRPr="003B2883">
        <w:t xml:space="preserve">    AmfEventReport:</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77777777" w:rsidR="00602AC0" w:rsidRPr="003B2883" w:rsidRDefault="00602AC0" w:rsidP="00602AC0">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77777777" w:rsidR="009F5729" w:rsidRPr="003B2883" w:rsidRDefault="009F5729" w:rsidP="009F5729">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lastRenderedPageBreak/>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77777777" w:rsidR="00602AC0" w:rsidRPr="003B2883" w:rsidRDefault="00602AC0" w:rsidP="00602AC0">
      <w:pPr>
        <w:pStyle w:val="PL"/>
      </w:pPr>
      <w:r w:rsidRPr="003B2883">
        <w:t xml:space="preserve">    AmfEventMode:</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77777777" w:rsidR="00602AC0" w:rsidRPr="003B2883" w:rsidRDefault="00602AC0" w:rsidP="00602AC0">
      <w:pPr>
        <w:pStyle w:val="PL"/>
      </w:pPr>
      <w:r w:rsidRPr="003B2883">
        <w:t xml:space="preserve">    AmfEventState:</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77777777" w:rsidR="00602AC0" w:rsidRPr="003B2883" w:rsidRDefault="00602AC0" w:rsidP="00602AC0">
      <w:pPr>
        <w:pStyle w:val="PL"/>
      </w:pPr>
      <w:r w:rsidRPr="003B2883">
        <w:t xml:space="preserve">    RmInfo:</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77777777" w:rsidR="00602AC0" w:rsidRPr="003B2883" w:rsidRDefault="00602AC0" w:rsidP="00602AC0">
      <w:pPr>
        <w:pStyle w:val="PL"/>
      </w:pPr>
      <w:r w:rsidRPr="003B2883">
        <w:t xml:space="preserve">    CmInfo:</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77777777" w:rsidR="00602AC0" w:rsidRPr="003B2883" w:rsidRDefault="00602AC0" w:rsidP="00602AC0">
      <w:pPr>
        <w:pStyle w:val="PL"/>
      </w:pPr>
      <w:r w:rsidRPr="003B2883">
        <w:t xml:space="preserve">    CommunicationFailure:</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77777777" w:rsidR="00602AC0" w:rsidRPr="003B2883" w:rsidRDefault="00602AC0" w:rsidP="00602AC0">
      <w:pPr>
        <w:pStyle w:val="PL"/>
      </w:pPr>
      <w:r w:rsidRPr="003B2883">
        <w:t xml:space="preserve">    AmfCreateEventSubscription:</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77777777" w:rsidR="00602AC0" w:rsidRPr="003B2883" w:rsidRDefault="00602AC0" w:rsidP="00602AC0">
      <w:pPr>
        <w:pStyle w:val="PL"/>
      </w:pPr>
      <w:r w:rsidRPr="003B2883">
        <w:t xml:space="preserve">    AmfCreatedEventSubscription:</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lastRenderedPageBreak/>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77777777" w:rsidR="00602AC0" w:rsidRPr="003B2883" w:rsidRDefault="00602AC0" w:rsidP="00602AC0">
      <w:pPr>
        <w:pStyle w:val="PL"/>
      </w:pPr>
      <w:r w:rsidRPr="003B2883">
        <w:t xml:space="preserve">    AmfUpdateEventSubscriptionItem:</w:t>
      </w:r>
    </w:p>
    <w:p w14:paraId="3B46E1CE" w14:textId="77777777" w:rsidR="00602AC0" w:rsidRPr="003B2883" w:rsidRDefault="00602AC0" w:rsidP="00602AC0">
      <w:pPr>
        <w:pStyle w:val="PL"/>
      </w:pPr>
      <w:r w:rsidRPr="003B2883">
        <w:t xml:space="preserve">      type: array</w:t>
      </w:r>
    </w:p>
    <w:p w14:paraId="29515E00" w14:textId="77777777" w:rsidR="00602AC0" w:rsidRPr="003B2883" w:rsidRDefault="00602AC0" w:rsidP="00602AC0">
      <w:pPr>
        <w:pStyle w:val="PL"/>
      </w:pPr>
      <w:r w:rsidRPr="003B2883">
        <w:t xml:space="preserve">      items:</w:t>
      </w:r>
    </w:p>
    <w:p w14:paraId="318FE863" w14:textId="77777777" w:rsidR="00602AC0" w:rsidRPr="003B2883" w:rsidRDefault="00602AC0" w:rsidP="00602AC0">
      <w:pPr>
        <w:pStyle w:val="PL"/>
      </w:pPr>
      <w:r w:rsidRPr="003B2883">
        <w:t xml:space="preserve">        type: object</w:t>
      </w:r>
    </w:p>
    <w:p w14:paraId="78D2F541" w14:textId="77777777" w:rsidR="00602AC0" w:rsidRPr="003B2883" w:rsidRDefault="00602AC0" w:rsidP="00602AC0">
      <w:pPr>
        <w:pStyle w:val="PL"/>
      </w:pPr>
      <w:r w:rsidRPr="003B2883">
        <w:t xml:space="preserve">        properties:</w:t>
      </w:r>
    </w:p>
    <w:p w14:paraId="5017AFE7" w14:textId="77777777" w:rsidR="00602AC0" w:rsidRPr="003B2883" w:rsidRDefault="00602AC0" w:rsidP="00602AC0">
      <w:pPr>
        <w:pStyle w:val="PL"/>
      </w:pPr>
      <w:r w:rsidRPr="003B2883">
        <w:t xml:space="preserve">          op:</w:t>
      </w:r>
    </w:p>
    <w:p w14:paraId="37C42356" w14:textId="77777777" w:rsidR="00602AC0" w:rsidRPr="003B2883" w:rsidRDefault="00602AC0" w:rsidP="00602AC0">
      <w:pPr>
        <w:pStyle w:val="PL"/>
      </w:pPr>
      <w:r w:rsidRPr="003B2883">
        <w:t xml:space="preserve">            type: string</w:t>
      </w:r>
    </w:p>
    <w:p w14:paraId="7A8C5BBA" w14:textId="77777777" w:rsidR="00602AC0" w:rsidRPr="003B2883" w:rsidRDefault="00602AC0" w:rsidP="00602AC0">
      <w:pPr>
        <w:pStyle w:val="PL"/>
      </w:pPr>
      <w:r w:rsidRPr="003B2883">
        <w:t xml:space="preserve">            enum:</w:t>
      </w:r>
    </w:p>
    <w:p w14:paraId="75A7E554" w14:textId="77777777" w:rsidR="00602AC0" w:rsidRPr="003B2883" w:rsidRDefault="00602AC0" w:rsidP="00602AC0">
      <w:pPr>
        <w:pStyle w:val="PL"/>
      </w:pPr>
      <w:r w:rsidRPr="003B2883">
        <w:t xml:space="preserve">              - add</w:t>
      </w:r>
    </w:p>
    <w:p w14:paraId="4515C3F9" w14:textId="77777777" w:rsidR="00602AC0" w:rsidRPr="003B2883" w:rsidRDefault="00602AC0" w:rsidP="00602AC0">
      <w:pPr>
        <w:pStyle w:val="PL"/>
      </w:pPr>
      <w:r w:rsidRPr="003B2883">
        <w:t xml:space="preserve">              - remove</w:t>
      </w:r>
    </w:p>
    <w:p w14:paraId="6F0BF60E" w14:textId="77777777" w:rsidR="00602AC0" w:rsidRPr="003B2883" w:rsidRDefault="00602AC0" w:rsidP="00602AC0">
      <w:pPr>
        <w:pStyle w:val="PL"/>
      </w:pPr>
      <w:r w:rsidRPr="003B2883">
        <w:t xml:space="preserve">              - replace</w:t>
      </w:r>
    </w:p>
    <w:p w14:paraId="38EB65AE" w14:textId="77777777" w:rsidR="00602AC0" w:rsidRPr="003B2883" w:rsidRDefault="00602AC0" w:rsidP="00602AC0">
      <w:pPr>
        <w:pStyle w:val="PL"/>
      </w:pPr>
      <w:r w:rsidRPr="003B2883">
        <w:t xml:space="preserve">          path:</w:t>
      </w:r>
    </w:p>
    <w:p w14:paraId="39A8A1F2" w14:textId="77777777" w:rsidR="00602AC0" w:rsidRPr="003B2883" w:rsidRDefault="00602AC0" w:rsidP="00602AC0">
      <w:pPr>
        <w:pStyle w:val="PL"/>
      </w:pPr>
      <w:r w:rsidRPr="003B2883">
        <w:t xml:space="preserve">            type: string</w:t>
      </w:r>
    </w:p>
    <w:p w14:paraId="1559A3AC" w14:textId="044CA499" w:rsidR="00602AC0" w:rsidRPr="003B2883" w:rsidRDefault="00602AC0" w:rsidP="00602AC0">
      <w:pPr>
        <w:pStyle w:val="PL"/>
      </w:pPr>
      <w:r w:rsidRPr="003B2883">
        <w:t xml:space="preserve">            pattern: '</w:t>
      </w:r>
      <w:r w:rsidR="007A362D" w:rsidRPr="005839B6">
        <w:t>^(\/eventList\/0|\/eventList\/[1-9][0-9]*){1}(\/presenceInfoList\/0|\/presenceInfoList\/[1-9][0-9]*)?$</w:t>
      </w:r>
      <w:r w:rsidRPr="003B2883">
        <w:t>'</w:t>
      </w:r>
    </w:p>
    <w:p w14:paraId="2AE8C066" w14:textId="77777777" w:rsidR="00602AC0" w:rsidRPr="003B2883" w:rsidRDefault="00602AC0" w:rsidP="00602AC0">
      <w:pPr>
        <w:pStyle w:val="PL"/>
      </w:pPr>
      <w:r w:rsidRPr="003B2883">
        <w:t xml:space="preserve">          value:</w:t>
      </w:r>
    </w:p>
    <w:p w14:paraId="3E29C466" w14:textId="6507CEBA" w:rsidR="00602AC0" w:rsidRDefault="00602AC0" w:rsidP="00602AC0">
      <w:pPr>
        <w:pStyle w:val="PL"/>
      </w:pPr>
      <w:r w:rsidRPr="003B2883">
        <w:t xml:space="preserve">            $ref: '#/components/schemas/AmfEvent'</w:t>
      </w:r>
    </w:p>
    <w:p w14:paraId="289D89F0" w14:textId="77777777"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C18D09" w:rsidR="007A362D" w:rsidRPr="003B2883" w:rsidRDefault="007A362D" w:rsidP="007A362D">
      <w:pPr>
        <w:pStyle w:val="PL"/>
      </w:pPr>
      <w:r w:rsidRPr="003B2883">
        <w:t xml:space="preserve">    </w:t>
      </w:r>
      <w:r>
        <w:t xml:space="preserve">  </w:t>
      </w:r>
      <w:r w:rsidRPr="003B2883">
        <w:t xml:space="preserve">      $ref: 'TS29571_CommonData.yaml#/components/schemas/PresenceInfo'</w:t>
      </w:r>
    </w:p>
    <w:p w14:paraId="6360517F" w14:textId="77777777" w:rsidR="00602AC0" w:rsidRPr="003B2883" w:rsidRDefault="00602AC0" w:rsidP="00602AC0">
      <w:pPr>
        <w:pStyle w:val="PL"/>
      </w:pPr>
      <w:r w:rsidRPr="003B2883">
        <w:t xml:space="preserve">        required:</w:t>
      </w:r>
    </w:p>
    <w:p w14:paraId="01236A2E" w14:textId="77777777" w:rsidR="00602AC0" w:rsidRPr="003B2883" w:rsidRDefault="00602AC0" w:rsidP="00602AC0">
      <w:pPr>
        <w:pStyle w:val="PL"/>
      </w:pPr>
      <w:r w:rsidRPr="003B2883">
        <w:t xml:space="preserve">          - op</w:t>
      </w:r>
    </w:p>
    <w:p w14:paraId="46AD0F8C" w14:textId="77777777" w:rsidR="00602AC0" w:rsidRPr="003B2883" w:rsidRDefault="00602AC0" w:rsidP="00602AC0">
      <w:pPr>
        <w:pStyle w:val="PL"/>
      </w:pPr>
      <w:r w:rsidRPr="003B2883">
        <w:t xml:space="preserve">          - path</w:t>
      </w:r>
    </w:p>
    <w:p w14:paraId="783A4779" w14:textId="77777777" w:rsidR="00602AC0" w:rsidRPr="003B2883" w:rsidRDefault="00602AC0" w:rsidP="00602AC0">
      <w:pPr>
        <w:pStyle w:val="PL"/>
      </w:pPr>
      <w:r w:rsidRPr="003B2883">
        <w:t xml:space="preserve">      minItems: 1</w:t>
      </w:r>
    </w:p>
    <w:p w14:paraId="6ED4DB8C"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77777777" w:rsidR="00602AC0" w:rsidRPr="003B2883" w:rsidRDefault="00602AC0" w:rsidP="00602AC0">
      <w:pPr>
        <w:pStyle w:val="PL"/>
      </w:pPr>
      <w:r w:rsidRPr="003B2883">
        <w:t xml:space="preserve">          $ref: 'TS29571_CommonData.yaml#/components/schemas/DateTime'</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77777777" w:rsidR="00602AC0" w:rsidRPr="003B2883" w:rsidRDefault="00602AC0" w:rsidP="00602AC0">
      <w:pPr>
        <w:pStyle w:val="PL"/>
      </w:pPr>
      <w:r w:rsidRPr="003B2883">
        <w:t xml:space="preserve">    AmfUpdatedEventSubscription: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77777777" w:rsidR="00602AC0" w:rsidRPr="003B2883" w:rsidRDefault="00602AC0" w:rsidP="00602AC0">
      <w:pPr>
        <w:pStyle w:val="PL"/>
      </w:pPr>
      <w:r w:rsidRPr="003B2883">
        <w:t xml:space="preserve">    AmfEventArea:</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77777777" w:rsidR="00602AC0" w:rsidRPr="003B2883" w:rsidRDefault="00602AC0" w:rsidP="00602AC0">
      <w:pPr>
        <w:pStyle w:val="PL"/>
      </w:pPr>
      <w:r w:rsidRPr="003B2883">
        <w:t xml:space="preserve">    LadnInfo:</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77777777" w:rsidR="00602AC0" w:rsidRPr="003B2883" w:rsidRDefault="00602AC0" w:rsidP="00602AC0">
      <w:pPr>
        <w:pStyle w:val="PL"/>
      </w:pPr>
      <w:r w:rsidRPr="003B2883">
        <w:t xml:space="preserve">    </w:t>
      </w:r>
      <w:r>
        <w:t>5GsUserStateInfo</w:t>
      </w:r>
      <w:r w:rsidRPr="003B2883">
        <w:t>:</w:t>
      </w:r>
    </w:p>
    <w:p w14:paraId="42AA83C7" w14:textId="77777777" w:rsidR="00602AC0" w:rsidRPr="003B2883" w:rsidRDefault="00602AC0" w:rsidP="00602AC0">
      <w:pPr>
        <w:pStyle w:val="PL"/>
      </w:pPr>
      <w:r w:rsidRPr="003B2883">
        <w:lastRenderedPageBreak/>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77777777" w:rsidR="00602AC0" w:rsidRPr="003B2883" w:rsidRDefault="00602AC0" w:rsidP="00602AC0">
      <w:pPr>
        <w:pStyle w:val="PL"/>
      </w:pPr>
      <w:r w:rsidRPr="003B2883">
        <w:t xml:space="preserve">    </w:t>
      </w:r>
      <w:r>
        <w:t>Traffic</w:t>
      </w:r>
      <w:r w:rsidRPr="00307D76">
        <w:t>Descriptor</w:t>
      </w:r>
      <w:r w:rsidRPr="003B2883">
        <w:t>:</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77777777" w:rsidR="009F5729" w:rsidRDefault="009F5729" w:rsidP="009F5729">
      <w:pPr>
        <w:pStyle w:val="PL"/>
      </w:pPr>
      <w:r w:rsidRPr="003B2883">
        <w:t xml:space="preserve">    </w:t>
      </w:r>
      <w:r>
        <w:t>UEIdExt</w:t>
      </w:r>
      <w:r w:rsidRPr="003B2883">
        <w:t>:</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77777777" w:rsidR="00B94FAB" w:rsidRDefault="00B94FAB" w:rsidP="00B94FAB">
      <w:pPr>
        <w:pStyle w:val="PL"/>
      </w:pPr>
      <w:r w:rsidRPr="003B2883">
        <w:t xml:space="preserve">    Amf</w:t>
      </w:r>
      <w:r>
        <w:t>EventSubsSyncInfo</w:t>
      </w:r>
      <w:r w:rsidRPr="003B2883">
        <w:t>:</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7777777" w:rsidR="00B94FAB" w:rsidRDefault="00B94FAB" w:rsidP="00B94FAB">
      <w:pPr>
        <w:pStyle w:val="PL"/>
      </w:pPr>
      <w:r w:rsidRPr="003B2883">
        <w:t xml:space="preserve">    Amf</w:t>
      </w:r>
      <w:r>
        <w:t>EventSubscriptionInfo</w:t>
      </w:r>
      <w:r w:rsidRPr="003B2883">
        <w:t>:</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77777777" w:rsidR="00B94FAB" w:rsidRDefault="00B94FAB" w:rsidP="00B94FAB">
      <w:pPr>
        <w:pStyle w:val="PL"/>
      </w:pPr>
      <w:r>
        <w:t xml:space="preserve">        - refIdList</w:t>
      </w:r>
    </w:p>
    <w:p w14:paraId="6C83EC9D" w14:textId="77777777" w:rsidR="00B94FAB" w:rsidRPr="003B2883" w:rsidRDefault="00B94FAB" w:rsidP="00B94FAB">
      <w:pPr>
        <w:pStyle w:val="PL"/>
      </w:pPr>
    </w:p>
    <w:p w14:paraId="1C192E09" w14:textId="77777777" w:rsidR="00602AC0" w:rsidRPr="003B2883" w:rsidRDefault="00602AC0" w:rsidP="00602AC0">
      <w:pPr>
        <w:pStyle w:val="PL"/>
      </w:pPr>
      <w:r w:rsidRPr="003B2883">
        <w:t xml:space="preserve">    AmfEventType: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77777777" w:rsidR="00602AC0" w:rsidRPr="003B2883" w:rsidRDefault="00602AC0" w:rsidP="00602AC0">
      <w:pPr>
        <w:pStyle w:val="PL"/>
      </w:pPr>
      <w:r w:rsidRPr="003B2883">
        <w:t xml:space="preserve">          - </w:t>
      </w:r>
      <w:r>
        <w:rPr>
          <w:lang w:eastAsia="zh-CN"/>
        </w:rPr>
        <w:t>FREQUENT_MOBILITY_REGISTRATION_REPORT</w:t>
      </w:r>
    </w:p>
    <w:p w14:paraId="22D303B1" w14:textId="77777777" w:rsidR="00602AC0" w:rsidRPr="003B2883" w:rsidRDefault="00602AC0" w:rsidP="00602AC0">
      <w:pPr>
        <w:pStyle w:val="PL"/>
      </w:pPr>
      <w:r w:rsidRPr="003B2883">
        <w:lastRenderedPageBreak/>
        <w:t xml:space="preserve">      - type: string</w:t>
      </w:r>
    </w:p>
    <w:p w14:paraId="14415533" w14:textId="77777777" w:rsidR="00602AC0" w:rsidRPr="003B2883" w:rsidRDefault="00602AC0" w:rsidP="00602AC0">
      <w:pPr>
        <w:pStyle w:val="PL"/>
      </w:pPr>
      <w:r w:rsidRPr="003B2883">
        <w:t xml:space="preserve">    AmfEventTrigger:</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77777777" w:rsidR="00602AC0" w:rsidRPr="003B2883" w:rsidRDefault="00602AC0" w:rsidP="00602AC0">
      <w:pPr>
        <w:pStyle w:val="PL"/>
      </w:pPr>
      <w:r w:rsidRPr="003B2883">
        <w:t xml:space="preserve">    LocationFilter :</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77777777" w:rsidR="00602AC0" w:rsidRPr="003B2883" w:rsidRDefault="00602AC0" w:rsidP="00602AC0">
      <w:pPr>
        <w:pStyle w:val="PL"/>
      </w:pPr>
      <w:r w:rsidRPr="003B2883">
        <w:t xml:space="preserve">          - CELL_ID</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77777777" w:rsidR="00602AC0" w:rsidRPr="003B2883" w:rsidRDefault="00602AC0" w:rsidP="00602AC0">
      <w:pPr>
        <w:pStyle w:val="PL"/>
      </w:pPr>
      <w:r w:rsidRPr="003B2883">
        <w:t xml:space="preserve">    UeReachability:</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77777777" w:rsidR="00602AC0" w:rsidRPr="003B2883" w:rsidRDefault="00602AC0" w:rsidP="00602AC0">
      <w:pPr>
        <w:pStyle w:val="PL"/>
      </w:pPr>
      <w:r w:rsidRPr="003B2883">
        <w:t xml:space="preserve">    RmState: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77777777" w:rsidR="00602AC0" w:rsidRPr="003B2883" w:rsidRDefault="00602AC0" w:rsidP="00602AC0">
      <w:pPr>
        <w:pStyle w:val="PL"/>
      </w:pPr>
      <w:r w:rsidRPr="003B2883">
        <w:t xml:space="preserve">    CmState: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77777777" w:rsidR="00602AC0" w:rsidRPr="003B2883" w:rsidRDefault="00602AC0" w:rsidP="00602AC0">
      <w:pPr>
        <w:pStyle w:val="PL"/>
      </w:pPr>
      <w:r w:rsidRPr="003B2883">
        <w:t xml:space="preserve">    </w:t>
      </w:r>
      <w:r>
        <w:t>5GsUserState</w:t>
      </w:r>
      <w:r w:rsidRPr="003B2883">
        <w:t>:</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738D4FB5"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0F37BD3B"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77777777" w:rsidR="00140E55" w:rsidRDefault="00140E55" w:rsidP="00140E55">
      <w:pPr>
        <w:pStyle w:val="PL"/>
      </w:pPr>
      <w:r>
        <w:t xml:space="preserve">    LossOfConnectivityReason:</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77777777" w:rsidR="003F0E21" w:rsidRDefault="003F0E21" w:rsidP="003F0E21">
      <w:pPr>
        <w:pStyle w:val="PL"/>
      </w:pPr>
      <w:r>
        <w:t xml:space="preserve">    ReachabilityFilter:</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77777777" w:rsidR="003F0E21" w:rsidRDefault="003F0E21" w:rsidP="003F0E21">
      <w:pPr>
        <w:pStyle w:val="PL"/>
      </w:pPr>
      <w:r>
        <w:t xml:space="preserve">      - type: string</w:t>
      </w:r>
    </w:p>
    <w:p w14:paraId="444E2314" w14:textId="77777777" w:rsidR="00602AC0" w:rsidRPr="003B2883" w:rsidRDefault="00602AC0" w:rsidP="00602AC0">
      <w:pPr>
        <w:pStyle w:val="PL"/>
      </w:pPr>
    </w:p>
    <w:p w14:paraId="04A49CFF" w14:textId="77777777" w:rsidR="00602AC0" w:rsidRPr="003B2883" w:rsidRDefault="00602AC0" w:rsidP="00602AC0">
      <w:pPr>
        <w:pStyle w:val="Heading2"/>
      </w:pPr>
      <w:bookmarkStart w:id="3968" w:name="_Toc25156617"/>
      <w:bookmarkStart w:id="3969" w:name="_Toc34124922"/>
      <w:bookmarkStart w:id="3970" w:name="_Toc43208058"/>
      <w:bookmarkStart w:id="3971" w:name="_Toc49857525"/>
      <w:bookmarkStart w:id="3972" w:name="_Toc56677371"/>
      <w:bookmarkStart w:id="3973" w:name="_Toc56691894"/>
      <w:bookmarkStart w:id="3974" w:name="_Toc56699158"/>
      <w:bookmarkStart w:id="3975" w:name="_Hlk18495598"/>
      <w:bookmarkStart w:id="3976" w:name="_Hlk56675713"/>
      <w:bookmarkStart w:id="3977" w:name="_Toc67681134"/>
      <w:r w:rsidRPr="003B2883">
        <w:t>A.4</w:t>
      </w:r>
      <w:r w:rsidRPr="003B2883">
        <w:tab/>
        <w:t>Namf_MT</w:t>
      </w:r>
      <w:bookmarkEnd w:id="3968"/>
      <w:bookmarkEnd w:id="3969"/>
      <w:bookmarkEnd w:id="3970"/>
      <w:bookmarkEnd w:id="3971"/>
      <w:bookmarkEnd w:id="3972"/>
      <w:bookmarkEnd w:id="3973"/>
      <w:bookmarkEnd w:id="3974"/>
      <w:bookmarkEnd w:id="3977"/>
    </w:p>
    <w:p w14:paraId="3A27973D" w14:textId="77777777" w:rsidR="00602AC0" w:rsidRPr="003B2883" w:rsidRDefault="00602AC0" w:rsidP="00602AC0">
      <w:pPr>
        <w:pStyle w:val="PL"/>
      </w:pPr>
      <w:r w:rsidRPr="003B2883">
        <w:t>openapi: 3.0.0</w:t>
      </w:r>
    </w:p>
    <w:p w14:paraId="1BE1C645" w14:textId="77777777" w:rsidR="00602AC0" w:rsidRPr="003B2883" w:rsidRDefault="00602AC0" w:rsidP="00602AC0">
      <w:pPr>
        <w:pStyle w:val="PL"/>
      </w:pPr>
      <w:r w:rsidRPr="003B2883">
        <w:t>info:</w:t>
      </w:r>
    </w:p>
    <w:p w14:paraId="3F800701" w14:textId="77777777" w:rsidR="00602AC0" w:rsidRPr="003B2883" w:rsidRDefault="00602AC0" w:rsidP="00602AC0">
      <w:pPr>
        <w:pStyle w:val="PL"/>
      </w:pPr>
      <w:r w:rsidRPr="003B2883">
        <w:lastRenderedPageBreak/>
        <w:t xml:space="preserve">  version: 1.</w:t>
      </w:r>
      <w:r>
        <w:t>1</w:t>
      </w:r>
      <w:r w:rsidRPr="003B2883">
        <w:t>.</w:t>
      </w:r>
      <w:r w:rsidR="00513852">
        <w:t>1</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77777777" w:rsidR="00602AC0" w:rsidRPr="003B2883" w:rsidRDefault="00602AC0" w:rsidP="00602AC0">
      <w:pPr>
        <w:pStyle w:val="PL"/>
      </w:pPr>
      <w:r w:rsidRPr="003B2883">
        <w:t xml:space="preserve">    AMF Mobile Terminat</w:t>
      </w:r>
      <w:r>
        <w:t>ed</w:t>
      </w:r>
      <w:r w:rsidRPr="003B2883">
        <w:t xml:space="preserve"> Service</w:t>
      </w:r>
    </w:p>
    <w:p w14:paraId="52F08378" w14:textId="77777777" w:rsidR="00602AC0" w:rsidRPr="003B2883" w:rsidRDefault="00602AC0" w:rsidP="00602AC0">
      <w:pPr>
        <w:pStyle w:val="PL"/>
      </w:pPr>
      <w:r w:rsidRPr="003B2883">
        <w:t xml:space="preserve">    © 20</w:t>
      </w:r>
      <w:r>
        <w:t>20</w:t>
      </w:r>
      <w:r w:rsidRPr="003B2883">
        <w:t>, 3GPP Organizational Partners (ARIB, ATIS, CCSA, ETSI, TSDSI, TTA, TTC).</w:t>
      </w:r>
    </w:p>
    <w:p w14:paraId="6FF07280" w14:textId="77777777" w:rsidR="00602AC0" w:rsidRPr="003B2883" w:rsidRDefault="00602AC0" w:rsidP="00602AC0">
      <w:pPr>
        <w:pStyle w:val="PL"/>
      </w:pPr>
      <w:r w:rsidRPr="003B2883">
        <w:t xml:space="preserve">    All rights reserved.</w:t>
      </w: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4AF1C16E" w14:textId="77777777" w:rsidR="00602AC0" w:rsidRPr="003B2883" w:rsidRDefault="00602AC0" w:rsidP="00602AC0">
      <w:pPr>
        <w:pStyle w:val="PL"/>
      </w:pPr>
      <w:r w:rsidRPr="003B2883">
        <w:t>externalDocs:</w:t>
      </w:r>
    </w:p>
    <w:p w14:paraId="379682FC" w14:textId="77777777"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513852">
        <w:rPr>
          <w:noProof w:val="0"/>
        </w:rPr>
        <w:t>6</w:t>
      </w:r>
      <w:r w:rsidRPr="003B2883">
        <w:rPr>
          <w:noProof w:val="0"/>
        </w:rPr>
        <w:t>.0; 5G System; Access and Mobility Management Services</w:t>
      </w:r>
    </w:p>
    <w:p w14:paraId="242BD836" w14:textId="77777777" w:rsidR="00602AC0" w:rsidRPr="003B2883" w:rsidRDefault="00602AC0" w:rsidP="00602AC0">
      <w:pPr>
        <w:pStyle w:val="PL"/>
      </w:pPr>
      <w:r w:rsidRPr="003B2883">
        <w:t xml:space="preserve">  url: 'http://www.3gpp.org/ftp/Specs/archive/29_series/29.518/'</w:t>
      </w:r>
    </w:p>
    <w:bookmarkEnd w:id="3975"/>
    <w:p w14:paraId="41126137" w14:textId="77777777" w:rsidR="00602AC0" w:rsidRPr="003B2883" w:rsidRDefault="00602AC0" w:rsidP="00602AC0">
      <w:pPr>
        <w:pStyle w:val="PL"/>
        <w:rPr>
          <w:lang w:val="sv-SE"/>
        </w:rPr>
      </w:pPr>
      <w:r w:rsidRPr="003B2883">
        <w:rPr>
          <w:lang w:val="sv-SE"/>
        </w:rPr>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76"/>
    </w:p>
    <w:p w14:paraId="227EE3A1" w14:textId="77777777"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77777777" w:rsidR="00602AC0" w:rsidRPr="003B2883" w:rsidRDefault="00602AC0" w:rsidP="00602AC0">
      <w:pPr>
        <w:pStyle w:val="PL"/>
      </w:pPr>
      <w:r w:rsidRPr="003B2883">
        <w:t xml:space="preserve">        '307':</w:t>
      </w:r>
    </w:p>
    <w:p w14:paraId="3C6F8F72" w14:textId="77777777" w:rsidR="00602AC0" w:rsidRPr="003B2883" w:rsidRDefault="00602AC0" w:rsidP="00602AC0">
      <w:pPr>
        <w:pStyle w:val="PL"/>
      </w:pPr>
      <w:r w:rsidRPr="003B2883">
        <w:t xml:space="preserve">          description: Temporary Redirect</w:t>
      </w:r>
    </w:p>
    <w:p w14:paraId="1EDEE6C0" w14:textId="77777777" w:rsidR="00602AC0" w:rsidRPr="003B2883" w:rsidRDefault="00602AC0" w:rsidP="00602AC0">
      <w:pPr>
        <w:pStyle w:val="PL"/>
      </w:pPr>
      <w:r w:rsidRPr="003B2883">
        <w:t xml:space="preserve">          content:</w:t>
      </w:r>
    </w:p>
    <w:p w14:paraId="68472186" w14:textId="77777777" w:rsidR="00602AC0" w:rsidRPr="003B2883" w:rsidRDefault="00602AC0" w:rsidP="00602AC0">
      <w:pPr>
        <w:pStyle w:val="PL"/>
      </w:pPr>
      <w:r w:rsidRPr="003B2883">
        <w:t xml:space="preserve">            application/problem+json:</w:t>
      </w:r>
    </w:p>
    <w:p w14:paraId="0BDE005A" w14:textId="77777777" w:rsidR="00602AC0" w:rsidRPr="003B2883" w:rsidRDefault="00602AC0" w:rsidP="00602AC0">
      <w:pPr>
        <w:pStyle w:val="PL"/>
      </w:pPr>
      <w:r w:rsidRPr="003B2883">
        <w:t xml:space="preserve">              schema:</w:t>
      </w:r>
    </w:p>
    <w:p w14:paraId="5EC03B09" w14:textId="77777777" w:rsidR="00602AC0" w:rsidRPr="003B2883" w:rsidRDefault="00602AC0" w:rsidP="00602AC0">
      <w:pPr>
        <w:pStyle w:val="PL"/>
      </w:pPr>
      <w:r w:rsidRPr="003B2883">
        <w:t xml:space="preserve">                $ref: 'TS29571_CommonData.yaml#/components/schemas/ProblemDetails'</w:t>
      </w:r>
    </w:p>
    <w:p w14:paraId="0FA5A6E8" w14:textId="77777777" w:rsidR="00602AC0" w:rsidRPr="003B2883" w:rsidRDefault="00602AC0" w:rsidP="00602AC0">
      <w:pPr>
        <w:pStyle w:val="PL"/>
      </w:pPr>
      <w:r w:rsidRPr="003B2883">
        <w:t xml:space="preserve">          headers:</w:t>
      </w:r>
    </w:p>
    <w:p w14:paraId="6100D591"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780DF9DC"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B375320"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247CC32D"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615852F0"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1472A6DE" w14:textId="77777777" w:rsidR="00A24E18" w:rsidRPr="0011328C" w:rsidRDefault="00A24E18" w:rsidP="00A24E18">
      <w:pPr>
        <w:pStyle w:val="PL"/>
        <w:rPr>
          <w:lang w:val="en-US"/>
        </w:rPr>
      </w:pPr>
      <w:r w:rsidRPr="0011328C">
        <w:rPr>
          <w:lang w:val="en-US"/>
        </w:rPr>
        <w:t xml:space="preserve">            3gpp-Sbi-Target-Nf-Id:</w:t>
      </w:r>
    </w:p>
    <w:p w14:paraId="0D7858C9"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5CF2CB18" w14:textId="77777777" w:rsidR="00A24E18" w:rsidRPr="0011328C" w:rsidRDefault="00A24E18" w:rsidP="00A24E18">
      <w:pPr>
        <w:pStyle w:val="PL"/>
        <w:rPr>
          <w:lang w:val="en-US"/>
        </w:rPr>
      </w:pPr>
      <w:r w:rsidRPr="0011328C">
        <w:rPr>
          <w:lang w:val="en-US"/>
        </w:rPr>
        <w:t xml:space="preserve">              schema:</w:t>
      </w:r>
    </w:p>
    <w:p w14:paraId="69663AC6" w14:textId="77777777" w:rsidR="00A24E18" w:rsidRDefault="00A24E18" w:rsidP="00A24E18">
      <w:pPr>
        <w:pStyle w:val="PL"/>
        <w:rPr>
          <w:lang w:val="en-US"/>
        </w:rPr>
      </w:pPr>
      <w:r w:rsidRPr="0011328C">
        <w:rPr>
          <w:lang w:val="en-US"/>
        </w:rPr>
        <w:t xml:space="preserve">                type: string</w:t>
      </w:r>
    </w:p>
    <w:p w14:paraId="11E99CB8" w14:textId="77777777" w:rsidR="00A24E18" w:rsidRPr="00046E6A" w:rsidRDefault="00A24E18" w:rsidP="00A24E18">
      <w:pPr>
        <w:pStyle w:val="PL"/>
        <w:rPr>
          <w:lang w:val="en-US"/>
        </w:rPr>
      </w:pPr>
      <w:r w:rsidRPr="00046E6A">
        <w:rPr>
          <w:lang w:val="en-US"/>
        </w:rPr>
        <w:t xml:space="preserve">        '308':</w:t>
      </w:r>
    </w:p>
    <w:p w14:paraId="4A2DE9B4" w14:textId="77777777" w:rsidR="00A24E18" w:rsidRDefault="00A24E18" w:rsidP="00A24E18">
      <w:pPr>
        <w:pStyle w:val="PL"/>
        <w:rPr>
          <w:lang w:val="en-US"/>
        </w:rPr>
      </w:pPr>
      <w:r w:rsidRPr="00046E6A">
        <w:rPr>
          <w:lang w:val="en-US"/>
        </w:rPr>
        <w:t xml:space="preserve">          description: permanent redirect</w:t>
      </w:r>
    </w:p>
    <w:p w14:paraId="5E6B7455" w14:textId="77777777" w:rsidR="00A24E18" w:rsidRPr="003B2883" w:rsidRDefault="00A24E18" w:rsidP="00A24E18">
      <w:pPr>
        <w:pStyle w:val="PL"/>
      </w:pPr>
      <w:r w:rsidRPr="003B2883">
        <w:lastRenderedPageBreak/>
        <w:t xml:space="preserve">          content:</w:t>
      </w:r>
    </w:p>
    <w:p w14:paraId="5B5AC7D4" w14:textId="77777777" w:rsidR="00A24E18" w:rsidRPr="003B2883" w:rsidRDefault="00A24E18" w:rsidP="00A24E18">
      <w:pPr>
        <w:pStyle w:val="PL"/>
      </w:pPr>
      <w:r w:rsidRPr="003B2883">
        <w:t xml:space="preserve">            application/problem+json:</w:t>
      </w:r>
    </w:p>
    <w:p w14:paraId="44B0FFE2" w14:textId="77777777" w:rsidR="00A24E18" w:rsidRPr="003B2883" w:rsidRDefault="00A24E18" w:rsidP="00A24E18">
      <w:pPr>
        <w:pStyle w:val="PL"/>
      </w:pPr>
      <w:r w:rsidRPr="003B2883">
        <w:t xml:space="preserve">              schema:</w:t>
      </w:r>
    </w:p>
    <w:p w14:paraId="55556235" w14:textId="77777777" w:rsidR="00A24E18" w:rsidRPr="003B2883" w:rsidRDefault="00A24E18" w:rsidP="00A24E18">
      <w:pPr>
        <w:pStyle w:val="PL"/>
      </w:pPr>
      <w:r w:rsidRPr="003B2883">
        <w:t xml:space="preserve">                $ref: 'TS29571_CommonData.yaml#/components/schemas/ProblemDetails'</w:t>
      </w:r>
    </w:p>
    <w:p w14:paraId="47A574AE" w14:textId="77777777" w:rsidR="00A24E18" w:rsidRDefault="00A24E18" w:rsidP="00A24E18">
      <w:pPr>
        <w:pStyle w:val="PL"/>
      </w:pPr>
      <w:r>
        <w:t xml:space="preserve">          headers:</w:t>
      </w:r>
    </w:p>
    <w:p w14:paraId="317A007E" w14:textId="77777777" w:rsidR="00A24E18" w:rsidRDefault="00A24E18" w:rsidP="00A24E18">
      <w:pPr>
        <w:pStyle w:val="PL"/>
      </w:pPr>
      <w:r>
        <w:t xml:space="preserve">          </w:t>
      </w:r>
      <w:r>
        <w:rPr>
          <w:rFonts w:hint="eastAsia"/>
          <w:lang w:eastAsia="zh-CN"/>
        </w:rPr>
        <w:t xml:space="preserve">  </w:t>
      </w:r>
      <w:r>
        <w:t>Location:</w:t>
      </w:r>
    </w:p>
    <w:p w14:paraId="3071ADFA" w14:textId="77777777"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42C1F3F" w14:textId="77777777" w:rsidR="00A24E18" w:rsidRDefault="00A24E18" w:rsidP="00A24E18">
      <w:pPr>
        <w:pStyle w:val="PL"/>
      </w:pPr>
      <w:r>
        <w:t xml:space="preserve">          </w:t>
      </w:r>
      <w:r>
        <w:rPr>
          <w:rFonts w:hint="eastAsia"/>
          <w:lang w:eastAsia="zh-CN"/>
        </w:rPr>
        <w:t xml:space="preserve">    </w:t>
      </w:r>
      <w:r>
        <w:t>required: true</w:t>
      </w:r>
    </w:p>
    <w:p w14:paraId="7BB77C0A" w14:textId="77777777" w:rsidR="00A24E18" w:rsidRDefault="00A24E18" w:rsidP="00A24E18">
      <w:pPr>
        <w:pStyle w:val="PL"/>
      </w:pPr>
      <w:r>
        <w:t xml:space="preserve">          </w:t>
      </w:r>
      <w:r>
        <w:rPr>
          <w:rFonts w:hint="eastAsia"/>
          <w:lang w:eastAsia="zh-CN"/>
        </w:rPr>
        <w:t xml:space="preserve">    </w:t>
      </w:r>
      <w:r>
        <w:t>schema:</w:t>
      </w:r>
    </w:p>
    <w:p w14:paraId="491E88C3" w14:textId="77777777" w:rsidR="00A24E18" w:rsidRDefault="00A24E18" w:rsidP="00A24E18">
      <w:pPr>
        <w:pStyle w:val="PL"/>
      </w:pPr>
      <w:r>
        <w:t xml:space="preserve">          </w:t>
      </w:r>
      <w:r>
        <w:rPr>
          <w:rFonts w:hint="eastAsia"/>
          <w:lang w:eastAsia="zh-CN"/>
        </w:rPr>
        <w:t xml:space="preserve">      </w:t>
      </w:r>
      <w:r>
        <w:t>type: string</w:t>
      </w:r>
    </w:p>
    <w:p w14:paraId="337187DE" w14:textId="77777777" w:rsidR="00A24E18" w:rsidRPr="0011328C" w:rsidRDefault="00A24E18" w:rsidP="00A24E18">
      <w:pPr>
        <w:pStyle w:val="PL"/>
        <w:rPr>
          <w:lang w:val="en-US"/>
        </w:rPr>
      </w:pPr>
      <w:r w:rsidRPr="0011328C">
        <w:rPr>
          <w:lang w:val="en-US"/>
        </w:rPr>
        <w:t xml:space="preserve">            3gpp-Sbi-Target-Nf-Id:</w:t>
      </w:r>
    </w:p>
    <w:p w14:paraId="25762020"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3FBB2240" w14:textId="77777777" w:rsidR="00A24E18" w:rsidRPr="0011328C" w:rsidRDefault="00A24E18" w:rsidP="00A24E18">
      <w:pPr>
        <w:pStyle w:val="PL"/>
        <w:rPr>
          <w:lang w:val="en-US"/>
        </w:rPr>
      </w:pPr>
      <w:r w:rsidRPr="0011328C">
        <w:rPr>
          <w:lang w:val="en-US"/>
        </w:rPr>
        <w:t xml:space="preserve">              schema:</w:t>
      </w:r>
    </w:p>
    <w:p w14:paraId="091DB4B0" w14:textId="77777777" w:rsidR="00A24E18" w:rsidRPr="003B2883" w:rsidRDefault="00A24E18" w:rsidP="00A24E18">
      <w:pPr>
        <w:pStyle w:val="PL"/>
      </w:pPr>
      <w:r w:rsidRPr="0011328C">
        <w:rPr>
          <w:lang w:val="en-US"/>
        </w:rPr>
        <w:t xml:space="preserve">                type: string</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77777777" w:rsidR="00602AC0" w:rsidRPr="003B2883" w:rsidRDefault="00602AC0" w:rsidP="00602AC0">
      <w:pPr>
        <w:pStyle w:val="PL"/>
      </w:pPr>
      <w:r w:rsidRPr="003B2883">
        <w:t xml:space="preserve">          $ref: 'TS29571_CommonData.yaml#/components/responses/404'</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77777777" w:rsidR="00602AC0" w:rsidRPr="003B2883" w:rsidRDefault="00602AC0" w:rsidP="00602AC0">
      <w:pPr>
        <w:pStyle w:val="PL"/>
      </w:pPr>
      <w:r w:rsidRPr="003B2883">
        <w:t xml:space="preserve">        '307':</w:t>
      </w:r>
    </w:p>
    <w:p w14:paraId="3FE57535" w14:textId="77777777" w:rsidR="00602AC0" w:rsidRPr="003B2883" w:rsidRDefault="00602AC0" w:rsidP="00602AC0">
      <w:pPr>
        <w:pStyle w:val="PL"/>
      </w:pPr>
      <w:r w:rsidRPr="003B2883">
        <w:t xml:space="preserve">          description: Temporary Redirect</w:t>
      </w:r>
    </w:p>
    <w:p w14:paraId="60CE47BF" w14:textId="77777777" w:rsidR="00602AC0" w:rsidRPr="003B2883" w:rsidRDefault="00602AC0" w:rsidP="00602AC0">
      <w:pPr>
        <w:pStyle w:val="PL"/>
      </w:pPr>
      <w:r w:rsidRPr="003B2883">
        <w:t xml:space="preserve">          content:</w:t>
      </w:r>
    </w:p>
    <w:p w14:paraId="64A34DE4" w14:textId="77777777" w:rsidR="00602AC0" w:rsidRPr="003B2883" w:rsidRDefault="00602AC0" w:rsidP="00602AC0">
      <w:pPr>
        <w:pStyle w:val="PL"/>
      </w:pPr>
      <w:r w:rsidRPr="003B2883">
        <w:t xml:space="preserve">            application/problem+json:</w:t>
      </w:r>
    </w:p>
    <w:p w14:paraId="67F0060F" w14:textId="77777777" w:rsidR="00602AC0" w:rsidRPr="003B2883" w:rsidRDefault="00602AC0" w:rsidP="00602AC0">
      <w:pPr>
        <w:pStyle w:val="PL"/>
      </w:pPr>
      <w:r w:rsidRPr="003B2883">
        <w:t xml:space="preserve">              schema:</w:t>
      </w:r>
    </w:p>
    <w:p w14:paraId="7E254C4E" w14:textId="77777777" w:rsidR="00602AC0" w:rsidRPr="003B2883" w:rsidRDefault="00602AC0" w:rsidP="00602AC0">
      <w:pPr>
        <w:pStyle w:val="PL"/>
      </w:pPr>
      <w:r w:rsidRPr="003B2883">
        <w:t xml:space="preserve">                $ref: 'TS29571_CommonData.yaml#/components/schemas/ProblemDetails'</w:t>
      </w:r>
    </w:p>
    <w:p w14:paraId="77ED4AE3" w14:textId="77777777" w:rsidR="00602AC0" w:rsidRPr="003B2883" w:rsidRDefault="00602AC0" w:rsidP="00602AC0">
      <w:pPr>
        <w:pStyle w:val="PL"/>
      </w:pPr>
      <w:r w:rsidRPr="003B2883">
        <w:t xml:space="preserve">          headers:</w:t>
      </w:r>
    </w:p>
    <w:p w14:paraId="655EDEB9"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03934D95"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513EF99"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28DB8957"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09309065"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2720389A" w14:textId="77777777" w:rsidR="00A24E18" w:rsidRPr="0011328C" w:rsidRDefault="00A24E18" w:rsidP="00A24E18">
      <w:pPr>
        <w:pStyle w:val="PL"/>
        <w:rPr>
          <w:lang w:val="en-US"/>
        </w:rPr>
      </w:pPr>
      <w:r w:rsidRPr="0011328C">
        <w:rPr>
          <w:lang w:val="en-US"/>
        </w:rPr>
        <w:t xml:space="preserve">            3gpp-Sbi-Target-Nf-Id:</w:t>
      </w:r>
    </w:p>
    <w:p w14:paraId="1A28317B"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12FF04BE" w14:textId="77777777" w:rsidR="00A24E18" w:rsidRPr="0011328C" w:rsidRDefault="00A24E18" w:rsidP="00A24E18">
      <w:pPr>
        <w:pStyle w:val="PL"/>
        <w:rPr>
          <w:lang w:val="en-US"/>
        </w:rPr>
      </w:pPr>
      <w:r w:rsidRPr="0011328C">
        <w:rPr>
          <w:lang w:val="en-US"/>
        </w:rPr>
        <w:t xml:space="preserve">              schema:</w:t>
      </w:r>
    </w:p>
    <w:p w14:paraId="5C65A452" w14:textId="77777777" w:rsidR="00A24E18" w:rsidRDefault="00A24E18" w:rsidP="00A24E18">
      <w:pPr>
        <w:pStyle w:val="PL"/>
        <w:rPr>
          <w:lang w:val="en-US"/>
        </w:rPr>
      </w:pPr>
      <w:r w:rsidRPr="0011328C">
        <w:rPr>
          <w:lang w:val="en-US"/>
        </w:rPr>
        <w:t xml:space="preserve">                type: string</w:t>
      </w:r>
    </w:p>
    <w:p w14:paraId="425DB994" w14:textId="77777777" w:rsidR="00A24E18" w:rsidRPr="00046E6A" w:rsidRDefault="00A24E18" w:rsidP="00A24E18">
      <w:pPr>
        <w:pStyle w:val="PL"/>
        <w:rPr>
          <w:lang w:val="en-US"/>
        </w:rPr>
      </w:pPr>
      <w:r w:rsidRPr="00046E6A">
        <w:rPr>
          <w:lang w:val="en-US"/>
        </w:rPr>
        <w:t xml:space="preserve">        '308':</w:t>
      </w:r>
    </w:p>
    <w:p w14:paraId="20A529CD" w14:textId="77777777" w:rsidR="00A24E18" w:rsidRDefault="00A24E18" w:rsidP="00A24E18">
      <w:pPr>
        <w:pStyle w:val="PL"/>
        <w:rPr>
          <w:lang w:val="en-US"/>
        </w:rPr>
      </w:pPr>
      <w:r w:rsidRPr="00046E6A">
        <w:rPr>
          <w:lang w:val="en-US"/>
        </w:rPr>
        <w:t xml:space="preserve">          description: permanent redirect</w:t>
      </w:r>
    </w:p>
    <w:p w14:paraId="7B415870" w14:textId="77777777" w:rsidR="00A24E18" w:rsidRPr="003B2883" w:rsidRDefault="00A24E18" w:rsidP="00A24E18">
      <w:pPr>
        <w:pStyle w:val="PL"/>
      </w:pPr>
      <w:r w:rsidRPr="003B2883">
        <w:lastRenderedPageBreak/>
        <w:t xml:space="preserve">          content:</w:t>
      </w:r>
    </w:p>
    <w:p w14:paraId="14EABF05" w14:textId="77777777" w:rsidR="00A24E18" w:rsidRPr="003B2883" w:rsidRDefault="00A24E18" w:rsidP="00A24E18">
      <w:pPr>
        <w:pStyle w:val="PL"/>
      </w:pPr>
      <w:r w:rsidRPr="003B2883">
        <w:t xml:space="preserve">            application/problem+json:</w:t>
      </w:r>
    </w:p>
    <w:p w14:paraId="0CAEDFE3" w14:textId="77777777" w:rsidR="00A24E18" w:rsidRPr="003B2883" w:rsidRDefault="00A24E18" w:rsidP="00A24E18">
      <w:pPr>
        <w:pStyle w:val="PL"/>
      </w:pPr>
      <w:r w:rsidRPr="003B2883">
        <w:t xml:space="preserve">              schema:</w:t>
      </w:r>
    </w:p>
    <w:p w14:paraId="2BCFBC5E" w14:textId="77777777" w:rsidR="00A24E18" w:rsidRPr="003B2883" w:rsidRDefault="00A24E18" w:rsidP="00A24E18">
      <w:pPr>
        <w:pStyle w:val="PL"/>
      </w:pPr>
      <w:r w:rsidRPr="003B2883">
        <w:t xml:space="preserve">                $ref: 'TS29571_CommonData.yaml#/components/schemas/ProblemDetails'</w:t>
      </w:r>
    </w:p>
    <w:p w14:paraId="5B7A1EC4" w14:textId="77777777" w:rsidR="00A24E18" w:rsidRDefault="00A24E18" w:rsidP="00A24E18">
      <w:pPr>
        <w:pStyle w:val="PL"/>
      </w:pPr>
      <w:r>
        <w:t xml:space="preserve">          headers:</w:t>
      </w:r>
    </w:p>
    <w:p w14:paraId="76FB1D04" w14:textId="77777777" w:rsidR="00A24E18" w:rsidRDefault="00A24E18" w:rsidP="00A24E18">
      <w:pPr>
        <w:pStyle w:val="PL"/>
      </w:pPr>
      <w:r>
        <w:t xml:space="preserve">          </w:t>
      </w:r>
      <w:r>
        <w:rPr>
          <w:rFonts w:hint="eastAsia"/>
          <w:lang w:eastAsia="zh-CN"/>
        </w:rPr>
        <w:t xml:space="preserve">  </w:t>
      </w:r>
      <w:r>
        <w:t>Location:</w:t>
      </w:r>
    </w:p>
    <w:p w14:paraId="1A951E2A" w14:textId="77777777"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5B2E089" w14:textId="77777777" w:rsidR="00A24E18" w:rsidRDefault="00A24E18" w:rsidP="00A24E18">
      <w:pPr>
        <w:pStyle w:val="PL"/>
      </w:pPr>
      <w:r>
        <w:t xml:space="preserve">          </w:t>
      </w:r>
      <w:r>
        <w:rPr>
          <w:rFonts w:hint="eastAsia"/>
          <w:lang w:eastAsia="zh-CN"/>
        </w:rPr>
        <w:t xml:space="preserve">    </w:t>
      </w:r>
      <w:r>
        <w:t>required: true</w:t>
      </w:r>
    </w:p>
    <w:p w14:paraId="1A5CD937" w14:textId="77777777" w:rsidR="00A24E18" w:rsidRDefault="00A24E18" w:rsidP="00A24E18">
      <w:pPr>
        <w:pStyle w:val="PL"/>
      </w:pPr>
      <w:r>
        <w:t xml:space="preserve">          </w:t>
      </w:r>
      <w:r>
        <w:rPr>
          <w:rFonts w:hint="eastAsia"/>
          <w:lang w:eastAsia="zh-CN"/>
        </w:rPr>
        <w:t xml:space="preserve">    </w:t>
      </w:r>
      <w:r>
        <w:t>schema:</w:t>
      </w:r>
    </w:p>
    <w:p w14:paraId="7705C69A" w14:textId="77777777" w:rsidR="00A24E18" w:rsidRDefault="00A24E18" w:rsidP="00A24E18">
      <w:pPr>
        <w:pStyle w:val="PL"/>
      </w:pPr>
      <w:r>
        <w:t xml:space="preserve">          </w:t>
      </w:r>
      <w:r>
        <w:rPr>
          <w:rFonts w:hint="eastAsia"/>
          <w:lang w:eastAsia="zh-CN"/>
        </w:rPr>
        <w:t xml:space="preserve">      </w:t>
      </w:r>
      <w:r>
        <w:t>type: string</w:t>
      </w:r>
    </w:p>
    <w:p w14:paraId="33A107EB" w14:textId="77777777" w:rsidR="00A24E18" w:rsidRPr="0011328C" w:rsidRDefault="00A24E18" w:rsidP="00A24E18">
      <w:pPr>
        <w:pStyle w:val="PL"/>
        <w:rPr>
          <w:lang w:val="en-US"/>
        </w:rPr>
      </w:pPr>
      <w:r w:rsidRPr="0011328C">
        <w:rPr>
          <w:lang w:val="en-US"/>
        </w:rPr>
        <w:t xml:space="preserve">            3gpp-Sbi-Target-Nf-Id:</w:t>
      </w:r>
    </w:p>
    <w:p w14:paraId="43B99385"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415D244B" w14:textId="77777777" w:rsidR="00A24E18" w:rsidRPr="0011328C" w:rsidRDefault="00A24E18" w:rsidP="00A24E18">
      <w:pPr>
        <w:pStyle w:val="PL"/>
        <w:rPr>
          <w:lang w:val="en-US"/>
        </w:rPr>
      </w:pPr>
      <w:r w:rsidRPr="0011328C">
        <w:rPr>
          <w:lang w:val="en-US"/>
        </w:rPr>
        <w:t xml:space="preserve">              schema:</w:t>
      </w:r>
    </w:p>
    <w:p w14:paraId="2D4615F5" w14:textId="77777777" w:rsidR="00A24E18" w:rsidRPr="003B2883" w:rsidRDefault="00A24E18" w:rsidP="00A24E18">
      <w:pPr>
        <w:pStyle w:val="PL"/>
      </w:pPr>
      <w:r w:rsidRPr="0011328C">
        <w:rPr>
          <w:lang w:val="en-US"/>
        </w:rPr>
        <w:t xml:space="preserve">                type: string</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77777777" w:rsidR="00602AC0" w:rsidRPr="003B2883" w:rsidRDefault="00602AC0" w:rsidP="00602AC0">
      <w:pPr>
        <w:pStyle w:val="PL"/>
      </w:pPr>
      <w:r w:rsidRPr="003B2883">
        <w:t xml:space="preserve">          $ref: 'TS29571_CommonData.yaml#/components/responses/404'</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77777777" w:rsidR="00602AC0" w:rsidRPr="003B2883" w:rsidRDefault="00602AC0" w:rsidP="00602AC0">
      <w:pPr>
        <w:pStyle w:val="PL"/>
      </w:pPr>
      <w:r w:rsidRPr="003B2883">
        <w:t xml:space="preserve">          description: Unexpected error</w:t>
      </w: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7777777" w:rsidR="00602AC0" w:rsidRPr="003B2883" w:rsidRDefault="00602AC0" w:rsidP="00602AC0">
      <w:pPr>
        <w:pStyle w:val="PL"/>
      </w:pPr>
      <w:r w:rsidRPr="003B2883">
        <w:t xml:space="preserve">    EnableUeReachabilityReqData:</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77777777" w:rsidR="00602AC0" w:rsidRPr="003B2883" w:rsidRDefault="00602AC0" w:rsidP="00602AC0">
      <w:pPr>
        <w:pStyle w:val="PL"/>
      </w:pPr>
      <w:r w:rsidRPr="003B2883">
        <w:t xml:space="preserve">    EnableUeReachabilityRspData:</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lastRenderedPageBreak/>
        <w:t xml:space="preserve">        - reachability</w:t>
      </w:r>
    </w:p>
    <w:p w14:paraId="096FE85F" w14:textId="77777777" w:rsidR="00602AC0" w:rsidRPr="003B2883" w:rsidRDefault="00602AC0" w:rsidP="00602AC0">
      <w:pPr>
        <w:pStyle w:val="PL"/>
      </w:pPr>
      <w:r w:rsidRPr="003B2883">
        <w:t xml:space="preserve">    UeContextInfo:</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77777777" w:rsidR="00602AC0" w:rsidRDefault="00602AC0" w:rsidP="00602AC0">
      <w:pPr>
        <w:pStyle w:val="PL"/>
      </w:pPr>
      <w:r w:rsidRPr="003B2883">
        <w:t xml:space="preserve">    </w:t>
      </w:r>
      <w:r>
        <w:t>ProblemDetails</w:t>
      </w:r>
      <w:r w:rsidRPr="003B2883">
        <w:t>EnableUeReachability:</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77777777" w:rsidR="00602AC0" w:rsidRPr="003B2883" w:rsidRDefault="00602AC0" w:rsidP="00602AC0">
      <w:pPr>
        <w:pStyle w:val="PL"/>
      </w:pPr>
      <w:r w:rsidRPr="003B2883">
        <w:t xml:space="preserve">    </w:t>
      </w:r>
      <w:r>
        <w:t>AdditionInfo</w:t>
      </w:r>
      <w:r w:rsidRPr="003B2883">
        <w:t>EnableUeReachability:</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61A5693" w14:textId="77777777" w:rsidR="00602AC0" w:rsidRPr="003B2883" w:rsidRDefault="00602AC0" w:rsidP="00602AC0">
      <w:pPr>
        <w:pStyle w:val="PL"/>
      </w:pPr>
      <w:r w:rsidRPr="003B2883">
        <w:t xml:space="preserve">    UeContextInfoClass: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02AC0">
      <w:pPr>
        <w:pStyle w:val="Heading2"/>
      </w:pPr>
      <w:bookmarkStart w:id="3978" w:name="_Toc25156618"/>
      <w:bookmarkStart w:id="3979" w:name="_Toc34124923"/>
      <w:bookmarkStart w:id="3980" w:name="_Toc43208059"/>
      <w:bookmarkStart w:id="3981" w:name="_Toc49857526"/>
      <w:bookmarkStart w:id="3982" w:name="_Toc56677372"/>
      <w:bookmarkStart w:id="3983" w:name="_Toc56691895"/>
      <w:bookmarkStart w:id="3984" w:name="_Toc56699159"/>
      <w:bookmarkStart w:id="3985" w:name="_Hlk18495619"/>
      <w:bookmarkStart w:id="3986" w:name="_Hlk56675765"/>
      <w:bookmarkStart w:id="3987" w:name="_Toc67681135"/>
      <w:r w:rsidRPr="003B2883">
        <w:t>A.5</w:t>
      </w:r>
      <w:r w:rsidRPr="003B2883">
        <w:tab/>
        <w:t>Namf_Location</w:t>
      </w:r>
      <w:bookmarkEnd w:id="3978"/>
      <w:bookmarkEnd w:id="3979"/>
      <w:bookmarkEnd w:id="3980"/>
      <w:bookmarkEnd w:id="3981"/>
      <w:bookmarkEnd w:id="3982"/>
      <w:bookmarkEnd w:id="3983"/>
      <w:bookmarkEnd w:id="3984"/>
      <w:bookmarkEnd w:id="3987"/>
    </w:p>
    <w:p w14:paraId="4E126400" w14:textId="77777777" w:rsidR="00602AC0" w:rsidRPr="003B2883" w:rsidRDefault="00602AC0" w:rsidP="00602AC0">
      <w:pPr>
        <w:pStyle w:val="PL"/>
      </w:pPr>
      <w:r w:rsidRPr="003B2883">
        <w:t>openapi: 3.0.0</w:t>
      </w:r>
    </w:p>
    <w:p w14:paraId="3293381B" w14:textId="77777777" w:rsidR="00602AC0" w:rsidRPr="003B2883" w:rsidRDefault="00602AC0" w:rsidP="00602AC0">
      <w:pPr>
        <w:pStyle w:val="PL"/>
      </w:pPr>
      <w:r w:rsidRPr="003B2883">
        <w:t>info:</w:t>
      </w:r>
    </w:p>
    <w:p w14:paraId="54DC310F" w14:textId="100DCA4F" w:rsidR="00602AC0" w:rsidRPr="003B2883" w:rsidRDefault="00602AC0" w:rsidP="00602AC0">
      <w:pPr>
        <w:pStyle w:val="PL"/>
      </w:pPr>
      <w:r w:rsidRPr="003B2883">
        <w:t xml:space="preserve">  version: 1.</w:t>
      </w:r>
      <w:r w:rsidR="008319C3">
        <w:t>2</w:t>
      </w:r>
      <w:r w:rsidRPr="003B2883">
        <w:t>.</w:t>
      </w:r>
      <w:r w:rsidR="008319C3">
        <w:t>0-alpha.1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77777777" w:rsidR="00602AC0" w:rsidRPr="003B2883" w:rsidRDefault="00602AC0" w:rsidP="00602AC0">
      <w:pPr>
        <w:pStyle w:val="PL"/>
      </w:pPr>
      <w:r w:rsidRPr="003B2883">
        <w:t xml:space="preserve">    AMF Location Service</w:t>
      </w:r>
    </w:p>
    <w:p w14:paraId="4323173B" w14:textId="7C16EF18"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343F077A" w14:textId="77777777" w:rsidR="00602AC0" w:rsidRPr="003B2883" w:rsidRDefault="00602AC0" w:rsidP="00602AC0">
      <w:pPr>
        <w:pStyle w:val="PL"/>
      </w:pPr>
      <w:r w:rsidRPr="003B2883">
        <w:t xml:space="preserve">    All rights reserved.</w:t>
      </w:r>
    </w:p>
    <w:p w14:paraId="710EB360" w14:textId="7777777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7B0769AF" w14:textId="77777777" w:rsidR="00602AC0" w:rsidRPr="003B2883" w:rsidRDefault="00602AC0" w:rsidP="00602AC0">
      <w:pPr>
        <w:pStyle w:val="PL"/>
      </w:pPr>
      <w:r w:rsidRPr="003B2883">
        <w:t>externalDocs:</w:t>
      </w:r>
    </w:p>
    <w:p w14:paraId="666E6166" w14:textId="137E5705"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8319C3">
        <w:rPr>
          <w:noProof w:val="0"/>
        </w:rPr>
        <w:t>1</w:t>
      </w:r>
      <w:r w:rsidRPr="003B2883">
        <w:rPr>
          <w:noProof w:val="0"/>
        </w:rPr>
        <w:t>.0; 5G System; Access and Mobility Management Services</w:t>
      </w:r>
    </w:p>
    <w:p w14:paraId="339B6597" w14:textId="77777777" w:rsidR="00602AC0" w:rsidRPr="003B2883" w:rsidRDefault="00602AC0" w:rsidP="00602AC0">
      <w:pPr>
        <w:pStyle w:val="PL"/>
      </w:pPr>
      <w:r w:rsidRPr="003B2883">
        <w:t xml:space="preserve">  url: 'http://www.3gpp.org/ftp/Specs/archive/29_series/29.518/'</w:t>
      </w:r>
    </w:p>
    <w:bookmarkEnd w:id="3985"/>
    <w:p w14:paraId="6B951C08" w14:textId="77777777"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86"/>
    </w:p>
    <w:p w14:paraId="770EE3DD" w14:textId="77777777"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lastRenderedPageBreak/>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77777777"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14:paraId="5355FFFD" w14:textId="77777777" w:rsidR="00985C08" w:rsidRDefault="00985C08" w:rsidP="00985C08">
      <w:pPr>
        <w:pStyle w:val="PL"/>
        <w:rPr>
          <w:lang w:val="en-US"/>
        </w:rPr>
      </w:pPr>
      <w:r w:rsidRPr="002E5CBA">
        <w:rPr>
          <w:lang w:val="en-US"/>
        </w:rPr>
        <w:t xml:space="preserve">          description: </w:t>
      </w:r>
      <w:r>
        <w:rPr>
          <w:lang w:val="en-US"/>
        </w:rPr>
        <w:t>temporary redirect</w:t>
      </w:r>
    </w:p>
    <w:p w14:paraId="254A6C39" w14:textId="77777777" w:rsidR="00985C08" w:rsidRPr="003B2883" w:rsidRDefault="00985C08" w:rsidP="00985C08">
      <w:pPr>
        <w:pStyle w:val="PL"/>
      </w:pPr>
      <w:r w:rsidRPr="003B2883">
        <w:t xml:space="preserve">          content:</w:t>
      </w:r>
    </w:p>
    <w:p w14:paraId="33267BFB" w14:textId="77777777" w:rsidR="00985C08" w:rsidRPr="003B2883" w:rsidRDefault="00985C08" w:rsidP="00985C08">
      <w:pPr>
        <w:pStyle w:val="PL"/>
      </w:pPr>
      <w:r w:rsidRPr="003B2883">
        <w:t xml:space="preserve">            application/problem+json:</w:t>
      </w:r>
    </w:p>
    <w:p w14:paraId="666F2BA4" w14:textId="77777777" w:rsidR="00985C08" w:rsidRPr="003B2883" w:rsidRDefault="00985C08" w:rsidP="00985C08">
      <w:pPr>
        <w:pStyle w:val="PL"/>
      </w:pPr>
      <w:r w:rsidRPr="003B2883">
        <w:t xml:space="preserve">              schema:</w:t>
      </w:r>
    </w:p>
    <w:p w14:paraId="51EA1C27" w14:textId="77777777" w:rsidR="00985C08" w:rsidRPr="003B2883" w:rsidRDefault="00985C08" w:rsidP="00985C08">
      <w:pPr>
        <w:pStyle w:val="PL"/>
      </w:pPr>
      <w:r w:rsidRPr="003B2883">
        <w:t xml:space="preserve">                $ref: 'TS29571_CommonData.yaml#/components/schemas/ProblemDetails'</w:t>
      </w:r>
    </w:p>
    <w:p w14:paraId="1D46DB63" w14:textId="77777777" w:rsidR="00985C08" w:rsidRDefault="00985C08" w:rsidP="00985C08">
      <w:pPr>
        <w:pStyle w:val="PL"/>
      </w:pPr>
      <w:r>
        <w:t xml:space="preserve">          headers:</w:t>
      </w:r>
    </w:p>
    <w:p w14:paraId="425B28ED" w14:textId="77777777" w:rsidR="00985C08" w:rsidRDefault="00985C08" w:rsidP="00985C08">
      <w:pPr>
        <w:pStyle w:val="PL"/>
      </w:pPr>
      <w:r>
        <w:t xml:space="preserve">          </w:t>
      </w:r>
      <w:r>
        <w:rPr>
          <w:rFonts w:hint="eastAsia"/>
          <w:lang w:eastAsia="zh-CN"/>
        </w:rPr>
        <w:t xml:space="preserve">  </w:t>
      </w:r>
      <w:r>
        <w:t>Location:</w:t>
      </w:r>
    </w:p>
    <w:p w14:paraId="3E3DDC45"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6382A8A" w14:textId="77777777" w:rsidR="00985C08" w:rsidRDefault="00985C08" w:rsidP="00985C08">
      <w:pPr>
        <w:pStyle w:val="PL"/>
      </w:pPr>
      <w:r>
        <w:t xml:space="preserve">          </w:t>
      </w:r>
      <w:r>
        <w:rPr>
          <w:rFonts w:hint="eastAsia"/>
          <w:lang w:eastAsia="zh-CN"/>
        </w:rPr>
        <w:t xml:space="preserve">    </w:t>
      </w:r>
      <w:r>
        <w:t>required: true</w:t>
      </w:r>
    </w:p>
    <w:p w14:paraId="13C4EA6B" w14:textId="77777777" w:rsidR="00985C08" w:rsidRDefault="00985C08" w:rsidP="00985C08">
      <w:pPr>
        <w:pStyle w:val="PL"/>
      </w:pPr>
      <w:r>
        <w:t xml:space="preserve">          </w:t>
      </w:r>
      <w:r>
        <w:rPr>
          <w:rFonts w:hint="eastAsia"/>
          <w:lang w:eastAsia="zh-CN"/>
        </w:rPr>
        <w:t xml:space="preserve">    </w:t>
      </w:r>
      <w:r>
        <w:t>schema:</w:t>
      </w:r>
    </w:p>
    <w:p w14:paraId="0461CF22" w14:textId="77777777" w:rsidR="00985C08" w:rsidRPr="002E5CBA" w:rsidRDefault="00985C08" w:rsidP="00985C08">
      <w:pPr>
        <w:pStyle w:val="PL"/>
        <w:rPr>
          <w:lang w:val="en-US" w:eastAsia="zh-CN"/>
        </w:rPr>
      </w:pPr>
      <w:r>
        <w:t xml:space="preserve">          </w:t>
      </w:r>
      <w:r>
        <w:rPr>
          <w:rFonts w:hint="eastAsia"/>
          <w:lang w:eastAsia="zh-CN"/>
        </w:rPr>
        <w:t xml:space="preserve">      </w:t>
      </w:r>
      <w:r>
        <w:t>type: string</w:t>
      </w:r>
    </w:p>
    <w:p w14:paraId="37541109" w14:textId="77777777" w:rsidR="00985C08" w:rsidRPr="0011328C" w:rsidRDefault="00985C08" w:rsidP="00985C08">
      <w:pPr>
        <w:pStyle w:val="PL"/>
        <w:rPr>
          <w:lang w:val="en-US"/>
        </w:rPr>
      </w:pPr>
      <w:r w:rsidRPr="0011328C">
        <w:rPr>
          <w:lang w:val="en-US"/>
        </w:rPr>
        <w:t xml:space="preserve">            3gpp-Sbi-Target-Nf-Id:</w:t>
      </w:r>
    </w:p>
    <w:p w14:paraId="2F1E5D43"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3AECA8C2" w14:textId="77777777" w:rsidR="00985C08" w:rsidRPr="0011328C" w:rsidRDefault="00985C08" w:rsidP="00985C08">
      <w:pPr>
        <w:pStyle w:val="PL"/>
        <w:rPr>
          <w:lang w:val="en-US"/>
        </w:rPr>
      </w:pPr>
      <w:r w:rsidRPr="0011328C">
        <w:rPr>
          <w:lang w:val="en-US"/>
        </w:rPr>
        <w:t xml:space="preserve">              schema:</w:t>
      </w:r>
    </w:p>
    <w:p w14:paraId="2412F704" w14:textId="77777777" w:rsidR="00985C08" w:rsidRDefault="00985C08" w:rsidP="00985C08">
      <w:pPr>
        <w:pStyle w:val="PL"/>
        <w:rPr>
          <w:lang w:val="en-US"/>
        </w:rPr>
      </w:pPr>
      <w:r w:rsidRPr="0011328C">
        <w:rPr>
          <w:lang w:val="en-US"/>
        </w:rPr>
        <w:t xml:space="preserve">                type: string</w:t>
      </w:r>
    </w:p>
    <w:p w14:paraId="069B1472" w14:textId="77777777" w:rsidR="00985C08" w:rsidRPr="00046E6A" w:rsidRDefault="00985C08" w:rsidP="00985C08">
      <w:pPr>
        <w:pStyle w:val="PL"/>
        <w:rPr>
          <w:lang w:val="en-US"/>
        </w:rPr>
      </w:pPr>
      <w:r w:rsidRPr="00046E6A">
        <w:rPr>
          <w:lang w:val="en-US"/>
        </w:rPr>
        <w:t xml:space="preserve">        '308':</w:t>
      </w:r>
    </w:p>
    <w:p w14:paraId="066C118A" w14:textId="77777777" w:rsidR="00985C08" w:rsidRDefault="00985C08" w:rsidP="00985C08">
      <w:pPr>
        <w:pStyle w:val="PL"/>
        <w:rPr>
          <w:lang w:val="en-US"/>
        </w:rPr>
      </w:pPr>
      <w:r w:rsidRPr="00046E6A">
        <w:rPr>
          <w:lang w:val="en-US"/>
        </w:rPr>
        <w:t xml:space="preserve">          description: permanent redirect</w:t>
      </w:r>
    </w:p>
    <w:p w14:paraId="7AE9907A" w14:textId="77777777" w:rsidR="00985C08" w:rsidRPr="003B2883" w:rsidRDefault="00985C08" w:rsidP="00985C08">
      <w:pPr>
        <w:pStyle w:val="PL"/>
      </w:pPr>
      <w:r w:rsidRPr="003B2883">
        <w:t xml:space="preserve">          content:</w:t>
      </w:r>
    </w:p>
    <w:p w14:paraId="6D58A51C" w14:textId="77777777" w:rsidR="00985C08" w:rsidRPr="003B2883" w:rsidRDefault="00985C08" w:rsidP="00985C08">
      <w:pPr>
        <w:pStyle w:val="PL"/>
      </w:pPr>
      <w:r w:rsidRPr="003B2883">
        <w:t xml:space="preserve">            application/problem+json:</w:t>
      </w:r>
    </w:p>
    <w:p w14:paraId="7CC308B2" w14:textId="77777777" w:rsidR="00985C08" w:rsidRPr="003B2883" w:rsidRDefault="00985C08" w:rsidP="00985C08">
      <w:pPr>
        <w:pStyle w:val="PL"/>
      </w:pPr>
      <w:r w:rsidRPr="003B2883">
        <w:t xml:space="preserve">              schema:</w:t>
      </w:r>
    </w:p>
    <w:p w14:paraId="613199A9" w14:textId="77777777" w:rsidR="00985C08" w:rsidRPr="003B2883" w:rsidRDefault="00985C08" w:rsidP="00985C08">
      <w:pPr>
        <w:pStyle w:val="PL"/>
      </w:pPr>
      <w:r w:rsidRPr="003B2883">
        <w:t xml:space="preserve">                $ref: 'TS29571_CommonData.yaml#/components/schemas/ProblemDetails'</w:t>
      </w:r>
    </w:p>
    <w:p w14:paraId="46E0D21E" w14:textId="77777777" w:rsidR="00985C08" w:rsidRDefault="00985C08" w:rsidP="00985C08">
      <w:pPr>
        <w:pStyle w:val="PL"/>
      </w:pPr>
      <w:r>
        <w:t xml:space="preserve">          headers:</w:t>
      </w:r>
    </w:p>
    <w:p w14:paraId="39E9AE0D" w14:textId="77777777" w:rsidR="00985C08" w:rsidRDefault="00985C08" w:rsidP="00985C08">
      <w:pPr>
        <w:pStyle w:val="PL"/>
      </w:pPr>
      <w:r>
        <w:t xml:space="preserve">          </w:t>
      </w:r>
      <w:r>
        <w:rPr>
          <w:rFonts w:hint="eastAsia"/>
          <w:lang w:eastAsia="zh-CN"/>
        </w:rPr>
        <w:t xml:space="preserve">  </w:t>
      </w:r>
      <w:r>
        <w:t>Location:</w:t>
      </w:r>
    </w:p>
    <w:p w14:paraId="54C70ACE"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2F651C1" w14:textId="77777777" w:rsidR="00985C08" w:rsidRDefault="00985C08" w:rsidP="00985C08">
      <w:pPr>
        <w:pStyle w:val="PL"/>
      </w:pPr>
      <w:r>
        <w:t xml:space="preserve">          </w:t>
      </w:r>
      <w:r>
        <w:rPr>
          <w:rFonts w:hint="eastAsia"/>
          <w:lang w:eastAsia="zh-CN"/>
        </w:rPr>
        <w:t xml:space="preserve">    </w:t>
      </w:r>
      <w:r>
        <w:t>required: true</w:t>
      </w:r>
    </w:p>
    <w:p w14:paraId="6EAB5FE8" w14:textId="77777777" w:rsidR="00985C08" w:rsidRDefault="00985C08" w:rsidP="00985C08">
      <w:pPr>
        <w:pStyle w:val="PL"/>
      </w:pPr>
      <w:r>
        <w:t xml:space="preserve">          </w:t>
      </w:r>
      <w:r>
        <w:rPr>
          <w:rFonts w:hint="eastAsia"/>
          <w:lang w:eastAsia="zh-CN"/>
        </w:rPr>
        <w:t xml:space="preserve">    </w:t>
      </w:r>
      <w:r>
        <w:t>schema:</w:t>
      </w:r>
    </w:p>
    <w:p w14:paraId="3F8B3ECB" w14:textId="77777777" w:rsidR="00985C08" w:rsidRDefault="00985C08" w:rsidP="00985C08">
      <w:pPr>
        <w:pStyle w:val="PL"/>
      </w:pPr>
      <w:r>
        <w:t xml:space="preserve">          </w:t>
      </w:r>
      <w:r>
        <w:rPr>
          <w:rFonts w:hint="eastAsia"/>
          <w:lang w:eastAsia="zh-CN"/>
        </w:rPr>
        <w:t xml:space="preserve">      </w:t>
      </w:r>
      <w:r>
        <w:t>type: string</w:t>
      </w:r>
    </w:p>
    <w:p w14:paraId="5BF4C0CB" w14:textId="77777777" w:rsidR="00985C08" w:rsidRPr="0011328C" w:rsidRDefault="00985C08" w:rsidP="00985C08">
      <w:pPr>
        <w:pStyle w:val="PL"/>
        <w:rPr>
          <w:lang w:val="en-US"/>
        </w:rPr>
      </w:pPr>
      <w:r w:rsidRPr="0011328C">
        <w:rPr>
          <w:lang w:val="en-US"/>
        </w:rPr>
        <w:t xml:space="preserve">            3gpp-Sbi-Target-Nf-Id:</w:t>
      </w:r>
    </w:p>
    <w:p w14:paraId="57951DC9"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0EA49365" w14:textId="77777777" w:rsidR="00985C08" w:rsidRPr="0011328C" w:rsidRDefault="00985C08" w:rsidP="00985C08">
      <w:pPr>
        <w:pStyle w:val="PL"/>
        <w:rPr>
          <w:lang w:val="en-US"/>
        </w:rPr>
      </w:pPr>
      <w:r w:rsidRPr="0011328C">
        <w:rPr>
          <w:lang w:val="en-US"/>
        </w:rPr>
        <w:t xml:space="preserve">              schema:</w:t>
      </w:r>
    </w:p>
    <w:p w14:paraId="5AB74855" w14:textId="77777777" w:rsidR="00985C08" w:rsidRPr="003B2883" w:rsidRDefault="00985C08" w:rsidP="00985C08">
      <w:pPr>
        <w:pStyle w:val="PL"/>
      </w:pPr>
      <w:r w:rsidRPr="0011328C">
        <w:rPr>
          <w:lang w:val="en-US"/>
        </w:rPr>
        <w:t xml:space="preserve">                type: string</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77777777"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54478A16" w14:textId="77777777" w:rsidR="001A7677" w:rsidRDefault="001A7677" w:rsidP="001A7677">
      <w:pPr>
        <w:pStyle w:val="PL"/>
        <w:rPr>
          <w:lang w:val="en-US"/>
        </w:rPr>
      </w:pPr>
      <w:r w:rsidRPr="003B2883">
        <w:lastRenderedPageBreak/>
        <w:t xml:space="preserve">        </w:t>
      </w:r>
      <w:r w:rsidRPr="002E5CBA">
        <w:rPr>
          <w:lang w:val="en-US"/>
        </w:rPr>
        <w:t xml:space="preserve">          description: </w:t>
      </w:r>
      <w:r>
        <w:rPr>
          <w:lang w:val="en-US"/>
        </w:rPr>
        <w:t>temporary redirect</w:t>
      </w:r>
    </w:p>
    <w:p w14:paraId="57895012" w14:textId="77777777" w:rsidR="001A7677" w:rsidRPr="003B2883" w:rsidRDefault="001A7677" w:rsidP="001A7677">
      <w:pPr>
        <w:pStyle w:val="PL"/>
      </w:pPr>
      <w:r w:rsidRPr="003B2883">
        <w:t xml:space="preserve">                  content:</w:t>
      </w:r>
    </w:p>
    <w:p w14:paraId="49D1B9D3" w14:textId="77777777" w:rsidR="001A7677" w:rsidRPr="003B2883" w:rsidRDefault="001A7677" w:rsidP="001A7677">
      <w:pPr>
        <w:pStyle w:val="PL"/>
      </w:pPr>
      <w:r w:rsidRPr="003B2883">
        <w:t xml:space="preserve">                    application/problem+json:</w:t>
      </w:r>
    </w:p>
    <w:p w14:paraId="0DD2B417" w14:textId="77777777" w:rsidR="001A7677" w:rsidRPr="003B2883" w:rsidRDefault="001A7677" w:rsidP="001A7677">
      <w:pPr>
        <w:pStyle w:val="PL"/>
      </w:pPr>
      <w:r w:rsidRPr="003B2883">
        <w:t xml:space="preserve">                      schema:</w:t>
      </w:r>
    </w:p>
    <w:p w14:paraId="67538110" w14:textId="77777777" w:rsidR="001A7677" w:rsidRPr="003B2883" w:rsidRDefault="001A7677" w:rsidP="001A7677">
      <w:pPr>
        <w:pStyle w:val="PL"/>
      </w:pPr>
      <w:r w:rsidRPr="003B2883">
        <w:t xml:space="preserve">                        $ref: 'TS29571_CommonData.yaml#/components/schemas/ProblemDetails'</w:t>
      </w:r>
    </w:p>
    <w:p w14:paraId="098B312F" w14:textId="77777777" w:rsidR="001A7677" w:rsidRDefault="001A7677" w:rsidP="001A7677">
      <w:pPr>
        <w:pStyle w:val="PL"/>
      </w:pPr>
      <w:r w:rsidRPr="003B2883">
        <w:t xml:space="preserve">        </w:t>
      </w:r>
      <w:r>
        <w:t xml:space="preserve">          headers:</w:t>
      </w:r>
    </w:p>
    <w:p w14:paraId="3BEAA0E8"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332BAD0A"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2D9A1A6C"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BF46725" w14:textId="77777777" w:rsidR="001A7677" w:rsidRDefault="001A7677" w:rsidP="001A7677">
      <w:pPr>
        <w:pStyle w:val="PL"/>
      </w:pPr>
      <w:r w:rsidRPr="003B2883">
        <w:t xml:space="preserve">        </w:t>
      </w:r>
      <w:r>
        <w:t xml:space="preserve">          </w:t>
      </w:r>
      <w:r>
        <w:rPr>
          <w:rFonts w:hint="eastAsia"/>
          <w:lang w:eastAsia="zh-CN"/>
        </w:rPr>
        <w:t xml:space="preserve">    </w:t>
      </w:r>
      <w:r>
        <w:t>schema:</w:t>
      </w:r>
    </w:p>
    <w:p w14:paraId="3A25BBFA" w14:textId="77777777"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54A92EE0" w14:textId="77777777" w:rsidR="001A7677" w:rsidRDefault="001A7677" w:rsidP="001A7677">
      <w:pPr>
        <w:pStyle w:val="PL"/>
        <w:rPr>
          <w:lang w:val="en-US"/>
        </w:rPr>
      </w:pPr>
      <w:r w:rsidRPr="003B2883">
        <w:t xml:space="preserve">        </w:t>
      </w:r>
      <w:r>
        <w:rPr>
          <w:lang w:val="en-US"/>
        </w:rPr>
        <w:t xml:space="preserve">            3gpp-Sbi-Target-Nf-Id:</w:t>
      </w:r>
    </w:p>
    <w:p w14:paraId="79782508"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1131A60F" w14:textId="77777777" w:rsidR="001A7677" w:rsidRDefault="001A7677" w:rsidP="001A7677">
      <w:pPr>
        <w:pStyle w:val="PL"/>
        <w:rPr>
          <w:lang w:val="en-US"/>
        </w:rPr>
      </w:pPr>
      <w:r w:rsidRPr="003B2883">
        <w:t xml:space="preserve">        </w:t>
      </w:r>
      <w:r>
        <w:rPr>
          <w:lang w:val="en-US"/>
        </w:rPr>
        <w:t xml:space="preserve">              schema:</w:t>
      </w:r>
    </w:p>
    <w:p w14:paraId="38BC548F" w14:textId="77777777" w:rsidR="001A7677" w:rsidRDefault="001A7677" w:rsidP="001A7677">
      <w:pPr>
        <w:pStyle w:val="PL"/>
        <w:rPr>
          <w:lang w:val="en-US"/>
        </w:rPr>
      </w:pPr>
      <w:r w:rsidRPr="003B2883">
        <w:t xml:space="preserve">        </w:t>
      </w:r>
      <w:r>
        <w:rPr>
          <w:lang w:val="en-US"/>
        </w:rPr>
        <w:t xml:space="preserve">                type: string</w:t>
      </w:r>
    </w:p>
    <w:p w14:paraId="2C04B3E3" w14:textId="77777777" w:rsidR="001A7677" w:rsidRPr="00046E6A" w:rsidRDefault="001A7677" w:rsidP="001A7677">
      <w:pPr>
        <w:pStyle w:val="PL"/>
        <w:rPr>
          <w:lang w:val="en-US"/>
        </w:rPr>
      </w:pPr>
      <w:r w:rsidRPr="003B2883">
        <w:t xml:space="preserve">        </w:t>
      </w:r>
      <w:r w:rsidRPr="00046E6A">
        <w:rPr>
          <w:lang w:val="en-US"/>
        </w:rPr>
        <w:t xml:space="preserve">        '308':</w:t>
      </w:r>
    </w:p>
    <w:p w14:paraId="4B75DF4F" w14:textId="77777777" w:rsidR="001A7677" w:rsidRDefault="001A7677" w:rsidP="001A7677">
      <w:pPr>
        <w:pStyle w:val="PL"/>
        <w:rPr>
          <w:lang w:val="en-US"/>
        </w:rPr>
      </w:pPr>
      <w:r w:rsidRPr="003B2883">
        <w:t xml:space="preserve">        </w:t>
      </w:r>
      <w:r w:rsidRPr="00046E6A">
        <w:rPr>
          <w:lang w:val="en-US"/>
        </w:rPr>
        <w:t xml:space="preserve">          description: permanent redirect</w:t>
      </w:r>
    </w:p>
    <w:p w14:paraId="0404BD5C" w14:textId="77777777" w:rsidR="001A7677" w:rsidRPr="003B2883" w:rsidRDefault="001A7677" w:rsidP="001A7677">
      <w:pPr>
        <w:pStyle w:val="PL"/>
      </w:pPr>
      <w:r w:rsidRPr="003B2883">
        <w:t xml:space="preserve">                  content:</w:t>
      </w:r>
    </w:p>
    <w:p w14:paraId="44E115DD" w14:textId="77777777" w:rsidR="001A7677" w:rsidRPr="003B2883" w:rsidRDefault="001A7677" w:rsidP="001A7677">
      <w:pPr>
        <w:pStyle w:val="PL"/>
      </w:pPr>
      <w:r w:rsidRPr="003B2883">
        <w:t xml:space="preserve">                    application/problem+json:</w:t>
      </w:r>
    </w:p>
    <w:p w14:paraId="0A1095E8" w14:textId="77777777" w:rsidR="001A7677" w:rsidRPr="003B2883" w:rsidRDefault="001A7677" w:rsidP="001A7677">
      <w:pPr>
        <w:pStyle w:val="PL"/>
      </w:pPr>
      <w:r w:rsidRPr="003B2883">
        <w:t xml:space="preserve">                      schema:</w:t>
      </w:r>
    </w:p>
    <w:p w14:paraId="395397DC" w14:textId="77777777" w:rsidR="001A7677" w:rsidRPr="003B2883" w:rsidRDefault="001A7677" w:rsidP="001A7677">
      <w:pPr>
        <w:pStyle w:val="PL"/>
      </w:pPr>
      <w:r w:rsidRPr="003B2883">
        <w:t xml:space="preserve">                        $ref: 'TS29571_CommonData.yaml#/components/schemas/ProblemDetails'</w:t>
      </w:r>
    </w:p>
    <w:p w14:paraId="56F59DB3" w14:textId="77777777" w:rsidR="001A7677" w:rsidRDefault="001A7677" w:rsidP="001A7677">
      <w:pPr>
        <w:pStyle w:val="PL"/>
      </w:pPr>
      <w:r w:rsidRPr="003B2883">
        <w:t xml:space="preserve">        </w:t>
      </w:r>
      <w:r>
        <w:t xml:space="preserve">          headers:</w:t>
      </w:r>
    </w:p>
    <w:p w14:paraId="27AFC082" w14:textId="77777777" w:rsidR="001A7677" w:rsidRDefault="001A7677" w:rsidP="001A7677">
      <w:pPr>
        <w:pStyle w:val="PL"/>
      </w:pPr>
      <w:r w:rsidRPr="003B2883">
        <w:t xml:space="preserve">        </w:t>
      </w:r>
      <w:r>
        <w:t xml:space="preserve">          </w:t>
      </w:r>
      <w:r>
        <w:rPr>
          <w:rFonts w:hint="eastAsia"/>
          <w:lang w:eastAsia="zh-CN"/>
        </w:rPr>
        <w:t xml:space="preserve">  </w:t>
      </w:r>
      <w:r>
        <w:t>Location:</w:t>
      </w:r>
    </w:p>
    <w:p w14:paraId="1C7904F5" w14:textId="77777777"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9BFFAA7" w14:textId="77777777" w:rsidR="001A7677" w:rsidRDefault="001A7677" w:rsidP="001A7677">
      <w:pPr>
        <w:pStyle w:val="PL"/>
      </w:pPr>
      <w:r w:rsidRPr="003B2883">
        <w:t xml:space="preserve">        </w:t>
      </w:r>
      <w:r>
        <w:t xml:space="preserve">          </w:t>
      </w:r>
      <w:r>
        <w:rPr>
          <w:rFonts w:hint="eastAsia"/>
          <w:lang w:eastAsia="zh-CN"/>
        </w:rPr>
        <w:t xml:space="preserve">    </w:t>
      </w:r>
      <w:r>
        <w:t>required: true</w:t>
      </w:r>
    </w:p>
    <w:p w14:paraId="04FFB5BC" w14:textId="77777777" w:rsidR="001A7677" w:rsidRDefault="001A7677" w:rsidP="001A7677">
      <w:pPr>
        <w:pStyle w:val="PL"/>
      </w:pPr>
      <w:r w:rsidRPr="00905C80">
        <w:t xml:space="preserve">        </w:t>
      </w:r>
      <w:r>
        <w:t xml:space="preserve">          </w:t>
      </w:r>
      <w:r>
        <w:rPr>
          <w:rFonts w:hint="eastAsia"/>
          <w:lang w:eastAsia="zh-CN"/>
        </w:rPr>
        <w:t xml:space="preserve">    </w:t>
      </w:r>
      <w:r>
        <w:t>schema:</w:t>
      </w:r>
    </w:p>
    <w:p w14:paraId="60EB9156" w14:textId="77777777"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14:paraId="4833783E" w14:textId="77777777" w:rsidR="001A7677" w:rsidRDefault="001A7677" w:rsidP="001A7677">
      <w:pPr>
        <w:pStyle w:val="PL"/>
        <w:rPr>
          <w:lang w:val="en-US"/>
        </w:rPr>
      </w:pPr>
      <w:r w:rsidRPr="003B2883">
        <w:t xml:space="preserve">        </w:t>
      </w:r>
      <w:r>
        <w:rPr>
          <w:lang w:val="en-US"/>
        </w:rPr>
        <w:t xml:space="preserve">            3gpp-Sbi-Target-Nf-Id:</w:t>
      </w:r>
    </w:p>
    <w:p w14:paraId="7998C0DB" w14:textId="77777777"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14:paraId="742B85B2" w14:textId="77777777" w:rsidR="001A7677" w:rsidRDefault="001A7677" w:rsidP="001A7677">
      <w:pPr>
        <w:pStyle w:val="PL"/>
        <w:rPr>
          <w:lang w:val="en-US"/>
        </w:rPr>
      </w:pPr>
      <w:r w:rsidRPr="003B2883">
        <w:t xml:space="preserve">        </w:t>
      </w:r>
      <w:r>
        <w:rPr>
          <w:lang w:val="en-US"/>
        </w:rPr>
        <w:t xml:space="preserve">              schema:</w:t>
      </w:r>
    </w:p>
    <w:p w14:paraId="44B4EC7C" w14:textId="77777777" w:rsidR="00985C08" w:rsidRPr="003B2883" w:rsidRDefault="001A7677" w:rsidP="001A7677">
      <w:pPr>
        <w:pStyle w:val="PL"/>
      </w:pPr>
      <w:r w:rsidRPr="003B2883">
        <w:t xml:space="preserve">        </w:t>
      </w:r>
      <w:r>
        <w:rPr>
          <w:lang w:val="en-US"/>
        </w:rPr>
        <w:t xml:space="preserve">                type: string</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77777777" w:rsidR="00985C08" w:rsidRPr="002E5CBA" w:rsidRDefault="00985C08" w:rsidP="00985C08">
      <w:pPr>
        <w:pStyle w:val="PL"/>
        <w:rPr>
          <w:lang w:val="en-US"/>
        </w:rPr>
      </w:pPr>
      <w:r w:rsidRPr="002E5CBA">
        <w:rPr>
          <w:lang w:val="en-US"/>
        </w:rPr>
        <w:lastRenderedPageBreak/>
        <w:t xml:space="preserve">        '</w:t>
      </w:r>
      <w:r>
        <w:rPr>
          <w:lang w:val="en-US"/>
        </w:rPr>
        <w:t>307</w:t>
      </w:r>
      <w:r w:rsidRPr="002E5CBA">
        <w:rPr>
          <w:lang w:val="en-US"/>
        </w:rPr>
        <w:t>':</w:t>
      </w:r>
    </w:p>
    <w:p w14:paraId="6499569C" w14:textId="77777777" w:rsidR="00985C08" w:rsidRDefault="00985C08" w:rsidP="00985C08">
      <w:pPr>
        <w:pStyle w:val="PL"/>
        <w:rPr>
          <w:lang w:val="en-US"/>
        </w:rPr>
      </w:pPr>
      <w:r w:rsidRPr="002E5CBA">
        <w:rPr>
          <w:lang w:val="en-US"/>
        </w:rPr>
        <w:t xml:space="preserve">          description: </w:t>
      </w:r>
      <w:r>
        <w:rPr>
          <w:lang w:val="en-US"/>
        </w:rPr>
        <w:t>temporary redirect</w:t>
      </w:r>
    </w:p>
    <w:p w14:paraId="699C9A60" w14:textId="77777777" w:rsidR="00985C08" w:rsidRPr="003B2883" w:rsidRDefault="00985C08" w:rsidP="00985C08">
      <w:pPr>
        <w:pStyle w:val="PL"/>
      </w:pPr>
      <w:r w:rsidRPr="003B2883">
        <w:t xml:space="preserve">          content:</w:t>
      </w:r>
    </w:p>
    <w:p w14:paraId="37DB50CF" w14:textId="77777777" w:rsidR="00985C08" w:rsidRPr="003B2883" w:rsidRDefault="00985C08" w:rsidP="00985C08">
      <w:pPr>
        <w:pStyle w:val="PL"/>
      </w:pPr>
      <w:r w:rsidRPr="003B2883">
        <w:t xml:space="preserve">            application/problem+json:</w:t>
      </w:r>
    </w:p>
    <w:p w14:paraId="73B7D94E" w14:textId="77777777" w:rsidR="00985C08" w:rsidRPr="003B2883" w:rsidRDefault="00985C08" w:rsidP="00985C08">
      <w:pPr>
        <w:pStyle w:val="PL"/>
      </w:pPr>
      <w:r w:rsidRPr="003B2883">
        <w:t xml:space="preserve">              schema:</w:t>
      </w:r>
    </w:p>
    <w:p w14:paraId="6F1889CE" w14:textId="77777777" w:rsidR="00985C08" w:rsidRPr="003B2883" w:rsidRDefault="00985C08" w:rsidP="00985C08">
      <w:pPr>
        <w:pStyle w:val="PL"/>
      </w:pPr>
      <w:r w:rsidRPr="003B2883">
        <w:t xml:space="preserve">                $ref: 'TS29571_CommonData.yaml#/components/schemas/ProblemDetails'</w:t>
      </w:r>
    </w:p>
    <w:p w14:paraId="1B6BA970" w14:textId="77777777" w:rsidR="00985C08" w:rsidRDefault="00985C08" w:rsidP="00985C08">
      <w:pPr>
        <w:pStyle w:val="PL"/>
      </w:pPr>
      <w:r>
        <w:t xml:space="preserve">          headers:</w:t>
      </w:r>
    </w:p>
    <w:p w14:paraId="0C4FDC12" w14:textId="77777777" w:rsidR="00985C08" w:rsidRDefault="00985C08" w:rsidP="00985C08">
      <w:pPr>
        <w:pStyle w:val="PL"/>
      </w:pPr>
      <w:r>
        <w:t xml:space="preserve">          </w:t>
      </w:r>
      <w:r>
        <w:rPr>
          <w:rFonts w:hint="eastAsia"/>
          <w:lang w:eastAsia="zh-CN"/>
        </w:rPr>
        <w:t xml:space="preserve">  </w:t>
      </w:r>
      <w:r>
        <w:t>Location:</w:t>
      </w:r>
    </w:p>
    <w:p w14:paraId="6EBA62B9"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F6A3848" w14:textId="77777777" w:rsidR="00985C08" w:rsidRDefault="00985C08" w:rsidP="00985C08">
      <w:pPr>
        <w:pStyle w:val="PL"/>
      </w:pPr>
      <w:r>
        <w:t xml:space="preserve">          </w:t>
      </w:r>
      <w:r>
        <w:rPr>
          <w:rFonts w:hint="eastAsia"/>
          <w:lang w:eastAsia="zh-CN"/>
        </w:rPr>
        <w:t xml:space="preserve">    </w:t>
      </w:r>
      <w:r>
        <w:t>required: true</w:t>
      </w:r>
    </w:p>
    <w:p w14:paraId="28FE23B6" w14:textId="77777777" w:rsidR="00985C08" w:rsidRDefault="00985C08" w:rsidP="00985C08">
      <w:pPr>
        <w:pStyle w:val="PL"/>
      </w:pPr>
      <w:r>
        <w:t xml:space="preserve">          </w:t>
      </w:r>
      <w:r>
        <w:rPr>
          <w:rFonts w:hint="eastAsia"/>
          <w:lang w:eastAsia="zh-CN"/>
        </w:rPr>
        <w:t xml:space="preserve">    </w:t>
      </w:r>
      <w:r>
        <w:t>schema:</w:t>
      </w:r>
    </w:p>
    <w:p w14:paraId="38ACB2D7" w14:textId="77777777" w:rsidR="00985C08" w:rsidRPr="002E5CBA" w:rsidRDefault="00985C08" w:rsidP="00985C08">
      <w:pPr>
        <w:pStyle w:val="PL"/>
        <w:rPr>
          <w:lang w:val="en-US" w:eastAsia="zh-CN"/>
        </w:rPr>
      </w:pPr>
      <w:r>
        <w:t xml:space="preserve">          </w:t>
      </w:r>
      <w:r>
        <w:rPr>
          <w:rFonts w:hint="eastAsia"/>
          <w:lang w:eastAsia="zh-CN"/>
        </w:rPr>
        <w:t xml:space="preserve">      </w:t>
      </w:r>
      <w:r>
        <w:t>type: string</w:t>
      </w:r>
    </w:p>
    <w:p w14:paraId="5455C503" w14:textId="77777777" w:rsidR="00985C08" w:rsidRPr="0011328C" w:rsidRDefault="00985C08" w:rsidP="00985C08">
      <w:pPr>
        <w:pStyle w:val="PL"/>
        <w:rPr>
          <w:lang w:val="en-US"/>
        </w:rPr>
      </w:pPr>
      <w:r w:rsidRPr="0011328C">
        <w:rPr>
          <w:lang w:val="en-US"/>
        </w:rPr>
        <w:t xml:space="preserve">            3gpp-Sbi-Target-Nf-Id:</w:t>
      </w:r>
    </w:p>
    <w:p w14:paraId="7973D4EF"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6BBCD4A6" w14:textId="77777777" w:rsidR="00985C08" w:rsidRPr="0011328C" w:rsidRDefault="00985C08" w:rsidP="00985C08">
      <w:pPr>
        <w:pStyle w:val="PL"/>
        <w:rPr>
          <w:lang w:val="en-US"/>
        </w:rPr>
      </w:pPr>
      <w:r w:rsidRPr="0011328C">
        <w:rPr>
          <w:lang w:val="en-US"/>
        </w:rPr>
        <w:t xml:space="preserve">              schema:</w:t>
      </w:r>
    </w:p>
    <w:p w14:paraId="4636E003" w14:textId="77777777" w:rsidR="00985C08" w:rsidRDefault="00985C08" w:rsidP="00985C08">
      <w:pPr>
        <w:pStyle w:val="PL"/>
        <w:rPr>
          <w:lang w:val="en-US"/>
        </w:rPr>
      </w:pPr>
      <w:r w:rsidRPr="0011328C">
        <w:rPr>
          <w:lang w:val="en-US"/>
        </w:rPr>
        <w:t xml:space="preserve">                type: string</w:t>
      </w:r>
    </w:p>
    <w:p w14:paraId="423CA8BC" w14:textId="77777777" w:rsidR="00985C08" w:rsidRPr="00046E6A" w:rsidRDefault="00985C08" w:rsidP="00985C08">
      <w:pPr>
        <w:pStyle w:val="PL"/>
        <w:rPr>
          <w:lang w:val="en-US"/>
        </w:rPr>
      </w:pPr>
      <w:r w:rsidRPr="00046E6A">
        <w:rPr>
          <w:lang w:val="en-US"/>
        </w:rPr>
        <w:t xml:space="preserve">        '308':</w:t>
      </w:r>
    </w:p>
    <w:p w14:paraId="2C21FF60" w14:textId="77777777" w:rsidR="00985C08" w:rsidRDefault="00985C08" w:rsidP="00985C08">
      <w:pPr>
        <w:pStyle w:val="PL"/>
        <w:rPr>
          <w:lang w:val="en-US"/>
        </w:rPr>
      </w:pPr>
      <w:r w:rsidRPr="00046E6A">
        <w:rPr>
          <w:lang w:val="en-US"/>
        </w:rPr>
        <w:t xml:space="preserve">          description: permanent redirect</w:t>
      </w:r>
    </w:p>
    <w:p w14:paraId="2F4EDFDD" w14:textId="77777777" w:rsidR="00985C08" w:rsidRPr="003B2883" w:rsidRDefault="00985C08" w:rsidP="00985C08">
      <w:pPr>
        <w:pStyle w:val="PL"/>
      </w:pPr>
      <w:r w:rsidRPr="003B2883">
        <w:t xml:space="preserve">          content:</w:t>
      </w:r>
    </w:p>
    <w:p w14:paraId="7FEF00E4" w14:textId="77777777" w:rsidR="00985C08" w:rsidRPr="003B2883" w:rsidRDefault="00985C08" w:rsidP="00985C08">
      <w:pPr>
        <w:pStyle w:val="PL"/>
      </w:pPr>
      <w:r w:rsidRPr="003B2883">
        <w:t xml:space="preserve">            application/problem+json:</w:t>
      </w:r>
    </w:p>
    <w:p w14:paraId="0F022258" w14:textId="77777777" w:rsidR="00985C08" w:rsidRPr="003B2883" w:rsidRDefault="00985C08" w:rsidP="00985C08">
      <w:pPr>
        <w:pStyle w:val="PL"/>
      </w:pPr>
      <w:r w:rsidRPr="003B2883">
        <w:t xml:space="preserve">              schema:</w:t>
      </w:r>
    </w:p>
    <w:p w14:paraId="5FEC32A7" w14:textId="77777777" w:rsidR="00985C08" w:rsidRPr="003B2883" w:rsidRDefault="00985C08" w:rsidP="00985C08">
      <w:pPr>
        <w:pStyle w:val="PL"/>
      </w:pPr>
      <w:r w:rsidRPr="003B2883">
        <w:t xml:space="preserve">                $ref: 'TS29571_CommonData.yaml#/components/schemas/ProblemDetails'</w:t>
      </w:r>
    </w:p>
    <w:p w14:paraId="036022B6" w14:textId="77777777" w:rsidR="00985C08" w:rsidRDefault="00985C08" w:rsidP="00985C08">
      <w:pPr>
        <w:pStyle w:val="PL"/>
      </w:pPr>
      <w:r>
        <w:t xml:space="preserve">          headers:</w:t>
      </w:r>
    </w:p>
    <w:p w14:paraId="1A206521" w14:textId="77777777" w:rsidR="00985C08" w:rsidRDefault="00985C08" w:rsidP="00985C08">
      <w:pPr>
        <w:pStyle w:val="PL"/>
      </w:pPr>
      <w:r>
        <w:t xml:space="preserve">          </w:t>
      </w:r>
      <w:r>
        <w:rPr>
          <w:rFonts w:hint="eastAsia"/>
          <w:lang w:eastAsia="zh-CN"/>
        </w:rPr>
        <w:t xml:space="preserve">  </w:t>
      </w:r>
      <w:r>
        <w:t>Location:</w:t>
      </w:r>
    </w:p>
    <w:p w14:paraId="67D461A0"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9B231A2" w14:textId="77777777" w:rsidR="00985C08" w:rsidRDefault="00985C08" w:rsidP="00985C08">
      <w:pPr>
        <w:pStyle w:val="PL"/>
      </w:pPr>
      <w:r>
        <w:t xml:space="preserve">          </w:t>
      </w:r>
      <w:r>
        <w:rPr>
          <w:rFonts w:hint="eastAsia"/>
          <w:lang w:eastAsia="zh-CN"/>
        </w:rPr>
        <w:t xml:space="preserve">    </w:t>
      </w:r>
      <w:r>
        <w:t>required: true</w:t>
      </w:r>
    </w:p>
    <w:p w14:paraId="2426ED05" w14:textId="77777777" w:rsidR="00985C08" w:rsidRDefault="00985C08" w:rsidP="00985C08">
      <w:pPr>
        <w:pStyle w:val="PL"/>
      </w:pPr>
      <w:r>
        <w:t xml:space="preserve">          </w:t>
      </w:r>
      <w:r>
        <w:rPr>
          <w:rFonts w:hint="eastAsia"/>
          <w:lang w:eastAsia="zh-CN"/>
        </w:rPr>
        <w:t xml:space="preserve">    </w:t>
      </w:r>
      <w:r>
        <w:t>schema:</w:t>
      </w:r>
    </w:p>
    <w:p w14:paraId="045F9224" w14:textId="77777777" w:rsidR="00985C08" w:rsidRDefault="00985C08" w:rsidP="00985C08">
      <w:pPr>
        <w:pStyle w:val="PL"/>
      </w:pPr>
      <w:r>
        <w:t xml:space="preserve">          </w:t>
      </w:r>
      <w:r>
        <w:rPr>
          <w:rFonts w:hint="eastAsia"/>
          <w:lang w:eastAsia="zh-CN"/>
        </w:rPr>
        <w:t xml:space="preserve">      </w:t>
      </w:r>
      <w:r>
        <w:t>type: string</w:t>
      </w:r>
    </w:p>
    <w:p w14:paraId="617620D4" w14:textId="77777777" w:rsidR="00985C08" w:rsidRPr="0011328C" w:rsidRDefault="00985C08" w:rsidP="00985C08">
      <w:pPr>
        <w:pStyle w:val="PL"/>
        <w:rPr>
          <w:lang w:val="en-US"/>
        </w:rPr>
      </w:pPr>
      <w:r w:rsidRPr="0011328C">
        <w:rPr>
          <w:lang w:val="en-US"/>
        </w:rPr>
        <w:t xml:space="preserve">            3gpp-Sbi-Target-Nf-Id:</w:t>
      </w:r>
    </w:p>
    <w:p w14:paraId="0BD6563C"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38B700E2" w14:textId="77777777" w:rsidR="00985C08" w:rsidRPr="0011328C" w:rsidRDefault="00985C08" w:rsidP="00985C08">
      <w:pPr>
        <w:pStyle w:val="PL"/>
        <w:rPr>
          <w:lang w:val="en-US"/>
        </w:rPr>
      </w:pPr>
      <w:r w:rsidRPr="0011328C">
        <w:rPr>
          <w:lang w:val="en-US"/>
        </w:rPr>
        <w:t xml:space="preserve">              schema:</w:t>
      </w:r>
    </w:p>
    <w:p w14:paraId="5FA9A3B5" w14:textId="77777777" w:rsidR="00985C08" w:rsidRPr="003B2883" w:rsidRDefault="00985C08" w:rsidP="00985C08">
      <w:pPr>
        <w:pStyle w:val="PL"/>
      </w:pPr>
      <w:r w:rsidRPr="0011328C">
        <w:rPr>
          <w:lang w:val="en-US"/>
        </w:rPr>
        <w:t xml:space="preserve">                type: string</w:t>
      </w:r>
    </w:p>
    <w:p w14:paraId="09FA4D25" w14:textId="77777777" w:rsidR="00602AC0" w:rsidRPr="003B2883" w:rsidRDefault="00602AC0" w:rsidP="00602AC0">
      <w:pPr>
        <w:pStyle w:val="PL"/>
        <w:rPr>
          <w:lang w:val="en-US"/>
        </w:rPr>
      </w:pPr>
      <w:bookmarkStart w:id="3988" w:name="_Hlk519085177"/>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bookmarkEnd w:id="3988"/>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lastRenderedPageBreak/>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77777777" w:rsidR="00FB6EFB" w:rsidRPr="002E5CBA" w:rsidRDefault="00FB6EFB" w:rsidP="00FB6EFB">
      <w:pPr>
        <w:pStyle w:val="PL"/>
        <w:rPr>
          <w:lang w:val="en-US"/>
        </w:rPr>
      </w:pPr>
      <w:r w:rsidRPr="002E5CBA">
        <w:rPr>
          <w:lang w:val="en-US"/>
        </w:rPr>
        <w:t xml:space="preserve">        '</w:t>
      </w:r>
      <w:r>
        <w:rPr>
          <w:lang w:val="en-US"/>
        </w:rPr>
        <w:t>307</w:t>
      </w:r>
      <w:r w:rsidRPr="002E5CBA">
        <w:rPr>
          <w:lang w:val="en-US"/>
        </w:rPr>
        <w:t>':</w:t>
      </w:r>
    </w:p>
    <w:p w14:paraId="3CB68F98" w14:textId="77777777" w:rsidR="00FB6EFB" w:rsidRDefault="00FB6EFB" w:rsidP="00FB6EFB">
      <w:pPr>
        <w:pStyle w:val="PL"/>
        <w:rPr>
          <w:lang w:val="en-US"/>
        </w:rPr>
      </w:pPr>
      <w:r w:rsidRPr="002E5CBA">
        <w:rPr>
          <w:lang w:val="en-US"/>
        </w:rPr>
        <w:t xml:space="preserve">          description: </w:t>
      </w:r>
      <w:r>
        <w:rPr>
          <w:lang w:val="en-US"/>
        </w:rPr>
        <w:t>temporary redirect</w:t>
      </w:r>
    </w:p>
    <w:p w14:paraId="42AF8260" w14:textId="77777777" w:rsidR="00FB6EFB" w:rsidRPr="003B2883" w:rsidRDefault="00FB6EFB" w:rsidP="00FB6EFB">
      <w:pPr>
        <w:pStyle w:val="PL"/>
      </w:pPr>
      <w:r w:rsidRPr="003B2883">
        <w:t xml:space="preserve">          content:</w:t>
      </w:r>
    </w:p>
    <w:p w14:paraId="622973A4" w14:textId="77777777" w:rsidR="00FB6EFB" w:rsidRPr="003B2883" w:rsidRDefault="00FB6EFB" w:rsidP="00FB6EFB">
      <w:pPr>
        <w:pStyle w:val="PL"/>
      </w:pPr>
      <w:r w:rsidRPr="003B2883">
        <w:t xml:space="preserve">            application/problem+json:</w:t>
      </w:r>
    </w:p>
    <w:p w14:paraId="6B464174" w14:textId="77777777" w:rsidR="00FB6EFB" w:rsidRPr="003B2883" w:rsidRDefault="00FB6EFB" w:rsidP="00FB6EFB">
      <w:pPr>
        <w:pStyle w:val="PL"/>
      </w:pPr>
      <w:r w:rsidRPr="003B2883">
        <w:t xml:space="preserve">              schema:</w:t>
      </w:r>
    </w:p>
    <w:p w14:paraId="0149E80B" w14:textId="77777777" w:rsidR="00FB6EFB" w:rsidRPr="003B2883" w:rsidRDefault="00FB6EFB" w:rsidP="00FB6EFB">
      <w:pPr>
        <w:pStyle w:val="PL"/>
      </w:pPr>
      <w:r w:rsidRPr="003B2883">
        <w:t xml:space="preserve">                $ref: 'TS29571_CommonData.yaml#/components/schemas/ProblemDetails'</w:t>
      </w:r>
    </w:p>
    <w:p w14:paraId="0B57ACDD" w14:textId="77777777" w:rsidR="00FB6EFB" w:rsidRDefault="00FB6EFB" w:rsidP="00FB6EFB">
      <w:pPr>
        <w:pStyle w:val="PL"/>
      </w:pPr>
      <w:r>
        <w:t xml:space="preserve">          headers:</w:t>
      </w:r>
    </w:p>
    <w:p w14:paraId="3D8F5CF9" w14:textId="77777777" w:rsidR="00FB6EFB" w:rsidRDefault="00FB6EFB" w:rsidP="00FB6EFB">
      <w:pPr>
        <w:pStyle w:val="PL"/>
      </w:pPr>
      <w:r>
        <w:t xml:space="preserve">          </w:t>
      </w:r>
      <w:r>
        <w:rPr>
          <w:rFonts w:hint="eastAsia"/>
          <w:lang w:eastAsia="zh-CN"/>
        </w:rPr>
        <w:t xml:space="preserve">  </w:t>
      </w:r>
      <w:r>
        <w:t>Location:</w:t>
      </w:r>
    </w:p>
    <w:p w14:paraId="3FEE94C3" w14:textId="77777777"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ECDC5F8" w14:textId="77777777" w:rsidR="00FB6EFB" w:rsidRDefault="00FB6EFB" w:rsidP="00FB6EFB">
      <w:pPr>
        <w:pStyle w:val="PL"/>
      </w:pPr>
      <w:r>
        <w:t xml:space="preserve">          </w:t>
      </w:r>
      <w:r>
        <w:rPr>
          <w:rFonts w:hint="eastAsia"/>
          <w:lang w:eastAsia="zh-CN"/>
        </w:rPr>
        <w:t xml:space="preserve">    </w:t>
      </w:r>
      <w:r>
        <w:t>required: true</w:t>
      </w:r>
    </w:p>
    <w:p w14:paraId="77309FB8" w14:textId="77777777" w:rsidR="00FB6EFB" w:rsidRDefault="00FB6EFB" w:rsidP="00FB6EFB">
      <w:pPr>
        <w:pStyle w:val="PL"/>
      </w:pPr>
      <w:r>
        <w:t xml:space="preserve">          </w:t>
      </w:r>
      <w:r>
        <w:rPr>
          <w:rFonts w:hint="eastAsia"/>
          <w:lang w:eastAsia="zh-CN"/>
        </w:rPr>
        <w:t xml:space="preserve">    </w:t>
      </w:r>
      <w:r>
        <w:t>schema:</w:t>
      </w:r>
    </w:p>
    <w:p w14:paraId="1F6C53E0" w14:textId="77777777" w:rsidR="00FB6EFB" w:rsidRPr="002E5CBA" w:rsidRDefault="00FB6EFB" w:rsidP="00FB6EFB">
      <w:pPr>
        <w:pStyle w:val="PL"/>
        <w:rPr>
          <w:lang w:val="en-US" w:eastAsia="zh-CN"/>
        </w:rPr>
      </w:pPr>
      <w:r>
        <w:t xml:space="preserve">          </w:t>
      </w:r>
      <w:r>
        <w:rPr>
          <w:rFonts w:hint="eastAsia"/>
          <w:lang w:eastAsia="zh-CN"/>
        </w:rPr>
        <w:t xml:space="preserve">      </w:t>
      </w:r>
      <w:r>
        <w:t>type: string</w:t>
      </w:r>
    </w:p>
    <w:p w14:paraId="19DA7FEF" w14:textId="77777777" w:rsidR="00FB6EFB" w:rsidRPr="0011328C" w:rsidRDefault="00FB6EFB" w:rsidP="00FB6EFB">
      <w:pPr>
        <w:pStyle w:val="PL"/>
        <w:rPr>
          <w:lang w:val="en-US"/>
        </w:rPr>
      </w:pPr>
      <w:r w:rsidRPr="0011328C">
        <w:rPr>
          <w:lang w:val="en-US"/>
        </w:rPr>
        <w:t xml:space="preserve">            3gpp-Sbi-Target-Nf-Id:</w:t>
      </w:r>
    </w:p>
    <w:p w14:paraId="6E6AB935" w14:textId="77777777"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14:paraId="0F5007BD" w14:textId="77777777" w:rsidR="00FB6EFB" w:rsidRPr="0011328C" w:rsidRDefault="00FB6EFB" w:rsidP="00FB6EFB">
      <w:pPr>
        <w:pStyle w:val="PL"/>
        <w:rPr>
          <w:lang w:val="en-US"/>
        </w:rPr>
      </w:pPr>
      <w:r w:rsidRPr="0011328C">
        <w:rPr>
          <w:lang w:val="en-US"/>
        </w:rPr>
        <w:t xml:space="preserve">              schema:</w:t>
      </w:r>
    </w:p>
    <w:p w14:paraId="0C459D47" w14:textId="77777777" w:rsidR="00FB6EFB" w:rsidRDefault="00FB6EFB" w:rsidP="00FB6EFB">
      <w:pPr>
        <w:pStyle w:val="PL"/>
        <w:rPr>
          <w:lang w:val="en-US"/>
        </w:rPr>
      </w:pPr>
      <w:r w:rsidRPr="0011328C">
        <w:rPr>
          <w:lang w:val="en-US"/>
        </w:rPr>
        <w:t xml:space="preserve">                type: string</w:t>
      </w:r>
    </w:p>
    <w:p w14:paraId="65AF686F" w14:textId="77777777" w:rsidR="00FB6EFB" w:rsidRPr="00046E6A" w:rsidRDefault="00FB6EFB" w:rsidP="00FB6EFB">
      <w:pPr>
        <w:pStyle w:val="PL"/>
        <w:rPr>
          <w:lang w:val="en-US"/>
        </w:rPr>
      </w:pPr>
      <w:r w:rsidRPr="00046E6A">
        <w:rPr>
          <w:lang w:val="en-US"/>
        </w:rPr>
        <w:t xml:space="preserve">        '308':</w:t>
      </w:r>
    </w:p>
    <w:p w14:paraId="15465AA5" w14:textId="77777777" w:rsidR="00FB6EFB" w:rsidRDefault="00FB6EFB" w:rsidP="00FB6EFB">
      <w:pPr>
        <w:pStyle w:val="PL"/>
        <w:rPr>
          <w:lang w:val="en-US"/>
        </w:rPr>
      </w:pPr>
      <w:r w:rsidRPr="00046E6A">
        <w:rPr>
          <w:lang w:val="en-US"/>
        </w:rPr>
        <w:t xml:space="preserve">          description: permanent redirect</w:t>
      </w:r>
    </w:p>
    <w:p w14:paraId="47102A22" w14:textId="77777777" w:rsidR="00FB6EFB" w:rsidRPr="003B2883" w:rsidRDefault="00FB6EFB" w:rsidP="00FB6EFB">
      <w:pPr>
        <w:pStyle w:val="PL"/>
      </w:pPr>
      <w:r w:rsidRPr="003B2883">
        <w:t xml:space="preserve">          content:</w:t>
      </w:r>
    </w:p>
    <w:p w14:paraId="522D2B0C" w14:textId="77777777" w:rsidR="00FB6EFB" w:rsidRPr="003B2883" w:rsidRDefault="00FB6EFB" w:rsidP="00FB6EFB">
      <w:pPr>
        <w:pStyle w:val="PL"/>
      </w:pPr>
      <w:r w:rsidRPr="003B2883">
        <w:t xml:space="preserve">            application/problem+json:</w:t>
      </w:r>
    </w:p>
    <w:p w14:paraId="29D95D41" w14:textId="77777777" w:rsidR="00FB6EFB" w:rsidRPr="003B2883" w:rsidRDefault="00FB6EFB" w:rsidP="00FB6EFB">
      <w:pPr>
        <w:pStyle w:val="PL"/>
      </w:pPr>
      <w:r w:rsidRPr="003B2883">
        <w:t xml:space="preserve">              schema:</w:t>
      </w:r>
    </w:p>
    <w:p w14:paraId="12DB3DB0" w14:textId="77777777" w:rsidR="00FB6EFB" w:rsidRPr="003B2883" w:rsidRDefault="00FB6EFB" w:rsidP="00FB6EFB">
      <w:pPr>
        <w:pStyle w:val="PL"/>
      </w:pPr>
      <w:r w:rsidRPr="003B2883">
        <w:t xml:space="preserve">                $ref: 'TS29571_CommonData.yaml#/components/schemas/ProblemDetails'</w:t>
      </w:r>
    </w:p>
    <w:p w14:paraId="7FDA4FD1" w14:textId="77777777" w:rsidR="00FB6EFB" w:rsidRDefault="00FB6EFB" w:rsidP="00FB6EFB">
      <w:pPr>
        <w:pStyle w:val="PL"/>
      </w:pPr>
      <w:r>
        <w:t xml:space="preserve">          headers:</w:t>
      </w:r>
    </w:p>
    <w:p w14:paraId="7534FEAE" w14:textId="77777777" w:rsidR="00FB6EFB" w:rsidRDefault="00FB6EFB" w:rsidP="00FB6EFB">
      <w:pPr>
        <w:pStyle w:val="PL"/>
      </w:pPr>
      <w:r>
        <w:t xml:space="preserve">          </w:t>
      </w:r>
      <w:r>
        <w:rPr>
          <w:rFonts w:hint="eastAsia"/>
          <w:lang w:eastAsia="zh-CN"/>
        </w:rPr>
        <w:t xml:space="preserve">  </w:t>
      </w:r>
      <w:r>
        <w:t>Location:</w:t>
      </w:r>
    </w:p>
    <w:p w14:paraId="0D1B5FDC" w14:textId="77777777"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E393E21" w14:textId="77777777" w:rsidR="00FB6EFB" w:rsidRDefault="00FB6EFB" w:rsidP="00FB6EFB">
      <w:pPr>
        <w:pStyle w:val="PL"/>
      </w:pPr>
      <w:r>
        <w:t xml:space="preserve">          </w:t>
      </w:r>
      <w:r>
        <w:rPr>
          <w:rFonts w:hint="eastAsia"/>
          <w:lang w:eastAsia="zh-CN"/>
        </w:rPr>
        <w:t xml:space="preserve">    </w:t>
      </w:r>
      <w:r>
        <w:t>required: true</w:t>
      </w:r>
    </w:p>
    <w:p w14:paraId="25117592" w14:textId="77777777" w:rsidR="00FB6EFB" w:rsidRDefault="00FB6EFB" w:rsidP="00FB6EFB">
      <w:pPr>
        <w:pStyle w:val="PL"/>
      </w:pPr>
      <w:r>
        <w:t xml:space="preserve">          </w:t>
      </w:r>
      <w:r>
        <w:rPr>
          <w:rFonts w:hint="eastAsia"/>
          <w:lang w:eastAsia="zh-CN"/>
        </w:rPr>
        <w:t xml:space="preserve">    </w:t>
      </w:r>
      <w:r>
        <w:t>schema:</w:t>
      </w:r>
    </w:p>
    <w:p w14:paraId="29D82600" w14:textId="77777777" w:rsidR="00FB6EFB" w:rsidRDefault="00FB6EFB" w:rsidP="00FB6EFB">
      <w:pPr>
        <w:pStyle w:val="PL"/>
      </w:pPr>
      <w:r>
        <w:t xml:space="preserve">          </w:t>
      </w:r>
      <w:r>
        <w:rPr>
          <w:rFonts w:hint="eastAsia"/>
          <w:lang w:eastAsia="zh-CN"/>
        </w:rPr>
        <w:t xml:space="preserve">      </w:t>
      </w:r>
      <w:r>
        <w:t>type: string</w:t>
      </w:r>
    </w:p>
    <w:p w14:paraId="64369E2C" w14:textId="77777777" w:rsidR="00FB6EFB" w:rsidRPr="0011328C" w:rsidRDefault="00FB6EFB" w:rsidP="00FB6EFB">
      <w:pPr>
        <w:pStyle w:val="PL"/>
        <w:rPr>
          <w:lang w:val="en-US"/>
        </w:rPr>
      </w:pPr>
      <w:r w:rsidRPr="0011328C">
        <w:rPr>
          <w:lang w:val="en-US"/>
        </w:rPr>
        <w:t xml:space="preserve">            3gpp-Sbi-Target-Nf-Id:</w:t>
      </w:r>
    </w:p>
    <w:p w14:paraId="1E5EE576" w14:textId="77777777"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14:paraId="3995B3CA" w14:textId="77777777" w:rsidR="00FB6EFB" w:rsidRPr="0011328C" w:rsidRDefault="00FB6EFB" w:rsidP="00FB6EFB">
      <w:pPr>
        <w:pStyle w:val="PL"/>
        <w:rPr>
          <w:lang w:val="en-US"/>
        </w:rPr>
      </w:pPr>
      <w:r w:rsidRPr="0011328C">
        <w:rPr>
          <w:lang w:val="en-US"/>
        </w:rPr>
        <w:t xml:space="preserve">              schema:</w:t>
      </w:r>
    </w:p>
    <w:p w14:paraId="3F1F10A5" w14:textId="77777777" w:rsidR="00FB6EFB" w:rsidRPr="00BF6487" w:rsidRDefault="00FB6EFB" w:rsidP="00FB6EFB">
      <w:pPr>
        <w:pStyle w:val="PL"/>
        <w:rPr>
          <w:lang w:val="en-US"/>
        </w:rPr>
      </w:pPr>
      <w:r w:rsidRPr="0011328C">
        <w:rPr>
          <w:lang w:val="en-US"/>
        </w:rPr>
        <w:t xml:space="preserve">                type: string</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77777777" w:rsidR="00602AC0" w:rsidRPr="003B2883" w:rsidRDefault="00602AC0" w:rsidP="00602AC0">
      <w:pPr>
        <w:pStyle w:val="PL"/>
      </w:pPr>
      <w:r w:rsidRPr="003B2883">
        <w:t xml:space="preserve">    RequestPosInfo:</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lastRenderedPageBreak/>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77777777" w:rsidR="00602AC0" w:rsidRPr="003B2883" w:rsidRDefault="00602AC0" w:rsidP="00602AC0">
      <w:pPr>
        <w:pStyle w:val="PL"/>
      </w:pPr>
      <w:r w:rsidRPr="003B2883">
        <w:t xml:space="preserve">    ProvidePosInfo:</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77777777" w:rsidR="00602AC0" w:rsidRPr="003B2883" w:rsidRDefault="00602AC0" w:rsidP="00602AC0">
      <w:pPr>
        <w:pStyle w:val="PL"/>
      </w:pPr>
      <w:r w:rsidRPr="003B2883">
        <w:t xml:space="preserve">          $ref: 'TS29572_Nlmf_Location.yaml#/components/schemas/GeographicArea'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77777777" w:rsidR="00602AC0" w:rsidRPr="003B2883" w:rsidRDefault="00602AC0" w:rsidP="00602AC0">
      <w:pPr>
        <w:pStyle w:val="PL"/>
      </w:pPr>
      <w:r w:rsidRPr="003B2883">
        <w:t xml:space="preserve">          $ref: 'TS29572_Nlmf_Location.yaml#/components/schemas/AgeOfLocationEstimate'</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lastRenderedPageBreak/>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73D1A7A9" w14:textId="77777777" w:rsidR="00602AC0" w:rsidRPr="003B2883" w:rsidRDefault="00602AC0" w:rsidP="00602AC0">
      <w:pPr>
        <w:pStyle w:val="PL"/>
      </w:pPr>
      <w:r w:rsidRPr="003B2883">
        <w:t xml:space="preserve">    NotifiedPosInfo:</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77777777" w:rsidR="00602AC0" w:rsidRPr="003B2883" w:rsidRDefault="00602AC0" w:rsidP="00602AC0">
      <w:pPr>
        <w:pStyle w:val="PL"/>
      </w:pPr>
      <w:r w:rsidRPr="003B2883">
        <w:t xml:space="preserve">          $ref: 'TS29572_Nlmf_Location.yaml#/components/schemas/GeographicArea'</w:t>
      </w:r>
    </w:p>
    <w:p w14:paraId="5B04A812" w14:textId="77777777" w:rsidR="00602AC0" w:rsidRPr="003B2883" w:rsidRDefault="00602AC0" w:rsidP="00602AC0">
      <w:pPr>
        <w:pStyle w:val="PL"/>
      </w:pPr>
      <w:r w:rsidRPr="003B2883">
        <w:t xml:space="preserve">        ageOfLocationEstimate:</w:t>
      </w:r>
    </w:p>
    <w:p w14:paraId="5CB092E1" w14:textId="77777777" w:rsidR="00602AC0" w:rsidRPr="003B2883" w:rsidRDefault="00602AC0" w:rsidP="00602AC0">
      <w:pPr>
        <w:pStyle w:val="PL"/>
      </w:pPr>
      <w:r w:rsidRPr="003B2883">
        <w:t xml:space="preserve">          $ref: 'TS29572_Nlmf_Location.yaml#/components/schemas/AgeOfLocationEstimate'</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82B167" w14:textId="77777777"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lastRenderedPageBreak/>
        <w:t xml:space="preserve">        - locationEvent</w:t>
      </w:r>
    </w:p>
    <w:p w14:paraId="107207D1" w14:textId="77777777" w:rsidR="00602AC0" w:rsidRPr="003B2883" w:rsidRDefault="00602AC0" w:rsidP="00602AC0">
      <w:pPr>
        <w:pStyle w:val="PL"/>
      </w:pPr>
      <w:r w:rsidRPr="003B2883">
        <w:t xml:space="preserve">    RequestLocInfo:</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77777777" w:rsidR="00602AC0" w:rsidRPr="003B2883" w:rsidRDefault="00602AC0" w:rsidP="00602AC0">
      <w:pPr>
        <w:pStyle w:val="PL"/>
      </w:pPr>
      <w:r w:rsidRPr="003B2883">
        <w:t xml:space="preserve">    ProvideLocInfo:</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77777777" w:rsidR="00602AC0" w:rsidRPr="003B2883" w:rsidRDefault="00602AC0" w:rsidP="00602AC0">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77777777" w:rsidR="00602AC0" w:rsidRDefault="00602AC0" w:rsidP="00602AC0">
      <w:pPr>
        <w:pStyle w:val="PL"/>
        <w:rPr>
          <w:lang w:val="en-US"/>
        </w:rPr>
      </w:pPr>
      <w:r>
        <w:rPr>
          <w:lang w:val="en-US"/>
        </w:rPr>
        <w:t xml:space="preserve">    CancelPosInfo:</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77777777" w:rsidR="00602AC0" w:rsidRPr="003B2883" w:rsidRDefault="00602AC0" w:rsidP="00602AC0">
      <w:pPr>
        <w:pStyle w:val="PL"/>
      </w:pPr>
      <w:r w:rsidRPr="003B2883">
        <w:t xml:space="preserve">    LocationType:</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7777777" w:rsidR="00602AC0" w:rsidRPr="003B2883" w:rsidRDefault="00602AC0" w:rsidP="00602AC0">
      <w:pPr>
        <w:pStyle w:val="PL"/>
      </w:pPr>
      <w:r w:rsidRPr="003B2883">
        <w:t xml:space="preserve">    LocationEvent:</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77777777"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lastRenderedPageBreak/>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77777777" w:rsidR="00602AC0" w:rsidRDefault="00602AC0" w:rsidP="00602AC0"/>
    <w:p w14:paraId="5C326BFE" w14:textId="77777777" w:rsidR="00602AC0" w:rsidRPr="002B35B4" w:rsidRDefault="00602AC0" w:rsidP="00454078">
      <w:pPr>
        <w:pStyle w:val="Heading1"/>
        <w:rPr>
          <w:lang w:val="en-US"/>
        </w:rPr>
      </w:pPr>
      <w:bookmarkStart w:id="3989" w:name="_Toc67681136"/>
      <w:r w:rsidRPr="002B35B4">
        <w:rPr>
          <w:lang w:val="en-US"/>
        </w:rPr>
        <w:t>Annex B (Informative):</w:t>
      </w:r>
      <w:r w:rsidR="00415E7A" w:rsidRPr="00415E7A">
        <w:rPr>
          <w:lang w:val="en-US"/>
        </w:rPr>
        <w:t xml:space="preserve"> </w:t>
      </w:r>
      <w:r w:rsidR="00415E7A" w:rsidRPr="002B35B4">
        <w:rPr>
          <w:lang w:val="en-US"/>
        </w:rPr>
        <w:t>HTTP Multipart Messages</w:t>
      </w:r>
      <w:bookmarkEnd w:id="3989"/>
      <w:r w:rsidRPr="002B35B4">
        <w:rPr>
          <w:lang w:val="en-US"/>
        </w:rPr>
        <w:br/>
      </w:r>
    </w:p>
    <w:p w14:paraId="1565D39B" w14:textId="77777777" w:rsidR="00602AC0" w:rsidRPr="002B35B4" w:rsidRDefault="00602AC0" w:rsidP="00602AC0">
      <w:pPr>
        <w:pStyle w:val="Heading2"/>
        <w:rPr>
          <w:lang w:val="en-US"/>
        </w:rPr>
      </w:pPr>
      <w:bookmarkStart w:id="3990" w:name="_Toc25156619"/>
      <w:bookmarkStart w:id="3991" w:name="_Toc34124924"/>
      <w:bookmarkStart w:id="3992" w:name="_Toc43208060"/>
      <w:bookmarkStart w:id="3993" w:name="_Toc49857527"/>
      <w:bookmarkStart w:id="3994" w:name="_Toc56677373"/>
      <w:bookmarkStart w:id="3995" w:name="_Toc56691896"/>
      <w:bookmarkStart w:id="3996" w:name="_Toc56699160"/>
      <w:bookmarkStart w:id="3997" w:name="_Toc67681137"/>
      <w:r w:rsidRPr="002B35B4">
        <w:rPr>
          <w:lang w:val="en-US"/>
        </w:rPr>
        <w:t>B.1</w:t>
      </w:r>
      <w:r w:rsidRPr="002B35B4">
        <w:rPr>
          <w:lang w:val="en-US"/>
        </w:rPr>
        <w:tab/>
      </w:r>
      <w:r>
        <w:rPr>
          <w:lang w:val="en-US"/>
        </w:rPr>
        <w:t xml:space="preserve">Example of </w:t>
      </w:r>
      <w:r w:rsidRPr="002B35B4">
        <w:rPr>
          <w:lang w:val="en-US"/>
        </w:rPr>
        <w:t>HTTP multipart message</w:t>
      </w:r>
      <w:bookmarkEnd w:id="3990"/>
      <w:bookmarkEnd w:id="3991"/>
      <w:bookmarkEnd w:id="3992"/>
      <w:bookmarkEnd w:id="3993"/>
      <w:bookmarkEnd w:id="3994"/>
      <w:bookmarkEnd w:id="3995"/>
      <w:bookmarkEnd w:id="3996"/>
      <w:bookmarkEnd w:id="3997"/>
    </w:p>
    <w:p w14:paraId="7E739D19" w14:textId="77777777" w:rsidR="00602AC0" w:rsidRPr="005C2369" w:rsidRDefault="00602AC0" w:rsidP="00602AC0">
      <w:pPr>
        <w:pStyle w:val="Heading3"/>
        <w:rPr>
          <w:lang w:val="en-US"/>
        </w:rPr>
      </w:pPr>
      <w:bookmarkStart w:id="3998" w:name="_Toc25156620"/>
      <w:bookmarkStart w:id="3999" w:name="_Toc34124925"/>
      <w:bookmarkStart w:id="4000" w:name="_Toc43208061"/>
      <w:bookmarkStart w:id="4001" w:name="_Toc49857528"/>
      <w:bookmarkStart w:id="4002" w:name="_Toc56677374"/>
      <w:bookmarkStart w:id="4003" w:name="_Toc56691897"/>
      <w:bookmarkStart w:id="4004" w:name="_Toc56699161"/>
      <w:bookmarkStart w:id="4005" w:name="_Toc67681138"/>
      <w:r>
        <w:rPr>
          <w:lang w:val="en-US"/>
        </w:rPr>
        <w:t>B.1.1</w:t>
      </w:r>
      <w:r>
        <w:rPr>
          <w:lang w:val="en-US"/>
        </w:rPr>
        <w:tab/>
        <w:t>General</w:t>
      </w:r>
      <w:bookmarkEnd w:id="3998"/>
      <w:bookmarkEnd w:id="3999"/>
      <w:bookmarkEnd w:id="4000"/>
      <w:bookmarkEnd w:id="4001"/>
      <w:bookmarkEnd w:id="4002"/>
      <w:bookmarkEnd w:id="4003"/>
      <w:bookmarkEnd w:id="4004"/>
      <w:bookmarkEnd w:id="4005"/>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602AC0">
      <w:pPr>
        <w:pStyle w:val="Heading3"/>
        <w:rPr>
          <w:lang w:val="en-US" w:eastAsia="fr-FR"/>
        </w:rPr>
      </w:pPr>
      <w:bookmarkStart w:id="4006" w:name="_Toc25156621"/>
      <w:bookmarkStart w:id="4007" w:name="_Toc34124926"/>
      <w:bookmarkStart w:id="4008" w:name="_Toc43208062"/>
      <w:bookmarkStart w:id="4009" w:name="_Toc49857529"/>
      <w:bookmarkStart w:id="4010" w:name="_Toc56677375"/>
      <w:bookmarkStart w:id="4011" w:name="_Toc56691898"/>
      <w:bookmarkStart w:id="4012" w:name="_Toc56699162"/>
      <w:bookmarkStart w:id="4013" w:name="_Toc6768113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006"/>
      <w:bookmarkEnd w:id="4007"/>
      <w:bookmarkEnd w:id="4008"/>
      <w:bookmarkEnd w:id="4009"/>
      <w:bookmarkEnd w:id="4010"/>
      <w:bookmarkEnd w:id="4011"/>
      <w:bookmarkEnd w:id="4012"/>
      <w:bookmarkEnd w:id="401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77777777" w:rsidR="00602AC0" w:rsidRPr="003B2883" w:rsidRDefault="00602AC0" w:rsidP="00454078">
      <w:pPr>
        <w:pStyle w:val="Heading1"/>
      </w:pPr>
      <w:r w:rsidRPr="003B2883">
        <w:br w:type="page"/>
      </w:r>
      <w:bookmarkStart w:id="4014" w:name="_Toc56699163"/>
      <w:bookmarkStart w:id="4015" w:name="historyclause"/>
      <w:bookmarkStart w:id="4016" w:name="_Hlk523319292"/>
      <w:bookmarkStart w:id="4017" w:name="_Toc67681140"/>
      <w:r w:rsidRPr="003B2883">
        <w:lastRenderedPageBreak/>
        <w:t xml:space="preserve">Annex </w:t>
      </w:r>
      <w:r>
        <w:t>C</w:t>
      </w:r>
      <w:r w:rsidRPr="003B2883">
        <w:t xml:space="preserve"> (informative):</w:t>
      </w:r>
      <w:r w:rsidRPr="003B2883">
        <w:tab/>
        <w:t>Change history</w:t>
      </w:r>
      <w:bookmarkEnd w:id="4014"/>
      <w:bookmarkEnd w:id="4017"/>
    </w:p>
    <w:bookmarkEnd w:id="401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C6758E">
            <w:pPr>
              <w:pStyle w:val="TAC"/>
              <w:rPr>
                <w:sz w:val="16"/>
              </w:rPr>
            </w:pPr>
            <w:hyperlink r:id="rId86"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C6758E">
            <w:pPr>
              <w:pStyle w:val="TAC"/>
              <w:rPr>
                <w:sz w:val="16"/>
              </w:rPr>
            </w:pPr>
            <w:hyperlink r:id="rId8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C6758E">
            <w:pPr>
              <w:pStyle w:val="TAC"/>
              <w:rPr>
                <w:sz w:val="16"/>
              </w:rPr>
            </w:pPr>
            <w:hyperlink r:id="rId88"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C6758E">
            <w:pPr>
              <w:pStyle w:val="TAC"/>
              <w:rPr>
                <w:sz w:val="16"/>
              </w:rPr>
            </w:pPr>
            <w:hyperlink r:id="rId89"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C6758E">
            <w:pPr>
              <w:pStyle w:val="TAC"/>
              <w:rPr>
                <w:sz w:val="16"/>
              </w:rPr>
            </w:pPr>
            <w:hyperlink r:id="rId90"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C6758E">
            <w:pPr>
              <w:pStyle w:val="TAC"/>
              <w:rPr>
                <w:sz w:val="16"/>
              </w:rPr>
            </w:pPr>
            <w:hyperlink r:id="rId91"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C6758E">
            <w:pPr>
              <w:pStyle w:val="TAC"/>
              <w:rPr>
                <w:sz w:val="16"/>
              </w:rPr>
            </w:pPr>
            <w:hyperlink r:id="rId92"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C6758E">
            <w:pPr>
              <w:pStyle w:val="TAC"/>
              <w:rPr>
                <w:sz w:val="16"/>
              </w:rPr>
            </w:pPr>
            <w:hyperlink r:id="rId93"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C6758E">
            <w:pPr>
              <w:pStyle w:val="TAC"/>
              <w:rPr>
                <w:sz w:val="16"/>
              </w:rPr>
            </w:pPr>
            <w:hyperlink r:id="rId94"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C6758E">
            <w:pPr>
              <w:pStyle w:val="TAC"/>
              <w:rPr>
                <w:sz w:val="16"/>
              </w:rPr>
            </w:pPr>
            <w:hyperlink r:id="rId9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C6758E">
            <w:pPr>
              <w:pStyle w:val="TAC"/>
              <w:rPr>
                <w:sz w:val="16"/>
              </w:rPr>
            </w:pPr>
            <w:hyperlink r:id="rId96"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C6758E">
            <w:pPr>
              <w:pStyle w:val="TAC"/>
              <w:rPr>
                <w:sz w:val="16"/>
              </w:rPr>
            </w:pPr>
            <w:hyperlink r:id="rId9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C6758E">
            <w:pPr>
              <w:pStyle w:val="TAC"/>
              <w:rPr>
                <w:sz w:val="16"/>
              </w:rPr>
            </w:pPr>
            <w:hyperlink r:id="rId98"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C6758E">
            <w:pPr>
              <w:pStyle w:val="TAC"/>
              <w:rPr>
                <w:sz w:val="16"/>
              </w:rPr>
            </w:pPr>
            <w:hyperlink r:id="rId99"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C6758E">
            <w:pPr>
              <w:pStyle w:val="TAC"/>
              <w:rPr>
                <w:sz w:val="16"/>
              </w:rPr>
            </w:pPr>
            <w:hyperlink r:id="rId100"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C6758E">
            <w:pPr>
              <w:pStyle w:val="TAC"/>
              <w:rPr>
                <w:sz w:val="16"/>
              </w:rPr>
            </w:pPr>
            <w:hyperlink r:id="rId101"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C6758E">
            <w:pPr>
              <w:pStyle w:val="TAC"/>
              <w:rPr>
                <w:sz w:val="16"/>
              </w:rPr>
            </w:pPr>
            <w:hyperlink r:id="rId10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C6758E">
            <w:pPr>
              <w:pStyle w:val="TAC"/>
              <w:rPr>
                <w:sz w:val="16"/>
              </w:rPr>
            </w:pPr>
            <w:hyperlink r:id="rId103"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C6758E">
            <w:pPr>
              <w:pStyle w:val="TAC"/>
              <w:rPr>
                <w:sz w:val="16"/>
              </w:rPr>
            </w:pPr>
            <w:hyperlink r:id="rId104"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C6758E">
            <w:pPr>
              <w:pStyle w:val="TAC"/>
              <w:rPr>
                <w:sz w:val="16"/>
              </w:rPr>
            </w:pPr>
            <w:hyperlink r:id="rId10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C6758E">
            <w:pPr>
              <w:pStyle w:val="TAC"/>
              <w:rPr>
                <w:sz w:val="16"/>
              </w:rPr>
            </w:pPr>
            <w:hyperlink r:id="rId106"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C6758E">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C6758E">
            <w:pPr>
              <w:pStyle w:val="TAC"/>
              <w:rPr>
                <w:sz w:val="16"/>
              </w:rPr>
            </w:pPr>
            <w:hyperlink r:id="rId108"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C6758E">
            <w:pPr>
              <w:pStyle w:val="TAC"/>
              <w:rPr>
                <w:sz w:val="16"/>
              </w:rPr>
            </w:pPr>
            <w:hyperlink r:id="rId10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C6758E">
            <w:pPr>
              <w:pStyle w:val="TAC"/>
              <w:rPr>
                <w:sz w:val="16"/>
              </w:rPr>
            </w:pPr>
            <w:hyperlink r:id="rId110"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C6758E">
            <w:pPr>
              <w:pStyle w:val="TAC"/>
              <w:rPr>
                <w:sz w:val="16"/>
              </w:rPr>
            </w:pPr>
            <w:hyperlink r:id="rId111"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bookmarkEnd w:id="4016"/>
    </w:tbl>
    <w:p w14:paraId="511AA417" w14:textId="77777777" w:rsidR="00080512" w:rsidRDefault="00080512" w:rsidP="00602AC0"/>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51F52C" w14:textId="77777777" w:rsidR="00261AD0" w:rsidRDefault="00261AD0">
      <w:r>
        <w:separator/>
      </w:r>
    </w:p>
  </w:endnote>
  <w:endnote w:type="continuationSeparator" w:id="0">
    <w:p w14:paraId="3141EC1A" w14:textId="77777777" w:rsidR="00261AD0" w:rsidRDefault="00261A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C46E1" w14:textId="77777777" w:rsidR="00C6758E" w:rsidRDefault="00C675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372AC4" w14:textId="77777777" w:rsidR="00261AD0" w:rsidRDefault="00261AD0">
      <w:r>
        <w:separator/>
      </w:r>
    </w:p>
  </w:footnote>
  <w:footnote w:type="continuationSeparator" w:id="0">
    <w:p w14:paraId="48A2D5DB" w14:textId="77777777" w:rsidR="00261AD0" w:rsidRDefault="00261A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ADF12" w14:textId="5D7AB14E" w:rsidR="00C6758E" w:rsidRDefault="00C675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02CE">
      <w:rPr>
        <w:rFonts w:ascii="Arial" w:hAnsi="Arial" w:cs="Arial"/>
        <w:b/>
        <w:noProof/>
        <w:sz w:val="18"/>
        <w:szCs w:val="18"/>
      </w:rPr>
      <w:t>3GPP TS 29.518 V17.1.0 (2021-03)</w:t>
    </w:r>
    <w:r>
      <w:rPr>
        <w:rFonts w:ascii="Arial" w:hAnsi="Arial" w:cs="Arial"/>
        <w:b/>
        <w:sz w:val="18"/>
        <w:szCs w:val="18"/>
      </w:rPr>
      <w:fldChar w:fldCharType="end"/>
    </w:r>
  </w:p>
  <w:p w14:paraId="0C8C81BF" w14:textId="77777777" w:rsidR="00C6758E" w:rsidRDefault="00C675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4A8FAEA" w:rsidR="00C6758E" w:rsidRDefault="00C675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02CE">
      <w:rPr>
        <w:rFonts w:ascii="Arial" w:hAnsi="Arial" w:cs="Arial"/>
        <w:b/>
        <w:noProof/>
        <w:sz w:val="18"/>
        <w:szCs w:val="18"/>
      </w:rPr>
      <w:t>Release 17</w:t>
    </w:r>
    <w:r>
      <w:rPr>
        <w:rFonts w:ascii="Arial" w:hAnsi="Arial" w:cs="Arial"/>
        <w:b/>
        <w:sz w:val="18"/>
        <w:szCs w:val="18"/>
      </w:rPr>
      <w:fldChar w:fldCharType="end"/>
    </w:r>
  </w:p>
  <w:p w14:paraId="6E5B74EE" w14:textId="77777777" w:rsidR="00C6758E" w:rsidRDefault="00C675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3"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8"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27"/>
  </w:num>
  <w:num w:numId="6">
    <w:abstractNumId w:val="25"/>
  </w:num>
  <w:num w:numId="7">
    <w:abstractNumId w:val="32"/>
  </w:num>
  <w:num w:numId="8">
    <w:abstractNumId w:val="9"/>
  </w:num>
  <w:num w:numId="9">
    <w:abstractNumId w:val="37"/>
  </w:num>
  <w:num w:numId="10">
    <w:abstractNumId w:val="18"/>
  </w:num>
  <w:num w:numId="11">
    <w:abstractNumId w:val="7"/>
  </w:num>
  <w:num w:numId="12">
    <w:abstractNumId w:val="3"/>
  </w:num>
  <w:num w:numId="13">
    <w:abstractNumId w:val="13"/>
  </w:num>
  <w:num w:numId="14">
    <w:abstractNumId w:val="17"/>
  </w:num>
  <w:num w:numId="15">
    <w:abstractNumId w:val="15"/>
  </w:num>
  <w:num w:numId="16">
    <w:abstractNumId w:val="0"/>
  </w:num>
  <w:num w:numId="17">
    <w:abstractNumId w:val="28"/>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0"/>
  </w:num>
  <w:num w:numId="20">
    <w:abstractNumId w:val="10"/>
  </w:num>
  <w:num w:numId="21">
    <w:abstractNumId w:val="8"/>
  </w:num>
  <w:num w:numId="22">
    <w:abstractNumId w:val="29"/>
  </w:num>
  <w:num w:numId="23">
    <w:abstractNumId w:val="16"/>
  </w:num>
  <w:num w:numId="24">
    <w:abstractNumId w:val="34"/>
  </w:num>
  <w:num w:numId="25">
    <w:abstractNumId w:val="35"/>
  </w:num>
  <w:num w:numId="26">
    <w:abstractNumId w:val="23"/>
  </w:num>
  <w:num w:numId="27">
    <w:abstractNumId w:val="22"/>
  </w:num>
  <w:num w:numId="28">
    <w:abstractNumId w:val="21"/>
  </w:num>
  <w:num w:numId="29">
    <w:abstractNumId w:val="4"/>
  </w:num>
  <w:num w:numId="30">
    <w:abstractNumId w:val="26"/>
  </w:num>
  <w:num w:numId="31">
    <w:abstractNumId w:val="11"/>
  </w:num>
  <w:num w:numId="32">
    <w:abstractNumId w:val="19"/>
  </w:num>
  <w:num w:numId="33">
    <w:abstractNumId w:val="36"/>
  </w:num>
  <w:num w:numId="34">
    <w:abstractNumId w:val="31"/>
  </w:num>
  <w:num w:numId="35">
    <w:abstractNumId w:val="33"/>
  </w:num>
  <w:num w:numId="36">
    <w:abstractNumId w:val="12"/>
  </w:num>
  <w:num w:numId="37">
    <w:abstractNumId w:val="14"/>
  </w:num>
  <w:num w:numId="38">
    <w:abstractNumId w:val="38"/>
  </w:num>
  <w:num w:numId="39">
    <w:abstractNumId w:val="24"/>
  </w:num>
  <w:num w:numId="40">
    <w:abstractNumId w:val="5"/>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F04"/>
    <w:rsid w:val="000165AD"/>
    <w:rsid w:val="00021DD0"/>
    <w:rsid w:val="000245A2"/>
    <w:rsid w:val="00033397"/>
    <w:rsid w:val="00040095"/>
    <w:rsid w:val="000422A1"/>
    <w:rsid w:val="0004276E"/>
    <w:rsid w:val="00047F0E"/>
    <w:rsid w:val="0005113E"/>
    <w:rsid w:val="00051834"/>
    <w:rsid w:val="00054A22"/>
    <w:rsid w:val="00057EFC"/>
    <w:rsid w:val="00062023"/>
    <w:rsid w:val="0006553F"/>
    <w:rsid w:val="000655A6"/>
    <w:rsid w:val="0006763C"/>
    <w:rsid w:val="00080512"/>
    <w:rsid w:val="0008339B"/>
    <w:rsid w:val="00085B8C"/>
    <w:rsid w:val="0009176A"/>
    <w:rsid w:val="0009536C"/>
    <w:rsid w:val="000A3AF3"/>
    <w:rsid w:val="000B0B72"/>
    <w:rsid w:val="000B1450"/>
    <w:rsid w:val="000C1CDC"/>
    <w:rsid w:val="000C47C3"/>
    <w:rsid w:val="000C7954"/>
    <w:rsid w:val="000D2828"/>
    <w:rsid w:val="000D58AB"/>
    <w:rsid w:val="000D6A1A"/>
    <w:rsid w:val="000F2C42"/>
    <w:rsid w:val="000F74A5"/>
    <w:rsid w:val="0010131D"/>
    <w:rsid w:val="00112A21"/>
    <w:rsid w:val="00125FE5"/>
    <w:rsid w:val="00133525"/>
    <w:rsid w:val="00140E55"/>
    <w:rsid w:val="00141DBA"/>
    <w:rsid w:val="00170A08"/>
    <w:rsid w:val="00172431"/>
    <w:rsid w:val="001775C4"/>
    <w:rsid w:val="001837A9"/>
    <w:rsid w:val="00187EED"/>
    <w:rsid w:val="001A4ACA"/>
    <w:rsid w:val="001A4C42"/>
    <w:rsid w:val="001A7420"/>
    <w:rsid w:val="001A7677"/>
    <w:rsid w:val="001B6637"/>
    <w:rsid w:val="001C21C3"/>
    <w:rsid w:val="001D02C2"/>
    <w:rsid w:val="001D4998"/>
    <w:rsid w:val="001D5EDF"/>
    <w:rsid w:val="001E0492"/>
    <w:rsid w:val="001E2CAF"/>
    <w:rsid w:val="001F0C1D"/>
    <w:rsid w:val="001F1132"/>
    <w:rsid w:val="001F168B"/>
    <w:rsid w:val="001F47C9"/>
    <w:rsid w:val="00222F55"/>
    <w:rsid w:val="0023054C"/>
    <w:rsid w:val="002347A2"/>
    <w:rsid w:val="00261AD0"/>
    <w:rsid w:val="002675F0"/>
    <w:rsid w:val="00286234"/>
    <w:rsid w:val="002928F9"/>
    <w:rsid w:val="002A2F2E"/>
    <w:rsid w:val="002A69C1"/>
    <w:rsid w:val="002B14A7"/>
    <w:rsid w:val="002B4F91"/>
    <w:rsid w:val="002B6339"/>
    <w:rsid w:val="002B76A4"/>
    <w:rsid w:val="002B7E84"/>
    <w:rsid w:val="002C4FDC"/>
    <w:rsid w:val="002E00EE"/>
    <w:rsid w:val="00302DFE"/>
    <w:rsid w:val="00307039"/>
    <w:rsid w:val="00307AEA"/>
    <w:rsid w:val="003172DC"/>
    <w:rsid w:val="003254E6"/>
    <w:rsid w:val="00325AFC"/>
    <w:rsid w:val="00342745"/>
    <w:rsid w:val="00346ED2"/>
    <w:rsid w:val="0035462D"/>
    <w:rsid w:val="00357CF6"/>
    <w:rsid w:val="00360296"/>
    <w:rsid w:val="0036634F"/>
    <w:rsid w:val="00371E2E"/>
    <w:rsid w:val="003742A7"/>
    <w:rsid w:val="003765B8"/>
    <w:rsid w:val="00380009"/>
    <w:rsid w:val="00390891"/>
    <w:rsid w:val="00393DA8"/>
    <w:rsid w:val="003A5B4C"/>
    <w:rsid w:val="003B23B6"/>
    <w:rsid w:val="003B333C"/>
    <w:rsid w:val="003B466D"/>
    <w:rsid w:val="003C3971"/>
    <w:rsid w:val="003E0F1D"/>
    <w:rsid w:val="003E5973"/>
    <w:rsid w:val="003F0E21"/>
    <w:rsid w:val="003F5513"/>
    <w:rsid w:val="004108CF"/>
    <w:rsid w:val="00413A75"/>
    <w:rsid w:val="00415E7A"/>
    <w:rsid w:val="00416092"/>
    <w:rsid w:val="00417DDE"/>
    <w:rsid w:val="00423334"/>
    <w:rsid w:val="004325E6"/>
    <w:rsid w:val="004345EC"/>
    <w:rsid w:val="00445475"/>
    <w:rsid w:val="004472FB"/>
    <w:rsid w:val="00454078"/>
    <w:rsid w:val="00455AA0"/>
    <w:rsid w:val="00461FAD"/>
    <w:rsid w:val="00464346"/>
    <w:rsid w:val="00465515"/>
    <w:rsid w:val="00465668"/>
    <w:rsid w:val="00474188"/>
    <w:rsid w:val="00485D62"/>
    <w:rsid w:val="004B55F8"/>
    <w:rsid w:val="004D14FE"/>
    <w:rsid w:val="004D3578"/>
    <w:rsid w:val="004E213A"/>
    <w:rsid w:val="004F0988"/>
    <w:rsid w:val="004F3340"/>
    <w:rsid w:val="005115A6"/>
    <w:rsid w:val="00513852"/>
    <w:rsid w:val="0053371B"/>
    <w:rsid w:val="0053388B"/>
    <w:rsid w:val="00535773"/>
    <w:rsid w:val="00540731"/>
    <w:rsid w:val="00543E6C"/>
    <w:rsid w:val="00544F24"/>
    <w:rsid w:val="00550C54"/>
    <w:rsid w:val="00554D58"/>
    <w:rsid w:val="00557D82"/>
    <w:rsid w:val="00560143"/>
    <w:rsid w:val="00565087"/>
    <w:rsid w:val="00565986"/>
    <w:rsid w:val="0058311F"/>
    <w:rsid w:val="00590083"/>
    <w:rsid w:val="00597B11"/>
    <w:rsid w:val="005A1B37"/>
    <w:rsid w:val="005A1CD0"/>
    <w:rsid w:val="005B17DF"/>
    <w:rsid w:val="005B796D"/>
    <w:rsid w:val="005C63D9"/>
    <w:rsid w:val="005D02CE"/>
    <w:rsid w:val="005D2E01"/>
    <w:rsid w:val="005D50BD"/>
    <w:rsid w:val="005D7526"/>
    <w:rsid w:val="005D766C"/>
    <w:rsid w:val="005E4BB2"/>
    <w:rsid w:val="005E6318"/>
    <w:rsid w:val="005F70CF"/>
    <w:rsid w:val="0060281C"/>
    <w:rsid w:val="00602AC0"/>
    <w:rsid w:val="00602AEA"/>
    <w:rsid w:val="00614FDF"/>
    <w:rsid w:val="0061726D"/>
    <w:rsid w:val="0062264D"/>
    <w:rsid w:val="00630C97"/>
    <w:rsid w:val="0063543D"/>
    <w:rsid w:val="00635F14"/>
    <w:rsid w:val="006437A1"/>
    <w:rsid w:val="006444EC"/>
    <w:rsid w:val="006450B6"/>
    <w:rsid w:val="00645142"/>
    <w:rsid w:val="00647114"/>
    <w:rsid w:val="00651612"/>
    <w:rsid w:val="00663D26"/>
    <w:rsid w:val="00670A21"/>
    <w:rsid w:val="006779BA"/>
    <w:rsid w:val="00686253"/>
    <w:rsid w:val="006909C9"/>
    <w:rsid w:val="00693BD0"/>
    <w:rsid w:val="006954DF"/>
    <w:rsid w:val="006A323F"/>
    <w:rsid w:val="006B30D0"/>
    <w:rsid w:val="006B32BB"/>
    <w:rsid w:val="006C3D95"/>
    <w:rsid w:val="006D56D2"/>
    <w:rsid w:val="006E10FC"/>
    <w:rsid w:val="006E159F"/>
    <w:rsid w:val="006E2902"/>
    <w:rsid w:val="006E4A4E"/>
    <w:rsid w:val="006E5C86"/>
    <w:rsid w:val="00701116"/>
    <w:rsid w:val="00703B06"/>
    <w:rsid w:val="00703B84"/>
    <w:rsid w:val="00706A79"/>
    <w:rsid w:val="00713C44"/>
    <w:rsid w:val="00722F13"/>
    <w:rsid w:val="00724AB7"/>
    <w:rsid w:val="007302BE"/>
    <w:rsid w:val="00730976"/>
    <w:rsid w:val="00734A5B"/>
    <w:rsid w:val="0074026F"/>
    <w:rsid w:val="007429F6"/>
    <w:rsid w:val="00744418"/>
    <w:rsid w:val="00744E76"/>
    <w:rsid w:val="00755239"/>
    <w:rsid w:val="00760815"/>
    <w:rsid w:val="00765A64"/>
    <w:rsid w:val="00774DA4"/>
    <w:rsid w:val="00776EE1"/>
    <w:rsid w:val="00781F0F"/>
    <w:rsid w:val="00784D65"/>
    <w:rsid w:val="00797F28"/>
    <w:rsid w:val="007A362D"/>
    <w:rsid w:val="007A54FE"/>
    <w:rsid w:val="007A7F94"/>
    <w:rsid w:val="007B0438"/>
    <w:rsid w:val="007B127D"/>
    <w:rsid w:val="007B2490"/>
    <w:rsid w:val="007B2990"/>
    <w:rsid w:val="007B600E"/>
    <w:rsid w:val="007C36F1"/>
    <w:rsid w:val="007D0FB8"/>
    <w:rsid w:val="007E245A"/>
    <w:rsid w:val="007F0F4A"/>
    <w:rsid w:val="008017E3"/>
    <w:rsid w:val="008028A4"/>
    <w:rsid w:val="00806924"/>
    <w:rsid w:val="00811AE4"/>
    <w:rsid w:val="00814CA8"/>
    <w:rsid w:val="008242E5"/>
    <w:rsid w:val="008274CC"/>
    <w:rsid w:val="00830747"/>
    <w:rsid w:val="008319C3"/>
    <w:rsid w:val="008412A0"/>
    <w:rsid w:val="00846C9B"/>
    <w:rsid w:val="00862B90"/>
    <w:rsid w:val="00874D45"/>
    <w:rsid w:val="008768CA"/>
    <w:rsid w:val="00895F96"/>
    <w:rsid w:val="008A39D8"/>
    <w:rsid w:val="008A4882"/>
    <w:rsid w:val="008B7751"/>
    <w:rsid w:val="008C0AD3"/>
    <w:rsid w:val="008C350E"/>
    <w:rsid w:val="008C384C"/>
    <w:rsid w:val="008D64A8"/>
    <w:rsid w:val="008F0C10"/>
    <w:rsid w:val="008F58DA"/>
    <w:rsid w:val="008F595B"/>
    <w:rsid w:val="008F706B"/>
    <w:rsid w:val="009006BF"/>
    <w:rsid w:val="0090271F"/>
    <w:rsid w:val="00902E23"/>
    <w:rsid w:val="00902E38"/>
    <w:rsid w:val="009047F6"/>
    <w:rsid w:val="009114D7"/>
    <w:rsid w:val="009125DE"/>
    <w:rsid w:val="0091348E"/>
    <w:rsid w:val="00913ED4"/>
    <w:rsid w:val="00917CCB"/>
    <w:rsid w:val="00925674"/>
    <w:rsid w:val="00942EC2"/>
    <w:rsid w:val="009475F8"/>
    <w:rsid w:val="00952D58"/>
    <w:rsid w:val="0095496B"/>
    <w:rsid w:val="0096264F"/>
    <w:rsid w:val="00967934"/>
    <w:rsid w:val="00973D83"/>
    <w:rsid w:val="00985C08"/>
    <w:rsid w:val="009904E3"/>
    <w:rsid w:val="00991FFF"/>
    <w:rsid w:val="00996D96"/>
    <w:rsid w:val="009A1BC8"/>
    <w:rsid w:val="009B114E"/>
    <w:rsid w:val="009C3BE0"/>
    <w:rsid w:val="009C5201"/>
    <w:rsid w:val="009C6CB2"/>
    <w:rsid w:val="009D563A"/>
    <w:rsid w:val="009E7622"/>
    <w:rsid w:val="009F37B7"/>
    <w:rsid w:val="009F5729"/>
    <w:rsid w:val="00A05BB3"/>
    <w:rsid w:val="00A10F02"/>
    <w:rsid w:val="00A139E4"/>
    <w:rsid w:val="00A164B4"/>
    <w:rsid w:val="00A16E57"/>
    <w:rsid w:val="00A24E18"/>
    <w:rsid w:val="00A26956"/>
    <w:rsid w:val="00A27486"/>
    <w:rsid w:val="00A51B05"/>
    <w:rsid w:val="00A53724"/>
    <w:rsid w:val="00A56066"/>
    <w:rsid w:val="00A73129"/>
    <w:rsid w:val="00A82346"/>
    <w:rsid w:val="00A92BA1"/>
    <w:rsid w:val="00A937E0"/>
    <w:rsid w:val="00AB01D5"/>
    <w:rsid w:val="00AB3498"/>
    <w:rsid w:val="00AB378D"/>
    <w:rsid w:val="00AB798E"/>
    <w:rsid w:val="00AC4B97"/>
    <w:rsid w:val="00AC6BC6"/>
    <w:rsid w:val="00AC6D2C"/>
    <w:rsid w:val="00AD557D"/>
    <w:rsid w:val="00AE65E2"/>
    <w:rsid w:val="00AF3C29"/>
    <w:rsid w:val="00AF59C1"/>
    <w:rsid w:val="00AF7832"/>
    <w:rsid w:val="00B01861"/>
    <w:rsid w:val="00B058E7"/>
    <w:rsid w:val="00B071BD"/>
    <w:rsid w:val="00B1264D"/>
    <w:rsid w:val="00B15449"/>
    <w:rsid w:val="00B27749"/>
    <w:rsid w:val="00B73397"/>
    <w:rsid w:val="00B8158F"/>
    <w:rsid w:val="00B8374D"/>
    <w:rsid w:val="00B85D93"/>
    <w:rsid w:val="00B87B51"/>
    <w:rsid w:val="00B93086"/>
    <w:rsid w:val="00B94FAB"/>
    <w:rsid w:val="00BA19ED"/>
    <w:rsid w:val="00BA2F5E"/>
    <w:rsid w:val="00BA4B8D"/>
    <w:rsid w:val="00BA69F1"/>
    <w:rsid w:val="00BB25CB"/>
    <w:rsid w:val="00BC0747"/>
    <w:rsid w:val="00BC0F7D"/>
    <w:rsid w:val="00BD7D31"/>
    <w:rsid w:val="00BE3255"/>
    <w:rsid w:val="00BE6325"/>
    <w:rsid w:val="00BF128E"/>
    <w:rsid w:val="00BF16EC"/>
    <w:rsid w:val="00C03D75"/>
    <w:rsid w:val="00C074DD"/>
    <w:rsid w:val="00C12C3F"/>
    <w:rsid w:val="00C1496A"/>
    <w:rsid w:val="00C20ABD"/>
    <w:rsid w:val="00C20C06"/>
    <w:rsid w:val="00C20C82"/>
    <w:rsid w:val="00C21B70"/>
    <w:rsid w:val="00C2214C"/>
    <w:rsid w:val="00C30764"/>
    <w:rsid w:val="00C33079"/>
    <w:rsid w:val="00C42AC1"/>
    <w:rsid w:val="00C45231"/>
    <w:rsid w:val="00C5060C"/>
    <w:rsid w:val="00C51C4E"/>
    <w:rsid w:val="00C6753F"/>
    <w:rsid w:val="00C6758E"/>
    <w:rsid w:val="00C70FAD"/>
    <w:rsid w:val="00C72833"/>
    <w:rsid w:val="00C80F1D"/>
    <w:rsid w:val="00C93705"/>
    <w:rsid w:val="00C93F40"/>
    <w:rsid w:val="00CA3D0C"/>
    <w:rsid w:val="00CA4CE0"/>
    <w:rsid w:val="00CA769A"/>
    <w:rsid w:val="00CD1250"/>
    <w:rsid w:val="00CD5ADC"/>
    <w:rsid w:val="00D13F1E"/>
    <w:rsid w:val="00D15629"/>
    <w:rsid w:val="00D40A40"/>
    <w:rsid w:val="00D50D1A"/>
    <w:rsid w:val="00D568C0"/>
    <w:rsid w:val="00D5694C"/>
    <w:rsid w:val="00D57972"/>
    <w:rsid w:val="00D6040A"/>
    <w:rsid w:val="00D61F8C"/>
    <w:rsid w:val="00D66742"/>
    <w:rsid w:val="00D675A9"/>
    <w:rsid w:val="00D723DA"/>
    <w:rsid w:val="00D738D6"/>
    <w:rsid w:val="00D755EB"/>
    <w:rsid w:val="00D76048"/>
    <w:rsid w:val="00D775CB"/>
    <w:rsid w:val="00D86F7B"/>
    <w:rsid w:val="00D87E00"/>
    <w:rsid w:val="00D9134D"/>
    <w:rsid w:val="00D956AF"/>
    <w:rsid w:val="00DA7A03"/>
    <w:rsid w:val="00DB1818"/>
    <w:rsid w:val="00DC309B"/>
    <w:rsid w:val="00DC4DA2"/>
    <w:rsid w:val="00DD13F6"/>
    <w:rsid w:val="00DD4C17"/>
    <w:rsid w:val="00DD564F"/>
    <w:rsid w:val="00DD74A5"/>
    <w:rsid w:val="00DF2B1F"/>
    <w:rsid w:val="00DF3727"/>
    <w:rsid w:val="00DF62CD"/>
    <w:rsid w:val="00E1046B"/>
    <w:rsid w:val="00E16509"/>
    <w:rsid w:val="00E209EA"/>
    <w:rsid w:val="00E334F7"/>
    <w:rsid w:val="00E35671"/>
    <w:rsid w:val="00E423D9"/>
    <w:rsid w:val="00E430BF"/>
    <w:rsid w:val="00E44582"/>
    <w:rsid w:val="00E46C8B"/>
    <w:rsid w:val="00E67E59"/>
    <w:rsid w:val="00E70207"/>
    <w:rsid w:val="00E77645"/>
    <w:rsid w:val="00E83BD8"/>
    <w:rsid w:val="00E91286"/>
    <w:rsid w:val="00E92197"/>
    <w:rsid w:val="00E94EE4"/>
    <w:rsid w:val="00EA15B0"/>
    <w:rsid w:val="00EA5EA7"/>
    <w:rsid w:val="00EB269B"/>
    <w:rsid w:val="00EB387E"/>
    <w:rsid w:val="00EB7487"/>
    <w:rsid w:val="00EC0CAB"/>
    <w:rsid w:val="00EC4A25"/>
    <w:rsid w:val="00ED145A"/>
    <w:rsid w:val="00EE7722"/>
    <w:rsid w:val="00F025A2"/>
    <w:rsid w:val="00F04712"/>
    <w:rsid w:val="00F13360"/>
    <w:rsid w:val="00F160CC"/>
    <w:rsid w:val="00F22EC7"/>
    <w:rsid w:val="00F27EB5"/>
    <w:rsid w:val="00F325C8"/>
    <w:rsid w:val="00F43F63"/>
    <w:rsid w:val="00F44E0E"/>
    <w:rsid w:val="00F44EDA"/>
    <w:rsid w:val="00F45879"/>
    <w:rsid w:val="00F5238C"/>
    <w:rsid w:val="00F5764D"/>
    <w:rsid w:val="00F653B8"/>
    <w:rsid w:val="00F65DC9"/>
    <w:rsid w:val="00F66F2C"/>
    <w:rsid w:val="00F75DA4"/>
    <w:rsid w:val="00F80BAF"/>
    <w:rsid w:val="00F9008D"/>
    <w:rsid w:val="00F9030F"/>
    <w:rsid w:val="00F9183C"/>
    <w:rsid w:val="00F92F2D"/>
    <w:rsid w:val="00FA1266"/>
    <w:rsid w:val="00FA1B11"/>
    <w:rsid w:val="00FB0E7F"/>
    <w:rsid w:val="00FB3951"/>
    <w:rsid w:val="00FB6EFB"/>
    <w:rsid w:val="00FC1192"/>
    <w:rsid w:val="00FC3AF7"/>
    <w:rsid w:val="00FD136B"/>
    <w:rsid w:val="00FD38C8"/>
    <w:rsid w:val="00FD57E2"/>
    <w:rsid w:val="00FD6FAB"/>
    <w:rsid w:val="00FD7AC5"/>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9" TargetMode="External"/><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30"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21" TargetMode="External"/><Relationship Id="rId102" Type="http://schemas.openxmlformats.org/officeDocument/2006/relationships/hyperlink" Target="https://portal.3gpp.org/ngppapp/CreateTdoc.aspx?mode=view&amp;contributionUid=CP-210043" TargetMode="External"/><Relationship Id="rId110" Type="http://schemas.openxmlformats.org/officeDocument/2006/relationships/hyperlink" Target="https://portal.3gpp.org/ngppapp/CreateTdoc.aspx?mode=view&amp;contributionUid=CP-210046"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3"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30" TargetMode="External"/><Relationship Id="rId105" Type="http://schemas.openxmlformats.org/officeDocument/2006/relationships/hyperlink" Target="https://portal.3gpp.org/ngppapp/CreateTdoc.aspx?mode=view&amp;contributionUid=CP-210048"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37" TargetMode="External"/><Relationship Id="rId98" Type="http://schemas.openxmlformats.org/officeDocument/2006/relationships/hyperlink" Target="https://portal.3gpp.org/ngppapp/CreateTdoc.aspx?mode=view&amp;contributionUid=CP-21004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59" TargetMode="External"/><Relationship Id="rId108" Type="http://schemas.openxmlformats.org/officeDocument/2006/relationships/hyperlink" Target="https://portal.3gpp.org/ngppapp/CreateTdoc.aspx?mode=view&amp;contributionUid=CP-210046"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59" TargetMode="External"/><Relationship Id="rId111" Type="http://schemas.openxmlformats.org/officeDocument/2006/relationships/hyperlink" Target="https://portal.3gpp.org/ngppapp/CreateTdoc.aspx?mode=view&amp;contributionUid=CP-21002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10021"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30" TargetMode="External"/><Relationship Id="rId94" Type="http://schemas.openxmlformats.org/officeDocument/2006/relationships/hyperlink" Target="https://portal.3gpp.org/ngppapp/CreateTdoc.aspx?mode=view&amp;contributionUid=CP-210043" TargetMode="External"/><Relationship Id="rId99" Type="http://schemas.openxmlformats.org/officeDocument/2006/relationships/hyperlink" Target="https://portal.3gpp.org/ngppapp/CreateTdoc.aspx?mode=view&amp;contributionUid=CP-210041" TargetMode="External"/><Relationship Id="rId101" Type="http://schemas.openxmlformats.org/officeDocument/2006/relationships/hyperlink" Target="https://portal.3gpp.org/ngppapp/CreateTdoc.aspx?mode=view&amp;contributionUid=CP-210043"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10048"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59" TargetMode="External"/><Relationship Id="rId104" Type="http://schemas.openxmlformats.org/officeDocument/2006/relationships/hyperlink" Target="https://portal.3gpp.org/ngppapp/CreateTdoc.aspx?mode=view&amp;contributionUid=CP-210048"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110169</Words>
  <Characters>627967</Characters>
  <Application>Microsoft Office Word</Application>
  <DocSecurity>0</DocSecurity>
  <Lines>5233</Lines>
  <Paragraphs>1473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736663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2021-03-12T08:19:00Z</dcterms:created>
  <dcterms:modified xsi:type="dcterms:W3CDTF">2021-03-26T18:43:00Z</dcterms:modified>
</cp:coreProperties>
</file>