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053EC42F"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167B17">
              <w:t>2</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167B17">
              <w:rPr>
                <w:sz w:val="32"/>
              </w:rPr>
              <w:t>3</w:t>
            </w:r>
            <w:r w:rsidRPr="006B49F1">
              <w:rPr>
                <w:sz w:val="32"/>
              </w:rPr>
              <w:t>-</w:t>
            </w:r>
            <w:bookmarkEnd w:id="2"/>
            <w:r w:rsidR="00167B17">
              <w:rPr>
                <w:sz w:val="32"/>
              </w:rPr>
              <w:t>03</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3.15pt" o:ole="">
                        <v:imagedata r:id="rId9" o:title=""/>
                      </v:shape>
                      <o:OLEObject Type="Embed" ProgID="Word.Picture.8" ShapeID="_x0000_i1025" DrawAspect="Content" ObjectID="_1741434371"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4pt;height:74.7pt" o:ole="">
                        <v:imagedata r:id="rId11" o:title=""/>
                      </v:shape>
                      <o:OLEObject Type="Embed" ProgID="Word.Picture.8" ShapeID="_x0000_i1026" DrawAspect="Content" ObjectID="_1741434372"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08988FF9"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167B17">
              <w:rPr>
                <w:noProof/>
                <w:sz w:val="18"/>
              </w:rPr>
              <w:t>3</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0827CE42" w14:textId="1AB866C0" w:rsidR="001A46BA" w:rsidRDefault="007B4AB5">
      <w:pPr>
        <w:pStyle w:val="TOC1"/>
        <w:rPr>
          <w:rFonts w:ascii="Calibri" w:hAnsi="Calibri"/>
          <w:noProof/>
          <w:szCs w:val="22"/>
          <w:lang w:eastAsia="en-GB"/>
        </w:rPr>
      </w:pPr>
      <w:r>
        <w:fldChar w:fldCharType="begin" w:fldLock="1"/>
      </w:r>
      <w:r>
        <w:instrText xml:space="preserve"> TOC \o "1-9" </w:instrText>
      </w:r>
      <w:r>
        <w:fldChar w:fldCharType="separate"/>
      </w:r>
      <w:r w:rsidR="001A46BA">
        <w:rPr>
          <w:noProof/>
        </w:rPr>
        <w:t>Foreword</w:t>
      </w:r>
      <w:r w:rsidR="001A46BA">
        <w:rPr>
          <w:noProof/>
        </w:rPr>
        <w:tab/>
      </w:r>
      <w:r w:rsidR="001A46BA">
        <w:rPr>
          <w:noProof/>
        </w:rPr>
        <w:fldChar w:fldCharType="begin" w:fldLock="1"/>
      </w:r>
      <w:r w:rsidR="001A46BA">
        <w:rPr>
          <w:noProof/>
        </w:rPr>
        <w:instrText xml:space="preserve"> PAGEREF _Toc130820642 \h </w:instrText>
      </w:r>
      <w:r w:rsidR="001A46BA">
        <w:rPr>
          <w:noProof/>
        </w:rPr>
      </w:r>
      <w:r w:rsidR="001A46BA">
        <w:rPr>
          <w:noProof/>
        </w:rPr>
        <w:fldChar w:fldCharType="separate"/>
      </w:r>
      <w:r w:rsidR="001A46BA">
        <w:rPr>
          <w:noProof/>
        </w:rPr>
        <w:t>10</w:t>
      </w:r>
      <w:r w:rsidR="001A46BA">
        <w:rPr>
          <w:noProof/>
        </w:rPr>
        <w:fldChar w:fldCharType="end"/>
      </w:r>
    </w:p>
    <w:p w14:paraId="7A206D99" w14:textId="732564F0" w:rsidR="001A46BA" w:rsidRDefault="001A46BA">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_Toc130820643 \h </w:instrText>
      </w:r>
      <w:r>
        <w:rPr>
          <w:noProof/>
        </w:rPr>
      </w:r>
      <w:r>
        <w:rPr>
          <w:noProof/>
        </w:rPr>
        <w:fldChar w:fldCharType="separate"/>
      </w:r>
      <w:r>
        <w:rPr>
          <w:noProof/>
        </w:rPr>
        <w:t>11</w:t>
      </w:r>
      <w:r>
        <w:rPr>
          <w:noProof/>
        </w:rPr>
        <w:fldChar w:fldCharType="end"/>
      </w:r>
    </w:p>
    <w:p w14:paraId="49198C8E" w14:textId="02BC3CDD" w:rsidR="001A46BA" w:rsidRDefault="001A46BA">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_Toc130820644 \h </w:instrText>
      </w:r>
      <w:r>
        <w:rPr>
          <w:noProof/>
        </w:rPr>
      </w:r>
      <w:r>
        <w:rPr>
          <w:noProof/>
        </w:rPr>
        <w:fldChar w:fldCharType="separate"/>
      </w:r>
      <w:r>
        <w:rPr>
          <w:noProof/>
        </w:rPr>
        <w:t>11</w:t>
      </w:r>
      <w:r>
        <w:rPr>
          <w:noProof/>
        </w:rPr>
        <w:fldChar w:fldCharType="end"/>
      </w:r>
    </w:p>
    <w:p w14:paraId="7431F4BB" w14:textId="64E0986B" w:rsidR="001A46BA" w:rsidRDefault="001A46BA">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_Toc130820645 \h </w:instrText>
      </w:r>
      <w:r>
        <w:rPr>
          <w:noProof/>
        </w:rPr>
      </w:r>
      <w:r>
        <w:rPr>
          <w:noProof/>
        </w:rPr>
        <w:fldChar w:fldCharType="separate"/>
      </w:r>
      <w:r>
        <w:rPr>
          <w:noProof/>
        </w:rPr>
        <w:t>13</w:t>
      </w:r>
      <w:r>
        <w:rPr>
          <w:noProof/>
        </w:rPr>
        <w:fldChar w:fldCharType="end"/>
      </w:r>
    </w:p>
    <w:p w14:paraId="3B869F46" w14:textId="0C40F270" w:rsidR="001A46BA" w:rsidRDefault="001A46BA">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_Toc130820646 \h </w:instrText>
      </w:r>
      <w:r>
        <w:rPr>
          <w:noProof/>
        </w:rPr>
      </w:r>
      <w:r>
        <w:rPr>
          <w:noProof/>
        </w:rPr>
        <w:fldChar w:fldCharType="separate"/>
      </w:r>
      <w:r>
        <w:rPr>
          <w:noProof/>
        </w:rPr>
        <w:t>13</w:t>
      </w:r>
      <w:r>
        <w:rPr>
          <w:noProof/>
        </w:rPr>
        <w:fldChar w:fldCharType="end"/>
      </w:r>
    </w:p>
    <w:p w14:paraId="3699054A" w14:textId="28672660" w:rsidR="001A46BA" w:rsidRDefault="001A46BA">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_Toc130820647 \h </w:instrText>
      </w:r>
      <w:r>
        <w:rPr>
          <w:noProof/>
        </w:rPr>
      </w:r>
      <w:r>
        <w:rPr>
          <w:noProof/>
        </w:rPr>
        <w:fldChar w:fldCharType="separate"/>
      </w:r>
      <w:r>
        <w:rPr>
          <w:noProof/>
        </w:rPr>
        <w:t>13</w:t>
      </w:r>
      <w:r>
        <w:rPr>
          <w:noProof/>
        </w:rPr>
        <w:fldChar w:fldCharType="end"/>
      </w:r>
    </w:p>
    <w:p w14:paraId="276CBEF4" w14:textId="1FFA1ADF" w:rsidR="001A46BA" w:rsidRDefault="001A46BA">
      <w:pPr>
        <w:pStyle w:val="TOC1"/>
        <w:rPr>
          <w:rFonts w:ascii="Calibri" w:hAnsi="Calibri"/>
          <w:noProof/>
          <w:szCs w:val="22"/>
          <w:lang w:eastAsia="en-GB"/>
        </w:rPr>
      </w:pPr>
      <w:r>
        <w:rPr>
          <w:noProof/>
        </w:rPr>
        <w:t>4</w:t>
      </w:r>
      <w:r>
        <w:rPr>
          <w:rFonts w:ascii="Calibri" w:hAnsi="Calibri"/>
          <w:noProof/>
          <w:szCs w:val="22"/>
          <w:lang w:eastAsia="en-GB"/>
        </w:rPr>
        <w:tab/>
      </w:r>
      <w:r>
        <w:rPr>
          <w:noProof/>
        </w:rPr>
        <w:t>Overview</w:t>
      </w:r>
      <w:r>
        <w:rPr>
          <w:noProof/>
        </w:rPr>
        <w:tab/>
      </w:r>
      <w:r>
        <w:rPr>
          <w:noProof/>
        </w:rPr>
        <w:fldChar w:fldCharType="begin" w:fldLock="1"/>
      </w:r>
      <w:r>
        <w:rPr>
          <w:noProof/>
        </w:rPr>
        <w:instrText xml:space="preserve"> PAGEREF _Toc130820648 \h </w:instrText>
      </w:r>
      <w:r>
        <w:rPr>
          <w:noProof/>
        </w:rPr>
      </w:r>
      <w:r>
        <w:rPr>
          <w:noProof/>
        </w:rPr>
        <w:fldChar w:fldCharType="separate"/>
      </w:r>
      <w:r>
        <w:rPr>
          <w:noProof/>
        </w:rPr>
        <w:t>13</w:t>
      </w:r>
      <w:r>
        <w:rPr>
          <w:noProof/>
        </w:rPr>
        <w:fldChar w:fldCharType="end"/>
      </w:r>
    </w:p>
    <w:p w14:paraId="11E64CAB" w14:textId="4BB3218C" w:rsidR="001A46BA" w:rsidRDefault="001A46BA">
      <w:pPr>
        <w:pStyle w:val="TOC1"/>
        <w:rPr>
          <w:rFonts w:ascii="Calibri" w:hAnsi="Calibri"/>
          <w:noProof/>
          <w:szCs w:val="22"/>
          <w:lang w:eastAsia="en-GB"/>
        </w:rPr>
      </w:pPr>
      <w:r>
        <w:rPr>
          <w:noProof/>
        </w:rPr>
        <w:t>5</w:t>
      </w:r>
      <w:r>
        <w:rPr>
          <w:rFonts w:ascii="Calibri" w:hAnsi="Calibri"/>
          <w:noProof/>
          <w:szCs w:val="22"/>
          <w:lang w:eastAsia="en-GB"/>
        </w:rPr>
        <w:tab/>
      </w:r>
      <w:r>
        <w:rPr>
          <w:noProof/>
        </w:rPr>
        <w:t>Services Offered by the NRF</w:t>
      </w:r>
      <w:r>
        <w:rPr>
          <w:noProof/>
        </w:rPr>
        <w:tab/>
      </w:r>
      <w:r>
        <w:rPr>
          <w:noProof/>
        </w:rPr>
        <w:fldChar w:fldCharType="begin" w:fldLock="1"/>
      </w:r>
      <w:r>
        <w:rPr>
          <w:noProof/>
        </w:rPr>
        <w:instrText xml:space="preserve"> PAGEREF _Toc130820649 \h </w:instrText>
      </w:r>
      <w:r>
        <w:rPr>
          <w:noProof/>
        </w:rPr>
      </w:r>
      <w:r>
        <w:rPr>
          <w:noProof/>
        </w:rPr>
        <w:fldChar w:fldCharType="separate"/>
      </w:r>
      <w:r>
        <w:rPr>
          <w:noProof/>
        </w:rPr>
        <w:t>14</w:t>
      </w:r>
      <w:r>
        <w:rPr>
          <w:noProof/>
        </w:rPr>
        <w:fldChar w:fldCharType="end"/>
      </w:r>
    </w:p>
    <w:p w14:paraId="4B17EE2C" w14:textId="0D24F7BA" w:rsidR="001A46BA" w:rsidRDefault="001A46BA">
      <w:pPr>
        <w:pStyle w:val="TOC2"/>
        <w:rPr>
          <w:rFonts w:ascii="Calibri" w:hAnsi="Calibri"/>
          <w:noProof/>
          <w:sz w:val="22"/>
          <w:szCs w:val="22"/>
          <w:lang w:eastAsia="en-GB"/>
        </w:rPr>
      </w:pPr>
      <w:r w:rsidRPr="00A1319E">
        <w:rPr>
          <w:noProof/>
          <w:lang w:val="en-US"/>
        </w:rPr>
        <w:t>5.1</w:t>
      </w:r>
      <w:r>
        <w:rPr>
          <w:rFonts w:ascii="Calibri" w:hAnsi="Calibri"/>
          <w:noProof/>
          <w:sz w:val="22"/>
          <w:szCs w:val="22"/>
          <w:lang w:eastAsia="en-GB"/>
        </w:rPr>
        <w:tab/>
      </w:r>
      <w:r w:rsidRPr="00A1319E">
        <w:rPr>
          <w:noProof/>
          <w:lang w:val="en-US"/>
        </w:rPr>
        <w:t>Introduction</w:t>
      </w:r>
      <w:r>
        <w:rPr>
          <w:noProof/>
        </w:rPr>
        <w:tab/>
      </w:r>
      <w:r>
        <w:rPr>
          <w:noProof/>
        </w:rPr>
        <w:fldChar w:fldCharType="begin" w:fldLock="1"/>
      </w:r>
      <w:r>
        <w:rPr>
          <w:noProof/>
        </w:rPr>
        <w:instrText xml:space="preserve"> PAGEREF _Toc130820650 \h </w:instrText>
      </w:r>
      <w:r>
        <w:rPr>
          <w:noProof/>
        </w:rPr>
      </w:r>
      <w:r>
        <w:rPr>
          <w:noProof/>
        </w:rPr>
        <w:fldChar w:fldCharType="separate"/>
      </w:r>
      <w:r>
        <w:rPr>
          <w:noProof/>
        </w:rPr>
        <w:t>14</w:t>
      </w:r>
      <w:r>
        <w:rPr>
          <w:noProof/>
        </w:rPr>
        <w:fldChar w:fldCharType="end"/>
      </w:r>
    </w:p>
    <w:p w14:paraId="7018F4B5" w14:textId="3B5C3ACE" w:rsidR="001A46BA" w:rsidRDefault="001A46BA">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Nnrf_NFManagement Service</w:t>
      </w:r>
      <w:r>
        <w:rPr>
          <w:noProof/>
        </w:rPr>
        <w:tab/>
      </w:r>
      <w:r>
        <w:rPr>
          <w:noProof/>
        </w:rPr>
        <w:fldChar w:fldCharType="begin" w:fldLock="1"/>
      </w:r>
      <w:r>
        <w:rPr>
          <w:noProof/>
        </w:rPr>
        <w:instrText xml:space="preserve"> PAGEREF _Toc130820651 \h </w:instrText>
      </w:r>
      <w:r>
        <w:rPr>
          <w:noProof/>
        </w:rPr>
      </w:r>
      <w:r>
        <w:rPr>
          <w:noProof/>
        </w:rPr>
        <w:fldChar w:fldCharType="separate"/>
      </w:r>
      <w:r>
        <w:rPr>
          <w:noProof/>
        </w:rPr>
        <w:t>15</w:t>
      </w:r>
      <w:r>
        <w:rPr>
          <w:noProof/>
        </w:rPr>
        <w:fldChar w:fldCharType="end"/>
      </w:r>
    </w:p>
    <w:p w14:paraId="0870C515" w14:textId="3C0B8F3E" w:rsidR="001A46BA" w:rsidRDefault="001A46BA">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_Toc130820652 \h </w:instrText>
      </w:r>
      <w:r>
        <w:rPr>
          <w:noProof/>
        </w:rPr>
      </w:r>
      <w:r>
        <w:rPr>
          <w:noProof/>
        </w:rPr>
        <w:fldChar w:fldCharType="separate"/>
      </w:r>
      <w:r>
        <w:rPr>
          <w:noProof/>
        </w:rPr>
        <w:t>15</w:t>
      </w:r>
      <w:r>
        <w:rPr>
          <w:noProof/>
        </w:rPr>
        <w:fldChar w:fldCharType="end"/>
      </w:r>
    </w:p>
    <w:p w14:paraId="69457DE2" w14:textId="1BFCD864" w:rsidR="001A46BA" w:rsidRDefault="001A46BA">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_Toc130820653 \h </w:instrText>
      </w:r>
      <w:r>
        <w:rPr>
          <w:noProof/>
        </w:rPr>
      </w:r>
      <w:r>
        <w:rPr>
          <w:noProof/>
        </w:rPr>
        <w:fldChar w:fldCharType="separate"/>
      </w:r>
      <w:r>
        <w:rPr>
          <w:noProof/>
        </w:rPr>
        <w:t>16</w:t>
      </w:r>
      <w:r>
        <w:rPr>
          <w:noProof/>
        </w:rPr>
        <w:fldChar w:fldCharType="end"/>
      </w:r>
    </w:p>
    <w:p w14:paraId="29FB3D57" w14:textId="6DBDCB15" w:rsidR="001A46BA" w:rsidRDefault="001A46BA">
      <w:pPr>
        <w:pStyle w:val="TOC4"/>
        <w:rPr>
          <w:rFonts w:ascii="Calibri" w:hAnsi="Calibri"/>
          <w:noProof/>
          <w:sz w:val="22"/>
          <w:szCs w:val="22"/>
          <w:lang w:eastAsia="en-GB"/>
        </w:rPr>
      </w:pPr>
      <w:r>
        <w:rPr>
          <w:noProof/>
        </w:rPr>
        <w:t>5.2.2.1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_Toc130820654 \h </w:instrText>
      </w:r>
      <w:r>
        <w:rPr>
          <w:noProof/>
        </w:rPr>
      </w:r>
      <w:r>
        <w:rPr>
          <w:noProof/>
        </w:rPr>
        <w:fldChar w:fldCharType="separate"/>
      </w:r>
      <w:r>
        <w:rPr>
          <w:noProof/>
        </w:rPr>
        <w:t>16</w:t>
      </w:r>
      <w:r>
        <w:rPr>
          <w:noProof/>
        </w:rPr>
        <w:fldChar w:fldCharType="end"/>
      </w:r>
    </w:p>
    <w:p w14:paraId="266CFE36" w14:textId="7DB4A130" w:rsidR="001A46BA" w:rsidRDefault="001A46BA">
      <w:pPr>
        <w:pStyle w:val="TOC4"/>
        <w:rPr>
          <w:rFonts w:ascii="Calibri" w:hAnsi="Calibri"/>
          <w:noProof/>
          <w:sz w:val="22"/>
          <w:szCs w:val="22"/>
          <w:lang w:eastAsia="en-GB"/>
        </w:rPr>
      </w:pPr>
      <w:r>
        <w:rPr>
          <w:noProof/>
        </w:rPr>
        <w:t>5.2.2.2</w:t>
      </w:r>
      <w:r>
        <w:rPr>
          <w:rFonts w:ascii="Calibri" w:hAnsi="Calibri"/>
          <w:noProof/>
          <w:sz w:val="22"/>
          <w:szCs w:val="22"/>
          <w:lang w:eastAsia="en-GB"/>
        </w:rPr>
        <w:tab/>
      </w:r>
      <w:r>
        <w:rPr>
          <w:noProof/>
        </w:rPr>
        <w:t>NFRegister</w:t>
      </w:r>
      <w:r>
        <w:rPr>
          <w:noProof/>
        </w:rPr>
        <w:tab/>
      </w:r>
      <w:r>
        <w:rPr>
          <w:noProof/>
        </w:rPr>
        <w:fldChar w:fldCharType="begin" w:fldLock="1"/>
      </w:r>
      <w:r>
        <w:rPr>
          <w:noProof/>
        </w:rPr>
        <w:instrText xml:space="preserve"> PAGEREF _Toc130820655 \h </w:instrText>
      </w:r>
      <w:r>
        <w:rPr>
          <w:noProof/>
        </w:rPr>
      </w:r>
      <w:r>
        <w:rPr>
          <w:noProof/>
        </w:rPr>
        <w:fldChar w:fldCharType="separate"/>
      </w:r>
      <w:r>
        <w:rPr>
          <w:noProof/>
        </w:rPr>
        <w:t>17</w:t>
      </w:r>
      <w:r>
        <w:rPr>
          <w:noProof/>
        </w:rPr>
        <w:fldChar w:fldCharType="end"/>
      </w:r>
    </w:p>
    <w:p w14:paraId="3E611BA9" w14:textId="05EA8394" w:rsidR="001A46BA" w:rsidRDefault="001A46BA">
      <w:pPr>
        <w:pStyle w:val="TOC5"/>
        <w:rPr>
          <w:rFonts w:ascii="Calibri" w:hAnsi="Calibri"/>
          <w:noProof/>
          <w:sz w:val="22"/>
          <w:szCs w:val="22"/>
          <w:lang w:eastAsia="en-GB"/>
        </w:rPr>
      </w:pPr>
      <w:r>
        <w:rPr>
          <w:noProof/>
        </w:rPr>
        <w:t>5.2.2.2.1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_Toc130820656 \h </w:instrText>
      </w:r>
      <w:r>
        <w:rPr>
          <w:noProof/>
        </w:rPr>
      </w:r>
      <w:r>
        <w:rPr>
          <w:noProof/>
        </w:rPr>
        <w:fldChar w:fldCharType="separate"/>
      </w:r>
      <w:r>
        <w:rPr>
          <w:noProof/>
        </w:rPr>
        <w:t>17</w:t>
      </w:r>
      <w:r>
        <w:rPr>
          <w:noProof/>
        </w:rPr>
        <w:fldChar w:fldCharType="end"/>
      </w:r>
    </w:p>
    <w:p w14:paraId="2E6EE528" w14:textId="087052D6" w:rsidR="001A46BA" w:rsidRDefault="001A46BA">
      <w:pPr>
        <w:pStyle w:val="TOC5"/>
        <w:rPr>
          <w:rFonts w:ascii="Calibri" w:hAnsi="Calibri"/>
          <w:noProof/>
          <w:sz w:val="22"/>
          <w:szCs w:val="22"/>
          <w:lang w:eastAsia="en-GB"/>
        </w:rPr>
      </w:pPr>
      <w:r>
        <w:rPr>
          <w:noProof/>
        </w:rPr>
        <w:t>5.2.2.2.2</w:t>
      </w:r>
      <w:r>
        <w:rPr>
          <w:rFonts w:ascii="Calibri" w:hAnsi="Calibri"/>
          <w:noProof/>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_Toc130820657 \h </w:instrText>
      </w:r>
      <w:r>
        <w:rPr>
          <w:noProof/>
        </w:rPr>
      </w:r>
      <w:r>
        <w:rPr>
          <w:noProof/>
        </w:rPr>
        <w:fldChar w:fldCharType="separate"/>
      </w:r>
      <w:r>
        <w:rPr>
          <w:noProof/>
        </w:rPr>
        <w:t>17</w:t>
      </w:r>
      <w:r>
        <w:rPr>
          <w:noProof/>
        </w:rPr>
        <w:fldChar w:fldCharType="end"/>
      </w:r>
    </w:p>
    <w:p w14:paraId="6F5A034C" w14:textId="218EF736" w:rsidR="001A46BA" w:rsidRDefault="001A46BA">
      <w:pPr>
        <w:pStyle w:val="TOC5"/>
        <w:rPr>
          <w:rFonts w:ascii="Calibri" w:hAnsi="Calibri"/>
          <w:noProof/>
          <w:sz w:val="22"/>
          <w:szCs w:val="22"/>
          <w:lang w:eastAsia="en-GB"/>
        </w:rPr>
      </w:pPr>
      <w:r>
        <w:rPr>
          <w:noProof/>
          <w:lang w:eastAsia="zh-CN"/>
        </w:rPr>
        <w:t>5.2.2.2.3</w:t>
      </w:r>
      <w:r>
        <w:rPr>
          <w:rFonts w:ascii="Calibri" w:hAnsi="Calibri"/>
          <w:noProof/>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_Toc130820658 \h </w:instrText>
      </w:r>
      <w:r>
        <w:rPr>
          <w:noProof/>
        </w:rPr>
      </w:r>
      <w:r>
        <w:rPr>
          <w:noProof/>
        </w:rPr>
        <w:fldChar w:fldCharType="separate"/>
      </w:r>
      <w:r>
        <w:rPr>
          <w:noProof/>
        </w:rPr>
        <w:t>18</w:t>
      </w:r>
      <w:r>
        <w:rPr>
          <w:noProof/>
        </w:rPr>
        <w:fldChar w:fldCharType="end"/>
      </w:r>
    </w:p>
    <w:p w14:paraId="6B3D7DA8" w14:textId="64FBC57B" w:rsidR="001A46BA" w:rsidRDefault="001A46BA">
      <w:pPr>
        <w:pStyle w:val="TOC4"/>
        <w:rPr>
          <w:rFonts w:ascii="Calibri" w:hAnsi="Calibri"/>
          <w:noProof/>
          <w:sz w:val="22"/>
          <w:szCs w:val="22"/>
          <w:lang w:eastAsia="en-GB"/>
        </w:rPr>
      </w:pPr>
      <w:r>
        <w:rPr>
          <w:noProof/>
        </w:rPr>
        <w:t>5.2.2.3</w:t>
      </w:r>
      <w:r>
        <w:rPr>
          <w:rFonts w:ascii="Calibri" w:hAnsi="Calibri"/>
          <w:noProof/>
          <w:sz w:val="22"/>
          <w:szCs w:val="22"/>
          <w:lang w:eastAsia="en-GB"/>
        </w:rPr>
        <w:tab/>
      </w:r>
      <w:r>
        <w:rPr>
          <w:noProof/>
        </w:rPr>
        <w:t>NFUpdate</w:t>
      </w:r>
      <w:r>
        <w:rPr>
          <w:noProof/>
        </w:rPr>
        <w:tab/>
      </w:r>
      <w:r>
        <w:rPr>
          <w:noProof/>
        </w:rPr>
        <w:fldChar w:fldCharType="begin" w:fldLock="1"/>
      </w:r>
      <w:r>
        <w:rPr>
          <w:noProof/>
        </w:rPr>
        <w:instrText xml:space="preserve"> PAGEREF _Toc130820659 \h </w:instrText>
      </w:r>
      <w:r>
        <w:rPr>
          <w:noProof/>
        </w:rPr>
      </w:r>
      <w:r>
        <w:rPr>
          <w:noProof/>
        </w:rPr>
        <w:fldChar w:fldCharType="separate"/>
      </w:r>
      <w:r>
        <w:rPr>
          <w:noProof/>
        </w:rPr>
        <w:t>18</w:t>
      </w:r>
      <w:r>
        <w:rPr>
          <w:noProof/>
        </w:rPr>
        <w:fldChar w:fldCharType="end"/>
      </w:r>
    </w:p>
    <w:p w14:paraId="310A8A65" w14:textId="2CB7E6CC" w:rsidR="001A46BA" w:rsidRDefault="001A46BA">
      <w:pPr>
        <w:pStyle w:val="TOC5"/>
        <w:rPr>
          <w:rFonts w:ascii="Calibri" w:hAnsi="Calibri"/>
          <w:noProof/>
          <w:sz w:val="22"/>
          <w:szCs w:val="22"/>
          <w:lang w:eastAsia="en-GB"/>
        </w:rPr>
      </w:pPr>
      <w:r>
        <w:rPr>
          <w:noProof/>
        </w:rPr>
        <w:t>5.2.2.3.1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_Toc130820660 \h </w:instrText>
      </w:r>
      <w:r>
        <w:rPr>
          <w:noProof/>
        </w:rPr>
      </w:r>
      <w:r>
        <w:rPr>
          <w:noProof/>
        </w:rPr>
        <w:fldChar w:fldCharType="separate"/>
      </w:r>
      <w:r>
        <w:rPr>
          <w:noProof/>
        </w:rPr>
        <w:t>18</w:t>
      </w:r>
      <w:r>
        <w:rPr>
          <w:noProof/>
        </w:rPr>
        <w:fldChar w:fldCharType="end"/>
      </w:r>
    </w:p>
    <w:p w14:paraId="7C6C21F9" w14:textId="2CD3AF1F" w:rsidR="001A46BA" w:rsidRDefault="001A46BA">
      <w:pPr>
        <w:pStyle w:val="TOC5"/>
        <w:rPr>
          <w:rFonts w:ascii="Calibri" w:hAnsi="Calibri"/>
          <w:noProof/>
          <w:sz w:val="22"/>
          <w:szCs w:val="22"/>
          <w:lang w:eastAsia="en-GB"/>
        </w:rPr>
      </w:pPr>
      <w:r>
        <w:rPr>
          <w:noProof/>
        </w:rPr>
        <w:t>5.2.2.3.2</w:t>
      </w:r>
      <w:r>
        <w:rPr>
          <w:rFonts w:ascii="Calibri" w:hAnsi="Calibri"/>
          <w:noProof/>
          <w:sz w:val="22"/>
          <w:szCs w:val="22"/>
          <w:lang w:eastAsia="en-GB"/>
        </w:rPr>
        <w:tab/>
      </w:r>
      <w:r>
        <w:rPr>
          <w:noProof/>
        </w:rPr>
        <w:t>NF Heart-Beat</w:t>
      </w:r>
      <w:r>
        <w:rPr>
          <w:noProof/>
        </w:rPr>
        <w:tab/>
      </w:r>
      <w:r>
        <w:rPr>
          <w:noProof/>
        </w:rPr>
        <w:fldChar w:fldCharType="begin" w:fldLock="1"/>
      </w:r>
      <w:r>
        <w:rPr>
          <w:noProof/>
        </w:rPr>
        <w:instrText xml:space="preserve"> PAGEREF _Toc130820661 \h </w:instrText>
      </w:r>
      <w:r>
        <w:rPr>
          <w:noProof/>
        </w:rPr>
      </w:r>
      <w:r>
        <w:rPr>
          <w:noProof/>
        </w:rPr>
        <w:fldChar w:fldCharType="separate"/>
      </w:r>
      <w:r>
        <w:rPr>
          <w:noProof/>
        </w:rPr>
        <w:t>20</w:t>
      </w:r>
      <w:r>
        <w:rPr>
          <w:noProof/>
        </w:rPr>
        <w:fldChar w:fldCharType="end"/>
      </w:r>
    </w:p>
    <w:p w14:paraId="5B605321" w14:textId="03776194" w:rsidR="001A46BA" w:rsidRDefault="001A46BA">
      <w:pPr>
        <w:pStyle w:val="TOC4"/>
        <w:rPr>
          <w:rFonts w:ascii="Calibri" w:hAnsi="Calibri"/>
          <w:noProof/>
          <w:sz w:val="22"/>
          <w:szCs w:val="22"/>
          <w:lang w:eastAsia="en-GB"/>
        </w:rPr>
      </w:pPr>
      <w:r>
        <w:rPr>
          <w:noProof/>
        </w:rPr>
        <w:t>5.2.2.4</w:t>
      </w:r>
      <w:r>
        <w:rPr>
          <w:rFonts w:ascii="Calibri" w:hAnsi="Calibri"/>
          <w:noProof/>
          <w:sz w:val="22"/>
          <w:szCs w:val="22"/>
          <w:lang w:eastAsia="en-GB"/>
        </w:rPr>
        <w:tab/>
      </w:r>
      <w:r>
        <w:rPr>
          <w:noProof/>
        </w:rPr>
        <w:t>NFDeregister</w:t>
      </w:r>
      <w:r>
        <w:rPr>
          <w:noProof/>
        </w:rPr>
        <w:tab/>
      </w:r>
      <w:r>
        <w:rPr>
          <w:noProof/>
        </w:rPr>
        <w:fldChar w:fldCharType="begin" w:fldLock="1"/>
      </w:r>
      <w:r>
        <w:rPr>
          <w:noProof/>
        </w:rPr>
        <w:instrText xml:space="preserve"> PAGEREF _Toc130820662 \h </w:instrText>
      </w:r>
      <w:r>
        <w:rPr>
          <w:noProof/>
        </w:rPr>
      </w:r>
      <w:r>
        <w:rPr>
          <w:noProof/>
        </w:rPr>
        <w:fldChar w:fldCharType="separate"/>
      </w:r>
      <w:r>
        <w:rPr>
          <w:noProof/>
        </w:rPr>
        <w:t>21</w:t>
      </w:r>
      <w:r>
        <w:rPr>
          <w:noProof/>
        </w:rPr>
        <w:fldChar w:fldCharType="end"/>
      </w:r>
    </w:p>
    <w:p w14:paraId="1961F4A1" w14:textId="36C769FE" w:rsidR="001A46BA" w:rsidRDefault="001A46BA">
      <w:pPr>
        <w:pStyle w:val="TOC5"/>
        <w:rPr>
          <w:rFonts w:ascii="Calibri" w:hAnsi="Calibri"/>
          <w:noProof/>
          <w:sz w:val="22"/>
          <w:szCs w:val="22"/>
          <w:lang w:eastAsia="en-GB"/>
        </w:rPr>
      </w:pPr>
      <w:r>
        <w:rPr>
          <w:noProof/>
        </w:rPr>
        <w:t>5.2.2.4.1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_Toc130820663 \h </w:instrText>
      </w:r>
      <w:r>
        <w:rPr>
          <w:noProof/>
        </w:rPr>
      </w:r>
      <w:r>
        <w:rPr>
          <w:noProof/>
        </w:rPr>
        <w:fldChar w:fldCharType="separate"/>
      </w:r>
      <w:r>
        <w:rPr>
          <w:noProof/>
        </w:rPr>
        <w:t>21</w:t>
      </w:r>
      <w:r>
        <w:rPr>
          <w:noProof/>
        </w:rPr>
        <w:fldChar w:fldCharType="end"/>
      </w:r>
    </w:p>
    <w:p w14:paraId="5DF27D95" w14:textId="091370C8" w:rsidR="001A46BA" w:rsidRDefault="001A46BA">
      <w:pPr>
        <w:pStyle w:val="TOC4"/>
        <w:rPr>
          <w:rFonts w:ascii="Calibri" w:hAnsi="Calibri"/>
          <w:noProof/>
          <w:sz w:val="22"/>
          <w:szCs w:val="22"/>
          <w:lang w:eastAsia="en-GB"/>
        </w:rPr>
      </w:pPr>
      <w:r>
        <w:rPr>
          <w:noProof/>
        </w:rPr>
        <w:t>5.2.2.5</w:t>
      </w:r>
      <w:r>
        <w:rPr>
          <w:rFonts w:ascii="Calibri" w:hAnsi="Calibri"/>
          <w:noProof/>
          <w:sz w:val="22"/>
          <w:szCs w:val="22"/>
          <w:lang w:eastAsia="en-GB"/>
        </w:rPr>
        <w:tab/>
      </w:r>
      <w:r>
        <w:rPr>
          <w:noProof/>
        </w:rPr>
        <w:t>NFStatusSubscribe</w:t>
      </w:r>
      <w:r>
        <w:rPr>
          <w:noProof/>
        </w:rPr>
        <w:tab/>
      </w:r>
      <w:r>
        <w:rPr>
          <w:noProof/>
        </w:rPr>
        <w:fldChar w:fldCharType="begin" w:fldLock="1"/>
      </w:r>
      <w:r>
        <w:rPr>
          <w:noProof/>
        </w:rPr>
        <w:instrText xml:space="preserve"> PAGEREF _Toc130820664 \h </w:instrText>
      </w:r>
      <w:r>
        <w:rPr>
          <w:noProof/>
        </w:rPr>
      </w:r>
      <w:r>
        <w:rPr>
          <w:noProof/>
        </w:rPr>
        <w:fldChar w:fldCharType="separate"/>
      </w:r>
      <w:r>
        <w:rPr>
          <w:noProof/>
        </w:rPr>
        <w:t>22</w:t>
      </w:r>
      <w:r>
        <w:rPr>
          <w:noProof/>
        </w:rPr>
        <w:fldChar w:fldCharType="end"/>
      </w:r>
    </w:p>
    <w:p w14:paraId="3AC8A6B4" w14:textId="5A038239" w:rsidR="001A46BA" w:rsidRDefault="001A46BA">
      <w:pPr>
        <w:pStyle w:val="TOC5"/>
        <w:rPr>
          <w:rFonts w:ascii="Calibri" w:hAnsi="Calibri"/>
          <w:noProof/>
          <w:sz w:val="22"/>
          <w:szCs w:val="22"/>
          <w:lang w:eastAsia="en-GB"/>
        </w:rPr>
      </w:pPr>
      <w:r>
        <w:rPr>
          <w:noProof/>
        </w:rPr>
        <w:t>5.2.2.5.1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_Toc130820665 \h </w:instrText>
      </w:r>
      <w:r>
        <w:rPr>
          <w:noProof/>
        </w:rPr>
      </w:r>
      <w:r>
        <w:rPr>
          <w:noProof/>
        </w:rPr>
        <w:fldChar w:fldCharType="separate"/>
      </w:r>
      <w:r>
        <w:rPr>
          <w:noProof/>
        </w:rPr>
        <w:t>22</w:t>
      </w:r>
      <w:r>
        <w:rPr>
          <w:noProof/>
        </w:rPr>
        <w:fldChar w:fldCharType="end"/>
      </w:r>
    </w:p>
    <w:p w14:paraId="3EB01E9C" w14:textId="26E2A70B" w:rsidR="001A46BA" w:rsidRDefault="001A46BA">
      <w:pPr>
        <w:pStyle w:val="TOC5"/>
        <w:rPr>
          <w:rFonts w:ascii="Calibri" w:hAnsi="Calibri"/>
          <w:noProof/>
          <w:sz w:val="22"/>
          <w:szCs w:val="22"/>
          <w:lang w:eastAsia="en-GB"/>
        </w:rPr>
      </w:pPr>
      <w:r>
        <w:rPr>
          <w:noProof/>
        </w:rPr>
        <w:t>5.2.2.5.2</w:t>
      </w:r>
      <w:r>
        <w:rPr>
          <w:rFonts w:ascii="Calibri" w:hAnsi="Calibri"/>
          <w:noProof/>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_Toc130820666 \h </w:instrText>
      </w:r>
      <w:r>
        <w:rPr>
          <w:noProof/>
        </w:rPr>
      </w:r>
      <w:r>
        <w:rPr>
          <w:noProof/>
        </w:rPr>
        <w:fldChar w:fldCharType="separate"/>
      </w:r>
      <w:r>
        <w:rPr>
          <w:noProof/>
        </w:rPr>
        <w:t>22</w:t>
      </w:r>
      <w:r>
        <w:rPr>
          <w:noProof/>
        </w:rPr>
        <w:fldChar w:fldCharType="end"/>
      </w:r>
    </w:p>
    <w:p w14:paraId="05930AA3" w14:textId="31C00305" w:rsidR="001A46BA" w:rsidRDefault="001A46BA">
      <w:pPr>
        <w:pStyle w:val="TOC5"/>
        <w:rPr>
          <w:rFonts w:ascii="Calibri" w:hAnsi="Calibri"/>
          <w:noProof/>
          <w:sz w:val="22"/>
          <w:szCs w:val="22"/>
          <w:lang w:eastAsia="en-GB"/>
        </w:rPr>
      </w:pPr>
      <w:r>
        <w:rPr>
          <w:noProof/>
        </w:rPr>
        <w:t>5.2.2.5.3</w:t>
      </w:r>
      <w:r>
        <w:rPr>
          <w:rFonts w:ascii="Calibri" w:hAnsi="Calibri"/>
          <w:noProof/>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_Toc130820667 \h </w:instrText>
      </w:r>
      <w:r>
        <w:rPr>
          <w:noProof/>
        </w:rPr>
      </w:r>
      <w:r>
        <w:rPr>
          <w:noProof/>
        </w:rPr>
        <w:fldChar w:fldCharType="separate"/>
      </w:r>
      <w:r>
        <w:rPr>
          <w:noProof/>
        </w:rPr>
        <w:t>23</w:t>
      </w:r>
      <w:r>
        <w:rPr>
          <w:noProof/>
        </w:rPr>
        <w:fldChar w:fldCharType="end"/>
      </w:r>
    </w:p>
    <w:p w14:paraId="750BB906" w14:textId="2991225D" w:rsidR="001A46BA" w:rsidRDefault="001A46BA">
      <w:pPr>
        <w:pStyle w:val="TOC5"/>
        <w:rPr>
          <w:rFonts w:ascii="Calibri" w:hAnsi="Calibri"/>
          <w:noProof/>
          <w:sz w:val="22"/>
          <w:szCs w:val="22"/>
          <w:lang w:eastAsia="en-GB"/>
        </w:rPr>
      </w:pPr>
      <w:r>
        <w:rPr>
          <w:noProof/>
        </w:rPr>
        <w:t>5.2.2.5.4</w:t>
      </w:r>
      <w:r>
        <w:rPr>
          <w:rFonts w:ascii="Calibri" w:hAnsi="Calibri"/>
          <w:noProof/>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_Toc130820668 \h </w:instrText>
      </w:r>
      <w:r>
        <w:rPr>
          <w:noProof/>
        </w:rPr>
      </w:r>
      <w:r>
        <w:rPr>
          <w:noProof/>
        </w:rPr>
        <w:fldChar w:fldCharType="separate"/>
      </w:r>
      <w:r>
        <w:rPr>
          <w:noProof/>
        </w:rPr>
        <w:t>24</w:t>
      </w:r>
      <w:r>
        <w:rPr>
          <w:noProof/>
        </w:rPr>
        <w:fldChar w:fldCharType="end"/>
      </w:r>
    </w:p>
    <w:p w14:paraId="5DC602A7" w14:textId="31ED0055" w:rsidR="001A46BA" w:rsidRDefault="001A46BA">
      <w:pPr>
        <w:pStyle w:val="TOC5"/>
        <w:rPr>
          <w:rFonts w:ascii="Calibri" w:hAnsi="Calibri"/>
          <w:noProof/>
          <w:sz w:val="22"/>
          <w:szCs w:val="22"/>
          <w:lang w:eastAsia="en-GB"/>
        </w:rPr>
      </w:pPr>
      <w:r>
        <w:rPr>
          <w:noProof/>
        </w:rPr>
        <w:t>5.2.2.5.5</w:t>
      </w:r>
      <w:r>
        <w:rPr>
          <w:rFonts w:ascii="Calibri" w:hAnsi="Calibri"/>
          <w:noProof/>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_Toc130820669 \h </w:instrText>
      </w:r>
      <w:r>
        <w:rPr>
          <w:noProof/>
        </w:rPr>
      </w:r>
      <w:r>
        <w:rPr>
          <w:noProof/>
        </w:rPr>
        <w:fldChar w:fldCharType="separate"/>
      </w:r>
      <w:r>
        <w:rPr>
          <w:noProof/>
        </w:rPr>
        <w:t>25</w:t>
      </w:r>
      <w:r>
        <w:rPr>
          <w:noProof/>
        </w:rPr>
        <w:fldChar w:fldCharType="end"/>
      </w:r>
    </w:p>
    <w:p w14:paraId="1060BB07" w14:textId="3020BC97" w:rsidR="001A46BA" w:rsidRDefault="001A46BA">
      <w:pPr>
        <w:pStyle w:val="TOC5"/>
        <w:rPr>
          <w:rFonts w:ascii="Calibri" w:hAnsi="Calibri"/>
          <w:noProof/>
          <w:sz w:val="22"/>
          <w:szCs w:val="22"/>
          <w:lang w:eastAsia="en-GB"/>
        </w:rPr>
      </w:pPr>
      <w:r>
        <w:rPr>
          <w:noProof/>
        </w:rPr>
        <w:t>5.2.2.5.6</w:t>
      </w:r>
      <w:r>
        <w:rPr>
          <w:rFonts w:ascii="Calibri" w:hAnsi="Calibri"/>
          <w:noProof/>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_Toc130820670 \h </w:instrText>
      </w:r>
      <w:r>
        <w:rPr>
          <w:noProof/>
        </w:rPr>
      </w:r>
      <w:r>
        <w:rPr>
          <w:noProof/>
        </w:rPr>
        <w:fldChar w:fldCharType="separate"/>
      </w:r>
      <w:r>
        <w:rPr>
          <w:noProof/>
        </w:rPr>
        <w:t>26</w:t>
      </w:r>
      <w:r>
        <w:rPr>
          <w:noProof/>
        </w:rPr>
        <w:fldChar w:fldCharType="end"/>
      </w:r>
    </w:p>
    <w:p w14:paraId="69F3C6C5" w14:textId="15EDC328" w:rsidR="001A46BA" w:rsidRDefault="001A46BA">
      <w:pPr>
        <w:pStyle w:val="TOC5"/>
        <w:rPr>
          <w:rFonts w:ascii="Calibri" w:hAnsi="Calibri"/>
          <w:noProof/>
          <w:sz w:val="22"/>
          <w:szCs w:val="22"/>
          <w:lang w:eastAsia="en-GB"/>
        </w:rPr>
      </w:pPr>
      <w:r>
        <w:rPr>
          <w:noProof/>
        </w:rPr>
        <w:t>5.2.2.5.7</w:t>
      </w:r>
      <w:r>
        <w:rPr>
          <w:rFonts w:ascii="Calibri" w:hAnsi="Calibri"/>
          <w:noProof/>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_Toc130820671 \h </w:instrText>
      </w:r>
      <w:r>
        <w:rPr>
          <w:noProof/>
        </w:rPr>
      </w:r>
      <w:r>
        <w:rPr>
          <w:noProof/>
        </w:rPr>
        <w:fldChar w:fldCharType="separate"/>
      </w:r>
      <w:r>
        <w:rPr>
          <w:noProof/>
        </w:rPr>
        <w:t>27</w:t>
      </w:r>
      <w:r>
        <w:rPr>
          <w:noProof/>
        </w:rPr>
        <w:fldChar w:fldCharType="end"/>
      </w:r>
    </w:p>
    <w:p w14:paraId="481D5B7E" w14:textId="463A32F5" w:rsidR="001A46BA" w:rsidRDefault="001A46BA">
      <w:pPr>
        <w:pStyle w:val="TOC4"/>
        <w:rPr>
          <w:rFonts w:ascii="Calibri" w:hAnsi="Calibri"/>
          <w:noProof/>
          <w:sz w:val="22"/>
          <w:szCs w:val="22"/>
          <w:lang w:eastAsia="en-GB"/>
        </w:rPr>
      </w:pPr>
      <w:r>
        <w:rPr>
          <w:noProof/>
        </w:rPr>
        <w:t>5.2.2.6</w:t>
      </w:r>
      <w:r>
        <w:rPr>
          <w:rFonts w:ascii="Calibri" w:hAnsi="Calibri"/>
          <w:noProof/>
          <w:sz w:val="22"/>
          <w:szCs w:val="22"/>
          <w:lang w:eastAsia="en-GB"/>
        </w:rPr>
        <w:tab/>
      </w:r>
      <w:r>
        <w:rPr>
          <w:noProof/>
        </w:rPr>
        <w:t>NFStatusNotify</w:t>
      </w:r>
      <w:r>
        <w:rPr>
          <w:noProof/>
        </w:rPr>
        <w:tab/>
      </w:r>
      <w:r>
        <w:rPr>
          <w:noProof/>
        </w:rPr>
        <w:fldChar w:fldCharType="begin" w:fldLock="1"/>
      </w:r>
      <w:r>
        <w:rPr>
          <w:noProof/>
        </w:rPr>
        <w:instrText xml:space="preserve"> PAGEREF _Toc130820672 \h </w:instrText>
      </w:r>
      <w:r>
        <w:rPr>
          <w:noProof/>
        </w:rPr>
      </w:r>
      <w:r>
        <w:rPr>
          <w:noProof/>
        </w:rPr>
        <w:fldChar w:fldCharType="separate"/>
      </w:r>
      <w:r>
        <w:rPr>
          <w:noProof/>
        </w:rPr>
        <w:t>28</w:t>
      </w:r>
      <w:r>
        <w:rPr>
          <w:noProof/>
        </w:rPr>
        <w:fldChar w:fldCharType="end"/>
      </w:r>
    </w:p>
    <w:p w14:paraId="294BC824" w14:textId="444AACD0" w:rsidR="001A46BA" w:rsidRDefault="001A46BA">
      <w:pPr>
        <w:pStyle w:val="TOC5"/>
        <w:rPr>
          <w:rFonts w:ascii="Calibri" w:hAnsi="Calibri"/>
          <w:noProof/>
          <w:sz w:val="22"/>
          <w:szCs w:val="22"/>
          <w:lang w:eastAsia="en-GB"/>
        </w:rPr>
      </w:pPr>
      <w:r>
        <w:rPr>
          <w:noProof/>
        </w:rPr>
        <w:t>5.2.2.6.1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_Toc130820673 \h </w:instrText>
      </w:r>
      <w:r>
        <w:rPr>
          <w:noProof/>
        </w:rPr>
      </w:r>
      <w:r>
        <w:rPr>
          <w:noProof/>
        </w:rPr>
        <w:fldChar w:fldCharType="separate"/>
      </w:r>
      <w:r>
        <w:rPr>
          <w:noProof/>
        </w:rPr>
        <w:t>28</w:t>
      </w:r>
      <w:r>
        <w:rPr>
          <w:noProof/>
        </w:rPr>
        <w:fldChar w:fldCharType="end"/>
      </w:r>
    </w:p>
    <w:p w14:paraId="5B49DEF9" w14:textId="25B2DA80" w:rsidR="001A46BA" w:rsidRDefault="001A46BA">
      <w:pPr>
        <w:pStyle w:val="TOC5"/>
        <w:rPr>
          <w:rFonts w:ascii="Calibri" w:hAnsi="Calibri"/>
          <w:noProof/>
          <w:sz w:val="22"/>
          <w:szCs w:val="22"/>
          <w:lang w:eastAsia="en-GB"/>
        </w:rPr>
      </w:pPr>
      <w:r>
        <w:rPr>
          <w:noProof/>
        </w:rPr>
        <w:t>5.2.2.6.2</w:t>
      </w:r>
      <w:r>
        <w:rPr>
          <w:rFonts w:ascii="Calibri" w:hAnsi="Calibri"/>
          <w:noProof/>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_Toc130820674 \h </w:instrText>
      </w:r>
      <w:r>
        <w:rPr>
          <w:noProof/>
        </w:rPr>
      </w:r>
      <w:r>
        <w:rPr>
          <w:noProof/>
        </w:rPr>
        <w:fldChar w:fldCharType="separate"/>
      </w:r>
      <w:r>
        <w:rPr>
          <w:noProof/>
        </w:rPr>
        <w:t>28</w:t>
      </w:r>
      <w:r>
        <w:rPr>
          <w:noProof/>
        </w:rPr>
        <w:fldChar w:fldCharType="end"/>
      </w:r>
    </w:p>
    <w:p w14:paraId="3BFBE4C1" w14:textId="0852AC53" w:rsidR="001A46BA" w:rsidRDefault="001A46BA">
      <w:pPr>
        <w:pStyle w:val="TOC5"/>
        <w:rPr>
          <w:rFonts w:ascii="Calibri" w:hAnsi="Calibri"/>
          <w:noProof/>
          <w:sz w:val="22"/>
          <w:szCs w:val="22"/>
          <w:lang w:eastAsia="en-GB"/>
        </w:rPr>
      </w:pPr>
      <w:r>
        <w:rPr>
          <w:noProof/>
        </w:rPr>
        <w:t>5.2.2.6.3</w:t>
      </w:r>
      <w:r>
        <w:rPr>
          <w:rFonts w:ascii="Calibri" w:hAnsi="Calibri"/>
          <w:noProof/>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_Toc130820675 \h </w:instrText>
      </w:r>
      <w:r>
        <w:rPr>
          <w:noProof/>
        </w:rPr>
      </w:r>
      <w:r>
        <w:rPr>
          <w:noProof/>
        </w:rPr>
        <w:fldChar w:fldCharType="separate"/>
      </w:r>
      <w:r>
        <w:rPr>
          <w:noProof/>
        </w:rPr>
        <w:t>29</w:t>
      </w:r>
      <w:r>
        <w:rPr>
          <w:noProof/>
        </w:rPr>
        <w:fldChar w:fldCharType="end"/>
      </w:r>
    </w:p>
    <w:p w14:paraId="498381FA" w14:textId="2191B959" w:rsidR="001A46BA" w:rsidRDefault="001A46BA">
      <w:pPr>
        <w:pStyle w:val="TOC5"/>
        <w:rPr>
          <w:rFonts w:ascii="Calibri" w:hAnsi="Calibri"/>
          <w:noProof/>
          <w:sz w:val="22"/>
          <w:szCs w:val="22"/>
          <w:lang w:eastAsia="en-GB"/>
        </w:rPr>
      </w:pPr>
      <w:r>
        <w:rPr>
          <w:noProof/>
        </w:rPr>
        <w:t>5.2.2.6.4</w:t>
      </w:r>
      <w:r>
        <w:rPr>
          <w:rFonts w:ascii="Calibri" w:hAnsi="Calibri"/>
          <w:noProof/>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_Toc130820676 \h </w:instrText>
      </w:r>
      <w:r>
        <w:rPr>
          <w:noProof/>
        </w:rPr>
      </w:r>
      <w:r>
        <w:rPr>
          <w:noProof/>
        </w:rPr>
        <w:fldChar w:fldCharType="separate"/>
      </w:r>
      <w:r>
        <w:rPr>
          <w:noProof/>
        </w:rPr>
        <w:t>30</w:t>
      </w:r>
      <w:r>
        <w:rPr>
          <w:noProof/>
        </w:rPr>
        <w:fldChar w:fldCharType="end"/>
      </w:r>
    </w:p>
    <w:p w14:paraId="551E20B2" w14:textId="322378AE" w:rsidR="001A46BA" w:rsidRDefault="001A46BA">
      <w:pPr>
        <w:pStyle w:val="TOC4"/>
        <w:rPr>
          <w:rFonts w:ascii="Calibri" w:hAnsi="Calibri"/>
          <w:noProof/>
          <w:sz w:val="22"/>
          <w:szCs w:val="22"/>
          <w:lang w:eastAsia="en-GB"/>
        </w:rPr>
      </w:pPr>
      <w:r>
        <w:rPr>
          <w:noProof/>
        </w:rPr>
        <w:t>5.2.2.7</w:t>
      </w:r>
      <w:r>
        <w:rPr>
          <w:rFonts w:ascii="Calibri" w:hAnsi="Calibri"/>
          <w:noProof/>
          <w:sz w:val="22"/>
          <w:szCs w:val="22"/>
          <w:lang w:eastAsia="en-GB"/>
        </w:rPr>
        <w:tab/>
      </w:r>
      <w:r>
        <w:rPr>
          <w:noProof/>
        </w:rPr>
        <w:t>NFStatusUnSubscribe</w:t>
      </w:r>
      <w:r>
        <w:rPr>
          <w:noProof/>
        </w:rPr>
        <w:tab/>
      </w:r>
      <w:r>
        <w:rPr>
          <w:noProof/>
        </w:rPr>
        <w:fldChar w:fldCharType="begin" w:fldLock="1"/>
      </w:r>
      <w:r>
        <w:rPr>
          <w:noProof/>
        </w:rPr>
        <w:instrText xml:space="preserve"> PAGEREF _Toc130820677 \h </w:instrText>
      </w:r>
      <w:r>
        <w:rPr>
          <w:noProof/>
        </w:rPr>
      </w:r>
      <w:r>
        <w:rPr>
          <w:noProof/>
        </w:rPr>
        <w:fldChar w:fldCharType="separate"/>
      </w:r>
      <w:r>
        <w:rPr>
          <w:noProof/>
        </w:rPr>
        <w:t>30</w:t>
      </w:r>
      <w:r>
        <w:rPr>
          <w:noProof/>
        </w:rPr>
        <w:fldChar w:fldCharType="end"/>
      </w:r>
    </w:p>
    <w:p w14:paraId="7FD93470" w14:textId="7B43904F" w:rsidR="001A46BA" w:rsidRDefault="001A46BA">
      <w:pPr>
        <w:pStyle w:val="TOC5"/>
        <w:rPr>
          <w:rFonts w:ascii="Calibri" w:hAnsi="Calibri"/>
          <w:noProof/>
          <w:sz w:val="22"/>
          <w:szCs w:val="22"/>
          <w:lang w:eastAsia="en-GB"/>
        </w:rPr>
      </w:pPr>
      <w:r>
        <w:rPr>
          <w:noProof/>
        </w:rPr>
        <w:t>5.2.2.7.1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_Toc130820678 \h </w:instrText>
      </w:r>
      <w:r>
        <w:rPr>
          <w:noProof/>
        </w:rPr>
      </w:r>
      <w:r>
        <w:rPr>
          <w:noProof/>
        </w:rPr>
        <w:fldChar w:fldCharType="separate"/>
      </w:r>
      <w:r>
        <w:rPr>
          <w:noProof/>
        </w:rPr>
        <w:t>30</w:t>
      </w:r>
      <w:r>
        <w:rPr>
          <w:noProof/>
        </w:rPr>
        <w:fldChar w:fldCharType="end"/>
      </w:r>
    </w:p>
    <w:p w14:paraId="4ABD9C7B" w14:textId="58F4EE3B" w:rsidR="001A46BA" w:rsidRDefault="001A46BA">
      <w:pPr>
        <w:pStyle w:val="TOC5"/>
        <w:rPr>
          <w:rFonts w:ascii="Calibri" w:hAnsi="Calibri"/>
          <w:noProof/>
          <w:sz w:val="22"/>
          <w:szCs w:val="22"/>
          <w:lang w:eastAsia="en-GB"/>
        </w:rPr>
      </w:pPr>
      <w:r>
        <w:rPr>
          <w:noProof/>
        </w:rPr>
        <w:t>5.2.2.7.2</w:t>
      </w:r>
      <w:r>
        <w:rPr>
          <w:rFonts w:ascii="Calibri" w:hAnsi="Calibri"/>
          <w:noProof/>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_Toc130820679 \h </w:instrText>
      </w:r>
      <w:r>
        <w:rPr>
          <w:noProof/>
        </w:rPr>
      </w:r>
      <w:r>
        <w:rPr>
          <w:noProof/>
        </w:rPr>
        <w:fldChar w:fldCharType="separate"/>
      </w:r>
      <w:r>
        <w:rPr>
          <w:noProof/>
        </w:rPr>
        <w:t>30</w:t>
      </w:r>
      <w:r>
        <w:rPr>
          <w:noProof/>
        </w:rPr>
        <w:fldChar w:fldCharType="end"/>
      </w:r>
    </w:p>
    <w:p w14:paraId="6728F4D2" w14:textId="0B57A36F" w:rsidR="001A46BA" w:rsidRDefault="001A46BA">
      <w:pPr>
        <w:pStyle w:val="TOC5"/>
        <w:rPr>
          <w:rFonts w:ascii="Calibri" w:hAnsi="Calibri"/>
          <w:noProof/>
          <w:sz w:val="22"/>
          <w:szCs w:val="22"/>
          <w:lang w:eastAsia="en-GB"/>
        </w:rPr>
      </w:pPr>
      <w:r>
        <w:rPr>
          <w:noProof/>
        </w:rPr>
        <w:t>5.2.2.7.3</w:t>
      </w:r>
      <w:r>
        <w:rPr>
          <w:rFonts w:ascii="Calibri" w:hAnsi="Calibri"/>
          <w:noProof/>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_Toc130820680 \h </w:instrText>
      </w:r>
      <w:r>
        <w:rPr>
          <w:noProof/>
        </w:rPr>
      </w:r>
      <w:r>
        <w:rPr>
          <w:noProof/>
        </w:rPr>
        <w:fldChar w:fldCharType="separate"/>
      </w:r>
      <w:r>
        <w:rPr>
          <w:noProof/>
        </w:rPr>
        <w:t>31</w:t>
      </w:r>
      <w:r>
        <w:rPr>
          <w:noProof/>
        </w:rPr>
        <w:fldChar w:fldCharType="end"/>
      </w:r>
    </w:p>
    <w:p w14:paraId="294509D6" w14:textId="4BDA32C3" w:rsidR="001A46BA" w:rsidRDefault="001A46BA">
      <w:pPr>
        <w:pStyle w:val="TOC4"/>
        <w:rPr>
          <w:rFonts w:ascii="Calibri" w:hAnsi="Calibri"/>
          <w:noProof/>
          <w:sz w:val="22"/>
          <w:szCs w:val="22"/>
          <w:lang w:eastAsia="en-GB"/>
        </w:rPr>
      </w:pPr>
      <w:r>
        <w:rPr>
          <w:noProof/>
        </w:rPr>
        <w:t>5.2.2.8</w:t>
      </w:r>
      <w:r>
        <w:rPr>
          <w:rFonts w:ascii="Calibri" w:hAnsi="Calibri"/>
          <w:noProof/>
          <w:sz w:val="22"/>
          <w:szCs w:val="22"/>
          <w:lang w:eastAsia="en-GB"/>
        </w:rPr>
        <w:tab/>
      </w:r>
      <w:r>
        <w:rPr>
          <w:noProof/>
        </w:rPr>
        <w:t>NFListRetrieval</w:t>
      </w:r>
      <w:r>
        <w:rPr>
          <w:noProof/>
        </w:rPr>
        <w:tab/>
      </w:r>
      <w:r>
        <w:rPr>
          <w:noProof/>
        </w:rPr>
        <w:fldChar w:fldCharType="begin" w:fldLock="1"/>
      </w:r>
      <w:r>
        <w:rPr>
          <w:noProof/>
        </w:rPr>
        <w:instrText xml:space="preserve"> PAGEREF _Toc130820681 \h </w:instrText>
      </w:r>
      <w:r>
        <w:rPr>
          <w:noProof/>
        </w:rPr>
      </w:r>
      <w:r>
        <w:rPr>
          <w:noProof/>
        </w:rPr>
        <w:fldChar w:fldCharType="separate"/>
      </w:r>
      <w:r>
        <w:rPr>
          <w:noProof/>
        </w:rPr>
        <w:t>31</w:t>
      </w:r>
      <w:r>
        <w:rPr>
          <w:noProof/>
        </w:rPr>
        <w:fldChar w:fldCharType="end"/>
      </w:r>
    </w:p>
    <w:p w14:paraId="58971FA5" w14:textId="25B5BA10" w:rsidR="001A46BA" w:rsidRDefault="001A46BA">
      <w:pPr>
        <w:pStyle w:val="TOC5"/>
        <w:rPr>
          <w:rFonts w:ascii="Calibri" w:hAnsi="Calibri"/>
          <w:noProof/>
          <w:sz w:val="22"/>
          <w:szCs w:val="22"/>
          <w:lang w:eastAsia="en-GB"/>
        </w:rPr>
      </w:pPr>
      <w:r>
        <w:rPr>
          <w:noProof/>
        </w:rPr>
        <w:t>5.2.2.8.1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_Toc130820682 \h </w:instrText>
      </w:r>
      <w:r>
        <w:rPr>
          <w:noProof/>
        </w:rPr>
      </w:r>
      <w:r>
        <w:rPr>
          <w:noProof/>
        </w:rPr>
        <w:fldChar w:fldCharType="separate"/>
      </w:r>
      <w:r>
        <w:rPr>
          <w:noProof/>
        </w:rPr>
        <w:t>31</w:t>
      </w:r>
      <w:r>
        <w:rPr>
          <w:noProof/>
        </w:rPr>
        <w:fldChar w:fldCharType="end"/>
      </w:r>
    </w:p>
    <w:p w14:paraId="38A5F307" w14:textId="628523C0" w:rsidR="001A46BA" w:rsidRDefault="001A46BA">
      <w:pPr>
        <w:pStyle w:val="TOC4"/>
        <w:rPr>
          <w:rFonts w:ascii="Calibri" w:hAnsi="Calibri"/>
          <w:noProof/>
          <w:sz w:val="22"/>
          <w:szCs w:val="22"/>
          <w:lang w:eastAsia="en-GB"/>
        </w:rPr>
      </w:pPr>
      <w:r>
        <w:rPr>
          <w:noProof/>
        </w:rPr>
        <w:t>5.2.2.9</w:t>
      </w:r>
      <w:r>
        <w:rPr>
          <w:rFonts w:ascii="Calibri" w:hAnsi="Calibri"/>
          <w:noProof/>
          <w:sz w:val="22"/>
          <w:szCs w:val="22"/>
          <w:lang w:eastAsia="en-GB"/>
        </w:rPr>
        <w:tab/>
      </w:r>
      <w:r>
        <w:rPr>
          <w:noProof/>
        </w:rPr>
        <w:t>NFProfileRetrieval</w:t>
      </w:r>
      <w:r>
        <w:rPr>
          <w:noProof/>
        </w:rPr>
        <w:tab/>
      </w:r>
      <w:r>
        <w:rPr>
          <w:noProof/>
        </w:rPr>
        <w:fldChar w:fldCharType="begin" w:fldLock="1"/>
      </w:r>
      <w:r>
        <w:rPr>
          <w:noProof/>
        </w:rPr>
        <w:instrText xml:space="preserve"> PAGEREF _Toc130820683 \h </w:instrText>
      </w:r>
      <w:r>
        <w:rPr>
          <w:noProof/>
        </w:rPr>
      </w:r>
      <w:r>
        <w:rPr>
          <w:noProof/>
        </w:rPr>
        <w:fldChar w:fldCharType="separate"/>
      </w:r>
      <w:r>
        <w:rPr>
          <w:noProof/>
        </w:rPr>
        <w:t>32</w:t>
      </w:r>
      <w:r>
        <w:rPr>
          <w:noProof/>
        </w:rPr>
        <w:fldChar w:fldCharType="end"/>
      </w:r>
    </w:p>
    <w:p w14:paraId="51693792" w14:textId="781BAE3A" w:rsidR="001A46BA" w:rsidRDefault="001A46BA">
      <w:pPr>
        <w:pStyle w:val="TOC5"/>
        <w:rPr>
          <w:rFonts w:ascii="Calibri" w:hAnsi="Calibri"/>
          <w:noProof/>
          <w:sz w:val="22"/>
          <w:szCs w:val="22"/>
          <w:lang w:eastAsia="en-GB"/>
        </w:rPr>
      </w:pPr>
      <w:r>
        <w:rPr>
          <w:noProof/>
        </w:rPr>
        <w:t>5.2.2.9.1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_Toc130820684 \h </w:instrText>
      </w:r>
      <w:r>
        <w:rPr>
          <w:noProof/>
        </w:rPr>
      </w:r>
      <w:r>
        <w:rPr>
          <w:noProof/>
        </w:rPr>
        <w:fldChar w:fldCharType="separate"/>
      </w:r>
      <w:r>
        <w:rPr>
          <w:noProof/>
        </w:rPr>
        <w:t>32</w:t>
      </w:r>
      <w:r>
        <w:rPr>
          <w:noProof/>
        </w:rPr>
        <w:fldChar w:fldCharType="end"/>
      </w:r>
    </w:p>
    <w:p w14:paraId="4C85C8AF" w14:textId="76A42E71" w:rsidR="001A46BA" w:rsidRDefault="001A46BA">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_Toc130820685 \h </w:instrText>
      </w:r>
      <w:r>
        <w:rPr>
          <w:noProof/>
        </w:rPr>
      </w:r>
      <w:r>
        <w:rPr>
          <w:noProof/>
        </w:rPr>
        <w:fldChar w:fldCharType="separate"/>
      </w:r>
      <w:r>
        <w:rPr>
          <w:noProof/>
        </w:rPr>
        <w:t>33</w:t>
      </w:r>
      <w:r>
        <w:rPr>
          <w:noProof/>
        </w:rPr>
        <w:fldChar w:fldCharType="end"/>
      </w:r>
    </w:p>
    <w:p w14:paraId="4370C9F3" w14:textId="5A45197F" w:rsidR="001A46BA" w:rsidRDefault="001A46BA">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_Toc130820686 \h </w:instrText>
      </w:r>
      <w:r>
        <w:rPr>
          <w:noProof/>
        </w:rPr>
      </w:r>
      <w:r>
        <w:rPr>
          <w:noProof/>
        </w:rPr>
        <w:fldChar w:fldCharType="separate"/>
      </w:r>
      <w:r>
        <w:rPr>
          <w:noProof/>
        </w:rPr>
        <w:t>33</w:t>
      </w:r>
      <w:r>
        <w:rPr>
          <w:noProof/>
        </w:rPr>
        <w:fldChar w:fldCharType="end"/>
      </w:r>
    </w:p>
    <w:p w14:paraId="59004A17" w14:textId="5D68A2BB" w:rsidR="001A46BA" w:rsidRDefault="001A46BA">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_Toc130820687 \h </w:instrText>
      </w:r>
      <w:r>
        <w:rPr>
          <w:noProof/>
        </w:rPr>
      </w:r>
      <w:r>
        <w:rPr>
          <w:noProof/>
        </w:rPr>
        <w:fldChar w:fldCharType="separate"/>
      </w:r>
      <w:r>
        <w:rPr>
          <w:noProof/>
        </w:rPr>
        <w:t>33</w:t>
      </w:r>
      <w:r>
        <w:rPr>
          <w:noProof/>
        </w:rPr>
        <w:fldChar w:fldCharType="end"/>
      </w:r>
    </w:p>
    <w:p w14:paraId="7B2733E3" w14:textId="3C89B21A" w:rsidR="001A46BA" w:rsidRDefault="001A46BA">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_Toc130820688 \h </w:instrText>
      </w:r>
      <w:r>
        <w:rPr>
          <w:noProof/>
        </w:rPr>
      </w:r>
      <w:r>
        <w:rPr>
          <w:noProof/>
        </w:rPr>
        <w:fldChar w:fldCharType="separate"/>
      </w:r>
      <w:r>
        <w:rPr>
          <w:noProof/>
        </w:rPr>
        <w:t>33</w:t>
      </w:r>
      <w:r>
        <w:rPr>
          <w:noProof/>
        </w:rPr>
        <w:fldChar w:fldCharType="end"/>
      </w:r>
    </w:p>
    <w:p w14:paraId="29FE7C02" w14:textId="13B558C0" w:rsidR="001A46BA" w:rsidRDefault="001A46BA">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NFDiscover</w:t>
      </w:r>
      <w:r>
        <w:rPr>
          <w:noProof/>
        </w:rPr>
        <w:tab/>
      </w:r>
      <w:r>
        <w:rPr>
          <w:noProof/>
        </w:rPr>
        <w:fldChar w:fldCharType="begin" w:fldLock="1"/>
      </w:r>
      <w:r>
        <w:rPr>
          <w:noProof/>
        </w:rPr>
        <w:instrText xml:space="preserve"> PAGEREF _Toc130820689 \h </w:instrText>
      </w:r>
      <w:r>
        <w:rPr>
          <w:noProof/>
        </w:rPr>
      </w:r>
      <w:r>
        <w:rPr>
          <w:noProof/>
        </w:rPr>
        <w:fldChar w:fldCharType="separate"/>
      </w:r>
      <w:r>
        <w:rPr>
          <w:noProof/>
        </w:rPr>
        <w:t>34</w:t>
      </w:r>
      <w:r>
        <w:rPr>
          <w:noProof/>
        </w:rPr>
        <w:fldChar w:fldCharType="end"/>
      </w:r>
    </w:p>
    <w:p w14:paraId="22E82BF9" w14:textId="5DEDE72D" w:rsidR="001A46BA" w:rsidRDefault="001A46BA">
      <w:pPr>
        <w:pStyle w:val="TOC5"/>
        <w:rPr>
          <w:rFonts w:ascii="Calibri" w:hAnsi="Calibri"/>
          <w:noProof/>
          <w:sz w:val="22"/>
          <w:szCs w:val="22"/>
          <w:lang w:eastAsia="en-GB"/>
        </w:rPr>
      </w:pPr>
      <w:r>
        <w:rPr>
          <w:noProof/>
        </w:rPr>
        <w:t>5.3.2.2.1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_Toc130820690 \h </w:instrText>
      </w:r>
      <w:r>
        <w:rPr>
          <w:noProof/>
        </w:rPr>
      </w:r>
      <w:r>
        <w:rPr>
          <w:noProof/>
        </w:rPr>
        <w:fldChar w:fldCharType="separate"/>
      </w:r>
      <w:r>
        <w:rPr>
          <w:noProof/>
        </w:rPr>
        <w:t>34</w:t>
      </w:r>
      <w:r>
        <w:rPr>
          <w:noProof/>
        </w:rPr>
        <w:fldChar w:fldCharType="end"/>
      </w:r>
    </w:p>
    <w:p w14:paraId="3FEBC1BB" w14:textId="7F0CD157" w:rsidR="001A46BA" w:rsidRDefault="001A46BA">
      <w:pPr>
        <w:pStyle w:val="TOC5"/>
        <w:rPr>
          <w:rFonts w:ascii="Calibri" w:hAnsi="Calibri"/>
          <w:noProof/>
          <w:sz w:val="22"/>
          <w:szCs w:val="22"/>
          <w:lang w:eastAsia="en-GB"/>
        </w:rPr>
      </w:pPr>
      <w:r>
        <w:rPr>
          <w:noProof/>
        </w:rPr>
        <w:t>5.3.2.2.2</w:t>
      </w:r>
      <w:r>
        <w:rPr>
          <w:rFonts w:ascii="Calibri" w:hAnsi="Calibri"/>
          <w:noProof/>
          <w:sz w:val="22"/>
          <w:szCs w:val="22"/>
          <w:lang w:eastAsia="en-GB"/>
        </w:rPr>
        <w:tab/>
      </w:r>
      <w:r>
        <w:rPr>
          <w:noProof/>
        </w:rPr>
        <w:t>Service Discovery in the same PLMN</w:t>
      </w:r>
      <w:r>
        <w:rPr>
          <w:noProof/>
        </w:rPr>
        <w:tab/>
      </w:r>
      <w:r>
        <w:rPr>
          <w:noProof/>
        </w:rPr>
        <w:fldChar w:fldCharType="begin" w:fldLock="1"/>
      </w:r>
      <w:r>
        <w:rPr>
          <w:noProof/>
        </w:rPr>
        <w:instrText xml:space="preserve"> PAGEREF _Toc130820691 \h </w:instrText>
      </w:r>
      <w:r>
        <w:rPr>
          <w:noProof/>
        </w:rPr>
      </w:r>
      <w:r>
        <w:rPr>
          <w:noProof/>
        </w:rPr>
        <w:fldChar w:fldCharType="separate"/>
      </w:r>
      <w:r>
        <w:rPr>
          <w:noProof/>
        </w:rPr>
        <w:t>35</w:t>
      </w:r>
      <w:r>
        <w:rPr>
          <w:noProof/>
        </w:rPr>
        <w:fldChar w:fldCharType="end"/>
      </w:r>
    </w:p>
    <w:p w14:paraId="5273E758" w14:textId="7EA0EDFE" w:rsidR="001A46BA" w:rsidRDefault="001A46BA">
      <w:pPr>
        <w:pStyle w:val="TOC5"/>
        <w:rPr>
          <w:rFonts w:ascii="Calibri" w:hAnsi="Calibri"/>
          <w:noProof/>
          <w:sz w:val="22"/>
          <w:szCs w:val="22"/>
          <w:lang w:eastAsia="en-GB"/>
        </w:rPr>
      </w:pPr>
      <w:r>
        <w:rPr>
          <w:noProof/>
        </w:rPr>
        <w:t>5.3.2.2.3</w:t>
      </w:r>
      <w:r>
        <w:rPr>
          <w:rFonts w:ascii="Calibri" w:hAnsi="Calibri"/>
          <w:noProof/>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_Toc130820692 \h </w:instrText>
      </w:r>
      <w:r>
        <w:rPr>
          <w:noProof/>
        </w:rPr>
      </w:r>
      <w:r>
        <w:rPr>
          <w:noProof/>
        </w:rPr>
        <w:fldChar w:fldCharType="separate"/>
      </w:r>
      <w:r>
        <w:rPr>
          <w:noProof/>
        </w:rPr>
        <w:t>36</w:t>
      </w:r>
      <w:r>
        <w:rPr>
          <w:noProof/>
        </w:rPr>
        <w:fldChar w:fldCharType="end"/>
      </w:r>
    </w:p>
    <w:p w14:paraId="437EEE97" w14:textId="1C52F3AD" w:rsidR="001A46BA" w:rsidRDefault="001A46BA">
      <w:pPr>
        <w:pStyle w:val="TOC5"/>
        <w:rPr>
          <w:rFonts w:ascii="Calibri" w:hAnsi="Calibri"/>
          <w:noProof/>
          <w:sz w:val="22"/>
          <w:szCs w:val="22"/>
          <w:lang w:eastAsia="en-GB"/>
        </w:rPr>
      </w:pPr>
      <w:r>
        <w:rPr>
          <w:noProof/>
        </w:rPr>
        <w:t>5.3.2.2.4</w:t>
      </w:r>
      <w:r>
        <w:rPr>
          <w:rFonts w:ascii="Calibri" w:hAnsi="Calibri"/>
          <w:noProof/>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_Toc130820693 \h </w:instrText>
      </w:r>
      <w:r>
        <w:rPr>
          <w:noProof/>
        </w:rPr>
      </w:r>
      <w:r>
        <w:rPr>
          <w:noProof/>
        </w:rPr>
        <w:fldChar w:fldCharType="separate"/>
      </w:r>
      <w:r>
        <w:rPr>
          <w:noProof/>
        </w:rPr>
        <w:t>37</w:t>
      </w:r>
      <w:r>
        <w:rPr>
          <w:noProof/>
        </w:rPr>
        <w:fldChar w:fldCharType="end"/>
      </w:r>
    </w:p>
    <w:p w14:paraId="7793E59A" w14:textId="303D8328" w:rsidR="001A46BA" w:rsidRDefault="001A46BA">
      <w:pPr>
        <w:pStyle w:val="TOC5"/>
        <w:rPr>
          <w:rFonts w:ascii="Calibri" w:hAnsi="Calibri"/>
          <w:noProof/>
          <w:sz w:val="22"/>
          <w:szCs w:val="22"/>
          <w:lang w:eastAsia="en-GB"/>
        </w:rPr>
      </w:pPr>
      <w:r>
        <w:rPr>
          <w:noProof/>
        </w:rPr>
        <w:t>5.3.2.2.5</w:t>
      </w:r>
      <w:r>
        <w:rPr>
          <w:rFonts w:ascii="Calibri" w:hAnsi="Calibri"/>
          <w:noProof/>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_Toc130820694 \h </w:instrText>
      </w:r>
      <w:r>
        <w:rPr>
          <w:noProof/>
        </w:rPr>
      </w:r>
      <w:r>
        <w:rPr>
          <w:noProof/>
        </w:rPr>
        <w:fldChar w:fldCharType="separate"/>
      </w:r>
      <w:r>
        <w:rPr>
          <w:noProof/>
        </w:rPr>
        <w:t>38</w:t>
      </w:r>
      <w:r>
        <w:rPr>
          <w:noProof/>
        </w:rPr>
        <w:fldChar w:fldCharType="end"/>
      </w:r>
    </w:p>
    <w:p w14:paraId="7FDC4179" w14:textId="22F987F4" w:rsidR="001A46BA" w:rsidRDefault="001A46BA">
      <w:pPr>
        <w:pStyle w:val="TOC5"/>
        <w:rPr>
          <w:rFonts w:ascii="Calibri" w:hAnsi="Calibri"/>
          <w:noProof/>
          <w:sz w:val="22"/>
          <w:szCs w:val="22"/>
          <w:lang w:eastAsia="en-GB"/>
        </w:rPr>
      </w:pPr>
      <w:r>
        <w:rPr>
          <w:noProof/>
        </w:rPr>
        <w:t>5.3.2.2.6</w:t>
      </w:r>
      <w:r>
        <w:rPr>
          <w:rFonts w:ascii="Calibri" w:hAnsi="Calibri"/>
          <w:noProof/>
          <w:sz w:val="22"/>
          <w:szCs w:val="22"/>
          <w:lang w:eastAsia="en-GB"/>
        </w:rPr>
        <w:tab/>
      </w:r>
      <w:r>
        <w:rPr>
          <w:noProof/>
        </w:rPr>
        <w:t>Service Discovery with resolution of the target PLMN</w:t>
      </w:r>
      <w:r>
        <w:rPr>
          <w:noProof/>
        </w:rPr>
        <w:tab/>
      </w:r>
      <w:r>
        <w:rPr>
          <w:noProof/>
        </w:rPr>
        <w:fldChar w:fldCharType="begin" w:fldLock="1"/>
      </w:r>
      <w:r>
        <w:rPr>
          <w:noProof/>
        </w:rPr>
        <w:instrText xml:space="preserve"> PAGEREF _Toc130820695 \h </w:instrText>
      </w:r>
      <w:r>
        <w:rPr>
          <w:noProof/>
        </w:rPr>
      </w:r>
      <w:r>
        <w:rPr>
          <w:noProof/>
        </w:rPr>
        <w:fldChar w:fldCharType="separate"/>
      </w:r>
      <w:r>
        <w:rPr>
          <w:noProof/>
        </w:rPr>
        <w:t>39</w:t>
      </w:r>
      <w:r>
        <w:rPr>
          <w:noProof/>
        </w:rPr>
        <w:fldChar w:fldCharType="end"/>
      </w:r>
    </w:p>
    <w:p w14:paraId="3FC8BAF7" w14:textId="271BD4E3" w:rsidR="001A46BA" w:rsidRDefault="001A46BA">
      <w:pPr>
        <w:pStyle w:val="TOC4"/>
        <w:rPr>
          <w:rFonts w:ascii="Calibri" w:hAnsi="Calibri"/>
          <w:noProof/>
          <w:sz w:val="22"/>
          <w:szCs w:val="22"/>
          <w:lang w:eastAsia="en-GB"/>
        </w:rPr>
      </w:pPr>
      <w:r>
        <w:rPr>
          <w:noProof/>
        </w:rPr>
        <w:lastRenderedPageBreak/>
        <w:t>5.3.2.3</w:t>
      </w:r>
      <w:r>
        <w:rPr>
          <w:rFonts w:ascii="Calibri" w:hAnsi="Calibri"/>
          <w:noProof/>
          <w:sz w:val="22"/>
          <w:szCs w:val="22"/>
          <w:lang w:eastAsia="en-GB"/>
        </w:rPr>
        <w:tab/>
      </w:r>
      <w:r>
        <w:rPr>
          <w:noProof/>
        </w:rPr>
        <w:t>SCPDomainRoutingInfoGet</w:t>
      </w:r>
      <w:r>
        <w:rPr>
          <w:noProof/>
        </w:rPr>
        <w:tab/>
      </w:r>
      <w:r>
        <w:rPr>
          <w:noProof/>
        </w:rPr>
        <w:fldChar w:fldCharType="begin" w:fldLock="1"/>
      </w:r>
      <w:r>
        <w:rPr>
          <w:noProof/>
        </w:rPr>
        <w:instrText xml:space="preserve"> PAGEREF _Toc130820696 \h </w:instrText>
      </w:r>
      <w:r>
        <w:rPr>
          <w:noProof/>
        </w:rPr>
      </w:r>
      <w:r>
        <w:rPr>
          <w:noProof/>
        </w:rPr>
        <w:fldChar w:fldCharType="separate"/>
      </w:r>
      <w:r>
        <w:rPr>
          <w:noProof/>
        </w:rPr>
        <w:t>40</w:t>
      </w:r>
      <w:r>
        <w:rPr>
          <w:noProof/>
        </w:rPr>
        <w:fldChar w:fldCharType="end"/>
      </w:r>
    </w:p>
    <w:p w14:paraId="12B960E3" w14:textId="0A90FE57" w:rsidR="001A46BA" w:rsidRDefault="001A46BA">
      <w:pPr>
        <w:pStyle w:val="TOC4"/>
        <w:rPr>
          <w:rFonts w:ascii="Calibri" w:hAnsi="Calibri"/>
          <w:noProof/>
          <w:sz w:val="22"/>
          <w:szCs w:val="22"/>
          <w:lang w:eastAsia="en-GB"/>
        </w:rPr>
      </w:pPr>
      <w:r>
        <w:rPr>
          <w:noProof/>
        </w:rPr>
        <w:t>5.3.2.4</w:t>
      </w:r>
      <w:r>
        <w:rPr>
          <w:rFonts w:ascii="Calibri" w:hAnsi="Calibri"/>
          <w:noProof/>
          <w:sz w:val="22"/>
          <w:szCs w:val="22"/>
          <w:lang w:eastAsia="en-GB"/>
        </w:rPr>
        <w:tab/>
      </w:r>
      <w:r>
        <w:rPr>
          <w:noProof/>
        </w:rPr>
        <w:t>SCPDomainRoutingInfoSubscribe</w:t>
      </w:r>
      <w:r>
        <w:rPr>
          <w:noProof/>
        </w:rPr>
        <w:tab/>
      </w:r>
      <w:r>
        <w:rPr>
          <w:noProof/>
        </w:rPr>
        <w:fldChar w:fldCharType="begin" w:fldLock="1"/>
      </w:r>
      <w:r>
        <w:rPr>
          <w:noProof/>
        </w:rPr>
        <w:instrText xml:space="preserve"> PAGEREF _Toc130820697 \h </w:instrText>
      </w:r>
      <w:r>
        <w:rPr>
          <w:noProof/>
        </w:rPr>
      </w:r>
      <w:r>
        <w:rPr>
          <w:noProof/>
        </w:rPr>
        <w:fldChar w:fldCharType="separate"/>
      </w:r>
      <w:r>
        <w:rPr>
          <w:noProof/>
        </w:rPr>
        <w:t>41</w:t>
      </w:r>
      <w:r>
        <w:rPr>
          <w:noProof/>
        </w:rPr>
        <w:fldChar w:fldCharType="end"/>
      </w:r>
    </w:p>
    <w:p w14:paraId="6CC69F0E" w14:textId="5B30397A" w:rsidR="001A46BA" w:rsidRDefault="001A46BA">
      <w:pPr>
        <w:pStyle w:val="TOC4"/>
        <w:rPr>
          <w:rFonts w:ascii="Calibri" w:hAnsi="Calibri"/>
          <w:noProof/>
          <w:sz w:val="22"/>
          <w:szCs w:val="22"/>
          <w:lang w:eastAsia="en-GB"/>
        </w:rPr>
      </w:pPr>
      <w:r>
        <w:rPr>
          <w:noProof/>
        </w:rPr>
        <w:t>5.3.2.5</w:t>
      </w:r>
      <w:r>
        <w:rPr>
          <w:rFonts w:ascii="Calibri" w:hAnsi="Calibri"/>
          <w:noProof/>
          <w:sz w:val="22"/>
          <w:szCs w:val="22"/>
          <w:lang w:eastAsia="en-GB"/>
        </w:rPr>
        <w:tab/>
      </w:r>
      <w:r>
        <w:rPr>
          <w:noProof/>
        </w:rPr>
        <w:t>SCPDomainRoutingInfoNotify</w:t>
      </w:r>
      <w:r>
        <w:rPr>
          <w:noProof/>
        </w:rPr>
        <w:tab/>
      </w:r>
      <w:r>
        <w:rPr>
          <w:noProof/>
        </w:rPr>
        <w:fldChar w:fldCharType="begin" w:fldLock="1"/>
      </w:r>
      <w:r>
        <w:rPr>
          <w:noProof/>
        </w:rPr>
        <w:instrText xml:space="preserve"> PAGEREF _Toc130820698 \h </w:instrText>
      </w:r>
      <w:r>
        <w:rPr>
          <w:noProof/>
        </w:rPr>
      </w:r>
      <w:r>
        <w:rPr>
          <w:noProof/>
        </w:rPr>
        <w:fldChar w:fldCharType="separate"/>
      </w:r>
      <w:r>
        <w:rPr>
          <w:noProof/>
        </w:rPr>
        <w:t>41</w:t>
      </w:r>
      <w:r>
        <w:rPr>
          <w:noProof/>
        </w:rPr>
        <w:fldChar w:fldCharType="end"/>
      </w:r>
    </w:p>
    <w:p w14:paraId="1AD0DDF0" w14:textId="5A3D6C16" w:rsidR="001A46BA" w:rsidRDefault="001A46BA">
      <w:pPr>
        <w:pStyle w:val="TOC4"/>
        <w:rPr>
          <w:rFonts w:ascii="Calibri" w:hAnsi="Calibri"/>
          <w:noProof/>
          <w:sz w:val="22"/>
          <w:szCs w:val="22"/>
          <w:lang w:eastAsia="en-GB"/>
        </w:rPr>
      </w:pPr>
      <w:r>
        <w:rPr>
          <w:noProof/>
        </w:rPr>
        <w:t>5.3.2.6</w:t>
      </w:r>
      <w:r>
        <w:rPr>
          <w:rFonts w:ascii="Calibri" w:hAnsi="Calibri"/>
          <w:noProof/>
          <w:sz w:val="22"/>
          <w:szCs w:val="22"/>
          <w:lang w:eastAsia="en-GB"/>
        </w:rPr>
        <w:tab/>
      </w:r>
      <w:r>
        <w:rPr>
          <w:noProof/>
        </w:rPr>
        <w:t>SCPDomainRoutingInfoUnSubscribe</w:t>
      </w:r>
      <w:r>
        <w:rPr>
          <w:noProof/>
        </w:rPr>
        <w:tab/>
      </w:r>
      <w:r>
        <w:rPr>
          <w:noProof/>
        </w:rPr>
        <w:fldChar w:fldCharType="begin" w:fldLock="1"/>
      </w:r>
      <w:r>
        <w:rPr>
          <w:noProof/>
        </w:rPr>
        <w:instrText xml:space="preserve"> PAGEREF _Toc130820699 \h </w:instrText>
      </w:r>
      <w:r>
        <w:rPr>
          <w:noProof/>
        </w:rPr>
      </w:r>
      <w:r>
        <w:rPr>
          <w:noProof/>
        </w:rPr>
        <w:fldChar w:fldCharType="separate"/>
      </w:r>
      <w:r>
        <w:rPr>
          <w:noProof/>
        </w:rPr>
        <w:t>42</w:t>
      </w:r>
      <w:r>
        <w:rPr>
          <w:noProof/>
        </w:rPr>
        <w:fldChar w:fldCharType="end"/>
      </w:r>
    </w:p>
    <w:p w14:paraId="59DF11C8" w14:textId="68E21025" w:rsidR="001A46BA" w:rsidRDefault="001A46BA">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Nnrf_AccessToken Service</w:t>
      </w:r>
      <w:r>
        <w:rPr>
          <w:noProof/>
        </w:rPr>
        <w:tab/>
      </w:r>
      <w:r>
        <w:rPr>
          <w:noProof/>
        </w:rPr>
        <w:fldChar w:fldCharType="begin" w:fldLock="1"/>
      </w:r>
      <w:r>
        <w:rPr>
          <w:noProof/>
        </w:rPr>
        <w:instrText xml:space="preserve"> PAGEREF _Toc130820700 \h </w:instrText>
      </w:r>
      <w:r>
        <w:rPr>
          <w:noProof/>
        </w:rPr>
      </w:r>
      <w:r>
        <w:rPr>
          <w:noProof/>
        </w:rPr>
        <w:fldChar w:fldCharType="separate"/>
      </w:r>
      <w:r>
        <w:rPr>
          <w:noProof/>
        </w:rPr>
        <w:t>42</w:t>
      </w:r>
      <w:r>
        <w:rPr>
          <w:noProof/>
        </w:rPr>
        <w:fldChar w:fldCharType="end"/>
      </w:r>
    </w:p>
    <w:p w14:paraId="5DBA1E70" w14:textId="1D04B5CC" w:rsidR="001A46BA" w:rsidRDefault="001A46BA">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_Toc130820701 \h </w:instrText>
      </w:r>
      <w:r>
        <w:rPr>
          <w:noProof/>
        </w:rPr>
      </w:r>
      <w:r>
        <w:rPr>
          <w:noProof/>
        </w:rPr>
        <w:fldChar w:fldCharType="separate"/>
      </w:r>
      <w:r>
        <w:rPr>
          <w:noProof/>
        </w:rPr>
        <w:t>42</w:t>
      </w:r>
      <w:r>
        <w:rPr>
          <w:noProof/>
        </w:rPr>
        <w:fldChar w:fldCharType="end"/>
      </w:r>
    </w:p>
    <w:p w14:paraId="482EA766" w14:textId="4DD1DE32" w:rsidR="001A46BA" w:rsidRDefault="001A46BA">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_Toc130820702 \h </w:instrText>
      </w:r>
      <w:r>
        <w:rPr>
          <w:noProof/>
        </w:rPr>
      </w:r>
      <w:r>
        <w:rPr>
          <w:noProof/>
        </w:rPr>
        <w:fldChar w:fldCharType="separate"/>
      </w:r>
      <w:r>
        <w:rPr>
          <w:noProof/>
        </w:rPr>
        <w:t>42</w:t>
      </w:r>
      <w:r>
        <w:rPr>
          <w:noProof/>
        </w:rPr>
        <w:fldChar w:fldCharType="end"/>
      </w:r>
    </w:p>
    <w:p w14:paraId="40D8BF6F" w14:textId="0E90A15B" w:rsidR="001A46BA" w:rsidRDefault="001A46BA">
      <w:pPr>
        <w:pStyle w:val="TOC4"/>
        <w:rPr>
          <w:rFonts w:ascii="Calibri" w:hAnsi="Calibri"/>
          <w:noProof/>
          <w:sz w:val="22"/>
          <w:szCs w:val="22"/>
          <w:lang w:eastAsia="en-GB"/>
        </w:rPr>
      </w:pPr>
      <w:r>
        <w:rPr>
          <w:noProof/>
        </w:rPr>
        <w:t>5.4.2.1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_Toc130820703 \h </w:instrText>
      </w:r>
      <w:r>
        <w:rPr>
          <w:noProof/>
        </w:rPr>
      </w:r>
      <w:r>
        <w:rPr>
          <w:noProof/>
        </w:rPr>
        <w:fldChar w:fldCharType="separate"/>
      </w:r>
      <w:r>
        <w:rPr>
          <w:noProof/>
        </w:rPr>
        <w:t>42</w:t>
      </w:r>
      <w:r>
        <w:rPr>
          <w:noProof/>
        </w:rPr>
        <w:fldChar w:fldCharType="end"/>
      </w:r>
    </w:p>
    <w:p w14:paraId="5634D4D2" w14:textId="7D4B6ED4" w:rsidR="001A46BA" w:rsidRDefault="001A46BA">
      <w:pPr>
        <w:pStyle w:val="TOC4"/>
        <w:rPr>
          <w:rFonts w:ascii="Calibri" w:hAnsi="Calibri"/>
          <w:noProof/>
          <w:sz w:val="22"/>
          <w:szCs w:val="22"/>
          <w:lang w:eastAsia="en-GB"/>
        </w:rPr>
      </w:pPr>
      <w:r>
        <w:rPr>
          <w:noProof/>
        </w:rPr>
        <w:t>5.4.2.2</w:t>
      </w:r>
      <w:r>
        <w:rPr>
          <w:rFonts w:ascii="Calibri" w:hAnsi="Calibri"/>
          <w:noProof/>
          <w:sz w:val="22"/>
          <w:szCs w:val="22"/>
          <w:lang w:eastAsia="en-GB"/>
        </w:rPr>
        <w:tab/>
      </w:r>
      <w:r>
        <w:rPr>
          <w:noProof/>
        </w:rPr>
        <w:t>Get (Access Token Request)</w:t>
      </w:r>
      <w:r>
        <w:rPr>
          <w:noProof/>
        </w:rPr>
        <w:tab/>
      </w:r>
      <w:r>
        <w:rPr>
          <w:noProof/>
        </w:rPr>
        <w:fldChar w:fldCharType="begin" w:fldLock="1"/>
      </w:r>
      <w:r>
        <w:rPr>
          <w:noProof/>
        </w:rPr>
        <w:instrText xml:space="preserve"> PAGEREF _Toc130820704 \h </w:instrText>
      </w:r>
      <w:r>
        <w:rPr>
          <w:noProof/>
        </w:rPr>
      </w:r>
      <w:r>
        <w:rPr>
          <w:noProof/>
        </w:rPr>
        <w:fldChar w:fldCharType="separate"/>
      </w:r>
      <w:r>
        <w:rPr>
          <w:noProof/>
        </w:rPr>
        <w:t>43</w:t>
      </w:r>
      <w:r>
        <w:rPr>
          <w:noProof/>
        </w:rPr>
        <w:fldChar w:fldCharType="end"/>
      </w:r>
    </w:p>
    <w:p w14:paraId="43D571C7" w14:textId="4F89E69F" w:rsidR="001A46BA" w:rsidRDefault="001A46BA">
      <w:pPr>
        <w:pStyle w:val="TOC5"/>
        <w:rPr>
          <w:rFonts w:ascii="Calibri" w:hAnsi="Calibri"/>
          <w:noProof/>
          <w:sz w:val="22"/>
          <w:szCs w:val="22"/>
          <w:lang w:eastAsia="en-GB"/>
        </w:rPr>
      </w:pPr>
      <w:r>
        <w:rPr>
          <w:noProof/>
        </w:rPr>
        <w:t>5.4.2.2.1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_Toc130820705 \h </w:instrText>
      </w:r>
      <w:r>
        <w:rPr>
          <w:noProof/>
        </w:rPr>
      </w:r>
      <w:r>
        <w:rPr>
          <w:noProof/>
        </w:rPr>
        <w:fldChar w:fldCharType="separate"/>
      </w:r>
      <w:r>
        <w:rPr>
          <w:noProof/>
        </w:rPr>
        <w:t>43</w:t>
      </w:r>
      <w:r>
        <w:rPr>
          <w:noProof/>
        </w:rPr>
        <w:fldChar w:fldCharType="end"/>
      </w:r>
    </w:p>
    <w:p w14:paraId="6E7AB1F0" w14:textId="3110DC6F" w:rsidR="001A46BA" w:rsidRDefault="001A46BA">
      <w:pPr>
        <w:pStyle w:val="TOC5"/>
        <w:rPr>
          <w:rFonts w:ascii="Calibri" w:hAnsi="Calibri"/>
          <w:noProof/>
          <w:sz w:val="22"/>
          <w:szCs w:val="22"/>
          <w:lang w:eastAsia="en-GB"/>
        </w:rPr>
      </w:pPr>
      <w:r>
        <w:rPr>
          <w:noProof/>
        </w:rPr>
        <w:t>5.4.2.2.2</w:t>
      </w:r>
      <w:r>
        <w:rPr>
          <w:rFonts w:ascii="Calibri" w:hAnsi="Calibri"/>
          <w:noProof/>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_Toc130820706 \h </w:instrText>
      </w:r>
      <w:r>
        <w:rPr>
          <w:noProof/>
        </w:rPr>
      </w:r>
      <w:r>
        <w:rPr>
          <w:noProof/>
        </w:rPr>
        <w:fldChar w:fldCharType="separate"/>
      </w:r>
      <w:r>
        <w:rPr>
          <w:noProof/>
        </w:rPr>
        <w:t>44</w:t>
      </w:r>
      <w:r>
        <w:rPr>
          <w:noProof/>
        </w:rPr>
        <w:fldChar w:fldCharType="end"/>
      </w:r>
    </w:p>
    <w:p w14:paraId="74092B70" w14:textId="1A800A07" w:rsidR="001A46BA" w:rsidRDefault="001A46BA">
      <w:pPr>
        <w:pStyle w:val="TOC5"/>
        <w:rPr>
          <w:rFonts w:ascii="Calibri" w:hAnsi="Calibri"/>
          <w:noProof/>
          <w:sz w:val="22"/>
          <w:szCs w:val="22"/>
          <w:lang w:eastAsia="en-GB"/>
        </w:rPr>
      </w:pPr>
      <w:r>
        <w:rPr>
          <w:noProof/>
        </w:rPr>
        <w:t>5.4.2.2.3</w:t>
      </w:r>
      <w:r>
        <w:rPr>
          <w:rFonts w:ascii="Calibri" w:hAnsi="Calibri"/>
          <w:noProof/>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_Toc130820707 \h </w:instrText>
      </w:r>
      <w:r>
        <w:rPr>
          <w:noProof/>
        </w:rPr>
      </w:r>
      <w:r>
        <w:rPr>
          <w:noProof/>
        </w:rPr>
        <w:fldChar w:fldCharType="separate"/>
      </w:r>
      <w:r>
        <w:rPr>
          <w:noProof/>
        </w:rPr>
        <w:t>45</w:t>
      </w:r>
      <w:r>
        <w:rPr>
          <w:noProof/>
        </w:rPr>
        <w:fldChar w:fldCharType="end"/>
      </w:r>
    </w:p>
    <w:p w14:paraId="1ED44D38" w14:textId="39B1CB07" w:rsidR="001A46BA" w:rsidRDefault="001A46BA">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Nnrf_Bootstrapping Service</w:t>
      </w:r>
      <w:r>
        <w:rPr>
          <w:noProof/>
        </w:rPr>
        <w:tab/>
      </w:r>
      <w:r>
        <w:rPr>
          <w:noProof/>
        </w:rPr>
        <w:fldChar w:fldCharType="begin" w:fldLock="1"/>
      </w:r>
      <w:r>
        <w:rPr>
          <w:noProof/>
        </w:rPr>
        <w:instrText xml:space="preserve"> PAGEREF _Toc130820708 \h </w:instrText>
      </w:r>
      <w:r>
        <w:rPr>
          <w:noProof/>
        </w:rPr>
      </w:r>
      <w:r>
        <w:rPr>
          <w:noProof/>
        </w:rPr>
        <w:fldChar w:fldCharType="separate"/>
      </w:r>
      <w:r>
        <w:rPr>
          <w:noProof/>
        </w:rPr>
        <w:t>46</w:t>
      </w:r>
      <w:r>
        <w:rPr>
          <w:noProof/>
        </w:rPr>
        <w:fldChar w:fldCharType="end"/>
      </w:r>
    </w:p>
    <w:p w14:paraId="51A3159D" w14:textId="570707EE" w:rsidR="001A46BA" w:rsidRDefault="001A46BA">
      <w:pPr>
        <w:pStyle w:val="TOC3"/>
        <w:rPr>
          <w:rFonts w:ascii="Calibri" w:hAnsi="Calibri"/>
          <w:noProof/>
          <w:sz w:val="22"/>
          <w:szCs w:val="22"/>
          <w:lang w:eastAsia="en-GB"/>
        </w:rPr>
      </w:pPr>
      <w:r>
        <w:rPr>
          <w:noProof/>
        </w:rPr>
        <w:t>5.5.1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_Toc130820709 \h </w:instrText>
      </w:r>
      <w:r>
        <w:rPr>
          <w:noProof/>
        </w:rPr>
      </w:r>
      <w:r>
        <w:rPr>
          <w:noProof/>
        </w:rPr>
        <w:fldChar w:fldCharType="separate"/>
      </w:r>
      <w:r>
        <w:rPr>
          <w:noProof/>
        </w:rPr>
        <w:t>46</w:t>
      </w:r>
      <w:r>
        <w:rPr>
          <w:noProof/>
        </w:rPr>
        <w:fldChar w:fldCharType="end"/>
      </w:r>
    </w:p>
    <w:p w14:paraId="788111AE" w14:textId="66DD4B92" w:rsidR="001A46BA" w:rsidRDefault="001A46BA">
      <w:pPr>
        <w:pStyle w:val="TOC3"/>
        <w:rPr>
          <w:rFonts w:ascii="Calibri" w:hAnsi="Calibri"/>
          <w:noProof/>
          <w:sz w:val="22"/>
          <w:szCs w:val="22"/>
          <w:lang w:eastAsia="en-GB"/>
        </w:rPr>
      </w:pPr>
      <w:r>
        <w:rPr>
          <w:noProof/>
        </w:rPr>
        <w:t>5.5.2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_Toc130820710 \h </w:instrText>
      </w:r>
      <w:r>
        <w:rPr>
          <w:noProof/>
        </w:rPr>
      </w:r>
      <w:r>
        <w:rPr>
          <w:noProof/>
        </w:rPr>
        <w:fldChar w:fldCharType="separate"/>
      </w:r>
      <w:r>
        <w:rPr>
          <w:noProof/>
        </w:rPr>
        <w:t>46</w:t>
      </w:r>
      <w:r>
        <w:rPr>
          <w:noProof/>
        </w:rPr>
        <w:fldChar w:fldCharType="end"/>
      </w:r>
    </w:p>
    <w:p w14:paraId="0A9044C3" w14:textId="6BF7C8DA" w:rsidR="001A46BA" w:rsidRDefault="001A46BA">
      <w:pPr>
        <w:pStyle w:val="TOC4"/>
        <w:rPr>
          <w:rFonts w:ascii="Calibri" w:hAnsi="Calibri"/>
          <w:noProof/>
          <w:sz w:val="22"/>
          <w:szCs w:val="22"/>
          <w:lang w:eastAsia="en-GB"/>
        </w:rPr>
      </w:pPr>
      <w:r>
        <w:rPr>
          <w:noProof/>
        </w:rPr>
        <w:t>5.5.2.1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_Toc130820711 \h </w:instrText>
      </w:r>
      <w:r>
        <w:rPr>
          <w:noProof/>
        </w:rPr>
      </w:r>
      <w:r>
        <w:rPr>
          <w:noProof/>
        </w:rPr>
        <w:fldChar w:fldCharType="separate"/>
      </w:r>
      <w:r>
        <w:rPr>
          <w:noProof/>
        </w:rPr>
        <w:t>46</w:t>
      </w:r>
      <w:r>
        <w:rPr>
          <w:noProof/>
        </w:rPr>
        <w:fldChar w:fldCharType="end"/>
      </w:r>
    </w:p>
    <w:p w14:paraId="5BAAACC1" w14:textId="74B24B79" w:rsidR="001A46BA" w:rsidRDefault="001A46BA">
      <w:pPr>
        <w:pStyle w:val="TOC4"/>
        <w:rPr>
          <w:rFonts w:ascii="Calibri" w:hAnsi="Calibri"/>
          <w:noProof/>
          <w:sz w:val="22"/>
          <w:szCs w:val="22"/>
          <w:lang w:eastAsia="en-GB"/>
        </w:rPr>
      </w:pPr>
      <w:r>
        <w:rPr>
          <w:noProof/>
        </w:rPr>
        <w:t>5.5.2.2</w:t>
      </w:r>
      <w:r>
        <w:rPr>
          <w:rFonts w:ascii="Calibri" w:hAnsi="Calibri"/>
          <w:noProof/>
          <w:sz w:val="22"/>
          <w:szCs w:val="22"/>
          <w:lang w:eastAsia="en-GB"/>
        </w:rPr>
        <w:tab/>
      </w:r>
      <w:r>
        <w:rPr>
          <w:noProof/>
        </w:rPr>
        <w:t>Get</w:t>
      </w:r>
      <w:r>
        <w:rPr>
          <w:noProof/>
        </w:rPr>
        <w:tab/>
      </w:r>
      <w:r>
        <w:rPr>
          <w:noProof/>
        </w:rPr>
        <w:fldChar w:fldCharType="begin" w:fldLock="1"/>
      </w:r>
      <w:r>
        <w:rPr>
          <w:noProof/>
        </w:rPr>
        <w:instrText xml:space="preserve"> PAGEREF _Toc130820712 \h </w:instrText>
      </w:r>
      <w:r>
        <w:rPr>
          <w:noProof/>
        </w:rPr>
      </w:r>
      <w:r>
        <w:rPr>
          <w:noProof/>
        </w:rPr>
        <w:fldChar w:fldCharType="separate"/>
      </w:r>
      <w:r>
        <w:rPr>
          <w:noProof/>
        </w:rPr>
        <w:t>46</w:t>
      </w:r>
      <w:r>
        <w:rPr>
          <w:noProof/>
        </w:rPr>
        <w:fldChar w:fldCharType="end"/>
      </w:r>
    </w:p>
    <w:p w14:paraId="3DB23FA1" w14:textId="53ECA98B" w:rsidR="001A46BA" w:rsidRDefault="001A46BA">
      <w:pPr>
        <w:pStyle w:val="TOC5"/>
        <w:rPr>
          <w:rFonts w:ascii="Calibri" w:hAnsi="Calibri"/>
          <w:noProof/>
          <w:sz w:val="22"/>
          <w:szCs w:val="22"/>
          <w:lang w:eastAsia="en-GB"/>
        </w:rPr>
      </w:pPr>
      <w:r>
        <w:rPr>
          <w:noProof/>
        </w:rPr>
        <w:t>5.5.2.2.1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_Toc130820713 \h </w:instrText>
      </w:r>
      <w:r>
        <w:rPr>
          <w:noProof/>
        </w:rPr>
      </w:r>
      <w:r>
        <w:rPr>
          <w:noProof/>
        </w:rPr>
        <w:fldChar w:fldCharType="separate"/>
      </w:r>
      <w:r>
        <w:rPr>
          <w:noProof/>
        </w:rPr>
        <w:t>46</w:t>
      </w:r>
      <w:r>
        <w:rPr>
          <w:noProof/>
        </w:rPr>
        <w:fldChar w:fldCharType="end"/>
      </w:r>
    </w:p>
    <w:p w14:paraId="7A3FE351" w14:textId="5E623CDB" w:rsidR="001A46BA" w:rsidRDefault="001A46BA">
      <w:pPr>
        <w:pStyle w:val="TOC1"/>
        <w:rPr>
          <w:rFonts w:ascii="Calibri" w:hAnsi="Calibri"/>
          <w:noProof/>
          <w:szCs w:val="22"/>
          <w:lang w:eastAsia="en-GB"/>
        </w:rPr>
      </w:pPr>
      <w:r>
        <w:rPr>
          <w:noProof/>
          <w:lang w:eastAsia="zh-CN"/>
        </w:rPr>
        <w:t>6</w:t>
      </w:r>
      <w:r>
        <w:rPr>
          <w:rFonts w:ascii="Calibri" w:hAnsi="Calibri"/>
          <w:noProof/>
          <w:szCs w:val="22"/>
          <w:lang w:eastAsia="en-GB"/>
        </w:rPr>
        <w:tab/>
      </w:r>
      <w:r>
        <w:rPr>
          <w:noProof/>
          <w:lang w:eastAsia="zh-CN"/>
        </w:rPr>
        <w:t>API Definitions</w:t>
      </w:r>
      <w:r>
        <w:rPr>
          <w:noProof/>
        </w:rPr>
        <w:tab/>
      </w:r>
      <w:r>
        <w:rPr>
          <w:noProof/>
        </w:rPr>
        <w:fldChar w:fldCharType="begin" w:fldLock="1"/>
      </w:r>
      <w:r>
        <w:rPr>
          <w:noProof/>
        </w:rPr>
        <w:instrText xml:space="preserve"> PAGEREF _Toc130820714 \h </w:instrText>
      </w:r>
      <w:r>
        <w:rPr>
          <w:noProof/>
        </w:rPr>
      </w:r>
      <w:r>
        <w:rPr>
          <w:noProof/>
        </w:rPr>
        <w:fldChar w:fldCharType="separate"/>
      </w:r>
      <w:r>
        <w:rPr>
          <w:noProof/>
        </w:rPr>
        <w:t>48</w:t>
      </w:r>
      <w:r>
        <w:rPr>
          <w:noProof/>
        </w:rPr>
        <w:fldChar w:fldCharType="end"/>
      </w:r>
    </w:p>
    <w:p w14:paraId="0000A6D8" w14:textId="7192C62D" w:rsidR="001A46BA" w:rsidRDefault="001A46BA">
      <w:pPr>
        <w:pStyle w:val="TOC2"/>
        <w:rPr>
          <w:rFonts w:ascii="Calibri" w:hAnsi="Calibri"/>
          <w:noProof/>
          <w:sz w:val="22"/>
          <w:szCs w:val="22"/>
          <w:lang w:eastAsia="en-GB"/>
        </w:rPr>
      </w:pPr>
      <w:r>
        <w:rPr>
          <w:noProof/>
          <w:lang w:eastAsia="zh-CN"/>
        </w:rPr>
        <w:t>6</w:t>
      </w:r>
      <w:r>
        <w:rPr>
          <w:noProof/>
        </w:rPr>
        <w:t>.1</w:t>
      </w:r>
      <w:r>
        <w:rPr>
          <w:rFonts w:ascii="Calibri" w:hAnsi="Calibri"/>
          <w:noProof/>
          <w:sz w:val="22"/>
          <w:szCs w:val="22"/>
          <w:lang w:eastAsia="en-GB"/>
        </w:rPr>
        <w:tab/>
      </w:r>
      <w:r>
        <w:rPr>
          <w:noProof/>
        </w:rPr>
        <w:t>Nnrf_NFManagement Service API</w:t>
      </w:r>
      <w:r>
        <w:rPr>
          <w:noProof/>
        </w:rPr>
        <w:tab/>
      </w:r>
      <w:r>
        <w:rPr>
          <w:noProof/>
        </w:rPr>
        <w:fldChar w:fldCharType="begin" w:fldLock="1"/>
      </w:r>
      <w:r>
        <w:rPr>
          <w:noProof/>
        </w:rPr>
        <w:instrText xml:space="preserve"> PAGEREF _Toc130820715 \h </w:instrText>
      </w:r>
      <w:r>
        <w:rPr>
          <w:noProof/>
        </w:rPr>
      </w:r>
      <w:r>
        <w:rPr>
          <w:noProof/>
        </w:rPr>
        <w:fldChar w:fldCharType="separate"/>
      </w:r>
      <w:r>
        <w:rPr>
          <w:noProof/>
        </w:rPr>
        <w:t>48</w:t>
      </w:r>
      <w:r>
        <w:rPr>
          <w:noProof/>
        </w:rPr>
        <w:fldChar w:fldCharType="end"/>
      </w:r>
    </w:p>
    <w:p w14:paraId="340D6F3B" w14:textId="1967A05E" w:rsidR="001A46BA" w:rsidRDefault="001A46BA">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_Toc130820716 \h </w:instrText>
      </w:r>
      <w:r>
        <w:rPr>
          <w:noProof/>
        </w:rPr>
      </w:r>
      <w:r>
        <w:rPr>
          <w:noProof/>
        </w:rPr>
        <w:fldChar w:fldCharType="separate"/>
      </w:r>
      <w:r>
        <w:rPr>
          <w:noProof/>
        </w:rPr>
        <w:t>48</w:t>
      </w:r>
      <w:r>
        <w:rPr>
          <w:noProof/>
        </w:rPr>
        <w:fldChar w:fldCharType="end"/>
      </w:r>
    </w:p>
    <w:p w14:paraId="0270FE35" w14:textId="58F6CEB7" w:rsidR="001A46BA" w:rsidRDefault="001A46BA">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_Toc130820717 \h </w:instrText>
      </w:r>
      <w:r>
        <w:rPr>
          <w:noProof/>
        </w:rPr>
      </w:r>
      <w:r>
        <w:rPr>
          <w:noProof/>
        </w:rPr>
        <w:fldChar w:fldCharType="separate"/>
      </w:r>
      <w:r>
        <w:rPr>
          <w:noProof/>
        </w:rPr>
        <w:t>48</w:t>
      </w:r>
      <w:r>
        <w:rPr>
          <w:noProof/>
        </w:rPr>
        <w:fldChar w:fldCharType="end"/>
      </w:r>
    </w:p>
    <w:p w14:paraId="43D4FB5D" w14:textId="6EBB7E4D" w:rsidR="001A46BA" w:rsidRDefault="001A46BA">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_Toc130820718 \h </w:instrText>
      </w:r>
      <w:r>
        <w:rPr>
          <w:noProof/>
        </w:rPr>
      </w:r>
      <w:r>
        <w:rPr>
          <w:noProof/>
        </w:rPr>
        <w:fldChar w:fldCharType="separate"/>
      </w:r>
      <w:r>
        <w:rPr>
          <w:noProof/>
        </w:rPr>
        <w:t>48</w:t>
      </w:r>
      <w:r>
        <w:rPr>
          <w:noProof/>
        </w:rPr>
        <w:fldChar w:fldCharType="end"/>
      </w:r>
    </w:p>
    <w:p w14:paraId="5CBBFCE5" w14:textId="134B5344" w:rsidR="001A46BA" w:rsidRDefault="001A46BA">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_Toc130820719 \h </w:instrText>
      </w:r>
      <w:r>
        <w:rPr>
          <w:noProof/>
        </w:rPr>
      </w:r>
      <w:r>
        <w:rPr>
          <w:noProof/>
        </w:rPr>
        <w:fldChar w:fldCharType="separate"/>
      </w:r>
      <w:r>
        <w:rPr>
          <w:noProof/>
        </w:rPr>
        <w:t>48</w:t>
      </w:r>
      <w:r>
        <w:rPr>
          <w:noProof/>
        </w:rPr>
        <w:fldChar w:fldCharType="end"/>
      </w:r>
    </w:p>
    <w:p w14:paraId="32E1D36E" w14:textId="2802ABB0" w:rsidR="001A46BA" w:rsidRDefault="001A46BA">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_Toc130820720 \h </w:instrText>
      </w:r>
      <w:r>
        <w:rPr>
          <w:noProof/>
        </w:rPr>
      </w:r>
      <w:r>
        <w:rPr>
          <w:noProof/>
        </w:rPr>
        <w:fldChar w:fldCharType="separate"/>
      </w:r>
      <w:r>
        <w:rPr>
          <w:noProof/>
        </w:rPr>
        <w:t>48</w:t>
      </w:r>
      <w:r>
        <w:rPr>
          <w:noProof/>
        </w:rPr>
        <w:fldChar w:fldCharType="end"/>
      </w:r>
    </w:p>
    <w:p w14:paraId="1C78EE91" w14:textId="6CAB6781" w:rsidR="001A46BA" w:rsidRDefault="001A46BA">
      <w:pPr>
        <w:pStyle w:val="TOC5"/>
        <w:rPr>
          <w:rFonts w:ascii="Calibri" w:hAnsi="Calibri"/>
          <w:noProof/>
          <w:sz w:val="22"/>
          <w:szCs w:val="22"/>
          <w:lang w:eastAsia="en-GB"/>
        </w:rPr>
      </w:pPr>
      <w:r>
        <w:rPr>
          <w:noProof/>
        </w:rPr>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_Toc130820721 \h </w:instrText>
      </w:r>
      <w:r>
        <w:rPr>
          <w:noProof/>
        </w:rPr>
      </w:r>
      <w:r>
        <w:rPr>
          <w:noProof/>
        </w:rPr>
        <w:fldChar w:fldCharType="separate"/>
      </w:r>
      <w:r>
        <w:rPr>
          <w:noProof/>
        </w:rPr>
        <w:t>48</w:t>
      </w:r>
      <w:r>
        <w:rPr>
          <w:noProof/>
        </w:rPr>
        <w:fldChar w:fldCharType="end"/>
      </w:r>
    </w:p>
    <w:p w14:paraId="6664EEB7" w14:textId="0E0E9AFC" w:rsidR="001A46BA" w:rsidRDefault="001A46BA">
      <w:pPr>
        <w:pStyle w:val="TOC5"/>
        <w:rPr>
          <w:rFonts w:ascii="Calibri" w:hAnsi="Calibri"/>
          <w:noProof/>
          <w:sz w:val="22"/>
          <w:szCs w:val="22"/>
          <w:lang w:eastAsia="en-GB"/>
        </w:rPr>
      </w:pPr>
      <w:r w:rsidRPr="00A1319E">
        <w:rPr>
          <w:noProof/>
          <w:lang w:val="en-US"/>
        </w:rPr>
        <w:t>6.1.2.2.3</w:t>
      </w:r>
      <w:r>
        <w:rPr>
          <w:rFonts w:ascii="Calibri" w:hAnsi="Calibri"/>
          <w:noProof/>
          <w:sz w:val="22"/>
          <w:szCs w:val="22"/>
          <w:lang w:eastAsia="en-GB"/>
        </w:rPr>
        <w:tab/>
      </w:r>
      <w:r w:rsidRPr="00A1319E">
        <w:rPr>
          <w:noProof/>
          <w:lang w:val="en-US"/>
        </w:rPr>
        <w:t>Accept-Encoding</w:t>
      </w:r>
      <w:r>
        <w:rPr>
          <w:noProof/>
        </w:rPr>
        <w:tab/>
      </w:r>
      <w:r>
        <w:rPr>
          <w:noProof/>
        </w:rPr>
        <w:fldChar w:fldCharType="begin" w:fldLock="1"/>
      </w:r>
      <w:r>
        <w:rPr>
          <w:noProof/>
        </w:rPr>
        <w:instrText xml:space="preserve"> PAGEREF _Toc130820722 \h </w:instrText>
      </w:r>
      <w:r>
        <w:rPr>
          <w:noProof/>
        </w:rPr>
      </w:r>
      <w:r>
        <w:rPr>
          <w:noProof/>
        </w:rPr>
        <w:fldChar w:fldCharType="separate"/>
      </w:r>
      <w:r>
        <w:rPr>
          <w:noProof/>
        </w:rPr>
        <w:t>48</w:t>
      </w:r>
      <w:r>
        <w:rPr>
          <w:noProof/>
        </w:rPr>
        <w:fldChar w:fldCharType="end"/>
      </w:r>
    </w:p>
    <w:p w14:paraId="4926CB9B" w14:textId="66689F17" w:rsidR="001A46BA" w:rsidRDefault="001A46BA">
      <w:pPr>
        <w:pStyle w:val="TOC5"/>
        <w:rPr>
          <w:rFonts w:ascii="Calibri" w:hAnsi="Calibri"/>
          <w:noProof/>
          <w:sz w:val="22"/>
          <w:szCs w:val="22"/>
          <w:lang w:eastAsia="en-GB"/>
        </w:rPr>
      </w:pPr>
      <w:r w:rsidRPr="00A1319E">
        <w:rPr>
          <w:noProof/>
          <w:lang w:val="en-US"/>
        </w:rPr>
        <w:t>6.1.2.2.4</w:t>
      </w:r>
      <w:r>
        <w:rPr>
          <w:rFonts w:ascii="Calibri" w:hAnsi="Calibri"/>
          <w:noProof/>
          <w:sz w:val="22"/>
          <w:szCs w:val="22"/>
          <w:lang w:eastAsia="en-GB"/>
        </w:rPr>
        <w:tab/>
      </w:r>
      <w:r w:rsidRPr="00A1319E">
        <w:rPr>
          <w:noProof/>
          <w:lang w:val="en-US"/>
        </w:rPr>
        <w:t>ETag</w:t>
      </w:r>
      <w:r>
        <w:rPr>
          <w:noProof/>
        </w:rPr>
        <w:tab/>
      </w:r>
      <w:r>
        <w:rPr>
          <w:noProof/>
        </w:rPr>
        <w:fldChar w:fldCharType="begin" w:fldLock="1"/>
      </w:r>
      <w:r>
        <w:rPr>
          <w:noProof/>
        </w:rPr>
        <w:instrText xml:space="preserve"> PAGEREF _Toc130820723 \h </w:instrText>
      </w:r>
      <w:r>
        <w:rPr>
          <w:noProof/>
        </w:rPr>
      </w:r>
      <w:r>
        <w:rPr>
          <w:noProof/>
        </w:rPr>
        <w:fldChar w:fldCharType="separate"/>
      </w:r>
      <w:r>
        <w:rPr>
          <w:noProof/>
        </w:rPr>
        <w:t>49</w:t>
      </w:r>
      <w:r>
        <w:rPr>
          <w:noProof/>
        </w:rPr>
        <w:fldChar w:fldCharType="end"/>
      </w:r>
    </w:p>
    <w:p w14:paraId="705DCD13" w14:textId="05076898" w:rsidR="001A46BA" w:rsidRDefault="001A46BA">
      <w:pPr>
        <w:pStyle w:val="TOC5"/>
        <w:rPr>
          <w:rFonts w:ascii="Calibri" w:hAnsi="Calibri"/>
          <w:noProof/>
          <w:sz w:val="22"/>
          <w:szCs w:val="22"/>
          <w:lang w:eastAsia="en-GB"/>
        </w:rPr>
      </w:pPr>
      <w:r w:rsidRPr="00A1319E">
        <w:rPr>
          <w:noProof/>
          <w:lang w:val="en-US"/>
        </w:rPr>
        <w:t>6.1.2.2.5</w:t>
      </w:r>
      <w:r>
        <w:rPr>
          <w:rFonts w:ascii="Calibri" w:hAnsi="Calibri"/>
          <w:noProof/>
          <w:sz w:val="22"/>
          <w:szCs w:val="22"/>
          <w:lang w:eastAsia="en-GB"/>
        </w:rPr>
        <w:tab/>
      </w:r>
      <w:r w:rsidRPr="00A1319E">
        <w:rPr>
          <w:noProof/>
          <w:lang w:val="en-US"/>
        </w:rPr>
        <w:t>If-Match</w:t>
      </w:r>
      <w:r>
        <w:rPr>
          <w:noProof/>
        </w:rPr>
        <w:tab/>
      </w:r>
      <w:r>
        <w:rPr>
          <w:noProof/>
        </w:rPr>
        <w:fldChar w:fldCharType="begin" w:fldLock="1"/>
      </w:r>
      <w:r>
        <w:rPr>
          <w:noProof/>
        </w:rPr>
        <w:instrText xml:space="preserve"> PAGEREF _Toc130820724 \h </w:instrText>
      </w:r>
      <w:r>
        <w:rPr>
          <w:noProof/>
        </w:rPr>
      </w:r>
      <w:r>
        <w:rPr>
          <w:noProof/>
        </w:rPr>
        <w:fldChar w:fldCharType="separate"/>
      </w:r>
      <w:r>
        <w:rPr>
          <w:noProof/>
        </w:rPr>
        <w:t>49</w:t>
      </w:r>
      <w:r>
        <w:rPr>
          <w:noProof/>
        </w:rPr>
        <w:fldChar w:fldCharType="end"/>
      </w:r>
    </w:p>
    <w:p w14:paraId="599154F3" w14:textId="18EB80DA" w:rsidR="001A46BA" w:rsidRDefault="001A46BA">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_Toc130820725 \h </w:instrText>
      </w:r>
      <w:r>
        <w:rPr>
          <w:noProof/>
        </w:rPr>
      </w:r>
      <w:r>
        <w:rPr>
          <w:noProof/>
        </w:rPr>
        <w:fldChar w:fldCharType="separate"/>
      </w:r>
      <w:r>
        <w:rPr>
          <w:noProof/>
        </w:rPr>
        <w:t>49</w:t>
      </w:r>
      <w:r>
        <w:rPr>
          <w:noProof/>
        </w:rPr>
        <w:fldChar w:fldCharType="end"/>
      </w:r>
    </w:p>
    <w:p w14:paraId="3774E2A4" w14:textId="1BB7E5FC" w:rsidR="001A46BA" w:rsidRDefault="001A46BA">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_Toc130820726 \h </w:instrText>
      </w:r>
      <w:r>
        <w:rPr>
          <w:noProof/>
        </w:rPr>
      </w:r>
      <w:r>
        <w:rPr>
          <w:noProof/>
        </w:rPr>
        <w:fldChar w:fldCharType="separate"/>
      </w:r>
      <w:r>
        <w:rPr>
          <w:noProof/>
        </w:rPr>
        <w:t>49</w:t>
      </w:r>
      <w:r>
        <w:rPr>
          <w:noProof/>
        </w:rPr>
        <w:fldChar w:fldCharType="end"/>
      </w:r>
    </w:p>
    <w:p w14:paraId="1A278ACB" w14:textId="46671AEC" w:rsidR="001A46BA" w:rsidRDefault="001A46BA">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_Toc130820727 \h </w:instrText>
      </w:r>
      <w:r>
        <w:rPr>
          <w:noProof/>
        </w:rPr>
      </w:r>
      <w:r>
        <w:rPr>
          <w:noProof/>
        </w:rPr>
        <w:fldChar w:fldCharType="separate"/>
      </w:r>
      <w:r>
        <w:rPr>
          <w:noProof/>
        </w:rPr>
        <w:t>49</w:t>
      </w:r>
      <w:r>
        <w:rPr>
          <w:noProof/>
        </w:rPr>
        <w:fldChar w:fldCharType="end"/>
      </w:r>
    </w:p>
    <w:p w14:paraId="7A043FB8" w14:textId="16C20AED" w:rsidR="001A46BA" w:rsidRDefault="001A46BA">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_Toc130820728 \h </w:instrText>
      </w:r>
      <w:r>
        <w:rPr>
          <w:noProof/>
        </w:rPr>
      </w:r>
      <w:r>
        <w:rPr>
          <w:noProof/>
        </w:rPr>
        <w:fldChar w:fldCharType="separate"/>
      </w:r>
      <w:r>
        <w:rPr>
          <w:noProof/>
        </w:rPr>
        <w:t>49</w:t>
      </w:r>
      <w:r>
        <w:rPr>
          <w:noProof/>
        </w:rPr>
        <w:fldChar w:fldCharType="end"/>
      </w:r>
    </w:p>
    <w:p w14:paraId="100D7BF8" w14:textId="1FC139B5" w:rsidR="001A46BA" w:rsidRDefault="001A46BA">
      <w:pPr>
        <w:pStyle w:val="TOC4"/>
        <w:rPr>
          <w:rFonts w:ascii="Calibri" w:hAnsi="Calibri"/>
          <w:noProof/>
          <w:sz w:val="22"/>
          <w:szCs w:val="22"/>
          <w:lang w:eastAsia="en-GB"/>
        </w:rPr>
      </w:pPr>
      <w:r>
        <w:rPr>
          <w:noProof/>
        </w:rPr>
        <w:t>6.1.3.2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_Toc130820729 \h </w:instrText>
      </w:r>
      <w:r>
        <w:rPr>
          <w:noProof/>
        </w:rPr>
      </w:r>
      <w:r>
        <w:rPr>
          <w:noProof/>
        </w:rPr>
        <w:fldChar w:fldCharType="separate"/>
      </w:r>
      <w:r>
        <w:rPr>
          <w:noProof/>
        </w:rPr>
        <w:t>50</w:t>
      </w:r>
      <w:r>
        <w:rPr>
          <w:noProof/>
        </w:rPr>
        <w:fldChar w:fldCharType="end"/>
      </w:r>
    </w:p>
    <w:p w14:paraId="705991F6" w14:textId="31B4C431" w:rsidR="001A46BA" w:rsidRDefault="001A46BA">
      <w:pPr>
        <w:pStyle w:val="TOC5"/>
        <w:rPr>
          <w:rFonts w:ascii="Calibri" w:hAnsi="Calibri"/>
          <w:noProof/>
          <w:sz w:val="22"/>
          <w:szCs w:val="22"/>
          <w:lang w:eastAsia="en-GB"/>
        </w:rPr>
      </w:pPr>
      <w:r>
        <w:rPr>
          <w:noProof/>
        </w:rPr>
        <w:t>6.1.3.2.1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_Toc130820730 \h </w:instrText>
      </w:r>
      <w:r>
        <w:rPr>
          <w:noProof/>
        </w:rPr>
      </w:r>
      <w:r>
        <w:rPr>
          <w:noProof/>
        </w:rPr>
        <w:fldChar w:fldCharType="separate"/>
      </w:r>
      <w:r>
        <w:rPr>
          <w:noProof/>
        </w:rPr>
        <w:t>50</w:t>
      </w:r>
      <w:r>
        <w:rPr>
          <w:noProof/>
        </w:rPr>
        <w:fldChar w:fldCharType="end"/>
      </w:r>
    </w:p>
    <w:p w14:paraId="37418566" w14:textId="457577B1" w:rsidR="001A46BA" w:rsidRDefault="001A46BA">
      <w:pPr>
        <w:pStyle w:val="TOC5"/>
        <w:rPr>
          <w:rFonts w:ascii="Calibri" w:hAnsi="Calibri"/>
          <w:noProof/>
          <w:sz w:val="22"/>
          <w:szCs w:val="22"/>
          <w:lang w:eastAsia="en-GB"/>
        </w:rPr>
      </w:pPr>
      <w:r>
        <w:rPr>
          <w:noProof/>
        </w:rPr>
        <w:t>6.1.3.2.2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_Toc130820731 \h </w:instrText>
      </w:r>
      <w:r>
        <w:rPr>
          <w:noProof/>
        </w:rPr>
      </w:r>
      <w:r>
        <w:rPr>
          <w:noProof/>
        </w:rPr>
        <w:fldChar w:fldCharType="separate"/>
      </w:r>
      <w:r>
        <w:rPr>
          <w:noProof/>
        </w:rPr>
        <w:t>50</w:t>
      </w:r>
      <w:r>
        <w:rPr>
          <w:noProof/>
        </w:rPr>
        <w:fldChar w:fldCharType="end"/>
      </w:r>
    </w:p>
    <w:p w14:paraId="67A77DC8" w14:textId="4483C9C6" w:rsidR="001A46BA" w:rsidRDefault="001A46BA">
      <w:pPr>
        <w:pStyle w:val="TOC5"/>
        <w:rPr>
          <w:rFonts w:ascii="Calibri" w:hAnsi="Calibri"/>
          <w:noProof/>
          <w:sz w:val="22"/>
          <w:szCs w:val="22"/>
          <w:lang w:eastAsia="en-GB"/>
        </w:rPr>
      </w:pPr>
      <w:r>
        <w:rPr>
          <w:noProof/>
        </w:rPr>
        <w:t>6.1.3.2.3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_Toc130820732 \h </w:instrText>
      </w:r>
      <w:r>
        <w:rPr>
          <w:noProof/>
        </w:rPr>
      </w:r>
      <w:r>
        <w:rPr>
          <w:noProof/>
        </w:rPr>
        <w:fldChar w:fldCharType="separate"/>
      </w:r>
      <w:r>
        <w:rPr>
          <w:noProof/>
        </w:rPr>
        <w:t>51</w:t>
      </w:r>
      <w:r>
        <w:rPr>
          <w:noProof/>
        </w:rPr>
        <w:fldChar w:fldCharType="end"/>
      </w:r>
    </w:p>
    <w:p w14:paraId="1F9158CB" w14:textId="02EBA5B7" w:rsidR="001A46BA" w:rsidRDefault="001A46BA">
      <w:pPr>
        <w:pStyle w:val="TOC5"/>
        <w:rPr>
          <w:rFonts w:ascii="Calibri" w:hAnsi="Calibri"/>
          <w:noProof/>
          <w:sz w:val="22"/>
          <w:szCs w:val="22"/>
          <w:lang w:eastAsia="en-GB"/>
        </w:rPr>
      </w:pPr>
      <w:r>
        <w:rPr>
          <w:noProof/>
        </w:rPr>
        <w:t>6.1.3.2.4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_Toc130820733 \h </w:instrText>
      </w:r>
      <w:r>
        <w:rPr>
          <w:noProof/>
        </w:rPr>
      </w:r>
      <w:r>
        <w:rPr>
          <w:noProof/>
        </w:rPr>
        <w:fldChar w:fldCharType="separate"/>
      </w:r>
      <w:r>
        <w:rPr>
          <w:noProof/>
        </w:rPr>
        <w:t>54</w:t>
      </w:r>
      <w:r>
        <w:rPr>
          <w:noProof/>
        </w:rPr>
        <w:fldChar w:fldCharType="end"/>
      </w:r>
    </w:p>
    <w:p w14:paraId="2608363E" w14:textId="6D8F6FFA" w:rsidR="001A46BA" w:rsidRDefault="001A46BA">
      <w:pPr>
        <w:pStyle w:val="TOC4"/>
        <w:rPr>
          <w:rFonts w:ascii="Calibri" w:hAnsi="Calibri"/>
          <w:noProof/>
          <w:sz w:val="22"/>
          <w:szCs w:val="22"/>
          <w:lang w:eastAsia="en-GB"/>
        </w:rPr>
      </w:pPr>
      <w:r>
        <w:rPr>
          <w:noProof/>
        </w:rPr>
        <w:t>6.1.3.3</w:t>
      </w:r>
      <w:r>
        <w:rPr>
          <w:rFonts w:ascii="Calibri" w:hAnsi="Calibri"/>
          <w:noProof/>
          <w:sz w:val="22"/>
          <w:szCs w:val="22"/>
          <w:lang w:eastAsia="en-GB"/>
        </w:rPr>
        <w:tab/>
      </w:r>
      <w:r>
        <w:rPr>
          <w:noProof/>
        </w:rPr>
        <w:t>Resource: nf-instance (Document)</w:t>
      </w:r>
      <w:r>
        <w:rPr>
          <w:noProof/>
        </w:rPr>
        <w:tab/>
      </w:r>
      <w:r>
        <w:rPr>
          <w:noProof/>
        </w:rPr>
        <w:fldChar w:fldCharType="begin" w:fldLock="1"/>
      </w:r>
      <w:r>
        <w:rPr>
          <w:noProof/>
        </w:rPr>
        <w:instrText xml:space="preserve"> PAGEREF _Toc130820734 \h </w:instrText>
      </w:r>
      <w:r>
        <w:rPr>
          <w:noProof/>
        </w:rPr>
      </w:r>
      <w:r>
        <w:rPr>
          <w:noProof/>
        </w:rPr>
        <w:fldChar w:fldCharType="separate"/>
      </w:r>
      <w:r>
        <w:rPr>
          <w:noProof/>
        </w:rPr>
        <w:t>54</w:t>
      </w:r>
      <w:r>
        <w:rPr>
          <w:noProof/>
        </w:rPr>
        <w:fldChar w:fldCharType="end"/>
      </w:r>
    </w:p>
    <w:p w14:paraId="2415C1D7" w14:textId="74416D2C" w:rsidR="001A46BA" w:rsidRDefault="001A46BA">
      <w:pPr>
        <w:pStyle w:val="TOC5"/>
        <w:rPr>
          <w:rFonts w:ascii="Calibri" w:hAnsi="Calibri"/>
          <w:noProof/>
          <w:sz w:val="22"/>
          <w:szCs w:val="22"/>
          <w:lang w:eastAsia="en-GB"/>
        </w:rPr>
      </w:pPr>
      <w:r>
        <w:rPr>
          <w:noProof/>
        </w:rPr>
        <w:t>6.1.3.3.1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_Toc130820735 \h </w:instrText>
      </w:r>
      <w:r>
        <w:rPr>
          <w:noProof/>
        </w:rPr>
      </w:r>
      <w:r>
        <w:rPr>
          <w:noProof/>
        </w:rPr>
        <w:fldChar w:fldCharType="separate"/>
      </w:r>
      <w:r>
        <w:rPr>
          <w:noProof/>
        </w:rPr>
        <w:t>54</w:t>
      </w:r>
      <w:r>
        <w:rPr>
          <w:noProof/>
        </w:rPr>
        <w:fldChar w:fldCharType="end"/>
      </w:r>
    </w:p>
    <w:p w14:paraId="71BA1C5C" w14:textId="46F999B6" w:rsidR="001A46BA" w:rsidRDefault="001A46BA">
      <w:pPr>
        <w:pStyle w:val="TOC5"/>
        <w:rPr>
          <w:rFonts w:ascii="Calibri" w:hAnsi="Calibri"/>
          <w:noProof/>
          <w:sz w:val="22"/>
          <w:szCs w:val="22"/>
          <w:lang w:eastAsia="en-GB"/>
        </w:rPr>
      </w:pPr>
      <w:r>
        <w:rPr>
          <w:noProof/>
        </w:rPr>
        <w:t>6.1.3.3.2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_Toc130820736 \h </w:instrText>
      </w:r>
      <w:r>
        <w:rPr>
          <w:noProof/>
        </w:rPr>
      </w:r>
      <w:r>
        <w:rPr>
          <w:noProof/>
        </w:rPr>
        <w:fldChar w:fldCharType="separate"/>
      </w:r>
      <w:r>
        <w:rPr>
          <w:noProof/>
        </w:rPr>
        <w:t>54</w:t>
      </w:r>
      <w:r>
        <w:rPr>
          <w:noProof/>
        </w:rPr>
        <w:fldChar w:fldCharType="end"/>
      </w:r>
    </w:p>
    <w:p w14:paraId="0BDEEBAA" w14:textId="07EB04C2" w:rsidR="001A46BA" w:rsidRDefault="001A46BA">
      <w:pPr>
        <w:pStyle w:val="TOC5"/>
        <w:rPr>
          <w:rFonts w:ascii="Calibri" w:hAnsi="Calibri"/>
          <w:noProof/>
          <w:sz w:val="22"/>
          <w:szCs w:val="22"/>
          <w:lang w:eastAsia="en-GB"/>
        </w:rPr>
      </w:pPr>
      <w:r>
        <w:rPr>
          <w:noProof/>
        </w:rPr>
        <w:t>6.1.3.3.3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_Toc130820737 \h </w:instrText>
      </w:r>
      <w:r>
        <w:rPr>
          <w:noProof/>
        </w:rPr>
      </w:r>
      <w:r>
        <w:rPr>
          <w:noProof/>
        </w:rPr>
        <w:fldChar w:fldCharType="separate"/>
      </w:r>
      <w:r>
        <w:rPr>
          <w:noProof/>
        </w:rPr>
        <w:t>55</w:t>
      </w:r>
      <w:r>
        <w:rPr>
          <w:noProof/>
        </w:rPr>
        <w:fldChar w:fldCharType="end"/>
      </w:r>
    </w:p>
    <w:p w14:paraId="02037E27" w14:textId="21AC1FF2" w:rsidR="001A46BA" w:rsidRDefault="001A46BA">
      <w:pPr>
        <w:pStyle w:val="TOC4"/>
        <w:rPr>
          <w:rFonts w:ascii="Calibri" w:hAnsi="Calibri"/>
          <w:noProof/>
          <w:sz w:val="22"/>
          <w:szCs w:val="22"/>
          <w:lang w:eastAsia="en-GB"/>
        </w:rPr>
      </w:pPr>
      <w:r>
        <w:rPr>
          <w:noProof/>
        </w:rPr>
        <w:t>6.1.3.4</w:t>
      </w:r>
      <w:r>
        <w:rPr>
          <w:rFonts w:ascii="Calibri" w:hAnsi="Calibr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_Toc130820738 \h </w:instrText>
      </w:r>
      <w:r>
        <w:rPr>
          <w:noProof/>
        </w:rPr>
      </w:r>
      <w:r>
        <w:rPr>
          <w:noProof/>
        </w:rPr>
        <w:fldChar w:fldCharType="separate"/>
      </w:r>
      <w:r>
        <w:rPr>
          <w:noProof/>
        </w:rPr>
        <w:t>61</w:t>
      </w:r>
      <w:r>
        <w:rPr>
          <w:noProof/>
        </w:rPr>
        <w:fldChar w:fldCharType="end"/>
      </w:r>
    </w:p>
    <w:p w14:paraId="5B0B43C8" w14:textId="4B54FCC8" w:rsidR="001A46BA" w:rsidRDefault="001A46BA">
      <w:pPr>
        <w:pStyle w:val="TOC5"/>
        <w:rPr>
          <w:rFonts w:ascii="Calibri" w:hAnsi="Calibri"/>
          <w:noProof/>
          <w:sz w:val="22"/>
          <w:szCs w:val="22"/>
          <w:lang w:eastAsia="en-GB"/>
        </w:rPr>
      </w:pPr>
      <w:r>
        <w:rPr>
          <w:noProof/>
        </w:rPr>
        <w:t>6.1.3.4.1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_Toc130820739 \h </w:instrText>
      </w:r>
      <w:r>
        <w:rPr>
          <w:noProof/>
        </w:rPr>
      </w:r>
      <w:r>
        <w:rPr>
          <w:noProof/>
        </w:rPr>
        <w:fldChar w:fldCharType="separate"/>
      </w:r>
      <w:r>
        <w:rPr>
          <w:noProof/>
        </w:rPr>
        <w:t>61</w:t>
      </w:r>
      <w:r>
        <w:rPr>
          <w:noProof/>
        </w:rPr>
        <w:fldChar w:fldCharType="end"/>
      </w:r>
    </w:p>
    <w:p w14:paraId="5A34308A" w14:textId="2A50156A" w:rsidR="001A46BA" w:rsidRDefault="001A46BA">
      <w:pPr>
        <w:pStyle w:val="TOC5"/>
        <w:rPr>
          <w:rFonts w:ascii="Calibri" w:hAnsi="Calibri"/>
          <w:noProof/>
          <w:sz w:val="22"/>
          <w:szCs w:val="22"/>
          <w:lang w:eastAsia="en-GB"/>
        </w:rPr>
      </w:pPr>
      <w:r>
        <w:rPr>
          <w:noProof/>
        </w:rPr>
        <w:t>6.1.3.4.2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_Toc130820740 \h </w:instrText>
      </w:r>
      <w:r>
        <w:rPr>
          <w:noProof/>
        </w:rPr>
      </w:r>
      <w:r>
        <w:rPr>
          <w:noProof/>
        </w:rPr>
        <w:fldChar w:fldCharType="separate"/>
      </w:r>
      <w:r>
        <w:rPr>
          <w:noProof/>
        </w:rPr>
        <w:t>61</w:t>
      </w:r>
      <w:r>
        <w:rPr>
          <w:noProof/>
        </w:rPr>
        <w:fldChar w:fldCharType="end"/>
      </w:r>
    </w:p>
    <w:p w14:paraId="1F3709A8" w14:textId="02D81AD5" w:rsidR="001A46BA" w:rsidRDefault="001A46BA">
      <w:pPr>
        <w:pStyle w:val="TOC5"/>
        <w:rPr>
          <w:rFonts w:ascii="Calibri" w:hAnsi="Calibri"/>
          <w:noProof/>
          <w:sz w:val="22"/>
          <w:szCs w:val="22"/>
          <w:lang w:eastAsia="en-GB"/>
        </w:rPr>
      </w:pPr>
      <w:r>
        <w:rPr>
          <w:noProof/>
        </w:rPr>
        <w:t>6.1.3.4.3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_Toc130820741 \h </w:instrText>
      </w:r>
      <w:r>
        <w:rPr>
          <w:noProof/>
        </w:rPr>
      </w:r>
      <w:r>
        <w:rPr>
          <w:noProof/>
        </w:rPr>
        <w:fldChar w:fldCharType="separate"/>
      </w:r>
      <w:r>
        <w:rPr>
          <w:noProof/>
        </w:rPr>
        <w:t>61</w:t>
      </w:r>
      <w:r>
        <w:rPr>
          <w:noProof/>
        </w:rPr>
        <w:fldChar w:fldCharType="end"/>
      </w:r>
    </w:p>
    <w:p w14:paraId="1D7A3E9C" w14:textId="43B42041" w:rsidR="001A46BA" w:rsidRDefault="001A46BA">
      <w:pPr>
        <w:pStyle w:val="TOC4"/>
        <w:rPr>
          <w:rFonts w:ascii="Calibri" w:hAnsi="Calibri"/>
          <w:noProof/>
          <w:sz w:val="22"/>
          <w:szCs w:val="22"/>
          <w:lang w:eastAsia="en-GB"/>
        </w:rPr>
      </w:pPr>
      <w:r>
        <w:rPr>
          <w:noProof/>
        </w:rPr>
        <w:t>6.1.3.5</w:t>
      </w:r>
      <w:r>
        <w:rPr>
          <w:rFonts w:ascii="Calibri" w:hAnsi="Calibri"/>
          <w:noProof/>
          <w:sz w:val="22"/>
          <w:szCs w:val="22"/>
          <w:lang w:eastAsia="en-GB"/>
        </w:rPr>
        <w:tab/>
      </w:r>
      <w:r>
        <w:rPr>
          <w:noProof/>
        </w:rPr>
        <w:t>Resource: subscription (Document)</w:t>
      </w:r>
      <w:r>
        <w:rPr>
          <w:noProof/>
        </w:rPr>
        <w:tab/>
      </w:r>
      <w:r>
        <w:rPr>
          <w:noProof/>
        </w:rPr>
        <w:fldChar w:fldCharType="begin" w:fldLock="1"/>
      </w:r>
      <w:r>
        <w:rPr>
          <w:noProof/>
        </w:rPr>
        <w:instrText xml:space="preserve"> PAGEREF _Toc130820742 \h </w:instrText>
      </w:r>
      <w:r>
        <w:rPr>
          <w:noProof/>
        </w:rPr>
      </w:r>
      <w:r>
        <w:rPr>
          <w:noProof/>
        </w:rPr>
        <w:fldChar w:fldCharType="separate"/>
      </w:r>
      <w:r>
        <w:rPr>
          <w:noProof/>
        </w:rPr>
        <w:t>63</w:t>
      </w:r>
      <w:r>
        <w:rPr>
          <w:noProof/>
        </w:rPr>
        <w:fldChar w:fldCharType="end"/>
      </w:r>
    </w:p>
    <w:p w14:paraId="75C0B292" w14:textId="36DCA051" w:rsidR="001A46BA" w:rsidRDefault="001A46BA">
      <w:pPr>
        <w:pStyle w:val="TOC5"/>
        <w:rPr>
          <w:rFonts w:ascii="Calibri" w:hAnsi="Calibri"/>
          <w:noProof/>
          <w:sz w:val="22"/>
          <w:szCs w:val="22"/>
          <w:lang w:eastAsia="en-GB"/>
        </w:rPr>
      </w:pPr>
      <w:r>
        <w:rPr>
          <w:noProof/>
        </w:rPr>
        <w:t>6.1.3.5.1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_Toc130820743 \h </w:instrText>
      </w:r>
      <w:r>
        <w:rPr>
          <w:noProof/>
        </w:rPr>
      </w:r>
      <w:r>
        <w:rPr>
          <w:noProof/>
        </w:rPr>
        <w:fldChar w:fldCharType="separate"/>
      </w:r>
      <w:r>
        <w:rPr>
          <w:noProof/>
        </w:rPr>
        <w:t>63</w:t>
      </w:r>
      <w:r>
        <w:rPr>
          <w:noProof/>
        </w:rPr>
        <w:fldChar w:fldCharType="end"/>
      </w:r>
    </w:p>
    <w:p w14:paraId="7C8F8B50" w14:textId="4A252087" w:rsidR="001A46BA" w:rsidRDefault="001A46BA">
      <w:pPr>
        <w:pStyle w:val="TOC5"/>
        <w:rPr>
          <w:rFonts w:ascii="Calibri" w:hAnsi="Calibri"/>
          <w:noProof/>
          <w:sz w:val="22"/>
          <w:szCs w:val="22"/>
          <w:lang w:eastAsia="en-GB"/>
        </w:rPr>
      </w:pPr>
      <w:r>
        <w:rPr>
          <w:noProof/>
        </w:rPr>
        <w:t>6.1.3.5.2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_Toc130820744 \h </w:instrText>
      </w:r>
      <w:r>
        <w:rPr>
          <w:noProof/>
        </w:rPr>
      </w:r>
      <w:r>
        <w:rPr>
          <w:noProof/>
        </w:rPr>
        <w:fldChar w:fldCharType="separate"/>
      </w:r>
      <w:r>
        <w:rPr>
          <w:noProof/>
        </w:rPr>
        <w:t>63</w:t>
      </w:r>
      <w:r>
        <w:rPr>
          <w:noProof/>
        </w:rPr>
        <w:fldChar w:fldCharType="end"/>
      </w:r>
    </w:p>
    <w:p w14:paraId="29E07B11" w14:textId="2EA7E561" w:rsidR="001A46BA" w:rsidRDefault="001A46BA">
      <w:pPr>
        <w:pStyle w:val="TOC5"/>
        <w:rPr>
          <w:rFonts w:ascii="Calibri" w:hAnsi="Calibri"/>
          <w:noProof/>
          <w:sz w:val="22"/>
          <w:szCs w:val="22"/>
          <w:lang w:eastAsia="en-GB"/>
        </w:rPr>
      </w:pPr>
      <w:r>
        <w:rPr>
          <w:noProof/>
        </w:rPr>
        <w:t>6.1.3.5.3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_Toc130820745 \h </w:instrText>
      </w:r>
      <w:r>
        <w:rPr>
          <w:noProof/>
        </w:rPr>
      </w:r>
      <w:r>
        <w:rPr>
          <w:noProof/>
        </w:rPr>
        <w:fldChar w:fldCharType="separate"/>
      </w:r>
      <w:r>
        <w:rPr>
          <w:noProof/>
        </w:rPr>
        <w:t>63</w:t>
      </w:r>
      <w:r>
        <w:rPr>
          <w:noProof/>
        </w:rPr>
        <w:fldChar w:fldCharType="end"/>
      </w:r>
    </w:p>
    <w:p w14:paraId="23DE1085" w14:textId="433D9CE7" w:rsidR="001A46BA" w:rsidRDefault="001A46BA">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_Toc130820746 \h </w:instrText>
      </w:r>
      <w:r>
        <w:rPr>
          <w:noProof/>
        </w:rPr>
      </w:r>
      <w:r>
        <w:rPr>
          <w:noProof/>
        </w:rPr>
        <w:fldChar w:fldCharType="separate"/>
      </w:r>
      <w:r>
        <w:rPr>
          <w:noProof/>
        </w:rPr>
        <w:t>65</w:t>
      </w:r>
      <w:r>
        <w:rPr>
          <w:noProof/>
        </w:rPr>
        <w:fldChar w:fldCharType="end"/>
      </w:r>
    </w:p>
    <w:p w14:paraId="192C93E3" w14:textId="4020E831" w:rsidR="001A46BA" w:rsidRDefault="001A46BA">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_Toc130820747 \h </w:instrText>
      </w:r>
      <w:r>
        <w:rPr>
          <w:noProof/>
        </w:rPr>
      </w:r>
      <w:r>
        <w:rPr>
          <w:noProof/>
        </w:rPr>
        <w:fldChar w:fldCharType="separate"/>
      </w:r>
      <w:r>
        <w:rPr>
          <w:noProof/>
        </w:rPr>
        <w:t>65</w:t>
      </w:r>
      <w:r>
        <w:rPr>
          <w:noProof/>
        </w:rPr>
        <w:fldChar w:fldCharType="end"/>
      </w:r>
    </w:p>
    <w:p w14:paraId="5E322F93" w14:textId="04BF1396" w:rsidR="001A46BA" w:rsidRDefault="001A46BA">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_Toc130820748 \h </w:instrText>
      </w:r>
      <w:r>
        <w:rPr>
          <w:noProof/>
        </w:rPr>
      </w:r>
      <w:r>
        <w:rPr>
          <w:noProof/>
        </w:rPr>
        <w:fldChar w:fldCharType="separate"/>
      </w:r>
      <w:r>
        <w:rPr>
          <w:noProof/>
        </w:rPr>
        <w:t>65</w:t>
      </w:r>
      <w:r>
        <w:rPr>
          <w:noProof/>
        </w:rPr>
        <w:fldChar w:fldCharType="end"/>
      </w:r>
    </w:p>
    <w:p w14:paraId="4657F883" w14:textId="23A50B50" w:rsidR="001A46BA" w:rsidRDefault="001A46BA">
      <w:pPr>
        <w:pStyle w:val="TOC4"/>
        <w:rPr>
          <w:rFonts w:ascii="Calibri" w:hAnsi="Calibri"/>
          <w:noProof/>
          <w:sz w:val="22"/>
          <w:szCs w:val="22"/>
          <w:lang w:eastAsia="en-GB"/>
        </w:rPr>
      </w:pPr>
      <w:r>
        <w:rPr>
          <w:noProof/>
        </w:rPr>
        <w:t>6.1.5.2</w:t>
      </w:r>
      <w:r>
        <w:rPr>
          <w:rFonts w:ascii="Calibri" w:hAnsi="Calibri"/>
          <w:noProof/>
          <w:sz w:val="22"/>
          <w:szCs w:val="22"/>
          <w:lang w:eastAsia="en-GB"/>
        </w:rPr>
        <w:tab/>
      </w:r>
      <w:r>
        <w:rPr>
          <w:noProof/>
        </w:rPr>
        <w:t>NF Instance Status Notification</w:t>
      </w:r>
      <w:r>
        <w:rPr>
          <w:noProof/>
        </w:rPr>
        <w:tab/>
      </w:r>
      <w:r>
        <w:rPr>
          <w:noProof/>
        </w:rPr>
        <w:fldChar w:fldCharType="begin" w:fldLock="1"/>
      </w:r>
      <w:r>
        <w:rPr>
          <w:noProof/>
        </w:rPr>
        <w:instrText xml:space="preserve"> PAGEREF _Toc130820749 \h </w:instrText>
      </w:r>
      <w:r>
        <w:rPr>
          <w:noProof/>
        </w:rPr>
      </w:r>
      <w:r>
        <w:rPr>
          <w:noProof/>
        </w:rPr>
        <w:fldChar w:fldCharType="separate"/>
      </w:r>
      <w:r>
        <w:rPr>
          <w:noProof/>
        </w:rPr>
        <w:t>66</w:t>
      </w:r>
      <w:r>
        <w:rPr>
          <w:noProof/>
        </w:rPr>
        <w:fldChar w:fldCharType="end"/>
      </w:r>
    </w:p>
    <w:p w14:paraId="37E598D3" w14:textId="00C39BC9" w:rsidR="001A46BA" w:rsidRDefault="001A46BA">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_Toc130820750 \h </w:instrText>
      </w:r>
      <w:r>
        <w:rPr>
          <w:noProof/>
        </w:rPr>
      </w:r>
      <w:r>
        <w:rPr>
          <w:noProof/>
        </w:rPr>
        <w:fldChar w:fldCharType="separate"/>
      </w:r>
      <w:r>
        <w:rPr>
          <w:noProof/>
        </w:rPr>
        <w:t>66</w:t>
      </w:r>
      <w:r>
        <w:rPr>
          <w:noProof/>
        </w:rPr>
        <w:fldChar w:fldCharType="end"/>
      </w:r>
    </w:p>
    <w:p w14:paraId="7E24AB51" w14:textId="4A69BACE" w:rsidR="001A46BA" w:rsidRDefault="001A46BA">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_Toc130820751 \h </w:instrText>
      </w:r>
      <w:r>
        <w:rPr>
          <w:noProof/>
        </w:rPr>
      </w:r>
      <w:r>
        <w:rPr>
          <w:noProof/>
        </w:rPr>
        <w:fldChar w:fldCharType="separate"/>
      </w:r>
      <w:r>
        <w:rPr>
          <w:noProof/>
        </w:rPr>
        <w:t>66</w:t>
      </w:r>
      <w:r>
        <w:rPr>
          <w:noProof/>
        </w:rPr>
        <w:fldChar w:fldCharType="end"/>
      </w:r>
    </w:p>
    <w:p w14:paraId="5FCD4C5E" w14:textId="38A91F86" w:rsidR="001A46BA" w:rsidRDefault="001A46BA">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_Toc130820752 \h </w:instrText>
      </w:r>
      <w:r>
        <w:rPr>
          <w:noProof/>
        </w:rPr>
      </w:r>
      <w:r>
        <w:rPr>
          <w:noProof/>
        </w:rPr>
        <w:fldChar w:fldCharType="separate"/>
      </w:r>
      <w:r>
        <w:rPr>
          <w:noProof/>
        </w:rPr>
        <w:t>67</w:t>
      </w:r>
      <w:r>
        <w:rPr>
          <w:noProof/>
        </w:rPr>
        <w:fldChar w:fldCharType="end"/>
      </w:r>
    </w:p>
    <w:p w14:paraId="61F79B6C" w14:textId="3B9CD152" w:rsidR="001A46BA" w:rsidRDefault="001A46BA">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_Toc130820753 \h </w:instrText>
      </w:r>
      <w:r>
        <w:rPr>
          <w:noProof/>
        </w:rPr>
      </w:r>
      <w:r>
        <w:rPr>
          <w:noProof/>
        </w:rPr>
        <w:fldChar w:fldCharType="separate"/>
      </w:r>
      <w:r>
        <w:rPr>
          <w:noProof/>
        </w:rPr>
        <w:t>67</w:t>
      </w:r>
      <w:r>
        <w:rPr>
          <w:noProof/>
        </w:rPr>
        <w:fldChar w:fldCharType="end"/>
      </w:r>
    </w:p>
    <w:p w14:paraId="73125FF0" w14:textId="3F458D4E" w:rsidR="001A46BA" w:rsidRDefault="001A46BA">
      <w:pPr>
        <w:pStyle w:val="TOC4"/>
        <w:rPr>
          <w:rFonts w:ascii="Calibri" w:hAnsi="Calibri"/>
          <w:noProof/>
          <w:sz w:val="22"/>
          <w:szCs w:val="22"/>
          <w:lang w:eastAsia="en-GB"/>
        </w:rPr>
      </w:pPr>
      <w:r w:rsidRPr="00A1319E">
        <w:rPr>
          <w:noProof/>
          <w:lang w:val="en-US"/>
        </w:rPr>
        <w:t>6.1.6.2</w:t>
      </w:r>
      <w:r>
        <w:rPr>
          <w:rFonts w:ascii="Calibri" w:hAnsi="Calibri"/>
          <w:noProof/>
          <w:sz w:val="22"/>
          <w:szCs w:val="22"/>
          <w:lang w:eastAsia="en-GB"/>
        </w:rPr>
        <w:tab/>
      </w:r>
      <w:r w:rsidRPr="00A1319E">
        <w:rPr>
          <w:noProof/>
          <w:lang w:val="en-US"/>
        </w:rPr>
        <w:t>Structured data types</w:t>
      </w:r>
      <w:r>
        <w:rPr>
          <w:noProof/>
        </w:rPr>
        <w:tab/>
      </w:r>
      <w:r>
        <w:rPr>
          <w:noProof/>
        </w:rPr>
        <w:fldChar w:fldCharType="begin" w:fldLock="1"/>
      </w:r>
      <w:r>
        <w:rPr>
          <w:noProof/>
        </w:rPr>
        <w:instrText xml:space="preserve"> PAGEREF _Toc130820754 \h </w:instrText>
      </w:r>
      <w:r>
        <w:rPr>
          <w:noProof/>
        </w:rPr>
      </w:r>
      <w:r>
        <w:rPr>
          <w:noProof/>
        </w:rPr>
        <w:fldChar w:fldCharType="separate"/>
      </w:r>
      <w:r>
        <w:rPr>
          <w:noProof/>
        </w:rPr>
        <w:t>72</w:t>
      </w:r>
      <w:r>
        <w:rPr>
          <w:noProof/>
        </w:rPr>
        <w:fldChar w:fldCharType="end"/>
      </w:r>
    </w:p>
    <w:p w14:paraId="22F774FF" w14:textId="6AB7A84F" w:rsidR="001A46BA" w:rsidRDefault="001A46BA">
      <w:pPr>
        <w:pStyle w:val="TOC5"/>
        <w:rPr>
          <w:rFonts w:ascii="Calibri" w:hAnsi="Calibri"/>
          <w:noProof/>
          <w:sz w:val="22"/>
          <w:szCs w:val="22"/>
          <w:lang w:eastAsia="en-GB"/>
        </w:rPr>
      </w:pPr>
      <w:r>
        <w:rPr>
          <w:noProof/>
        </w:rPr>
        <w:t>6.1.6.2.1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_Toc130820755 \h </w:instrText>
      </w:r>
      <w:r>
        <w:rPr>
          <w:noProof/>
        </w:rPr>
      </w:r>
      <w:r>
        <w:rPr>
          <w:noProof/>
        </w:rPr>
        <w:fldChar w:fldCharType="separate"/>
      </w:r>
      <w:r>
        <w:rPr>
          <w:noProof/>
        </w:rPr>
        <w:t>72</w:t>
      </w:r>
      <w:r>
        <w:rPr>
          <w:noProof/>
        </w:rPr>
        <w:fldChar w:fldCharType="end"/>
      </w:r>
    </w:p>
    <w:p w14:paraId="0A502964" w14:textId="45F5FABC" w:rsidR="001A46BA" w:rsidRDefault="001A46BA">
      <w:pPr>
        <w:pStyle w:val="TOC5"/>
        <w:rPr>
          <w:rFonts w:ascii="Calibri" w:hAnsi="Calibri"/>
          <w:noProof/>
          <w:sz w:val="22"/>
          <w:szCs w:val="22"/>
          <w:lang w:eastAsia="en-GB"/>
        </w:rPr>
      </w:pPr>
      <w:r>
        <w:rPr>
          <w:noProof/>
        </w:rPr>
        <w:t>6.1.6.2.2</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_Toc130820756 \h </w:instrText>
      </w:r>
      <w:r>
        <w:rPr>
          <w:noProof/>
        </w:rPr>
      </w:r>
      <w:r>
        <w:rPr>
          <w:noProof/>
        </w:rPr>
        <w:fldChar w:fldCharType="separate"/>
      </w:r>
      <w:r>
        <w:rPr>
          <w:noProof/>
        </w:rPr>
        <w:t>73</w:t>
      </w:r>
      <w:r>
        <w:rPr>
          <w:noProof/>
        </w:rPr>
        <w:fldChar w:fldCharType="end"/>
      </w:r>
    </w:p>
    <w:p w14:paraId="40509122" w14:textId="6292AFCE" w:rsidR="001A46BA" w:rsidRDefault="001A46BA">
      <w:pPr>
        <w:pStyle w:val="TOC5"/>
        <w:rPr>
          <w:rFonts w:ascii="Calibri" w:hAnsi="Calibri"/>
          <w:noProof/>
          <w:sz w:val="22"/>
          <w:szCs w:val="22"/>
          <w:lang w:eastAsia="en-GB"/>
        </w:rPr>
      </w:pPr>
      <w:r>
        <w:rPr>
          <w:noProof/>
        </w:rPr>
        <w:lastRenderedPageBreak/>
        <w:t>6.1.6.2.3</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_Toc130820757 \h </w:instrText>
      </w:r>
      <w:r>
        <w:rPr>
          <w:noProof/>
        </w:rPr>
      </w:r>
      <w:r>
        <w:rPr>
          <w:noProof/>
        </w:rPr>
        <w:fldChar w:fldCharType="separate"/>
      </w:r>
      <w:r>
        <w:rPr>
          <w:noProof/>
        </w:rPr>
        <w:t>81</w:t>
      </w:r>
      <w:r>
        <w:rPr>
          <w:noProof/>
        </w:rPr>
        <w:fldChar w:fldCharType="end"/>
      </w:r>
    </w:p>
    <w:p w14:paraId="6DDC9AD8" w14:textId="143655EE" w:rsidR="001A46BA" w:rsidRDefault="001A46BA">
      <w:pPr>
        <w:pStyle w:val="TOC5"/>
        <w:rPr>
          <w:rFonts w:ascii="Calibri" w:hAnsi="Calibri"/>
          <w:noProof/>
          <w:sz w:val="22"/>
          <w:szCs w:val="22"/>
          <w:lang w:eastAsia="en-GB"/>
        </w:rPr>
      </w:pPr>
      <w:r>
        <w:rPr>
          <w:noProof/>
        </w:rPr>
        <w:t>6.1.6.2.4</w:t>
      </w:r>
      <w:r>
        <w:rPr>
          <w:rFonts w:ascii="Calibri" w:hAnsi="Calibri"/>
          <w:noProof/>
          <w:sz w:val="22"/>
          <w:szCs w:val="22"/>
          <w:lang w:eastAsia="en-GB"/>
        </w:rPr>
        <w:tab/>
      </w:r>
      <w:r>
        <w:rPr>
          <w:noProof/>
        </w:rPr>
        <w:t>Type: DefaultNotificationSubscription</w:t>
      </w:r>
      <w:r>
        <w:rPr>
          <w:noProof/>
        </w:rPr>
        <w:tab/>
      </w:r>
      <w:r>
        <w:rPr>
          <w:noProof/>
        </w:rPr>
        <w:fldChar w:fldCharType="begin" w:fldLock="1"/>
      </w:r>
      <w:r>
        <w:rPr>
          <w:noProof/>
        </w:rPr>
        <w:instrText xml:space="preserve"> PAGEREF _Toc130820758 \h </w:instrText>
      </w:r>
      <w:r>
        <w:rPr>
          <w:noProof/>
        </w:rPr>
      </w:r>
      <w:r>
        <w:rPr>
          <w:noProof/>
        </w:rPr>
        <w:fldChar w:fldCharType="separate"/>
      </w:r>
      <w:r>
        <w:rPr>
          <w:noProof/>
        </w:rPr>
        <w:t>87</w:t>
      </w:r>
      <w:r>
        <w:rPr>
          <w:noProof/>
        </w:rPr>
        <w:fldChar w:fldCharType="end"/>
      </w:r>
    </w:p>
    <w:p w14:paraId="432D33F9" w14:textId="5552445D" w:rsidR="001A46BA" w:rsidRDefault="001A46BA">
      <w:pPr>
        <w:pStyle w:val="TOC5"/>
        <w:rPr>
          <w:rFonts w:ascii="Calibri" w:hAnsi="Calibri"/>
          <w:noProof/>
          <w:sz w:val="22"/>
          <w:szCs w:val="22"/>
          <w:lang w:eastAsia="en-GB"/>
        </w:rPr>
      </w:pPr>
      <w:r>
        <w:rPr>
          <w:noProof/>
        </w:rPr>
        <w:t>6.1.6.2.5</w:t>
      </w:r>
      <w:r>
        <w:rPr>
          <w:rFonts w:ascii="Calibri" w:hAnsi="Calibri"/>
          <w:noProof/>
          <w:sz w:val="22"/>
          <w:szCs w:val="22"/>
          <w:lang w:eastAsia="en-GB"/>
        </w:rPr>
        <w:tab/>
      </w:r>
      <w:r>
        <w:rPr>
          <w:noProof/>
        </w:rPr>
        <w:t>Type: IpEndPoint</w:t>
      </w:r>
      <w:r>
        <w:rPr>
          <w:noProof/>
        </w:rPr>
        <w:tab/>
      </w:r>
      <w:r>
        <w:rPr>
          <w:noProof/>
        </w:rPr>
        <w:fldChar w:fldCharType="begin" w:fldLock="1"/>
      </w:r>
      <w:r>
        <w:rPr>
          <w:noProof/>
        </w:rPr>
        <w:instrText xml:space="preserve"> PAGEREF _Toc130820759 \h </w:instrText>
      </w:r>
      <w:r>
        <w:rPr>
          <w:noProof/>
        </w:rPr>
      </w:r>
      <w:r>
        <w:rPr>
          <w:noProof/>
        </w:rPr>
        <w:fldChar w:fldCharType="separate"/>
      </w:r>
      <w:r>
        <w:rPr>
          <w:noProof/>
        </w:rPr>
        <w:t>88</w:t>
      </w:r>
      <w:r>
        <w:rPr>
          <w:noProof/>
        </w:rPr>
        <w:fldChar w:fldCharType="end"/>
      </w:r>
    </w:p>
    <w:p w14:paraId="382FB9B0" w14:textId="7487FBB0" w:rsidR="001A46BA" w:rsidRDefault="001A46BA">
      <w:pPr>
        <w:pStyle w:val="TOC5"/>
        <w:rPr>
          <w:rFonts w:ascii="Calibri" w:hAnsi="Calibri"/>
          <w:noProof/>
          <w:sz w:val="22"/>
          <w:szCs w:val="22"/>
          <w:lang w:eastAsia="en-GB"/>
        </w:rPr>
      </w:pPr>
      <w:r>
        <w:rPr>
          <w:noProof/>
        </w:rPr>
        <w:t>6.1.6.2.6</w:t>
      </w:r>
      <w:r>
        <w:rPr>
          <w:rFonts w:ascii="Calibri" w:hAnsi="Calibri"/>
          <w:noProof/>
          <w:sz w:val="22"/>
          <w:szCs w:val="22"/>
          <w:lang w:eastAsia="en-GB"/>
        </w:rPr>
        <w:tab/>
      </w:r>
      <w:r>
        <w:rPr>
          <w:noProof/>
        </w:rPr>
        <w:t>Type: UdrInfo</w:t>
      </w:r>
      <w:r>
        <w:rPr>
          <w:noProof/>
        </w:rPr>
        <w:tab/>
      </w:r>
      <w:r>
        <w:rPr>
          <w:noProof/>
        </w:rPr>
        <w:fldChar w:fldCharType="begin" w:fldLock="1"/>
      </w:r>
      <w:r>
        <w:rPr>
          <w:noProof/>
        </w:rPr>
        <w:instrText xml:space="preserve"> PAGEREF _Toc130820760 \h </w:instrText>
      </w:r>
      <w:r>
        <w:rPr>
          <w:noProof/>
        </w:rPr>
      </w:r>
      <w:r>
        <w:rPr>
          <w:noProof/>
        </w:rPr>
        <w:fldChar w:fldCharType="separate"/>
      </w:r>
      <w:r>
        <w:rPr>
          <w:noProof/>
        </w:rPr>
        <w:t>89</w:t>
      </w:r>
      <w:r>
        <w:rPr>
          <w:noProof/>
        </w:rPr>
        <w:fldChar w:fldCharType="end"/>
      </w:r>
    </w:p>
    <w:p w14:paraId="19F373CD" w14:textId="5766FC06" w:rsidR="001A46BA" w:rsidRDefault="001A46BA">
      <w:pPr>
        <w:pStyle w:val="TOC5"/>
        <w:rPr>
          <w:rFonts w:ascii="Calibri" w:hAnsi="Calibri"/>
          <w:noProof/>
          <w:sz w:val="22"/>
          <w:szCs w:val="22"/>
          <w:lang w:eastAsia="en-GB"/>
        </w:rPr>
      </w:pPr>
      <w:r>
        <w:rPr>
          <w:noProof/>
        </w:rPr>
        <w:t>6.1.6.2.7</w:t>
      </w:r>
      <w:r>
        <w:rPr>
          <w:rFonts w:ascii="Calibri" w:hAnsi="Calibri"/>
          <w:noProof/>
          <w:sz w:val="22"/>
          <w:szCs w:val="22"/>
          <w:lang w:eastAsia="en-GB"/>
        </w:rPr>
        <w:tab/>
      </w:r>
      <w:r>
        <w:rPr>
          <w:noProof/>
        </w:rPr>
        <w:t>Type: UdmInfo</w:t>
      </w:r>
      <w:r>
        <w:rPr>
          <w:noProof/>
        </w:rPr>
        <w:tab/>
      </w:r>
      <w:r>
        <w:rPr>
          <w:noProof/>
        </w:rPr>
        <w:fldChar w:fldCharType="begin" w:fldLock="1"/>
      </w:r>
      <w:r>
        <w:rPr>
          <w:noProof/>
        </w:rPr>
        <w:instrText xml:space="preserve"> PAGEREF _Toc130820761 \h </w:instrText>
      </w:r>
      <w:r>
        <w:rPr>
          <w:noProof/>
        </w:rPr>
      </w:r>
      <w:r>
        <w:rPr>
          <w:noProof/>
        </w:rPr>
        <w:fldChar w:fldCharType="separate"/>
      </w:r>
      <w:r>
        <w:rPr>
          <w:noProof/>
        </w:rPr>
        <w:t>90</w:t>
      </w:r>
      <w:r>
        <w:rPr>
          <w:noProof/>
        </w:rPr>
        <w:fldChar w:fldCharType="end"/>
      </w:r>
    </w:p>
    <w:p w14:paraId="2BAE314D" w14:textId="1DEB8C00" w:rsidR="001A46BA" w:rsidRDefault="001A46BA">
      <w:pPr>
        <w:pStyle w:val="TOC5"/>
        <w:rPr>
          <w:rFonts w:ascii="Calibri" w:hAnsi="Calibri"/>
          <w:noProof/>
          <w:sz w:val="22"/>
          <w:szCs w:val="22"/>
          <w:lang w:eastAsia="en-GB"/>
        </w:rPr>
      </w:pPr>
      <w:r>
        <w:rPr>
          <w:noProof/>
        </w:rPr>
        <w:t>6.1.6.2.8</w:t>
      </w:r>
      <w:r>
        <w:rPr>
          <w:rFonts w:ascii="Calibri" w:hAnsi="Calibri"/>
          <w:noProof/>
          <w:sz w:val="22"/>
          <w:szCs w:val="22"/>
          <w:lang w:eastAsia="en-GB"/>
        </w:rPr>
        <w:tab/>
      </w:r>
      <w:r>
        <w:rPr>
          <w:noProof/>
        </w:rPr>
        <w:t>Type: AusfInfo</w:t>
      </w:r>
      <w:r>
        <w:rPr>
          <w:noProof/>
        </w:rPr>
        <w:tab/>
      </w:r>
      <w:r>
        <w:rPr>
          <w:noProof/>
        </w:rPr>
        <w:fldChar w:fldCharType="begin" w:fldLock="1"/>
      </w:r>
      <w:r>
        <w:rPr>
          <w:noProof/>
        </w:rPr>
        <w:instrText xml:space="preserve"> PAGEREF _Toc130820762 \h </w:instrText>
      </w:r>
      <w:r>
        <w:rPr>
          <w:noProof/>
        </w:rPr>
      </w:r>
      <w:r>
        <w:rPr>
          <w:noProof/>
        </w:rPr>
        <w:fldChar w:fldCharType="separate"/>
      </w:r>
      <w:r>
        <w:rPr>
          <w:noProof/>
        </w:rPr>
        <w:t>91</w:t>
      </w:r>
      <w:r>
        <w:rPr>
          <w:noProof/>
        </w:rPr>
        <w:fldChar w:fldCharType="end"/>
      </w:r>
    </w:p>
    <w:p w14:paraId="54A628CB" w14:textId="2A94AFA1" w:rsidR="001A46BA" w:rsidRDefault="001A46BA">
      <w:pPr>
        <w:pStyle w:val="TOC5"/>
        <w:rPr>
          <w:rFonts w:ascii="Calibri" w:hAnsi="Calibri"/>
          <w:noProof/>
          <w:sz w:val="22"/>
          <w:szCs w:val="22"/>
          <w:lang w:eastAsia="en-GB"/>
        </w:rPr>
      </w:pPr>
      <w:r>
        <w:rPr>
          <w:noProof/>
        </w:rPr>
        <w:t>6.1.6.2.9</w:t>
      </w:r>
      <w:r>
        <w:rPr>
          <w:rFonts w:ascii="Calibri" w:hAnsi="Calibri"/>
          <w:noProof/>
          <w:sz w:val="22"/>
          <w:szCs w:val="22"/>
          <w:lang w:eastAsia="en-GB"/>
        </w:rPr>
        <w:tab/>
      </w:r>
      <w:r>
        <w:rPr>
          <w:noProof/>
        </w:rPr>
        <w:t>Type: SupiRange</w:t>
      </w:r>
      <w:r>
        <w:rPr>
          <w:noProof/>
        </w:rPr>
        <w:tab/>
      </w:r>
      <w:r>
        <w:rPr>
          <w:noProof/>
        </w:rPr>
        <w:fldChar w:fldCharType="begin" w:fldLock="1"/>
      </w:r>
      <w:r>
        <w:rPr>
          <w:noProof/>
        </w:rPr>
        <w:instrText xml:space="preserve"> PAGEREF _Toc130820763 \h </w:instrText>
      </w:r>
      <w:r>
        <w:rPr>
          <w:noProof/>
        </w:rPr>
      </w:r>
      <w:r>
        <w:rPr>
          <w:noProof/>
        </w:rPr>
        <w:fldChar w:fldCharType="separate"/>
      </w:r>
      <w:r>
        <w:rPr>
          <w:noProof/>
        </w:rPr>
        <w:t>91</w:t>
      </w:r>
      <w:r>
        <w:rPr>
          <w:noProof/>
        </w:rPr>
        <w:fldChar w:fldCharType="end"/>
      </w:r>
    </w:p>
    <w:p w14:paraId="0577DB13" w14:textId="084AF410" w:rsidR="001A46BA" w:rsidRDefault="001A46BA">
      <w:pPr>
        <w:pStyle w:val="TOC5"/>
        <w:rPr>
          <w:rFonts w:ascii="Calibri" w:hAnsi="Calibri"/>
          <w:noProof/>
          <w:sz w:val="22"/>
          <w:szCs w:val="22"/>
          <w:lang w:eastAsia="en-GB"/>
        </w:rPr>
      </w:pPr>
      <w:r>
        <w:rPr>
          <w:noProof/>
        </w:rPr>
        <w:t>6.1.6.2.10</w:t>
      </w:r>
      <w:r>
        <w:rPr>
          <w:rFonts w:ascii="Calibri" w:hAnsi="Calibri"/>
          <w:noProof/>
          <w:sz w:val="22"/>
          <w:szCs w:val="22"/>
          <w:lang w:eastAsia="en-GB"/>
        </w:rPr>
        <w:tab/>
      </w:r>
      <w:r>
        <w:rPr>
          <w:noProof/>
        </w:rPr>
        <w:t>Type: IdentityRange</w:t>
      </w:r>
      <w:r>
        <w:rPr>
          <w:noProof/>
        </w:rPr>
        <w:tab/>
      </w:r>
      <w:r>
        <w:rPr>
          <w:noProof/>
        </w:rPr>
        <w:fldChar w:fldCharType="begin" w:fldLock="1"/>
      </w:r>
      <w:r>
        <w:rPr>
          <w:noProof/>
        </w:rPr>
        <w:instrText xml:space="preserve"> PAGEREF _Toc130820764 \h </w:instrText>
      </w:r>
      <w:r>
        <w:rPr>
          <w:noProof/>
        </w:rPr>
      </w:r>
      <w:r>
        <w:rPr>
          <w:noProof/>
        </w:rPr>
        <w:fldChar w:fldCharType="separate"/>
      </w:r>
      <w:r>
        <w:rPr>
          <w:noProof/>
        </w:rPr>
        <w:t>92</w:t>
      </w:r>
      <w:r>
        <w:rPr>
          <w:noProof/>
        </w:rPr>
        <w:fldChar w:fldCharType="end"/>
      </w:r>
    </w:p>
    <w:p w14:paraId="621C2DE2" w14:textId="6275961A" w:rsidR="001A46BA" w:rsidRDefault="001A46BA">
      <w:pPr>
        <w:pStyle w:val="TOC5"/>
        <w:rPr>
          <w:rFonts w:ascii="Calibri" w:hAnsi="Calibri"/>
          <w:noProof/>
          <w:sz w:val="22"/>
          <w:szCs w:val="22"/>
          <w:lang w:eastAsia="en-GB"/>
        </w:rPr>
      </w:pPr>
      <w:r>
        <w:rPr>
          <w:noProof/>
        </w:rPr>
        <w:t>6.1.6.2.11</w:t>
      </w:r>
      <w:r>
        <w:rPr>
          <w:rFonts w:ascii="Calibri" w:hAnsi="Calibri"/>
          <w:noProof/>
          <w:sz w:val="22"/>
          <w:szCs w:val="22"/>
          <w:lang w:eastAsia="en-GB"/>
        </w:rPr>
        <w:tab/>
      </w:r>
      <w:r>
        <w:rPr>
          <w:noProof/>
        </w:rPr>
        <w:t>Type: AmfInfo</w:t>
      </w:r>
      <w:r>
        <w:rPr>
          <w:noProof/>
        </w:rPr>
        <w:tab/>
      </w:r>
      <w:r>
        <w:rPr>
          <w:noProof/>
        </w:rPr>
        <w:fldChar w:fldCharType="begin" w:fldLock="1"/>
      </w:r>
      <w:r>
        <w:rPr>
          <w:noProof/>
        </w:rPr>
        <w:instrText xml:space="preserve"> PAGEREF _Toc130820765 \h </w:instrText>
      </w:r>
      <w:r>
        <w:rPr>
          <w:noProof/>
        </w:rPr>
      </w:r>
      <w:r>
        <w:rPr>
          <w:noProof/>
        </w:rPr>
        <w:fldChar w:fldCharType="separate"/>
      </w:r>
      <w:r>
        <w:rPr>
          <w:noProof/>
        </w:rPr>
        <w:t>93</w:t>
      </w:r>
      <w:r>
        <w:rPr>
          <w:noProof/>
        </w:rPr>
        <w:fldChar w:fldCharType="end"/>
      </w:r>
    </w:p>
    <w:p w14:paraId="6E1929F7" w14:textId="51895BC7" w:rsidR="001A46BA" w:rsidRDefault="001A46BA">
      <w:pPr>
        <w:pStyle w:val="TOC5"/>
        <w:rPr>
          <w:rFonts w:ascii="Calibri" w:hAnsi="Calibri"/>
          <w:noProof/>
          <w:sz w:val="22"/>
          <w:szCs w:val="22"/>
          <w:lang w:eastAsia="en-GB"/>
        </w:rPr>
      </w:pPr>
      <w:r>
        <w:rPr>
          <w:noProof/>
        </w:rPr>
        <w:t>6.1.6.2.12</w:t>
      </w:r>
      <w:r>
        <w:rPr>
          <w:rFonts w:ascii="Calibri" w:hAnsi="Calibri"/>
          <w:noProof/>
          <w:sz w:val="22"/>
          <w:szCs w:val="22"/>
          <w:lang w:eastAsia="en-GB"/>
        </w:rPr>
        <w:tab/>
      </w:r>
      <w:r>
        <w:rPr>
          <w:noProof/>
        </w:rPr>
        <w:t>Type: SmfInfo</w:t>
      </w:r>
      <w:r>
        <w:rPr>
          <w:noProof/>
        </w:rPr>
        <w:tab/>
      </w:r>
      <w:r>
        <w:rPr>
          <w:noProof/>
        </w:rPr>
        <w:fldChar w:fldCharType="begin" w:fldLock="1"/>
      </w:r>
      <w:r>
        <w:rPr>
          <w:noProof/>
        </w:rPr>
        <w:instrText xml:space="preserve"> PAGEREF _Toc130820766 \h </w:instrText>
      </w:r>
      <w:r>
        <w:rPr>
          <w:noProof/>
        </w:rPr>
      </w:r>
      <w:r>
        <w:rPr>
          <w:noProof/>
        </w:rPr>
        <w:fldChar w:fldCharType="separate"/>
      </w:r>
      <w:r>
        <w:rPr>
          <w:noProof/>
        </w:rPr>
        <w:t>95</w:t>
      </w:r>
      <w:r>
        <w:rPr>
          <w:noProof/>
        </w:rPr>
        <w:fldChar w:fldCharType="end"/>
      </w:r>
    </w:p>
    <w:p w14:paraId="566BD407" w14:textId="30C0B531" w:rsidR="001A46BA" w:rsidRDefault="001A46BA">
      <w:pPr>
        <w:pStyle w:val="TOC5"/>
        <w:rPr>
          <w:rFonts w:ascii="Calibri" w:hAnsi="Calibri"/>
          <w:noProof/>
          <w:sz w:val="22"/>
          <w:szCs w:val="22"/>
          <w:lang w:eastAsia="en-GB"/>
        </w:rPr>
      </w:pPr>
      <w:r>
        <w:rPr>
          <w:noProof/>
        </w:rPr>
        <w:t>6.1.6.2.13</w:t>
      </w:r>
      <w:r>
        <w:rPr>
          <w:rFonts w:ascii="Calibri" w:hAnsi="Calibri"/>
          <w:noProof/>
          <w:sz w:val="22"/>
          <w:szCs w:val="22"/>
          <w:lang w:eastAsia="en-GB"/>
        </w:rPr>
        <w:tab/>
      </w:r>
      <w:r>
        <w:rPr>
          <w:noProof/>
        </w:rPr>
        <w:t>Type: UpfInfo</w:t>
      </w:r>
      <w:r>
        <w:rPr>
          <w:noProof/>
        </w:rPr>
        <w:tab/>
      </w:r>
      <w:r>
        <w:rPr>
          <w:noProof/>
        </w:rPr>
        <w:fldChar w:fldCharType="begin" w:fldLock="1"/>
      </w:r>
      <w:r>
        <w:rPr>
          <w:noProof/>
        </w:rPr>
        <w:instrText xml:space="preserve"> PAGEREF _Toc130820767 \h </w:instrText>
      </w:r>
      <w:r>
        <w:rPr>
          <w:noProof/>
        </w:rPr>
      </w:r>
      <w:r>
        <w:rPr>
          <w:noProof/>
        </w:rPr>
        <w:fldChar w:fldCharType="separate"/>
      </w:r>
      <w:r>
        <w:rPr>
          <w:noProof/>
        </w:rPr>
        <w:t>97</w:t>
      </w:r>
      <w:r>
        <w:rPr>
          <w:noProof/>
        </w:rPr>
        <w:fldChar w:fldCharType="end"/>
      </w:r>
    </w:p>
    <w:p w14:paraId="01B1EE95" w14:textId="560471C7" w:rsidR="001A46BA" w:rsidRDefault="001A46BA">
      <w:pPr>
        <w:pStyle w:val="TOC5"/>
        <w:rPr>
          <w:rFonts w:ascii="Calibri" w:hAnsi="Calibri"/>
          <w:noProof/>
          <w:sz w:val="22"/>
          <w:szCs w:val="22"/>
          <w:lang w:eastAsia="en-GB"/>
        </w:rPr>
      </w:pPr>
      <w:r>
        <w:rPr>
          <w:noProof/>
        </w:rPr>
        <w:t>6.1.6.2.14</w:t>
      </w:r>
      <w:r>
        <w:rPr>
          <w:rFonts w:ascii="Calibri" w:hAnsi="Calibri"/>
          <w:noProof/>
          <w:sz w:val="22"/>
          <w:szCs w:val="22"/>
          <w:lang w:eastAsia="en-GB"/>
        </w:rPr>
        <w:tab/>
      </w:r>
      <w:r>
        <w:rPr>
          <w:noProof/>
        </w:rPr>
        <w:t>Type: SnssaiUpfInfoItem</w:t>
      </w:r>
      <w:r>
        <w:rPr>
          <w:noProof/>
        </w:rPr>
        <w:tab/>
      </w:r>
      <w:r>
        <w:rPr>
          <w:noProof/>
        </w:rPr>
        <w:fldChar w:fldCharType="begin" w:fldLock="1"/>
      </w:r>
      <w:r>
        <w:rPr>
          <w:noProof/>
        </w:rPr>
        <w:instrText xml:space="preserve"> PAGEREF _Toc130820768 \h </w:instrText>
      </w:r>
      <w:r>
        <w:rPr>
          <w:noProof/>
        </w:rPr>
      </w:r>
      <w:r>
        <w:rPr>
          <w:noProof/>
        </w:rPr>
        <w:fldChar w:fldCharType="separate"/>
      </w:r>
      <w:r>
        <w:rPr>
          <w:noProof/>
        </w:rPr>
        <w:t>99</w:t>
      </w:r>
      <w:r>
        <w:rPr>
          <w:noProof/>
        </w:rPr>
        <w:fldChar w:fldCharType="end"/>
      </w:r>
    </w:p>
    <w:p w14:paraId="221A7C09" w14:textId="0E2D03BE" w:rsidR="001A46BA" w:rsidRDefault="001A46BA">
      <w:pPr>
        <w:pStyle w:val="TOC5"/>
        <w:rPr>
          <w:rFonts w:ascii="Calibri" w:hAnsi="Calibri"/>
          <w:noProof/>
          <w:sz w:val="22"/>
          <w:szCs w:val="22"/>
          <w:lang w:eastAsia="en-GB"/>
        </w:rPr>
      </w:pPr>
      <w:r>
        <w:rPr>
          <w:noProof/>
        </w:rPr>
        <w:t>6.1.6.2.15</w:t>
      </w:r>
      <w:r>
        <w:rPr>
          <w:rFonts w:ascii="Calibri" w:hAnsi="Calibri"/>
          <w:noProof/>
          <w:sz w:val="22"/>
          <w:szCs w:val="22"/>
          <w:lang w:eastAsia="en-GB"/>
        </w:rPr>
        <w:tab/>
      </w:r>
      <w:r>
        <w:rPr>
          <w:noProof/>
        </w:rPr>
        <w:t>Type: DnnUpfInfoItem</w:t>
      </w:r>
      <w:r>
        <w:rPr>
          <w:noProof/>
        </w:rPr>
        <w:tab/>
      </w:r>
      <w:r>
        <w:rPr>
          <w:noProof/>
        </w:rPr>
        <w:fldChar w:fldCharType="begin" w:fldLock="1"/>
      </w:r>
      <w:r>
        <w:rPr>
          <w:noProof/>
        </w:rPr>
        <w:instrText xml:space="preserve"> PAGEREF _Toc130820769 \h </w:instrText>
      </w:r>
      <w:r>
        <w:rPr>
          <w:noProof/>
        </w:rPr>
      </w:r>
      <w:r>
        <w:rPr>
          <w:noProof/>
        </w:rPr>
        <w:fldChar w:fldCharType="separate"/>
      </w:r>
      <w:r>
        <w:rPr>
          <w:noProof/>
        </w:rPr>
        <w:t>100</w:t>
      </w:r>
      <w:r>
        <w:rPr>
          <w:noProof/>
        </w:rPr>
        <w:fldChar w:fldCharType="end"/>
      </w:r>
    </w:p>
    <w:p w14:paraId="6D1517B2" w14:textId="7F0BBD57" w:rsidR="001A46BA" w:rsidRDefault="001A46BA">
      <w:pPr>
        <w:pStyle w:val="TOC5"/>
        <w:rPr>
          <w:rFonts w:ascii="Calibri" w:hAnsi="Calibri"/>
          <w:noProof/>
          <w:sz w:val="22"/>
          <w:szCs w:val="22"/>
          <w:lang w:eastAsia="en-GB"/>
        </w:rPr>
      </w:pPr>
      <w:r>
        <w:rPr>
          <w:noProof/>
        </w:rPr>
        <w:t>6.1.6.2.16</w:t>
      </w:r>
      <w:r>
        <w:rPr>
          <w:rFonts w:ascii="Calibri" w:hAnsi="Calibri"/>
          <w:noProof/>
          <w:sz w:val="22"/>
          <w:szCs w:val="22"/>
          <w:lang w:eastAsia="en-GB"/>
        </w:rPr>
        <w:tab/>
      </w:r>
      <w:r>
        <w:rPr>
          <w:noProof/>
        </w:rPr>
        <w:t>Type: SubscriptionData</w:t>
      </w:r>
      <w:r>
        <w:rPr>
          <w:noProof/>
        </w:rPr>
        <w:tab/>
      </w:r>
      <w:r>
        <w:rPr>
          <w:noProof/>
        </w:rPr>
        <w:fldChar w:fldCharType="begin" w:fldLock="1"/>
      </w:r>
      <w:r>
        <w:rPr>
          <w:noProof/>
        </w:rPr>
        <w:instrText xml:space="preserve"> PAGEREF _Toc130820770 \h </w:instrText>
      </w:r>
      <w:r>
        <w:rPr>
          <w:noProof/>
        </w:rPr>
      </w:r>
      <w:r>
        <w:rPr>
          <w:noProof/>
        </w:rPr>
        <w:fldChar w:fldCharType="separate"/>
      </w:r>
      <w:r>
        <w:rPr>
          <w:noProof/>
        </w:rPr>
        <w:t>101</w:t>
      </w:r>
      <w:r>
        <w:rPr>
          <w:noProof/>
        </w:rPr>
        <w:fldChar w:fldCharType="end"/>
      </w:r>
    </w:p>
    <w:p w14:paraId="5D3B01DF" w14:textId="7D4B3AD1" w:rsidR="001A46BA" w:rsidRDefault="001A46BA">
      <w:pPr>
        <w:pStyle w:val="TOC5"/>
        <w:rPr>
          <w:rFonts w:ascii="Calibri" w:hAnsi="Calibri"/>
          <w:noProof/>
          <w:sz w:val="22"/>
          <w:szCs w:val="22"/>
          <w:lang w:eastAsia="en-GB"/>
        </w:rPr>
      </w:pPr>
      <w:r>
        <w:rPr>
          <w:noProof/>
        </w:rPr>
        <w:t>6.1.6.2.17</w:t>
      </w:r>
      <w:r>
        <w:rPr>
          <w:rFonts w:ascii="Calibri" w:hAnsi="Calibri"/>
          <w:noProof/>
          <w:sz w:val="22"/>
          <w:szCs w:val="22"/>
          <w:lang w:eastAsia="en-GB"/>
        </w:rPr>
        <w:tab/>
      </w:r>
      <w:r>
        <w:rPr>
          <w:noProof/>
        </w:rPr>
        <w:t>Type: NotificationData</w:t>
      </w:r>
      <w:r>
        <w:rPr>
          <w:noProof/>
        </w:rPr>
        <w:tab/>
      </w:r>
      <w:r>
        <w:rPr>
          <w:noProof/>
        </w:rPr>
        <w:fldChar w:fldCharType="begin" w:fldLock="1"/>
      </w:r>
      <w:r>
        <w:rPr>
          <w:noProof/>
        </w:rPr>
        <w:instrText xml:space="preserve"> PAGEREF _Toc130820771 \h </w:instrText>
      </w:r>
      <w:r>
        <w:rPr>
          <w:noProof/>
        </w:rPr>
      </w:r>
      <w:r>
        <w:rPr>
          <w:noProof/>
        </w:rPr>
        <w:fldChar w:fldCharType="separate"/>
      </w:r>
      <w:r>
        <w:rPr>
          <w:noProof/>
        </w:rPr>
        <w:t>105</w:t>
      </w:r>
      <w:r>
        <w:rPr>
          <w:noProof/>
        </w:rPr>
        <w:fldChar w:fldCharType="end"/>
      </w:r>
    </w:p>
    <w:p w14:paraId="3BC3ABBE" w14:textId="5832BD1F" w:rsidR="001A46BA" w:rsidRDefault="001A46BA">
      <w:pPr>
        <w:pStyle w:val="TOC5"/>
        <w:rPr>
          <w:rFonts w:ascii="Calibri" w:hAnsi="Calibri"/>
          <w:noProof/>
          <w:sz w:val="22"/>
          <w:szCs w:val="22"/>
          <w:lang w:eastAsia="en-GB"/>
        </w:rPr>
      </w:pPr>
      <w:r>
        <w:rPr>
          <w:noProof/>
        </w:rPr>
        <w:t>6.1.6.2.18</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_Toc130820772 \h </w:instrText>
      </w:r>
      <w:r>
        <w:rPr>
          <w:noProof/>
        </w:rPr>
      </w:r>
      <w:r>
        <w:rPr>
          <w:noProof/>
        </w:rPr>
        <w:fldChar w:fldCharType="separate"/>
      </w:r>
      <w:r>
        <w:rPr>
          <w:noProof/>
        </w:rPr>
        <w:t>106</w:t>
      </w:r>
      <w:r>
        <w:rPr>
          <w:noProof/>
        </w:rPr>
        <w:fldChar w:fldCharType="end"/>
      </w:r>
    </w:p>
    <w:p w14:paraId="5CA068CB" w14:textId="146B0A56" w:rsidR="001A46BA" w:rsidRDefault="001A46BA">
      <w:pPr>
        <w:pStyle w:val="TOC5"/>
        <w:rPr>
          <w:rFonts w:ascii="Calibri" w:hAnsi="Calibri"/>
          <w:noProof/>
          <w:sz w:val="22"/>
          <w:szCs w:val="22"/>
          <w:lang w:eastAsia="en-GB"/>
        </w:rPr>
      </w:pPr>
      <w:r>
        <w:rPr>
          <w:noProof/>
        </w:rPr>
        <w:t>6.1.6.2.19</w:t>
      </w:r>
      <w:r>
        <w:rPr>
          <w:rFonts w:ascii="Calibri" w:hAnsi="Calibri"/>
          <w:noProof/>
          <w:sz w:val="22"/>
          <w:szCs w:val="22"/>
          <w:lang w:eastAsia="en-GB"/>
        </w:rPr>
        <w:tab/>
      </w:r>
      <w:r>
        <w:rPr>
          <w:noProof/>
        </w:rPr>
        <w:t>Type: NFServiceVersion</w:t>
      </w:r>
      <w:r>
        <w:rPr>
          <w:noProof/>
        </w:rPr>
        <w:tab/>
      </w:r>
      <w:r>
        <w:rPr>
          <w:noProof/>
        </w:rPr>
        <w:fldChar w:fldCharType="begin" w:fldLock="1"/>
      </w:r>
      <w:r>
        <w:rPr>
          <w:noProof/>
        </w:rPr>
        <w:instrText xml:space="preserve"> PAGEREF _Toc130820773 \h </w:instrText>
      </w:r>
      <w:r>
        <w:rPr>
          <w:noProof/>
        </w:rPr>
      </w:r>
      <w:r>
        <w:rPr>
          <w:noProof/>
        </w:rPr>
        <w:fldChar w:fldCharType="separate"/>
      </w:r>
      <w:r>
        <w:rPr>
          <w:noProof/>
        </w:rPr>
        <w:t>106</w:t>
      </w:r>
      <w:r>
        <w:rPr>
          <w:noProof/>
        </w:rPr>
        <w:fldChar w:fldCharType="end"/>
      </w:r>
    </w:p>
    <w:p w14:paraId="10E12C9C" w14:textId="621A8373" w:rsidR="001A46BA" w:rsidRDefault="001A46BA">
      <w:pPr>
        <w:pStyle w:val="TOC5"/>
        <w:rPr>
          <w:rFonts w:ascii="Calibri" w:hAnsi="Calibri"/>
          <w:noProof/>
          <w:sz w:val="22"/>
          <w:szCs w:val="22"/>
          <w:lang w:eastAsia="en-GB"/>
        </w:rPr>
      </w:pPr>
      <w:r>
        <w:rPr>
          <w:noProof/>
        </w:rPr>
        <w:t>6.1.6.2.20</w:t>
      </w:r>
      <w:r>
        <w:rPr>
          <w:rFonts w:ascii="Calibri" w:hAnsi="Calibri"/>
          <w:noProof/>
          <w:sz w:val="22"/>
          <w:szCs w:val="22"/>
          <w:lang w:eastAsia="en-GB"/>
        </w:rPr>
        <w:tab/>
      </w:r>
      <w:r>
        <w:rPr>
          <w:noProof/>
        </w:rPr>
        <w:t>Type: PcfInfo</w:t>
      </w:r>
      <w:r>
        <w:rPr>
          <w:noProof/>
        </w:rPr>
        <w:tab/>
      </w:r>
      <w:r>
        <w:rPr>
          <w:noProof/>
        </w:rPr>
        <w:fldChar w:fldCharType="begin" w:fldLock="1"/>
      </w:r>
      <w:r>
        <w:rPr>
          <w:noProof/>
        </w:rPr>
        <w:instrText xml:space="preserve"> PAGEREF _Toc130820774 \h </w:instrText>
      </w:r>
      <w:r>
        <w:rPr>
          <w:noProof/>
        </w:rPr>
      </w:r>
      <w:r>
        <w:rPr>
          <w:noProof/>
        </w:rPr>
        <w:fldChar w:fldCharType="separate"/>
      </w:r>
      <w:r>
        <w:rPr>
          <w:noProof/>
        </w:rPr>
        <w:t>107</w:t>
      </w:r>
      <w:r>
        <w:rPr>
          <w:noProof/>
        </w:rPr>
        <w:fldChar w:fldCharType="end"/>
      </w:r>
    </w:p>
    <w:p w14:paraId="29790FA0" w14:textId="47F95471" w:rsidR="001A46BA" w:rsidRDefault="001A46BA">
      <w:pPr>
        <w:pStyle w:val="TOC5"/>
        <w:rPr>
          <w:rFonts w:ascii="Calibri" w:hAnsi="Calibri"/>
          <w:noProof/>
          <w:sz w:val="22"/>
          <w:szCs w:val="22"/>
          <w:lang w:eastAsia="en-GB"/>
        </w:rPr>
      </w:pPr>
      <w:r>
        <w:rPr>
          <w:noProof/>
        </w:rPr>
        <w:t>6.1.6.2.21</w:t>
      </w:r>
      <w:r>
        <w:rPr>
          <w:rFonts w:ascii="Calibri" w:hAnsi="Calibri"/>
          <w:noProof/>
          <w:sz w:val="22"/>
          <w:szCs w:val="22"/>
          <w:lang w:eastAsia="en-GB"/>
        </w:rPr>
        <w:tab/>
      </w:r>
      <w:r>
        <w:rPr>
          <w:noProof/>
        </w:rPr>
        <w:t>Type: BsfInfo</w:t>
      </w:r>
      <w:r>
        <w:rPr>
          <w:noProof/>
        </w:rPr>
        <w:tab/>
      </w:r>
      <w:r>
        <w:rPr>
          <w:noProof/>
        </w:rPr>
        <w:fldChar w:fldCharType="begin" w:fldLock="1"/>
      </w:r>
      <w:r>
        <w:rPr>
          <w:noProof/>
        </w:rPr>
        <w:instrText xml:space="preserve"> PAGEREF _Toc130820775 \h </w:instrText>
      </w:r>
      <w:r>
        <w:rPr>
          <w:noProof/>
        </w:rPr>
      </w:r>
      <w:r>
        <w:rPr>
          <w:noProof/>
        </w:rPr>
        <w:fldChar w:fldCharType="separate"/>
      </w:r>
      <w:r>
        <w:rPr>
          <w:noProof/>
        </w:rPr>
        <w:t>108</w:t>
      </w:r>
      <w:r>
        <w:rPr>
          <w:noProof/>
        </w:rPr>
        <w:fldChar w:fldCharType="end"/>
      </w:r>
    </w:p>
    <w:p w14:paraId="24593462" w14:textId="1A1CCA59" w:rsidR="001A46BA" w:rsidRDefault="001A46BA">
      <w:pPr>
        <w:pStyle w:val="TOC5"/>
        <w:rPr>
          <w:rFonts w:ascii="Calibri" w:hAnsi="Calibri"/>
          <w:noProof/>
          <w:sz w:val="22"/>
          <w:szCs w:val="22"/>
          <w:lang w:eastAsia="en-GB"/>
        </w:rPr>
      </w:pPr>
      <w:r>
        <w:rPr>
          <w:noProof/>
        </w:rPr>
        <w:t>6.1.6.2.22</w:t>
      </w:r>
      <w:r>
        <w:rPr>
          <w:rFonts w:ascii="Calibri" w:hAnsi="Calibri"/>
          <w:noProof/>
          <w:sz w:val="22"/>
          <w:szCs w:val="22"/>
          <w:lang w:eastAsia="en-GB"/>
        </w:rPr>
        <w:tab/>
      </w:r>
      <w:r>
        <w:rPr>
          <w:noProof/>
        </w:rPr>
        <w:t>Type: Ipv4AddressRange</w:t>
      </w:r>
      <w:r>
        <w:rPr>
          <w:noProof/>
        </w:rPr>
        <w:tab/>
      </w:r>
      <w:r>
        <w:rPr>
          <w:noProof/>
        </w:rPr>
        <w:fldChar w:fldCharType="begin" w:fldLock="1"/>
      </w:r>
      <w:r>
        <w:rPr>
          <w:noProof/>
        </w:rPr>
        <w:instrText xml:space="preserve"> PAGEREF _Toc130820776 \h </w:instrText>
      </w:r>
      <w:r>
        <w:rPr>
          <w:noProof/>
        </w:rPr>
      </w:r>
      <w:r>
        <w:rPr>
          <w:noProof/>
        </w:rPr>
        <w:fldChar w:fldCharType="separate"/>
      </w:r>
      <w:r>
        <w:rPr>
          <w:noProof/>
        </w:rPr>
        <w:t>108</w:t>
      </w:r>
      <w:r>
        <w:rPr>
          <w:noProof/>
        </w:rPr>
        <w:fldChar w:fldCharType="end"/>
      </w:r>
    </w:p>
    <w:p w14:paraId="0D3B637B" w14:textId="09979CA1" w:rsidR="001A46BA" w:rsidRDefault="001A46BA">
      <w:pPr>
        <w:pStyle w:val="TOC5"/>
        <w:rPr>
          <w:rFonts w:ascii="Calibri" w:hAnsi="Calibri"/>
          <w:noProof/>
          <w:sz w:val="22"/>
          <w:szCs w:val="22"/>
          <w:lang w:eastAsia="en-GB"/>
        </w:rPr>
      </w:pPr>
      <w:r>
        <w:rPr>
          <w:noProof/>
        </w:rPr>
        <w:t>6.1.6.2.23</w:t>
      </w:r>
      <w:r>
        <w:rPr>
          <w:rFonts w:ascii="Calibri" w:hAnsi="Calibri"/>
          <w:noProof/>
          <w:sz w:val="22"/>
          <w:szCs w:val="22"/>
          <w:lang w:eastAsia="en-GB"/>
        </w:rPr>
        <w:tab/>
      </w:r>
      <w:r>
        <w:rPr>
          <w:noProof/>
        </w:rPr>
        <w:t>Type: Ipv6PrefixRange</w:t>
      </w:r>
      <w:r>
        <w:rPr>
          <w:noProof/>
        </w:rPr>
        <w:tab/>
      </w:r>
      <w:r>
        <w:rPr>
          <w:noProof/>
        </w:rPr>
        <w:fldChar w:fldCharType="begin" w:fldLock="1"/>
      </w:r>
      <w:r>
        <w:rPr>
          <w:noProof/>
        </w:rPr>
        <w:instrText xml:space="preserve"> PAGEREF _Toc130820777 \h </w:instrText>
      </w:r>
      <w:r>
        <w:rPr>
          <w:noProof/>
        </w:rPr>
      </w:r>
      <w:r>
        <w:rPr>
          <w:noProof/>
        </w:rPr>
        <w:fldChar w:fldCharType="separate"/>
      </w:r>
      <w:r>
        <w:rPr>
          <w:noProof/>
        </w:rPr>
        <w:t>109</w:t>
      </w:r>
      <w:r>
        <w:rPr>
          <w:noProof/>
        </w:rPr>
        <w:fldChar w:fldCharType="end"/>
      </w:r>
    </w:p>
    <w:p w14:paraId="3A640AEC" w14:textId="6C326FDD" w:rsidR="001A46BA" w:rsidRDefault="001A46BA">
      <w:pPr>
        <w:pStyle w:val="TOC5"/>
        <w:rPr>
          <w:rFonts w:ascii="Calibri" w:hAnsi="Calibri"/>
          <w:noProof/>
          <w:sz w:val="22"/>
          <w:szCs w:val="22"/>
          <w:lang w:eastAsia="en-GB"/>
        </w:rPr>
      </w:pPr>
      <w:r>
        <w:rPr>
          <w:noProof/>
        </w:rPr>
        <w:t>6.1.6.2.24</w:t>
      </w:r>
      <w:r>
        <w:rPr>
          <w:rFonts w:ascii="Calibri" w:hAnsi="Calibri"/>
          <w:noProof/>
          <w:sz w:val="22"/>
          <w:szCs w:val="22"/>
          <w:lang w:eastAsia="en-GB"/>
        </w:rPr>
        <w:tab/>
      </w:r>
      <w:r>
        <w:rPr>
          <w:noProof/>
        </w:rPr>
        <w:t>Type: InterfaceUpfInfoItem</w:t>
      </w:r>
      <w:r>
        <w:rPr>
          <w:noProof/>
        </w:rPr>
        <w:tab/>
      </w:r>
      <w:r>
        <w:rPr>
          <w:noProof/>
        </w:rPr>
        <w:fldChar w:fldCharType="begin" w:fldLock="1"/>
      </w:r>
      <w:r>
        <w:rPr>
          <w:noProof/>
        </w:rPr>
        <w:instrText xml:space="preserve"> PAGEREF _Toc130820778 \h </w:instrText>
      </w:r>
      <w:r>
        <w:rPr>
          <w:noProof/>
        </w:rPr>
      </w:r>
      <w:r>
        <w:rPr>
          <w:noProof/>
        </w:rPr>
        <w:fldChar w:fldCharType="separate"/>
      </w:r>
      <w:r>
        <w:rPr>
          <w:noProof/>
        </w:rPr>
        <w:t>109</w:t>
      </w:r>
      <w:r>
        <w:rPr>
          <w:noProof/>
        </w:rPr>
        <w:fldChar w:fldCharType="end"/>
      </w:r>
    </w:p>
    <w:p w14:paraId="2B03E424" w14:textId="069CA712" w:rsidR="001A46BA" w:rsidRDefault="001A46BA">
      <w:pPr>
        <w:pStyle w:val="TOC5"/>
        <w:rPr>
          <w:rFonts w:ascii="Calibri" w:hAnsi="Calibri"/>
          <w:noProof/>
          <w:sz w:val="22"/>
          <w:szCs w:val="22"/>
          <w:lang w:eastAsia="en-GB"/>
        </w:rPr>
      </w:pPr>
      <w:r>
        <w:rPr>
          <w:noProof/>
        </w:rPr>
        <w:t>6.1.6.2.25</w:t>
      </w:r>
      <w:r>
        <w:rPr>
          <w:rFonts w:ascii="Calibri" w:hAnsi="Calibri"/>
          <w:noProof/>
          <w:sz w:val="22"/>
          <w:szCs w:val="22"/>
          <w:lang w:eastAsia="en-GB"/>
        </w:rPr>
        <w:tab/>
      </w:r>
      <w:r>
        <w:rPr>
          <w:noProof/>
        </w:rPr>
        <w:t>Type: UriList</w:t>
      </w:r>
      <w:r>
        <w:rPr>
          <w:noProof/>
        </w:rPr>
        <w:tab/>
      </w:r>
      <w:r>
        <w:rPr>
          <w:noProof/>
        </w:rPr>
        <w:fldChar w:fldCharType="begin" w:fldLock="1"/>
      </w:r>
      <w:r>
        <w:rPr>
          <w:noProof/>
        </w:rPr>
        <w:instrText xml:space="preserve"> PAGEREF _Toc130820779 \h </w:instrText>
      </w:r>
      <w:r>
        <w:rPr>
          <w:noProof/>
        </w:rPr>
      </w:r>
      <w:r>
        <w:rPr>
          <w:noProof/>
        </w:rPr>
        <w:fldChar w:fldCharType="separate"/>
      </w:r>
      <w:r>
        <w:rPr>
          <w:noProof/>
        </w:rPr>
        <w:t>109</w:t>
      </w:r>
      <w:r>
        <w:rPr>
          <w:noProof/>
        </w:rPr>
        <w:fldChar w:fldCharType="end"/>
      </w:r>
    </w:p>
    <w:p w14:paraId="4F53FBD7" w14:textId="09E586EC" w:rsidR="001A46BA" w:rsidRDefault="001A46BA">
      <w:pPr>
        <w:pStyle w:val="TOC5"/>
        <w:rPr>
          <w:rFonts w:ascii="Calibri" w:hAnsi="Calibri"/>
          <w:noProof/>
          <w:sz w:val="22"/>
          <w:szCs w:val="22"/>
          <w:lang w:eastAsia="en-GB"/>
        </w:rPr>
      </w:pPr>
      <w:r>
        <w:rPr>
          <w:noProof/>
        </w:rPr>
        <w:t>6.1.6.2.26</w:t>
      </w:r>
      <w:r>
        <w:rPr>
          <w:rFonts w:ascii="Calibri" w:hAnsi="Calibri"/>
          <w:noProof/>
          <w:sz w:val="22"/>
          <w:szCs w:val="22"/>
          <w:lang w:eastAsia="en-GB"/>
        </w:rPr>
        <w:tab/>
      </w:r>
      <w:r>
        <w:rPr>
          <w:noProof/>
        </w:rPr>
        <w:t>Type: N2InterfaceAmfInfo</w:t>
      </w:r>
      <w:r>
        <w:rPr>
          <w:noProof/>
        </w:rPr>
        <w:tab/>
      </w:r>
      <w:r>
        <w:rPr>
          <w:noProof/>
        </w:rPr>
        <w:fldChar w:fldCharType="begin" w:fldLock="1"/>
      </w:r>
      <w:r>
        <w:rPr>
          <w:noProof/>
        </w:rPr>
        <w:instrText xml:space="preserve"> PAGEREF _Toc130820780 \h </w:instrText>
      </w:r>
      <w:r>
        <w:rPr>
          <w:noProof/>
        </w:rPr>
      </w:r>
      <w:r>
        <w:rPr>
          <w:noProof/>
        </w:rPr>
        <w:fldChar w:fldCharType="separate"/>
      </w:r>
      <w:r>
        <w:rPr>
          <w:noProof/>
        </w:rPr>
        <w:t>110</w:t>
      </w:r>
      <w:r>
        <w:rPr>
          <w:noProof/>
        </w:rPr>
        <w:fldChar w:fldCharType="end"/>
      </w:r>
    </w:p>
    <w:p w14:paraId="63F13AE0" w14:textId="7EAA88C2" w:rsidR="001A46BA" w:rsidRDefault="001A46BA">
      <w:pPr>
        <w:pStyle w:val="TOC5"/>
        <w:rPr>
          <w:rFonts w:ascii="Calibri" w:hAnsi="Calibri"/>
          <w:noProof/>
          <w:sz w:val="22"/>
          <w:szCs w:val="22"/>
          <w:lang w:eastAsia="en-GB"/>
        </w:rPr>
      </w:pPr>
      <w:r>
        <w:rPr>
          <w:noProof/>
        </w:rPr>
        <w:t>6.1.6.2.27</w:t>
      </w:r>
      <w:r>
        <w:rPr>
          <w:rFonts w:ascii="Calibri" w:hAnsi="Calibri"/>
          <w:noProof/>
          <w:sz w:val="22"/>
          <w:szCs w:val="22"/>
          <w:lang w:eastAsia="en-GB"/>
        </w:rPr>
        <w:tab/>
      </w:r>
      <w:r>
        <w:rPr>
          <w:noProof/>
        </w:rPr>
        <w:t>Type: TaiRange</w:t>
      </w:r>
      <w:r>
        <w:rPr>
          <w:noProof/>
        </w:rPr>
        <w:tab/>
      </w:r>
      <w:r>
        <w:rPr>
          <w:noProof/>
        </w:rPr>
        <w:fldChar w:fldCharType="begin" w:fldLock="1"/>
      </w:r>
      <w:r>
        <w:rPr>
          <w:noProof/>
        </w:rPr>
        <w:instrText xml:space="preserve"> PAGEREF _Toc130820781 \h </w:instrText>
      </w:r>
      <w:r>
        <w:rPr>
          <w:noProof/>
        </w:rPr>
      </w:r>
      <w:r>
        <w:rPr>
          <w:noProof/>
        </w:rPr>
        <w:fldChar w:fldCharType="separate"/>
      </w:r>
      <w:r>
        <w:rPr>
          <w:noProof/>
        </w:rPr>
        <w:t>110</w:t>
      </w:r>
      <w:r>
        <w:rPr>
          <w:noProof/>
        </w:rPr>
        <w:fldChar w:fldCharType="end"/>
      </w:r>
    </w:p>
    <w:p w14:paraId="386C8010" w14:textId="6B413ECD" w:rsidR="001A46BA" w:rsidRDefault="001A46BA">
      <w:pPr>
        <w:pStyle w:val="TOC5"/>
        <w:rPr>
          <w:rFonts w:ascii="Calibri" w:hAnsi="Calibri"/>
          <w:noProof/>
          <w:sz w:val="22"/>
          <w:szCs w:val="22"/>
          <w:lang w:eastAsia="en-GB"/>
        </w:rPr>
      </w:pPr>
      <w:r>
        <w:rPr>
          <w:noProof/>
        </w:rPr>
        <w:t>6.1.6.2.28</w:t>
      </w:r>
      <w:r>
        <w:rPr>
          <w:rFonts w:ascii="Calibri" w:hAnsi="Calibri"/>
          <w:noProof/>
          <w:sz w:val="22"/>
          <w:szCs w:val="22"/>
          <w:lang w:eastAsia="en-GB"/>
        </w:rPr>
        <w:tab/>
      </w:r>
      <w:r>
        <w:rPr>
          <w:noProof/>
        </w:rPr>
        <w:t>Type: TacRange</w:t>
      </w:r>
      <w:r>
        <w:rPr>
          <w:noProof/>
        </w:rPr>
        <w:tab/>
      </w:r>
      <w:r>
        <w:rPr>
          <w:noProof/>
        </w:rPr>
        <w:fldChar w:fldCharType="begin" w:fldLock="1"/>
      </w:r>
      <w:r>
        <w:rPr>
          <w:noProof/>
        </w:rPr>
        <w:instrText xml:space="preserve"> PAGEREF _Toc130820782 \h </w:instrText>
      </w:r>
      <w:r>
        <w:rPr>
          <w:noProof/>
        </w:rPr>
      </w:r>
      <w:r>
        <w:rPr>
          <w:noProof/>
        </w:rPr>
        <w:fldChar w:fldCharType="separate"/>
      </w:r>
      <w:r>
        <w:rPr>
          <w:noProof/>
        </w:rPr>
        <w:t>110</w:t>
      </w:r>
      <w:r>
        <w:rPr>
          <w:noProof/>
        </w:rPr>
        <w:fldChar w:fldCharType="end"/>
      </w:r>
    </w:p>
    <w:p w14:paraId="3579B3BD" w14:textId="4BB8951C" w:rsidR="001A46BA" w:rsidRDefault="001A46BA">
      <w:pPr>
        <w:pStyle w:val="TOC5"/>
        <w:rPr>
          <w:rFonts w:ascii="Calibri" w:hAnsi="Calibri"/>
          <w:noProof/>
          <w:sz w:val="22"/>
          <w:szCs w:val="22"/>
          <w:lang w:eastAsia="en-GB"/>
        </w:rPr>
      </w:pPr>
      <w:r>
        <w:rPr>
          <w:noProof/>
        </w:rPr>
        <w:t>6.1.6.2.29</w:t>
      </w:r>
      <w:r>
        <w:rPr>
          <w:rFonts w:ascii="Calibri" w:hAnsi="Calibri"/>
          <w:noProof/>
          <w:sz w:val="22"/>
          <w:szCs w:val="22"/>
          <w:lang w:eastAsia="en-GB"/>
        </w:rPr>
        <w:tab/>
      </w:r>
      <w:r>
        <w:rPr>
          <w:noProof/>
        </w:rPr>
        <w:t>Type: SnssaiSmfInfoItem</w:t>
      </w:r>
      <w:r>
        <w:rPr>
          <w:noProof/>
        </w:rPr>
        <w:tab/>
      </w:r>
      <w:r>
        <w:rPr>
          <w:noProof/>
        </w:rPr>
        <w:fldChar w:fldCharType="begin" w:fldLock="1"/>
      </w:r>
      <w:r>
        <w:rPr>
          <w:noProof/>
        </w:rPr>
        <w:instrText xml:space="preserve"> PAGEREF _Toc130820783 \h </w:instrText>
      </w:r>
      <w:r>
        <w:rPr>
          <w:noProof/>
        </w:rPr>
      </w:r>
      <w:r>
        <w:rPr>
          <w:noProof/>
        </w:rPr>
        <w:fldChar w:fldCharType="separate"/>
      </w:r>
      <w:r>
        <w:rPr>
          <w:noProof/>
        </w:rPr>
        <w:t>111</w:t>
      </w:r>
      <w:r>
        <w:rPr>
          <w:noProof/>
        </w:rPr>
        <w:fldChar w:fldCharType="end"/>
      </w:r>
    </w:p>
    <w:p w14:paraId="18F12FE8" w14:textId="44FB9693" w:rsidR="001A46BA" w:rsidRDefault="001A46BA">
      <w:pPr>
        <w:pStyle w:val="TOC5"/>
        <w:rPr>
          <w:rFonts w:ascii="Calibri" w:hAnsi="Calibri"/>
          <w:noProof/>
          <w:sz w:val="22"/>
          <w:szCs w:val="22"/>
          <w:lang w:eastAsia="en-GB"/>
        </w:rPr>
      </w:pPr>
      <w:r>
        <w:rPr>
          <w:noProof/>
        </w:rPr>
        <w:t>6.1.6.2.30</w:t>
      </w:r>
      <w:r>
        <w:rPr>
          <w:rFonts w:ascii="Calibri" w:hAnsi="Calibri"/>
          <w:noProof/>
          <w:sz w:val="22"/>
          <w:szCs w:val="22"/>
          <w:lang w:eastAsia="en-GB"/>
        </w:rPr>
        <w:tab/>
      </w:r>
      <w:r>
        <w:rPr>
          <w:noProof/>
        </w:rPr>
        <w:t>Type: DnnSmfInfoItem</w:t>
      </w:r>
      <w:r>
        <w:rPr>
          <w:noProof/>
        </w:rPr>
        <w:tab/>
      </w:r>
      <w:r>
        <w:rPr>
          <w:noProof/>
        </w:rPr>
        <w:fldChar w:fldCharType="begin" w:fldLock="1"/>
      </w:r>
      <w:r>
        <w:rPr>
          <w:noProof/>
        </w:rPr>
        <w:instrText xml:space="preserve"> PAGEREF _Toc130820784 \h </w:instrText>
      </w:r>
      <w:r>
        <w:rPr>
          <w:noProof/>
        </w:rPr>
      </w:r>
      <w:r>
        <w:rPr>
          <w:noProof/>
        </w:rPr>
        <w:fldChar w:fldCharType="separate"/>
      </w:r>
      <w:r>
        <w:rPr>
          <w:noProof/>
        </w:rPr>
        <w:t>111</w:t>
      </w:r>
      <w:r>
        <w:rPr>
          <w:noProof/>
        </w:rPr>
        <w:fldChar w:fldCharType="end"/>
      </w:r>
    </w:p>
    <w:p w14:paraId="77C78D60" w14:textId="15ED62A9" w:rsidR="001A46BA" w:rsidRDefault="001A46BA">
      <w:pPr>
        <w:pStyle w:val="TOC5"/>
        <w:rPr>
          <w:rFonts w:ascii="Calibri" w:hAnsi="Calibri"/>
          <w:noProof/>
          <w:sz w:val="22"/>
          <w:szCs w:val="22"/>
          <w:lang w:eastAsia="en-GB"/>
        </w:rPr>
      </w:pPr>
      <w:r w:rsidRPr="00A1319E">
        <w:rPr>
          <w:noProof/>
          <w:lang w:val="en-US" w:eastAsia="zh-CN"/>
        </w:rPr>
        <w:t>6.1.6</w:t>
      </w:r>
      <w:r w:rsidRPr="00A1319E">
        <w:rPr>
          <w:noProof/>
          <w:lang w:val="en-US"/>
        </w:rPr>
        <w:t>.2.31</w:t>
      </w:r>
      <w:r>
        <w:rPr>
          <w:rFonts w:ascii="Calibri" w:hAnsi="Calibri"/>
          <w:noProof/>
          <w:sz w:val="22"/>
          <w:szCs w:val="22"/>
          <w:lang w:eastAsia="en-GB"/>
        </w:rPr>
        <w:tab/>
      </w:r>
      <w:r w:rsidRPr="00A1319E">
        <w:rPr>
          <w:noProof/>
          <w:lang w:val="en-US"/>
        </w:rPr>
        <w:t xml:space="preserve">Type: </w:t>
      </w:r>
      <w:r w:rsidRPr="00A1319E">
        <w:rPr>
          <w:noProof/>
          <w:lang w:val="en-US" w:eastAsia="zh-CN"/>
        </w:rPr>
        <w:t>NrfInfo</w:t>
      </w:r>
      <w:r>
        <w:rPr>
          <w:noProof/>
        </w:rPr>
        <w:tab/>
      </w:r>
      <w:r>
        <w:rPr>
          <w:noProof/>
        </w:rPr>
        <w:fldChar w:fldCharType="begin" w:fldLock="1"/>
      </w:r>
      <w:r>
        <w:rPr>
          <w:noProof/>
        </w:rPr>
        <w:instrText xml:space="preserve"> PAGEREF _Toc130820785 \h </w:instrText>
      </w:r>
      <w:r>
        <w:rPr>
          <w:noProof/>
        </w:rPr>
      </w:r>
      <w:r>
        <w:rPr>
          <w:noProof/>
        </w:rPr>
        <w:fldChar w:fldCharType="separate"/>
      </w:r>
      <w:r>
        <w:rPr>
          <w:noProof/>
        </w:rPr>
        <w:t>112</w:t>
      </w:r>
      <w:r>
        <w:rPr>
          <w:noProof/>
        </w:rPr>
        <w:fldChar w:fldCharType="end"/>
      </w:r>
    </w:p>
    <w:p w14:paraId="3D87A19F" w14:textId="3BCA36CF" w:rsidR="001A46BA" w:rsidRDefault="001A46BA">
      <w:pPr>
        <w:pStyle w:val="TOC5"/>
        <w:rPr>
          <w:rFonts w:ascii="Calibri" w:hAnsi="Calibri"/>
          <w:noProof/>
          <w:sz w:val="22"/>
          <w:szCs w:val="22"/>
          <w:lang w:eastAsia="en-GB"/>
        </w:rPr>
      </w:pPr>
      <w:r>
        <w:rPr>
          <w:noProof/>
        </w:rPr>
        <w:t>6.1.6.2.32</w:t>
      </w:r>
      <w:r>
        <w:rPr>
          <w:rFonts w:ascii="Calibri" w:hAnsi="Calibri"/>
          <w:noProof/>
          <w:sz w:val="22"/>
          <w:szCs w:val="22"/>
          <w:lang w:eastAsia="en-GB"/>
        </w:rPr>
        <w:tab/>
      </w:r>
      <w:r>
        <w:rPr>
          <w:noProof/>
        </w:rPr>
        <w:t>Type: ChfInfo</w:t>
      </w:r>
      <w:r>
        <w:rPr>
          <w:noProof/>
        </w:rPr>
        <w:tab/>
      </w:r>
      <w:r>
        <w:rPr>
          <w:noProof/>
        </w:rPr>
        <w:fldChar w:fldCharType="begin" w:fldLock="1"/>
      </w:r>
      <w:r>
        <w:rPr>
          <w:noProof/>
        </w:rPr>
        <w:instrText xml:space="preserve"> PAGEREF _Toc130820786 \h </w:instrText>
      </w:r>
      <w:r>
        <w:rPr>
          <w:noProof/>
        </w:rPr>
      </w:r>
      <w:r>
        <w:rPr>
          <w:noProof/>
        </w:rPr>
        <w:fldChar w:fldCharType="separate"/>
      </w:r>
      <w:r>
        <w:rPr>
          <w:noProof/>
        </w:rPr>
        <w:t>115</w:t>
      </w:r>
      <w:r>
        <w:rPr>
          <w:noProof/>
        </w:rPr>
        <w:fldChar w:fldCharType="end"/>
      </w:r>
    </w:p>
    <w:p w14:paraId="17503372" w14:textId="642A95E6" w:rsidR="001A46BA" w:rsidRDefault="001A46BA">
      <w:pPr>
        <w:pStyle w:val="TOC5"/>
        <w:rPr>
          <w:rFonts w:ascii="Calibri" w:hAnsi="Calibri"/>
          <w:noProof/>
          <w:sz w:val="22"/>
          <w:szCs w:val="22"/>
          <w:lang w:eastAsia="en-GB"/>
        </w:rPr>
      </w:pPr>
      <w:r>
        <w:rPr>
          <w:noProof/>
        </w:rPr>
        <w:t>6.1.6.2.33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_Toc130820787 \h </w:instrText>
      </w:r>
      <w:r>
        <w:rPr>
          <w:noProof/>
        </w:rPr>
      </w:r>
      <w:r>
        <w:rPr>
          <w:noProof/>
        </w:rPr>
        <w:fldChar w:fldCharType="separate"/>
      </w:r>
      <w:r>
        <w:rPr>
          <w:noProof/>
        </w:rPr>
        <w:t>116</w:t>
      </w:r>
      <w:r>
        <w:rPr>
          <w:noProof/>
        </w:rPr>
        <w:fldChar w:fldCharType="end"/>
      </w:r>
    </w:p>
    <w:p w14:paraId="7AD2585A" w14:textId="799DAD48" w:rsidR="001A46BA" w:rsidRDefault="001A46BA">
      <w:pPr>
        <w:pStyle w:val="TOC5"/>
        <w:rPr>
          <w:rFonts w:ascii="Calibri" w:hAnsi="Calibri"/>
          <w:noProof/>
          <w:sz w:val="22"/>
          <w:szCs w:val="22"/>
          <w:lang w:eastAsia="en-GB"/>
        </w:rPr>
      </w:pPr>
      <w:r>
        <w:rPr>
          <w:noProof/>
        </w:rPr>
        <w:t>6.1.6.2.34</w:t>
      </w:r>
      <w:r>
        <w:rPr>
          <w:rFonts w:ascii="Calibri" w:hAnsi="Calibri"/>
          <w:noProof/>
          <w:sz w:val="22"/>
          <w:szCs w:val="22"/>
          <w:lang w:eastAsia="en-GB"/>
        </w:rPr>
        <w:tab/>
      </w:r>
      <w:r>
        <w:rPr>
          <w:noProof/>
        </w:rPr>
        <w:t>Type: PlmnRange</w:t>
      </w:r>
      <w:r>
        <w:rPr>
          <w:noProof/>
        </w:rPr>
        <w:tab/>
      </w:r>
      <w:r>
        <w:rPr>
          <w:noProof/>
        </w:rPr>
        <w:fldChar w:fldCharType="begin" w:fldLock="1"/>
      </w:r>
      <w:r>
        <w:rPr>
          <w:noProof/>
        </w:rPr>
        <w:instrText xml:space="preserve"> PAGEREF _Toc130820788 \h </w:instrText>
      </w:r>
      <w:r>
        <w:rPr>
          <w:noProof/>
        </w:rPr>
      </w:r>
      <w:r>
        <w:rPr>
          <w:noProof/>
        </w:rPr>
        <w:fldChar w:fldCharType="separate"/>
      </w:r>
      <w:r>
        <w:rPr>
          <w:noProof/>
        </w:rPr>
        <w:t>116</w:t>
      </w:r>
      <w:r>
        <w:rPr>
          <w:noProof/>
        </w:rPr>
        <w:fldChar w:fldCharType="end"/>
      </w:r>
    </w:p>
    <w:p w14:paraId="729480E2" w14:textId="24B168CB" w:rsidR="001A46BA" w:rsidRDefault="001A46BA">
      <w:pPr>
        <w:pStyle w:val="TOC5"/>
        <w:rPr>
          <w:rFonts w:ascii="Calibri" w:hAnsi="Calibri"/>
          <w:noProof/>
          <w:sz w:val="22"/>
          <w:szCs w:val="22"/>
          <w:lang w:eastAsia="en-GB"/>
        </w:rPr>
      </w:pPr>
      <w:r>
        <w:rPr>
          <w:noProof/>
        </w:rPr>
        <w:t>6.1.6.2.35</w:t>
      </w:r>
      <w:r>
        <w:rPr>
          <w:rFonts w:ascii="Calibri" w:hAnsi="Calibri"/>
          <w:noProof/>
          <w:sz w:val="22"/>
          <w:szCs w:val="22"/>
          <w:lang w:eastAsia="en-GB"/>
        </w:rPr>
        <w:tab/>
      </w:r>
      <w:r>
        <w:rPr>
          <w:noProof/>
        </w:rPr>
        <w:t>Type: SubscrCond</w:t>
      </w:r>
      <w:r>
        <w:rPr>
          <w:noProof/>
        </w:rPr>
        <w:tab/>
      </w:r>
      <w:r>
        <w:rPr>
          <w:noProof/>
        </w:rPr>
        <w:fldChar w:fldCharType="begin" w:fldLock="1"/>
      </w:r>
      <w:r>
        <w:rPr>
          <w:noProof/>
        </w:rPr>
        <w:instrText xml:space="preserve"> PAGEREF _Toc130820789 \h </w:instrText>
      </w:r>
      <w:r>
        <w:rPr>
          <w:noProof/>
        </w:rPr>
      </w:r>
      <w:r>
        <w:rPr>
          <w:noProof/>
        </w:rPr>
        <w:fldChar w:fldCharType="separate"/>
      </w:r>
      <w:r>
        <w:rPr>
          <w:noProof/>
        </w:rPr>
        <w:t>117</w:t>
      </w:r>
      <w:r>
        <w:rPr>
          <w:noProof/>
        </w:rPr>
        <w:fldChar w:fldCharType="end"/>
      </w:r>
    </w:p>
    <w:p w14:paraId="4621589C" w14:textId="2115EC72" w:rsidR="001A46BA" w:rsidRDefault="001A46BA">
      <w:pPr>
        <w:pStyle w:val="TOC5"/>
        <w:rPr>
          <w:rFonts w:ascii="Calibri" w:hAnsi="Calibri"/>
          <w:noProof/>
          <w:sz w:val="22"/>
          <w:szCs w:val="22"/>
          <w:lang w:eastAsia="en-GB"/>
        </w:rPr>
      </w:pPr>
      <w:r>
        <w:rPr>
          <w:noProof/>
        </w:rPr>
        <w:t>6.1.6.2.36</w:t>
      </w:r>
      <w:r>
        <w:rPr>
          <w:rFonts w:ascii="Calibri" w:hAnsi="Calibri"/>
          <w:noProof/>
          <w:sz w:val="22"/>
          <w:szCs w:val="22"/>
          <w:lang w:eastAsia="en-GB"/>
        </w:rPr>
        <w:tab/>
      </w:r>
      <w:r>
        <w:rPr>
          <w:noProof/>
        </w:rPr>
        <w:t>Type: NfInstanceIdCond</w:t>
      </w:r>
      <w:r>
        <w:rPr>
          <w:noProof/>
        </w:rPr>
        <w:tab/>
      </w:r>
      <w:r>
        <w:rPr>
          <w:noProof/>
        </w:rPr>
        <w:fldChar w:fldCharType="begin" w:fldLock="1"/>
      </w:r>
      <w:r>
        <w:rPr>
          <w:noProof/>
        </w:rPr>
        <w:instrText xml:space="preserve"> PAGEREF _Toc130820790 \h </w:instrText>
      </w:r>
      <w:r>
        <w:rPr>
          <w:noProof/>
        </w:rPr>
      </w:r>
      <w:r>
        <w:rPr>
          <w:noProof/>
        </w:rPr>
        <w:fldChar w:fldCharType="separate"/>
      </w:r>
      <w:r>
        <w:rPr>
          <w:noProof/>
        </w:rPr>
        <w:t>117</w:t>
      </w:r>
      <w:r>
        <w:rPr>
          <w:noProof/>
        </w:rPr>
        <w:fldChar w:fldCharType="end"/>
      </w:r>
    </w:p>
    <w:p w14:paraId="085131EA" w14:textId="6454D4EA" w:rsidR="001A46BA" w:rsidRDefault="001A46BA">
      <w:pPr>
        <w:pStyle w:val="TOC5"/>
        <w:rPr>
          <w:rFonts w:ascii="Calibri" w:hAnsi="Calibri"/>
          <w:noProof/>
          <w:sz w:val="22"/>
          <w:szCs w:val="22"/>
          <w:lang w:eastAsia="en-GB"/>
        </w:rPr>
      </w:pPr>
      <w:r>
        <w:rPr>
          <w:noProof/>
        </w:rPr>
        <w:t>6.1.6.2.37</w:t>
      </w:r>
      <w:r>
        <w:rPr>
          <w:rFonts w:ascii="Calibri" w:hAnsi="Calibri"/>
          <w:noProof/>
          <w:sz w:val="22"/>
          <w:szCs w:val="22"/>
          <w:lang w:eastAsia="en-GB"/>
        </w:rPr>
        <w:tab/>
      </w:r>
      <w:r>
        <w:rPr>
          <w:noProof/>
        </w:rPr>
        <w:t>Type: NfTypeCond</w:t>
      </w:r>
      <w:r>
        <w:rPr>
          <w:noProof/>
        </w:rPr>
        <w:tab/>
      </w:r>
      <w:r>
        <w:rPr>
          <w:noProof/>
        </w:rPr>
        <w:fldChar w:fldCharType="begin" w:fldLock="1"/>
      </w:r>
      <w:r>
        <w:rPr>
          <w:noProof/>
        </w:rPr>
        <w:instrText xml:space="preserve"> PAGEREF _Toc130820791 \h </w:instrText>
      </w:r>
      <w:r>
        <w:rPr>
          <w:noProof/>
        </w:rPr>
      </w:r>
      <w:r>
        <w:rPr>
          <w:noProof/>
        </w:rPr>
        <w:fldChar w:fldCharType="separate"/>
      </w:r>
      <w:r>
        <w:rPr>
          <w:noProof/>
        </w:rPr>
        <w:t>118</w:t>
      </w:r>
      <w:r>
        <w:rPr>
          <w:noProof/>
        </w:rPr>
        <w:fldChar w:fldCharType="end"/>
      </w:r>
    </w:p>
    <w:p w14:paraId="2DF49E4C" w14:textId="5F2DAE4A" w:rsidR="001A46BA" w:rsidRDefault="001A46BA">
      <w:pPr>
        <w:pStyle w:val="TOC5"/>
        <w:rPr>
          <w:rFonts w:ascii="Calibri" w:hAnsi="Calibri"/>
          <w:noProof/>
          <w:sz w:val="22"/>
          <w:szCs w:val="22"/>
          <w:lang w:eastAsia="en-GB"/>
        </w:rPr>
      </w:pPr>
      <w:r>
        <w:rPr>
          <w:noProof/>
        </w:rPr>
        <w:t>6.1.6.2.38</w:t>
      </w:r>
      <w:r>
        <w:rPr>
          <w:rFonts w:ascii="Calibri" w:hAnsi="Calibri"/>
          <w:noProof/>
          <w:sz w:val="22"/>
          <w:szCs w:val="22"/>
          <w:lang w:eastAsia="en-GB"/>
        </w:rPr>
        <w:tab/>
      </w:r>
      <w:r>
        <w:rPr>
          <w:noProof/>
        </w:rPr>
        <w:t>Type: ServiceNameCond</w:t>
      </w:r>
      <w:r>
        <w:rPr>
          <w:noProof/>
        </w:rPr>
        <w:tab/>
      </w:r>
      <w:r>
        <w:rPr>
          <w:noProof/>
        </w:rPr>
        <w:fldChar w:fldCharType="begin" w:fldLock="1"/>
      </w:r>
      <w:r>
        <w:rPr>
          <w:noProof/>
        </w:rPr>
        <w:instrText xml:space="preserve"> PAGEREF _Toc130820792 \h </w:instrText>
      </w:r>
      <w:r>
        <w:rPr>
          <w:noProof/>
        </w:rPr>
      </w:r>
      <w:r>
        <w:rPr>
          <w:noProof/>
        </w:rPr>
        <w:fldChar w:fldCharType="separate"/>
      </w:r>
      <w:r>
        <w:rPr>
          <w:noProof/>
        </w:rPr>
        <w:t>118</w:t>
      </w:r>
      <w:r>
        <w:rPr>
          <w:noProof/>
        </w:rPr>
        <w:fldChar w:fldCharType="end"/>
      </w:r>
    </w:p>
    <w:p w14:paraId="1C699D9B" w14:textId="18889851" w:rsidR="001A46BA" w:rsidRDefault="001A46BA">
      <w:pPr>
        <w:pStyle w:val="TOC5"/>
        <w:rPr>
          <w:rFonts w:ascii="Calibri" w:hAnsi="Calibri"/>
          <w:noProof/>
          <w:sz w:val="22"/>
          <w:szCs w:val="22"/>
          <w:lang w:eastAsia="en-GB"/>
        </w:rPr>
      </w:pPr>
      <w:r>
        <w:rPr>
          <w:noProof/>
        </w:rPr>
        <w:t>6.1.6.2.39</w:t>
      </w:r>
      <w:r>
        <w:rPr>
          <w:rFonts w:ascii="Calibri" w:hAnsi="Calibri"/>
          <w:noProof/>
          <w:sz w:val="22"/>
          <w:szCs w:val="22"/>
          <w:lang w:eastAsia="en-GB"/>
        </w:rPr>
        <w:tab/>
      </w:r>
      <w:r>
        <w:rPr>
          <w:noProof/>
        </w:rPr>
        <w:t>Type: AmfCond</w:t>
      </w:r>
      <w:r>
        <w:rPr>
          <w:noProof/>
        </w:rPr>
        <w:tab/>
      </w:r>
      <w:r>
        <w:rPr>
          <w:noProof/>
        </w:rPr>
        <w:fldChar w:fldCharType="begin" w:fldLock="1"/>
      </w:r>
      <w:r>
        <w:rPr>
          <w:noProof/>
        </w:rPr>
        <w:instrText xml:space="preserve"> PAGEREF _Toc130820793 \h </w:instrText>
      </w:r>
      <w:r>
        <w:rPr>
          <w:noProof/>
        </w:rPr>
      </w:r>
      <w:r>
        <w:rPr>
          <w:noProof/>
        </w:rPr>
        <w:fldChar w:fldCharType="separate"/>
      </w:r>
      <w:r>
        <w:rPr>
          <w:noProof/>
        </w:rPr>
        <w:t>118</w:t>
      </w:r>
      <w:r>
        <w:rPr>
          <w:noProof/>
        </w:rPr>
        <w:fldChar w:fldCharType="end"/>
      </w:r>
    </w:p>
    <w:p w14:paraId="1AD00E8A" w14:textId="41587195" w:rsidR="001A46BA" w:rsidRDefault="001A46BA">
      <w:pPr>
        <w:pStyle w:val="TOC5"/>
        <w:rPr>
          <w:rFonts w:ascii="Calibri" w:hAnsi="Calibri"/>
          <w:noProof/>
          <w:sz w:val="22"/>
          <w:szCs w:val="22"/>
          <w:lang w:eastAsia="en-GB"/>
        </w:rPr>
      </w:pPr>
      <w:r>
        <w:rPr>
          <w:noProof/>
        </w:rPr>
        <w:t>6.1.6.2.40</w:t>
      </w:r>
      <w:r>
        <w:rPr>
          <w:rFonts w:ascii="Calibri" w:hAnsi="Calibri"/>
          <w:noProof/>
          <w:sz w:val="22"/>
          <w:szCs w:val="22"/>
          <w:lang w:eastAsia="en-GB"/>
        </w:rPr>
        <w:tab/>
      </w:r>
      <w:r>
        <w:rPr>
          <w:noProof/>
        </w:rPr>
        <w:t>Type: GuamiListCond</w:t>
      </w:r>
      <w:r>
        <w:rPr>
          <w:noProof/>
        </w:rPr>
        <w:tab/>
      </w:r>
      <w:r>
        <w:rPr>
          <w:noProof/>
        </w:rPr>
        <w:fldChar w:fldCharType="begin" w:fldLock="1"/>
      </w:r>
      <w:r>
        <w:rPr>
          <w:noProof/>
        </w:rPr>
        <w:instrText xml:space="preserve"> PAGEREF _Toc130820794 \h </w:instrText>
      </w:r>
      <w:r>
        <w:rPr>
          <w:noProof/>
        </w:rPr>
      </w:r>
      <w:r>
        <w:rPr>
          <w:noProof/>
        </w:rPr>
        <w:fldChar w:fldCharType="separate"/>
      </w:r>
      <w:r>
        <w:rPr>
          <w:noProof/>
        </w:rPr>
        <w:t>118</w:t>
      </w:r>
      <w:r>
        <w:rPr>
          <w:noProof/>
        </w:rPr>
        <w:fldChar w:fldCharType="end"/>
      </w:r>
    </w:p>
    <w:p w14:paraId="3ACA85B2" w14:textId="4F158430" w:rsidR="001A46BA" w:rsidRDefault="001A46BA">
      <w:pPr>
        <w:pStyle w:val="TOC5"/>
        <w:rPr>
          <w:rFonts w:ascii="Calibri" w:hAnsi="Calibri"/>
          <w:noProof/>
          <w:sz w:val="22"/>
          <w:szCs w:val="22"/>
          <w:lang w:eastAsia="en-GB"/>
        </w:rPr>
      </w:pPr>
      <w:r>
        <w:rPr>
          <w:noProof/>
        </w:rPr>
        <w:t>6.1.6.2.41</w:t>
      </w:r>
      <w:r>
        <w:rPr>
          <w:rFonts w:ascii="Calibri" w:hAnsi="Calibri"/>
          <w:noProof/>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_Toc130820795 \h </w:instrText>
      </w:r>
      <w:r>
        <w:rPr>
          <w:noProof/>
        </w:rPr>
      </w:r>
      <w:r>
        <w:rPr>
          <w:noProof/>
        </w:rPr>
        <w:fldChar w:fldCharType="separate"/>
      </w:r>
      <w:r>
        <w:rPr>
          <w:noProof/>
        </w:rPr>
        <w:t>118</w:t>
      </w:r>
      <w:r>
        <w:rPr>
          <w:noProof/>
        </w:rPr>
        <w:fldChar w:fldCharType="end"/>
      </w:r>
    </w:p>
    <w:p w14:paraId="0677D509" w14:textId="4E0D268D" w:rsidR="001A46BA" w:rsidRDefault="001A46BA">
      <w:pPr>
        <w:pStyle w:val="TOC5"/>
        <w:rPr>
          <w:rFonts w:ascii="Calibri" w:hAnsi="Calibri"/>
          <w:noProof/>
          <w:sz w:val="22"/>
          <w:szCs w:val="22"/>
          <w:lang w:eastAsia="en-GB"/>
        </w:rPr>
      </w:pPr>
      <w:r>
        <w:rPr>
          <w:noProof/>
        </w:rPr>
        <w:t>6.1.6.2.42</w:t>
      </w:r>
      <w:r>
        <w:rPr>
          <w:rFonts w:ascii="Calibri" w:hAnsi="Calibri"/>
          <w:noProof/>
          <w:sz w:val="22"/>
          <w:szCs w:val="22"/>
          <w:lang w:eastAsia="en-GB"/>
        </w:rPr>
        <w:tab/>
      </w:r>
      <w:r>
        <w:rPr>
          <w:noProof/>
        </w:rPr>
        <w:t>Type: NfGroupCond</w:t>
      </w:r>
      <w:r>
        <w:rPr>
          <w:noProof/>
        </w:rPr>
        <w:tab/>
      </w:r>
      <w:r>
        <w:rPr>
          <w:noProof/>
        </w:rPr>
        <w:fldChar w:fldCharType="begin" w:fldLock="1"/>
      </w:r>
      <w:r>
        <w:rPr>
          <w:noProof/>
        </w:rPr>
        <w:instrText xml:space="preserve"> PAGEREF _Toc130820796 \h </w:instrText>
      </w:r>
      <w:r>
        <w:rPr>
          <w:noProof/>
        </w:rPr>
      </w:r>
      <w:r>
        <w:rPr>
          <w:noProof/>
        </w:rPr>
        <w:fldChar w:fldCharType="separate"/>
      </w:r>
      <w:r>
        <w:rPr>
          <w:noProof/>
        </w:rPr>
        <w:t>119</w:t>
      </w:r>
      <w:r>
        <w:rPr>
          <w:noProof/>
        </w:rPr>
        <w:fldChar w:fldCharType="end"/>
      </w:r>
    </w:p>
    <w:p w14:paraId="3E3465CE" w14:textId="66A84D01" w:rsidR="001A46BA" w:rsidRDefault="001A46BA">
      <w:pPr>
        <w:pStyle w:val="TOC5"/>
        <w:rPr>
          <w:rFonts w:ascii="Calibri" w:hAnsi="Calibri"/>
          <w:noProof/>
          <w:sz w:val="22"/>
          <w:szCs w:val="22"/>
          <w:lang w:eastAsia="en-GB"/>
        </w:rPr>
      </w:pPr>
      <w:r>
        <w:rPr>
          <w:noProof/>
        </w:rPr>
        <w:t>6.1.6.2.43</w:t>
      </w:r>
      <w:r>
        <w:rPr>
          <w:rFonts w:ascii="Calibri" w:hAnsi="Calibri"/>
          <w:noProof/>
          <w:sz w:val="22"/>
          <w:szCs w:val="22"/>
          <w:lang w:eastAsia="en-GB"/>
        </w:rPr>
        <w:tab/>
      </w:r>
      <w:r>
        <w:rPr>
          <w:noProof/>
        </w:rPr>
        <w:t>Type: NotifCondition</w:t>
      </w:r>
      <w:r>
        <w:rPr>
          <w:noProof/>
        </w:rPr>
        <w:tab/>
      </w:r>
      <w:r>
        <w:rPr>
          <w:noProof/>
        </w:rPr>
        <w:fldChar w:fldCharType="begin" w:fldLock="1"/>
      </w:r>
      <w:r>
        <w:rPr>
          <w:noProof/>
        </w:rPr>
        <w:instrText xml:space="preserve"> PAGEREF _Toc130820797 \h </w:instrText>
      </w:r>
      <w:r>
        <w:rPr>
          <w:noProof/>
        </w:rPr>
      </w:r>
      <w:r>
        <w:rPr>
          <w:noProof/>
        </w:rPr>
        <w:fldChar w:fldCharType="separate"/>
      </w:r>
      <w:r>
        <w:rPr>
          <w:noProof/>
        </w:rPr>
        <w:t>119</w:t>
      </w:r>
      <w:r>
        <w:rPr>
          <w:noProof/>
        </w:rPr>
        <w:fldChar w:fldCharType="end"/>
      </w:r>
    </w:p>
    <w:p w14:paraId="7B3257C4" w14:textId="1F85127B" w:rsidR="001A46BA" w:rsidRDefault="001A46BA">
      <w:pPr>
        <w:pStyle w:val="TOC5"/>
        <w:rPr>
          <w:rFonts w:ascii="Calibri" w:hAnsi="Calibri"/>
          <w:noProof/>
          <w:sz w:val="22"/>
          <w:szCs w:val="22"/>
          <w:lang w:eastAsia="en-GB"/>
        </w:rPr>
      </w:pPr>
      <w:r>
        <w:rPr>
          <w:noProof/>
        </w:rPr>
        <w:t>6.1.6.2.44</w:t>
      </w:r>
      <w:r>
        <w:rPr>
          <w:rFonts w:ascii="Calibri" w:hAnsi="Calibri"/>
          <w:noProof/>
          <w:sz w:val="22"/>
          <w:szCs w:val="22"/>
          <w:lang w:eastAsia="en-GB"/>
        </w:rPr>
        <w:tab/>
      </w:r>
      <w:r>
        <w:rPr>
          <w:noProof/>
        </w:rPr>
        <w:t>Type: PlmnSnssai</w:t>
      </w:r>
      <w:r>
        <w:rPr>
          <w:noProof/>
        </w:rPr>
        <w:tab/>
      </w:r>
      <w:r>
        <w:rPr>
          <w:noProof/>
        </w:rPr>
        <w:fldChar w:fldCharType="begin" w:fldLock="1"/>
      </w:r>
      <w:r>
        <w:rPr>
          <w:noProof/>
        </w:rPr>
        <w:instrText xml:space="preserve"> PAGEREF _Toc130820798 \h </w:instrText>
      </w:r>
      <w:r>
        <w:rPr>
          <w:noProof/>
        </w:rPr>
      </w:r>
      <w:r>
        <w:rPr>
          <w:noProof/>
        </w:rPr>
        <w:fldChar w:fldCharType="separate"/>
      </w:r>
      <w:r>
        <w:rPr>
          <w:noProof/>
        </w:rPr>
        <w:t>119</w:t>
      </w:r>
      <w:r>
        <w:rPr>
          <w:noProof/>
        </w:rPr>
        <w:fldChar w:fldCharType="end"/>
      </w:r>
    </w:p>
    <w:p w14:paraId="555DE26D" w14:textId="16EAA7DD" w:rsidR="001A46BA" w:rsidRDefault="001A46BA">
      <w:pPr>
        <w:pStyle w:val="TOC5"/>
        <w:rPr>
          <w:rFonts w:ascii="Calibri" w:hAnsi="Calibri"/>
          <w:noProof/>
          <w:sz w:val="22"/>
          <w:szCs w:val="22"/>
          <w:lang w:eastAsia="en-GB"/>
        </w:rPr>
      </w:pPr>
      <w:r>
        <w:rPr>
          <w:noProof/>
        </w:rPr>
        <w:t>6.1.6.2.45</w:t>
      </w:r>
      <w:r>
        <w:rPr>
          <w:rFonts w:ascii="Calibri" w:hAnsi="Calibri"/>
          <w:noProof/>
          <w:sz w:val="22"/>
          <w:szCs w:val="22"/>
          <w:lang w:eastAsia="en-GB"/>
        </w:rPr>
        <w:tab/>
      </w:r>
      <w:r>
        <w:rPr>
          <w:noProof/>
        </w:rPr>
        <w:t>Type: NwdafInfo</w:t>
      </w:r>
      <w:r>
        <w:rPr>
          <w:noProof/>
        </w:rPr>
        <w:tab/>
      </w:r>
      <w:r>
        <w:rPr>
          <w:noProof/>
        </w:rPr>
        <w:fldChar w:fldCharType="begin" w:fldLock="1"/>
      </w:r>
      <w:r>
        <w:rPr>
          <w:noProof/>
        </w:rPr>
        <w:instrText xml:space="preserve"> PAGEREF _Toc130820799 \h </w:instrText>
      </w:r>
      <w:r>
        <w:rPr>
          <w:noProof/>
        </w:rPr>
      </w:r>
      <w:r>
        <w:rPr>
          <w:noProof/>
        </w:rPr>
        <w:fldChar w:fldCharType="separate"/>
      </w:r>
      <w:r>
        <w:rPr>
          <w:noProof/>
        </w:rPr>
        <w:t>120</w:t>
      </w:r>
      <w:r>
        <w:rPr>
          <w:noProof/>
        </w:rPr>
        <w:fldChar w:fldCharType="end"/>
      </w:r>
    </w:p>
    <w:p w14:paraId="0DC462EA" w14:textId="2DF254D9" w:rsidR="001A46BA" w:rsidRDefault="001A46BA">
      <w:pPr>
        <w:pStyle w:val="TOC5"/>
        <w:rPr>
          <w:rFonts w:ascii="Calibri" w:hAnsi="Calibri"/>
          <w:noProof/>
          <w:sz w:val="22"/>
          <w:szCs w:val="22"/>
          <w:lang w:eastAsia="en-GB"/>
        </w:rPr>
      </w:pPr>
      <w:r>
        <w:rPr>
          <w:noProof/>
        </w:rPr>
        <w:t>6.1.6.2.46</w:t>
      </w:r>
      <w:r>
        <w:rPr>
          <w:rFonts w:ascii="Calibri" w:hAnsi="Calibri"/>
          <w:noProof/>
          <w:sz w:val="22"/>
          <w:szCs w:val="22"/>
          <w:lang w:eastAsia="en-GB"/>
        </w:rPr>
        <w:tab/>
      </w:r>
      <w:r>
        <w:rPr>
          <w:noProof/>
        </w:rPr>
        <w:t>Type: LmfInfo</w:t>
      </w:r>
      <w:r>
        <w:rPr>
          <w:noProof/>
        </w:rPr>
        <w:tab/>
      </w:r>
      <w:r>
        <w:rPr>
          <w:noProof/>
        </w:rPr>
        <w:fldChar w:fldCharType="begin" w:fldLock="1"/>
      </w:r>
      <w:r>
        <w:rPr>
          <w:noProof/>
        </w:rPr>
        <w:instrText xml:space="preserve"> PAGEREF _Toc130820800 \h </w:instrText>
      </w:r>
      <w:r>
        <w:rPr>
          <w:noProof/>
        </w:rPr>
      </w:r>
      <w:r>
        <w:rPr>
          <w:noProof/>
        </w:rPr>
        <w:fldChar w:fldCharType="separate"/>
      </w:r>
      <w:r>
        <w:rPr>
          <w:noProof/>
        </w:rPr>
        <w:t>121</w:t>
      </w:r>
      <w:r>
        <w:rPr>
          <w:noProof/>
        </w:rPr>
        <w:fldChar w:fldCharType="end"/>
      </w:r>
    </w:p>
    <w:p w14:paraId="42137364" w14:textId="016F202D" w:rsidR="001A46BA" w:rsidRDefault="001A46BA">
      <w:pPr>
        <w:pStyle w:val="TOC5"/>
        <w:rPr>
          <w:rFonts w:ascii="Calibri" w:hAnsi="Calibri"/>
          <w:noProof/>
          <w:sz w:val="22"/>
          <w:szCs w:val="22"/>
          <w:lang w:eastAsia="en-GB"/>
        </w:rPr>
      </w:pPr>
      <w:r>
        <w:rPr>
          <w:noProof/>
        </w:rPr>
        <w:t>6.1.6.2.47</w:t>
      </w:r>
      <w:r>
        <w:rPr>
          <w:rFonts w:ascii="Calibri" w:hAnsi="Calibri"/>
          <w:noProof/>
          <w:sz w:val="22"/>
          <w:szCs w:val="22"/>
          <w:lang w:eastAsia="en-GB"/>
        </w:rPr>
        <w:tab/>
      </w:r>
      <w:r>
        <w:rPr>
          <w:noProof/>
        </w:rPr>
        <w:t>Type: GmlcInfo</w:t>
      </w:r>
      <w:r>
        <w:rPr>
          <w:noProof/>
        </w:rPr>
        <w:tab/>
      </w:r>
      <w:r>
        <w:rPr>
          <w:noProof/>
        </w:rPr>
        <w:fldChar w:fldCharType="begin" w:fldLock="1"/>
      </w:r>
      <w:r>
        <w:rPr>
          <w:noProof/>
        </w:rPr>
        <w:instrText xml:space="preserve"> PAGEREF _Toc130820801 \h </w:instrText>
      </w:r>
      <w:r>
        <w:rPr>
          <w:noProof/>
        </w:rPr>
      </w:r>
      <w:r>
        <w:rPr>
          <w:noProof/>
        </w:rPr>
        <w:fldChar w:fldCharType="separate"/>
      </w:r>
      <w:r>
        <w:rPr>
          <w:noProof/>
        </w:rPr>
        <w:t>122</w:t>
      </w:r>
      <w:r>
        <w:rPr>
          <w:noProof/>
        </w:rPr>
        <w:fldChar w:fldCharType="end"/>
      </w:r>
    </w:p>
    <w:p w14:paraId="7F3E88A2" w14:textId="6819583E" w:rsidR="001A46BA" w:rsidRDefault="001A46BA">
      <w:pPr>
        <w:pStyle w:val="TOC5"/>
        <w:rPr>
          <w:rFonts w:ascii="Calibri" w:hAnsi="Calibri"/>
          <w:noProof/>
          <w:sz w:val="22"/>
          <w:szCs w:val="22"/>
          <w:lang w:eastAsia="en-GB"/>
        </w:rPr>
      </w:pPr>
      <w:r>
        <w:rPr>
          <w:noProof/>
        </w:rPr>
        <w:t>6.1.6.2.48</w:t>
      </w:r>
      <w:r>
        <w:rPr>
          <w:rFonts w:ascii="Calibri" w:hAnsi="Calibri"/>
          <w:noProof/>
          <w:sz w:val="22"/>
          <w:szCs w:val="22"/>
          <w:lang w:eastAsia="en-GB"/>
        </w:rPr>
        <w:tab/>
      </w:r>
      <w:r>
        <w:rPr>
          <w:noProof/>
        </w:rPr>
        <w:t>Type: NefInfo</w:t>
      </w:r>
      <w:r>
        <w:rPr>
          <w:noProof/>
        </w:rPr>
        <w:tab/>
      </w:r>
      <w:r>
        <w:rPr>
          <w:noProof/>
        </w:rPr>
        <w:fldChar w:fldCharType="begin" w:fldLock="1"/>
      </w:r>
      <w:r>
        <w:rPr>
          <w:noProof/>
        </w:rPr>
        <w:instrText xml:space="preserve"> PAGEREF _Toc130820802 \h </w:instrText>
      </w:r>
      <w:r>
        <w:rPr>
          <w:noProof/>
        </w:rPr>
      </w:r>
      <w:r>
        <w:rPr>
          <w:noProof/>
        </w:rPr>
        <w:fldChar w:fldCharType="separate"/>
      </w:r>
      <w:r>
        <w:rPr>
          <w:noProof/>
        </w:rPr>
        <w:t>123</w:t>
      </w:r>
      <w:r>
        <w:rPr>
          <w:noProof/>
        </w:rPr>
        <w:fldChar w:fldCharType="end"/>
      </w:r>
    </w:p>
    <w:p w14:paraId="1D0CAFBB" w14:textId="0160B18B" w:rsidR="001A46BA" w:rsidRDefault="001A46BA">
      <w:pPr>
        <w:pStyle w:val="TOC5"/>
        <w:rPr>
          <w:rFonts w:ascii="Calibri" w:hAnsi="Calibri"/>
          <w:noProof/>
          <w:sz w:val="22"/>
          <w:szCs w:val="22"/>
          <w:lang w:eastAsia="en-GB"/>
        </w:rPr>
      </w:pPr>
      <w:r>
        <w:rPr>
          <w:noProof/>
        </w:rPr>
        <w:t>6.1.6.2.49</w:t>
      </w:r>
      <w:r>
        <w:rPr>
          <w:rFonts w:ascii="Calibri" w:hAnsi="Calibri"/>
          <w:noProof/>
          <w:sz w:val="22"/>
          <w:szCs w:val="22"/>
          <w:lang w:eastAsia="en-GB"/>
        </w:rPr>
        <w:tab/>
      </w:r>
      <w:r>
        <w:rPr>
          <w:noProof/>
        </w:rPr>
        <w:t>Type: PfdData</w:t>
      </w:r>
      <w:r>
        <w:rPr>
          <w:noProof/>
        </w:rPr>
        <w:tab/>
      </w:r>
      <w:r>
        <w:rPr>
          <w:noProof/>
        </w:rPr>
        <w:fldChar w:fldCharType="begin" w:fldLock="1"/>
      </w:r>
      <w:r>
        <w:rPr>
          <w:noProof/>
        </w:rPr>
        <w:instrText xml:space="preserve"> PAGEREF _Toc130820803 \h </w:instrText>
      </w:r>
      <w:r>
        <w:rPr>
          <w:noProof/>
        </w:rPr>
      </w:r>
      <w:r>
        <w:rPr>
          <w:noProof/>
        </w:rPr>
        <w:fldChar w:fldCharType="separate"/>
      </w:r>
      <w:r>
        <w:rPr>
          <w:noProof/>
        </w:rPr>
        <w:t>123</w:t>
      </w:r>
      <w:r>
        <w:rPr>
          <w:noProof/>
        </w:rPr>
        <w:fldChar w:fldCharType="end"/>
      </w:r>
    </w:p>
    <w:p w14:paraId="0ABE5C99" w14:textId="1073D116" w:rsidR="001A46BA" w:rsidRDefault="001A46BA">
      <w:pPr>
        <w:pStyle w:val="TOC5"/>
        <w:rPr>
          <w:rFonts w:ascii="Calibri" w:hAnsi="Calibri"/>
          <w:noProof/>
          <w:sz w:val="22"/>
          <w:szCs w:val="22"/>
          <w:lang w:eastAsia="en-GB"/>
        </w:rPr>
      </w:pPr>
      <w:r>
        <w:rPr>
          <w:noProof/>
        </w:rPr>
        <w:t>6.1.6.2.50</w:t>
      </w:r>
      <w:r>
        <w:rPr>
          <w:rFonts w:ascii="Calibri" w:hAnsi="Calibri"/>
          <w:noProof/>
          <w:sz w:val="22"/>
          <w:szCs w:val="22"/>
          <w:lang w:eastAsia="en-GB"/>
        </w:rPr>
        <w:tab/>
      </w:r>
      <w:r>
        <w:rPr>
          <w:noProof/>
        </w:rPr>
        <w:t>Type: AfEventExposureData</w:t>
      </w:r>
      <w:r>
        <w:rPr>
          <w:noProof/>
        </w:rPr>
        <w:tab/>
      </w:r>
      <w:r>
        <w:rPr>
          <w:noProof/>
        </w:rPr>
        <w:fldChar w:fldCharType="begin" w:fldLock="1"/>
      </w:r>
      <w:r>
        <w:rPr>
          <w:noProof/>
        </w:rPr>
        <w:instrText xml:space="preserve"> PAGEREF _Toc130820804 \h </w:instrText>
      </w:r>
      <w:r>
        <w:rPr>
          <w:noProof/>
        </w:rPr>
      </w:r>
      <w:r>
        <w:rPr>
          <w:noProof/>
        </w:rPr>
        <w:fldChar w:fldCharType="separate"/>
      </w:r>
      <w:r>
        <w:rPr>
          <w:noProof/>
        </w:rPr>
        <w:t>124</w:t>
      </w:r>
      <w:r>
        <w:rPr>
          <w:noProof/>
        </w:rPr>
        <w:fldChar w:fldCharType="end"/>
      </w:r>
    </w:p>
    <w:p w14:paraId="43F30DE2" w14:textId="78049E3E" w:rsidR="001A46BA" w:rsidRDefault="001A46BA">
      <w:pPr>
        <w:pStyle w:val="TOC5"/>
        <w:rPr>
          <w:rFonts w:ascii="Calibri" w:hAnsi="Calibri"/>
          <w:noProof/>
          <w:sz w:val="22"/>
          <w:szCs w:val="22"/>
          <w:lang w:eastAsia="en-GB"/>
        </w:rPr>
      </w:pPr>
      <w:r>
        <w:rPr>
          <w:noProof/>
        </w:rPr>
        <w:t>6.1.6.2.51</w:t>
      </w:r>
      <w:r>
        <w:rPr>
          <w:rFonts w:ascii="Calibri" w:hAnsi="Calibri"/>
          <w:noProof/>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_Toc130820805 \h </w:instrText>
      </w:r>
      <w:r>
        <w:rPr>
          <w:noProof/>
        </w:rPr>
      </w:r>
      <w:r>
        <w:rPr>
          <w:noProof/>
        </w:rPr>
        <w:fldChar w:fldCharType="separate"/>
      </w:r>
      <w:r>
        <w:rPr>
          <w:noProof/>
        </w:rPr>
        <w:t>124</w:t>
      </w:r>
      <w:r>
        <w:rPr>
          <w:noProof/>
        </w:rPr>
        <w:fldChar w:fldCharType="end"/>
      </w:r>
    </w:p>
    <w:p w14:paraId="5E6868B2" w14:textId="37BE1762" w:rsidR="001A46BA" w:rsidRDefault="001A46BA">
      <w:pPr>
        <w:pStyle w:val="TOC5"/>
        <w:rPr>
          <w:rFonts w:ascii="Calibri" w:hAnsi="Calibri"/>
          <w:noProof/>
          <w:sz w:val="22"/>
          <w:szCs w:val="22"/>
          <w:lang w:eastAsia="en-GB"/>
        </w:rPr>
      </w:pPr>
      <w:r>
        <w:rPr>
          <w:noProof/>
        </w:rPr>
        <w:t>6.1.6.2.52</w:t>
      </w:r>
      <w:r>
        <w:rPr>
          <w:rFonts w:ascii="Calibri" w:hAnsi="Calibri"/>
          <w:noProof/>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_Toc130820806 \h </w:instrText>
      </w:r>
      <w:r>
        <w:rPr>
          <w:noProof/>
        </w:rPr>
      </w:r>
      <w:r>
        <w:rPr>
          <w:noProof/>
        </w:rPr>
        <w:fldChar w:fldCharType="separate"/>
      </w:r>
      <w:r>
        <w:rPr>
          <w:noProof/>
        </w:rPr>
        <w:t>124</w:t>
      </w:r>
      <w:r>
        <w:rPr>
          <w:noProof/>
        </w:rPr>
        <w:fldChar w:fldCharType="end"/>
      </w:r>
    </w:p>
    <w:p w14:paraId="66856D72" w14:textId="2B42DB41" w:rsidR="001A46BA" w:rsidRDefault="001A46BA">
      <w:pPr>
        <w:pStyle w:val="TOC5"/>
        <w:rPr>
          <w:rFonts w:ascii="Calibri" w:hAnsi="Calibri"/>
          <w:noProof/>
          <w:sz w:val="22"/>
          <w:szCs w:val="22"/>
          <w:lang w:eastAsia="en-GB"/>
        </w:rPr>
      </w:pPr>
      <w:r>
        <w:rPr>
          <w:noProof/>
        </w:rPr>
        <w:t>6.1.6.2.53</w:t>
      </w:r>
      <w:r>
        <w:rPr>
          <w:rFonts w:ascii="Calibri" w:hAnsi="Calibri"/>
          <w:noProof/>
          <w:sz w:val="22"/>
          <w:szCs w:val="22"/>
          <w:lang w:eastAsia="en-GB"/>
        </w:rPr>
        <w:tab/>
      </w:r>
      <w:r>
        <w:rPr>
          <w:noProof/>
        </w:rPr>
        <w:t>Type: PcscfInfo</w:t>
      </w:r>
      <w:r>
        <w:rPr>
          <w:noProof/>
        </w:rPr>
        <w:tab/>
      </w:r>
      <w:r>
        <w:rPr>
          <w:noProof/>
        </w:rPr>
        <w:fldChar w:fldCharType="begin" w:fldLock="1"/>
      </w:r>
      <w:r>
        <w:rPr>
          <w:noProof/>
        </w:rPr>
        <w:instrText xml:space="preserve"> PAGEREF _Toc130820807 \h </w:instrText>
      </w:r>
      <w:r>
        <w:rPr>
          <w:noProof/>
        </w:rPr>
      </w:r>
      <w:r>
        <w:rPr>
          <w:noProof/>
        </w:rPr>
        <w:fldChar w:fldCharType="separate"/>
      </w:r>
      <w:r>
        <w:rPr>
          <w:noProof/>
        </w:rPr>
        <w:t>125</w:t>
      </w:r>
      <w:r>
        <w:rPr>
          <w:noProof/>
        </w:rPr>
        <w:fldChar w:fldCharType="end"/>
      </w:r>
    </w:p>
    <w:p w14:paraId="27C4A720" w14:textId="6F71DC2D" w:rsidR="001A46BA" w:rsidRDefault="001A46BA">
      <w:pPr>
        <w:pStyle w:val="TOC5"/>
        <w:rPr>
          <w:rFonts w:ascii="Calibri" w:hAnsi="Calibri"/>
          <w:noProof/>
          <w:sz w:val="22"/>
          <w:szCs w:val="22"/>
          <w:lang w:eastAsia="en-GB"/>
        </w:rPr>
      </w:pPr>
      <w:r>
        <w:rPr>
          <w:noProof/>
        </w:rPr>
        <w:t>6.1.6.2.54</w:t>
      </w:r>
      <w:r>
        <w:rPr>
          <w:rFonts w:ascii="Calibri" w:hAnsi="Calibri"/>
          <w:noProof/>
          <w:sz w:val="22"/>
          <w:szCs w:val="22"/>
          <w:lang w:eastAsia="en-GB"/>
        </w:rPr>
        <w:tab/>
      </w:r>
      <w:r>
        <w:rPr>
          <w:noProof/>
        </w:rPr>
        <w:t>Type: NfSetCond</w:t>
      </w:r>
      <w:r>
        <w:rPr>
          <w:noProof/>
        </w:rPr>
        <w:tab/>
      </w:r>
      <w:r>
        <w:rPr>
          <w:noProof/>
        </w:rPr>
        <w:fldChar w:fldCharType="begin" w:fldLock="1"/>
      </w:r>
      <w:r>
        <w:rPr>
          <w:noProof/>
        </w:rPr>
        <w:instrText xml:space="preserve"> PAGEREF _Toc130820808 \h </w:instrText>
      </w:r>
      <w:r>
        <w:rPr>
          <w:noProof/>
        </w:rPr>
      </w:r>
      <w:r>
        <w:rPr>
          <w:noProof/>
        </w:rPr>
        <w:fldChar w:fldCharType="separate"/>
      </w:r>
      <w:r>
        <w:rPr>
          <w:noProof/>
        </w:rPr>
        <w:t>125</w:t>
      </w:r>
      <w:r>
        <w:rPr>
          <w:noProof/>
        </w:rPr>
        <w:fldChar w:fldCharType="end"/>
      </w:r>
    </w:p>
    <w:p w14:paraId="3E4C4201" w14:textId="715ADD13" w:rsidR="001A46BA" w:rsidRDefault="001A46BA">
      <w:pPr>
        <w:pStyle w:val="TOC5"/>
        <w:rPr>
          <w:rFonts w:ascii="Calibri" w:hAnsi="Calibri"/>
          <w:noProof/>
          <w:sz w:val="22"/>
          <w:szCs w:val="22"/>
          <w:lang w:eastAsia="en-GB"/>
        </w:rPr>
      </w:pPr>
      <w:r>
        <w:rPr>
          <w:noProof/>
        </w:rPr>
        <w:t>6.1.6.2.55</w:t>
      </w:r>
      <w:r>
        <w:rPr>
          <w:rFonts w:ascii="Calibri" w:hAnsi="Calibri"/>
          <w:noProof/>
          <w:sz w:val="22"/>
          <w:szCs w:val="22"/>
          <w:lang w:eastAsia="en-GB"/>
        </w:rPr>
        <w:tab/>
      </w:r>
      <w:r>
        <w:rPr>
          <w:noProof/>
        </w:rPr>
        <w:t>Type: NfServiceSetCond</w:t>
      </w:r>
      <w:r>
        <w:rPr>
          <w:noProof/>
        </w:rPr>
        <w:tab/>
      </w:r>
      <w:r>
        <w:rPr>
          <w:noProof/>
        </w:rPr>
        <w:fldChar w:fldCharType="begin" w:fldLock="1"/>
      </w:r>
      <w:r>
        <w:rPr>
          <w:noProof/>
        </w:rPr>
        <w:instrText xml:space="preserve"> PAGEREF _Toc130820809 \h </w:instrText>
      </w:r>
      <w:r>
        <w:rPr>
          <w:noProof/>
        </w:rPr>
      </w:r>
      <w:r>
        <w:rPr>
          <w:noProof/>
        </w:rPr>
        <w:fldChar w:fldCharType="separate"/>
      </w:r>
      <w:r>
        <w:rPr>
          <w:noProof/>
        </w:rPr>
        <w:t>126</w:t>
      </w:r>
      <w:r>
        <w:rPr>
          <w:noProof/>
        </w:rPr>
        <w:fldChar w:fldCharType="end"/>
      </w:r>
    </w:p>
    <w:p w14:paraId="0E8CEFDE" w14:textId="10175944" w:rsidR="001A46BA" w:rsidRDefault="001A46BA">
      <w:pPr>
        <w:pStyle w:val="TOC5"/>
        <w:rPr>
          <w:rFonts w:ascii="Calibri" w:hAnsi="Calibri"/>
          <w:noProof/>
          <w:sz w:val="22"/>
          <w:szCs w:val="22"/>
          <w:lang w:eastAsia="en-GB"/>
        </w:rPr>
      </w:pPr>
      <w:r>
        <w:rPr>
          <w:noProof/>
        </w:rPr>
        <w:t>6.1.6.2.56</w:t>
      </w:r>
      <w:r>
        <w:rPr>
          <w:rFonts w:ascii="Calibri" w:hAnsi="Calibri"/>
          <w:noProof/>
          <w:sz w:val="22"/>
          <w:szCs w:val="22"/>
          <w:lang w:eastAsia="en-GB"/>
        </w:rPr>
        <w:tab/>
      </w:r>
      <w:r>
        <w:rPr>
          <w:noProof/>
        </w:rPr>
        <w:t>Type: NfInfo</w:t>
      </w:r>
      <w:r>
        <w:rPr>
          <w:noProof/>
        </w:rPr>
        <w:tab/>
      </w:r>
      <w:r>
        <w:rPr>
          <w:noProof/>
        </w:rPr>
        <w:fldChar w:fldCharType="begin" w:fldLock="1"/>
      </w:r>
      <w:r>
        <w:rPr>
          <w:noProof/>
        </w:rPr>
        <w:instrText xml:space="preserve"> PAGEREF _Toc130820810 \h </w:instrText>
      </w:r>
      <w:r>
        <w:rPr>
          <w:noProof/>
        </w:rPr>
      </w:r>
      <w:r>
        <w:rPr>
          <w:noProof/>
        </w:rPr>
        <w:fldChar w:fldCharType="separate"/>
      </w:r>
      <w:r>
        <w:rPr>
          <w:noProof/>
        </w:rPr>
        <w:t>126</w:t>
      </w:r>
      <w:r>
        <w:rPr>
          <w:noProof/>
        </w:rPr>
        <w:fldChar w:fldCharType="end"/>
      </w:r>
    </w:p>
    <w:p w14:paraId="4FDAC069" w14:textId="1408D9F9" w:rsidR="001A46BA" w:rsidRDefault="001A46BA">
      <w:pPr>
        <w:pStyle w:val="TOC5"/>
        <w:rPr>
          <w:rFonts w:ascii="Calibri" w:hAnsi="Calibri"/>
          <w:noProof/>
          <w:sz w:val="22"/>
          <w:szCs w:val="22"/>
          <w:lang w:eastAsia="en-GB"/>
        </w:rPr>
      </w:pPr>
      <w:r>
        <w:rPr>
          <w:noProof/>
        </w:rPr>
        <w:t>6.1.6.2.57</w:t>
      </w:r>
      <w:r>
        <w:rPr>
          <w:rFonts w:ascii="Calibri" w:hAnsi="Calibri"/>
          <w:noProof/>
          <w:sz w:val="22"/>
          <w:szCs w:val="22"/>
          <w:lang w:eastAsia="en-GB"/>
        </w:rPr>
        <w:tab/>
      </w:r>
      <w:r>
        <w:rPr>
          <w:noProof/>
        </w:rPr>
        <w:t>Type: HssInfo</w:t>
      </w:r>
      <w:r>
        <w:rPr>
          <w:noProof/>
        </w:rPr>
        <w:tab/>
      </w:r>
      <w:r>
        <w:rPr>
          <w:noProof/>
        </w:rPr>
        <w:fldChar w:fldCharType="begin" w:fldLock="1"/>
      </w:r>
      <w:r>
        <w:rPr>
          <w:noProof/>
        </w:rPr>
        <w:instrText xml:space="preserve"> PAGEREF _Toc130820811 \h </w:instrText>
      </w:r>
      <w:r>
        <w:rPr>
          <w:noProof/>
        </w:rPr>
      </w:r>
      <w:r>
        <w:rPr>
          <w:noProof/>
        </w:rPr>
        <w:fldChar w:fldCharType="separate"/>
      </w:r>
      <w:r>
        <w:rPr>
          <w:noProof/>
        </w:rPr>
        <w:t>126</w:t>
      </w:r>
      <w:r>
        <w:rPr>
          <w:noProof/>
        </w:rPr>
        <w:fldChar w:fldCharType="end"/>
      </w:r>
    </w:p>
    <w:p w14:paraId="16144ECB" w14:textId="1D0CE053" w:rsidR="001A46BA" w:rsidRDefault="001A46BA">
      <w:pPr>
        <w:pStyle w:val="TOC5"/>
        <w:rPr>
          <w:rFonts w:ascii="Calibri" w:hAnsi="Calibri"/>
          <w:noProof/>
          <w:sz w:val="22"/>
          <w:szCs w:val="22"/>
          <w:lang w:eastAsia="en-GB"/>
        </w:rPr>
      </w:pPr>
      <w:r>
        <w:rPr>
          <w:noProof/>
        </w:rPr>
        <w:t>6.1.6.2.58</w:t>
      </w:r>
      <w:r>
        <w:rPr>
          <w:rFonts w:ascii="Calibri" w:hAnsi="Calibri"/>
          <w:noProof/>
          <w:sz w:val="22"/>
          <w:szCs w:val="22"/>
          <w:lang w:eastAsia="en-GB"/>
        </w:rPr>
        <w:tab/>
      </w:r>
      <w:r>
        <w:rPr>
          <w:noProof/>
        </w:rPr>
        <w:t>Type: ImsiRange</w:t>
      </w:r>
      <w:r>
        <w:rPr>
          <w:noProof/>
        </w:rPr>
        <w:tab/>
      </w:r>
      <w:r>
        <w:rPr>
          <w:noProof/>
        </w:rPr>
        <w:fldChar w:fldCharType="begin" w:fldLock="1"/>
      </w:r>
      <w:r>
        <w:rPr>
          <w:noProof/>
        </w:rPr>
        <w:instrText xml:space="preserve"> PAGEREF _Toc130820812 \h </w:instrText>
      </w:r>
      <w:r>
        <w:rPr>
          <w:noProof/>
        </w:rPr>
      </w:r>
      <w:r>
        <w:rPr>
          <w:noProof/>
        </w:rPr>
        <w:fldChar w:fldCharType="separate"/>
      </w:r>
      <w:r>
        <w:rPr>
          <w:noProof/>
        </w:rPr>
        <w:t>127</w:t>
      </w:r>
      <w:r>
        <w:rPr>
          <w:noProof/>
        </w:rPr>
        <w:fldChar w:fldCharType="end"/>
      </w:r>
    </w:p>
    <w:p w14:paraId="241F82A3" w14:textId="1F912E3D" w:rsidR="001A46BA" w:rsidRDefault="001A46BA">
      <w:pPr>
        <w:pStyle w:val="TOC5"/>
        <w:rPr>
          <w:rFonts w:ascii="Calibri" w:hAnsi="Calibri"/>
          <w:noProof/>
          <w:sz w:val="22"/>
          <w:szCs w:val="22"/>
          <w:lang w:eastAsia="en-GB"/>
        </w:rPr>
      </w:pPr>
      <w:r>
        <w:rPr>
          <w:noProof/>
        </w:rPr>
        <w:t>6.1.6.2.59</w:t>
      </w:r>
      <w:r>
        <w:rPr>
          <w:rFonts w:ascii="Calibri" w:hAnsi="Calibri"/>
          <w:noProof/>
          <w:sz w:val="22"/>
          <w:szCs w:val="22"/>
          <w:lang w:eastAsia="en-GB"/>
        </w:rPr>
        <w:tab/>
      </w:r>
      <w:r>
        <w:rPr>
          <w:noProof/>
        </w:rPr>
        <w:t>Type: InternalGroupIdRange</w:t>
      </w:r>
      <w:r>
        <w:rPr>
          <w:noProof/>
        </w:rPr>
        <w:tab/>
      </w:r>
      <w:r>
        <w:rPr>
          <w:noProof/>
        </w:rPr>
        <w:fldChar w:fldCharType="begin" w:fldLock="1"/>
      </w:r>
      <w:r>
        <w:rPr>
          <w:noProof/>
        </w:rPr>
        <w:instrText xml:space="preserve"> PAGEREF _Toc130820813 \h </w:instrText>
      </w:r>
      <w:r>
        <w:rPr>
          <w:noProof/>
        </w:rPr>
      </w:r>
      <w:r>
        <w:rPr>
          <w:noProof/>
        </w:rPr>
        <w:fldChar w:fldCharType="separate"/>
      </w:r>
      <w:r>
        <w:rPr>
          <w:noProof/>
        </w:rPr>
        <w:t>127</w:t>
      </w:r>
      <w:r>
        <w:rPr>
          <w:noProof/>
        </w:rPr>
        <w:fldChar w:fldCharType="end"/>
      </w:r>
    </w:p>
    <w:p w14:paraId="67E3663A" w14:textId="330FBA83" w:rsidR="001A46BA" w:rsidRDefault="001A46BA">
      <w:pPr>
        <w:pStyle w:val="TOC5"/>
        <w:rPr>
          <w:rFonts w:ascii="Calibri" w:hAnsi="Calibri"/>
          <w:noProof/>
          <w:sz w:val="22"/>
          <w:szCs w:val="22"/>
          <w:lang w:eastAsia="en-GB"/>
        </w:rPr>
      </w:pPr>
      <w:r>
        <w:rPr>
          <w:noProof/>
        </w:rPr>
        <w:t>6.1.6.2.60</w:t>
      </w:r>
      <w:r>
        <w:rPr>
          <w:rFonts w:ascii="Calibri" w:hAnsi="Calibri"/>
          <w:noProof/>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_Toc130820814 \h </w:instrText>
      </w:r>
      <w:r>
        <w:rPr>
          <w:noProof/>
        </w:rPr>
      </w:r>
      <w:r>
        <w:rPr>
          <w:noProof/>
        </w:rPr>
        <w:fldChar w:fldCharType="separate"/>
      </w:r>
      <w:r>
        <w:rPr>
          <w:noProof/>
        </w:rPr>
        <w:t>127</w:t>
      </w:r>
      <w:r>
        <w:rPr>
          <w:noProof/>
        </w:rPr>
        <w:fldChar w:fldCharType="end"/>
      </w:r>
    </w:p>
    <w:p w14:paraId="19D5B60F" w14:textId="173B0D51" w:rsidR="001A46BA" w:rsidRDefault="001A46BA">
      <w:pPr>
        <w:pStyle w:val="TOC5"/>
        <w:rPr>
          <w:rFonts w:ascii="Calibri" w:hAnsi="Calibri"/>
          <w:noProof/>
          <w:sz w:val="22"/>
          <w:szCs w:val="22"/>
          <w:lang w:eastAsia="en-GB"/>
        </w:rPr>
      </w:pPr>
      <w:r>
        <w:rPr>
          <w:noProof/>
        </w:rPr>
        <w:t>6.1.6.2.61</w:t>
      </w:r>
      <w:r>
        <w:rPr>
          <w:rFonts w:ascii="Calibri" w:hAnsi="Calibri"/>
          <w:noProof/>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_Toc130820815 \h </w:instrText>
      </w:r>
      <w:r>
        <w:rPr>
          <w:noProof/>
        </w:rPr>
      </w:r>
      <w:r>
        <w:rPr>
          <w:noProof/>
        </w:rPr>
        <w:fldChar w:fldCharType="separate"/>
      </w:r>
      <w:r>
        <w:rPr>
          <w:noProof/>
        </w:rPr>
        <w:t>128</w:t>
      </w:r>
      <w:r>
        <w:rPr>
          <w:noProof/>
        </w:rPr>
        <w:fldChar w:fldCharType="end"/>
      </w:r>
    </w:p>
    <w:p w14:paraId="36B62202" w14:textId="65E3C18D" w:rsidR="001A46BA" w:rsidRDefault="001A46BA">
      <w:pPr>
        <w:pStyle w:val="TOC5"/>
        <w:rPr>
          <w:rFonts w:ascii="Calibri" w:hAnsi="Calibri"/>
          <w:noProof/>
          <w:sz w:val="22"/>
          <w:szCs w:val="22"/>
          <w:lang w:eastAsia="en-GB"/>
        </w:rPr>
      </w:pPr>
      <w:r>
        <w:rPr>
          <w:noProof/>
        </w:rPr>
        <w:t>6.1.6.2.62</w:t>
      </w:r>
      <w:r>
        <w:rPr>
          <w:rFonts w:ascii="Calibri" w:hAnsi="Calibri"/>
          <w:noProof/>
          <w:sz w:val="22"/>
          <w:szCs w:val="22"/>
          <w:lang w:eastAsia="en-GB"/>
        </w:rPr>
        <w:tab/>
      </w:r>
      <w:r>
        <w:rPr>
          <w:noProof/>
        </w:rPr>
        <w:t>Type: VendorSpecificFeature</w:t>
      </w:r>
      <w:r>
        <w:rPr>
          <w:noProof/>
        </w:rPr>
        <w:tab/>
      </w:r>
      <w:r>
        <w:rPr>
          <w:noProof/>
        </w:rPr>
        <w:fldChar w:fldCharType="begin" w:fldLock="1"/>
      </w:r>
      <w:r>
        <w:rPr>
          <w:noProof/>
        </w:rPr>
        <w:instrText xml:space="preserve"> PAGEREF _Toc130820816 \h </w:instrText>
      </w:r>
      <w:r>
        <w:rPr>
          <w:noProof/>
        </w:rPr>
      </w:r>
      <w:r>
        <w:rPr>
          <w:noProof/>
        </w:rPr>
        <w:fldChar w:fldCharType="separate"/>
      </w:r>
      <w:r>
        <w:rPr>
          <w:noProof/>
        </w:rPr>
        <w:t>128</w:t>
      </w:r>
      <w:r>
        <w:rPr>
          <w:noProof/>
        </w:rPr>
        <w:fldChar w:fldCharType="end"/>
      </w:r>
    </w:p>
    <w:p w14:paraId="0443884A" w14:textId="78F2F708" w:rsidR="001A46BA" w:rsidRDefault="001A46BA">
      <w:pPr>
        <w:pStyle w:val="TOC5"/>
        <w:rPr>
          <w:rFonts w:ascii="Calibri" w:hAnsi="Calibri"/>
          <w:noProof/>
          <w:sz w:val="22"/>
          <w:szCs w:val="22"/>
          <w:lang w:eastAsia="en-GB"/>
        </w:rPr>
      </w:pPr>
      <w:r>
        <w:rPr>
          <w:noProof/>
        </w:rPr>
        <w:t>6.1.6.2.63</w:t>
      </w:r>
      <w:r>
        <w:rPr>
          <w:rFonts w:ascii="Calibri" w:hAnsi="Calibri"/>
          <w:noProof/>
          <w:sz w:val="22"/>
          <w:szCs w:val="22"/>
          <w:lang w:eastAsia="en-GB"/>
        </w:rPr>
        <w:tab/>
      </w:r>
      <w:r>
        <w:rPr>
          <w:noProof/>
        </w:rPr>
        <w:t>Type: UdsfInfo</w:t>
      </w:r>
      <w:r>
        <w:rPr>
          <w:noProof/>
        </w:rPr>
        <w:tab/>
      </w:r>
      <w:r>
        <w:rPr>
          <w:noProof/>
        </w:rPr>
        <w:fldChar w:fldCharType="begin" w:fldLock="1"/>
      </w:r>
      <w:r>
        <w:rPr>
          <w:noProof/>
        </w:rPr>
        <w:instrText xml:space="preserve"> PAGEREF _Toc130820817 \h </w:instrText>
      </w:r>
      <w:r>
        <w:rPr>
          <w:noProof/>
        </w:rPr>
      </w:r>
      <w:r>
        <w:rPr>
          <w:noProof/>
        </w:rPr>
        <w:fldChar w:fldCharType="separate"/>
      </w:r>
      <w:r>
        <w:rPr>
          <w:noProof/>
        </w:rPr>
        <w:t>128</w:t>
      </w:r>
      <w:r>
        <w:rPr>
          <w:noProof/>
        </w:rPr>
        <w:fldChar w:fldCharType="end"/>
      </w:r>
    </w:p>
    <w:p w14:paraId="2DD01F07" w14:textId="4EF7F266" w:rsidR="001A46BA" w:rsidRDefault="001A46BA">
      <w:pPr>
        <w:pStyle w:val="TOC5"/>
        <w:rPr>
          <w:rFonts w:ascii="Calibri" w:hAnsi="Calibri"/>
          <w:noProof/>
          <w:sz w:val="22"/>
          <w:szCs w:val="22"/>
          <w:lang w:eastAsia="en-GB"/>
        </w:rPr>
      </w:pPr>
      <w:r>
        <w:rPr>
          <w:noProof/>
        </w:rPr>
        <w:t>6.1.6.2.64</w:t>
      </w:r>
      <w:r>
        <w:rPr>
          <w:rFonts w:ascii="Calibri" w:hAnsi="Calibri"/>
          <w:noProof/>
          <w:sz w:val="22"/>
          <w:szCs w:val="22"/>
          <w:lang w:eastAsia="en-GB"/>
        </w:rPr>
        <w:tab/>
      </w:r>
      <w:r>
        <w:rPr>
          <w:noProof/>
        </w:rPr>
        <w:t>Type: NfInstanceIdListCond</w:t>
      </w:r>
      <w:r>
        <w:rPr>
          <w:noProof/>
        </w:rPr>
        <w:tab/>
      </w:r>
      <w:r>
        <w:rPr>
          <w:noProof/>
        </w:rPr>
        <w:fldChar w:fldCharType="begin" w:fldLock="1"/>
      </w:r>
      <w:r>
        <w:rPr>
          <w:noProof/>
        </w:rPr>
        <w:instrText xml:space="preserve"> PAGEREF _Toc130820818 \h </w:instrText>
      </w:r>
      <w:r>
        <w:rPr>
          <w:noProof/>
        </w:rPr>
      </w:r>
      <w:r>
        <w:rPr>
          <w:noProof/>
        </w:rPr>
        <w:fldChar w:fldCharType="separate"/>
      </w:r>
      <w:r>
        <w:rPr>
          <w:noProof/>
        </w:rPr>
        <w:t>128</w:t>
      </w:r>
      <w:r>
        <w:rPr>
          <w:noProof/>
        </w:rPr>
        <w:fldChar w:fldCharType="end"/>
      </w:r>
    </w:p>
    <w:p w14:paraId="24432676" w14:textId="7EB33DA5" w:rsidR="001A46BA" w:rsidRDefault="001A46BA">
      <w:pPr>
        <w:pStyle w:val="TOC5"/>
        <w:rPr>
          <w:rFonts w:ascii="Calibri" w:hAnsi="Calibri"/>
          <w:noProof/>
          <w:sz w:val="22"/>
          <w:szCs w:val="22"/>
          <w:lang w:eastAsia="en-GB"/>
        </w:rPr>
      </w:pPr>
      <w:r>
        <w:rPr>
          <w:noProof/>
        </w:rPr>
        <w:lastRenderedPageBreak/>
        <w:t>6.1.6.2.65</w:t>
      </w:r>
      <w:r>
        <w:rPr>
          <w:rFonts w:ascii="Calibri" w:hAnsi="Calibri"/>
          <w:noProof/>
          <w:sz w:val="22"/>
          <w:szCs w:val="22"/>
          <w:lang w:eastAsia="en-GB"/>
        </w:rPr>
        <w:tab/>
      </w:r>
      <w:r>
        <w:rPr>
          <w:noProof/>
        </w:rPr>
        <w:t>Type: ScpInfo</w:t>
      </w:r>
      <w:r>
        <w:rPr>
          <w:noProof/>
        </w:rPr>
        <w:tab/>
      </w:r>
      <w:r>
        <w:rPr>
          <w:noProof/>
        </w:rPr>
        <w:fldChar w:fldCharType="begin" w:fldLock="1"/>
      </w:r>
      <w:r>
        <w:rPr>
          <w:noProof/>
        </w:rPr>
        <w:instrText xml:space="preserve"> PAGEREF _Toc130820819 \h </w:instrText>
      </w:r>
      <w:r>
        <w:rPr>
          <w:noProof/>
        </w:rPr>
      </w:r>
      <w:r>
        <w:rPr>
          <w:noProof/>
        </w:rPr>
        <w:fldChar w:fldCharType="separate"/>
      </w:r>
      <w:r>
        <w:rPr>
          <w:noProof/>
        </w:rPr>
        <w:t>129</w:t>
      </w:r>
      <w:r>
        <w:rPr>
          <w:noProof/>
        </w:rPr>
        <w:fldChar w:fldCharType="end"/>
      </w:r>
    </w:p>
    <w:p w14:paraId="3F274B51" w14:textId="7D7B9074" w:rsidR="001A46BA" w:rsidRDefault="001A46BA">
      <w:pPr>
        <w:pStyle w:val="TOC5"/>
        <w:rPr>
          <w:rFonts w:ascii="Calibri" w:hAnsi="Calibri"/>
          <w:noProof/>
          <w:sz w:val="22"/>
          <w:szCs w:val="22"/>
          <w:lang w:eastAsia="en-GB"/>
        </w:rPr>
      </w:pPr>
      <w:r>
        <w:rPr>
          <w:noProof/>
        </w:rPr>
        <w:t>6.1.6.2.66</w:t>
      </w:r>
      <w:r>
        <w:rPr>
          <w:rFonts w:ascii="Calibri" w:hAnsi="Calibri"/>
          <w:noProof/>
          <w:sz w:val="22"/>
          <w:szCs w:val="22"/>
          <w:lang w:eastAsia="en-GB"/>
        </w:rPr>
        <w:tab/>
      </w:r>
      <w:r>
        <w:rPr>
          <w:noProof/>
        </w:rPr>
        <w:t>Type: ScpDomainInfo</w:t>
      </w:r>
      <w:r>
        <w:rPr>
          <w:noProof/>
        </w:rPr>
        <w:tab/>
      </w:r>
      <w:r>
        <w:rPr>
          <w:noProof/>
        </w:rPr>
        <w:fldChar w:fldCharType="begin" w:fldLock="1"/>
      </w:r>
      <w:r>
        <w:rPr>
          <w:noProof/>
        </w:rPr>
        <w:instrText xml:space="preserve"> PAGEREF _Toc130820820 \h </w:instrText>
      </w:r>
      <w:r>
        <w:rPr>
          <w:noProof/>
        </w:rPr>
      </w:r>
      <w:r>
        <w:rPr>
          <w:noProof/>
        </w:rPr>
        <w:fldChar w:fldCharType="separate"/>
      </w:r>
      <w:r>
        <w:rPr>
          <w:noProof/>
        </w:rPr>
        <w:t>131</w:t>
      </w:r>
      <w:r>
        <w:rPr>
          <w:noProof/>
        </w:rPr>
        <w:fldChar w:fldCharType="end"/>
      </w:r>
    </w:p>
    <w:p w14:paraId="61814315" w14:textId="46BB64D0" w:rsidR="001A46BA" w:rsidRDefault="001A46BA">
      <w:pPr>
        <w:pStyle w:val="TOC5"/>
        <w:rPr>
          <w:rFonts w:ascii="Calibri" w:hAnsi="Calibri"/>
          <w:noProof/>
          <w:sz w:val="22"/>
          <w:szCs w:val="22"/>
          <w:lang w:eastAsia="en-GB"/>
        </w:rPr>
      </w:pPr>
      <w:r w:rsidRPr="00A1319E">
        <w:rPr>
          <w:noProof/>
          <w:lang w:val="fr-FR"/>
        </w:rPr>
        <w:t>6.1.6.2.67</w:t>
      </w:r>
      <w:r>
        <w:rPr>
          <w:rFonts w:ascii="Calibri" w:hAnsi="Calibri"/>
          <w:noProof/>
          <w:sz w:val="22"/>
          <w:szCs w:val="22"/>
          <w:lang w:eastAsia="en-GB"/>
        </w:rPr>
        <w:tab/>
      </w:r>
      <w:r w:rsidRPr="00A1319E">
        <w:rPr>
          <w:noProof/>
          <w:lang w:val="fr-FR"/>
        </w:rPr>
        <w:t xml:space="preserve">Type: </w:t>
      </w:r>
      <w:r w:rsidRPr="00A1319E">
        <w:rPr>
          <w:noProof/>
          <w:lang w:val="fr-FR" w:eastAsia="zh-CN"/>
        </w:rPr>
        <w:t>ScpDomain</w:t>
      </w:r>
      <w:r w:rsidRPr="00A1319E">
        <w:rPr>
          <w:noProof/>
          <w:lang w:val="fr-FR"/>
        </w:rPr>
        <w:t>Cond</w:t>
      </w:r>
      <w:r>
        <w:rPr>
          <w:noProof/>
        </w:rPr>
        <w:tab/>
      </w:r>
      <w:r>
        <w:rPr>
          <w:noProof/>
        </w:rPr>
        <w:fldChar w:fldCharType="begin" w:fldLock="1"/>
      </w:r>
      <w:r>
        <w:rPr>
          <w:noProof/>
        </w:rPr>
        <w:instrText xml:space="preserve"> PAGEREF _Toc130820821 \h </w:instrText>
      </w:r>
      <w:r>
        <w:rPr>
          <w:noProof/>
        </w:rPr>
      </w:r>
      <w:r>
        <w:rPr>
          <w:noProof/>
        </w:rPr>
        <w:fldChar w:fldCharType="separate"/>
      </w:r>
      <w:r>
        <w:rPr>
          <w:noProof/>
        </w:rPr>
        <w:t>131</w:t>
      </w:r>
      <w:r>
        <w:rPr>
          <w:noProof/>
        </w:rPr>
        <w:fldChar w:fldCharType="end"/>
      </w:r>
    </w:p>
    <w:p w14:paraId="36F7629B" w14:textId="2AB90191" w:rsidR="001A46BA" w:rsidRDefault="001A46BA">
      <w:pPr>
        <w:pStyle w:val="TOC5"/>
        <w:rPr>
          <w:rFonts w:ascii="Calibri" w:hAnsi="Calibri"/>
          <w:noProof/>
          <w:sz w:val="22"/>
          <w:szCs w:val="22"/>
          <w:lang w:eastAsia="en-GB"/>
        </w:rPr>
      </w:pPr>
      <w:r>
        <w:rPr>
          <w:noProof/>
        </w:rPr>
        <w:t>6.1.6.2.68</w:t>
      </w:r>
      <w:r>
        <w:rPr>
          <w:rFonts w:ascii="Calibri" w:hAnsi="Calibri"/>
          <w:noProof/>
          <w:sz w:val="22"/>
          <w:szCs w:val="22"/>
          <w:lang w:eastAsia="en-GB"/>
        </w:rPr>
        <w:tab/>
      </w:r>
      <w:r>
        <w:rPr>
          <w:noProof/>
        </w:rPr>
        <w:t>Type: OptionsResponse</w:t>
      </w:r>
      <w:r>
        <w:rPr>
          <w:noProof/>
        </w:rPr>
        <w:tab/>
      </w:r>
      <w:r>
        <w:rPr>
          <w:noProof/>
        </w:rPr>
        <w:fldChar w:fldCharType="begin" w:fldLock="1"/>
      </w:r>
      <w:r>
        <w:rPr>
          <w:noProof/>
        </w:rPr>
        <w:instrText xml:space="preserve"> PAGEREF _Toc130820822 \h </w:instrText>
      </w:r>
      <w:r>
        <w:rPr>
          <w:noProof/>
        </w:rPr>
      </w:r>
      <w:r>
        <w:rPr>
          <w:noProof/>
        </w:rPr>
        <w:fldChar w:fldCharType="separate"/>
      </w:r>
      <w:r>
        <w:rPr>
          <w:noProof/>
        </w:rPr>
        <w:t>132</w:t>
      </w:r>
      <w:r>
        <w:rPr>
          <w:noProof/>
        </w:rPr>
        <w:fldChar w:fldCharType="end"/>
      </w:r>
    </w:p>
    <w:p w14:paraId="4B8EB650" w14:textId="283483D0" w:rsidR="001A46BA" w:rsidRDefault="001A46BA">
      <w:pPr>
        <w:pStyle w:val="TOC5"/>
        <w:rPr>
          <w:rFonts w:ascii="Calibri" w:hAnsi="Calibri"/>
          <w:noProof/>
          <w:sz w:val="22"/>
          <w:szCs w:val="22"/>
          <w:lang w:eastAsia="en-GB"/>
        </w:rPr>
      </w:pPr>
      <w:r>
        <w:rPr>
          <w:noProof/>
        </w:rPr>
        <w:t>6.1.6.2.69</w:t>
      </w:r>
      <w:r>
        <w:rPr>
          <w:rFonts w:ascii="Calibri" w:hAnsi="Calibri"/>
          <w:noProof/>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_Toc130820823 \h </w:instrText>
      </w:r>
      <w:r>
        <w:rPr>
          <w:noProof/>
        </w:rPr>
      </w:r>
      <w:r>
        <w:rPr>
          <w:noProof/>
        </w:rPr>
        <w:fldChar w:fldCharType="separate"/>
      </w:r>
      <w:r>
        <w:rPr>
          <w:noProof/>
        </w:rPr>
        <w:t>132</w:t>
      </w:r>
      <w:r>
        <w:rPr>
          <w:noProof/>
        </w:rPr>
        <w:fldChar w:fldCharType="end"/>
      </w:r>
    </w:p>
    <w:p w14:paraId="3CF50B61" w14:textId="12D57075" w:rsidR="001A46BA" w:rsidRDefault="001A46BA">
      <w:pPr>
        <w:pStyle w:val="TOC5"/>
        <w:rPr>
          <w:rFonts w:ascii="Calibri" w:hAnsi="Calibri"/>
          <w:noProof/>
          <w:sz w:val="22"/>
          <w:szCs w:val="22"/>
          <w:lang w:eastAsia="en-GB"/>
        </w:rPr>
      </w:pPr>
      <w:r>
        <w:rPr>
          <w:noProof/>
        </w:rPr>
        <w:t>6.1.6.2.70</w:t>
      </w:r>
      <w:r>
        <w:rPr>
          <w:rFonts w:ascii="Calibri" w:hAnsi="Calibri"/>
          <w:noProof/>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_Toc130820824 \h </w:instrText>
      </w:r>
      <w:r>
        <w:rPr>
          <w:noProof/>
        </w:rPr>
      </w:r>
      <w:r>
        <w:rPr>
          <w:noProof/>
        </w:rPr>
        <w:fldChar w:fldCharType="separate"/>
      </w:r>
      <w:r>
        <w:rPr>
          <w:noProof/>
        </w:rPr>
        <w:t>133</w:t>
      </w:r>
      <w:r>
        <w:rPr>
          <w:noProof/>
        </w:rPr>
        <w:fldChar w:fldCharType="end"/>
      </w:r>
    </w:p>
    <w:p w14:paraId="1FC26CCB" w14:textId="0D4095EE" w:rsidR="001A46BA" w:rsidRDefault="001A46BA">
      <w:pPr>
        <w:pStyle w:val="TOC5"/>
        <w:rPr>
          <w:rFonts w:ascii="Calibri" w:hAnsi="Calibri"/>
          <w:noProof/>
          <w:sz w:val="22"/>
          <w:szCs w:val="22"/>
          <w:lang w:eastAsia="en-GB"/>
        </w:rPr>
      </w:pPr>
      <w:r>
        <w:rPr>
          <w:noProof/>
        </w:rPr>
        <w:t>6.1.6.2.</w:t>
      </w:r>
      <w:r>
        <w:rPr>
          <w:noProof/>
          <w:lang w:eastAsia="zh-CN"/>
        </w:rPr>
        <w:t>71</w:t>
      </w:r>
      <w:r>
        <w:rPr>
          <w:rFonts w:ascii="Calibri" w:hAnsi="Calibri"/>
          <w:noProof/>
          <w:sz w:val="22"/>
          <w:szCs w:val="22"/>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_Toc130820825 \h </w:instrText>
      </w:r>
      <w:r>
        <w:rPr>
          <w:noProof/>
        </w:rPr>
      </w:r>
      <w:r>
        <w:rPr>
          <w:noProof/>
        </w:rPr>
        <w:fldChar w:fldCharType="separate"/>
      </w:r>
      <w:r>
        <w:rPr>
          <w:noProof/>
        </w:rPr>
        <w:t>133</w:t>
      </w:r>
      <w:r>
        <w:rPr>
          <w:noProof/>
        </w:rPr>
        <w:fldChar w:fldCharType="end"/>
      </w:r>
    </w:p>
    <w:p w14:paraId="00D47873" w14:textId="6CE9F41C" w:rsidR="001A46BA" w:rsidRDefault="001A46BA">
      <w:pPr>
        <w:pStyle w:val="TOC5"/>
        <w:rPr>
          <w:rFonts w:ascii="Calibri" w:hAnsi="Calibri"/>
          <w:noProof/>
          <w:sz w:val="22"/>
          <w:szCs w:val="22"/>
          <w:lang w:eastAsia="en-GB"/>
        </w:rPr>
      </w:pPr>
      <w:r>
        <w:rPr>
          <w:noProof/>
        </w:rPr>
        <w:t>6.1.6.2.72</w:t>
      </w:r>
      <w:r>
        <w:rPr>
          <w:rFonts w:ascii="Calibri" w:hAnsi="Calibri"/>
          <w:noProof/>
          <w:sz w:val="22"/>
          <w:szCs w:val="22"/>
          <w:lang w:eastAsia="en-GB"/>
        </w:rPr>
        <w:tab/>
      </w:r>
      <w:r>
        <w:rPr>
          <w:noProof/>
        </w:rPr>
        <w:t>Type: SeppInfo</w:t>
      </w:r>
      <w:r>
        <w:rPr>
          <w:noProof/>
        </w:rPr>
        <w:tab/>
      </w:r>
      <w:r>
        <w:rPr>
          <w:noProof/>
        </w:rPr>
        <w:fldChar w:fldCharType="begin" w:fldLock="1"/>
      </w:r>
      <w:r>
        <w:rPr>
          <w:noProof/>
        </w:rPr>
        <w:instrText xml:space="preserve"> PAGEREF _Toc130820826 \h </w:instrText>
      </w:r>
      <w:r>
        <w:rPr>
          <w:noProof/>
        </w:rPr>
      </w:r>
      <w:r>
        <w:rPr>
          <w:noProof/>
        </w:rPr>
        <w:fldChar w:fldCharType="separate"/>
      </w:r>
      <w:r>
        <w:rPr>
          <w:noProof/>
        </w:rPr>
        <w:t>134</w:t>
      </w:r>
      <w:r>
        <w:rPr>
          <w:noProof/>
        </w:rPr>
        <w:fldChar w:fldCharType="end"/>
      </w:r>
    </w:p>
    <w:p w14:paraId="721D78F0" w14:textId="5F795556" w:rsidR="001A46BA" w:rsidRDefault="001A46BA">
      <w:pPr>
        <w:pStyle w:val="TOC5"/>
        <w:rPr>
          <w:rFonts w:ascii="Calibri" w:hAnsi="Calibri"/>
          <w:noProof/>
          <w:sz w:val="22"/>
          <w:szCs w:val="22"/>
          <w:lang w:eastAsia="en-GB"/>
        </w:rPr>
      </w:pPr>
      <w:r>
        <w:rPr>
          <w:noProof/>
        </w:rPr>
        <w:t>6.1.6.2.73</w:t>
      </w:r>
      <w:r>
        <w:rPr>
          <w:rFonts w:ascii="Calibri" w:hAnsi="Calibri"/>
          <w:noProof/>
          <w:sz w:val="22"/>
          <w:szCs w:val="22"/>
          <w:lang w:eastAsia="en-GB"/>
        </w:rPr>
        <w:tab/>
      </w:r>
      <w:r>
        <w:rPr>
          <w:noProof/>
        </w:rPr>
        <w:t>Type: AanfInfo</w:t>
      </w:r>
      <w:r>
        <w:rPr>
          <w:noProof/>
        </w:rPr>
        <w:tab/>
      </w:r>
      <w:r>
        <w:rPr>
          <w:noProof/>
        </w:rPr>
        <w:fldChar w:fldCharType="begin" w:fldLock="1"/>
      </w:r>
      <w:r>
        <w:rPr>
          <w:noProof/>
        </w:rPr>
        <w:instrText xml:space="preserve"> PAGEREF _Toc130820827 \h </w:instrText>
      </w:r>
      <w:r>
        <w:rPr>
          <w:noProof/>
        </w:rPr>
      </w:r>
      <w:r>
        <w:rPr>
          <w:noProof/>
        </w:rPr>
        <w:fldChar w:fldCharType="separate"/>
      </w:r>
      <w:r>
        <w:rPr>
          <w:noProof/>
        </w:rPr>
        <w:t>134</w:t>
      </w:r>
      <w:r>
        <w:rPr>
          <w:noProof/>
        </w:rPr>
        <w:fldChar w:fldCharType="end"/>
      </w:r>
    </w:p>
    <w:p w14:paraId="6FB592FC" w14:textId="730AE427" w:rsidR="001A46BA" w:rsidRDefault="001A46BA">
      <w:pPr>
        <w:pStyle w:val="TOC5"/>
        <w:rPr>
          <w:rFonts w:ascii="Calibri" w:hAnsi="Calibri"/>
          <w:noProof/>
          <w:sz w:val="22"/>
          <w:szCs w:val="22"/>
          <w:lang w:eastAsia="en-GB"/>
        </w:rPr>
      </w:pPr>
      <w:r w:rsidRPr="00A1319E">
        <w:rPr>
          <w:rFonts w:eastAsia="SimSun"/>
          <w:noProof/>
        </w:rPr>
        <w:t>6.1.6.2.74</w:t>
      </w:r>
      <w:r>
        <w:rPr>
          <w:rFonts w:ascii="Calibri" w:hAnsi="Calibri"/>
          <w:noProof/>
          <w:sz w:val="22"/>
          <w:szCs w:val="22"/>
          <w:lang w:eastAsia="en-GB"/>
        </w:rPr>
        <w:tab/>
      </w:r>
      <w:r w:rsidRPr="00A1319E">
        <w:rPr>
          <w:rFonts w:eastAsia="SimSun"/>
          <w:noProof/>
        </w:rPr>
        <w:t>Type: 5GDdnmfInfo</w:t>
      </w:r>
      <w:r>
        <w:rPr>
          <w:noProof/>
        </w:rPr>
        <w:tab/>
      </w:r>
      <w:r>
        <w:rPr>
          <w:noProof/>
        </w:rPr>
        <w:fldChar w:fldCharType="begin" w:fldLock="1"/>
      </w:r>
      <w:r>
        <w:rPr>
          <w:noProof/>
        </w:rPr>
        <w:instrText xml:space="preserve"> PAGEREF _Toc130820828 \h </w:instrText>
      </w:r>
      <w:r>
        <w:rPr>
          <w:noProof/>
        </w:rPr>
      </w:r>
      <w:r>
        <w:rPr>
          <w:noProof/>
        </w:rPr>
        <w:fldChar w:fldCharType="separate"/>
      </w:r>
      <w:r>
        <w:rPr>
          <w:noProof/>
        </w:rPr>
        <w:t>134</w:t>
      </w:r>
      <w:r>
        <w:rPr>
          <w:noProof/>
        </w:rPr>
        <w:fldChar w:fldCharType="end"/>
      </w:r>
    </w:p>
    <w:p w14:paraId="23D4C669" w14:textId="3C4FE80D" w:rsidR="001A46BA" w:rsidRDefault="001A46BA">
      <w:pPr>
        <w:pStyle w:val="TOC5"/>
        <w:rPr>
          <w:rFonts w:ascii="Calibri" w:hAnsi="Calibri"/>
          <w:noProof/>
          <w:sz w:val="22"/>
          <w:szCs w:val="22"/>
          <w:lang w:eastAsia="en-GB"/>
        </w:rPr>
      </w:pPr>
      <w:r>
        <w:rPr>
          <w:noProof/>
        </w:rPr>
        <w:t>6.1.6.2.75</w:t>
      </w:r>
      <w:r>
        <w:rPr>
          <w:rFonts w:ascii="Calibri" w:hAnsi="Calibri"/>
          <w:noProof/>
          <w:sz w:val="22"/>
          <w:szCs w:val="22"/>
          <w:lang w:eastAsia="en-GB"/>
        </w:rPr>
        <w:tab/>
      </w:r>
      <w:r>
        <w:rPr>
          <w:noProof/>
        </w:rPr>
        <w:t>Type: MfafInfo</w:t>
      </w:r>
      <w:r>
        <w:rPr>
          <w:noProof/>
        </w:rPr>
        <w:tab/>
      </w:r>
      <w:r>
        <w:rPr>
          <w:noProof/>
        </w:rPr>
        <w:fldChar w:fldCharType="begin" w:fldLock="1"/>
      </w:r>
      <w:r>
        <w:rPr>
          <w:noProof/>
        </w:rPr>
        <w:instrText xml:space="preserve"> PAGEREF _Toc130820829 \h </w:instrText>
      </w:r>
      <w:r>
        <w:rPr>
          <w:noProof/>
        </w:rPr>
      </w:r>
      <w:r>
        <w:rPr>
          <w:noProof/>
        </w:rPr>
        <w:fldChar w:fldCharType="separate"/>
      </w:r>
      <w:r>
        <w:rPr>
          <w:noProof/>
        </w:rPr>
        <w:t>135</w:t>
      </w:r>
      <w:r>
        <w:rPr>
          <w:noProof/>
        </w:rPr>
        <w:fldChar w:fldCharType="end"/>
      </w:r>
    </w:p>
    <w:p w14:paraId="34CC5D2C" w14:textId="22A92E36" w:rsidR="001A46BA" w:rsidRDefault="001A46BA">
      <w:pPr>
        <w:pStyle w:val="TOC5"/>
        <w:rPr>
          <w:rFonts w:ascii="Calibri" w:hAnsi="Calibri"/>
          <w:noProof/>
          <w:sz w:val="22"/>
          <w:szCs w:val="22"/>
          <w:lang w:eastAsia="en-GB"/>
        </w:rPr>
      </w:pPr>
      <w:r>
        <w:rPr>
          <w:noProof/>
        </w:rPr>
        <w:t>6.1.6.2.76</w:t>
      </w:r>
      <w:r>
        <w:rPr>
          <w:rFonts w:ascii="Calibri" w:hAnsi="Calibri"/>
          <w:noProof/>
          <w:sz w:val="22"/>
          <w:szCs w:val="22"/>
          <w:lang w:eastAsia="en-GB"/>
        </w:rPr>
        <w:tab/>
      </w:r>
      <w:r>
        <w:rPr>
          <w:noProof/>
        </w:rPr>
        <w:t>Type: NwdafCapability</w:t>
      </w:r>
      <w:r>
        <w:rPr>
          <w:noProof/>
        </w:rPr>
        <w:tab/>
      </w:r>
      <w:r>
        <w:rPr>
          <w:noProof/>
        </w:rPr>
        <w:fldChar w:fldCharType="begin" w:fldLock="1"/>
      </w:r>
      <w:r>
        <w:rPr>
          <w:noProof/>
        </w:rPr>
        <w:instrText xml:space="preserve"> PAGEREF _Toc130820830 \h </w:instrText>
      </w:r>
      <w:r>
        <w:rPr>
          <w:noProof/>
        </w:rPr>
      </w:r>
      <w:r>
        <w:rPr>
          <w:noProof/>
        </w:rPr>
        <w:fldChar w:fldCharType="separate"/>
      </w:r>
      <w:r>
        <w:rPr>
          <w:noProof/>
        </w:rPr>
        <w:t>135</w:t>
      </w:r>
      <w:r>
        <w:rPr>
          <w:noProof/>
        </w:rPr>
        <w:fldChar w:fldCharType="end"/>
      </w:r>
    </w:p>
    <w:p w14:paraId="1F1F2F36" w14:textId="71C8B916" w:rsidR="001A46BA" w:rsidRDefault="001A46BA">
      <w:pPr>
        <w:pStyle w:val="TOC5"/>
        <w:rPr>
          <w:rFonts w:ascii="Calibri" w:hAnsi="Calibri"/>
          <w:noProof/>
          <w:sz w:val="22"/>
          <w:szCs w:val="22"/>
          <w:lang w:eastAsia="en-GB"/>
        </w:rPr>
      </w:pPr>
      <w:r>
        <w:rPr>
          <w:noProof/>
        </w:rPr>
        <w:t>6.1.6.2.77</w:t>
      </w:r>
      <w:r>
        <w:rPr>
          <w:rFonts w:ascii="Calibri" w:hAnsi="Calibri"/>
          <w:noProof/>
          <w:sz w:val="22"/>
          <w:szCs w:val="22"/>
          <w:lang w:eastAsia="en-GB"/>
        </w:rPr>
        <w:tab/>
      </w:r>
      <w:r>
        <w:rPr>
          <w:noProof/>
        </w:rPr>
        <w:t>Type: EasdfInfo</w:t>
      </w:r>
      <w:r>
        <w:rPr>
          <w:noProof/>
        </w:rPr>
        <w:tab/>
      </w:r>
      <w:r>
        <w:rPr>
          <w:noProof/>
        </w:rPr>
        <w:fldChar w:fldCharType="begin" w:fldLock="1"/>
      </w:r>
      <w:r>
        <w:rPr>
          <w:noProof/>
        </w:rPr>
        <w:instrText xml:space="preserve"> PAGEREF _Toc130820831 \h </w:instrText>
      </w:r>
      <w:r>
        <w:rPr>
          <w:noProof/>
        </w:rPr>
      </w:r>
      <w:r>
        <w:rPr>
          <w:noProof/>
        </w:rPr>
        <w:fldChar w:fldCharType="separate"/>
      </w:r>
      <w:r>
        <w:rPr>
          <w:noProof/>
        </w:rPr>
        <w:t>135</w:t>
      </w:r>
      <w:r>
        <w:rPr>
          <w:noProof/>
        </w:rPr>
        <w:fldChar w:fldCharType="end"/>
      </w:r>
    </w:p>
    <w:p w14:paraId="0A62F660" w14:textId="393ACBBE" w:rsidR="001A46BA" w:rsidRDefault="001A46BA">
      <w:pPr>
        <w:pStyle w:val="TOC5"/>
        <w:rPr>
          <w:rFonts w:ascii="Calibri" w:hAnsi="Calibri"/>
          <w:noProof/>
          <w:sz w:val="22"/>
          <w:szCs w:val="22"/>
          <w:lang w:eastAsia="en-GB"/>
        </w:rPr>
      </w:pPr>
      <w:r>
        <w:rPr>
          <w:noProof/>
        </w:rPr>
        <w:t>6.1.6.2.78</w:t>
      </w:r>
      <w:r>
        <w:rPr>
          <w:rFonts w:ascii="Calibri" w:hAnsi="Calibri"/>
          <w:noProof/>
          <w:sz w:val="22"/>
          <w:szCs w:val="22"/>
          <w:lang w:eastAsia="en-GB"/>
        </w:rPr>
        <w:tab/>
      </w:r>
      <w:r>
        <w:rPr>
          <w:noProof/>
        </w:rPr>
        <w:t>Type: SnssaiEasdfInfoItem</w:t>
      </w:r>
      <w:r>
        <w:rPr>
          <w:noProof/>
        </w:rPr>
        <w:tab/>
      </w:r>
      <w:r>
        <w:rPr>
          <w:noProof/>
        </w:rPr>
        <w:fldChar w:fldCharType="begin" w:fldLock="1"/>
      </w:r>
      <w:r>
        <w:rPr>
          <w:noProof/>
        </w:rPr>
        <w:instrText xml:space="preserve"> PAGEREF _Toc130820832 \h </w:instrText>
      </w:r>
      <w:r>
        <w:rPr>
          <w:noProof/>
        </w:rPr>
      </w:r>
      <w:r>
        <w:rPr>
          <w:noProof/>
        </w:rPr>
        <w:fldChar w:fldCharType="separate"/>
      </w:r>
      <w:r>
        <w:rPr>
          <w:noProof/>
        </w:rPr>
        <w:t>136</w:t>
      </w:r>
      <w:r>
        <w:rPr>
          <w:noProof/>
        </w:rPr>
        <w:fldChar w:fldCharType="end"/>
      </w:r>
    </w:p>
    <w:p w14:paraId="1192667E" w14:textId="2FB64F1A" w:rsidR="001A46BA" w:rsidRDefault="001A46BA">
      <w:pPr>
        <w:pStyle w:val="TOC5"/>
        <w:rPr>
          <w:rFonts w:ascii="Calibri" w:hAnsi="Calibri"/>
          <w:noProof/>
          <w:sz w:val="22"/>
          <w:szCs w:val="22"/>
          <w:lang w:eastAsia="en-GB"/>
        </w:rPr>
      </w:pPr>
      <w:r>
        <w:rPr>
          <w:noProof/>
        </w:rPr>
        <w:t>6.1.6.2.79</w:t>
      </w:r>
      <w:r>
        <w:rPr>
          <w:rFonts w:ascii="Calibri" w:hAnsi="Calibri"/>
          <w:noProof/>
          <w:sz w:val="22"/>
          <w:szCs w:val="22"/>
          <w:lang w:eastAsia="en-GB"/>
        </w:rPr>
        <w:tab/>
      </w:r>
      <w:r>
        <w:rPr>
          <w:noProof/>
        </w:rPr>
        <w:t>Type: DnnEasdfInfoItem</w:t>
      </w:r>
      <w:r>
        <w:rPr>
          <w:noProof/>
        </w:rPr>
        <w:tab/>
      </w:r>
      <w:r>
        <w:rPr>
          <w:noProof/>
        </w:rPr>
        <w:fldChar w:fldCharType="begin" w:fldLock="1"/>
      </w:r>
      <w:r>
        <w:rPr>
          <w:noProof/>
        </w:rPr>
        <w:instrText xml:space="preserve"> PAGEREF _Toc130820833 \h </w:instrText>
      </w:r>
      <w:r>
        <w:rPr>
          <w:noProof/>
        </w:rPr>
      </w:r>
      <w:r>
        <w:rPr>
          <w:noProof/>
        </w:rPr>
        <w:fldChar w:fldCharType="separate"/>
      </w:r>
      <w:r>
        <w:rPr>
          <w:noProof/>
        </w:rPr>
        <w:t>136</w:t>
      </w:r>
      <w:r>
        <w:rPr>
          <w:noProof/>
        </w:rPr>
        <w:fldChar w:fldCharType="end"/>
      </w:r>
    </w:p>
    <w:p w14:paraId="3872AA4B" w14:textId="7FF345B8" w:rsidR="001A46BA" w:rsidRDefault="001A46BA">
      <w:pPr>
        <w:pStyle w:val="TOC5"/>
        <w:rPr>
          <w:rFonts w:ascii="Calibri" w:hAnsi="Calibri"/>
          <w:noProof/>
          <w:sz w:val="22"/>
          <w:szCs w:val="22"/>
          <w:lang w:eastAsia="en-GB"/>
        </w:rPr>
      </w:pPr>
      <w:r>
        <w:rPr>
          <w:noProof/>
        </w:rPr>
        <w:t>6.1.6.2.80</w:t>
      </w:r>
      <w:r>
        <w:rPr>
          <w:rFonts w:ascii="Calibri" w:hAnsi="Calibri"/>
          <w:noProof/>
          <w:sz w:val="22"/>
          <w:szCs w:val="22"/>
          <w:lang w:eastAsia="en-GB"/>
        </w:rPr>
        <w:tab/>
      </w:r>
      <w:r>
        <w:rPr>
          <w:noProof/>
        </w:rPr>
        <w:t>Type: DccfInfo</w:t>
      </w:r>
      <w:r>
        <w:rPr>
          <w:noProof/>
        </w:rPr>
        <w:tab/>
      </w:r>
      <w:r>
        <w:rPr>
          <w:noProof/>
        </w:rPr>
        <w:fldChar w:fldCharType="begin" w:fldLock="1"/>
      </w:r>
      <w:r>
        <w:rPr>
          <w:noProof/>
        </w:rPr>
        <w:instrText xml:space="preserve"> PAGEREF _Toc130820834 \h </w:instrText>
      </w:r>
      <w:r>
        <w:rPr>
          <w:noProof/>
        </w:rPr>
      </w:r>
      <w:r>
        <w:rPr>
          <w:noProof/>
        </w:rPr>
        <w:fldChar w:fldCharType="separate"/>
      </w:r>
      <w:r>
        <w:rPr>
          <w:noProof/>
        </w:rPr>
        <w:t>136</w:t>
      </w:r>
      <w:r>
        <w:rPr>
          <w:noProof/>
        </w:rPr>
        <w:fldChar w:fldCharType="end"/>
      </w:r>
    </w:p>
    <w:p w14:paraId="21FBD3C4" w14:textId="467139C1" w:rsidR="001A46BA" w:rsidRDefault="001A46BA">
      <w:pPr>
        <w:pStyle w:val="TOC5"/>
        <w:rPr>
          <w:rFonts w:ascii="Calibri" w:hAnsi="Calibri"/>
          <w:noProof/>
          <w:sz w:val="22"/>
          <w:szCs w:val="22"/>
          <w:lang w:eastAsia="en-GB"/>
        </w:rPr>
      </w:pPr>
      <w:r>
        <w:rPr>
          <w:noProof/>
        </w:rPr>
        <w:t>6.1.6.2.81</w:t>
      </w:r>
      <w:r>
        <w:rPr>
          <w:rFonts w:ascii="Calibri" w:hAnsi="Calibri"/>
          <w:noProof/>
          <w:sz w:val="22"/>
          <w:szCs w:val="22"/>
          <w:lang w:eastAsia="en-GB"/>
        </w:rPr>
        <w:tab/>
      </w:r>
      <w:r>
        <w:rPr>
          <w:noProof/>
        </w:rPr>
        <w:t>Type: NsacfInfo</w:t>
      </w:r>
      <w:r>
        <w:rPr>
          <w:noProof/>
        </w:rPr>
        <w:tab/>
      </w:r>
      <w:r>
        <w:rPr>
          <w:noProof/>
        </w:rPr>
        <w:fldChar w:fldCharType="begin" w:fldLock="1"/>
      </w:r>
      <w:r>
        <w:rPr>
          <w:noProof/>
        </w:rPr>
        <w:instrText xml:space="preserve"> PAGEREF _Toc130820835 \h </w:instrText>
      </w:r>
      <w:r>
        <w:rPr>
          <w:noProof/>
        </w:rPr>
      </w:r>
      <w:r>
        <w:rPr>
          <w:noProof/>
        </w:rPr>
        <w:fldChar w:fldCharType="separate"/>
      </w:r>
      <w:r>
        <w:rPr>
          <w:noProof/>
        </w:rPr>
        <w:t>137</w:t>
      </w:r>
      <w:r>
        <w:rPr>
          <w:noProof/>
        </w:rPr>
        <w:fldChar w:fldCharType="end"/>
      </w:r>
    </w:p>
    <w:p w14:paraId="54F7DBD8" w14:textId="690366AB" w:rsidR="001A46BA" w:rsidRDefault="001A46BA">
      <w:pPr>
        <w:pStyle w:val="TOC5"/>
        <w:rPr>
          <w:rFonts w:ascii="Calibri" w:hAnsi="Calibri"/>
          <w:noProof/>
          <w:sz w:val="22"/>
          <w:szCs w:val="22"/>
          <w:lang w:eastAsia="en-GB"/>
        </w:rPr>
      </w:pPr>
      <w:r>
        <w:rPr>
          <w:noProof/>
        </w:rPr>
        <w:t>6.1.6.2.82</w:t>
      </w:r>
      <w:r>
        <w:rPr>
          <w:rFonts w:ascii="Calibri" w:hAnsi="Calibri"/>
          <w:noProof/>
          <w:sz w:val="22"/>
          <w:szCs w:val="22"/>
          <w:lang w:eastAsia="en-GB"/>
        </w:rPr>
        <w:tab/>
      </w:r>
      <w:r>
        <w:rPr>
          <w:noProof/>
        </w:rPr>
        <w:t>Type: NsacfCapability</w:t>
      </w:r>
      <w:r>
        <w:rPr>
          <w:noProof/>
        </w:rPr>
        <w:tab/>
      </w:r>
      <w:r>
        <w:rPr>
          <w:noProof/>
        </w:rPr>
        <w:fldChar w:fldCharType="begin" w:fldLock="1"/>
      </w:r>
      <w:r>
        <w:rPr>
          <w:noProof/>
        </w:rPr>
        <w:instrText xml:space="preserve"> PAGEREF _Toc130820836 \h </w:instrText>
      </w:r>
      <w:r>
        <w:rPr>
          <w:noProof/>
        </w:rPr>
      </w:r>
      <w:r>
        <w:rPr>
          <w:noProof/>
        </w:rPr>
        <w:fldChar w:fldCharType="separate"/>
      </w:r>
      <w:r>
        <w:rPr>
          <w:noProof/>
        </w:rPr>
        <w:t>137</w:t>
      </w:r>
      <w:r>
        <w:rPr>
          <w:noProof/>
        </w:rPr>
        <w:fldChar w:fldCharType="end"/>
      </w:r>
    </w:p>
    <w:p w14:paraId="43B9DEE9" w14:textId="3B08815D" w:rsidR="001A46BA" w:rsidRDefault="001A46BA">
      <w:pPr>
        <w:pStyle w:val="TOC5"/>
        <w:rPr>
          <w:rFonts w:ascii="Calibri" w:hAnsi="Calibri"/>
          <w:noProof/>
          <w:sz w:val="22"/>
          <w:szCs w:val="22"/>
          <w:lang w:eastAsia="en-GB"/>
        </w:rPr>
      </w:pPr>
      <w:r>
        <w:rPr>
          <w:noProof/>
        </w:rPr>
        <w:t>6.1.6.2.83</w:t>
      </w:r>
      <w:r>
        <w:rPr>
          <w:rFonts w:ascii="Calibri" w:hAnsi="Calibri"/>
          <w:noProof/>
          <w:sz w:val="22"/>
          <w:szCs w:val="22"/>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_Toc130820837 \h </w:instrText>
      </w:r>
      <w:r>
        <w:rPr>
          <w:noProof/>
        </w:rPr>
      </w:r>
      <w:r>
        <w:rPr>
          <w:noProof/>
        </w:rPr>
        <w:fldChar w:fldCharType="separate"/>
      </w:r>
      <w:r>
        <w:rPr>
          <w:noProof/>
        </w:rPr>
        <w:t>138</w:t>
      </w:r>
      <w:r>
        <w:rPr>
          <w:noProof/>
        </w:rPr>
        <w:fldChar w:fldCharType="end"/>
      </w:r>
    </w:p>
    <w:p w14:paraId="4CA96AA2" w14:textId="2791DEBD" w:rsidR="001A46BA" w:rsidRDefault="001A46BA">
      <w:pPr>
        <w:pStyle w:val="TOC5"/>
        <w:rPr>
          <w:rFonts w:ascii="Calibri" w:hAnsi="Calibri"/>
          <w:noProof/>
          <w:sz w:val="22"/>
          <w:szCs w:val="22"/>
          <w:lang w:eastAsia="en-GB"/>
        </w:rPr>
      </w:pPr>
      <w:r>
        <w:rPr>
          <w:noProof/>
        </w:rPr>
        <w:t>6.1.6.2.84</w:t>
      </w:r>
      <w:r>
        <w:rPr>
          <w:rFonts w:ascii="Calibri" w:hAnsi="Calibri"/>
          <w:noProof/>
          <w:sz w:val="22"/>
          <w:szCs w:val="22"/>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_Toc130820838 \h </w:instrText>
      </w:r>
      <w:r>
        <w:rPr>
          <w:noProof/>
        </w:rPr>
      </w:r>
      <w:r>
        <w:rPr>
          <w:noProof/>
        </w:rPr>
        <w:fldChar w:fldCharType="separate"/>
      </w:r>
      <w:r>
        <w:rPr>
          <w:noProof/>
        </w:rPr>
        <w:t>138</w:t>
      </w:r>
      <w:r>
        <w:rPr>
          <w:noProof/>
        </w:rPr>
        <w:fldChar w:fldCharType="end"/>
      </w:r>
    </w:p>
    <w:p w14:paraId="1A6CA876" w14:textId="11FB457D" w:rsidR="001A46BA" w:rsidRDefault="001A46BA">
      <w:pPr>
        <w:pStyle w:val="TOC5"/>
        <w:rPr>
          <w:rFonts w:ascii="Calibri" w:hAnsi="Calibri"/>
          <w:noProof/>
          <w:sz w:val="22"/>
          <w:szCs w:val="22"/>
          <w:lang w:eastAsia="en-GB"/>
        </w:rPr>
      </w:pPr>
      <w:r>
        <w:rPr>
          <w:noProof/>
        </w:rPr>
        <w:t>6.1.6.2.85</w:t>
      </w:r>
      <w:r>
        <w:rPr>
          <w:rFonts w:ascii="Calibri" w:hAnsi="Calibri"/>
          <w:noProof/>
          <w:sz w:val="22"/>
          <w:szCs w:val="22"/>
          <w:lang w:eastAsia="en-GB"/>
        </w:rPr>
        <w:tab/>
      </w:r>
      <w:r>
        <w:rPr>
          <w:noProof/>
        </w:rPr>
        <w:t>Type: MbSmfInfo</w:t>
      </w:r>
      <w:r>
        <w:rPr>
          <w:noProof/>
        </w:rPr>
        <w:tab/>
      </w:r>
      <w:r>
        <w:rPr>
          <w:noProof/>
        </w:rPr>
        <w:fldChar w:fldCharType="begin" w:fldLock="1"/>
      </w:r>
      <w:r>
        <w:rPr>
          <w:noProof/>
        </w:rPr>
        <w:instrText xml:space="preserve"> PAGEREF _Toc130820839 \h </w:instrText>
      </w:r>
      <w:r>
        <w:rPr>
          <w:noProof/>
        </w:rPr>
      </w:r>
      <w:r>
        <w:rPr>
          <w:noProof/>
        </w:rPr>
        <w:fldChar w:fldCharType="separate"/>
      </w:r>
      <w:r>
        <w:rPr>
          <w:noProof/>
        </w:rPr>
        <w:t>139</w:t>
      </w:r>
      <w:r>
        <w:rPr>
          <w:noProof/>
        </w:rPr>
        <w:fldChar w:fldCharType="end"/>
      </w:r>
    </w:p>
    <w:p w14:paraId="55878803" w14:textId="676BB495" w:rsidR="001A46BA" w:rsidRDefault="001A46BA">
      <w:pPr>
        <w:pStyle w:val="TOC5"/>
        <w:rPr>
          <w:rFonts w:ascii="Calibri" w:hAnsi="Calibri"/>
          <w:noProof/>
          <w:sz w:val="22"/>
          <w:szCs w:val="22"/>
          <w:lang w:eastAsia="en-GB"/>
        </w:rPr>
      </w:pPr>
      <w:r>
        <w:rPr>
          <w:noProof/>
        </w:rPr>
        <w:t>6.1.6.2.86</w:t>
      </w:r>
      <w:r>
        <w:rPr>
          <w:rFonts w:ascii="Calibri" w:hAnsi="Calibri"/>
          <w:noProof/>
          <w:sz w:val="22"/>
          <w:szCs w:val="22"/>
          <w:lang w:eastAsia="en-GB"/>
        </w:rPr>
        <w:tab/>
      </w:r>
      <w:r>
        <w:rPr>
          <w:noProof/>
        </w:rPr>
        <w:t>Type: TmgiRange</w:t>
      </w:r>
      <w:r>
        <w:rPr>
          <w:noProof/>
        </w:rPr>
        <w:tab/>
      </w:r>
      <w:r>
        <w:rPr>
          <w:noProof/>
        </w:rPr>
        <w:fldChar w:fldCharType="begin" w:fldLock="1"/>
      </w:r>
      <w:r>
        <w:rPr>
          <w:noProof/>
        </w:rPr>
        <w:instrText xml:space="preserve"> PAGEREF _Toc130820840 \h </w:instrText>
      </w:r>
      <w:r>
        <w:rPr>
          <w:noProof/>
        </w:rPr>
      </w:r>
      <w:r>
        <w:rPr>
          <w:noProof/>
        </w:rPr>
        <w:fldChar w:fldCharType="separate"/>
      </w:r>
      <w:r>
        <w:rPr>
          <w:noProof/>
        </w:rPr>
        <w:t>139</w:t>
      </w:r>
      <w:r>
        <w:rPr>
          <w:noProof/>
        </w:rPr>
        <w:fldChar w:fldCharType="end"/>
      </w:r>
    </w:p>
    <w:p w14:paraId="4B79D06D" w14:textId="483358E8" w:rsidR="001A46BA" w:rsidRDefault="001A46BA">
      <w:pPr>
        <w:pStyle w:val="TOC5"/>
        <w:rPr>
          <w:rFonts w:ascii="Calibri" w:hAnsi="Calibri"/>
          <w:noProof/>
          <w:sz w:val="22"/>
          <w:szCs w:val="22"/>
          <w:lang w:eastAsia="en-GB"/>
        </w:rPr>
      </w:pPr>
      <w:r>
        <w:rPr>
          <w:noProof/>
        </w:rPr>
        <w:t>6.1.6.2.87</w:t>
      </w:r>
      <w:r>
        <w:rPr>
          <w:rFonts w:ascii="Calibri" w:hAnsi="Calibri"/>
          <w:noProof/>
          <w:sz w:val="22"/>
          <w:szCs w:val="22"/>
          <w:lang w:eastAsia="en-GB"/>
        </w:rPr>
        <w:tab/>
      </w:r>
      <w:r>
        <w:rPr>
          <w:noProof/>
        </w:rPr>
        <w:t>Type: MbsSession</w:t>
      </w:r>
      <w:r>
        <w:rPr>
          <w:noProof/>
        </w:rPr>
        <w:tab/>
      </w:r>
      <w:r>
        <w:rPr>
          <w:noProof/>
        </w:rPr>
        <w:fldChar w:fldCharType="begin" w:fldLock="1"/>
      </w:r>
      <w:r>
        <w:rPr>
          <w:noProof/>
        </w:rPr>
        <w:instrText xml:space="preserve"> PAGEREF _Toc130820841 \h </w:instrText>
      </w:r>
      <w:r>
        <w:rPr>
          <w:noProof/>
        </w:rPr>
      </w:r>
      <w:r>
        <w:rPr>
          <w:noProof/>
        </w:rPr>
        <w:fldChar w:fldCharType="separate"/>
      </w:r>
      <w:r>
        <w:rPr>
          <w:noProof/>
        </w:rPr>
        <w:t>140</w:t>
      </w:r>
      <w:r>
        <w:rPr>
          <w:noProof/>
        </w:rPr>
        <w:fldChar w:fldCharType="end"/>
      </w:r>
    </w:p>
    <w:p w14:paraId="1B3DD0AC" w14:textId="05268AD1" w:rsidR="001A46BA" w:rsidRDefault="001A46BA">
      <w:pPr>
        <w:pStyle w:val="TOC5"/>
        <w:rPr>
          <w:rFonts w:ascii="Calibri" w:hAnsi="Calibri"/>
          <w:noProof/>
          <w:sz w:val="22"/>
          <w:szCs w:val="22"/>
          <w:lang w:eastAsia="en-GB"/>
        </w:rPr>
      </w:pPr>
      <w:r>
        <w:rPr>
          <w:noProof/>
        </w:rPr>
        <w:t>6.1.6.2.88</w:t>
      </w:r>
      <w:r>
        <w:rPr>
          <w:rFonts w:ascii="Calibri" w:hAnsi="Calibri"/>
          <w:noProof/>
          <w:sz w:val="22"/>
          <w:szCs w:val="22"/>
          <w:lang w:eastAsia="en-GB"/>
        </w:rPr>
        <w:tab/>
      </w:r>
      <w:r>
        <w:rPr>
          <w:noProof/>
        </w:rPr>
        <w:t>Type: SnssaiMbSmfInfoItem</w:t>
      </w:r>
      <w:r>
        <w:rPr>
          <w:noProof/>
        </w:rPr>
        <w:tab/>
      </w:r>
      <w:r>
        <w:rPr>
          <w:noProof/>
        </w:rPr>
        <w:fldChar w:fldCharType="begin" w:fldLock="1"/>
      </w:r>
      <w:r>
        <w:rPr>
          <w:noProof/>
        </w:rPr>
        <w:instrText xml:space="preserve"> PAGEREF _Toc130820842 \h </w:instrText>
      </w:r>
      <w:r>
        <w:rPr>
          <w:noProof/>
        </w:rPr>
      </w:r>
      <w:r>
        <w:rPr>
          <w:noProof/>
        </w:rPr>
        <w:fldChar w:fldCharType="separate"/>
      </w:r>
      <w:r>
        <w:rPr>
          <w:noProof/>
        </w:rPr>
        <w:t>140</w:t>
      </w:r>
      <w:r>
        <w:rPr>
          <w:noProof/>
        </w:rPr>
        <w:fldChar w:fldCharType="end"/>
      </w:r>
    </w:p>
    <w:p w14:paraId="2D7B1F9E" w14:textId="20683089" w:rsidR="001A46BA" w:rsidRDefault="001A46BA">
      <w:pPr>
        <w:pStyle w:val="TOC5"/>
        <w:rPr>
          <w:rFonts w:ascii="Calibri" w:hAnsi="Calibri"/>
          <w:noProof/>
          <w:sz w:val="22"/>
          <w:szCs w:val="22"/>
          <w:lang w:eastAsia="en-GB"/>
        </w:rPr>
      </w:pPr>
      <w:r>
        <w:rPr>
          <w:noProof/>
        </w:rPr>
        <w:t>6.1.6.2.89</w:t>
      </w:r>
      <w:r>
        <w:rPr>
          <w:rFonts w:ascii="Calibri" w:hAnsi="Calibri"/>
          <w:noProof/>
          <w:sz w:val="22"/>
          <w:szCs w:val="22"/>
          <w:lang w:eastAsia="en-GB"/>
        </w:rPr>
        <w:tab/>
      </w:r>
      <w:r>
        <w:rPr>
          <w:noProof/>
        </w:rPr>
        <w:t>Type: DnnMbSmfInfoItem</w:t>
      </w:r>
      <w:r>
        <w:rPr>
          <w:noProof/>
        </w:rPr>
        <w:tab/>
      </w:r>
      <w:r>
        <w:rPr>
          <w:noProof/>
        </w:rPr>
        <w:fldChar w:fldCharType="begin" w:fldLock="1"/>
      </w:r>
      <w:r>
        <w:rPr>
          <w:noProof/>
        </w:rPr>
        <w:instrText xml:space="preserve"> PAGEREF _Toc130820843 \h </w:instrText>
      </w:r>
      <w:r>
        <w:rPr>
          <w:noProof/>
        </w:rPr>
      </w:r>
      <w:r>
        <w:rPr>
          <w:noProof/>
        </w:rPr>
        <w:fldChar w:fldCharType="separate"/>
      </w:r>
      <w:r>
        <w:rPr>
          <w:noProof/>
        </w:rPr>
        <w:t>140</w:t>
      </w:r>
      <w:r>
        <w:rPr>
          <w:noProof/>
        </w:rPr>
        <w:fldChar w:fldCharType="end"/>
      </w:r>
    </w:p>
    <w:p w14:paraId="6778AEA9" w14:textId="651C0B48" w:rsidR="001A46BA" w:rsidRDefault="001A46BA">
      <w:pPr>
        <w:pStyle w:val="TOC5"/>
        <w:rPr>
          <w:rFonts w:ascii="Calibri" w:hAnsi="Calibri"/>
          <w:noProof/>
          <w:sz w:val="22"/>
          <w:szCs w:val="22"/>
          <w:lang w:eastAsia="en-GB"/>
        </w:rPr>
      </w:pPr>
      <w:r>
        <w:rPr>
          <w:noProof/>
        </w:rPr>
        <w:t>6.1.6.2.90</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_Toc130820844 \h </w:instrText>
      </w:r>
      <w:r>
        <w:rPr>
          <w:noProof/>
        </w:rPr>
      </w:r>
      <w:r>
        <w:rPr>
          <w:noProof/>
        </w:rPr>
        <w:fldChar w:fldCharType="separate"/>
      </w:r>
      <w:r>
        <w:rPr>
          <w:noProof/>
        </w:rPr>
        <w:t>141</w:t>
      </w:r>
      <w:r>
        <w:rPr>
          <w:noProof/>
        </w:rPr>
        <w:fldChar w:fldCharType="end"/>
      </w:r>
    </w:p>
    <w:p w14:paraId="1BD1876D" w14:textId="05F187D0" w:rsidR="001A46BA" w:rsidRDefault="001A46BA">
      <w:pPr>
        <w:pStyle w:val="TOC5"/>
        <w:rPr>
          <w:rFonts w:ascii="Calibri" w:hAnsi="Calibri"/>
          <w:noProof/>
          <w:sz w:val="22"/>
          <w:szCs w:val="22"/>
          <w:lang w:eastAsia="en-GB"/>
        </w:rPr>
      </w:pPr>
      <w:r>
        <w:rPr>
          <w:noProof/>
        </w:rPr>
        <w:t>6.1.6.2.91</w:t>
      </w:r>
      <w:r>
        <w:rPr>
          <w:rFonts w:ascii="Calibri" w:hAnsi="Calibri"/>
          <w:noProof/>
          <w:sz w:val="22"/>
          <w:szCs w:val="22"/>
          <w:lang w:eastAsia="en-GB"/>
        </w:rPr>
        <w:tab/>
      </w:r>
      <w:r>
        <w:rPr>
          <w:noProof/>
        </w:rPr>
        <w:t>Type: TsctsfInfo</w:t>
      </w:r>
      <w:r>
        <w:rPr>
          <w:noProof/>
        </w:rPr>
        <w:tab/>
      </w:r>
      <w:r>
        <w:rPr>
          <w:noProof/>
        </w:rPr>
        <w:fldChar w:fldCharType="begin" w:fldLock="1"/>
      </w:r>
      <w:r>
        <w:rPr>
          <w:noProof/>
        </w:rPr>
        <w:instrText xml:space="preserve"> PAGEREF _Toc130820845 \h </w:instrText>
      </w:r>
      <w:r>
        <w:rPr>
          <w:noProof/>
        </w:rPr>
      </w:r>
      <w:r>
        <w:rPr>
          <w:noProof/>
        </w:rPr>
        <w:fldChar w:fldCharType="separate"/>
      </w:r>
      <w:r>
        <w:rPr>
          <w:noProof/>
        </w:rPr>
        <w:t>141</w:t>
      </w:r>
      <w:r>
        <w:rPr>
          <w:noProof/>
        </w:rPr>
        <w:fldChar w:fldCharType="end"/>
      </w:r>
    </w:p>
    <w:p w14:paraId="50452801" w14:textId="5D1CF7B5" w:rsidR="001A46BA" w:rsidRDefault="001A46BA">
      <w:pPr>
        <w:pStyle w:val="TOC5"/>
        <w:rPr>
          <w:rFonts w:ascii="Calibri" w:hAnsi="Calibri"/>
          <w:noProof/>
          <w:sz w:val="22"/>
          <w:szCs w:val="22"/>
          <w:lang w:eastAsia="en-GB"/>
        </w:rPr>
      </w:pPr>
      <w:r>
        <w:rPr>
          <w:noProof/>
        </w:rPr>
        <w:t>6.1.6.2.92</w:t>
      </w:r>
      <w:r>
        <w:rPr>
          <w:rFonts w:ascii="Calibri" w:hAnsi="Calibri"/>
          <w:noProof/>
          <w:sz w:val="22"/>
          <w:szCs w:val="22"/>
          <w:lang w:eastAsia="en-GB"/>
        </w:rPr>
        <w:tab/>
      </w:r>
      <w:r>
        <w:rPr>
          <w:noProof/>
        </w:rPr>
        <w:t>Type: SnssaiTsctsfInfoItem</w:t>
      </w:r>
      <w:r>
        <w:rPr>
          <w:noProof/>
        </w:rPr>
        <w:tab/>
      </w:r>
      <w:r>
        <w:rPr>
          <w:noProof/>
        </w:rPr>
        <w:fldChar w:fldCharType="begin" w:fldLock="1"/>
      </w:r>
      <w:r>
        <w:rPr>
          <w:noProof/>
        </w:rPr>
        <w:instrText xml:space="preserve"> PAGEREF _Toc130820846 \h </w:instrText>
      </w:r>
      <w:r>
        <w:rPr>
          <w:noProof/>
        </w:rPr>
      </w:r>
      <w:r>
        <w:rPr>
          <w:noProof/>
        </w:rPr>
        <w:fldChar w:fldCharType="separate"/>
      </w:r>
      <w:r>
        <w:rPr>
          <w:noProof/>
        </w:rPr>
        <w:t>141</w:t>
      </w:r>
      <w:r>
        <w:rPr>
          <w:noProof/>
        </w:rPr>
        <w:fldChar w:fldCharType="end"/>
      </w:r>
    </w:p>
    <w:p w14:paraId="081C8C2D" w14:textId="493E9E1B" w:rsidR="001A46BA" w:rsidRDefault="001A46BA">
      <w:pPr>
        <w:pStyle w:val="TOC5"/>
        <w:rPr>
          <w:rFonts w:ascii="Calibri" w:hAnsi="Calibri"/>
          <w:noProof/>
          <w:sz w:val="22"/>
          <w:szCs w:val="22"/>
          <w:lang w:eastAsia="en-GB"/>
        </w:rPr>
      </w:pPr>
      <w:r>
        <w:rPr>
          <w:noProof/>
        </w:rPr>
        <w:t>6.1.6.2.93</w:t>
      </w:r>
      <w:r>
        <w:rPr>
          <w:rFonts w:ascii="Calibri" w:hAnsi="Calibri"/>
          <w:noProof/>
          <w:sz w:val="22"/>
          <w:szCs w:val="22"/>
          <w:lang w:eastAsia="en-GB"/>
        </w:rPr>
        <w:tab/>
      </w:r>
      <w:r>
        <w:rPr>
          <w:noProof/>
        </w:rPr>
        <w:t>Type: DnnTsctsfInfoItem</w:t>
      </w:r>
      <w:r>
        <w:rPr>
          <w:noProof/>
        </w:rPr>
        <w:tab/>
      </w:r>
      <w:r>
        <w:rPr>
          <w:noProof/>
        </w:rPr>
        <w:fldChar w:fldCharType="begin" w:fldLock="1"/>
      </w:r>
      <w:r>
        <w:rPr>
          <w:noProof/>
        </w:rPr>
        <w:instrText xml:space="preserve"> PAGEREF _Toc130820847 \h </w:instrText>
      </w:r>
      <w:r>
        <w:rPr>
          <w:noProof/>
        </w:rPr>
      </w:r>
      <w:r>
        <w:rPr>
          <w:noProof/>
        </w:rPr>
        <w:fldChar w:fldCharType="separate"/>
      </w:r>
      <w:r>
        <w:rPr>
          <w:noProof/>
        </w:rPr>
        <w:t>141</w:t>
      </w:r>
      <w:r>
        <w:rPr>
          <w:noProof/>
        </w:rPr>
        <w:fldChar w:fldCharType="end"/>
      </w:r>
    </w:p>
    <w:p w14:paraId="4A3A5DB5" w14:textId="4A1F5089" w:rsidR="001A46BA" w:rsidRDefault="001A46BA">
      <w:pPr>
        <w:pStyle w:val="TOC5"/>
        <w:rPr>
          <w:rFonts w:ascii="Calibri" w:hAnsi="Calibri"/>
          <w:noProof/>
          <w:sz w:val="22"/>
          <w:szCs w:val="22"/>
          <w:lang w:eastAsia="en-GB"/>
        </w:rPr>
      </w:pPr>
      <w:r>
        <w:rPr>
          <w:noProof/>
        </w:rPr>
        <w:t>6.1.6.2.94</w:t>
      </w:r>
      <w:r>
        <w:rPr>
          <w:rFonts w:ascii="Calibri" w:hAnsi="Calibri"/>
          <w:noProof/>
          <w:sz w:val="22"/>
          <w:szCs w:val="22"/>
          <w:lang w:eastAsia="en-GB"/>
        </w:rPr>
        <w:tab/>
      </w:r>
      <w:r>
        <w:rPr>
          <w:noProof/>
        </w:rPr>
        <w:t>Type: MbUpfInfo</w:t>
      </w:r>
      <w:r>
        <w:rPr>
          <w:noProof/>
        </w:rPr>
        <w:tab/>
      </w:r>
      <w:r>
        <w:rPr>
          <w:noProof/>
        </w:rPr>
        <w:fldChar w:fldCharType="begin" w:fldLock="1"/>
      </w:r>
      <w:r>
        <w:rPr>
          <w:noProof/>
        </w:rPr>
        <w:instrText xml:space="preserve"> PAGEREF _Toc130820848 \h </w:instrText>
      </w:r>
      <w:r>
        <w:rPr>
          <w:noProof/>
        </w:rPr>
      </w:r>
      <w:r>
        <w:rPr>
          <w:noProof/>
        </w:rPr>
        <w:fldChar w:fldCharType="separate"/>
      </w:r>
      <w:r>
        <w:rPr>
          <w:noProof/>
        </w:rPr>
        <w:t>142</w:t>
      </w:r>
      <w:r>
        <w:rPr>
          <w:noProof/>
        </w:rPr>
        <w:fldChar w:fldCharType="end"/>
      </w:r>
    </w:p>
    <w:p w14:paraId="3C29CDE8" w14:textId="6114A55F" w:rsidR="001A46BA" w:rsidRDefault="001A46BA">
      <w:pPr>
        <w:pStyle w:val="TOC5"/>
        <w:rPr>
          <w:rFonts w:ascii="Calibri" w:hAnsi="Calibri"/>
          <w:noProof/>
          <w:sz w:val="22"/>
          <w:szCs w:val="22"/>
          <w:lang w:eastAsia="en-GB"/>
        </w:rPr>
      </w:pPr>
      <w:r>
        <w:rPr>
          <w:noProof/>
        </w:rPr>
        <w:t>6.1.6.2.95</w:t>
      </w:r>
      <w:r>
        <w:rPr>
          <w:rFonts w:ascii="Calibri" w:hAnsi="Calibri"/>
          <w:noProof/>
          <w:sz w:val="22"/>
          <w:szCs w:val="22"/>
          <w:lang w:eastAsia="en-GB"/>
        </w:rPr>
        <w:tab/>
      </w:r>
      <w:r>
        <w:rPr>
          <w:noProof/>
        </w:rPr>
        <w:t>Type: UnTrustAfInfo</w:t>
      </w:r>
      <w:r>
        <w:rPr>
          <w:noProof/>
        </w:rPr>
        <w:tab/>
      </w:r>
      <w:r>
        <w:rPr>
          <w:noProof/>
        </w:rPr>
        <w:fldChar w:fldCharType="begin" w:fldLock="1"/>
      </w:r>
      <w:r>
        <w:rPr>
          <w:noProof/>
        </w:rPr>
        <w:instrText xml:space="preserve"> PAGEREF _Toc130820849 \h </w:instrText>
      </w:r>
      <w:r>
        <w:rPr>
          <w:noProof/>
        </w:rPr>
      </w:r>
      <w:r>
        <w:rPr>
          <w:noProof/>
        </w:rPr>
        <w:fldChar w:fldCharType="separate"/>
      </w:r>
      <w:r>
        <w:rPr>
          <w:noProof/>
        </w:rPr>
        <w:t>143</w:t>
      </w:r>
      <w:r>
        <w:rPr>
          <w:noProof/>
        </w:rPr>
        <w:fldChar w:fldCharType="end"/>
      </w:r>
    </w:p>
    <w:p w14:paraId="2ACD1F5D" w14:textId="192DE085" w:rsidR="001A46BA" w:rsidRDefault="001A46BA">
      <w:pPr>
        <w:pStyle w:val="TOC5"/>
        <w:rPr>
          <w:rFonts w:ascii="Calibri" w:hAnsi="Calibri"/>
          <w:noProof/>
          <w:sz w:val="22"/>
          <w:szCs w:val="22"/>
          <w:lang w:eastAsia="en-GB"/>
        </w:rPr>
      </w:pPr>
      <w:r>
        <w:rPr>
          <w:noProof/>
        </w:rPr>
        <w:t>6.1.6.2.96</w:t>
      </w:r>
      <w:r>
        <w:rPr>
          <w:rFonts w:ascii="Calibri" w:hAnsi="Calibri"/>
          <w:noProof/>
          <w:sz w:val="22"/>
          <w:szCs w:val="22"/>
          <w:lang w:eastAsia="en-GB"/>
        </w:rPr>
        <w:tab/>
      </w:r>
      <w:r>
        <w:rPr>
          <w:noProof/>
        </w:rPr>
        <w:t xml:space="preserve">Type: </w:t>
      </w:r>
      <w:r w:rsidRPr="00A1319E">
        <w:rPr>
          <w:noProof/>
          <w:lang w:val="en-IN"/>
        </w:rPr>
        <w:t>TrustAfInfo</w:t>
      </w:r>
      <w:r>
        <w:rPr>
          <w:noProof/>
        </w:rPr>
        <w:tab/>
      </w:r>
      <w:r>
        <w:rPr>
          <w:noProof/>
        </w:rPr>
        <w:fldChar w:fldCharType="begin" w:fldLock="1"/>
      </w:r>
      <w:r>
        <w:rPr>
          <w:noProof/>
        </w:rPr>
        <w:instrText xml:space="preserve"> PAGEREF _Toc130820850 \h </w:instrText>
      </w:r>
      <w:r>
        <w:rPr>
          <w:noProof/>
        </w:rPr>
      </w:r>
      <w:r>
        <w:rPr>
          <w:noProof/>
        </w:rPr>
        <w:fldChar w:fldCharType="separate"/>
      </w:r>
      <w:r>
        <w:rPr>
          <w:noProof/>
        </w:rPr>
        <w:t>143</w:t>
      </w:r>
      <w:r>
        <w:rPr>
          <w:noProof/>
        </w:rPr>
        <w:fldChar w:fldCharType="end"/>
      </w:r>
    </w:p>
    <w:p w14:paraId="1A3903B6" w14:textId="271411EF" w:rsidR="001A46BA" w:rsidRDefault="001A46BA">
      <w:pPr>
        <w:pStyle w:val="TOC5"/>
        <w:rPr>
          <w:rFonts w:ascii="Calibri" w:hAnsi="Calibri"/>
          <w:noProof/>
          <w:sz w:val="22"/>
          <w:szCs w:val="22"/>
          <w:lang w:eastAsia="en-GB"/>
        </w:rPr>
      </w:pPr>
      <w:r>
        <w:rPr>
          <w:noProof/>
        </w:rPr>
        <w:t>6.1.6.2.97</w:t>
      </w:r>
      <w:r>
        <w:rPr>
          <w:rFonts w:ascii="Calibri" w:hAnsi="Calibri"/>
          <w:noProof/>
          <w:sz w:val="22"/>
          <w:szCs w:val="22"/>
          <w:lang w:eastAsia="en-GB"/>
        </w:rPr>
        <w:tab/>
      </w:r>
      <w:r>
        <w:rPr>
          <w:noProof/>
        </w:rPr>
        <w:t>Type: SnssaiInfoItem</w:t>
      </w:r>
      <w:r>
        <w:rPr>
          <w:noProof/>
        </w:rPr>
        <w:tab/>
      </w:r>
      <w:r>
        <w:rPr>
          <w:noProof/>
        </w:rPr>
        <w:fldChar w:fldCharType="begin" w:fldLock="1"/>
      </w:r>
      <w:r>
        <w:rPr>
          <w:noProof/>
        </w:rPr>
        <w:instrText xml:space="preserve"> PAGEREF _Toc130820851 \h </w:instrText>
      </w:r>
      <w:r>
        <w:rPr>
          <w:noProof/>
        </w:rPr>
      </w:r>
      <w:r>
        <w:rPr>
          <w:noProof/>
        </w:rPr>
        <w:fldChar w:fldCharType="separate"/>
      </w:r>
      <w:r>
        <w:rPr>
          <w:noProof/>
        </w:rPr>
        <w:t>143</w:t>
      </w:r>
      <w:r>
        <w:rPr>
          <w:noProof/>
        </w:rPr>
        <w:fldChar w:fldCharType="end"/>
      </w:r>
    </w:p>
    <w:p w14:paraId="18501730" w14:textId="690A7AA8" w:rsidR="001A46BA" w:rsidRDefault="001A46BA">
      <w:pPr>
        <w:pStyle w:val="TOC5"/>
        <w:rPr>
          <w:rFonts w:ascii="Calibri" w:hAnsi="Calibri"/>
          <w:noProof/>
          <w:sz w:val="22"/>
          <w:szCs w:val="22"/>
          <w:lang w:eastAsia="en-GB"/>
        </w:rPr>
      </w:pPr>
      <w:r>
        <w:rPr>
          <w:noProof/>
        </w:rPr>
        <w:t>6.1.6.2.98</w:t>
      </w:r>
      <w:r>
        <w:rPr>
          <w:rFonts w:ascii="Calibri" w:hAnsi="Calibri"/>
          <w:noProof/>
          <w:sz w:val="22"/>
          <w:szCs w:val="22"/>
          <w:lang w:eastAsia="en-GB"/>
        </w:rPr>
        <w:tab/>
      </w:r>
      <w:r>
        <w:rPr>
          <w:noProof/>
        </w:rPr>
        <w:t>Type: DnnInfoItem</w:t>
      </w:r>
      <w:r>
        <w:rPr>
          <w:noProof/>
        </w:rPr>
        <w:tab/>
      </w:r>
      <w:r>
        <w:rPr>
          <w:noProof/>
        </w:rPr>
        <w:fldChar w:fldCharType="begin" w:fldLock="1"/>
      </w:r>
      <w:r>
        <w:rPr>
          <w:noProof/>
        </w:rPr>
        <w:instrText xml:space="preserve"> PAGEREF _Toc130820852 \h </w:instrText>
      </w:r>
      <w:r>
        <w:rPr>
          <w:noProof/>
        </w:rPr>
      </w:r>
      <w:r>
        <w:rPr>
          <w:noProof/>
        </w:rPr>
        <w:fldChar w:fldCharType="separate"/>
      </w:r>
      <w:r>
        <w:rPr>
          <w:noProof/>
        </w:rPr>
        <w:t>144</w:t>
      </w:r>
      <w:r>
        <w:rPr>
          <w:noProof/>
        </w:rPr>
        <w:fldChar w:fldCharType="end"/>
      </w:r>
    </w:p>
    <w:p w14:paraId="53965D82" w14:textId="4C23DE7C" w:rsidR="001A46BA" w:rsidRDefault="001A46BA">
      <w:pPr>
        <w:pStyle w:val="TOC5"/>
        <w:rPr>
          <w:rFonts w:ascii="Calibri" w:hAnsi="Calibri"/>
          <w:noProof/>
          <w:sz w:val="22"/>
          <w:szCs w:val="22"/>
          <w:lang w:eastAsia="en-GB"/>
        </w:rPr>
      </w:pPr>
      <w:r>
        <w:rPr>
          <w:noProof/>
        </w:rPr>
        <w:t>6.1.6.2.99</w:t>
      </w:r>
      <w:r>
        <w:rPr>
          <w:rFonts w:ascii="Calibri" w:hAnsi="Calibri"/>
          <w:noProof/>
          <w:sz w:val="22"/>
          <w:szCs w:val="22"/>
          <w:lang w:eastAsia="en-GB"/>
        </w:rPr>
        <w:tab/>
      </w:r>
      <w:r>
        <w:rPr>
          <w:noProof/>
        </w:rPr>
        <w:t>Type: CollocatedNfInstance</w:t>
      </w:r>
      <w:r>
        <w:rPr>
          <w:noProof/>
        </w:rPr>
        <w:tab/>
      </w:r>
      <w:r>
        <w:rPr>
          <w:noProof/>
        </w:rPr>
        <w:fldChar w:fldCharType="begin" w:fldLock="1"/>
      </w:r>
      <w:r>
        <w:rPr>
          <w:noProof/>
        </w:rPr>
        <w:instrText xml:space="preserve"> PAGEREF _Toc130820853 \h </w:instrText>
      </w:r>
      <w:r>
        <w:rPr>
          <w:noProof/>
        </w:rPr>
      </w:r>
      <w:r>
        <w:rPr>
          <w:noProof/>
        </w:rPr>
        <w:fldChar w:fldCharType="separate"/>
      </w:r>
      <w:r>
        <w:rPr>
          <w:noProof/>
        </w:rPr>
        <w:t>144</w:t>
      </w:r>
      <w:r>
        <w:rPr>
          <w:noProof/>
        </w:rPr>
        <w:fldChar w:fldCharType="end"/>
      </w:r>
    </w:p>
    <w:p w14:paraId="4A8E3298" w14:textId="29D62AA5" w:rsidR="001A46BA" w:rsidRDefault="001A46BA">
      <w:pPr>
        <w:pStyle w:val="TOC5"/>
        <w:rPr>
          <w:rFonts w:ascii="Calibri" w:hAnsi="Calibri"/>
          <w:noProof/>
          <w:sz w:val="22"/>
          <w:szCs w:val="22"/>
          <w:lang w:eastAsia="en-GB"/>
        </w:rPr>
      </w:pPr>
      <w:r>
        <w:rPr>
          <w:noProof/>
        </w:rPr>
        <w:t>6.1.6.2.100</w:t>
      </w:r>
      <w:r>
        <w:rPr>
          <w:rFonts w:ascii="Calibri" w:hAnsi="Calibri"/>
          <w:noProof/>
          <w:sz w:val="22"/>
          <w:szCs w:val="22"/>
          <w:lang w:eastAsia="en-GB"/>
        </w:rPr>
        <w:tab/>
      </w:r>
      <w:r>
        <w:rPr>
          <w:noProof/>
        </w:rPr>
        <w:t>Type: ServiceNameListCond</w:t>
      </w:r>
      <w:r>
        <w:rPr>
          <w:noProof/>
        </w:rPr>
        <w:tab/>
      </w:r>
      <w:r>
        <w:rPr>
          <w:noProof/>
        </w:rPr>
        <w:fldChar w:fldCharType="begin" w:fldLock="1"/>
      </w:r>
      <w:r>
        <w:rPr>
          <w:noProof/>
        </w:rPr>
        <w:instrText xml:space="preserve"> PAGEREF _Toc130820854 \h </w:instrText>
      </w:r>
      <w:r>
        <w:rPr>
          <w:noProof/>
        </w:rPr>
      </w:r>
      <w:r>
        <w:rPr>
          <w:noProof/>
        </w:rPr>
        <w:fldChar w:fldCharType="separate"/>
      </w:r>
      <w:r>
        <w:rPr>
          <w:noProof/>
        </w:rPr>
        <w:t>144</w:t>
      </w:r>
      <w:r>
        <w:rPr>
          <w:noProof/>
        </w:rPr>
        <w:fldChar w:fldCharType="end"/>
      </w:r>
    </w:p>
    <w:p w14:paraId="4C37E069" w14:textId="51298481" w:rsidR="001A46BA" w:rsidRDefault="001A46BA">
      <w:pPr>
        <w:pStyle w:val="TOC5"/>
        <w:rPr>
          <w:rFonts w:ascii="Calibri" w:hAnsi="Calibri"/>
          <w:noProof/>
          <w:sz w:val="22"/>
          <w:szCs w:val="22"/>
          <w:lang w:eastAsia="en-GB"/>
        </w:rPr>
      </w:pPr>
      <w:r>
        <w:rPr>
          <w:noProof/>
        </w:rPr>
        <w:t>6.1.6.2.101</w:t>
      </w:r>
      <w:r>
        <w:rPr>
          <w:rFonts w:ascii="Calibri" w:hAnsi="Calibri"/>
          <w:noProof/>
          <w:sz w:val="22"/>
          <w:szCs w:val="22"/>
          <w:lang w:eastAsia="en-GB"/>
        </w:rPr>
        <w:tab/>
      </w:r>
      <w:r>
        <w:rPr>
          <w:noProof/>
        </w:rPr>
        <w:t>Type: NfGroupListCond</w:t>
      </w:r>
      <w:r>
        <w:rPr>
          <w:noProof/>
        </w:rPr>
        <w:tab/>
      </w:r>
      <w:r>
        <w:rPr>
          <w:noProof/>
        </w:rPr>
        <w:fldChar w:fldCharType="begin" w:fldLock="1"/>
      </w:r>
      <w:r>
        <w:rPr>
          <w:noProof/>
        </w:rPr>
        <w:instrText xml:space="preserve"> PAGEREF _Toc130820855 \h </w:instrText>
      </w:r>
      <w:r>
        <w:rPr>
          <w:noProof/>
        </w:rPr>
      </w:r>
      <w:r>
        <w:rPr>
          <w:noProof/>
        </w:rPr>
        <w:fldChar w:fldCharType="separate"/>
      </w:r>
      <w:r>
        <w:rPr>
          <w:noProof/>
        </w:rPr>
        <w:t>144</w:t>
      </w:r>
      <w:r>
        <w:rPr>
          <w:noProof/>
        </w:rPr>
        <w:fldChar w:fldCharType="end"/>
      </w:r>
    </w:p>
    <w:p w14:paraId="16A90B44" w14:textId="00353734" w:rsidR="001A46BA" w:rsidRDefault="001A46BA">
      <w:pPr>
        <w:pStyle w:val="TOC5"/>
        <w:rPr>
          <w:rFonts w:ascii="Calibri" w:hAnsi="Calibri"/>
          <w:noProof/>
          <w:sz w:val="22"/>
          <w:szCs w:val="22"/>
          <w:lang w:eastAsia="en-GB"/>
        </w:rPr>
      </w:pPr>
      <w:r>
        <w:rPr>
          <w:noProof/>
        </w:rPr>
        <w:t>6.1.6.2.102</w:t>
      </w:r>
      <w:r>
        <w:rPr>
          <w:rFonts w:ascii="Calibri" w:hAnsi="Calibri"/>
          <w:noProof/>
          <w:sz w:val="22"/>
          <w:szCs w:val="22"/>
          <w:lang w:eastAsia="en-GB"/>
        </w:rPr>
        <w:tab/>
      </w:r>
      <w:r>
        <w:rPr>
          <w:noProof/>
        </w:rPr>
        <w:t>Type: PlmnOauth2</w:t>
      </w:r>
      <w:r>
        <w:rPr>
          <w:noProof/>
        </w:rPr>
        <w:tab/>
      </w:r>
      <w:r>
        <w:rPr>
          <w:noProof/>
        </w:rPr>
        <w:fldChar w:fldCharType="begin" w:fldLock="1"/>
      </w:r>
      <w:r>
        <w:rPr>
          <w:noProof/>
        </w:rPr>
        <w:instrText xml:space="preserve"> PAGEREF _Toc130820856 \h </w:instrText>
      </w:r>
      <w:r>
        <w:rPr>
          <w:noProof/>
        </w:rPr>
      </w:r>
      <w:r>
        <w:rPr>
          <w:noProof/>
        </w:rPr>
        <w:fldChar w:fldCharType="separate"/>
      </w:r>
      <w:r>
        <w:rPr>
          <w:noProof/>
        </w:rPr>
        <w:t>145</w:t>
      </w:r>
      <w:r>
        <w:rPr>
          <w:noProof/>
        </w:rPr>
        <w:fldChar w:fldCharType="end"/>
      </w:r>
    </w:p>
    <w:p w14:paraId="6E21F17D" w14:textId="31889A00" w:rsidR="001A46BA" w:rsidRDefault="001A46BA">
      <w:pPr>
        <w:pStyle w:val="TOC5"/>
        <w:rPr>
          <w:rFonts w:ascii="Calibri" w:hAnsi="Calibri"/>
          <w:noProof/>
          <w:sz w:val="22"/>
          <w:szCs w:val="22"/>
          <w:lang w:eastAsia="en-GB"/>
        </w:rPr>
      </w:pPr>
      <w:r>
        <w:rPr>
          <w:noProof/>
        </w:rPr>
        <w:t>6.1.6.2.103</w:t>
      </w:r>
      <w:r>
        <w:rPr>
          <w:rFonts w:ascii="Calibri" w:hAnsi="Calibri"/>
          <w:noProof/>
          <w:sz w:val="22"/>
          <w:szCs w:val="22"/>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_Toc130820857 \h </w:instrText>
      </w:r>
      <w:r>
        <w:rPr>
          <w:noProof/>
        </w:rPr>
      </w:r>
      <w:r>
        <w:rPr>
          <w:noProof/>
        </w:rPr>
        <w:fldChar w:fldCharType="separate"/>
      </w:r>
      <w:r>
        <w:rPr>
          <w:noProof/>
        </w:rPr>
        <w:t>145</w:t>
      </w:r>
      <w:r>
        <w:rPr>
          <w:noProof/>
        </w:rPr>
        <w:fldChar w:fldCharType="end"/>
      </w:r>
    </w:p>
    <w:p w14:paraId="273A34AF" w14:textId="6BF11BCF" w:rsidR="001A46BA" w:rsidRDefault="001A46BA">
      <w:pPr>
        <w:pStyle w:val="TOC5"/>
        <w:rPr>
          <w:rFonts w:ascii="Calibri" w:hAnsi="Calibri"/>
          <w:noProof/>
          <w:sz w:val="22"/>
          <w:szCs w:val="22"/>
          <w:lang w:eastAsia="en-GB"/>
        </w:rPr>
      </w:pPr>
      <w:r>
        <w:rPr>
          <w:noProof/>
        </w:rPr>
        <w:t>6.1.6.2.104</w:t>
      </w:r>
      <w:r>
        <w:rPr>
          <w:rFonts w:ascii="Calibri" w:hAnsi="Calibri"/>
          <w:noProof/>
          <w:sz w:val="22"/>
          <w:szCs w:val="22"/>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_Toc130820858 \h </w:instrText>
      </w:r>
      <w:r>
        <w:rPr>
          <w:noProof/>
        </w:rPr>
      </w:r>
      <w:r>
        <w:rPr>
          <w:noProof/>
        </w:rPr>
        <w:fldChar w:fldCharType="separate"/>
      </w:r>
      <w:r>
        <w:rPr>
          <w:noProof/>
        </w:rPr>
        <w:t>145</w:t>
      </w:r>
      <w:r>
        <w:rPr>
          <w:noProof/>
        </w:rPr>
        <w:fldChar w:fldCharType="end"/>
      </w:r>
    </w:p>
    <w:p w14:paraId="7F03E32E" w14:textId="1FE0AA13" w:rsidR="001A46BA" w:rsidRDefault="001A46BA">
      <w:pPr>
        <w:pStyle w:val="TOC5"/>
        <w:rPr>
          <w:rFonts w:ascii="Calibri" w:hAnsi="Calibri"/>
          <w:noProof/>
          <w:sz w:val="22"/>
          <w:szCs w:val="22"/>
          <w:lang w:eastAsia="en-GB"/>
        </w:rPr>
      </w:pPr>
      <w:r>
        <w:rPr>
          <w:noProof/>
        </w:rPr>
        <w:t>6.1.6.2.105</w:t>
      </w:r>
      <w:r>
        <w:rPr>
          <w:rFonts w:ascii="Calibri" w:hAnsi="Calibri"/>
          <w:noProof/>
          <w:sz w:val="22"/>
          <w:szCs w:val="22"/>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_Toc130820859 \h </w:instrText>
      </w:r>
      <w:r>
        <w:rPr>
          <w:noProof/>
        </w:rPr>
      </w:r>
      <w:r>
        <w:rPr>
          <w:noProof/>
        </w:rPr>
        <w:fldChar w:fldCharType="separate"/>
      </w:r>
      <w:r>
        <w:rPr>
          <w:noProof/>
        </w:rPr>
        <w:t>146</w:t>
      </w:r>
      <w:r>
        <w:rPr>
          <w:noProof/>
        </w:rPr>
        <w:fldChar w:fldCharType="end"/>
      </w:r>
    </w:p>
    <w:p w14:paraId="532F5219" w14:textId="1FF71A5C" w:rsidR="001A46BA" w:rsidRDefault="001A46BA">
      <w:pPr>
        <w:pStyle w:val="TOC5"/>
        <w:rPr>
          <w:rFonts w:ascii="Calibri" w:hAnsi="Calibri"/>
          <w:noProof/>
          <w:sz w:val="22"/>
          <w:szCs w:val="22"/>
          <w:lang w:eastAsia="en-GB"/>
        </w:rPr>
      </w:pPr>
      <w:r>
        <w:rPr>
          <w:noProof/>
        </w:rPr>
        <w:t>6.1.6.2.106</w:t>
      </w:r>
      <w:r>
        <w:rPr>
          <w:rFonts w:ascii="Calibri" w:hAnsi="Calibri"/>
          <w:noProof/>
          <w:sz w:val="22"/>
          <w:szCs w:val="22"/>
          <w:lang w:eastAsia="en-GB"/>
        </w:rPr>
        <w:tab/>
      </w:r>
      <w:r>
        <w:rPr>
          <w:noProof/>
        </w:rPr>
        <w:t>Type: SharedDataIdRange</w:t>
      </w:r>
      <w:r>
        <w:rPr>
          <w:noProof/>
        </w:rPr>
        <w:tab/>
      </w:r>
      <w:r>
        <w:rPr>
          <w:noProof/>
        </w:rPr>
        <w:fldChar w:fldCharType="begin" w:fldLock="1"/>
      </w:r>
      <w:r>
        <w:rPr>
          <w:noProof/>
        </w:rPr>
        <w:instrText xml:space="preserve"> PAGEREF _Toc130820860 \h </w:instrText>
      </w:r>
      <w:r>
        <w:rPr>
          <w:noProof/>
        </w:rPr>
      </w:r>
      <w:r>
        <w:rPr>
          <w:noProof/>
        </w:rPr>
        <w:fldChar w:fldCharType="separate"/>
      </w:r>
      <w:r>
        <w:rPr>
          <w:noProof/>
        </w:rPr>
        <w:t>146</w:t>
      </w:r>
      <w:r>
        <w:rPr>
          <w:noProof/>
        </w:rPr>
        <w:fldChar w:fldCharType="end"/>
      </w:r>
    </w:p>
    <w:p w14:paraId="596D629F" w14:textId="6325A9E1" w:rsidR="001A46BA" w:rsidRDefault="001A46BA">
      <w:pPr>
        <w:pStyle w:val="TOC5"/>
        <w:rPr>
          <w:rFonts w:ascii="Calibri" w:hAnsi="Calibri"/>
          <w:noProof/>
          <w:sz w:val="22"/>
          <w:szCs w:val="22"/>
          <w:lang w:eastAsia="en-GB"/>
        </w:rPr>
      </w:pPr>
      <w:r>
        <w:rPr>
          <w:noProof/>
        </w:rPr>
        <w:t>6.1.6.2.107</w:t>
      </w:r>
      <w:r>
        <w:rPr>
          <w:rFonts w:ascii="Calibri" w:hAnsi="Calibri"/>
          <w:noProof/>
          <w:sz w:val="22"/>
          <w:szCs w:val="22"/>
          <w:lang w:eastAsia="en-GB"/>
        </w:rPr>
        <w:tab/>
      </w:r>
      <w:r>
        <w:rPr>
          <w:noProof/>
        </w:rPr>
        <w:t>Type: SubscriptionContext</w:t>
      </w:r>
      <w:r>
        <w:rPr>
          <w:noProof/>
        </w:rPr>
        <w:tab/>
      </w:r>
      <w:r>
        <w:rPr>
          <w:noProof/>
        </w:rPr>
        <w:fldChar w:fldCharType="begin" w:fldLock="1"/>
      </w:r>
      <w:r>
        <w:rPr>
          <w:noProof/>
        </w:rPr>
        <w:instrText xml:space="preserve"> PAGEREF _Toc130820861 \h </w:instrText>
      </w:r>
      <w:r>
        <w:rPr>
          <w:noProof/>
        </w:rPr>
      </w:r>
      <w:r>
        <w:rPr>
          <w:noProof/>
        </w:rPr>
        <w:fldChar w:fldCharType="separate"/>
      </w:r>
      <w:r>
        <w:rPr>
          <w:noProof/>
        </w:rPr>
        <w:t>147</w:t>
      </w:r>
      <w:r>
        <w:rPr>
          <w:noProof/>
        </w:rPr>
        <w:fldChar w:fldCharType="end"/>
      </w:r>
    </w:p>
    <w:p w14:paraId="546D49EC" w14:textId="79CAA410" w:rsidR="001A46BA" w:rsidRDefault="001A46BA">
      <w:pPr>
        <w:pStyle w:val="TOC5"/>
        <w:rPr>
          <w:rFonts w:ascii="Calibri" w:hAnsi="Calibri"/>
          <w:noProof/>
          <w:sz w:val="22"/>
          <w:szCs w:val="22"/>
          <w:lang w:eastAsia="en-GB"/>
        </w:rPr>
      </w:pPr>
      <w:r>
        <w:rPr>
          <w:noProof/>
        </w:rPr>
        <w:t>6.1.6.2.108</w:t>
      </w:r>
      <w:r>
        <w:rPr>
          <w:rFonts w:ascii="Calibri" w:hAnsi="Calibri"/>
          <w:noProof/>
          <w:sz w:val="22"/>
          <w:szCs w:val="22"/>
          <w:lang w:eastAsia="en-GB"/>
        </w:rPr>
        <w:tab/>
      </w:r>
      <w:r>
        <w:rPr>
          <w:noProof/>
        </w:rPr>
        <w:t>Type: IwmscInfo</w:t>
      </w:r>
      <w:r>
        <w:rPr>
          <w:noProof/>
        </w:rPr>
        <w:tab/>
      </w:r>
      <w:r>
        <w:rPr>
          <w:noProof/>
        </w:rPr>
        <w:fldChar w:fldCharType="begin" w:fldLock="1"/>
      </w:r>
      <w:r>
        <w:rPr>
          <w:noProof/>
        </w:rPr>
        <w:instrText xml:space="preserve"> PAGEREF _Toc130820862 \h </w:instrText>
      </w:r>
      <w:r>
        <w:rPr>
          <w:noProof/>
        </w:rPr>
      </w:r>
      <w:r>
        <w:rPr>
          <w:noProof/>
        </w:rPr>
        <w:fldChar w:fldCharType="separate"/>
      </w:r>
      <w:r>
        <w:rPr>
          <w:noProof/>
        </w:rPr>
        <w:t>147</w:t>
      </w:r>
      <w:r>
        <w:rPr>
          <w:noProof/>
        </w:rPr>
        <w:fldChar w:fldCharType="end"/>
      </w:r>
    </w:p>
    <w:p w14:paraId="7FB9CC9B" w14:textId="7D82E5D4" w:rsidR="001A46BA" w:rsidRDefault="001A46BA">
      <w:pPr>
        <w:pStyle w:val="TOC5"/>
        <w:rPr>
          <w:rFonts w:ascii="Calibri" w:hAnsi="Calibri"/>
          <w:noProof/>
          <w:sz w:val="22"/>
          <w:szCs w:val="22"/>
          <w:lang w:eastAsia="en-GB"/>
        </w:rPr>
      </w:pPr>
      <w:r>
        <w:rPr>
          <w:noProof/>
        </w:rPr>
        <w:t>6.1.6.2.109</w:t>
      </w:r>
      <w:r>
        <w:rPr>
          <w:rFonts w:ascii="Calibri" w:hAnsi="Calibri"/>
          <w:noProof/>
          <w:sz w:val="22"/>
          <w:szCs w:val="22"/>
          <w:lang w:eastAsia="en-GB"/>
        </w:rPr>
        <w:tab/>
      </w:r>
      <w:r>
        <w:rPr>
          <w:noProof/>
        </w:rPr>
        <w:t>Type: MnpfInfo</w:t>
      </w:r>
      <w:r>
        <w:rPr>
          <w:noProof/>
        </w:rPr>
        <w:tab/>
      </w:r>
      <w:r>
        <w:rPr>
          <w:noProof/>
        </w:rPr>
        <w:fldChar w:fldCharType="begin" w:fldLock="1"/>
      </w:r>
      <w:r>
        <w:rPr>
          <w:noProof/>
        </w:rPr>
        <w:instrText xml:space="preserve"> PAGEREF _Toc130820863 \h </w:instrText>
      </w:r>
      <w:r>
        <w:rPr>
          <w:noProof/>
        </w:rPr>
      </w:r>
      <w:r>
        <w:rPr>
          <w:noProof/>
        </w:rPr>
        <w:fldChar w:fldCharType="separate"/>
      </w:r>
      <w:r>
        <w:rPr>
          <w:noProof/>
        </w:rPr>
        <w:t>147</w:t>
      </w:r>
      <w:r>
        <w:rPr>
          <w:noProof/>
        </w:rPr>
        <w:fldChar w:fldCharType="end"/>
      </w:r>
    </w:p>
    <w:p w14:paraId="15EB4967" w14:textId="7F7A70C1" w:rsidR="001A46BA" w:rsidRDefault="001A46BA">
      <w:pPr>
        <w:pStyle w:val="TOC5"/>
        <w:rPr>
          <w:rFonts w:ascii="Calibri" w:hAnsi="Calibri"/>
          <w:noProof/>
          <w:sz w:val="22"/>
          <w:szCs w:val="22"/>
          <w:lang w:eastAsia="en-GB"/>
        </w:rPr>
      </w:pPr>
      <w:r>
        <w:rPr>
          <w:noProof/>
        </w:rPr>
        <w:t>6.1.6.2.110</w:t>
      </w:r>
      <w:r>
        <w:rPr>
          <w:rFonts w:ascii="Calibri" w:hAnsi="Calibri"/>
          <w:noProof/>
          <w:sz w:val="22"/>
          <w:szCs w:val="22"/>
          <w:lang w:eastAsia="en-GB"/>
        </w:rPr>
        <w:tab/>
      </w:r>
      <w:r>
        <w:rPr>
          <w:noProof/>
        </w:rPr>
        <w:t>Type: DefSubServiceInfo</w:t>
      </w:r>
      <w:r>
        <w:rPr>
          <w:noProof/>
        </w:rPr>
        <w:tab/>
      </w:r>
      <w:r>
        <w:rPr>
          <w:noProof/>
        </w:rPr>
        <w:fldChar w:fldCharType="begin" w:fldLock="1"/>
      </w:r>
      <w:r>
        <w:rPr>
          <w:noProof/>
        </w:rPr>
        <w:instrText xml:space="preserve"> PAGEREF _Toc130820864 \h </w:instrText>
      </w:r>
      <w:r>
        <w:rPr>
          <w:noProof/>
        </w:rPr>
      </w:r>
      <w:r>
        <w:rPr>
          <w:noProof/>
        </w:rPr>
        <w:fldChar w:fldCharType="separate"/>
      </w:r>
      <w:r>
        <w:rPr>
          <w:noProof/>
        </w:rPr>
        <w:t>147</w:t>
      </w:r>
      <w:r>
        <w:rPr>
          <w:noProof/>
        </w:rPr>
        <w:fldChar w:fldCharType="end"/>
      </w:r>
    </w:p>
    <w:p w14:paraId="7E6BA7E4" w14:textId="32CBBB2F" w:rsidR="001A46BA" w:rsidRDefault="001A46BA">
      <w:pPr>
        <w:pStyle w:val="TOC5"/>
        <w:rPr>
          <w:rFonts w:ascii="Calibri" w:hAnsi="Calibri"/>
          <w:noProof/>
          <w:sz w:val="22"/>
          <w:szCs w:val="22"/>
          <w:lang w:eastAsia="en-GB"/>
        </w:rPr>
      </w:pPr>
      <w:r>
        <w:rPr>
          <w:noProof/>
        </w:rPr>
        <w:t>6.1.6.2.111</w:t>
      </w:r>
      <w:r>
        <w:rPr>
          <w:rFonts w:ascii="Calibri" w:hAnsi="Calibri"/>
          <w:noProof/>
          <w:sz w:val="22"/>
          <w:szCs w:val="22"/>
          <w:lang w:eastAsia="en-GB"/>
        </w:rPr>
        <w:tab/>
      </w:r>
      <w:r>
        <w:rPr>
          <w:noProof/>
        </w:rPr>
        <w:t>Type: LocalityDescriptionItem</w:t>
      </w:r>
      <w:r>
        <w:rPr>
          <w:noProof/>
        </w:rPr>
        <w:tab/>
      </w:r>
      <w:r>
        <w:rPr>
          <w:noProof/>
        </w:rPr>
        <w:fldChar w:fldCharType="begin" w:fldLock="1"/>
      </w:r>
      <w:r>
        <w:rPr>
          <w:noProof/>
        </w:rPr>
        <w:instrText xml:space="preserve"> PAGEREF _Toc130820865 \h </w:instrText>
      </w:r>
      <w:r>
        <w:rPr>
          <w:noProof/>
        </w:rPr>
      </w:r>
      <w:r>
        <w:rPr>
          <w:noProof/>
        </w:rPr>
        <w:fldChar w:fldCharType="separate"/>
      </w:r>
      <w:r>
        <w:rPr>
          <w:noProof/>
        </w:rPr>
        <w:t>148</w:t>
      </w:r>
      <w:r>
        <w:rPr>
          <w:noProof/>
        </w:rPr>
        <w:fldChar w:fldCharType="end"/>
      </w:r>
    </w:p>
    <w:p w14:paraId="0314CDDE" w14:textId="2D6779C9" w:rsidR="001A46BA" w:rsidRDefault="001A46BA">
      <w:pPr>
        <w:pStyle w:val="TOC5"/>
        <w:rPr>
          <w:rFonts w:ascii="Calibri" w:hAnsi="Calibri"/>
          <w:noProof/>
          <w:sz w:val="22"/>
          <w:szCs w:val="22"/>
          <w:lang w:eastAsia="en-GB"/>
        </w:rPr>
      </w:pPr>
      <w:r>
        <w:rPr>
          <w:noProof/>
        </w:rPr>
        <w:t>6.1.6.2.112</w:t>
      </w:r>
      <w:r>
        <w:rPr>
          <w:rFonts w:ascii="Calibri" w:hAnsi="Calibri"/>
          <w:noProof/>
          <w:sz w:val="22"/>
          <w:szCs w:val="22"/>
          <w:lang w:eastAsia="en-GB"/>
        </w:rPr>
        <w:tab/>
      </w:r>
      <w:r>
        <w:rPr>
          <w:noProof/>
        </w:rPr>
        <w:t>Type: LocalityDescription</w:t>
      </w:r>
      <w:r>
        <w:rPr>
          <w:noProof/>
        </w:rPr>
        <w:tab/>
      </w:r>
      <w:r>
        <w:rPr>
          <w:noProof/>
        </w:rPr>
        <w:fldChar w:fldCharType="begin" w:fldLock="1"/>
      </w:r>
      <w:r>
        <w:rPr>
          <w:noProof/>
        </w:rPr>
        <w:instrText xml:space="preserve"> PAGEREF _Toc130820866 \h </w:instrText>
      </w:r>
      <w:r>
        <w:rPr>
          <w:noProof/>
        </w:rPr>
      </w:r>
      <w:r>
        <w:rPr>
          <w:noProof/>
        </w:rPr>
        <w:fldChar w:fldCharType="separate"/>
      </w:r>
      <w:r>
        <w:rPr>
          <w:noProof/>
        </w:rPr>
        <w:t>148</w:t>
      </w:r>
      <w:r>
        <w:rPr>
          <w:noProof/>
        </w:rPr>
        <w:fldChar w:fldCharType="end"/>
      </w:r>
    </w:p>
    <w:p w14:paraId="502A70D3" w14:textId="55A54E8F" w:rsidR="001A46BA" w:rsidRDefault="001A46BA">
      <w:pPr>
        <w:pStyle w:val="TOC5"/>
        <w:rPr>
          <w:rFonts w:ascii="Calibri" w:hAnsi="Calibri"/>
          <w:noProof/>
          <w:sz w:val="22"/>
          <w:szCs w:val="22"/>
          <w:lang w:eastAsia="en-GB"/>
        </w:rPr>
      </w:pPr>
      <w:r>
        <w:rPr>
          <w:noProof/>
        </w:rPr>
        <w:t>6.1.6.2.113</w:t>
      </w:r>
      <w:r>
        <w:rPr>
          <w:rFonts w:ascii="Calibri" w:hAnsi="Calibri"/>
          <w:noProof/>
          <w:sz w:val="22"/>
          <w:szCs w:val="22"/>
          <w:lang w:eastAsia="en-GB"/>
        </w:rPr>
        <w:tab/>
      </w:r>
      <w:r>
        <w:rPr>
          <w:noProof/>
        </w:rPr>
        <w:t>Type: SmsfInfo</w:t>
      </w:r>
      <w:r>
        <w:rPr>
          <w:noProof/>
        </w:rPr>
        <w:tab/>
      </w:r>
      <w:r>
        <w:rPr>
          <w:noProof/>
        </w:rPr>
        <w:fldChar w:fldCharType="begin" w:fldLock="1"/>
      </w:r>
      <w:r>
        <w:rPr>
          <w:noProof/>
        </w:rPr>
        <w:instrText xml:space="preserve"> PAGEREF _Toc130820867 \h </w:instrText>
      </w:r>
      <w:r>
        <w:rPr>
          <w:noProof/>
        </w:rPr>
      </w:r>
      <w:r>
        <w:rPr>
          <w:noProof/>
        </w:rPr>
        <w:fldChar w:fldCharType="separate"/>
      </w:r>
      <w:r>
        <w:rPr>
          <w:noProof/>
        </w:rPr>
        <w:t>148</w:t>
      </w:r>
      <w:r>
        <w:rPr>
          <w:noProof/>
        </w:rPr>
        <w:fldChar w:fldCharType="end"/>
      </w:r>
    </w:p>
    <w:p w14:paraId="07372AD2" w14:textId="2526F0B7" w:rsidR="001A46BA" w:rsidRDefault="001A46BA">
      <w:pPr>
        <w:pStyle w:val="TOC4"/>
        <w:rPr>
          <w:rFonts w:ascii="Calibri" w:hAnsi="Calibri"/>
          <w:noProof/>
          <w:sz w:val="22"/>
          <w:szCs w:val="22"/>
          <w:lang w:eastAsia="en-GB"/>
        </w:rPr>
      </w:pPr>
      <w:r w:rsidRPr="00A1319E">
        <w:rPr>
          <w:noProof/>
          <w:lang w:val="en-US"/>
        </w:rPr>
        <w:t>6.1.6.3</w:t>
      </w:r>
      <w:r>
        <w:rPr>
          <w:rFonts w:ascii="Calibri" w:hAnsi="Calibri"/>
          <w:noProof/>
          <w:sz w:val="22"/>
          <w:szCs w:val="22"/>
          <w:lang w:eastAsia="en-GB"/>
        </w:rPr>
        <w:tab/>
      </w:r>
      <w:r w:rsidRPr="00A1319E">
        <w:rPr>
          <w:noProof/>
          <w:lang w:val="en-US"/>
        </w:rPr>
        <w:t>Simple data types and enumerations</w:t>
      </w:r>
      <w:r>
        <w:rPr>
          <w:noProof/>
        </w:rPr>
        <w:tab/>
      </w:r>
      <w:r>
        <w:rPr>
          <w:noProof/>
        </w:rPr>
        <w:fldChar w:fldCharType="begin" w:fldLock="1"/>
      </w:r>
      <w:r>
        <w:rPr>
          <w:noProof/>
        </w:rPr>
        <w:instrText xml:space="preserve"> PAGEREF _Toc130820868 \h </w:instrText>
      </w:r>
      <w:r>
        <w:rPr>
          <w:noProof/>
        </w:rPr>
      </w:r>
      <w:r>
        <w:rPr>
          <w:noProof/>
        </w:rPr>
        <w:fldChar w:fldCharType="separate"/>
      </w:r>
      <w:r>
        <w:rPr>
          <w:noProof/>
        </w:rPr>
        <w:t>148</w:t>
      </w:r>
      <w:r>
        <w:rPr>
          <w:noProof/>
        </w:rPr>
        <w:fldChar w:fldCharType="end"/>
      </w:r>
    </w:p>
    <w:p w14:paraId="6A726E70" w14:textId="04FDEF60" w:rsidR="001A46BA" w:rsidRDefault="001A46BA">
      <w:pPr>
        <w:pStyle w:val="TOC5"/>
        <w:rPr>
          <w:rFonts w:ascii="Calibri" w:hAnsi="Calibri"/>
          <w:noProof/>
          <w:sz w:val="22"/>
          <w:szCs w:val="22"/>
          <w:lang w:eastAsia="en-GB"/>
        </w:rPr>
      </w:pPr>
      <w:r>
        <w:rPr>
          <w:noProof/>
        </w:rPr>
        <w:t>6.1.6.3.1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_Toc130820869 \h </w:instrText>
      </w:r>
      <w:r>
        <w:rPr>
          <w:noProof/>
        </w:rPr>
      </w:r>
      <w:r>
        <w:rPr>
          <w:noProof/>
        </w:rPr>
        <w:fldChar w:fldCharType="separate"/>
      </w:r>
      <w:r>
        <w:rPr>
          <w:noProof/>
        </w:rPr>
        <w:t>148</w:t>
      </w:r>
      <w:r>
        <w:rPr>
          <w:noProof/>
        </w:rPr>
        <w:fldChar w:fldCharType="end"/>
      </w:r>
    </w:p>
    <w:p w14:paraId="4303A8B6" w14:textId="6A312C1B" w:rsidR="001A46BA" w:rsidRDefault="001A46BA">
      <w:pPr>
        <w:pStyle w:val="TOC5"/>
        <w:rPr>
          <w:rFonts w:ascii="Calibri" w:hAnsi="Calibri"/>
          <w:noProof/>
          <w:sz w:val="22"/>
          <w:szCs w:val="22"/>
          <w:lang w:eastAsia="en-GB"/>
        </w:rPr>
      </w:pPr>
      <w:r>
        <w:rPr>
          <w:noProof/>
        </w:rPr>
        <w:t>6.1.6.3.2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_Toc130820870 \h </w:instrText>
      </w:r>
      <w:r>
        <w:rPr>
          <w:noProof/>
        </w:rPr>
      </w:r>
      <w:r>
        <w:rPr>
          <w:noProof/>
        </w:rPr>
        <w:fldChar w:fldCharType="separate"/>
      </w:r>
      <w:r>
        <w:rPr>
          <w:noProof/>
        </w:rPr>
        <w:t>149</w:t>
      </w:r>
      <w:r>
        <w:rPr>
          <w:noProof/>
        </w:rPr>
        <w:fldChar w:fldCharType="end"/>
      </w:r>
    </w:p>
    <w:p w14:paraId="7E6C28C7" w14:textId="3F814D13" w:rsidR="001A46BA" w:rsidRDefault="001A46BA">
      <w:pPr>
        <w:pStyle w:val="TOC5"/>
        <w:rPr>
          <w:rFonts w:ascii="Calibri" w:hAnsi="Calibri"/>
          <w:noProof/>
          <w:sz w:val="22"/>
          <w:szCs w:val="22"/>
          <w:lang w:eastAsia="en-GB"/>
        </w:rPr>
      </w:pPr>
      <w:r>
        <w:rPr>
          <w:noProof/>
        </w:rPr>
        <w:t>6.1.6.3.3</w:t>
      </w:r>
      <w:r>
        <w:rPr>
          <w:rFonts w:ascii="Calibri" w:hAnsi="Calibri"/>
          <w:noProof/>
          <w:sz w:val="22"/>
          <w:szCs w:val="22"/>
          <w:lang w:eastAsia="en-GB"/>
        </w:rPr>
        <w:tab/>
      </w:r>
      <w:r>
        <w:rPr>
          <w:noProof/>
        </w:rPr>
        <w:t>Enumeration: NFType</w:t>
      </w:r>
      <w:r>
        <w:rPr>
          <w:noProof/>
        </w:rPr>
        <w:tab/>
      </w:r>
      <w:r>
        <w:rPr>
          <w:noProof/>
        </w:rPr>
        <w:fldChar w:fldCharType="begin" w:fldLock="1"/>
      </w:r>
      <w:r>
        <w:rPr>
          <w:noProof/>
        </w:rPr>
        <w:instrText xml:space="preserve"> PAGEREF _Toc130820871 \h </w:instrText>
      </w:r>
      <w:r>
        <w:rPr>
          <w:noProof/>
        </w:rPr>
      </w:r>
      <w:r>
        <w:rPr>
          <w:noProof/>
        </w:rPr>
        <w:fldChar w:fldCharType="separate"/>
      </w:r>
      <w:r>
        <w:rPr>
          <w:noProof/>
        </w:rPr>
        <w:t>149</w:t>
      </w:r>
      <w:r>
        <w:rPr>
          <w:noProof/>
        </w:rPr>
        <w:fldChar w:fldCharType="end"/>
      </w:r>
    </w:p>
    <w:p w14:paraId="16655242" w14:textId="2071321C" w:rsidR="001A46BA" w:rsidRDefault="001A46BA">
      <w:pPr>
        <w:pStyle w:val="TOC5"/>
        <w:rPr>
          <w:rFonts w:ascii="Calibri" w:hAnsi="Calibri"/>
          <w:noProof/>
          <w:sz w:val="22"/>
          <w:szCs w:val="22"/>
          <w:lang w:eastAsia="en-GB"/>
        </w:rPr>
      </w:pPr>
      <w:r>
        <w:rPr>
          <w:noProof/>
        </w:rPr>
        <w:t>6.1.6.3.4</w:t>
      </w:r>
      <w:r>
        <w:rPr>
          <w:rFonts w:ascii="Calibri" w:hAnsi="Calibri"/>
          <w:noProof/>
          <w:sz w:val="22"/>
          <w:szCs w:val="22"/>
          <w:lang w:eastAsia="en-GB"/>
        </w:rPr>
        <w:tab/>
      </w:r>
      <w:r>
        <w:rPr>
          <w:noProof/>
        </w:rPr>
        <w:t>Enumeration: NotificationType</w:t>
      </w:r>
      <w:r>
        <w:rPr>
          <w:noProof/>
        </w:rPr>
        <w:tab/>
      </w:r>
      <w:r>
        <w:rPr>
          <w:noProof/>
        </w:rPr>
        <w:fldChar w:fldCharType="begin" w:fldLock="1"/>
      </w:r>
      <w:r>
        <w:rPr>
          <w:noProof/>
        </w:rPr>
        <w:instrText xml:space="preserve"> PAGEREF _Toc130820872 \h </w:instrText>
      </w:r>
      <w:r>
        <w:rPr>
          <w:noProof/>
        </w:rPr>
      </w:r>
      <w:r>
        <w:rPr>
          <w:noProof/>
        </w:rPr>
        <w:fldChar w:fldCharType="separate"/>
      </w:r>
      <w:r>
        <w:rPr>
          <w:noProof/>
        </w:rPr>
        <w:t>151</w:t>
      </w:r>
      <w:r>
        <w:rPr>
          <w:noProof/>
        </w:rPr>
        <w:fldChar w:fldCharType="end"/>
      </w:r>
    </w:p>
    <w:p w14:paraId="48115A1C" w14:textId="1F0A427A" w:rsidR="001A46BA" w:rsidRDefault="001A46BA">
      <w:pPr>
        <w:pStyle w:val="TOC5"/>
        <w:rPr>
          <w:rFonts w:ascii="Calibri" w:hAnsi="Calibri"/>
          <w:noProof/>
          <w:sz w:val="22"/>
          <w:szCs w:val="22"/>
          <w:lang w:eastAsia="en-GB"/>
        </w:rPr>
      </w:pPr>
      <w:r>
        <w:rPr>
          <w:noProof/>
        </w:rPr>
        <w:t>6.1.6.3.5</w:t>
      </w:r>
      <w:r>
        <w:rPr>
          <w:rFonts w:ascii="Calibri" w:hAnsi="Calibri"/>
          <w:noProof/>
          <w:sz w:val="22"/>
          <w:szCs w:val="22"/>
          <w:lang w:eastAsia="en-GB"/>
        </w:rPr>
        <w:tab/>
      </w:r>
      <w:r>
        <w:rPr>
          <w:noProof/>
        </w:rPr>
        <w:t>Enumeration: TransportProtocol</w:t>
      </w:r>
      <w:r>
        <w:rPr>
          <w:noProof/>
        </w:rPr>
        <w:tab/>
      </w:r>
      <w:r>
        <w:rPr>
          <w:noProof/>
        </w:rPr>
        <w:fldChar w:fldCharType="begin" w:fldLock="1"/>
      </w:r>
      <w:r>
        <w:rPr>
          <w:noProof/>
        </w:rPr>
        <w:instrText xml:space="preserve"> PAGEREF _Toc130820873 \h </w:instrText>
      </w:r>
      <w:r>
        <w:rPr>
          <w:noProof/>
        </w:rPr>
      </w:r>
      <w:r>
        <w:rPr>
          <w:noProof/>
        </w:rPr>
        <w:fldChar w:fldCharType="separate"/>
      </w:r>
      <w:r>
        <w:rPr>
          <w:noProof/>
        </w:rPr>
        <w:t>152</w:t>
      </w:r>
      <w:r>
        <w:rPr>
          <w:noProof/>
        </w:rPr>
        <w:fldChar w:fldCharType="end"/>
      </w:r>
    </w:p>
    <w:p w14:paraId="5CBABD7C" w14:textId="27942856" w:rsidR="001A46BA" w:rsidRDefault="001A46BA">
      <w:pPr>
        <w:pStyle w:val="TOC5"/>
        <w:rPr>
          <w:rFonts w:ascii="Calibri" w:hAnsi="Calibri"/>
          <w:noProof/>
          <w:sz w:val="22"/>
          <w:szCs w:val="22"/>
          <w:lang w:eastAsia="en-GB"/>
        </w:rPr>
      </w:pPr>
      <w:r>
        <w:rPr>
          <w:noProof/>
        </w:rPr>
        <w:t>6.1.6.3.6</w:t>
      </w:r>
      <w:r>
        <w:rPr>
          <w:rFonts w:ascii="Calibri" w:hAnsi="Calibri"/>
          <w:noProof/>
          <w:sz w:val="22"/>
          <w:szCs w:val="22"/>
          <w:lang w:eastAsia="en-GB"/>
        </w:rPr>
        <w:tab/>
      </w:r>
      <w:r>
        <w:rPr>
          <w:noProof/>
        </w:rPr>
        <w:t>Enumeration: NotificationEventType</w:t>
      </w:r>
      <w:r>
        <w:rPr>
          <w:noProof/>
        </w:rPr>
        <w:tab/>
      </w:r>
      <w:r>
        <w:rPr>
          <w:noProof/>
        </w:rPr>
        <w:fldChar w:fldCharType="begin" w:fldLock="1"/>
      </w:r>
      <w:r>
        <w:rPr>
          <w:noProof/>
        </w:rPr>
        <w:instrText xml:space="preserve"> PAGEREF _Toc130820874 \h </w:instrText>
      </w:r>
      <w:r>
        <w:rPr>
          <w:noProof/>
        </w:rPr>
      </w:r>
      <w:r>
        <w:rPr>
          <w:noProof/>
        </w:rPr>
        <w:fldChar w:fldCharType="separate"/>
      </w:r>
      <w:r>
        <w:rPr>
          <w:noProof/>
        </w:rPr>
        <w:t>153</w:t>
      </w:r>
      <w:r>
        <w:rPr>
          <w:noProof/>
        </w:rPr>
        <w:fldChar w:fldCharType="end"/>
      </w:r>
    </w:p>
    <w:p w14:paraId="03042BAC" w14:textId="22F3A9C9" w:rsidR="001A46BA" w:rsidRDefault="001A46BA">
      <w:pPr>
        <w:pStyle w:val="TOC5"/>
        <w:rPr>
          <w:rFonts w:ascii="Calibri" w:hAnsi="Calibri"/>
          <w:noProof/>
          <w:sz w:val="22"/>
          <w:szCs w:val="22"/>
          <w:lang w:eastAsia="en-GB"/>
        </w:rPr>
      </w:pPr>
      <w:r>
        <w:rPr>
          <w:noProof/>
        </w:rPr>
        <w:t>6.1.6.3.7</w:t>
      </w:r>
      <w:r>
        <w:rPr>
          <w:rFonts w:ascii="Calibri" w:hAnsi="Calibri"/>
          <w:noProof/>
          <w:sz w:val="22"/>
          <w:szCs w:val="22"/>
          <w:lang w:eastAsia="en-GB"/>
        </w:rPr>
        <w:tab/>
      </w:r>
      <w:r>
        <w:rPr>
          <w:noProof/>
        </w:rPr>
        <w:t>Enumeration: NFStatus</w:t>
      </w:r>
      <w:r>
        <w:rPr>
          <w:noProof/>
        </w:rPr>
        <w:tab/>
      </w:r>
      <w:r>
        <w:rPr>
          <w:noProof/>
        </w:rPr>
        <w:fldChar w:fldCharType="begin" w:fldLock="1"/>
      </w:r>
      <w:r>
        <w:rPr>
          <w:noProof/>
        </w:rPr>
        <w:instrText xml:space="preserve"> PAGEREF _Toc130820875 \h </w:instrText>
      </w:r>
      <w:r>
        <w:rPr>
          <w:noProof/>
        </w:rPr>
      </w:r>
      <w:r>
        <w:rPr>
          <w:noProof/>
        </w:rPr>
        <w:fldChar w:fldCharType="separate"/>
      </w:r>
      <w:r>
        <w:rPr>
          <w:noProof/>
        </w:rPr>
        <w:t>153</w:t>
      </w:r>
      <w:r>
        <w:rPr>
          <w:noProof/>
        </w:rPr>
        <w:fldChar w:fldCharType="end"/>
      </w:r>
    </w:p>
    <w:p w14:paraId="520C0EFE" w14:textId="622F353F" w:rsidR="001A46BA" w:rsidRDefault="001A46BA">
      <w:pPr>
        <w:pStyle w:val="TOC5"/>
        <w:rPr>
          <w:rFonts w:ascii="Calibri" w:hAnsi="Calibri"/>
          <w:noProof/>
          <w:sz w:val="22"/>
          <w:szCs w:val="22"/>
          <w:lang w:eastAsia="en-GB"/>
        </w:rPr>
      </w:pPr>
      <w:r>
        <w:rPr>
          <w:noProof/>
        </w:rPr>
        <w:t>6.1.6.3.8</w:t>
      </w:r>
      <w:r>
        <w:rPr>
          <w:rFonts w:ascii="Calibri" w:hAnsi="Calibri"/>
          <w:noProof/>
          <w:sz w:val="22"/>
          <w:szCs w:val="22"/>
          <w:lang w:eastAsia="en-GB"/>
        </w:rPr>
        <w:tab/>
      </w:r>
      <w:r>
        <w:rPr>
          <w:noProof/>
        </w:rPr>
        <w:t>Enumeration: DataSetId</w:t>
      </w:r>
      <w:r>
        <w:rPr>
          <w:noProof/>
        </w:rPr>
        <w:tab/>
      </w:r>
      <w:r>
        <w:rPr>
          <w:noProof/>
        </w:rPr>
        <w:fldChar w:fldCharType="begin" w:fldLock="1"/>
      </w:r>
      <w:r>
        <w:rPr>
          <w:noProof/>
        </w:rPr>
        <w:instrText xml:space="preserve"> PAGEREF _Toc130820876 \h </w:instrText>
      </w:r>
      <w:r>
        <w:rPr>
          <w:noProof/>
        </w:rPr>
      </w:r>
      <w:r>
        <w:rPr>
          <w:noProof/>
        </w:rPr>
        <w:fldChar w:fldCharType="separate"/>
      </w:r>
      <w:r>
        <w:rPr>
          <w:noProof/>
        </w:rPr>
        <w:t>153</w:t>
      </w:r>
      <w:r>
        <w:rPr>
          <w:noProof/>
        </w:rPr>
        <w:fldChar w:fldCharType="end"/>
      </w:r>
    </w:p>
    <w:p w14:paraId="33A8183E" w14:textId="5BA2C397" w:rsidR="001A46BA" w:rsidRDefault="001A46BA">
      <w:pPr>
        <w:pStyle w:val="TOC5"/>
        <w:rPr>
          <w:rFonts w:ascii="Calibri" w:hAnsi="Calibri"/>
          <w:noProof/>
          <w:sz w:val="22"/>
          <w:szCs w:val="22"/>
          <w:lang w:eastAsia="en-GB"/>
        </w:rPr>
      </w:pPr>
      <w:r>
        <w:rPr>
          <w:noProof/>
        </w:rPr>
        <w:t>6.1.6.3.9</w:t>
      </w:r>
      <w:r>
        <w:rPr>
          <w:rFonts w:ascii="Calibri" w:hAnsi="Calibri"/>
          <w:noProof/>
          <w:sz w:val="22"/>
          <w:szCs w:val="22"/>
          <w:lang w:eastAsia="en-GB"/>
        </w:rPr>
        <w:tab/>
      </w:r>
      <w:r>
        <w:rPr>
          <w:noProof/>
        </w:rPr>
        <w:t>Enumeration: UPInterfaceType</w:t>
      </w:r>
      <w:r>
        <w:rPr>
          <w:noProof/>
        </w:rPr>
        <w:tab/>
      </w:r>
      <w:r>
        <w:rPr>
          <w:noProof/>
        </w:rPr>
        <w:fldChar w:fldCharType="begin" w:fldLock="1"/>
      </w:r>
      <w:r>
        <w:rPr>
          <w:noProof/>
        </w:rPr>
        <w:instrText xml:space="preserve"> PAGEREF _Toc130820877 \h </w:instrText>
      </w:r>
      <w:r>
        <w:rPr>
          <w:noProof/>
        </w:rPr>
      </w:r>
      <w:r>
        <w:rPr>
          <w:noProof/>
        </w:rPr>
        <w:fldChar w:fldCharType="separate"/>
      </w:r>
      <w:r>
        <w:rPr>
          <w:noProof/>
        </w:rPr>
        <w:t>154</w:t>
      </w:r>
      <w:r>
        <w:rPr>
          <w:noProof/>
        </w:rPr>
        <w:fldChar w:fldCharType="end"/>
      </w:r>
    </w:p>
    <w:p w14:paraId="52B6D791" w14:textId="5B4C24F1" w:rsidR="001A46BA" w:rsidRDefault="001A46BA">
      <w:pPr>
        <w:pStyle w:val="TOC5"/>
        <w:rPr>
          <w:rFonts w:ascii="Calibri" w:hAnsi="Calibri"/>
          <w:noProof/>
          <w:sz w:val="22"/>
          <w:szCs w:val="22"/>
          <w:lang w:eastAsia="en-GB"/>
        </w:rPr>
      </w:pPr>
      <w:r>
        <w:rPr>
          <w:noProof/>
        </w:rPr>
        <w:t>6.1.6.3.10</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_Toc130820878 \h </w:instrText>
      </w:r>
      <w:r>
        <w:rPr>
          <w:noProof/>
        </w:rPr>
      </w:r>
      <w:r>
        <w:rPr>
          <w:noProof/>
        </w:rPr>
        <w:fldChar w:fldCharType="separate"/>
      </w:r>
      <w:r>
        <w:rPr>
          <w:noProof/>
        </w:rPr>
        <w:t>154</w:t>
      </w:r>
      <w:r>
        <w:rPr>
          <w:noProof/>
        </w:rPr>
        <w:fldChar w:fldCharType="end"/>
      </w:r>
    </w:p>
    <w:p w14:paraId="4B78B5BC" w14:textId="3DD52BEB" w:rsidR="001A46BA" w:rsidRDefault="001A46BA">
      <w:pPr>
        <w:pStyle w:val="TOC5"/>
        <w:rPr>
          <w:rFonts w:ascii="Calibri" w:hAnsi="Calibri"/>
          <w:noProof/>
          <w:sz w:val="22"/>
          <w:szCs w:val="22"/>
          <w:lang w:eastAsia="en-GB"/>
        </w:rPr>
      </w:pPr>
      <w:r>
        <w:rPr>
          <w:noProof/>
        </w:rPr>
        <w:t>6.1.6.3.11</w:t>
      </w:r>
      <w:r>
        <w:rPr>
          <w:rFonts w:ascii="Calibri" w:hAnsi="Calibri"/>
          <w:noProof/>
          <w:sz w:val="22"/>
          <w:szCs w:val="22"/>
          <w:lang w:eastAsia="en-GB"/>
        </w:rPr>
        <w:tab/>
      </w:r>
      <w:r>
        <w:rPr>
          <w:noProof/>
        </w:rPr>
        <w:t>Enumeration: ServiceName</w:t>
      </w:r>
      <w:r>
        <w:rPr>
          <w:noProof/>
        </w:rPr>
        <w:tab/>
      </w:r>
      <w:r>
        <w:rPr>
          <w:noProof/>
        </w:rPr>
        <w:fldChar w:fldCharType="begin" w:fldLock="1"/>
      </w:r>
      <w:r>
        <w:rPr>
          <w:noProof/>
        </w:rPr>
        <w:instrText xml:space="preserve"> PAGEREF _Toc130820879 \h </w:instrText>
      </w:r>
      <w:r>
        <w:rPr>
          <w:noProof/>
        </w:rPr>
      </w:r>
      <w:r>
        <w:rPr>
          <w:noProof/>
        </w:rPr>
        <w:fldChar w:fldCharType="separate"/>
      </w:r>
      <w:r>
        <w:rPr>
          <w:noProof/>
        </w:rPr>
        <w:t>155</w:t>
      </w:r>
      <w:r>
        <w:rPr>
          <w:noProof/>
        </w:rPr>
        <w:fldChar w:fldCharType="end"/>
      </w:r>
    </w:p>
    <w:p w14:paraId="70E0C1E3" w14:textId="03A98FCD" w:rsidR="001A46BA" w:rsidRDefault="001A46BA">
      <w:pPr>
        <w:pStyle w:val="TOC5"/>
        <w:rPr>
          <w:rFonts w:ascii="Calibri" w:hAnsi="Calibri"/>
          <w:noProof/>
          <w:sz w:val="22"/>
          <w:szCs w:val="22"/>
          <w:lang w:eastAsia="en-GB"/>
        </w:rPr>
      </w:pPr>
      <w:r>
        <w:rPr>
          <w:noProof/>
        </w:rPr>
        <w:t>6.1.6.3.12</w:t>
      </w:r>
      <w:r>
        <w:rPr>
          <w:rFonts w:ascii="Calibri" w:hAnsi="Calibri"/>
          <w:noProof/>
          <w:sz w:val="22"/>
          <w:szCs w:val="22"/>
          <w:lang w:eastAsia="en-GB"/>
        </w:rPr>
        <w:tab/>
      </w:r>
      <w:r>
        <w:rPr>
          <w:noProof/>
        </w:rPr>
        <w:t>Enumeration: NFServiceStatus</w:t>
      </w:r>
      <w:r>
        <w:rPr>
          <w:noProof/>
        </w:rPr>
        <w:tab/>
      </w:r>
      <w:r>
        <w:rPr>
          <w:noProof/>
        </w:rPr>
        <w:fldChar w:fldCharType="begin" w:fldLock="1"/>
      </w:r>
      <w:r>
        <w:rPr>
          <w:noProof/>
        </w:rPr>
        <w:instrText xml:space="preserve"> PAGEREF _Toc130820880 \h </w:instrText>
      </w:r>
      <w:r>
        <w:rPr>
          <w:noProof/>
        </w:rPr>
      </w:r>
      <w:r>
        <w:rPr>
          <w:noProof/>
        </w:rPr>
        <w:fldChar w:fldCharType="separate"/>
      </w:r>
      <w:r>
        <w:rPr>
          <w:noProof/>
        </w:rPr>
        <w:t>157</w:t>
      </w:r>
      <w:r>
        <w:rPr>
          <w:noProof/>
        </w:rPr>
        <w:fldChar w:fldCharType="end"/>
      </w:r>
    </w:p>
    <w:p w14:paraId="797B2470" w14:textId="0FAAE846" w:rsidR="001A46BA" w:rsidRDefault="001A46BA">
      <w:pPr>
        <w:pStyle w:val="TOC5"/>
        <w:rPr>
          <w:rFonts w:ascii="Calibri" w:hAnsi="Calibri"/>
          <w:noProof/>
          <w:sz w:val="22"/>
          <w:szCs w:val="22"/>
          <w:lang w:eastAsia="en-GB"/>
        </w:rPr>
      </w:pPr>
      <w:r>
        <w:rPr>
          <w:noProof/>
        </w:rPr>
        <w:lastRenderedPageBreak/>
        <w:t>6.1.6.3.13</w:t>
      </w:r>
      <w:r>
        <w:rPr>
          <w:rFonts w:ascii="Calibri" w:hAnsi="Calibri"/>
          <w:noProof/>
          <w:sz w:val="22"/>
          <w:szCs w:val="22"/>
          <w:lang w:eastAsia="en-GB"/>
        </w:rPr>
        <w:tab/>
      </w:r>
      <w:r>
        <w:rPr>
          <w:noProof/>
        </w:rPr>
        <w:t>Enumeration: AnNodeType</w:t>
      </w:r>
      <w:r>
        <w:rPr>
          <w:noProof/>
        </w:rPr>
        <w:tab/>
      </w:r>
      <w:r>
        <w:rPr>
          <w:noProof/>
        </w:rPr>
        <w:fldChar w:fldCharType="begin" w:fldLock="1"/>
      </w:r>
      <w:r>
        <w:rPr>
          <w:noProof/>
        </w:rPr>
        <w:instrText xml:space="preserve"> PAGEREF _Toc130820881 \h </w:instrText>
      </w:r>
      <w:r>
        <w:rPr>
          <w:noProof/>
        </w:rPr>
      </w:r>
      <w:r>
        <w:rPr>
          <w:noProof/>
        </w:rPr>
        <w:fldChar w:fldCharType="separate"/>
      </w:r>
      <w:r>
        <w:rPr>
          <w:noProof/>
        </w:rPr>
        <w:t>157</w:t>
      </w:r>
      <w:r>
        <w:rPr>
          <w:noProof/>
        </w:rPr>
        <w:fldChar w:fldCharType="end"/>
      </w:r>
    </w:p>
    <w:p w14:paraId="0431CA03" w14:textId="5C6E3C08" w:rsidR="001A46BA" w:rsidRDefault="001A46BA">
      <w:pPr>
        <w:pStyle w:val="TOC5"/>
        <w:rPr>
          <w:rFonts w:ascii="Calibri" w:hAnsi="Calibri"/>
          <w:noProof/>
          <w:sz w:val="22"/>
          <w:szCs w:val="22"/>
          <w:lang w:eastAsia="en-GB"/>
        </w:rPr>
      </w:pPr>
      <w:r>
        <w:rPr>
          <w:noProof/>
        </w:rPr>
        <w:t>6.1.6.3.14</w:t>
      </w:r>
      <w:r>
        <w:rPr>
          <w:rFonts w:ascii="Calibri" w:hAnsi="Calibri"/>
          <w:noProof/>
          <w:sz w:val="22"/>
          <w:szCs w:val="22"/>
          <w:lang w:eastAsia="en-GB"/>
        </w:rPr>
        <w:tab/>
      </w:r>
      <w:r>
        <w:rPr>
          <w:noProof/>
        </w:rPr>
        <w:t>Enumeration: ConditionEventType</w:t>
      </w:r>
      <w:r>
        <w:rPr>
          <w:noProof/>
        </w:rPr>
        <w:tab/>
      </w:r>
      <w:r>
        <w:rPr>
          <w:noProof/>
        </w:rPr>
        <w:fldChar w:fldCharType="begin" w:fldLock="1"/>
      </w:r>
      <w:r>
        <w:rPr>
          <w:noProof/>
        </w:rPr>
        <w:instrText xml:space="preserve"> PAGEREF _Toc130820882 \h </w:instrText>
      </w:r>
      <w:r>
        <w:rPr>
          <w:noProof/>
        </w:rPr>
      </w:r>
      <w:r>
        <w:rPr>
          <w:noProof/>
        </w:rPr>
        <w:fldChar w:fldCharType="separate"/>
      </w:r>
      <w:r>
        <w:rPr>
          <w:noProof/>
        </w:rPr>
        <w:t>157</w:t>
      </w:r>
      <w:r>
        <w:rPr>
          <w:noProof/>
        </w:rPr>
        <w:fldChar w:fldCharType="end"/>
      </w:r>
    </w:p>
    <w:p w14:paraId="051F892B" w14:textId="137667B1" w:rsidR="001A46BA" w:rsidRDefault="001A46BA">
      <w:pPr>
        <w:pStyle w:val="TOC5"/>
        <w:rPr>
          <w:rFonts w:ascii="Calibri" w:hAnsi="Calibri"/>
          <w:noProof/>
          <w:sz w:val="22"/>
          <w:szCs w:val="22"/>
          <w:lang w:eastAsia="en-GB"/>
        </w:rPr>
      </w:pPr>
      <w:r>
        <w:rPr>
          <w:noProof/>
        </w:rPr>
        <w:t>6.1.6.3.15</w:t>
      </w:r>
      <w:r>
        <w:rPr>
          <w:rFonts w:ascii="Calibri" w:hAnsi="Calibri"/>
          <w:noProof/>
          <w:sz w:val="22"/>
          <w:szCs w:val="22"/>
          <w:lang w:eastAsia="en-GB"/>
        </w:rPr>
        <w:tab/>
      </w:r>
      <w:r>
        <w:rPr>
          <w:noProof/>
        </w:rPr>
        <w:t>Enumeration: IpReachability</w:t>
      </w:r>
      <w:r>
        <w:rPr>
          <w:noProof/>
        </w:rPr>
        <w:tab/>
      </w:r>
      <w:r>
        <w:rPr>
          <w:noProof/>
        </w:rPr>
        <w:fldChar w:fldCharType="begin" w:fldLock="1"/>
      </w:r>
      <w:r>
        <w:rPr>
          <w:noProof/>
        </w:rPr>
        <w:instrText xml:space="preserve"> PAGEREF _Toc130820883 \h </w:instrText>
      </w:r>
      <w:r>
        <w:rPr>
          <w:noProof/>
        </w:rPr>
      </w:r>
      <w:r>
        <w:rPr>
          <w:noProof/>
        </w:rPr>
        <w:fldChar w:fldCharType="separate"/>
      </w:r>
      <w:r>
        <w:rPr>
          <w:noProof/>
        </w:rPr>
        <w:t>157</w:t>
      </w:r>
      <w:r>
        <w:rPr>
          <w:noProof/>
        </w:rPr>
        <w:fldChar w:fldCharType="end"/>
      </w:r>
    </w:p>
    <w:p w14:paraId="25DDF351" w14:textId="195F444D" w:rsidR="001A46BA" w:rsidRDefault="001A46BA">
      <w:pPr>
        <w:pStyle w:val="TOC5"/>
        <w:rPr>
          <w:rFonts w:ascii="Calibri" w:hAnsi="Calibri"/>
          <w:noProof/>
          <w:sz w:val="22"/>
          <w:szCs w:val="22"/>
          <w:lang w:eastAsia="en-GB"/>
        </w:rPr>
      </w:pPr>
      <w:r>
        <w:rPr>
          <w:noProof/>
        </w:rPr>
        <w:t>6.1.6.3.16</w:t>
      </w:r>
      <w:r>
        <w:rPr>
          <w:rFonts w:ascii="Calibri" w:hAnsi="Calibri"/>
          <w:noProof/>
          <w:sz w:val="22"/>
          <w:szCs w:val="22"/>
          <w:lang w:eastAsia="en-GB"/>
        </w:rPr>
        <w:tab/>
      </w:r>
      <w:r>
        <w:rPr>
          <w:noProof/>
        </w:rPr>
        <w:t>Enumeration: ScpCapability</w:t>
      </w:r>
      <w:r>
        <w:rPr>
          <w:noProof/>
        </w:rPr>
        <w:tab/>
      </w:r>
      <w:r>
        <w:rPr>
          <w:noProof/>
        </w:rPr>
        <w:fldChar w:fldCharType="begin" w:fldLock="1"/>
      </w:r>
      <w:r>
        <w:rPr>
          <w:noProof/>
        </w:rPr>
        <w:instrText xml:space="preserve"> PAGEREF _Toc130820884 \h </w:instrText>
      </w:r>
      <w:r>
        <w:rPr>
          <w:noProof/>
        </w:rPr>
      </w:r>
      <w:r>
        <w:rPr>
          <w:noProof/>
        </w:rPr>
        <w:fldChar w:fldCharType="separate"/>
      </w:r>
      <w:r>
        <w:rPr>
          <w:noProof/>
        </w:rPr>
        <w:t>158</w:t>
      </w:r>
      <w:r>
        <w:rPr>
          <w:noProof/>
        </w:rPr>
        <w:fldChar w:fldCharType="end"/>
      </w:r>
    </w:p>
    <w:p w14:paraId="4ECC22D9" w14:textId="51B93F22" w:rsidR="001A46BA" w:rsidRDefault="001A46BA">
      <w:pPr>
        <w:pStyle w:val="TOC5"/>
        <w:rPr>
          <w:rFonts w:ascii="Calibri" w:hAnsi="Calibri"/>
          <w:noProof/>
          <w:sz w:val="22"/>
          <w:szCs w:val="22"/>
          <w:lang w:eastAsia="en-GB"/>
        </w:rPr>
      </w:pPr>
      <w:r>
        <w:rPr>
          <w:noProof/>
        </w:rPr>
        <w:t>6.1.6.3.17</w:t>
      </w:r>
      <w:r>
        <w:rPr>
          <w:rFonts w:ascii="Calibri" w:hAnsi="Calibri"/>
          <w:noProof/>
          <w:sz w:val="22"/>
          <w:szCs w:val="22"/>
          <w:lang w:eastAsia="en-GB"/>
        </w:rPr>
        <w:tab/>
      </w:r>
      <w:r>
        <w:rPr>
          <w:noProof/>
        </w:rPr>
        <w:t>Enumeration: CollocatedNfType</w:t>
      </w:r>
      <w:r>
        <w:rPr>
          <w:noProof/>
        </w:rPr>
        <w:tab/>
      </w:r>
      <w:r>
        <w:rPr>
          <w:noProof/>
        </w:rPr>
        <w:fldChar w:fldCharType="begin" w:fldLock="1"/>
      </w:r>
      <w:r>
        <w:rPr>
          <w:noProof/>
        </w:rPr>
        <w:instrText xml:space="preserve"> PAGEREF _Toc130820885 \h </w:instrText>
      </w:r>
      <w:r>
        <w:rPr>
          <w:noProof/>
        </w:rPr>
      </w:r>
      <w:r>
        <w:rPr>
          <w:noProof/>
        </w:rPr>
        <w:fldChar w:fldCharType="separate"/>
      </w:r>
      <w:r>
        <w:rPr>
          <w:noProof/>
        </w:rPr>
        <w:t>158</w:t>
      </w:r>
      <w:r>
        <w:rPr>
          <w:noProof/>
        </w:rPr>
        <w:fldChar w:fldCharType="end"/>
      </w:r>
    </w:p>
    <w:p w14:paraId="0861B00F" w14:textId="4E5C3F07" w:rsidR="001A46BA" w:rsidRDefault="001A46BA">
      <w:pPr>
        <w:pStyle w:val="TOC5"/>
        <w:rPr>
          <w:rFonts w:ascii="Calibri" w:hAnsi="Calibri"/>
          <w:noProof/>
          <w:sz w:val="22"/>
          <w:szCs w:val="22"/>
          <w:lang w:eastAsia="en-GB"/>
        </w:rPr>
      </w:pPr>
      <w:r>
        <w:rPr>
          <w:noProof/>
        </w:rPr>
        <w:t>6.1.6.3.18</w:t>
      </w:r>
      <w:r>
        <w:rPr>
          <w:rFonts w:ascii="Calibri" w:hAnsi="Calibri"/>
          <w:noProof/>
          <w:sz w:val="22"/>
          <w:szCs w:val="22"/>
          <w:lang w:eastAsia="en-GB"/>
        </w:rPr>
        <w:tab/>
      </w:r>
      <w:r>
        <w:rPr>
          <w:noProof/>
        </w:rPr>
        <w:t>Enumeration: LocalityType</w:t>
      </w:r>
      <w:r>
        <w:rPr>
          <w:noProof/>
        </w:rPr>
        <w:tab/>
      </w:r>
      <w:r>
        <w:rPr>
          <w:noProof/>
        </w:rPr>
        <w:fldChar w:fldCharType="begin" w:fldLock="1"/>
      </w:r>
      <w:r>
        <w:rPr>
          <w:noProof/>
        </w:rPr>
        <w:instrText xml:space="preserve"> PAGEREF _Toc130820886 \h </w:instrText>
      </w:r>
      <w:r>
        <w:rPr>
          <w:noProof/>
        </w:rPr>
      </w:r>
      <w:r>
        <w:rPr>
          <w:noProof/>
        </w:rPr>
        <w:fldChar w:fldCharType="separate"/>
      </w:r>
      <w:r>
        <w:rPr>
          <w:noProof/>
        </w:rPr>
        <w:t>158</w:t>
      </w:r>
      <w:r>
        <w:rPr>
          <w:noProof/>
        </w:rPr>
        <w:fldChar w:fldCharType="end"/>
      </w:r>
    </w:p>
    <w:p w14:paraId="26ABDF08" w14:textId="21E00023" w:rsidR="001A46BA" w:rsidRDefault="001A46BA">
      <w:pPr>
        <w:pStyle w:val="TOC3"/>
        <w:rPr>
          <w:rFonts w:ascii="Calibri" w:hAnsi="Calibri"/>
          <w:noProof/>
          <w:sz w:val="22"/>
          <w:szCs w:val="22"/>
          <w:lang w:eastAsia="en-GB"/>
        </w:rPr>
      </w:pPr>
      <w:r>
        <w:rPr>
          <w:noProof/>
        </w:rPr>
        <w:t>6.1.7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_Toc130820887 \h </w:instrText>
      </w:r>
      <w:r>
        <w:rPr>
          <w:noProof/>
        </w:rPr>
      </w:r>
      <w:r>
        <w:rPr>
          <w:noProof/>
        </w:rPr>
        <w:fldChar w:fldCharType="separate"/>
      </w:r>
      <w:r>
        <w:rPr>
          <w:noProof/>
        </w:rPr>
        <w:t>158</w:t>
      </w:r>
      <w:r>
        <w:rPr>
          <w:noProof/>
        </w:rPr>
        <w:fldChar w:fldCharType="end"/>
      </w:r>
    </w:p>
    <w:p w14:paraId="2A97F67F" w14:textId="3A8EADE1" w:rsidR="001A46BA" w:rsidRDefault="001A46BA">
      <w:pPr>
        <w:pStyle w:val="TOC4"/>
        <w:rPr>
          <w:rFonts w:ascii="Calibri" w:hAnsi="Calibri"/>
          <w:noProof/>
          <w:sz w:val="22"/>
          <w:szCs w:val="22"/>
          <w:lang w:eastAsia="en-GB"/>
        </w:rPr>
      </w:pPr>
      <w:r>
        <w:rPr>
          <w:noProof/>
        </w:rPr>
        <w:t>6.1.7.1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_Toc130820888 \h </w:instrText>
      </w:r>
      <w:r>
        <w:rPr>
          <w:noProof/>
        </w:rPr>
      </w:r>
      <w:r>
        <w:rPr>
          <w:noProof/>
        </w:rPr>
        <w:fldChar w:fldCharType="separate"/>
      </w:r>
      <w:r>
        <w:rPr>
          <w:noProof/>
        </w:rPr>
        <w:t>158</w:t>
      </w:r>
      <w:r>
        <w:rPr>
          <w:noProof/>
        </w:rPr>
        <w:fldChar w:fldCharType="end"/>
      </w:r>
    </w:p>
    <w:p w14:paraId="22D82FA5" w14:textId="29C83B9B" w:rsidR="001A46BA" w:rsidRDefault="001A46BA">
      <w:pPr>
        <w:pStyle w:val="TOC4"/>
        <w:rPr>
          <w:rFonts w:ascii="Calibri" w:hAnsi="Calibri"/>
          <w:noProof/>
          <w:sz w:val="22"/>
          <w:szCs w:val="22"/>
          <w:lang w:eastAsia="en-GB"/>
        </w:rPr>
      </w:pPr>
      <w:r>
        <w:rPr>
          <w:noProof/>
        </w:rPr>
        <w:t>6.1.7.2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_Toc130820889 \h </w:instrText>
      </w:r>
      <w:r>
        <w:rPr>
          <w:noProof/>
        </w:rPr>
      </w:r>
      <w:r>
        <w:rPr>
          <w:noProof/>
        </w:rPr>
        <w:fldChar w:fldCharType="separate"/>
      </w:r>
      <w:r>
        <w:rPr>
          <w:noProof/>
        </w:rPr>
        <w:t>158</w:t>
      </w:r>
      <w:r>
        <w:rPr>
          <w:noProof/>
        </w:rPr>
        <w:fldChar w:fldCharType="end"/>
      </w:r>
    </w:p>
    <w:p w14:paraId="5AA887AF" w14:textId="374FED52" w:rsidR="001A46BA" w:rsidRDefault="001A46BA">
      <w:pPr>
        <w:pStyle w:val="TOC4"/>
        <w:rPr>
          <w:rFonts w:ascii="Calibri" w:hAnsi="Calibri"/>
          <w:noProof/>
          <w:sz w:val="22"/>
          <w:szCs w:val="22"/>
          <w:lang w:eastAsia="en-GB"/>
        </w:rPr>
      </w:pPr>
      <w:r>
        <w:rPr>
          <w:noProof/>
        </w:rPr>
        <w:t>6.1.7.3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_Toc130820890 \h </w:instrText>
      </w:r>
      <w:r>
        <w:rPr>
          <w:noProof/>
        </w:rPr>
      </w:r>
      <w:r>
        <w:rPr>
          <w:noProof/>
        </w:rPr>
        <w:fldChar w:fldCharType="separate"/>
      </w:r>
      <w:r>
        <w:rPr>
          <w:noProof/>
        </w:rPr>
        <w:t>158</w:t>
      </w:r>
      <w:r>
        <w:rPr>
          <w:noProof/>
        </w:rPr>
        <w:fldChar w:fldCharType="end"/>
      </w:r>
    </w:p>
    <w:p w14:paraId="0E6A2E00" w14:textId="410D5A6F" w:rsidR="001A46BA" w:rsidRDefault="001A46BA">
      <w:pPr>
        <w:pStyle w:val="TOC3"/>
        <w:rPr>
          <w:rFonts w:ascii="Calibri" w:hAnsi="Calibri"/>
          <w:noProof/>
          <w:sz w:val="22"/>
          <w:szCs w:val="22"/>
          <w:lang w:eastAsia="en-GB"/>
        </w:rPr>
      </w:pPr>
      <w:r w:rsidRPr="00A1319E">
        <w:rPr>
          <w:noProof/>
          <w:lang w:val="en-US"/>
        </w:rPr>
        <w:t>6.1.8</w:t>
      </w:r>
      <w:r>
        <w:rPr>
          <w:rFonts w:ascii="Calibri" w:hAnsi="Calibri"/>
          <w:noProof/>
          <w:sz w:val="22"/>
          <w:szCs w:val="22"/>
          <w:lang w:eastAsia="en-GB"/>
        </w:rPr>
        <w:tab/>
      </w:r>
      <w:r w:rsidRPr="00A1319E">
        <w:rPr>
          <w:noProof/>
          <w:lang w:val="en-US"/>
        </w:rPr>
        <w:t>Security</w:t>
      </w:r>
      <w:r>
        <w:rPr>
          <w:noProof/>
        </w:rPr>
        <w:tab/>
      </w:r>
      <w:r>
        <w:rPr>
          <w:noProof/>
        </w:rPr>
        <w:fldChar w:fldCharType="begin" w:fldLock="1"/>
      </w:r>
      <w:r>
        <w:rPr>
          <w:noProof/>
        </w:rPr>
        <w:instrText xml:space="preserve"> PAGEREF _Toc130820891 \h </w:instrText>
      </w:r>
      <w:r>
        <w:rPr>
          <w:noProof/>
        </w:rPr>
      </w:r>
      <w:r>
        <w:rPr>
          <w:noProof/>
        </w:rPr>
        <w:fldChar w:fldCharType="separate"/>
      </w:r>
      <w:r>
        <w:rPr>
          <w:noProof/>
        </w:rPr>
        <w:t>159</w:t>
      </w:r>
      <w:r>
        <w:rPr>
          <w:noProof/>
        </w:rPr>
        <w:fldChar w:fldCharType="end"/>
      </w:r>
    </w:p>
    <w:p w14:paraId="1A737F48" w14:textId="768F5979" w:rsidR="001A46BA" w:rsidRDefault="001A46BA">
      <w:pPr>
        <w:pStyle w:val="TOC3"/>
        <w:rPr>
          <w:rFonts w:ascii="Calibri" w:hAnsi="Calibri"/>
          <w:noProof/>
          <w:sz w:val="22"/>
          <w:szCs w:val="22"/>
          <w:lang w:eastAsia="en-GB"/>
        </w:rPr>
      </w:pPr>
      <w:r>
        <w:rPr>
          <w:noProof/>
        </w:rPr>
        <w:t>6.1.9</w:t>
      </w:r>
      <w:r>
        <w:rPr>
          <w:rFonts w:ascii="Calibri" w:hAnsi="Calibri"/>
          <w:noProof/>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_Toc130820892 \h </w:instrText>
      </w:r>
      <w:r>
        <w:rPr>
          <w:noProof/>
        </w:rPr>
      </w:r>
      <w:r>
        <w:rPr>
          <w:noProof/>
        </w:rPr>
        <w:fldChar w:fldCharType="separate"/>
      </w:r>
      <w:r>
        <w:rPr>
          <w:noProof/>
        </w:rPr>
        <w:t>159</w:t>
      </w:r>
      <w:r>
        <w:rPr>
          <w:noProof/>
        </w:rPr>
        <w:fldChar w:fldCharType="end"/>
      </w:r>
    </w:p>
    <w:p w14:paraId="5BE6B95B" w14:textId="72CAFE38" w:rsidR="001A46BA" w:rsidRDefault="001A46BA">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Nnrf_NFDiscovery Service API</w:t>
      </w:r>
      <w:r>
        <w:rPr>
          <w:noProof/>
        </w:rPr>
        <w:tab/>
      </w:r>
      <w:r>
        <w:rPr>
          <w:noProof/>
        </w:rPr>
        <w:fldChar w:fldCharType="begin" w:fldLock="1"/>
      </w:r>
      <w:r>
        <w:rPr>
          <w:noProof/>
        </w:rPr>
        <w:instrText xml:space="preserve"> PAGEREF _Toc130820893 \h </w:instrText>
      </w:r>
      <w:r>
        <w:rPr>
          <w:noProof/>
        </w:rPr>
      </w:r>
      <w:r>
        <w:rPr>
          <w:noProof/>
        </w:rPr>
        <w:fldChar w:fldCharType="separate"/>
      </w:r>
      <w:r>
        <w:rPr>
          <w:noProof/>
        </w:rPr>
        <w:t>160</w:t>
      </w:r>
      <w:r>
        <w:rPr>
          <w:noProof/>
        </w:rPr>
        <w:fldChar w:fldCharType="end"/>
      </w:r>
    </w:p>
    <w:p w14:paraId="3D61CDD9" w14:textId="7DBE34C4" w:rsidR="001A46BA" w:rsidRDefault="001A46BA">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_Toc130820894 \h </w:instrText>
      </w:r>
      <w:r>
        <w:rPr>
          <w:noProof/>
        </w:rPr>
      </w:r>
      <w:r>
        <w:rPr>
          <w:noProof/>
        </w:rPr>
        <w:fldChar w:fldCharType="separate"/>
      </w:r>
      <w:r>
        <w:rPr>
          <w:noProof/>
        </w:rPr>
        <w:t>160</w:t>
      </w:r>
      <w:r>
        <w:rPr>
          <w:noProof/>
        </w:rPr>
        <w:fldChar w:fldCharType="end"/>
      </w:r>
    </w:p>
    <w:p w14:paraId="6C22C5FC" w14:textId="008630F4" w:rsidR="001A46BA" w:rsidRDefault="001A46BA">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_Toc130820895 \h </w:instrText>
      </w:r>
      <w:r>
        <w:rPr>
          <w:noProof/>
        </w:rPr>
      </w:r>
      <w:r>
        <w:rPr>
          <w:noProof/>
        </w:rPr>
        <w:fldChar w:fldCharType="separate"/>
      </w:r>
      <w:r>
        <w:rPr>
          <w:noProof/>
        </w:rPr>
        <w:t>160</w:t>
      </w:r>
      <w:r>
        <w:rPr>
          <w:noProof/>
        </w:rPr>
        <w:fldChar w:fldCharType="end"/>
      </w:r>
    </w:p>
    <w:p w14:paraId="0D1251AE" w14:textId="51BFB33B" w:rsidR="001A46BA" w:rsidRDefault="001A46BA">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_Toc130820896 \h </w:instrText>
      </w:r>
      <w:r>
        <w:rPr>
          <w:noProof/>
        </w:rPr>
      </w:r>
      <w:r>
        <w:rPr>
          <w:noProof/>
        </w:rPr>
        <w:fldChar w:fldCharType="separate"/>
      </w:r>
      <w:r>
        <w:rPr>
          <w:noProof/>
        </w:rPr>
        <w:t>160</w:t>
      </w:r>
      <w:r>
        <w:rPr>
          <w:noProof/>
        </w:rPr>
        <w:fldChar w:fldCharType="end"/>
      </w:r>
    </w:p>
    <w:p w14:paraId="12D440E1" w14:textId="1E5CC938" w:rsidR="001A46BA" w:rsidRDefault="001A46BA">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_Toc130820897 \h </w:instrText>
      </w:r>
      <w:r>
        <w:rPr>
          <w:noProof/>
        </w:rPr>
      </w:r>
      <w:r>
        <w:rPr>
          <w:noProof/>
        </w:rPr>
        <w:fldChar w:fldCharType="separate"/>
      </w:r>
      <w:r>
        <w:rPr>
          <w:noProof/>
        </w:rPr>
        <w:t>160</w:t>
      </w:r>
      <w:r>
        <w:rPr>
          <w:noProof/>
        </w:rPr>
        <w:fldChar w:fldCharType="end"/>
      </w:r>
    </w:p>
    <w:p w14:paraId="73C9A1D8" w14:textId="495B197B" w:rsidR="001A46BA" w:rsidRDefault="001A46BA">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_Toc130820898 \h </w:instrText>
      </w:r>
      <w:r>
        <w:rPr>
          <w:noProof/>
        </w:rPr>
      </w:r>
      <w:r>
        <w:rPr>
          <w:noProof/>
        </w:rPr>
        <w:fldChar w:fldCharType="separate"/>
      </w:r>
      <w:r>
        <w:rPr>
          <w:noProof/>
        </w:rPr>
        <w:t>160</w:t>
      </w:r>
      <w:r>
        <w:rPr>
          <w:noProof/>
        </w:rPr>
        <w:fldChar w:fldCharType="end"/>
      </w:r>
    </w:p>
    <w:p w14:paraId="1952DED2" w14:textId="4D096CA0" w:rsidR="001A46BA" w:rsidRDefault="001A46BA">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_Toc130820899 \h </w:instrText>
      </w:r>
      <w:r>
        <w:rPr>
          <w:noProof/>
        </w:rPr>
      </w:r>
      <w:r>
        <w:rPr>
          <w:noProof/>
        </w:rPr>
        <w:fldChar w:fldCharType="separate"/>
      </w:r>
      <w:r>
        <w:rPr>
          <w:noProof/>
        </w:rPr>
        <w:t>160</w:t>
      </w:r>
      <w:r>
        <w:rPr>
          <w:noProof/>
        </w:rPr>
        <w:fldChar w:fldCharType="end"/>
      </w:r>
    </w:p>
    <w:p w14:paraId="1B3AE1CD" w14:textId="382C75A4" w:rsidR="001A46BA" w:rsidRDefault="001A46BA">
      <w:pPr>
        <w:pStyle w:val="TOC5"/>
        <w:rPr>
          <w:rFonts w:ascii="Calibri" w:hAnsi="Calibri"/>
          <w:noProof/>
          <w:sz w:val="22"/>
          <w:szCs w:val="22"/>
          <w:lang w:eastAsia="en-GB"/>
        </w:rPr>
      </w:pPr>
      <w:r w:rsidRPr="00A1319E">
        <w:rPr>
          <w:noProof/>
          <w:lang w:val="en-US"/>
        </w:rPr>
        <w:t>6.2.2.2.3</w:t>
      </w:r>
      <w:r>
        <w:rPr>
          <w:rFonts w:ascii="Calibri" w:hAnsi="Calibri"/>
          <w:noProof/>
          <w:sz w:val="22"/>
          <w:szCs w:val="22"/>
          <w:lang w:eastAsia="en-GB"/>
        </w:rPr>
        <w:tab/>
      </w:r>
      <w:r w:rsidRPr="00A1319E">
        <w:rPr>
          <w:noProof/>
          <w:lang w:val="en-US"/>
        </w:rPr>
        <w:t>Cache-Control</w:t>
      </w:r>
      <w:r>
        <w:rPr>
          <w:noProof/>
        </w:rPr>
        <w:tab/>
      </w:r>
      <w:r>
        <w:rPr>
          <w:noProof/>
        </w:rPr>
        <w:fldChar w:fldCharType="begin" w:fldLock="1"/>
      </w:r>
      <w:r>
        <w:rPr>
          <w:noProof/>
        </w:rPr>
        <w:instrText xml:space="preserve"> PAGEREF _Toc130820900 \h </w:instrText>
      </w:r>
      <w:r>
        <w:rPr>
          <w:noProof/>
        </w:rPr>
      </w:r>
      <w:r>
        <w:rPr>
          <w:noProof/>
        </w:rPr>
        <w:fldChar w:fldCharType="separate"/>
      </w:r>
      <w:r>
        <w:rPr>
          <w:noProof/>
        </w:rPr>
        <w:t>160</w:t>
      </w:r>
      <w:r>
        <w:rPr>
          <w:noProof/>
        </w:rPr>
        <w:fldChar w:fldCharType="end"/>
      </w:r>
    </w:p>
    <w:p w14:paraId="3CF54233" w14:textId="4333D9D2" w:rsidR="001A46BA" w:rsidRDefault="001A46BA">
      <w:pPr>
        <w:pStyle w:val="TOC5"/>
        <w:rPr>
          <w:rFonts w:ascii="Calibri" w:hAnsi="Calibri"/>
          <w:noProof/>
          <w:sz w:val="22"/>
          <w:szCs w:val="22"/>
          <w:lang w:eastAsia="en-GB"/>
        </w:rPr>
      </w:pPr>
      <w:r w:rsidRPr="00A1319E">
        <w:rPr>
          <w:noProof/>
          <w:lang w:val="en-US"/>
        </w:rPr>
        <w:t>6.2.2.2.4</w:t>
      </w:r>
      <w:r>
        <w:rPr>
          <w:rFonts w:ascii="Calibri" w:hAnsi="Calibri"/>
          <w:noProof/>
          <w:sz w:val="22"/>
          <w:szCs w:val="22"/>
          <w:lang w:eastAsia="en-GB"/>
        </w:rPr>
        <w:tab/>
      </w:r>
      <w:r w:rsidRPr="00A1319E">
        <w:rPr>
          <w:noProof/>
          <w:lang w:val="en-US"/>
        </w:rPr>
        <w:t>ETag</w:t>
      </w:r>
      <w:r>
        <w:rPr>
          <w:noProof/>
        </w:rPr>
        <w:tab/>
      </w:r>
      <w:r>
        <w:rPr>
          <w:noProof/>
        </w:rPr>
        <w:fldChar w:fldCharType="begin" w:fldLock="1"/>
      </w:r>
      <w:r>
        <w:rPr>
          <w:noProof/>
        </w:rPr>
        <w:instrText xml:space="preserve"> PAGEREF _Toc130820901 \h </w:instrText>
      </w:r>
      <w:r>
        <w:rPr>
          <w:noProof/>
        </w:rPr>
      </w:r>
      <w:r>
        <w:rPr>
          <w:noProof/>
        </w:rPr>
        <w:fldChar w:fldCharType="separate"/>
      </w:r>
      <w:r>
        <w:rPr>
          <w:noProof/>
        </w:rPr>
        <w:t>161</w:t>
      </w:r>
      <w:r>
        <w:rPr>
          <w:noProof/>
        </w:rPr>
        <w:fldChar w:fldCharType="end"/>
      </w:r>
    </w:p>
    <w:p w14:paraId="27F9785E" w14:textId="3B1CD96F" w:rsidR="001A46BA" w:rsidRDefault="001A46BA">
      <w:pPr>
        <w:pStyle w:val="TOC5"/>
        <w:rPr>
          <w:rFonts w:ascii="Calibri" w:hAnsi="Calibri"/>
          <w:noProof/>
          <w:sz w:val="22"/>
          <w:szCs w:val="22"/>
          <w:lang w:eastAsia="en-GB"/>
        </w:rPr>
      </w:pPr>
      <w:r w:rsidRPr="00A1319E">
        <w:rPr>
          <w:noProof/>
          <w:lang w:val="en-US"/>
        </w:rPr>
        <w:t>6.2.2.2.5</w:t>
      </w:r>
      <w:r>
        <w:rPr>
          <w:rFonts w:ascii="Calibri" w:hAnsi="Calibri"/>
          <w:noProof/>
          <w:sz w:val="22"/>
          <w:szCs w:val="22"/>
          <w:lang w:eastAsia="en-GB"/>
        </w:rPr>
        <w:tab/>
      </w:r>
      <w:r w:rsidRPr="00A1319E">
        <w:rPr>
          <w:noProof/>
          <w:lang w:val="en-US"/>
        </w:rPr>
        <w:t>If-None-Match</w:t>
      </w:r>
      <w:r>
        <w:rPr>
          <w:noProof/>
        </w:rPr>
        <w:tab/>
      </w:r>
      <w:r>
        <w:rPr>
          <w:noProof/>
        </w:rPr>
        <w:fldChar w:fldCharType="begin" w:fldLock="1"/>
      </w:r>
      <w:r>
        <w:rPr>
          <w:noProof/>
        </w:rPr>
        <w:instrText xml:space="preserve"> PAGEREF _Toc130820902 \h </w:instrText>
      </w:r>
      <w:r>
        <w:rPr>
          <w:noProof/>
        </w:rPr>
      </w:r>
      <w:r>
        <w:rPr>
          <w:noProof/>
        </w:rPr>
        <w:fldChar w:fldCharType="separate"/>
      </w:r>
      <w:r>
        <w:rPr>
          <w:noProof/>
        </w:rPr>
        <w:t>161</w:t>
      </w:r>
      <w:r>
        <w:rPr>
          <w:noProof/>
        </w:rPr>
        <w:fldChar w:fldCharType="end"/>
      </w:r>
    </w:p>
    <w:p w14:paraId="288B7FD2" w14:textId="44A9254B" w:rsidR="001A46BA" w:rsidRDefault="001A46BA">
      <w:pPr>
        <w:pStyle w:val="TOC4"/>
        <w:rPr>
          <w:rFonts w:ascii="Calibri" w:hAnsi="Calibri"/>
          <w:noProof/>
          <w:sz w:val="22"/>
          <w:szCs w:val="22"/>
          <w:lang w:eastAsia="en-GB"/>
        </w:rPr>
      </w:pPr>
      <w:r>
        <w:rPr>
          <w:noProof/>
        </w:rPr>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_Toc130820903 \h </w:instrText>
      </w:r>
      <w:r>
        <w:rPr>
          <w:noProof/>
        </w:rPr>
      </w:r>
      <w:r>
        <w:rPr>
          <w:noProof/>
        </w:rPr>
        <w:fldChar w:fldCharType="separate"/>
      </w:r>
      <w:r>
        <w:rPr>
          <w:noProof/>
        </w:rPr>
        <w:t>161</w:t>
      </w:r>
      <w:r>
        <w:rPr>
          <w:noProof/>
        </w:rPr>
        <w:fldChar w:fldCharType="end"/>
      </w:r>
    </w:p>
    <w:p w14:paraId="0AB374AF" w14:textId="4A823475" w:rsidR="001A46BA" w:rsidRDefault="001A46BA">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_Toc130820904 \h </w:instrText>
      </w:r>
      <w:r>
        <w:rPr>
          <w:noProof/>
        </w:rPr>
      </w:r>
      <w:r>
        <w:rPr>
          <w:noProof/>
        </w:rPr>
        <w:fldChar w:fldCharType="separate"/>
      </w:r>
      <w:r>
        <w:rPr>
          <w:noProof/>
        </w:rPr>
        <w:t>161</w:t>
      </w:r>
      <w:r>
        <w:rPr>
          <w:noProof/>
        </w:rPr>
        <w:fldChar w:fldCharType="end"/>
      </w:r>
    </w:p>
    <w:p w14:paraId="21900570" w14:textId="47CA3C7C" w:rsidR="001A46BA" w:rsidRDefault="001A46BA">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_Toc130820905 \h </w:instrText>
      </w:r>
      <w:r>
        <w:rPr>
          <w:noProof/>
        </w:rPr>
      </w:r>
      <w:r>
        <w:rPr>
          <w:noProof/>
        </w:rPr>
        <w:fldChar w:fldCharType="separate"/>
      </w:r>
      <w:r>
        <w:rPr>
          <w:noProof/>
        </w:rPr>
        <w:t>161</w:t>
      </w:r>
      <w:r>
        <w:rPr>
          <w:noProof/>
        </w:rPr>
        <w:fldChar w:fldCharType="end"/>
      </w:r>
    </w:p>
    <w:p w14:paraId="2D2D6571" w14:textId="411C1CA2" w:rsidR="001A46BA" w:rsidRDefault="001A46BA">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_Toc130820906 \h </w:instrText>
      </w:r>
      <w:r>
        <w:rPr>
          <w:noProof/>
        </w:rPr>
      </w:r>
      <w:r>
        <w:rPr>
          <w:noProof/>
        </w:rPr>
        <w:fldChar w:fldCharType="separate"/>
      </w:r>
      <w:r>
        <w:rPr>
          <w:noProof/>
        </w:rPr>
        <w:t>161</w:t>
      </w:r>
      <w:r>
        <w:rPr>
          <w:noProof/>
        </w:rPr>
        <w:fldChar w:fldCharType="end"/>
      </w:r>
    </w:p>
    <w:p w14:paraId="41996C07" w14:textId="0085CA89" w:rsidR="001A46BA" w:rsidRDefault="001A46BA">
      <w:pPr>
        <w:pStyle w:val="TOC4"/>
        <w:rPr>
          <w:rFonts w:ascii="Calibri" w:hAnsi="Calibri"/>
          <w:noProof/>
          <w:sz w:val="22"/>
          <w:szCs w:val="22"/>
          <w:lang w:eastAsia="en-GB"/>
        </w:rPr>
      </w:pPr>
      <w:r>
        <w:rPr>
          <w:noProof/>
        </w:rPr>
        <w:t>6.2.3.2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_Toc130820907 \h </w:instrText>
      </w:r>
      <w:r>
        <w:rPr>
          <w:noProof/>
        </w:rPr>
      </w:r>
      <w:r>
        <w:rPr>
          <w:noProof/>
        </w:rPr>
        <w:fldChar w:fldCharType="separate"/>
      </w:r>
      <w:r>
        <w:rPr>
          <w:noProof/>
        </w:rPr>
        <w:t>162</w:t>
      </w:r>
      <w:r>
        <w:rPr>
          <w:noProof/>
        </w:rPr>
        <w:fldChar w:fldCharType="end"/>
      </w:r>
    </w:p>
    <w:p w14:paraId="35D2296D" w14:textId="58A7ACA9" w:rsidR="001A46BA" w:rsidRDefault="001A46BA">
      <w:pPr>
        <w:pStyle w:val="TOC5"/>
        <w:rPr>
          <w:rFonts w:ascii="Calibri" w:hAnsi="Calibri"/>
          <w:noProof/>
          <w:sz w:val="22"/>
          <w:szCs w:val="22"/>
          <w:lang w:eastAsia="en-GB"/>
        </w:rPr>
      </w:pPr>
      <w:r>
        <w:rPr>
          <w:noProof/>
        </w:rPr>
        <w:t>6.2.3.2.1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_Toc130820908 \h </w:instrText>
      </w:r>
      <w:r>
        <w:rPr>
          <w:noProof/>
        </w:rPr>
      </w:r>
      <w:r>
        <w:rPr>
          <w:noProof/>
        </w:rPr>
        <w:fldChar w:fldCharType="separate"/>
      </w:r>
      <w:r>
        <w:rPr>
          <w:noProof/>
        </w:rPr>
        <w:t>162</w:t>
      </w:r>
      <w:r>
        <w:rPr>
          <w:noProof/>
        </w:rPr>
        <w:fldChar w:fldCharType="end"/>
      </w:r>
    </w:p>
    <w:p w14:paraId="5A8C0F1E" w14:textId="2A165ABF" w:rsidR="001A46BA" w:rsidRDefault="001A46BA">
      <w:pPr>
        <w:pStyle w:val="TOC5"/>
        <w:rPr>
          <w:rFonts w:ascii="Calibri" w:hAnsi="Calibri"/>
          <w:noProof/>
          <w:sz w:val="22"/>
          <w:szCs w:val="22"/>
          <w:lang w:eastAsia="en-GB"/>
        </w:rPr>
      </w:pPr>
      <w:r>
        <w:rPr>
          <w:noProof/>
        </w:rPr>
        <w:t>6.2.3.2.2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_Toc130820909 \h </w:instrText>
      </w:r>
      <w:r>
        <w:rPr>
          <w:noProof/>
        </w:rPr>
      </w:r>
      <w:r>
        <w:rPr>
          <w:noProof/>
        </w:rPr>
        <w:fldChar w:fldCharType="separate"/>
      </w:r>
      <w:r>
        <w:rPr>
          <w:noProof/>
        </w:rPr>
        <w:t>162</w:t>
      </w:r>
      <w:r>
        <w:rPr>
          <w:noProof/>
        </w:rPr>
        <w:fldChar w:fldCharType="end"/>
      </w:r>
    </w:p>
    <w:p w14:paraId="4A2CC78B" w14:textId="2F772332" w:rsidR="001A46BA" w:rsidRDefault="001A46BA">
      <w:pPr>
        <w:pStyle w:val="TOC5"/>
        <w:rPr>
          <w:rFonts w:ascii="Calibri" w:hAnsi="Calibri"/>
          <w:noProof/>
          <w:sz w:val="22"/>
          <w:szCs w:val="22"/>
          <w:lang w:eastAsia="en-GB"/>
        </w:rPr>
      </w:pPr>
      <w:r>
        <w:rPr>
          <w:noProof/>
        </w:rPr>
        <w:t>6.2.3.2.3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_Toc130820910 \h </w:instrText>
      </w:r>
      <w:r>
        <w:rPr>
          <w:noProof/>
        </w:rPr>
      </w:r>
      <w:r>
        <w:rPr>
          <w:noProof/>
        </w:rPr>
        <w:fldChar w:fldCharType="separate"/>
      </w:r>
      <w:r>
        <w:rPr>
          <w:noProof/>
        </w:rPr>
        <w:t>162</w:t>
      </w:r>
      <w:r>
        <w:rPr>
          <w:noProof/>
        </w:rPr>
        <w:fldChar w:fldCharType="end"/>
      </w:r>
    </w:p>
    <w:p w14:paraId="32EFEA93" w14:textId="2F4F1784" w:rsidR="001A46BA" w:rsidRDefault="001A46BA">
      <w:pPr>
        <w:pStyle w:val="TOC5"/>
        <w:rPr>
          <w:rFonts w:ascii="Calibri" w:hAnsi="Calibri"/>
          <w:noProof/>
          <w:sz w:val="22"/>
          <w:szCs w:val="22"/>
          <w:lang w:eastAsia="en-GB"/>
        </w:rPr>
      </w:pPr>
      <w:r>
        <w:rPr>
          <w:noProof/>
        </w:rPr>
        <w:t>6.2.3.2.4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_Toc130820911 \h </w:instrText>
      </w:r>
      <w:r>
        <w:rPr>
          <w:noProof/>
        </w:rPr>
      </w:r>
      <w:r>
        <w:rPr>
          <w:noProof/>
        </w:rPr>
        <w:fldChar w:fldCharType="separate"/>
      </w:r>
      <w:r>
        <w:rPr>
          <w:noProof/>
        </w:rPr>
        <w:t>180</w:t>
      </w:r>
      <w:r>
        <w:rPr>
          <w:noProof/>
        </w:rPr>
        <w:fldChar w:fldCharType="end"/>
      </w:r>
    </w:p>
    <w:p w14:paraId="3906E364" w14:textId="0DA6AF80" w:rsidR="001A46BA" w:rsidRDefault="001A46BA">
      <w:pPr>
        <w:pStyle w:val="TOC4"/>
        <w:rPr>
          <w:rFonts w:ascii="Calibri" w:hAnsi="Calibri"/>
          <w:noProof/>
          <w:sz w:val="22"/>
          <w:szCs w:val="22"/>
          <w:lang w:eastAsia="en-GB"/>
        </w:rPr>
      </w:pPr>
      <w:r>
        <w:rPr>
          <w:noProof/>
        </w:rPr>
        <w:t>6.2.3.3</w:t>
      </w:r>
      <w:r>
        <w:rPr>
          <w:rFonts w:ascii="Calibri" w:hAnsi="Calibri"/>
          <w:noProof/>
          <w:sz w:val="22"/>
          <w:szCs w:val="22"/>
          <w:lang w:eastAsia="en-GB"/>
        </w:rPr>
        <w:tab/>
      </w:r>
      <w:r>
        <w:rPr>
          <w:noProof/>
        </w:rPr>
        <w:t>Resource: Stored Search (Document)</w:t>
      </w:r>
      <w:r>
        <w:rPr>
          <w:noProof/>
        </w:rPr>
        <w:tab/>
      </w:r>
      <w:r>
        <w:rPr>
          <w:noProof/>
        </w:rPr>
        <w:fldChar w:fldCharType="begin" w:fldLock="1"/>
      </w:r>
      <w:r>
        <w:rPr>
          <w:noProof/>
        </w:rPr>
        <w:instrText xml:space="preserve"> PAGEREF _Toc130820912 \h </w:instrText>
      </w:r>
      <w:r>
        <w:rPr>
          <w:noProof/>
        </w:rPr>
      </w:r>
      <w:r>
        <w:rPr>
          <w:noProof/>
        </w:rPr>
        <w:fldChar w:fldCharType="separate"/>
      </w:r>
      <w:r>
        <w:rPr>
          <w:noProof/>
        </w:rPr>
        <w:t>180</w:t>
      </w:r>
      <w:r>
        <w:rPr>
          <w:noProof/>
        </w:rPr>
        <w:fldChar w:fldCharType="end"/>
      </w:r>
    </w:p>
    <w:p w14:paraId="584E52EF" w14:textId="240C4D43" w:rsidR="001A46BA" w:rsidRDefault="001A46BA">
      <w:pPr>
        <w:pStyle w:val="TOC5"/>
        <w:rPr>
          <w:rFonts w:ascii="Calibri" w:hAnsi="Calibri"/>
          <w:noProof/>
          <w:sz w:val="22"/>
          <w:szCs w:val="22"/>
          <w:lang w:eastAsia="en-GB"/>
        </w:rPr>
      </w:pPr>
      <w:r>
        <w:rPr>
          <w:noProof/>
        </w:rPr>
        <w:t>6.2.3.3.1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_Toc130820913 \h </w:instrText>
      </w:r>
      <w:r>
        <w:rPr>
          <w:noProof/>
        </w:rPr>
      </w:r>
      <w:r>
        <w:rPr>
          <w:noProof/>
        </w:rPr>
        <w:fldChar w:fldCharType="separate"/>
      </w:r>
      <w:r>
        <w:rPr>
          <w:noProof/>
        </w:rPr>
        <w:t>180</w:t>
      </w:r>
      <w:r>
        <w:rPr>
          <w:noProof/>
        </w:rPr>
        <w:fldChar w:fldCharType="end"/>
      </w:r>
    </w:p>
    <w:p w14:paraId="4FD09256" w14:textId="69C8F565" w:rsidR="001A46BA" w:rsidRDefault="001A46BA">
      <w:pPr>
        <w:pStyle w:val="TOC5"/>
        <w:rPr>
          <w:rFonts w:ascii="Calibri" w:hAnsi="Calibri"/>
          <w:noProof/>
          <w:sz w:val="22"/>
          <w:szCs w:val="22"/>
          <w:lang w:eastAsia="en-GB"/>
        </w:rPr>
      </w:pPr>
      <w:r>
        <w:rPr>
          <w:noProof/>
        </w:rPr>
        <w:t>6.2.3.3.2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_Toc130820914 \h </w:instrText>
      </w:r>
      <w:r>
        <w:rPr>
          <w:noProof/>
        </w:rPr>
      </w:r>
      <w:r>
        <w:rPr>
          <w:noProof/>
        </w:rPr>
        <w:fldChar w:fldCharType="separate"/>
      </w:r>
      <w:r>
        <w:rPr>
          <w:noProof/>
        </w:rPr>
        <w:t>180</w:t>
      </w:r>
      <w:r>
        <w:rPr>
          <w:noProof/>
        </w:rPr>
        <w:fldChar w:fldCharType="end"/>
      </w:r>
    </w:p>
    <w:p w14:paraId="0F8ABC38" w14:textId="4490BEBC" w:rsidR="001A46BA" w:rsidRDefault="001A46BA">
      <w:pPr>
        <w:pStyle w:val="TOC4"/>
        <w:rPr>
          <w:rFonts w:ascii="Calibri" w:hAnsi="Calibri"/>
          <w:noProof/>
          <w:sz w:val="22"/>
          <w:szCs w:val="22"/>
          <w:lang w:eastAsia="en-GB"/>
        </w:rPr>
      </w:pPr>
      <w:r>
        <w:rPr>
          <w:noProof/>
        </w:rPr>
        <w:t>6.2.3.4</w:t>
      </w:r>
      <w:r>
        <w:rPr>
          <w:rFonts w:ascii="Calibri" w:hAnsi="Calibri"/>
          <w:noProof/>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_Toc130820915 \h </w:instrText>
      </w:r>
      <w:r>
        <w:rPr>
          <w:noProof/>
        </w:rPr>
      </w:r>
      <w:r>
        <w:rPr>
          <w:noProof/>
        </w:rPr>
        <w:fldChar w:fldCharType="separate"/>
      </w:r>
      <w:r>
        <w:rPr>
          <w:noProof/>
        </w:rPr>
        <w:t>181</w:t>
      </w:r>
      <w:r>
        <w:rPr>
          <w:noProof/>
        </w:rPr>
        <w:fldChar w:fldCharType="end"/>
      </w:r>
    </w:p>
    <w:p w14:paraId="5863750D" w14:textId="5C9E50B1" w:rsidR="001A46BA" w:rsidRDefault="001A46BA">
      <w:pPr>
        <w:pStyle w:val="TOC5"/>
        <w:rPr>
          <w:rFonts w:ascii="Calibri" w:hAnsi="Calibri"/>
          <w:noProof/>
          <w:sz w:val="22"/>
          <w:szCs w:val="22"/>
          <w:lang w:eastAsia="en-GB"/>
        </w:rPr>
      </w:pPr>
      <w:r>
        <w:rPr>
          <w:noProof/>
        </w:rPr>
        <w:t>6.2.3.4.1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_Toc130820916 \h </w:instrText>
      </w:r>
      <w:r>
        <w:rPr>
          <w:noProof/>
        </w:rPr>
      </w:r>
      <w:r>
        <w:rPr>
          <w:noProof/>
        </w:rPr>
        <w:fldChar w:fldCharType="separate"/>
      </w:r>
      <w:r>
        <w:rPr>
          <w:noProof/>
        </w:rPr>
        <w:t>181</w:t>
      </w:r>
      <w:r>
        <w:rPr>
          <w:noProof/>
        </w:rPr>
        <w:fldChar w:fldCharType="end"/>
      </w:r>
    </w:p>
    <w:p w14:paraId="7A8E6336" w14:textId="19BEC28C" w:rsidR="001A46BA" w:rsidRDefault="001A46BA">
      <w:pPr>
        <w:pStyle w:val="TOC5"/>
        <w:rPr>
          <w:rFonts w:ascii="Calibri" w:hAnsi="Calibri"/>
          <w:noProof/>
          <w:sz w:val="22"/>
          <w:szCs w:val="22"/>
          <w:lang w:eastAsia="en-GB"/>
        </w:rPr>
      </w:pPr>
      <w:r>
        <w:rPr>
          <w:noProof/>
        </w:rPr>
        <w:t>6.2.3.4.2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_Toc130820917 \h </w:instrText>
      </w:r>
      <w:r>
        <w:rPr>
          <w:noProof/>
        </w:rPr>
      </w:r>
      <w:r>
        <w:rPr>
          <w:noProof/>
        </w:rPr>
        <w:fldChar w:fldCharType="separate"/>
      </w:r>
      <w:r>
        <w:rPr>
          <w:noProof/>
        </w:rPr>
        <w:t>181</w:t>
      </w:r>
      <w:r>
        <w:rPr>
          <w:noProof/>
        </w:rPr>
        <w:fldChar w:fldCharType="end"/>
      </w:r>
    </w:p>
    <w:p w14:paraId="4381199C" w14:textId="35437FB2" w:rsidR="001A46BA" w:rsidRDefault="001A46BA">
      <w:pPr>
        <w:pStyle w:val="TOC4"/>
        <w:rPr>
          <w:rFonts w:ascii="Calibri" w:hAnsi="Calibri"/>
          <w:noProof/>
          <w:sz w:val="22"/>
          <w:szCs w:val="22"/>
          <w:lang w:eastAsia="en-GB"/>
        </w:rPr>
      </w:pPr>
      <w:r>
        <w:rPr>
          <w:noProof/>
        </w:rPr>
        <w:t>6.2.3.5</w:t>
      </w:r>
      <w:r>
        <w:rPr>
          <w:rFonts w:ascii="Calibri" w:hAnsi="Calibri"/>
          <w:noProof/>
          <w:sz w:val="22"/>
          <w:szCs w:val="22"/>
          <w:lang w:eastAsia="en-GB"/>
        </w:rPr>
        <w:tab/>
      </w:r>
      <w:r>
        <w:rPr>
          <w:noProof/>
        </w:rPr>
        <w:t>Resource: SCP Domain Routing Information (Document)</w:t>
      </w:r>
      <w:r>
        <w:rPr>
          <w:noProof/>
        </w:rPr>
        <w:tab/>
      </w:r>
      <w:r>
        <w:rPr>
          <w:noProof/>
        </w:rPr>
        <w:fldChar w:fldCharType="begin" w:fldLock="1"/>
      </w:r>
      <w:r>
        <w:rPr>
          <w:noProof/>
        </w:rPr>
        <w:instrText xml:space="preserve"> PAGEREF _Toc130820918 \h </w:instrText>
      </w:r>
      <w:r>
        <w:rPr>
          <w:noProof/>
        </w:rPr>
      </w:r>
      <w:r>
        <w:rPr>
          <w:noProof/>
        </w:rPr>
        <w:fldChar w:fldCharType="separate"/>
      </w:r>
      <w:r>
        <w:rPr>
          <w:noProof/>
        </w:rPr>
        <w:t>182</w:t>
      </w:r>
      <w:r>
        <w:rPr>
          <w:noProof/>
        </w:rPr>
        <w:fldChar w:fldCharType="end"/>
      </w:r>
    </w:p>
    <w:p w14:paraId="4AC04D6A" w14:textId="0073B1C1" w:rsidR="001A46BA" w:rsidRDefault="001A46BA">
      <w:pPr>
        <w:pStyle w:val="TOC5"/>
        <w:rPr>
          <w:rFonts w:ascii="Calibri" w:hAnsi="Calibri"/>
          <w:noProof/>
          <w:sz w:val="22"/>
          <w:szCs w:val="22"/>
          <w:lang w:eastAsia="en-GB"/>
        </w:rPr>
      </w:pPr>
      <w:r>
        <w:rPr>
          <w:noProof/>
        </w:rPr>
        <w:t>6.2.3.5.1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_Toc130820919 \h </w:instrText>
      </w:r>
      <w:r>
        <w:rPr>
          <w:noProof/>
        </w:rPr>
      </w:r>
      <w:r>
        <w:rPr>
          <w:noProof/>
        </w:rPr>
        <w:fldChar w:fldCharType="separate"/>
      </w:r>
      <w:r>
        <w:rPr>
          <w:noProof/>
        </w:rPr>
        <w:t>182</w:t>
      </w:r>
      <w:r>
        <w:rPr>
          <w:noProof/>
        </w:rPr>
        <w:fldChar w:fldCharType="end"/>
      </w:r>
    </w:p>
    <w:p w14:paraId="4E66A9E2" w14:textId="38BFF7D6" w:rsidR="001A46BA" w:rsidRDefault="001A46BA">
      <w:pPr>
        <w:pStyle w:val="TOC5"/>
        <w:rPr>
          <w:rFonts w:ascii="Calibri" w:hAnsi="Calibri"/>
          <w:noProof/>
          <w:sz w:val="22"/>
          <w:szCs w:val="22"/>
          <w:lang w:eastAsia="en-GB"/>
        </w:rPr>
      </w:pPr>
      <w:r>
        <w:rPr>
          <w:noProof/>
        </w:rPr>
        <w:t>6.2.3.5.2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_Toc130820920 \h </w:instrText>
      </w:r>
      <w:r>
        <w:rPr>
          <w:noProof/>
        </w:rPr>
      </w:r>
      <w:r>
        <w:rPr>
          <w:noProof/>
        </w:rPr>
        <w:fldChar w:fldCharType="separate"/>
      </w:r>
      <w:r>
        <w:rPr>
          <w:noProof/>
        </w:rPr>
        <w:t>182</w:t>
      </w:r>
      <w:r>
        <w:rPr>
          <w:noProof/>
        </w:rPr>
        <w:fldChar w:fldCharType="end"/>
      </w:r>
    </w:p>
    <w:p w14:paraId="53901CCA" w14:textId="21038C0E" w:rsidR="001A46BA" w:rsidRDefault="001A46BA">
      <w:pPr>
        <w:pStyle w:val="TOC4"/>
        <w:rPr>
          <w:rFonts w:ascii="Calibri" w:hAnsi="Calibri"/>
          <w:noProof/>
          <w:sz w:val="22"/>
          <w:szCs w:val="22"/>
          <w:lang w:eastAsia="en-GB"/>
        </w:rPr>
      </w:pPr>
      <w:r>
        <w:rPr>
          <w:noProof/>
        </w:rPr>
        <w:t>6.2.3.6</w:t>
      </w:r>
      <w:r>
        <w:rPr>
          <w:rFonts w:ascii="Calibri" w:hAnsi="Calibri"/>
          <w:noProof/>
          <w:sz w:val="22"/>
          <w:szCs w:val="22"/>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_Toc130820921 \h </w:instrText>
      </w:r>
      <w:r>
        <w:rPr>
          <w:noProof/>
        </w:rPr>
      </w:r>
      <w:r>
        <w:rPr>
          <w:noProof/>
        </w:rPr>
        <w:fldChar w:fldCharType="separate"/>
      </w:r>
      <w:r>
        <w:rPr>
          <w:noProof/>
        </w:rPr>
        <w:t>183</w:t>
      </w:r>
      <w:r>
        <w:rPr>
          <w:noProof/>
        </w:rPr>
        <w:fldChar w:fldCharType="end"/>
      </w:r>
    </w:p>
    <w:p w14:paraId="5AAD5B7B" w14:textId="3F3C18D4" w:rsidR="001A46BA" w:rsidRDefault="001A46BA">
      <w:pPr>
        <w:pStyle w:val="TOC5"/>
        <w:rPr>
          <w:rFonts w:ascii="Calibri" w:hAnsi="Calibri"/>
          <w:noProof/>
          <w:sz w:val="22"/>
          <w:szCs w:val="22"/>
          <w:lang w:eastAsia="en-GB"/>
        </w:rPr>
      </w:pPr>
      <w:r>
        <w:rPr>
          <w:noProof/>
        </w:rPr>
        <w:t>6.2.3.6.1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_Toc130820922 \h </w:instrText>
      </w:r>
      <w:r>
        <w:rPr>
          <w:noProof/>
        </w:rPr>
      </w:r>
      <w:r>
        <w:rPr>
          <w:noProof/>
        </w:rPr>
        <w:fldChar w:fldCharType="separate"/>
      </w:r>
      <w:r>
        <w:rPr>
          <w:noProof/>
        </w:rPr>
        <w:t>183</w:t>
      </w:r>
      <w:r>
        <w:rPr>
          <w:noProof/>
        </w:rPr>
        <w:fldChar w:fldCharType="end"/>
      </w:r>
    </w:p>
    <w:p w14:paraId="479B5F51" w14:textId="1B38BF3D" w:rsidR="001A46BA" w:rsidRDefault="001A46BA">
      <w:pPr>
        <w:pStyle w:val="TOC5"/>
        <w:rPr>
          <w:rFonts w:ascii="Calibri" w:hAnsi="Calibri"/>
          <w:noProof/>
          <w:sz w:val="22"/>
          <w:szCs w:val="22"/>
          <w:lang w:eastAsia="en-GB"/>
        </w:rPr>
      </w:pPr>
      <w:r>
        <w:rPr>
          <w:noProof/>
        </w:rPr>
        <w:t>6.2.3.6.2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_Toc130820923 \h </w:instrText>
      </w:r>
      <w:r>
        <w:rPr>
          <w:noProof/>
        </w:rPr>
      </w:r>
      <w:r>
        <w:rPr>
          <w:noProof/>
        </w:rPr>
        <w:fldChar w:fldCharType="separate"/>
      </w:r>
      <w:r>
        <w:rPr>
          <w:noProof/>
        </w:rPr>
        <w:t>183</w:t>
      </w:r>
      <w:r>
        <w:rPr>
          <w:noProof/>
        </w:rPr>
        <w:fldChar w:fldCharType="end"/>
      </w:r>
    </w:p>
    <w:p w14:paraId="2EA473E7" w14:textId="6A749FEB" w:rsidR="001A46BA" w:rsidRDefault="001A46BA">
      <w:pPr>
        <w:pStyle w:val="TOC5"/>
        <w:rPr>
          <w:rFonts w:ascii="Calibri" w:hAnsi="Calibri"/>
          <w:noProof/>
          <w:sz w:val="22"/>
          <w:szCs w:val="22"/>
          <w:lang w:eastAsia="en-GB"/>
        </w:rPr>
      </w:pPr>
      <w:r>
        <w:rPr>
          <w:noProof/>
        </w:rPr>
        <w:t>6.2.3.6.3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_Toc130820924 \h </w:instrText>
      </w:r>
      <w:r>
        <w:rPr>
          <w:noProof/>
        </w:rPr>
      </w:r>
      <w:r>
        <w:rPr>
          <w:noProof/>
        </w:rPr>
        <w:fldChar w:fldCharType="separate"/>
      </w:r>
      <w:r>
        <w:rPr>
          <w:noProof/>
        </w:rPr>
        <w:t>183</w:t>
      </w:r>
      <w:r>
        <w:rPr>
          <w:noProof/>
        </w:rPr>
        <w:fldChar w:fldCharType="end"/>
      </w:r>
    </w:p>
    <w:p w14:paraId="75FF37B6" w14:textId="20217FE2" w:rsidR="001A46BA" w:rsidRDefault="001A46BA">
      <w:pPr>
        <w:pStyle w:val="TOC4"/>
        <w:rPr>
          <w:rFonts w:ascii="Calibri" w:hAnsi="Calibri"/>
          <w:noProof/>
          <w:sz w:val="22"/>
          <w:szCs w:val="22"/>
          <w:lang w:eastAsia="en-GB"/>
        </w:rPr>
      </w:pPr>
      <w:r>
        <w:rPr>
          <w:noProof/>
        </w:rPr>
        <w:t>6.2.3.7</w:t>
      </w:r>
      <w:r>
        <w:rPr>
          <w:rFonts w:ascii="Calibri" w:hAnsi="Calibri"/>
          <w:noProof/>
          <w:sz w:val="22"/>
          <w:szCs w:val="22"/>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_Toc130820925 \h </w:instrText>
      </w:r>
      <w:r>
        <w:rPr>
          <w:noProof/>
        </w:rPr>
      </w:r>
      <w:r>
        <w:rPr>
          <w:noProof/>
        </w:rPr>
        <w:fldChar w:fldCharType="separate"/>
      </w:r>
      <w:r>
        <w:rPr>
          <w:noProof/>
        </w:rPr>
        <w:t>184</w:t>
      </w:r>
      <w:r>
        <w:rPr>
          <w:noProof/>
        </w:rPr>
        <w:fldChar w:fldCharType="end"/>
      </w:r>
    </w:p>
    <w:p w14:paraId="5B09364E" w14:textId="26AADEE4" w:rsidR="001A46BA" w:rsidRDefault="001A46BA">
      <w:pPr>
        <w:pStyle w:val="TOC5"/>
        <w:rPr>
          <w:rFonts w:ascii="Calibri" w:hAnsi="Calibri"/>
          <w:noProof/>
          <w:sz w:val="22"/>
          <w:szCs w:val="22"/>
          <w:lang w:eastAsia="en-GB"/>
        </w:rPr>
      </w:pPr>
      <w:r>
        <w:rPr>
          <w:noProof/>
        </w:rPr>
        <w:t>6.2.3.7.1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_Toc130820926 \h </w:instrText>
      </w:r>
      <w:r>
        <w:rPr>
          <w:noProof/>
        </w:rPr>
      </w:r>
      <w:r>
        <w:rPr>
          <w:noProof/>
        </w:rPr>
        <w:fldChar w:fldCharType="separate"/>
      </w:r>
      <w:r>
        <w:rPr>
          <w:noProof/>
        </w:rPr>
        <w:t>184</w:t>
      </w:r>
      <w:r>
        <w:rPr>
          <w:noProof/>
        </w:rPr>
        <w:fldChar w:fldCharType="end"/>
      </w:r>
    </w:p>
    <w:p w14:paraId="0B752B7A" w14:textId="3E6C0C26" w:rsidR="001A46BA" w:rsidRDefault="001A46BA">
      <w:pPr>
        <w:pStyle w:val="TOC5"/>
        <w:rPr>
          <w:rFonts w:ascii="Calibri" w:hAnsi="Calibri"/>
          <w:noProof/>
          <w:sz w:val="22"/>
          <w:szCs w:val="22"/>
          <w:lang w:eastAsia="en-GB"/>
        </w:rPr>
      </w:pPr>
      <w:r>
        <w:rPr>
          <w:noProof/>
        </w:rPr>
        <w:t>6.2.3.7.2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_Toc130820927 \h </w:instrText>
      </w:r>
      <w:r>
        <w:rPr>
          <w:noProof/>
        </w:rPr>
      </w:r>
      <w:r>
        <w:rPr>
          <w:noProof/>
        </w:rPr>
        <w:fldChar w:fldCharType="separate"/>
      </w:r>
      <w:r>
        <w:rPr>
          <w:noProof/>
        </w:rPr>
        <w:t>184</w:t>
      </w:r>
      <w:r>
        <w:rPr>
          <w:noProof/>
        </w:rPr>
        <w:fldChar w:fldCharType="end"/>
      </w:r>
    </w:p>
    <w:p w14:paraId="29119255" w14:textId="09A22976" w:rsidR="001A46BA" w:rsidRDefault="001A46BA">
      <w:pPr>
        <w:pStyle w:val="TOC5"/>
        <w:rPr>
          <w:rFonts w:ascii="Calibri" w:hAnsi="Calibri"/>
          <w:noProof/>
          <w:sz w:val="22"/>
          <w:szCs w:val="22"/>
          <w:lang w:eastAsia="en-GB"/>
        </w:rPr>
      </w:pPr>
      <w:r>
        <w:rPr>
          <w:noProof/>
        </w:rPr>
        <w:t>6.2.3.7.3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_Toc130820928 \h </w:instrText>
      </w:r>
      <w:r>
        <w:rPr>
          <w:noProof/>
        </w:rPr>
      </w:r>
      <w:r>
        <w:rPr>
          <w:noProof/>
        </w:rPr>
        <w:fldChar w:fldCharType="separate"/>
      </w:r>
      <w:r>
        <w:rPr>
          <w:noProof/>
        </w:rPr>
        <w:t>184</w:t>
      </w:r>
      <w:r>
        <w:rPr>
          <w:noProof/>
        </w:rPr>
        <w:fldChar w:fldCharType="end"/>
      </w:r>
    </w:p>
    <w:p w14:paraId="22278466" w14:textId="188F6CFB" w:rsidR="001A46BA" w:rsidRDefault="001A46BA">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_Toc130820929 \h </w:instrText>
      </w:r>
      <w:r>
        <w:rPr>
          <w:noProof/>
        </w:rPr>
      </w:r>
      <w:r>
        <w:rPr>
          <w:noProof/>
        </w:rPr>
        <w:fldChar w:fldCharType="separate"/>
      </w:r>
      <w:r>
        <w:rPr>
          <w:noProof/>
        </w:rPr>
        <w:t>185</w:t>
      </w:r>
      <w:r>
        <w:rPr>
          <w:noProof/>
        </w:rPr>
        <w:fldChar w:fldCharType="end"/>
      </w:r>
    </w:p>
    <w:p w14:paraId="610EF566" w14:textId="5DEE8985" w:rsidR="001A46BA" w:rsidRDefault="001A46BA">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_Toc130820930 \h </w:instrText>
      </w:r>
      <w:r>
        <w:rPr>
          <w:noProof/>
        </w:rPr>
      </w:r>
      <w:r>
        <w:rPr>
          <w:noProof/>
        </w:rPr>
        <w:fldChar w:fldCharType="separate"/>
      </w:r>
      <w:r>
        <w:rPr>
          <w:noProof/>
        </w:rPr>
        <w:t>185</w:t>
      </w:r>
      <w:r>
        <w:rPr>
          <w:noProof/>
        </w:rPr>
        <w:fldChar w:fldCharType="end"/>
      </w:r>
    </w:p>
    <w:p w14:paraId="15E93AAD" w14:textId="5424AF03" w:rsidR="001A46BA" w:rsidRDefault="001A46BA">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_Toc130820931 \h </w:instrText>
      </w:r>
      <w:r>
        <w:rPr>
          <w:noProof/>
        </w:rPr>
      </w:r>
      <w:r>
        <w:rPr>
          <w:noProof/>
        </w:rPr>
        <w:fldChar w:fldCharType="separate"/>
      </w:r>
      <w:r>
        <w:rPr>
          <w:noProof/>
        </w:rPr>
        <w:t>185</w:t>
      </w:r>
      <w:r>
        <w:rPr>
          <w:noProof/>
        </w:rPr>
        <w:fldChar w:fldCharType="end"/>
      </w:r>
    </w:p>
    <w:p w14:paraId="2F7CB28D" w14:textId="654D7C4A" w:rsidR="001A46BA" w:rsidRDefault="001A46BA">
      <w:pPr>
        <w:pStyle w:val="TOC4"/>
        <w:rPr>
          <w:rFonts w:ascii="Calibri" w:hAnsi="Calibri"/>
          <w:noProof/>
          <w:sz w:val="22"/>
          <w:szCs w:val="22"/>
          <w:lang w:eastAsia="en-GB"/>
        </w:rPr>
      </w:pPr>
      <w:r>
        <w:rPr>
          <w:noProof/>
        </w:rPr>
        <w:t>6.2.5.2</w:t>
      </w:r>
      <w:r>
        <w:rPr>
          <w:rFonts w:ascii="Calibri" w:hAnsi="Calibri"/>
          <w:noProof/>
          <w:sz w:val="22"/>
          <w:szCs w:val="22"/>
          <w:lang w:eastAsia="en-GB"/>
        </w:rPr>
        <w:tab/>
      </w:r>
      <w:r w:rsidRPr="00A1319E">
        <w:rPr>
          <w:noProof/>
          <w:lang w:val="en-US"/>
        </w:rPr>
        <w:t>SCP Domain Routing Information Change Notification</w:t>
      </w:r>
      <w:r>
        <w:rPr>
          <w:noProof/>
        </w:rPr>
        <w:tab/>
      </w:r>
      <w:r>
        <w:rPr>
          <w:noProof/>
        </w:rPr>
        <w:fldChar w:fldCharType="begin" w:fldLock="1"/>
      </w:r>
      <w:r>
        <w:rPr>
          <w:noProof/>
        </w:rPr>
        <w:instrText xml:space="preserve"> PAGEREF _Toc130820932 \h </w:instrText>
      </w:r>
      <w:r>
        <w:rPr>
          <w:noProof/>
        </w:rPr>
      </w:r>
      <w:r>
        <w:rPr>
          <w:noProof/>
        </w:rPr>
        <w:fldChar w:fldCharType="separate"/>
      </w:r>
      <w:r>
        <w:rPr>
          <w:noProof/>
        </w:rPr>
        <w:t>185</w:t>
      </w:r>
      <w:r>
        <w:rPr>
          <w:noProof/>
        </w:rPr>
        <w:fldChar w:fldCharType="end"/>
      </w:r>
    </w:p>
    <w:p w14:paraId="5DDA8B6F" w14:textId="054577D3" w:rsidR="001A46BA" w:rsidRDefault="001A46BA">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_Toc130820933 \h </w:instrText>
      </w:r>
      <w:r>
        <w:rPr>
          <w:noProof/>
        </w:rPr>
      </w:r>
      <w:r>
        <w:rPr>
          <w:noProof/>
        </w:rPr>
        <w:fldChar w:fldCharType="separate"/>
      </w:r>
      <w:r>
        <w:rPr>
          <w:noProof/>
        </w:rPr>
        <w:t>185</w:t>
      </w:r>
      <w:r>
        <w:rPr>
          <w:noProof/>
        </w:rPr>
        <w:fldChar w:fldCharType="end"/>
      </w:r>
    </w:p>
    <w:p w14:paraId="242414B7" w14:textId="7B495F2C" w:rsidR="001A46BA" w:rsidRDefault="001A46BA">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_Toc130820934 \h </w:instrText>
      </w:r>
      <w:r>
        <w:rPr>
          <w:noProof/>
        </w:rPr>
      </w:r>
      <w:r>
        <w:rPr>
          <w:noProof/>
        </w:rPr>
        <w:fldChar w:fldCharType="separate"/>
      </w:r>
      <w:r>
        <w:rPr>
          <w:noProof/>
        </w:rPr>
        <w:t>185</w:t>
      </w:r>
      <w:r>
        <w:rPr>
          <w:noProof/>
        </w:rPr>
        <w:fldChar w:fldCharType="end"/>
      </w:r>
    </w:p>
    <w:p w14:paraId="173B7FD5" w14:textId="61CC5856" w:rsidR="001A46BA" w:rsidRDefault="001A46BA">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_Toc130820935 \h </w:instrText>
      </w:r>
      <w:r>
        <w:rPr>
          <w:noProof/>
        </w:rPr>
      </w:r>
      <w:r>
        <w:rPr>
          <w:noProof/>
        </w:rPr>
        <w:fldChar w:fldCharType="separate"/>
      </w:r>
      <w:r>
        <w:rPr>
          <w:noProof/>
        </w:rPr>
        <w:t>186</w:t>
      </w:r>
      <w:r>
        <w:rPr>
          <w:noProof/>
        </w:rPr>
        <w:fldChar w:fldCharType="end"/>
      </w:r>
    </w:p>
    <w:p w14:paraId="60A3CF91" w14:textId="4FDCD506" w:rsidR="001A46BA" w:rsidRDefault="001A46BA">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_Toc130820936 \h </w:instrText>
      </w:r>
      <w:r>
        <w:rPr>
          <w:noProof/>
        </w:rPr>
      </w:r>
      <w:r>
        <w:rPr>
          <w:noProof/>
        </w:rPr>
        <w:fldChar w:fldCharType="separate"/>
      </w:r>
      <w:r>
        <w:rPr>
          <w:noProof/>
        </w:rPr>
        <w:t>186</w:t>
      </w:r>
      <w:r>
        <w:rPr>
          <w:noProof/>
        </w:rPr>
        <w:fldChar w:fldCharType="end"/>
      </w:r>
    </w:p>
    <w:p w14:paraId="075EC891" w14:textId="13FAA4EC" w:rsidR="001A46BA" w:rsidRDefault="001A46BA">
      <w:pPr>
        <w:pStyle w:val="TOC4"/>
        <w:rPr>
          <w:rFonts w:ascii="Calibri" w:hAnsi="Calibri"/>
          <w:noProof/>
          <w:sz w:val="22"/>
          <w:szCs w:val="22"/>
          <w:lang w:eastAsia="en-GB"/>
        </w:rPr>
      </w:pPr>
      <w:r w:rsidRPr="00A1319E">
        <w:rPr>
          <w:noProof/>
          <w:lang w:val="en-US"/>
        </w:rPr>
        <w:t>6.2.6.2</w:t>
      </w:r>
      <w:r>
        <w:rPr>
          <w:rFonts w:ascii="Calibri" w:hAnsi="Calibri"/>
          <w:noProof/>
          <w:sz w:val="22"/>
          <w:szCs w:val="22"/>
          <w:lang w:eastAsia="en-GB"/>
        </w:rPr>
        <w:tab/>
      </w:r>
      <w:r w:rsidRPr="00A1319E">
        <w:rPr>
          <w:noProof/>
          <w:lang w:val="en-US"/>
        </w:rPr>
        <w:t>Structured data types</w:t>
      </w:r>
      <w:r>
        <w:rPr>
          <w:noProof/>
        </w:rPr>
        <w:tab/>
      </w:r>
      <w:r>
        <w:rPr>
          <w:noProof/>
        </w:rPr>
        <w:fldChar w:fldCharType="begin" w:fldLock="1"/>
      </w:r>
      <w:r>
        <w:rPr>
          <w:noProof/>
        </w:rPr>
        <w:instrText xml:space="preserve"> PAGEREF _Toc130820937 \h </w:instrText>
      </w:r>
      <w:r>
        <w:rPr>
          <w:noProof/>
        </w:rPr>
      </w:r>
      <w:r>
        <w:rPr>
          <w:noProof/>
        </w:rPr>
        <w:fldChar w:fldCharType="separate"/>
      </w:r>
      <w:r>
        <w:rPr>
          <w:noProof/>
        </w:rPr>
        <w:t>188</w:t>
      </w:r>
      <w:r>
        <w:rPr>
          <w:noProof/>
        </w:rPr>
        <w:fldChar w:fldCharType="end"/>
      </w:r>
    </w:p>
    <w:p w14:paraId="5A4122D0" w14:textId="4AFDD7C7" w:rsidR="001A46BA" w:rsidRDefault="001A46BA">
      <w:pPr>
        <w:pStyle w:val="TOC5"/>
        <w:rPr>
          <w:rFonts w:ascii="Calibri" w:hAnsi="Calibri"/>
          <w:noProof/>
          <w:sz w:val="22"/>
          <w:szCs w:val="22"/>
          <w:lang w:eastAsia="en-GB"/>
        </w:rPr>
      </w:pPr>
      <w:r>
        <w:rPr>
          <w:noProof/>
        </w:rPr>
        <w:t>6.2.6.2.1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_Toc130820938 \h </w:instrText>
      </w:r>
      <w:r>
        <w:rPr>
          <w:noProof/>
        </w:rPr>
      </w:r>
      <w:r>
        <w:rPr>
          <w:noProof/>
        </w:rPr>
        <w:fldChar w:fldCharType="separate"/>
      </w:r>
      <w:r>
        <w:rPr>
          <w:noProof/>
        </w:rPr>
        <w:t>188</w:t>
      </w:r>
      <w:r>
        <w:rPr>
          <w:noProof/>
        </w:rPr>
        <w:fldChar w:fldCharType="end"/>
      </w:r>
    </w:p>
    <w:p w14:paraId="0FE171FD" w14:textId="3146A704" w:rsidR="001A46BA" w:rsidRDefault="001A46BA">
      <w:pPr>
        <w:pStyle w:val="TOC5"/>
        <w:rPr>
          <w:rFonts w:ascii="Calibri" w:hAnsi="Calibri"/>
          <w:noProof/>
          <w:sz w:val="22"/>
          <w:szCs w:val="22"/>
          <w:lang w:eastAsia="en-GB"/>
        </w:rPr>
      </w:pPr>
      <w:r>
        <w:rPr>
          <w:noProof/>
        </w:rPr>
        <w:t>6.2.6.2.2</w:t>
      </w:r>
      <w:r>
        <w:rPr>
          <w:rFonts w:ascii="Calibri" w:hAnsi="Calibri"/>
          <w:noProof/>
          <w:sz w:val="22"/>
          <w:szCs w:val="22"/>
          <w:lang w:eastAsia="en-GB"/>
        </w:rPr>
        <w:tab/>
      </w:r>
      <w:r>
        <w:rPr>
          <w:noProof/>
        </w:rPr>
        <w:t>Type: SearchResult</w:t>
      </w:r>
      <w:r>
        <w:rPr>
          <w:noProof/>
        </w:rPr>
        <w:tab/>
      </w:r>
      <w:r>
        <w:rPr>
          <w:noProof/>
        </w:rPr>
        <w:fldChar w:fldCharType="begin" w:fldLock="1"/>
      </w:r>
      <w:r>
        <w:rPr>
          <w:noProof/>
        </w:rPr>
        <w:instrText xml:space="preserve"> PAGEREF _Toc130820939 \h </w:instrText>
      </w:r>
      <w:r>
        <w:rPr>
          <w:noProof/>
        </w:rPr>
      </w:r>
      <w:r>
        <w:rPr>
          <w:noProof/>
        </w:rPr>
        <w:fldChar w:fldCharType="separate"/>
      </w:r>
      <w:r>
        <w:rPr>
          <w:noProof/>
        </w:rPr>
        <w:t>189</w:t>
      </w:r>
      <w:r>
        <w:rPr>
          <w:noProof/>
        </w:rPr>
        <w:fldChar w:fldCharType="end"/>
      </w:r>
    </w:p>
    <w:p w14:paraId="56DEA404" w14:textId="39B63BE9" w:rsidR="001A46BA" w:rsidRDefault="001A46BA">
      <w:pPr>
        <w:pStyle w:val="TOC5"/>
        <w:rPr>
          <w:rFonts w:ascii="Calibri" w:hAnsi="Calibri"/>
          <w:noProof/>
          <w:sz w:val="22"/>
          <w:szCs w:val="22"/>
          <w:lang w:eastAsia="en-GB"/>
        </w:rPr>
      </w:pPr>
      <w:r>
        <w:rPr>
          <w:noProof/>
        </w:rPr>
        <w:t>6.2.6.2.3</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_Toc130820940 \h </w:instrText>
      </w:r>
      <w:r>
        <w:rPr>
          <w:noProof/>
        </w:rPr>
      </w:r>
      <w:r>
        <w:rPr>
          <w:noProof/>
        </w:rPr>
        <w:fldChar w:fldCharType="separate"/>
      </w:r>
      <w:r>
        <w:rPr>
          <w:noProof/>
        </w:rPr>
        <w:t>191</w:t>
      </w:r>
      <w:r>
        <w:rPr>
          <w:noProof/>
        </w:rPr>
        <w:fldChar w:fldCharType="end"/>
      </w:r>
    </w:p>
    <w:p w14:paraId="364714A1" w14:textId="1912FAD6" w:rsidR="001A46BA" w:rsidRDefault="001A46BA">
      <w:pPr>
        <w:pStyle w:val="TOC5"/>
        <w:rPr>
          <w:rFonts w:ascii="Calibri" w:hAnsi="Calibri"/>
          <w:noProof/>
          <w:sz w:val="22"/>
          <w:szCs w:val="22"/>
          <w:lang w:eastAsia="en-GB"/>
        </w:rPr>
      </w:pPr>
      <w:r>
        <w:rPr>
          <w:noProof/>
        </w:rPr>
        <w:t>6.2.6.2.4</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_Toc130820941 \h </w:instrText>
      </w:r>
      <w:r>
        <w:rPr>
          <w:noProof/>
        </w:rPr>
      </w:r>
      <w:r>
        <w:rPr>
          <w:noProof/>
        </w:rPr>
        <w:fldChar w:fldCharType="separate"/>
      </w:r>
      <w:r>
        <w:rPr>
          <w:noProof/>
        </w:rPr>
        <w:t>198</w:t>
      </w:r>
      <w:r>
        <w:rPr>
          <w:noProof/>
        </w:rPr>
        <w:fldChar w:fldCharType="end"/>
      </w:r>
    </w:p>
    <w:p w14:paraId="5FEF42E5" w14:textId="437226D7" w:rsidR="001A46BA" w:rsidRDefault="001A46BA">
      <w:pPr>
        <w:pStyle w:val="TOC5"/>
        <w:rPr>
          <w:rFonts w:ascii="Calibri" w:hAnsi="Calibri"/>
          <w:noProof/>
          <w:sz w:val="22"/>
          <w:szCs w:val="22"/>
          <w:lang w:eastAsia="en-GB"/>
        </w:rPr>
      </w:pPr>
      <w:r>
        <w:rPr>
          <w:noProof/>
        </w:rPr>
        <w:t>6.2.6.2.5</w:t>
      </w:r>
      <w:r>
        <w:rPr>
          <w:rFonts w:ascii="Calibri" w:hAnsi="Calibri"/>
          <w:noProof/>
          <w:sz w:val="22"/>
          <w:szCs w:val="22"/>
          <w:lang w:eastAsia="en-GB"/>
        </w:rPr>
        <w:tab/>
      </w:r>
      <w:r>
        <w:rPr>
          <w:noProof/>
        </w:rPr>
        <w:t>Type: StoredSearchResult</w:t>
      </w:r>
      <w:r>
        <w:rPr>
          <w:noProof/>
        </w:rPr>
        <w:tab/>
      </w:r>
      <w:r>
        <w:rPr>
          <w:noProof/>
        </w:rPr>
        <w:fldChar w:fldCharType="begin" w:fldLock="1"/>
      </w:r>
      <w:r>
        <w:rPr>
          <w:noProof/>
        </w:rPr>
        <w:instrText xml:space="preserve"> PAGEREF _Toc130820942 \h </w:instrText>
      </w:r>
      <w:r>
        <w:rPr>
          <w:noProof/>
        </w:rPr>
      </w:r>
      <w:r>
        <w:rPr>
          <w:noProof/>
        </w:rPr>
        <w:fldChar w:fldCharType="separate"/>
      </w:r>
      <w:r>
        <w:rPr>
          <w:noProof/>
        </w:rPr>
        <w:t>202</w:t>
      </w:r>
      <w:r>
        <w:rPr>
          <w:noProof/>
        </w:rPr>
        <w:fldChar w:fldCharType="end"/>
      </w:r>
    </w:p>
    <w:p w14:paraId="78E6464C" w14:textId="511D59D6" w:rsidR="001A46BA" w:rsidRDefault="001A46BA">
      <w:pPr>
        <w:pStyle w:val="TOC5"/>
        <w:rPr>
          <w:rFonts w:ascii="Calibri" w:hAnsi="Calibri"/>
          <w:noProof/>
          <w:sz w:val="22"/>
          <w:szCs w:val="22"/>
          <w:lang w:eastAsia="en-GB"/>
        </w:rPr>
      </w:pPr>
      <w:r>
        <w:rPr>
          <w:noProof/>
        </w:rPr>
        <w:lastRenderedPageBreak/>
        <w:t>6.2.6.2.6</w:t>
      </w:r>
      <w:r>
        <w:rPr>
          <w:rFonts w:ascii="Calibri" w:hAnsi="Calibri"/>
          <w:noProof/>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_Toc130820943 \h </w:instrText>
      </w:r>
      <w:r>
        <w:rPr>
          <w:noProof/>
        </w:rPr>
      </w:r>
      <w:r>
        <w:rPr>
          <w:noProof/>
        </w:rPr>
        <w:fldChar w:fldCharType="separate"/>
      </w:r>
      <w:r>
        <w:rPr>
          <w:noProof/>
        </w:rPr>
        <w:t>203</w:t>
      </w:r>
      <w:r>
        <w:rPr>
          <w:noProof/>
        </w:rPr>
        <w:fldChar w:fldCharType="end"/>
      </w:r>
    </w:p>
    <w:p w14:paraId="3523BC29" w14:textId="4D8CAB95" w:rsidR="001A46BA" w:rsidRDefault="001A46BA">
      <w:pPr>
        <w:pStyle w:val="TOC5"/>
        <w:rPr>
          <w:rFonts w:ascii="Calibri" w:hAnsi="Calibri"/>
          <w:noProof/>
          <w:sz w:val="22"/>
          <w:szCs w:val="22"/>
          <w:lang w:eastAsia="en-GB"/>
        </w:rPr>
      </w:pPr>
      <w:r>
        <w:rPr>
          <w:noProof/>
        </w:rPr>
        <w:t>6.2.6.2.7</w:t>
      </w:r>
      <w:r>
        <w:rPr>
          <w:rFonts w:ascii="Calibri" w:hAnsi="Calibri"/>
          <w:noProof/>
          <w:sz w:val="22"/>
          <w:szCs w:val="22"/>
          <w:lang w:eastAsia="en-GB"/>
        </w:rPr>
        <w:tab/>
      </w:r>
      <w:r>
        <w:rPr>
          <w:noProof/>
        </w:rPr>
        <w:t>Type: NfInstanceInfo</w:t>
      </w:r>
      <w:r>
        <w:rPr>
          <w:noProof/>
        </w:rPr>
        <w:tab/>
      </w:r>
      <w:r>
        <w:rPr>
          <w:noProof/>
        </w:rPr>
        <w:fldChar w:fldCharType="begin" w:fldLock="1"/>
      </w:r>
      <w:r>
        <w:rPr>
          <w:noProof/>
        </w:rPr>
        <w:instrText xml:space="preserve"> PAGEREF _Toc130820944 \h </w:instrText>
      </w:r>
      <w:r>
        <w:rPr>
          <w:noProof/>
        </w:rPr>
      </w:r>
      <w:r>
        <w:rPr>
          <w:noProof/>
        </w:rPr>
        <w:fldChar w:fldCharType="separate"/>
      </w:r>
      <w:r>
        <w:rPr>
          <w:noProof/>
        </w:rPr>
        <w:t>205</w:t>
      </w:r>
      <w:r>
        <w:rPr>
          <w:noProof/>
        </w:rPr>
        <w:fldChar w:fldCharType="end"/>
      </w:r>
    </w:p>
    <w:p w14:paraId="36F62FC3" w14:textId="74630223" w:rsidR="001A46BA" w:rsidRDefault="001A46BA">
      <w:pPr>
        <w:pStyle w:val="TOC5"/>
        <w:rPr>
          <w:rFonts w:ascii="Calibri" w:hAnsi="Calibri"/>
          <w:noProof/>
          <w:sz w:val="22"/>
          <w:szCs w:val="22"/>
          <w:lang w:eastAsia="en-GB"/>
        </w:rPr>
      </w:pPr>
      <w:r>
        <w:rPr>
          <w:noProof/>
        </w:rPr>
        <w:t>6.2.6.2.8</w:t>
      </w:r>
      <w:r>
        <w:rPr>
          <w:rFonts w:ascii="Calibri" w:hAnsi="Calibri"/>
          <w:noProof/>
          <w:sz w:val="22"/>
          <w:szCs w:val="22"/>
          <w:lang w:eastAsia="en-GB"/>
        </w:rPr>
        <w:tab/>
      </w:r>
      <w:r>
        <w:rPr>
          <w:noProof/>
        </w:rPr>
        <w:t>Type: ScpDomainRoutingInformation</w:t>
      </w:r>
      <w:r>
        <w:rPr>
          <w:noProof/>
        </w:rPr>
        <w:tab/>
      </w:r>
      <w:r>
        <w:rPr>
          <w:noProof/>
        </w:rPr>
        <w:fldChar w:fldCharType="begin" w:fldLock="1"/>
      </w:r>
      <w:r>
        <w:rPr>
          <w:noProof/>
        </w:rPr>
        <w:instrText xml:space="preserve"> PAGEREF _Toc130820945 \h </w:instrText>
      </w:r>
      <w:r>
        <w:rPr>
          <w:noProof/>
        </w:rPr>
      </w:r>
      <w:r>
        <w:rPr>
          <w:noProof/>
        </w:rPr>
        <w:fldChar w:fldCharType="separate"/>
      </w:r>
      <w:r>
        <w:rPr>
          <w:noProof/>
        </w:rPr>
        <w:t>205</w:t>
      </w:r>
      <w:r>
        <w:rPr>
          <w:noProof/>
        </w:rPr>
        <w:fldChar w:fldCharType="end"/>
      </w:r>
    </w:p>
    <w:p w14:paraId="1D930E87" w14:textId="575F805D" w:rsidR="001A46BA" w:rsidRDefault="001A46BA">
      <w:pPr>
        <w:pStyle w:val="TOC5"/>
        <w:rPr>
          <w:rFonts w:ascii="Calibri" w:hAnsi="Calibri"/>
          <w:noProof/>
          <w:sz w:val="22"/>
          <w:szCs w:val="22"/>
          <w:lang w:eastAsia="en-GB"/>
        </w:rPr>
      </w:pPr>
      <w:r>
        <w:rPr>
          <w:noProof/>
        </w:rPr>
        <w:t>6.2.6.2.9</w:t>
      </w:r>
      <w:r>
        <w:rPr>
          <w:rFonts w:ascii="Calibri" w:hAnsi="Calibri"/>
          <w:noProof/>
          <w:sz w:val="22"/>
          <w:szCs w:val="22"/>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_Toc130820946 \h </w:instrText>
      </w:r>
      <w:r>
        <w:rPr>
          <w:noProof/>
        </w:rPr>
      </w:r>
      <w:r>
        <w:rPr>
          <w:noProof/>
        </w:rPr>
        <w:fldChar w:fldCharType="separate"/>
      </w:r>
      <w:r>
        <w:rPr>
          <w:noProof/>
        </w:rPr>
        <w:t>206</w:t>
      </w:r>
      <w:r>
        <w:rPr>
          <w:noProof/>
        </w:rPr>
        <w:fldChar w:fldCharType="end"/>
      </w:r>
    </w:p>
    <w:p w14:paraId="2DA11DD9" w14:textId="267535B0" w:rsidR="001A46BA" w:rsidRDefault="001A46BA">
      <w:pPr>
        <w:pStyle w:val="TOC5"/>
        <w:rPr>
          <w:rFonts w:ascii="Calibri" w:hAnsi="Calibri"/>
          <w:noProof/>
          <w:sz w:val="22"/>
          <w:szCs w:val="22"/>
          <w:lang w:eastAsia="en-GB"/>
        </w:rPr>
      </w:pPr>
      <w:r>
        <w:rPr>
          <w:noProof/>
        </w:rPr>
        <w:t>6.2.6.2.10</w:t>
      </w:r>
      <w:r>
        <w:rPr>
          <w:rFonts w:ascii="Calibri" w:hAnsi="Calibri"/>
          <w:noProof/>
          <w:sz w:val="22"/>
          <w:szCs w:val="22"/>
          <w:lang w:eastAsia="en-GB"/>
        </w:rPr>
        <w:tab/>
      </w:r>
      <w:r>
        <w:rPr>
          <w:noProof/>
        </w:rPr>
        <w:t>Type: ScpDomainRoutingInfoSubscription</w:t>
      </w:r>
      <w:r>
        <w:rPr>
          <w:noProof/>
        </w:rPr>
        <w:tab/>
      </w:r>
      <w:r>
        <w:rPr>
          <w:noProof/>
        </w:rPr>
        <w:fldChar w:fldCharType="begin" w:fldLock="1"/>
      </w:r>
      <w:r>
        <w:rPr>
          <w:noProof/>
        </w:rPr>
        <w:instrText xml:space="preserve"> PAGEREF _Toc130820947 \h </w:instrText>
      </w:r>
      <w:r>
        <w:rPr>
          <w:noProof/>
        </w:rPr>
      </w:r>
      <w:r>
        <w:rPr>
          <w:noProof/>
        </w:rPr>
        <w:fldChar w:fldCharType="separate"/>
      </w:r>
      <w:r>
        <w:rPr>
          <w:noProof/>
        </w:rPr>
        <w:t>206</w:t>
      </w:r>
      <w:r>
        <w:rPr>
          <w:noProof/>
        </w:rPr>
        <w:fldChar w:fldCharType="end"/>
      </w:r>
    </w:p>
    <w:p w14:paraId="1902C847" w14:textId="44506413" w:rsidR="001A46BA" w:rsidRDefault="001A46BA">
      <w:pPr>
        <w:pStyle w:val="TOC5"/>
        <w:rPr>
          <w:rFonts w:ascii="Calibri" w:hAnsi="Calibri"/>
          <w:noProof/>
          <w:sz w:val="22"/>
          <w:szCs w:val="22"/>
          <w:lang w:eastAsia="en-GB"/>
        </w:rPr>
      </w:pPr>
      <w:r>
        <w:rPr>
          <w:noProof/>
        </w:rPr>
        <w:t>6.2.6.2.11</w:t>
      </w:r>
      <w:r>
        <w:rPr>
          <w:rFonts w:ascii="Calibri" w:hAnsi="Calibri"/>
          <w:noProof/>
          <w:sz w:val="22"/>
          <w:szCs w:val="22"/>
          <w:lang w:eastAsia="en-GB"/>
        </w:rPr>
        <w:tab/>
      </w:r>
      <w:r>
        <w:rPr>
          <w:noProof/>
        </w:rPr>
        <w:t>Type: ScpDomainRoutingInfoNotification</w:t>
      </w:r>
      <w:r>
        <w:rPr>
          <w:noProof/>
        </w:rPr>
        <w:tab/>
      </w:r>
      <w:r>
        <w:rPr>
          <w:noProof/>
        </w:rPr>
        <w:fldChar w:fldCharType="begin" w:fldLock="1"/>
      </w:r>
      <w:r>
        <w:rPr>
          <w:noProof/>
        </w:rPr>
        <w:instrText xml:space="preserve"> PAGEREF _Toc130820948 \h </w:instrText>
      </w:r>
      <w:r>
        <w:rPr>
          <w:noProof/>
        </w:rPr>
      </w:r>
      <w:r>
        <w:rPr>
          <w:noProof/>
        </w:rPr>
        <w:fldChar w:fldCharType="separate"/>
      </w:r>
      <w:r>
        <w:rPr>
          <w:noProof/>
        </w:rPr>
        <w:t>207</w:t>
      </w:r>
      <w:r>
        <w:rPr>
          <w:noProof/>
        </w:rPr>
        <w:fldChar w:fldCharType="end"/>
      </w:r>
    </w:p>
    <w:p w14:paraId="1ACA1959" w14:textId="064E6E4D" w:rsidR="001A46BA" w:rsidRDefault="001A46BA">
      <w:pPr>
        <w:pStyle w:val="TOC5"/>
        <w:rPr>
          <w:rFonts w:ascii="Calibri" w:hAnsi="Calibri"/>
          <w:noProof/>
          <w:sz w:val="22"/>
          <w:szCs w:val="22"/>
          <w:lang w:eastAsia="en-GB"/>
        </w:rPr>
      </w:pPr>
      <w:r>
        <w:rPr>
          <w:noProof/>
        </w:rPr>
        <w:t>6.2.6.2.12</w:t>
      </w:r>
      <w:r>
        <w:rPr>
          <w:rFonts w:ascii="Calibri" w:hAnsi="Calibri"/>
          <w:noProof/>
          <w:sz w:val="22"/>
          <w:szCs w:val="22"/>
          <w:lang w:eastAsia="en-GB"/>
        </w:rPr>
        <w:tab/>
      </w:r>
      <w:r>
        <w:rPr>
          <w:noProof/>
        </w:rPr>
        <w:t>Type: NfServiceInstance</w:t>
      </w:r>
      <w:r>
        <w:rPr>
          <w:noProof/>
        </w:rPr>
        <w:tab/>
      </w:r>
      <w:r>
        <w:rPr>
          <w:noProof/>
        </w:rPr>
        <w:fldChar w:fldCharType="begin" w:fldLock="1"/>
      </w:r>
      <w:r>
        <w:rPr>
          <w:noProof/>
        </w:rPr>
        <w:instrText xml:space="preserve"> PAGEREF _Toc130820949 \h </w:instrText>
      </w:r>
      <w:r>
        <w:rPr>
          <w:noProof/>
        </w:rPr>
      </w:r>
      <w:r>
        <w:rPr>
          <w:noProof/>
        </w:rPr>
        <w:fldChar w:fldCharType="separate"/>
      </w:r>
      <w:r>
        <w:rPr>
          <w:noProof/>
        </w:rPr>
        <w:t>207</w:t>
      </w:r>
      <w:r>
        <w:rPr>
          <w:noProof/>
        </w:rPr>
        <w:fldChar w:fldCharType="end"/>
      </w:r>
    </w:p>
    <w:p w14:paraId="563B1EBB" w14:textId="65E3BD48" w:rsidR="001A46BA" w:rsidRDefault="001A46BA">
      <w:pPr>
        <w:pStyle w:val="TOC5"/>
        <w:rPr>
          <w:rFonts w:ascii="Calibri" w:hAnsi="Calibri"/>
          <w:noProof/>
          <w:sz w:val="22"/>
          <w:szCs w:val="22"/>
          <w:lang w:eastAsia="en-GB"/>
        </w:rPr>
      </w:pPr>
      <w:r>
        <w:rPr>
          <w:noProof/>
        </w:rPr>
        <w:t>6.2.6.2.13</w:t>
      </w:r>
      <w:r>
        <w:rPr>
          <w:rFonts w:ascii="Calibri" w:hAnsi="Calibri"/>
          <w:noProof/>
          <w:sz w:val="22"/>
          <w:szCs w:val="22"/>
          <w:lang w:eastAsia="en-GB"/>
        </w:rPr>
        <w:tab/>
      </w:r>
      <w:r>
        <w:rPr>
          <w:noProof/>
        </w:rPr>
        <w:t>Type: NoProfileMatchInfo</w:t>
      </w:r>
      <w:r>
        <w:rPr>
          <w:noProof/>
        </w:rPr>
        <w:tab/>
      </w:r>
      <w:r>
        <w:rPr>
          <w:noProof/>
        </w:rPr>
        <w:fldChar w:fldCharType="begin" w:fldLock="1"/>
      </w:r>
      <w:r>
        <w:rPr>
          <w:noProof/>
        </w:rPr>
        <w:instrText xml:space="preserve"> PAGEREF _Toc130820950 \h </w:instrText>
      </w:r>
      <w:r>
        <w:rPr>
          <w:noProof/>
        </w:rPr>
      </w:r>
      <w:r>
        <w:rPr>
          <w:noProof/>
        </w:rPr>
        <w:fldChar w:fldCharType="separate"/>
      </w:r>
      <w:r>
        <w:rPr>
          <w:noProof/>
        </w:rPr>
        <w:t>207</w:t>
      </w:r>
      <w:r>
        <w:rPr>
          <w:noProof/>
        </w:rPr>
        <w:fldChar w:fldCharType="end"/>
      </w:r>
    </w:p>
    <w:p w14:paraId="3516DD00" w14:textId="18E65D94" w:rsidR="001A46BA" w:rsidRDefault="001A46BA">
      <w:pPr>
        <w:pStyle w:val="TOC5"/>
        <w:rPr>
          <w:rFonts w:ascii="Calibri" w:hAnsi="Calibri"/>
          <w:noProof/>
          <w:sz w:val="22"/>
          <w:szCs w:val="22"/>
          <w:lang w:eastAsia="en-GB"/>
        </w:rPr>
      </w:pPr>
      <w:r>
        <w:rPr>
          <w:noProof/>
        </w:rPr>
        <w:t>6.2.6.2.14</w:t>
      </w:r>
      <w:r>
        <w:rPr>
          <w:rFonts w:ascii="Calibri" w:hAnsi="Calibri"/>
          <w:noProof/>
          <w:sz w:val="22"/>
          <w:szCs w:val="22"/>
          <w:lang w:eastAsia="en-GB"/>
        </w:rPr>
        <w:tab/>
      </w:r>
      <w:r>
        <w:rPr>
          <w:noProof/>
        </w:rPr>
        <w:t>Type: QueryParamCombination</w:t>
      </w:r>
      <w:r>
        <w:rPr>
          <w:noProof/>
        </w:rPr>
        <w:tab/>
      </w:r>
      <w:r>
        <w:rPr>
          <w:noProof/>
        </w:rPr>
        <w:fldChar w:fldCharType="begin" w:fldLock="1"/>
      </w:r>
      <w:r>
        <w:rPr>
          <w:noProof/>
        </w:rPr>
        <w:instrText xml:space="preserve"> PAGEREF _Toc130820951 \h </w:instrText>
      </w:r>
      <w:r>
        <w:rPr>
          <w:noProof/>
        </w:rPr>
      </w:r>
      <w:r>
        <w:rPr>
          <w:noProof/>
        </w:rPr>
        <w:fldChar w:fldCharType="separate"/>
      </w:r>
      <w:r>
        <w:rPr>
          <w:noProof/>
        </w:rPr>
        <w:t>207</w:t>
      </w:r>
      <w:r>
        <w:rPr>
          <w:noProof/>
        </w:rPr>
        <w:fldChar w:fldCharType="end"/>
      </w:r>
    </w:p>
    <w:p w14:paraId="49292683" w14:textId="5B5A3FDA" w:rsidR="001A46BA" w:rsidRDefault="001A46BA">
      <w:pPr>
        <w:pStyle w:val="TOC5"/>
        <w:rPr>
          <w:rFonts w:ascii="Calibri" w:hAnsi="Calibri"/>
          <w:noProof/>
          <w:sz w:val="22"/>
          <w:szCs w:val="22"/>
          <w:lang w:eastAsia="en-GB"/>
        </w:rPr>
      </w:pPr>
      <w:r>
        <w:rPr>
          <w:noProof/>
        </w:rPr>
        <w:t>6.2.6.2.15</w:t>
      </w:r>
      <w:r>
        <w:rPr>
          <w:rFonts w:ascii="Calibri" w:hAnsi="Calibri"/>
          <w:noProof/>
          <w:sz w:val="22"/>
          <w:szCs w:val="22"/>
          <w:lang w:eastAsia="en-GB"/>
        </w:rPr>
        <w:tab/>
      </w:r>
      <w:r>
        <w:rPr>
          <w:noProof/>
        </w:rPr>
        <w:t>Type: QueryParameter</w:t>
      </w:r>
      <w:r>
        <w:rPr>
          <w:noProof/>
        </w:rPr>
        <w:tab/>
      </w:r>
      <w:r>
        <w:rPr>
          <w:noProof/>
        </w:rPr>
        <w:fldChar w:fldCharType="begin" w:fldLock="1"/>
      </w:r>
      <w:r>
        <w:rPr>
          <w:noProof/>
        </w:rPr>
        <w:instrText xml:space="preserve"> PAGEREF _Toc130820952 \h </w:instrText>
      </w:r>
      <w:r>
        <w:rPr>
          <w:noProof/>
        </w:rPr>
      </w:r>
      <w:r>
        <w:rPr>
          <w:noProof/>
        </w:rPr>
        <w:fldChar w:fldCharType="separate"/>
      </w:r>
      <w:r>
        <w:rPr>
          <w:noProof/>
        </w:rPr>
        <w:t>207</w:t>
      </w:r>
      <w:r>
        <w:rPr>
          <w:noProof/>
        </w:rPr>
        <w:fldChar w:fldCharType="end"/>
      </w:r>
    </w:p>
    <w:p w14:paraId="4AB73D71" w14:textId="1E010F65" w:rsidR="001A46BA" w:rsidRDefault="001A46BA">
      <w:pPr>
        <w:pStyle w:val="TOC4"/>
        <w:rPr>
          <w:rFonts w:ascii="Calibri" w:hAnsi="Calibri"/>
          <w:noProof/>
          <w:sz w:val="22"/>
          <w:szCs w:val="22"/>
          <w:lang w:eastAsia="en-GB"/>
        </w:rPr>
      </w:pPr>
      <w:r w:rsidRPr="00A1319E">
        <w:rPr>
          <w:noProof/>
          <w:lang w:val="en-US"/>
        </w:rPr>
        <w:t>6.2.6.3</w:t>
      </w:r>
      <w:r>
        <w:rPr>
          <w:rFonts w:ascii="Calibri" w:hAnsi="Calibri"/>
          <w:noProof/>
          <w:sz w:val="22"/>
          <w:szCs w:val="22"/>
          <w:lang w:eastAsia="en-GB"/>
        </w:rPr>
        <w:tab/>
      </w:r>
      <w:r w:rsidRPr="00A1319E">
        <w:rPr>
          <w:noProof/>
          <w:lang w:val="en-US"/>
        </w:rPr>
        <w:t>Simple data types and enumerations</w:t>
      </w:r>
      <w:r>
        <w:rPr>
          <w:noProof/>
        </w:rPr>
        <w:tab/>
      </w:r>
      <w:r>
        <w:rPr>
          <w:noProof/>
        </w:rPr>
        <w:fldChar w:fldCharType="begin" w:fldLock="1"/>
      </w:r>
      <w:r>
        <w:rPr>
          <w:noProof/>
        </w:rPr>
        <w:instrText xml:space="preserve"> PAGEREF _Toc130820953 \h </w:instrText>
      </w:r>
      <w:r>
        <w:rPr>
          <w:noProof/>
        </w:rPr>
      </w:r>
      <w:r>
        <w:rPr>
          <w:noProof/>
        </w:rPr>
        <w:fldChar w:fldCharType="separate"/>
      </w:r>
      <w:r>
        <w:rPr>
          <w:noProof/>
        </w:rPr>
        <w:t>208</w:t>
      </w:r>
      <w:r>
        <w:rPr>
          <w:noProof/>
        </w:rPr>
        <w:fldChar w:fldCharType="end"/>
      </w:r>
    </w:p>
    <w:p w14:paraId="72BCE752" w14:textId="1B1C31C9" w:rsidR="001A46BA" w:rsidRDefault="001A46BA">
      <w:pPr>
        <w:pStyle w:val="TOC5"/>
        <w:rPr>
          <w:rFonts w:ascii="Calibri" w:hAnsi="Calibri"/>
          <w:noProof/>
          <w:sz w:val="22"/>
          <w:szCs w:val="22"/>
          <w:lang w:eastAsia="en-GB"/>
        </w:rPr>
      </w:pPr>
      <w:r>
        <w:rPr>
          <w:noProof/>
        </w:rPr>
        <w:t>6.2.6.3.1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_Toc130820954 \h </w:instrText>
      </w:r>
      <w:r>
        <w:rPr>
          <w:noProof/>
        </w:rPr>
      </w:r>
      <w:r>
        <w:rPr>
          <w:noProof/>
        </w:rPr>
        <w:fldChar w:fldCharType="separate"/>
      </w:r>
      <w:r>
        <w:rPr>
          <w:noProof/>
        </w:rPr>
        <w:t>208</w:t>
      </w:r>
      <w:r>
        <w:rPr>
          <w:noProof/>
        </w:rPr>
        <w:fldChar w:fldCharType="end"/>
      </w:r>
    </w:p>
    <w:p w14:paraId="54033BBC" w14:textId="1469E543" w:rsidR="001A46BA" w:rsidRDefault="001A46BA">
      <w:pPr>
        <w:pStyle w:val="TOC5"/>
        <w:rPr>
          <w:rFonts w:ascii="Calibri" w:hAnsi="Calibri"/>
          <w:noProof/>
          <w:sz w:val="22"/>
          <w:szCs w:val="22"/>
          <w:lang w:eastAsia="en-GB"/>
        </w:rPr>
      </w:pPr>
      <w:r>
        <w:rPr>
          <w:noProof/>
        </w:rPr>
        <w:t>6.2.6.3.2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_Toc130820955 \h </w:instrText>
      </w:r>
      <w:r>
        <w:rPr>
          <w:noProof/>
        </w:rPr>
      </w:r>
      <w:r>
        <w:rPr>
          <w:noProof/>
        </w:rPr>
        <w:fldChar w:fldCharType="separate"/>
      </w:r>
      <w:r>
        <w:rPr>
          <w:noProof/>
        </w:rPr>
        <w:t>208</w:t>
      </w:r>
      <w:r>
        <w:rPr>
          <w:noProof/>
        </w:rPr>
        <w:fldChar w:fldCharType="end"/>
      </w:r>
    </w:p>
    <w:p w14:paraId="1B177A62" w14:textId="3330E867" w:rsidR="001A46BA" w:rsidRDefault="001A46BA">
      <w:pPr>
        <w:pStyle w:val="TOC5"/>
        <w:rPr>
          <w:rFonts w:ascii="Calibri" w:hAnsi="Calibri"/>
          <w:noProof/>
          <w:sz w:val="22"/>
          <w:szCs w:val="22"/>
          <w:lang w:eastAsia="en-GB"/>
        </w:rPr>
      </w:pPr>
      <w:r>
        <w:rPr>
          <w:noProof/>
        </w:rPr>
        <w:t>6.2.6.3.3</w:t>
      </w:r>
      <w:r>
        <w:rPr>
          <w:rFonts w:ascii="Calibri" w:hAnsi="Calibri"/>
          <w:noProof/>
          <w:sz w:val="22"/>
          <w:szCs w:val="22"/>
          <w:lang w:eastAsia="en-GB"/>
        </w:rPr>
        <w:tab/>
      </w:r>
      <w:r>
        <w:rPr>
          <w:noProof/>
        </w:rPr>
        <w:t>Enumeration: NoProfileMatchReason</w:t>
      </w:r>
      <w:r>
        <w:rPr>
          <w:noProof/>
        </w:rPr>
        <w:tab/>
      </w:r>
      <w:r>
        <w:rPr>
          <w:noProof/>
        </w:rPr>
        <w:fldChar w:fldCharType="begin" w:fldLock="1"/>
      </w:r>
      <w:r>
        <w:rPr>
          <w:noProof/>
        </w:rPr>
        <w:instrText xml:space="preserve"> PAGEREF _Toc130820956 \h </w:instrText>
      </w:r>
      <w:r>
        <w:rPr>
          <w:noProof/>
        </w:rPr>
      </w:r>
      <w:r>
        <w:rPr>
          <w:noProof/>
        </w:rPr>
        <w:fldChar w:fldCharType="separate"/>
      </w:r>
      <w:r>
        <w:rPr>
          <w:noProof/>
        </w:rPr>
        <w:t>208</w:t>
      </w:r>
      <w:r>
        <w:rPr>
          <w:noProof/>
        </w:rPr>
        <w:fldChar w:fldCharType="end"/>
      </w:r>
    </w:p>
    <w:p w14:paraId="6EBEC855" w14:textId="3DD9D644" w:rsidR="001A46BA" w:rsidRDefault="001A46BA">
      <w:pPr>
        <w:pStyle w:val="TOC3"/>
        <w:rPr>
          <w:rFonts w:ascii="Calibri" w:hAnsi="Calibri"/>
          <w:noProof/>
          <w:sz w:val="22"/>
          <w:szCs w:val="22"/>
          <w:lang w:eastAsia="en-GB"/>
        </w:rPr>
      </w:pPr>
      <w:r>
        <w:rPr>
          <w:noProof/>
        </w:rPr>
        <w:t>6.2.7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_Toc130820957 \h </w:instrText>
      </w:r>
      <w:r>
        <w:rPr>
          <w:noProof/>
        </w:rPr>
      </w:r>
      <w:r>
        <w:rPr>
          <w:noProof/>
        </w:rPr>
        <w:fldChar w:fldCharType="separate"/>
      </w:r>
      <w:r>
        <w:rPr>
          <w:noProof/>
        </w:rPr>
        <w:t>208</w:t>
      </w:r>
      <w:r>
        <w:rPr>
          <w:noProof/>
        </w:rPr>
        <w:fldChar w:fldCharType="end"/>
      </w:r>
    </w:p>
    <w:p w14:paraId="281850B4" w14:textId="59161FD0" w:rsidR="001A46BA" w:rsidRDefault="001A46BA">
      <w:pPr>
        <w:pStyle w:val="TOC4"/>
        <w:rPr>
          <w:rFonts w:ascii="Calibri" w:hAnsi="Calibri"/>
          <w:noProof/>
          <w:sz w:val="22"/>
          <w:szCs w:val="22"/>
          <w:lang w:eastAsia="en-GB"/>
        </w:rPr>
      </w:pPr>
      <w:r>
        <w:rPr>
          <w:noProof/>
        </w:rPr>
        <w:t>6.2.7.1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_Toc130820958 \h </w:instrText>
      </w:r>
      <w:r>
        <w:rPr>
          <w:noProof/>
        </w:rPr>
      </w:r>
      <w:r>
        <w:rPr>
          <w:noProof/>
        </w:rPr>
        <w:fldChar w:fldCharType="separate"/>
      </w:r>
      <w:r>
        <w:rPr>
          <w:noProof/>
        </w:rPr>
        <w:t>208</w:t>
      </w:r>
      <w:r>
        <w:rPr>
          <w:noProof/>
        </w:rPr>
        <w:fldChar w:fldCharType="end"/>
      </w:r>
    </w:p>
    <w:p w14:paraId="47DCCB8D" w14:textId="589505AF" w:rsidR="001A46BA" w:rsidRDefault="001A46BA">
      <w:pPr>
        <w:pStyle w:val="TOC4"/>
        <w:rPr>
          <w:rFonts w:ascii="Calibri" w:hAnsi="Calibri"/>
          <w:noProof/>
          <w:sz w:val="22"/>
          <w:szCs w:val="22"/>
          <w:lang w:eastAsia="en-GB"/>
        </w:rPr>
      </w:pPr>
      <w:r>
        <w:rPr>
          <w:noProof/>
        </w:rPr>
        <w:t>6.2.7.2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_Toc130820959 \h </w:instrText>
      </w:r>
      <w:r>
        <w:rPr>
          <w:noProof/>
        </w:rPr>
      </w:r>
      <w:r>
        <w:rPr>
          <w:noProof/>
        </w:rPr>
        <w:fldChar w:fldCharType="separate"/>
      </w:r>
      <w:r>
        <w:rPr>
          <w:noProof/>
        </w:rPr>
        <w:t>208</w:t>
      </w:r>
      <w:r>
        <w:rPr>
          <w:noProof/>
        </w:rPr>
        <w:fldChar w:fldCharType="end"/>
      </w:r>
    </w:p>
    <w:p w14:paraId="7C79C8F8" w14:textId="4CE55BA1" w:rsidR="001A46BA" w:rsidRDefault="001A46BA">
      <w:pPr>
        <w:pStyle w:val="TOC4"/>
        <w:rPr>
          <w:rFonts w:ascii="Calibri" w:hAnsi="Calibri"/>
          <w:noProof/>
          <w:sz w:val="22"/>
          <w:szCs w:val="22"/>
          <w:lang w:eastAsia="en-GB"/>
        </w:rPr>
      </w:pPr>
      <w:r>
        <w:rPr>
          <w:noProof/>
        </w:rPr>
        <w:t>6.2.7.3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_Toc130820960 \h </w:instrText>
      </w:r>
      <w:r>
        <w:rPr>
          <w:noProof/>
        </w:rPr>
      </w:r>
      <w:r>
        <w:rPr>
          <w:noProof/>
        </w:rPr>
        <w:fldChar w:fldCharType="separate"/>
      </w:r>
      <w:r>
        <w:rPr>
          <w:noProof/>
        </w:rPr>
        <w:t>208</w:t>
      </w:r>
      <w:r>
        <w:rPr>
          <w:noProof/>
        </w:rPr>
        <w:fldChar w:fldCharType="end"/>
      </w:r>
    </w:p>
    <w:p w14:paraId="671FCFBF" w14:textId="2CDC9A73" w:rsidR="001A46BA" w:rsidRDefault="001A46BA">
      <w:pPr>
        <w:pStyle w:val="TOC3"/>
        <w:rPr>
          <w:rFonts w:ascii="Calibri" w:hAnsi="Calibri"/>
          <w:noProof/>
          <w:sz w:val="22"/>
          <w:szCs w:val="22"/>
          <w:lang w:eastAsia="en-GB"/>
        </w:rPr>
      </w:pPr>
      <w:r w:rsidRPr="00A1319E">
        <w:rPr>
          <w:noProof/>
          <w:lang w:val="en-US"/>
        </w:rPr>
        <w:t>6.2.8</w:t>
      </w:r>
      <w:r>
        <w:rPr>
          <w:rFonts w:ascii="Calibri" w:hAnsi="Calibri"/>
          <w:noProof/>
          <w:sz w:val="22"/>
          <w:szCs w:val="22"/>
          <w:lang w:eastAsia="en-GB"/>
        </w:rPr>
        <w:tab/>
      </w:r>
      <w:r w:rsidRPr="00A1319E">
        <w:rPr>
          <w:noProof/>
          <w:lang w:val="en-US"/>
        </w:rPr>
        <w:t>Security</w:t>
      </w:r>
      <w:r>
        <w:rPr>
          <w:noProof/>
        </w:rPr>
        <w:tab/>
      </w:r>
      <w:r>
        <w:rPr>
          <w:noProof/>
        </w:rPr>
        <w:fldChar w:fldCharType="begin" w:fldLock="1"/>
      </w:r>
      <w:r>
        <w:rPr>
          <w:noProof/>
        </w:rPr>
        <w:instrText xml:space="preserve"> PAGEREF _Toc130820961 \h </w:instrText>
      </w:r>
      <w:r>
        <w:rPr>
          <w:noProof/>
        </w:rPr>
      </w:r>
      <w:r>
        <w:rPr>
          <w:noProof/>
        </w:rPr>
        <w:fldChar w:fldCharType="separate"/>
      </w:r>
      <w:r>
        <w:rPr>
          <w:noProof/>
        </w:rPr>
        <w:t>209</w:t>
      </w:r>
      <w:r>
        <w:rPr>
          <w:noProof/>
        </w:rPr>
        <w:fldChar w:fldCharType="end"/>
      </w:r>
    </w:p>
    <w:p w14:paraId="4A71C3C1" w14:textId="6D8049EB" w:rsidR="001A46BA" w:rsidRDefault="001A46BA">
      <w:pPr>
        <w:pStyle w:val="TOC3"/>
        <w:rPr>
          <w:rFonts w:ascii="Calibri" w:hAnsi="Calibri"/>
          <w:noProof/>
          <w:sz w:val="22"/>
          <w:szCs w:val="22"/>
          <w:lang w:eastAsia="en-GB"/>
        </w:rPr>
      </w:pPr>
      <w:r>
        <w:rPr>
          <w:noProof/>
        </w:rPr>
        <w:t>6.2.9</w:t>
      </w:r>
      <w:r>
        <w:rPr>
          <w:rFonts w:ascii="Calibri" w:hAnsi="Calibri"/>
          <w:noProof/>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_Toc130820962 \h </w:instrText>
      </w:r>
      <w:r>
        <w:rPr>
          <w:noProof/>
        </w:rPr>
      </w:r>
      <w:r>
        <w:rPr>
          <w:noProof/>
        </w:rPr>
        <w:fldChar w:fldCharType="separate"/>
      </w:r>
      <w:r>
        <w:rPr>
          <w:noProof/>
        </w:rPr>
        <w:t>209</w:t>
      </w:r>
      <w:r>
        <w:rPr>
          <w:noProof/>
        </w:rPr>
        <w:fldChar w:fldCharType="end"/>
      </w:r>
    </w:p>
    <w:p w14:paraId="096F9623" w14:textId="19E2224F" w:rsidR="001A46BA" w:rsidRDefault="001A46BA">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Nnrf_AccessToken Service API</w:t>
      </w:r>
      <w:r>
        <w:rPr>
          <w:noProof/>
        </w:rPr>
        <w:tab/>
      </w:r>
      <w:r>
        <w:rPr>
          <w:noProof/>
        </w:rPr>
        <w:fldChar w:fldCharType="begin" w:fldLock="1"/>
      </w:r>
      <w:r>
        <w:rPr>
          <w:noProof/>
        </w:rPr>
        <w:instrText xml:space="preserve"> PAGEREF _Toc130820963 \h </w:instrText>
      </w:r>
      <w:r>
        <w:rPr>
          <w:noProof/>
        </w:rPr>
      </w:r>
      <w:r>
        <w:rPr>
          <w:noProof/>
        </w:rPr>
        <w:fldChar w:fldCharType="separate"/>
      </w:r>
      <w:r>
        <w:rPr>
          <w:noProof/>
        </w:rPr>
        <w:t>212</w:t>
      </w:r>
      <w:r>
        <w:rPr>
          <w:noProof/>
        </w:rPr>
        <w:fldChar w:fldCharType="end"/>
      </w:r>
    </w:p>
    <w:p w14:paraId="18DF7A15" w14:textId="2BAF62C0" w:rsidR="001A46BA" w:rsidRDefault="001A46BA">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_Toc130820964 \h </w:instrText>
      </w:r>
      <w:r>
        <w:rPr>
          <w:noProof/>
        </w:rPr>
      </w:r>
      <w:r>
        <w:rPr>
          <w:noProof/>
        </w:rPr>
        <w:fldChar w:fldCharType="separate"/>
      </w:r>
      <w:r>
        <w:rPr>
          <w:noProof/>
        </w:rPr>
        <w:t>212</w:t>
      </w:r>
      <w:r>
        <w:rPr>
          <w:noProof/>
        </w:rPr>
        <w:fldChar w:fldCharType="end"/>
      </w:r>
    </w:p>
    <w:p w14:paraId="505B4867" w14:textId="39483620" w:rsidR="001A46BA" w:rsidRDefault="001A46BA">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_Toc130820965 \h </w:instrText>
      </w:r>
      <w:r>
        <w:rPr>
          <w:noProof/>
        </w:rPr>
      </w:r>
      <w:r>
        <w:rPr>
          <w:noProof/>
        </w:rPr>
        <w:fldChar w:fldCharType="separate"/>
      </w:r>
      <w:r>
        <w:rPr>
          <w:noProof/>
        </w:rPr>
        <w:t>213</w:t>
      </w:r>
      <w:r>
        <w:rPr>
          <w:noProof/>
        </w:rPr>
        <w:fldChar w:fldCharType="end"/>
      </w:r>
    </w:p>
    <w:p w14:paraId="58F569EA" w14:textId="26EC67EC" w:rsidR="001A46BA" w:rsidRDefault="001A46BA">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_Toc130820966 \h </w:instrText>
      </w:r>
      <w:r>
        <w:rPr>
          <w:noProof/>
        </w:rPr>
      </w:r>
      <w:r>
        <w:rPr>
          <w:noProof/>
        </w:rPr>
        <w:fldChar w:fldCharType="separate"/>
      </w:r>
      <w:r>
        <w:rPr>
          <w:noProof/>
        </w:rPr>
        <w:t>213</w:t>
      </w:r>
      <w:r>
        <w:rPr>
          <w:noProof/>
        </w:rPr>
        <w:fldChar w:fldCharType="end"/>
      </w:r>
    </w:p>
    <w:p w14:paraId="59ED0F52" w14:textId="3EA54D1D" w:rsidR="001A46BA" w:rsidRDefault="001A46BA">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_Toc130820967 \h </w:instrText>
      </w:r>
      <w:r>
        <w:rPr>
          <w:noProof/>
        </w:rPr>
      </w:r>
      <w:r>
        <w:rPr>
          <w:noProof/>
        </w:rPr>
        <w:fldChar w:fldCharType="separate"/>
      </w:r>
      <w:r>
        <w:rPr>
          <w:noProof/>
        </w:rPr>
        <w:t>213</w:t>
      </w:r>
      <w:r>
        <w:rPr>
          <w:noProof/>
        </w:rPr>
        <w:fldChar w:fldCharType="end"/>
      </w:r>
    </w:p>
    <w:p w14:paraId="7671AA68" w14:textId="5562D158" w:rsidR="001A46BA" w:rsidRDefault="001A46BA">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_Toc130820968 \h </w:instrText>
      </w:r>
      <w:r>
        <w:rPr>
          <w:noProof/>
        </w:rPr>
      </w:r>
      <w:r>
        <w:rPr>
          <w:noProof/>
        </w:rPr>
        <w:fldChar w:fldCharType="separate"/>
      </w:r>
      <w:r>
        <w:rPr>
          <w:noProof/>
        </w:rPr>
        <w:t>213</w:t>
      </w:r>
      <w:r>
        <w:rPr>
          <w:noProof/>
        </w:rPr>
        <w:fldChar w:fldCharType="end"/>
      </w:r>
    </w:p>
    <w:p w14:paraId="01A34E06" w14:textId="5DCCB9D3" w:rsidR="001A46BA" w:rsidRDefault="001A46BA">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_Toc130820969 \h </w:instrText>
      </w:r>
      <w:r>
        <w:rPr>
          <w:noProof/>
        </w:rPr>
      </w:r>
      <w:r>
        <w:rPr>
          <w:noProof/>
        </w:rPr>
        <w:fldChar w:fldCharType="separate"/>
      </w:r>
      <w:r>
        <w:rPr>
          <w:noProof/>
        </w:rPr>
        <w:t>213</w:t>
      </w:r>
      <w:r>
        <w:rPr>
          <w:noProof/>
        </w:rPr>
        <w:fldChar w:fldCharType="end"/>
      </w:r>
    </w:p>
    <w:p w14:paraId="70F4E191" w14:textId="08C384E3" w:rsidR="001A46BA" w:rsidRDefault="001A46BA">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_Toc130820970 \h </w:instrText>
      </w:r>
      <w:r>
        <w:rPr>
          <w:noProof/>
        </w:rPr>
      </w:r>
      <w:r>
        <w:rPr>
          <w:noProof/>
        </w:rPr>
        <w:fldChar w:fldCharType="separate"/>
      </w:r>
      <w:r>
        <w:rPr>
          <w:noProof/>
        </w:rPr>
        <w:t>213</w:t>
      </w:r>
      <w:r>
        <w:rPr>
          <w:noProof/>
        </w:rPr>
        <w:fldChar w:fldCharType="end"/>
      </w:r>
    </w:p>
    <w:p w14:paraId="7D7E6A04" w14:textId="75BBDF5B" w:rsidR="001A46BA" w:rsidRDefault="001A46BA">
      <w:pPr>
        <w:pStyle w:val="TOC4"/>
        <w:rPr>
          <w:rFonts w:ascii="Calibri" w:hAnsi="Calibri"/>
          <w:noProof/>
          <w:sz w:val="22"/>
          <w:szCs w:val="22"/>
          <w:lang w:eastAsia="en-GB"/>
        </w:rPr>
      </w:pPr>
      <w:r>
        <w:rPr>
          <w:noProof/>
        </w:rPr>
        <w:t>6.3.3.3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_Toc130820971 \h </w:instrText>
      </w:r>
      <w:r>
        <w:rPr>
          <w:noProof/>
        </w:rPr>
      </w:r>
      <w:r>
        <w:rPr>
          <w:noProof/>
        </w:rPr>
        <w:fldChar w:fldCharType="separate"/>
      </w:r>
      <w:r>
        <w:rPr>
          <w:noProof/>
        </w:rPr>
        <w:t>213</w:t>
      </w:r>
      <w:r>
        <w:rPr>
          <w:noProof/>
        </w:rPr>
        <w:fldChar w:fldCharType="end"/>
      </w:r>
    </w:p>
    <w:p w14:paraId="75B607DF" w14:textId="36B513A0" w:rsidR="001A46BA" w:rsidRDefault="001A46BA">
      <w:pPr>
        <w:pStyle w:val="TOC5"/>
        <w:rPr>
          <w:rFonts w:ascii="Calibri" w:hAnsi="Calibri"/>
          <w:noProof/>
          <w:sz w:val="22"/>
          <w:szCs w:val="22"/>
          <w:lang w:eastAsia="en-GB"/>
        </w:rPr>
      </w:pPr>
      <w:r>
        <w:rPr>
          <w:noProof/>
        </w:rPr>
        <w:t>6.3.3.3.1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_Toc130820972 \h </w:instrText>
      </w:r>
      <w:r>
        <w:rPr>
          <w:noProof/>
        </w:rPr>
      </w:r>
      <w:r>
        <w:rPr>
          <w:noProof/>
        </w:rPr>
        <w:fldChar w:fldCharType="separate"/>
      </w:r>
      <w:r>
        <w:rPr>
          <w:noProof/>
        </w:rPr>
        <w:t>213</w:t>
      </w:r>
      <w:r>
        <w:rPr>
          <w:noProof/>
        </w:rPr>
        <w:fldChar w:fldCharType="end"/>
      </w:r>
    </w:p>
    <w:p w14:paraId="6358EFEB" w14:textId="5680A12F" w:rsidR="001A46BA" w:rsidRDefault="001A46BA">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_Toc130820973 \h </w:instrText>
      </w:r>
      <w:r>
        <w:rPr>
          <w:noProof/>
        </w:rPr>
      </w:r>
      <w:r>
        <w:rPr>
          <w:noProof/>
        </w:rPr>
        <w:fldChar w:fldCharType="separate"/>
      </w:r>
      <w:r>
        <w:rPr>
          <w:noProof/>
        </w:rPr>
        <w:t>213</w:t>
      </w:r>
      <w:r>
        <w:rPr>
          <w:noProof/>
        </w:rPr>
        <w:fldChar w:fldCharType="end"/>
      </w:r>
    </w:p>
    <w:p w14:paraId="65F8F897" w14:textId="72B4B56D" w:rsidR="001A46BA" w:rsidRDefault="001A46BA">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_Toc130820974 \h </w:instrText>
      </w:r>
      <w:r>
        <w:rPr>
          <w:noProof/>
        </w:rPr>
      </w:r>
      <w:r>
        <w:rPr>
          <w:noProof/>
        </w:rPr>
        <w:fldChar w:fldCharType="separate"/>
      </w:r>
      <w:r>
        <w:rPr>
          <w:noProof/>
        </w:rPr>
        <w:t>213</w:t>
      </w:r>
      <w:r>
        <w:rPr>
          <w:noProof/>
        </w:rPr>
        <w:fldChar w:fldCharType="end"/>
      </w:r>
    </w:p>
    <w:p w14:paraId="1B659A1D" w14:textId="40562CC8" w:rsidR="001A46BA" w:rsidRDefault="001A46BA">
      <w:pPr>
        <w:pStyle w:val="TOC4"/>
        <w:rPr>
          <w:rFonts w:ascii="Calibri" w:hAnsi="Calibri"/>
          <w:noProof/>
          <w:sz w:val="22"/>
          <w:szCs w:val="22"/>
          <w:lang w:eastAsia="en-GB"/>
        </w:rPr>
      </w:pPr>
      <w:r>
        <w:rPr>
          <w:noProof/>
        </w:rPr>
        <w:t>6.3.4.2</w:t>
      </w:r>
      <w:r>
        <w:rPr>
          <w:rFonts w:ascii="Calibri" w:hAnsi="Calibri"/>
          <w:noProof/>
          <w:sz w:val="22"/>
          <w:szCs w:val="22"/>
          <w:lang w:eastAsia="en-GB"/>
        </w:rPr>
        <w:tab/>
      </w:r>
      <w:r>
        <w:rPr>
          <w:noProof/>
        </w:rPr>
        <w:t>Operation: Get (Access Token Request)</w:t>
      </w:r>
      <w:r>
        <w:rPr>
          <w:noProof/>
        </w:rPr>
        <w:tab/>
      </w:r>
      <w:r>
        <w:rPr>
          <w:noProof/>
        </w:rPr>
        <w:fldChar w:fldCharType="begin" w:fldLock="1"/>
      </w:r>
      <w:r>
        <w:rPr>
          <w:noProof/>
        </w:rPr>
        <w:instrText xml:space="preserve"> PAGEREF _Toc130820975 \h </w:instrText>
      </w:r>
      <w:r>
        <w:rPr>
          <w:noProof/>
        </w:rPr>
      </w:r>
      <w:r>
        <w:rPr>
          <w:noProof/>
        </w:rPr>
        <w:fldChar w:fldCharType="separate"/>
      </w:r>
      <w:r>
        <w:rPr>
          <w:noProof/>
        </w:rPr>
        <w:t>214</w:t>
      </w:r>
      <w:r>
        <w:rPr>
          <w:noProof/>
        </w:rPr>
        <w:fldChar w:fldCharType="end"/>
      </w:r>
    </w:p>
    <w:p w14:paraId="23D61B89" w14:textId="23613509" w:rsidR="001A46BA" w:rsidRDefault="001A46BA">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_Toc130820976 \h </w:instrText>
      </w:r>
      <w:r>
        <w:rPr>
          <w:noProof/>
        </w:rPr>
      </w:r>
      <w:r>
        <w:rPr>
          <w:noProof/>
        </w:rPr>
        <w:fldChar w:fldCharType="separate"/>
      </w:r>
      <w:r>
        <w:rPr>
          <w:noProof/>
        </w:rPr>
        <w:t>214</w:t>
      </w:r>
      <w:r>
        <w:rPr>
          <w:noProof/>
        </w:rPr>
        <w:fldChar w:fldCharType="end"/>
      </w:r>
    </w:p>
    <w:p w14:paraId="67EB17CE" w14:textId="1B2B86FE" w:rsidR="001A46BA" w:rsidRDefault="001A46BA">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_Toc130820977 \h </w:instrText>
      </w:r>
      <w:r>
        <w:rPr>
          <w:noProof/>
        </w:rPr>
      </w:r>
      <w:r>
        <w:rPr>
          <w:noProof/>
        </w:rPr>
        <w:fldChar w:fldCharType="separate"/>
      </w:r>
      <w:r>
        <w:rPr>
          <w:noProof/>
        </w:rPr>
        <w:t>214</w:t>
      </w:r>
      <w:r>
        <w:rPr>
          <w:noProof/>
        </w:rPr>
        <w:fldChar w:fldCharType="end"/>
      </w:r>
    </w:p>
    <w:p w14:paraId="40FD2D27" w14:textId="11278C4A" w:rsidR="001A46BA" w:rsidRDefault="001A46BA">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_Toc130820978 \h </w:instrText>
      </w:r>
      <w:r>
        <w:rPr>
          <w:noProof/>
        </w:rPr>
      </w:r>
      <w:r>
        <w:rPr>
          <w:noProof/>
        </w:rPr>
        <w:fldChar w:fldCharType="separate"/>
      </w:r>
      <w:r>
        <w:rPr>
          <w:noProof/>
        </w:rPr>
        <w:t>216</w:t>
      </w:r>
      <w:r>
        <w:rPr>
          <w:noProof/>
        </w:rPr>
        <w:fldChar w:fldCharType="end"/>
      </w:r>
    </w:p>
    <w:p w14:paraId="4BB9F98C" w14:textId="4A4F4A3E" w:rsidR="001A46BA" w:rsidRDefault="001A46BA">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_Toc130820979 \h </w:instrText>
      </w:r>
      <w:r>
        <w:rPr>
          <w:noProof/>
        </w:rPr>
      </w:r>
      <w:r>
        <w:rPr>
          <w:noProof/>
        </w:rPr>
        <w:fldChar w:fldCharType="separate"/>
      </w:r>
      <w:r>
        <w:rPr>
          <w:noProof/>
        </w:rPr>
        <w:t>216</w:t>
      </w:r>
      <w:r>
        <w:rPr>
          <w:noProof/>
        </w:rPr>
        <w:fldChar w:fldCharType="end"/>
      </w:r>
    </w:p>
    <w:p w14:paraId="38A75B88" w14:textId="0597877B" w:rsidR="001A46BA" w:rsidRDefault="001A46BA">
      <w:pPr>
        <w:pStyle w:val="TOC4"/>
        <w:rPr>
          <w:rFonts w:ascii="Calibri" w:hAnsi="Calibri"/>
          <w:noProof/>
          <w:sz w:val="22"/>
          <w:szCs w:val="22"/>
          <w:lang w:eastAsia="en-GB"/>
        </w:rPr>
      </w:pPr>
      <w:r w:rsidRPr="00A1319E">
        <w:rPr>
          <w:noProof/>
          <w:lang w:val="en-US"/>
        </w:rPr>
        <w:t>6.3.5.2</w:t>
      </w:r>
      <w:r>
        <w:rPr>
          <w:rFonts w:ascii="Calibri" w:hAnsi="Calibri"/>
          <w:noProof/>
          <w:sz w:val="22"/>
          <w:szCs w:val="22"/>
          <w:lang w:eastAsia="en-GB"/>
        </w:rPr>
        <w:tab/>
      </w:r>
      <w:r w:rsidRPr="00A1319E">
        <w:rPr>
          <w:noProof/>
          <w:lang w:val="en-US"/>
        </w:rPr>
        <w:t>Structured data types</w:t>
      </w:r>
      <w:r>
        <w:rPr>
          <w:noProof/>
        </w:rPr>
        <w:tab/>
      </w:r>
      <w:r>
        <w:rPr>
          <w:noProof/>
        </w:rPr>
        <w:fldChar w:fldCharType="begin" w:fldLock="1"/>
      </w:r>
      <w:r>
        <w:rPr>
          <w:noProof/>
        </w:rPr>
        <w:instrText xml:space="preserve"> PAGEREF _Toc130820980 \h </w:instrText>
      </w:r>
      <w:r>
        <w:rPr>
          <w:noProof/>
        </w:rPr>
      </w:r>
      <w:r>
        <w:rPr>
          <w:noProof/>
        </w:rPr>
        <w:fldChar w:fldCharType="separate"/>
      </w:r>
      <w:r>
        <w:rPr>
          <w:noProof/>
        </w:rPr>
        <w:t>216</w:t>
      </w:r>
      <w:r>
        <w:rPr>
          <w:noProof/>
        </w:rPr>
        <w:fldChar w:fldCharType="end"/>
      </w:r>
    </w:p>
    <w:p w14:paraId="076F4AEC" w14:textId="07F6FEEA" w:rsidR="001A46BA" w:rsidRDefault="001A46BA">
      <w:pPr>
        <w:pStyle w:val="TOC5"/>
        <w:rPr>
          <w:rFonts w:ascii="Calibri" w:hAnsi="Calibri"/>
          <w:noProof/>
          <w:sz w:val="22"/>
          <w:szCs w:val="22"/>
          <w:lang w:eastAsia="en-GB"/>
        </w:rPr>
      </w:pPr>
      <w:r>
        <w:rPr>
          <w:noProof/>
        </w:rPr>
        <w:t>6.3.5.2.1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_Toc130820981 \h </w:instrText>
      </w:r>
      <w:r>
        <w:rPr>
          <w:noProof/>
        </w:rPr>
      </w:r>
      <w:r>
        <w:rPr>
          <w:noProof/>
        </w:rPr>
        <w:fldChar w:fldCharType="separate"/>
      </w:r>
      <w:r>
        <w:rPr>
          <w:noProof/>
        </w:rPr>
        <w:t>216</w:t>
      </w:r>
      <w:r>
        <w:rPr>
          <w:noProof/>
        </w:rPr>
        <w:fldChar w:fldCharType="end"/>
      </w:r>
    </w:p>
    <w:p w14:paraId="539A0365" w14:textId="02CCCE69" w:rsidR="001A46BA" w:rsidRDefault="001A46BA">
      <w:pPr>
        <w:pStyle w:val="TOC5"/>
        <w:rPr>
          <w:rFonts w:ascii="Calibri" w:hAnsi="Calibri"/>
          <w:noProof/>
          <w:sz w:val="22"/>
          <w:szCs w:val="22"/>
          <w:lang w:eastAsia="en-GB"/>
        </w:rPr>
      </w:pPr>
      <w:r>
        <w:rPr>
          <w:noProof/>
        </w:rPr>
        <w:t>6.3.5.2.2</w:t>
      </w:r>
      <w:r>
        <w:rPr>
          <w:rFonts w:ascii="Calibri" w:hAnsi="Calibri"/>
          <w:noProof/>
          <w:sz w:val="22"/>
          <w:szCs w:val="22"/>
          <w:lang w:eastAsia="en-GB"/>
        </w:rPr>
        <w:tab/>
      </w:r>
      <w:r>
        <w:rPr>
          <w:noProof/>
        </w:rPr>
        <w:t>Type: AccessTokenReq</w:t>
      </w:r>
      <w:r>
        <w:rPr>
          <w:noProof/>
        </w:rPr>
        <w:tab/>
      </w:r>
      <w:r>
        <w:rPr>
          <w:noProof/>
        </w:rPr>
        <w:fldChar w:fldCharType="begin" w:fldLock="1"/>
      </w:r>
      <w:r>
        <w:rPr>
          <w:noProof/>
        </w:rPr>
        <w:instrText xml:space="preserve"> PAGEREF _Toc130820982 \h </w:instrText>
      </w:r>
      <w:r>
        <w:rPr>
          <w:noProof/>
        </w:rPr>
      </w:r>
      <w:r>
        <w:rPr>
          <w:noProof/>
        </w:rPr>
        <w:fldChar w:fldCharType="separate"/>
      </w:r>
      <w:r>
        <w:rPr>
          <w:noProof/>
        </w:rPr>
        <w:t>217</w:t>
      </w:r>
      <w:r>
        <w:rPr>
          <w:noProof/>
        </w:rPr>
        <w:fldChar w:fldCharType="end"/>
      </w:r>
    </w:p>
    <w:p w14:paraId="5681145B" w14:textId="76A1F684" w:rsidR="001A46BA" w:rsidRDefault="001A46BA">
      <w:pPr>
        <w:pStyle w:val="TOC5"/>
        <w:rPr>
          <w:rFonts w:ascii="Calibri" w:hAnsi="Calibri"/>
          <w:noProof/>
          <w:sz w:val="22"/>
          <w:szCs w:val="22"/>
          <w:lang w:eastAsia="en-GB"/>
        </w:rPr>
      </w:pPr>
      <w:r>
        <w:rPr>
          <w:noProof/>
        </w:rPr>
        <w:t>6.3.5.2.3</w:t>
      </w:r>
      <w:r>
        <w:rPr>
          <w:rFonts w:ascii="Calibri" w:hAnsi="Calibri"/>
          <w:noProof/>
          <w:sz w:val="22"/>
          <w:szCs w:val="22"/>
          <w:lang w:eastAsia="en-GB"/>
        </w:rPr>
        <w:tab/>
      </w:r>
      <w:r>
        <w:rPr>
          <w:noProof/>
        </w:rPr>
        <w:t>Type: AccessTokenRsp</w:t>
      </w:r>
      <w:r>
        <w:rPr>
          <w:noProof/>
        </w:rPr>
        <w:tab/>
      </w:r>
      <w:r>
        <w:rPr>
          <w:noProof/>
        </w:rPr>
        <w:fldChar w:fldCharType="begin" w:fldLock="1"/>
      </w:r>
      <w:r>
        <w:rPr>
          <w:noProof/>
        </w:rPr>
        <w:instrText xml:space="preserve"> PAGEREF _Toc130820983 \h </w:instrText>
      </w:r>
      <w:r>
        <w:rPr>
          <w:noProof/>
        </w:rPr>
      </w:r>
      <w:r>
        <w:rPr>
          <w:noProof/>
        </w:rPr>
        <w:fldChar w:fldCharType="separate"/>
      </w:r>
      <w:r>
        <w:rPr>
          <w:noProof/>
        </w:rPr>
        <w:t>220</w:t>
      </w:r>
      <w:r>
        <w:rPr>
          <w:noProof/>
        </w:rPr>
        <w:fldChar w:fldCharType="end"/>
      </w:r>
    </w:p>
    <w:p w14:paraId="30F6B8A8" w14:textId="6BDA83B7" w:rsidR="001A46BA" w:rsidRDefault="001A46BA">
      <w:pPr>
        <w:pStyle w:val="TOC5"/>
        <w:rPr>
          <w:rFonts w:ascii="Calibri" w:hAnsi="Calibri"/>
          <w:noProof/>
          <w:sz w:val="22"/>
          <w:szCs w:val="22"/>
          <w:lang w:eastAsia="en-GB"/>
        </w:rPr>
      </w:pPr>
      <w:r>
        <w:rPr>
          <w:noProof/>
        </w:rPr>
        <w:t>6.3.5.2.4</w:t>
      </w:r>
      <w:r>
        <w:rPr>
          <w:rFonts w:ascii="Calibri" w:hAnsi="Calibri"/>
          <w:noProof/>
          <w:sz w:val="22"/>
          <w:szCs w:val="22"/>
          <w:lang w:eastAsia="en-GB"/>
        </w:rPr>
        <w:tab/>
      </w:r>
      <w:r>
        <w:rPr>
          <w:noProof/>
        </w:rPr>
        <w:t>Type: AccessTokenClaims</w:t>
      </w:r>
      <w:r>
        <w:rPr>
          <w:noProof/>
        </w:rPr>
        <w:tab/>
      </w:r>
      <w:r>
        <w:rPr>
          <w:noProof/>
        </w:rPr>
        <w:fldChar w:fldCharType="begin" w:fldLock="1"/>
      </w:r>
      <w:r>
        <w:rPr>
          <w:noProof/>
        </w:rPr>
        <w:instrText xml:space="preserve"> PAGEREF _Toc130820984 \h </w:instrText>
      </w:r>
      <w:r>
        <w:rPr>
          <w:noProof/>
        </w:rPr>
      </w:r>
      <w:r>
        <w:rPr>
          <w:noProof/>
        </w:rPr>
        <w:fldChar w:fldCharType="separate"/>
      </w:r>
      <w:r>
        <w:rPr>
          <w:noProof/>
        </w:rPr>
        <w:t>221</w:t>
      </w:r>
      <w:r>
        <w:rPr>
          <w:noProof/>
        </w:rPr>
        <w:fldChar w:fldCharType="end"/>
      </w:r>
    </w:p>
    <w:p w14:paraId="0416D775" w14:textId="17F1DEEE" w:rsidR="001A46BA" w:rsidRDefault="001A46BA">
      <w:pPr>
        <w:pStyle w:val="TOC5"/>
        <w:rPr>
          <w:rFonts w:ascii="Calibri" w:hAnsi="Calibri"/>
          <w:noProof/>
          <w:sz w:val="22"/>
          <w:szCs w:val="22"/>
          <w:lang w:eastAsia="en-GB"/>
        </w:rPr>
      </w:pPr>
      <w:r>
        <w:rPr>
          <w:noProof/>
        </w:rPr>
        <w:t>6.3.5.2.5</w:t>
      </w:r>
      <w:r>
        <w:rPr>
          <w:rFonts w:ascii="Calibri" w:hAnsi="Calibri"/>
          <w:noProof/>
          <w:sz w:val="22"/>
          <w:szCs w:val="22"/>
          <w:lang w:eastAsia="en-GB"/>
        </w:rPr>
        <w:tab/>
      </w:r>
      <w:r>
        <w:rPr>
          <w:noProof/>
        </w:rPr>
        <w:t>Type: AccessTokenErr</w:t>
      </w:r>
      <w:r>
        <w:rPr>
          <w:noProof/>
        </w:rPr>
        <w:tab/>
      </w:r>
      <w:r>
        <w:rPr>
          <w:noProof/>
        </w:rPr>
        <w:fldChar w:fldCharType="begin" w:fldLock="1"/>
      </w:r>
      <w:r>
        <w:rPr>
          <w:noProof/>
        </w:rPr>
        <w:instrText xml:space="preserve"> PAGEREF _Toc130820985 \h </w:instrText>
      </w:r>
      <w:r>
        <w:rPr>
          <w:noProof/>
        </w:rPr>
      </w:r>
      <w:r>
        <w:rPr>
          <w:noProof/>
        </w:rPr>
        <w:fldChar w:fldCharType="separate"/>
      </w:r>
      <w:r>
        <w:rPr>
          <w:noProof/>
        </w:rPr>
        <w:t>222</w:t>
      </w:r>
      <w:r>
        <w:rPr>
          <w:noProof/>
        </w:rPr>
        <w:fldChar w:fldCharType="end"/>
      </w:r>
    </w:p>
    <w:p w14:paraId="7B544F7C" w14:textId="1F2E8530" w:rsidR="001A46BA" w:rsidRDefault="001A46BA">
      <w:pPr>
        <w:pStyle w:val="TOC4"/>
        <w:rPr>
          <w:rFonts w:ascii="Calibri" w:hAnsi="Calibri"/>
          <w:noProof/>
          <w:sz w:val="22"/>
          <w:szCs w:val="22"/>
          <w:lang w:eastAsia="en-GB"/>
        </w:rPr>
      </w:pPr>
      <w:r w:rsidRPr="00A1319E">
        <w:rPr>
          <w:noProof/>
          <w:lang w:val="en-US"/>
        </w:rPr>
        <w:t>6.3.5.3</w:t>
      </w:r>
      <w:r>
        <w:rPr>
          <w:rFonts w:ascii="Calibri" w:hAnsi="Calibri"/>
          <w:noProof/>
          <w:sz w:val="22"/>
          <w:szCs w:val="22"/>
          <w:lang w:eastAsia="en-GB"/>
        </w:rPr>
        <w:tab/>
      </w:r>
      <w:r w:rsidRPr="00A1319E">
        <w:rPr>
          <w:noProof/>
          <w:lang w:val="en-US"/>
        </w:rPr>
        <w:t>Simple data types and enumerations</w:t>
      </w:r>
      <w:r>
        <w:rPr>
          <w:noProof/>
        </w:rPr>
        <w:tab/>
      </w:r>
      <w:r>
        <w:rPr>
          <w:noProof/>
        </w:rPr>
        <w:fldChar w:fldCharType="begin" w:fldLock="1"/>
      </w:r>
      <w:r>
        <w:rPr>
          <w:noProof/>
        </w:rPr>
        <w:instrText xml:space="preserve"> PAGEREF _Toc130820986 \h </w:instrText>
      </w:r>
      <w:r>
        <w:rPr>
          <w:noProof/>
        </w:rPr>
      </w:r>
      <w:r>
        <w:rPr>
          <w:noProof/>
        </w:rPr>
        <w:fldChar w:fldCharType="separate"/>
      </w:r>
      <w:r>
        <w:rPr>
          <w:noProof/>
        </w:rPr>
        <w:t>223</w:t>
      </w:r>
      <w:r>
        <w:rPr>
          <w:noProof/>
        </w:rPr>
        <w:fldChar w:fldCharType="end"/>
      </w:r>
    </w:p>
    <w:p w14:paraId="6C7A39C9" w14:textId="450BC2F1" w:rsidR="001A46BA" w:rsidRDefault="001A46BA">
      <w:pPr>
        <w:pStyle w:val="TOC5"/>
        <w:rPr>
          <w:rFonts w:ascii="Calibri" w:hAnsi="Calibri"/>
          <w:noProof/>
          <w:sz w:val="22"/>
          <w:szCs w:val="22"/>
          <w:lang w:eastAsia="en-GB"/>
        </w:rPr>
      </w:pPr>
      <w:r>
        <w:rPr>
          <w:noProof/>
        </w:rPr>
        <w:t>6.3.5.3.1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_Toc130820987 \h </w:instrText>
      </w:r>
      <w:r>
        <w:rPr>
          <w:noProof/>
        </w:rPr>
      </w:r>
      <w:r>
        <w:rPr>
          <w:noProof/>
        </w:rPr>
        <w:fldChar w:fldCharType="separate"/>
      </w:r>
      <w:r>
        <w:rPr>
          <w:noProof/>
        </w:rPr>
        <w:t>223</w:t>
      </w:r>
      <w:r>
        <w:rPr>
          <w:noProof/>
        </w:rPr>
        <w:fldChar w:fldCharType="end"/>
      </w:r>
    </w:p>
    <w:p w14:paraId="2807CA09" w14:textId="7FB763E8" w:rsidR="001A46BA" w:rsidRDefault="001A46BA">
      <w:pPr>
        <w:pStyle w:val="TOC5"/>
        <w:rPr>
          <w:rFonts w:ascii="Calibri" w:hAnsi="Calibri"/>
          <w:noProof/>
          <w:sz w:val="22"/>
          <w:szCs w:val="22"/>
          <w:lang w:eastAsia="en-GB"/>
        </w:rPr>
      </w:pPr>
      <w:r>
        <w:rPr>
          <w:noProof/>
        </w:rPr>
        <w:t>6.3.5.3.2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_Toc130820988 \h </w:instrText>
      </w:r>
      <w:r>
        <w:rPr>
          <w:noProof/>
        </w:rPr>
      </w:r>
      <w:r>
        <w:rPr>
          <w:noProof/>
        </w:rPr>
        <w:fldChar w:fldCharType="separate"/>
      </w:r>
      <w:r>
        <w:rPr>
          <w:noProof/>
        </w:rPr>
        <w:t>223</w:t>
      </w:r>
      <w:r>
        <w:rPr>
          <w:noProof/>
        </w:rPr>
        <w:fldChar w:fldCharType="end"/>
      </w:r>
    </w:p>
    <w:p w14:paraId="4DDE720B" w14:textId="3C2F9076" w:rsidR="001A46BA" w:rsidRDefault="001A46BA">
      <w:pPr>
        <w:pStyle w:val="TOC5"/>
        <w:rPr>
          <w:rFonts w:ascii="Calibri" w:hAnsi="Calibri"/>
          <w:noProof/>
          <w:sz w:val="22"/>
          <w:szCs w:val="22"/>
          <w:lang w:eastAsia="en-GB"/>
        </w:rPr>
      </w:pPr>
      <w:r>
        <w:rPr>
          <w:noProof/>
        </w:rPr>
        <w:t>6.3.5.3.3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_Toc130820989 \h </w:instrText>
      </w:r>
      <w:r>
        <w:rPr>
          <w:noProof/>
        </w:rPr>
      </w:r>
      <w:r>
        <w:rPr>
          <w:noProof/>
        </w:rPr>
        <w:fldChar w:fldCharType="separate"/>
      </w:r>
      <w:r>
        <w:rPr>
          <w:noProof/>
        </w:rPr>
        <w:t>223</w:t>
      </w:r>
      <w:r>
        <w:rPr>
          <w:noProof/>
        </w:rPr>
        <w:fldChar w:fldCharType="end"/>
      </w:r>
    </w:p>
    <w:p w14:paraId="69C9E15E" w14:textId="1BF24864" w:rsidR="001A46BA" w:rsidRDefault="001A46BA">
      <w:pPr>
        <w:pStyle w:val="TOC4"/>
        <w:rPr>
          <w:rFonts w:ascii="Calibri" w:hAnsi="Calibri"/>
          <w:noProof/>
          <w:sz w:val="22"/>
          <w:szCs w:val="22"/>
          <w:lang w:eastAsia="en-GB"/>
        </w:rPr>
      </w:pPr>
      <w:r w:rsidRPr="00A1319E">
        <w:rPr>
          <w:noProof/>
          <w:lang w:val="en-US"/>
        </w:rPr>
        <w:t>6.3.5.4</w:t>
      </w:r>
      <w:r>
        <w:rPr>
          <w:rFonts w:ascii="Calibri" w:hAnsi="Calibr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_Toc130820990 \h </w:instrText>
      </w:r>
      <w:r>
        <w:rPr>
          <w:noProof/>
        </w:rPr>
      </w:r>
      <w:r>
        <w:rPr>
          <w:noProof/>
        </w:rPr>
        <w:fldChar w:fldCharType="separate"/>
      </w:r>
      <w:r>
        <w:rPr>
          <w:noProof/>
        </w:rPr>
        <w:t>223</w:t>
      </w:r>
      <w:r>
        <w:rPr>
          <w:noProof/>
        </w:rPr>
        <w:fldChar w:fldCharType="end"/>
      </w:r>
    </w:p>
    <w:p w14:paraId="00D7B708" w14:textId="2EC54C9B" w:rsidR="001A46BA" w:rsidRDefault="001A46BA">
      <w:pPr>
        <w:pStyle w:val="TOC5"/>
        <w:rPr>
          <w:rFonts w:ascii="Calibri" w:hAnsi="Calibri"/>
          <w:noProof/>
          <w:sz w:val="22"/>
          <w:szCs w:val="22"/>
          <w:lang w:eastAsia="en-GB"/>
        </w:rPr>
      </w:pPr>
      <w:r>
        <w:rPr>
          <w:noProof/>
        </w:rPr>
        <w:t>6.3.5.4.1</w:t>
      </w:r>
      <w:r>
        <w:rPr>
          <w:rFonts w:ascii="Calibri" w:hAnsi="Calibri"/>
          <w:noProof/>
          <w:sz w:val="22"/>
          <w:szCs w:val="22"/>
          <w:lang w:eastAsia="en-GB"/>
        </w:rPr>
        <w:tab/>
      </w:r>
      <w:r>
        <w:rPr>
          <w:noProof/>
        </w:rPr>
        <w:t>Type: Audience</w:t>
      </w:r>
      <w:r>
        <w:rPr>
          <w:noProof/>
        </w:rPr>
        <w:tab/>
      </w:r>
      <w:r>
        <w:rPr>
          <w:noProof/>
        </w:rPr>
        <w:fldChar w:fldCharType="begin" w:fldLock="1"/>
      </w:r>
      <w:r>
        <w:rPr>
          <w:noProof/>
        </w:rPr>
        <w:instrText xml:space="preserve"> PAGEREF _Toc130820991 \h </w:instrText>
      </w:r>
      <w:r>
        <w:rPr>
          <w:noProof/>
        </w:rPr>
      </w:r>
      <w:r>
        <w:rPr>
          <w:noProof/>
        </w:rPr>
        <w:fldChar w:fldCharType="separate"/>
      </w:r>
      <w:r>
        <w:rPr>
          <w:noProof/>
        </w:rPr>
        <w:t>223</w:t>
      </w:r>
      <w:r>
        <w:rPr>
          <w:noProof/>
        </w:rPr>
        <w:fldChar w:fldCharType="end"/>
      </w:r>
    </w:p>
    <w:p w14:paraId="6E956640" w14:textId="3BCF2095" w:rsidR="001A46BA" w:rsidRDefault="001A46BA">
      <w:pPr>
        <w:pStyle w:val="TOC3"/>
        <w:rPr>
          <w:rFonts w:ascii="Calibri" w:hAnsi="Calibri"/>
          <w:noProof/>
          <w:sz w:val="22"/>
          <w:szCs w:val="22"/>
          <w:lang w:eastAsia="en-GB"/>
        </w:rPr>
      </w:pPr>
      <w:r>
        <w:rPr>
          <w:noProof/>
        </w:rPr>
        <w:t>6.3.6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_Toc130820992 \h </w:instrText>
      </w:r>
      <w:r>
        <w:rPr>
          <w:noProof/>
        </w:rPr>
      </w:r>
      <w:r>
        <w:rPr>
          <w:noProof/>
        </w:rPr>
        <w:fldChar w:fldCharType="separate"/>
      </w:r>
      <w:r>
        <w:rPr>
          <w:noProof/>
        </w:rPr>
        <w:t>223</w:t>
      </w:r>
      <w:r>
        <w:rPr>
          <w:noProof/>
        </w:rPr>
        <w:fldChar w:fldCharType="end"/>
      </w:r>
    </w:p>
    <w:p w14:paraId="748095DE" w14:textId="52A41EEB" w:rsidR="001A46BA" w:rsidRDefault="001A46BA">
      <w:pPr>
        <w:pStyle w:val="TOC4"/>
        <w:rPr>
          <w:rFonts w:ascii="Calibri" w:hAnsi="Calibri"/>
          <w:noProof/>
          <w:sz w:val="22"/>
          <w:szCs w:val="22"/>
          <w:lang w:eastAsia="en-GB"/>
        </w:rPr>
      </w:pPr>
      <w:r>
        <w:rPr>
          <w:noProof/>
        </w:rPr>
        <w:t>6.3.6.1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_Toc130820993 \h </w:instrText>
      </w:r>
      <w:r>
        <w:rPr>
          <w:noProof/>
        </w:rPr>
      </w:r>
      <w:r>
        <w:rPr>
          <w:noProof/>
        </w:rPr>
        <w:fldChar w:fldCharType="separate"/>
      </w:r>
      <w:r>
        <w:rPr>
          <w:noProof/>
        </w:rPr>
        <w:t>223</w:t>
      </w:r>
      <w:r>
        <w:rPr>
          <w:noProof/>
        </w:rPr>
        <w:fldChar w:fldCharType="end"/>
      </w:r>
    </w:p>
    <w:p w14:paraId="04024B55" w14:textId="4DD3CECF" w:rsidR="001A46BA" w:rsidRDefault="001A46BA">
      <w:pPr>
        <w:pStyle w:val="TOC4"/>
        <w:rPr>
          <w:rFonts w:ascii="Calibri" w:hAnsi="Calibri"/>
          <w:noProof/>
          <w:sz w:val="22"/>
          <w:szCs w:val="22"/>
          <w:lang w:eastAsia="en-GB"/>
        </w:rPr>
      </w:pPr>
      <w:r>
        <w:rPr>
          <w:noProof/>
        </w:rPr>
        <w:t>6.3.6.2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_Toc130820994 \h </w:instrText>
      </w:r>
      <w:r>
        <w:rPr>
          <w:noProof/>
        </w:rPr>
      </w:r>
      <w:r>
        <w:rPr>
          <w:noProof/>
        </w:rPr>
        <w:fldChar w:fldCharType="separate"/>
      </w:r>
      <w:r>
        <w:rPr>
          <w:noProof/>
        </w:rPr>
        <w:t>223</w:t>
      </w:r>
      <w:r>
        <w:rPr>
          <w:noProof/>
        </w:rPr>
        <w:fldChar w:fldCharType="end"/>
      </w:r>
    </w:p>
    <w:p w14:paraId="67109BB9" w14:textId="0E9D0239" w:rsidR="001A46BA" w:rsidRDefault="001A46BA">
      <w:pPr>
        <w:pStyle w:val="TOC4"/>
        <w:rPr>
          <w:rFonts w:ascii="Calibri" w:hAnsi="Calibri"/>
          <w:noProof/>
          <w:sz w:val="22"/>
          <w:szCs w:val="22"/>
          <w:lang w:eastAsia="en-GB"/>
        </w:rPr>
      </w:pPr>
      <w:r>
        <w:rPr>
          <w:noProof/>
        </w:rPr>
        <w:t>6.3.6.3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_Toc130820995 \h </w:instrText>
      </w:r>
      <w:r>
        <w:rPr>
          <w:noProof/>
        </w:rPr>
      </w:r>
      <w:r>
        <w:rPr>
          <w:noProof/>
        </w:rPr>
        <w:fldChar w:fldCharType="separate"/>
      </w:r>
      <w:r>
        <w:rPr>
          <w:noProof/>
        </w:rPr>
        <w:t>223</w:t>
      </w:r>
      <w:r>
        <w:rPr>
          <w:noProof/>
        </w:rPr>
        <w:fldChar w:fldCharType="end"/>
      </w:r>
    </w:p>
    <w:p w14:paraId="0332E99E" w14:textId="64821825" w:rsidR="001A46BA" w:rsidRDefault="001A46BA">
      <w:pPr>
        <w:pStyle w:val="TOC2"/>
        <w:rPr>
          <w:rFonts w:ascii="Calibri" w:hAnsi="Calibri"/>
          <w:noProof/>
          <w:sz w:val="22"/>
          <w:szCs w:val="22"/>
          <w:lang w:eastAsia="en-GB"/>
        </w:rPr>
      </w:pPr>
      <w:r>
        <w:rPr>
          <w:noProof/>
        </w:rPr>
        <w:t>6.4</w:t>
      </w:r>
      <w:r>
        <w:rPr>
          <w:rFonts w:ascii="Calibri" w:hAnsi="Calibri"/>
          <w:noProof/>
          <w:sz w:val="22"/>
          <w:szCs w:val="22"/>
          <w:lang w:eastAsia="en-GB"/>
        </w:rPr>
        <w:tab/>
      </w:r>
      <w:r>
        <w:rPr>
          <w:noProof/>
        </w:rPr>
        <w:t>Nnrf_Bootstrapping Service API</w:t>
      </w:r>
      <w:r>
        <w:rPr>
          <w:noProof/>
        </w:rPr>
        <w:tab/>
      </w:r>
      <w:r>
        <w:rPr>
          <w:noProof/>
        </w:rPr>
        <w:fldChar w:fldCharType="begin" w:fldLock="1"/>
      </w:r>
      <w:r>
        <w:rPr>
          <w:noProof/>
        </w:rPr>
        <w:instrText xml:space="preserve"> PAGEREF _Toc130820996 \h </w:instrText>
      </w:r>
      <w:r>
        <w:rPr>
          <w:noProof/>
        </w:rPr>
      </w:r>
      <w:r>
        <w:rPr>
          <w:noProof/>
        </w:rPr>
        <w:fldChar w:fldCharType="separate"/>
      </w:r>
      <w:r>
        <w:rPr>
          <w:noProof/>
        </w:rPr>
        <w:t>224</w:t>
      </w:r>
      <w:r>
        <w:rPr>
          <w:noProof/>
        </w:rPr>
        <w:fldChar w:fldCharType="end"/>
      </w:r>
    </w:p>
    <w:p w14:paraId="53390AF8" w14:textId="4A537823" w:rsidR="001A46BA" w:rsidRDefault="001A46BA">
      <w:pPr>
        <w:pStyle w:val="TOC3"/>
        <w:rPr>
          <w:rFonts w:ascii="Calibri" w:hAnsi="Calibri"/>
          <w:noProof/>
          <w:sz w:val="22"/>
          <w:szCs w:val="22"/>
          <w:lang w:eastAsia="en-GB"/>
        </w:rPr>
      </w:pPr>
      <w:r>
        <w:rPr>
          <w:noProof/>
        </w:rPr>
        <w:t>6.4.1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_Toc130820997 \h </w:instrText>
      </w:r>
      <w:r>
        <w:rPr>
          <w:noProof/>
        </w:rPr>
      </w:r>
      <w:r>
        <w:rPr>
          <w:noProof/>
        </w:rPr>
        <w:fldChar w:fldCharType="separate"/>
      </w:r>
      <w:r>
        <w:rPr>
          <w:noProof/>
        </w:rPr>
        <w:t>224</w:t>
      </w:r>
      <w:r>
        <w:rPr>
          <w:noProof/>
        </w:rPr>
        <w:fldChar w:fldCharType="end"/>
      </w:r>
    </w:p>
    <w:p w14:paraId="4E66AB41" w14:textId="06B869FE" w:rsidR="001A46BA" w:rsidRDefault="001A46BA">
      <w:pPr>
        <w:pStyle w:val="TOC3"/>
        <w:rPr>
          <w:rFonts w:ascii="Calibri" w:hAnsi="Calibri"/>
          <w:noProof/>
          <w:sz w:val="22"/>
          <w:szCs w:val="22"/>
          <w:lang w:eastAsia="en-GB"/>
        </w:rPr>
      </w:pPr>
      <w:r>
        <w:rPr>
          <w:noProof/>
        </w:rPr>
        <w:t>6.4.2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_Toc130820998 \h </w:instrText>
      </w:r>
      <w:r>
        <w:rPr>
          <w:noProof/>
        </w:rPr>
      </w:r>
      <w:r>
        <w:rPr>
          <w:noProof/>
        </w:rPr>
        <w:fldChar w:fldCharType="separate"/>
      </w:r>
      <w:r>
        <w:rPr>
          <w:noProof/>
        </w:rPr>
        <w:t>224</w:t>
      </w:r>
      <w:r>
        <w:rPr>
          <w:noProof/>
        </w:rPr>
        <w:fldChar w:fldCharType="end"/>
      </w:r>
    </w:p>
    <w:p w14:paraId="53C4C151" w14:textId="142D6C3A" w:rsidR="001A46BA" w:rsidRDefault="001A46BA">
      <w:pPr>
        <w:pStyle w:val="TOC4"/>
        <w:rPr>
          <w:rFonts w:ascii="Calibri" w:hAnsi="Calibri"/>
          <w:noProof/>
          <w:sz w:val="22"/>
          <w:szCs w:val="22"/>
          <w:lang w:eastAsia="en-GB"/>
        </w:rPr>
      </w:pPr>
      <w:r>
        <w:rPr>
          <w:noProof/>
        </w:rPr>
        <w:t>6.4.2.1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_Toc130820999 \h </w:instrText>
      </w:r>
      <w:r>
        <w:rPr>
          <w:noProof/>
        </w:rPr>
      </w:r>
      <w:r>
        <w:rPr>
          <w:noProof/>
        </w:rPr>
        <w:fldChar w:fldCharType="separate"/>
      </w:r>
      <w:r>
        <w:rPr>
          <w:noProof/>
        </w:rPr>
        <w:t>224</w:t>
      </w:r>
      <w:r>
        <w:rPr>
          <w:noProof/>
        </w:rPr>
        <w:fldChar w:fldCharType="end"/>
      </w:r>
    </w:p>
    <w:p w14:paraId="3E391F10" w14:textId="124DA429" w:rsidR="001A46BA" w:rsidRDefault="001A46BA">
      <w:pPr>
        <w:pStyle w:val="TOC4"/>
        <w:rPr>
          <w:rFonts w:ascii="Calibri" w:hAnsi="Calibri"/>
          <w:noProof/>
          <w:sz w:val="22"/>
          <w:szCs w:val="22"/>
          <w:lang w:eastAsia="en-GB"/>
        </w:rPr>
      </w:pPr>
      <w:r>
        <w:rPr>
          <w:noProof/>
        </w:rPr>
        <w:t>6.4.2.2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_Toc130821000 \h </w:instrText>
      </w:r>
      <w:r>
        <w:rPr>
          <w:noProof/>
        </w:rPr>
      </w:r>
      <w:r>
        <w:rPr>
          <w:noProof/>
        </w:rPr>
        <w:fldChar w:fldCharType="separate"/>
      </w:r>
      <w:r>
        <w:rPr>
          <w:noProof/>
        </w:rPr>
        <w:t>224</w:t>
      </w:r>
      <w:r>
        <w:rPr>
          <w:noProof/>
        </w:rPr>
        <w:fldChar w:fldCharType="end"/>
      </w:r>
    </w:p>
    <w:p w14:paraId="30696C19" w14:textId="5CE70C39" w:rsidR="001A46BA" w:rsidRDefault="001A46BA">
      <w:pPr>
        <w:pStyle w:val="TOC5"/>
        <w:rPr>
          <w:rFonts w:ascii="Calibri" w:hAnsi="Calibri"/>
          <w:noProof/>
          <w:sz w:val="22"/>
          <w:szCs w:val="22"/>
          <w:lang w:eastAsia="en-GB"/>
        </w:rPr>
      </w:pPr>
      <w:r>
        <w:rPr>
          <w:noProof/>
        </w:rPr>
        <w:t>6.4.2.2.1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_Toc130821001 \h </w:instrText>
      </w:r>
      <w:r>
        <w:rPr>
          <w:noProof/>
        </w:rPr>
      </w:r>
      <w:r>
        <w:rPr>
          <w:noProof/>
        </w:rPr>
        <w:fldChar w:fldCharType="separate"/>
      </w:r>
      <w:r>
        <w:rPr>
          <w:noProof/>
        </w:rPr>
        <w:t>224</w:t>
      </w:r>
      <w:r>
        <w:rPr>
          <w:noProof/>
        </w:rPr>
        <w:fldChar w:fldCharType="end"/>
      </w:r>
    </w:p>
    <w:p w14:paraId="5764D944" w14:textId="66F9C67F" w:rsidR="001A46BA" w:rsidRDefault="001A46BA">
      <w:pPr>
        <w:pStyle w:val="TOC5"/>
        <w:rPr>
          <w:rFonts w:ascii="Calibri" w:hAnsi="Calibri"/>
          <w:noProof/>
          <w:sz w:val="22"/>
          <w:szCs w:val="22"/>
          <w:lang w:eastAsia="en-GB"/>
        </w:rPr>
      </w:pPr>
      <w:r>
        <w:rPr>
          <w:noProof/>
        </w:rPr>
        <w:t>6.4.2.2.2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_Toc130821002 \h </w:instrText>
      </w:r>
      <w:r>
        <w:rPr>
          <w:noProof/>
        </w:rPr>
      </w:r>
      <w:r>
        <w:rPr>
          <w:noProof/>
        </w:rPr>
        <w:fldChar w:fldCharType="separate"/>
      </w:r>
      <w:r>
        <w:rPr>
          <w:noProof/>
        </w:rPr>
        <w:t>224</w:t>
      </w:r>
      <w:r>
        <w:rPr>
          <w:noProof/>
        </w:rPr>
        <w:fldChar w:fldCharType="end"/>
      </w:r>
    </w:p>
    <w:p w14:paraId="52EFEBE8" w14:textId="01DC83A7" w:rsidR="001A46BA" w:rsidRDefault="001A46BA">
      <w:pPr>
        <w:pStyle w:val="TOC5"/>
        <w:rPr>
          <w:rFonts w:ascii="Calibri" w:hAnsi="Calibri"/>
          <w:noProof/>
          <w:sz w:val="22"/>
          <w:szCs w:val="22"/>
          <w:lang w:eastAsia="en-GB"/>
        </w:rPr>
      </w:pPr>
      <w:r w:rsidRPr="00A1319E">
        <w:rPr>
          <w:noProof/>
          <w:lang w:val="en-US"/>
        </w:rPr>
        <w:t>6.4.2.2.3</w:t>
      </w:r>
      <w:r>
        <w:rPr>
          <w:rFonts w:ascii="Calibri" w:hAnsi="Calibri"/>
          <w:noProof/>
          <w:sz w:val="22"/>
          <w:szCs w:val="22"/>
          <w:lang w:eastAsia="en-GB"/>
        </w:rPr>
        <w:tab/>
      </w:r>
      <w:r w:rsidRPr="00A1319E">
        <w:rPr>
          <w:noProof/>
          <w:lang w:val="en-US"/>
        </w:rPr>
        <w:t>Cache-Control</w:t>
      </w:r>
      <w:r>
        <w:rPr>
          <w:noProof/>
        </w:rPr>
        <w:tab/>
      </w:r>
      <w:r>
        <w:rPr>
          <w:noProof/>
        </w:rPr>
        <w:fldChar w:fldCharType="begin" w:fldLock="1"/>
      </w:r>
      <w:r>
        <w:rPr>
          <w:noProof/>
        </w:rPr>
        <w:instrText xml:space="preserve"> PAGEREF _Toc130821003 \h </w:instrText>
      </w:r>
      <w:r>
        <w:rPr>
          <w:noProof/>
        </w:rPr>
      </w:r>
      <w:r>
        <w:rPr>
          <w:noProof/>
        </w:rPr>
        <w:fldChar w:fldCharType="separate"/>
      </w:r>
      <w:r>
        <w:rPr>
          <w:noProof/>
        </w:rPr>
        <w:t>224</w:t>
      </w:r>
      <w:r>
        <w:rPr>
          <w:noProof/>
        </w:rPr>
        <w:fldChar w:fldCharType="end"/>
      </w:r>
    </w:p>
    <w:p w14:paraId="5939F3D4" w14:textId="7B90ED37" w:rsidR="001A46BA" w:rsidRDefault="001A46BA">
      <w:pPr>
        <w:pStyle w:val="TOC5"/>
        <w:rPr>
          <w:rFonts w:ascii="Calibri" w:hAnsi="Calibri"/>
          <w:noProof/>
          <w:sz w:val="22"/>
          <w:szCs w:val="22"/>
          <w:lang w:eastAsia="en-GB"/>
        </w:rPr>
      </w:pPr>
      <w:r w:rsidRPr="00A1319E">
        <w:rPr>
          <w:noProof/>
          <w:lang w:val="en-US"/>
        </w:rPr>
        <w:t>6.4.2.2.4</w:t>
      </w:r>
      <w:r>
        <w:rPr>
          <w:rFonts w:ascii="Calibri" w:hAnsi="Calibri"/>
          <w:noProof/>
          <w:sz w:val="22"/>
          <w:szCs w:val="22"/>
          <w:lang w:eastAsia="en-GB"/>
        </w:rPr>
        <w:tab/>
      </w:r>
      <w:r w:rsidRPr="00A1319E">
        <w:rPr>
          <w:noProof/>
          <w:lang w:val="en-US"/>
        </w:rPr>
        <w:t>ETag</w:t>
      </w:r>
      <w:r>
        <w:rPr>
          <w:noProof/>
        </w:rPr>
        <w:tab/>
      </w:r>
      <w:r>
        <w:rPr>
          <w:noProof/>
        </w:rPr>
        <w:fldChar w:fldCharType="begin" w:fldLock="1"/>
      </w:r>
      <w:r>
        <w:rPr>
          <w:noProof/>
        </w:rPr>
        <w:instrText xml:space="preserve"> PAGEREF _Toc130821004 \h </w:instrText>
      </w:r>
      <w:r>
        <w:rPr>
          <w:noProof/>
        </w:rPr>
      </w:r>
      <w:r>
        <w:rPr>
          <w:noProof/>
        </w:rPr>
        <w:fldChar w:fldCharType="separate"/>
      </w:r>
      <w:r>
        <w:rPr>
          <w:noProof/>
        </w:rPr>
        <w:t>224</w:t>
      </w:r>
      <w:r>
        <w:rPr>
          <w:noProof/>
        </w:rPr>
        <w:fldChar w:fldCharType="end"/>
      </w:r>
    </w:p>
    <w:p w14:paraId="1F4BEFF9" w14:textId="7AC0F883" w:rsidR="001A46BA" w:rsidRDefault="001A46BA">
      <w:pPr>
        <w:pStyle w:val="TOC5"/>
        <w:rPr>
          <w:rFonts w:ascii="Calibri" w:hAnsi="Calibri"/>
          <w:noProof/>
          <w:sz w:val="22"/>
          <w:szCs w:val="22"/>
          <w:lang w:eastAsia="en-GB"/>
        </w:rPr>
      </w:pPr>
      <w:r w:rsidRPr="00A1319E">
        <w:rPr>
          <w:noProof/>
          <w:lang w:val="en-US"/>
        </w:rPr>
        <w:lastRenderedPageBreak/>
        <w:t>6.4.2.2.5</w:t>
      </w:r>
      <w:r>
        <w:rPr>
          <w:rFonts w:ascii="Calibri" w:hAnsi="Calibri"/>
          <w:noProof/>
          <w:sz w:val="22"/>
          <w:szCs w:val="22"/>
          <w:lang w:eastAsia="en-GB"/>
        </w:rPr>
        <w:tab/>
      </w:r>
      <w:r w:rsidRPr="00A1319E">
        <w:rPr>
          <w:noProof/>
          <w:lang w:val="en-US"/>
        </w:rPr>
        <w:t>If-None-Match</w:t>
      </w:r>
      <w:r>
        <w:rPr>
          <w:noProof/>
        </w:rPr>
        <w:tab/>
      </w:r>
      <w:r>
        <w:rPr>
          <w:noProof/>
        </w:rPr>
        <w:fldChar w:fldCharType="begin" w:fldLock="1"/>
      </w:r>
      <w:r>
        <w:rPr>
          <w:noProof/>
        </w:rPr>
        <w:instrText xml:space="preserve"> PAGEREF _Toc130821005 \h </w:instrText>
      </w:r>
      <w:r>
        <w:rPr>
          <w:noProof/>
        </w:rPr>
      </w:r>
      <w:r>
        <w:rPr>
          <w:noProof/>
        </w:rPr>
        <w:fldChar w:fldCharType="separate"/>
      </w:r>
      <w:r>
        <w:rPr>
          <w:noProof/>
        </w:rPr>
        <w:t>224</w:t>
      </w:r>
      <w:r>
        <w:rPr>
          <w:noProof/>
        </w:rPr>
        <w:fldChar w:fldCharType="end"/>
      </w:r>
    </w:p>
    <w:p w14:paraId="3F41E2C6" w14:textId="18313A13" w:rsidR="001A46BA" w:rsidRDefault="001A46BA">
      <w:pPr>
        <w:pStyle w:val="TOC4"/>
        <w:rPr>
          <w:rFonts w:ascii="Calibri" w:hAnsi="Calibri"/>
          <w:noProof/>
          <w:sz w:val="22"/>
          <w:szCs w:val="22"/>
          <w:lang w:eastAsia="en-GB"/>
        </w:rPr>
      </w:pPr>
      <w:r>
        <w:rPr>
          <w:noProof/>
        </w:rPr>
        <w:t>6.4.2.3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_Toc130821006 \h </w:instrText>
      </w:r>
      <w:r>
        <w:rPr>
          <w:noProof/>
        </w:rPr>
      </w:r>
      <w:r>
        <w:rPr>
          <w:noProof/>
        </w:rPr>
        <w:fldChar w:fldCharType="separate"/>
      </w:r>
      <w:r>
        <w:rPr>
          <w:noProof/>
        </w:rPr>
        <w:t>225</w:t>
      </w:r>
      <w:r>
        <w:rPr>
          <w:noProof/>
        </w:rPr>
        <w:fldChar w:fldCharType="end"/>
      </w:r>
    </w:p>
    <w:p w14:paraId="5DA58C10" w14:textId="1E15ECB4" w:rsidR="001A46BA" w:rsidRDefault="001A46BA">
      <w:pPr>
        <w:pStyle w:val="TOC5"/>
        <w:rPr>
          <w:rFonts w:ascii="Calibri" w:hAnsi="Calibri"/>
          <w:noProof/>
          <w:sz w:val="22"/>
          <w:szCs w:val="22"/>
          <w:lang w:eastAsia="en-GB"/>
        </w:rPr>
      </w:pPr>
      <w:r>
        <w:rPr>
          <w:noProof/>
        </w:rPr>
        <w:t>6.4.2.3.1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_Toc130821007 \h </w:instrText>
      </w:r>
      <w:r>
        <w:rPr>
          <w:noProof/>
        </w:rPr>
      </w:r>
      <w:r>
        <w:rPr>
          <w:noProof/>
        </w:rPr>
        <w:fldChar w:fldCharType="separate"/>
      </w:r>
      <w:r>
        <w:rPr>
          <w:noProof/>
        </w:rPr>
        <w:t>225</w:t>
      </w:r>
      <w:r>
        <w:rPr>
          <w:noProof/>
        </w:rPr>
        <w:fldChar w:fldCharType="end"/>
      </w:r>
    </w:p>
    <w:p w14:paraId="32FB1C41" w14:textId="1292276B" w:rsidR="001A46BA" w:rsidRDefault="001A46BA">
      <w:pPr>
        <w:pStyle w:val="TOC3"/>
        <w:rPr>
          <w:rFonts w:ascii="Calibri" w:hAnsi="Calibri"/>
          <w:noProof/>
          <w:sz w:val="22"/>
          <w:szCs w:val="22"/>
          <w:lang w:eastAsia="en-GB"/>
        </w:rPr>
      </w:pPr>
      <w:r>
        <w:rPr>
          <w:noProof/>
        </w:rPr>
        <w:t>6.4.3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_Toc130821008 \h </w:instrText>
      </w:r>
      <w:r>
        <w:rPr>
          <w:noProof/>
        </w:rPr>
      </w:r>
      <w:r>
        <w:rPr>
          <w:noProof/>
        </w:rPr>
        <w:fldChar w:fldCharType="separate"/>
      </w:r>
      <w:r>
        <w:rPr>
          <w:noProof/>
        </w:rPr>
        <w:t>225</w:t>
      </w:r>
      <w:r>
        <w:rPr>
          <w:noProof/>
        </w:rPr>
        <w:fldChar w:fldCharType="end"/>
      </w:r>
    </w:p>
    <w:p w14:paraId="6677A64E" w14:textId="712EA0E2" w:rsidR="001A46BA" w:rsidRDefault="001A46BA">
      <w:pPr>
        <w:pStyle w:val="TOC4"/>
        <w:rPr>
          <w:rFonts w:ascii="Calibri" w:hAnsi="Calibri"/>
          <w:noProof/>
          <w:sz w:val="22"/>
          <w:szCs w:val="22"/>
          <w:lang w:eastAsia="en-GB"/>
        </w:rPr>
      </w:pPr>
      <w:r>
        <w:rPr>
          <w:noProof/>
        </w:rPr>
        <w:t>6.4.3.1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_Toc130821009 \h </w:instrText>
      </w:r>
      <w:r>
        <w:rPr>
          <w:noProof/>
        </w:rPr>
      </w:r>
      <w:r>
        <w:rPr>
          <w:noProof/>
        </w:rPr>
        <w:fldChar w:fldCharType="separate"/>
      </w:r>
      <w:r>
        <w:rPr>
          <w:noProof/>
        </w:rPr>
        <w:t>225</w:t>
      </w:r>
      <w:r>
        <w:rPr>
          <w:noProof/>
        </w:rPr>
        <w:fldChar w:fldCharType="end"/>
      </w:r>
    </w:p>
    <w:p w14:paraId="1733DD1F" w14:textId="119FC3B1" w:rsidR="001A46BA" w:rsidRDefault="001A46BA">
      <w:pPr>
        <w:pStyle w:val="TOC4"/>
        <w:rPr>
          <w:rFonts w:ascii="Calibri" w:hAnsi="Calibri"/>
          <w:noProof/>
          <w:sz w:val="22"/>
          <w:szCs w:val="22"/>
          <w:lang w:eastAsia="en-GB"/>
        </w:rPr>
      </w:pPr>
      <w:r>
        <w:rPr>
          <w:noProof/>
        </w:rPr>
        <w:t>6.4.3.2</w:t>
      </w:r>
      <w:r>
        <w:rPr>
          <w:rFonts w:ascii="Calibri" w:hAnsi="Calibri"/>
          <w:noProof/>
          <w:sz w:val="22"/>
          <w:szCs w:val="22"/>
          <w:lang w:eastAsia="en-GB"/>
        </w:rPr>
        <w:tab/>
      </w:r>
      <w:r>
        <w:rPr>
          <w:noProof/>
        </w:rPr>
        <w:t>Resource: Bootstrapping (Document)</w:t>
      </w:r>
      <w:r>
        <w:rPr>
          <w:noProof/>
        </w:rPr>
        <w:tab/>
      </w:r>
      <w:r>
        <w:rPr>
          <w:noProof/>
        </w:rPr>
        <w:fldChar w:fldCharType="begin" w:fldLock="1"/>
      </w:r>
      <w:r>
        <w:rPr>
          <w:noProof/>
        </w:rPr>
        <w:instrText xml:space="preserve"> PAGEREF _Toc130821010 \h </w:instrText>
      </w:r>
      <w:r>
        <w:rPr>
          <w:noProof/>
        </w:rPr>
      </w:r>
      <w:r>
        <w:rPr>
          <w:noProof/>
        </w:rPr>
        <w:fldChar w:fldCharType="separate"/>
      </w:r>
      <w:r>
        <w:rPr>
          <w:noProof/>
        </w:rPr>
        <w:t>225</w:t>
      </w:r>
      <w:r>
        <w:rPr>
          <w:noProof/>
        </w:rPr>
        <w:fldChar w:fldCharType="end"/>
      </w:r>
    </w:p>
    <w:p w14:paraId="3BB6BF7C" w14:textId="4A11E2F6" w:rsidR="001A46BA" w:rsidRDefault="001A46BA">
      <w:pPr>
        <w:pStyle w:val="TOC5"/>
        <w:rPr>
          <w:rFonts w:ascii="Calibri" w:hAnsi="Calibri"/>
          <w:noProof/>
          <w:sz w:val="22"/>
          <w:szCs w:val="22"/>
          <w:lang w:eastAsia="en-GB"/>
        </w:rPr>
      </w:pPr>
      <w:r>
        <w:rPr>
          <w:noProof/>
        </w:rPr>
        <w:t>6.4.3.2.1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_Toc130821011 \h </w:instrText>
      </w:r>
      <w:r>
        <w:rPr>
          <w:noProof/>
        </w:rPr>
      </w:r>
      <w:r>
        <w:rPr>
          <w:noProof/>
        </w:rPr>
        <w:fldChar w:fldCharType="separate"/>
      </w:r>
      <w:r>
        <w:rPr>
          <w:noProof/>
        </w:rPr>
        <w:t>225</w:t>
      </w:r>
      <w:r>
        <w:rPr>
          <w:noProof/>
        </w:rPr>
        <w:fldChar w:fldCharType="end"/>
      </w:r>
    </w:p>
    <w:p w14:paraId="6CDCCDFD" w14:textId="1703D5AC" w:rsidR="001A46BA" w:rsidRDefault="001A46BA">
      <w:pPr>
        <w:pStyle w:val="TOC5"/>
        <w:rPr>
          <w:rFonts w:ascii="Calibri" w:hAnsi="Calibri"/>
          <w:noProof/>
          <w:sz w:val="22"/>
          <w:szCs w:val="22"/>
          <w:lang w:eastAsia="en-GB"/>
        </w:rPr>
      </w:pPr>
      <w:r>
        <w:rPr>
          <w:noProof/>
        </w:rPr>
        <w:t>6.4.3.2.2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_Toc130821012 \h </w:instrText>
      </w:r>
      <w:r>
        <w:rPr>
          <w:noProof/>
        </w:rPr>
      </w:r>
      <w:r>
        <w:rPr>
          <w:noProof/>
        </w:rPr>
        <w:fldChar w:fldCharType="separate"/>
      </w:r>
      <w:r>
        <w:rPr>
          <w:noProof/>
        </w:rPr>
        <w:t>225</w:t>
      </w:r>
      <w:r>
        <w:rPr>
          <w:noProof/>
        </w:rPr>
        <w:fldChar w:fldCharType="end"/>
      </w:r>
    </w:p>
    <w:p w14:paraId="6DD749DC" w14:textId="67FFE2D5" w:rsidR="001A46BA" w:rsidRDefault="001A46BA">
      <w:pPr>
        <w:pStyle w:val="TOC5"/>
        <w:rPr>
          <w:rFonts w:ascii="Calibri" w:hAnsi="Calibri"/>
          <w:noProof/>
          <w:sz w:val="22"/>
          <w:szCs w:val="22"/>
          <w:lang w:eastAsia="en-GB"/>
        </w:rPr>
      </w:pPr>
      <w:r>
        <w:rPr>
          <w:noProof/>
        </w:rPr>
        <w:t>6.4.3.2.3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_Toc130821013 \h </w:instrText>
      </w:r>
      <w:r>
        <w:rPr>
          <w:noProof/>
        </w:rPr>
      </w:r>
      <w:r>
        <w:rPr>
          <w:noProof/>
        </w:rPr>
        <w:fldChar w:fldCharType="separate"/>
      </w:r>
      <w:r>
        <w:rPr>
          <w:noProof/>
        </w:rPr>
        <w:t>226</w:t>
      </w:r>
      <w:r>
        <w:rPr>
          <w:noProof/>
        </w:rPr>
        <w:fldChar w:fldCharType="end"/>
      </w:r>
    </w:p>
    <w:p w14:paraId="77396CF0" w14:textId="1EE23CC2" w:rsidR="001A46BA" w:rsidRDefault="001A46BA">
      <w:pPr>
        <w:pStyle w:val="TOC3"/>
        <w:rPr>
          <w:rFonts w:ascii="Calibri" w:hAnsi="Calibri"/>
          <w:noProof/>
          <w:sz w:val="22"/>
          <w:szCs w:val="22"/>
          <w:lang w:eastAsia="en-GB"/>
        </w:rPr>
      </w:pPr>
      <w:r>
        <w:rPr>
          <w:noProof/>
        </w:rPr>
        <w:t>6.4.4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_Toc130821014 \h </w:instrText>
      </w:r>
      <w:r>
        <w:rPr>
          <w:noProof/>
        </w:rPr>
      </w:r>
      <w:r>
        <w:rPr>
          <w:noProof/>
        </w:rPr>
        <w:fldChar w:fldCharType="separate"/>
      </w:r>
      <w:r>
        <w:rPr>
          <w:noProof/>
        </w:rPr>
        <w:t>226</w:t>
      </w:r>
      <w:r>
        <w:rPr>
          <w:noProof/>
        </w:rPr>
        <w:fldChar w:fldCharType="end"/>
      </w:r>
    </w:p>
    <w:p w14:paraId="7115224E" w14:textId="2B70CCF0" w:rsidR="001A46BA" w:rsidRDefault="001A46BA">
      <w:pPr>
        <w:pStyle w:val="TOC3"/>
        <w:rPr>
          <w:rFonts w:ascii="Calibri" w:hAnsi="Calibri"/>
          <w:noProof/>
          <w:sz w:val="22"/>
          <w:szCs w:val="22"/>
          <w:lang w:eastAsia="en-GB"/>
        </w:rPr>
      </w:pPr>
      <w:r>
        <w:rPr>
          <w:noProof/>
        </w:rPr>
        <w:t>6.4.5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_Toc130821015 \h </w:instrText>
      </w:r>
      <w:r>
        <w:rPr>
          <w:noProof/>
        </w:rPr>
      </w:r>
      <w:r>
        <w:rPr>
          <w:noProof/>
        </w:rPr>
        <w:fldChar w:fldCharType="separate"/>
      </w:r>
      <w:r>
        <w:rPr>
          <w:noProof/>
        </w:rPr>
        <w:t>226</w:t>
      </w:r>
      <w:r>
        <w:rPr>
          <w:noProof/>
        </w:rPr>
        <w:fldChar w:fldCharType="end"/>
      </w:r>
    </w:p>
    <w:p w14:paraId="52D1F28F" w14:textId="324746BF" w:rsidR="001A46BA" w:rsidRDefault="001A46BA">
      <w:pPr>
        <w:pStyle w:val="TOC3"/>
        <w:rPr>
          <w:rFonts w:ascii="Calibri" w:hAnsi="Calibri"/>
          <w:noProof/>
          <w:sz w:val="22"/>
          <w:szCs w:val="22"/>
          <w:lang w:eastAsia="en-GB"/>
        </w:rPr>
      </w:pPr>
      <w:r>
        <w:rPr>
          <w:noProof/>
        </w:rPr>
        <w:t>6.4.6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_Toc130821016 \h </w:instrText>
      </w:r>
      <w:r>
        <w:rPr>
          <w:noProof/>
        </w:rPr>
      </w:r>
      <w:r>
        <w:rPr>
          <w:noProof/>
        </w:rPr>
        <w:fldChar w:fldCharType="separate"/>
      </w:r>
      <w:r>
        <w:rPr>
          <w:noProof/>
        </w:rPr>
        <w:t>226</w:t>
      </w:r>
      <w:r>
        <w:rPr>
          <w:noProof/>
        </w:rPr>
        <w:fldChar w:fldCharType="end"/>
      </w:r>
    </w:p>
    <w:p w14:paraId="5B534B43" w14:textId="4C9A144D" w:rsidR="001A46BA" w:rsidRDefault="001A46BA">
      <w:pPr>
        <w:pStyle w:val="TOC4"/>
        <w:rPr>
          <w:rFonts w:ascii="Calibri" w:hAnsi="Calibri"/>
          <w:noProof/>
          <w:sz w:val="22"/>
          <w:szCs w:val="22"/>
          <w:lang w:eastAsia="en-GB"/>
        </w:rPr>
      </w:pPr>
      <w:r>
        <w:rPr>
          <w:noProof/>
        </w:rPr>
        <w:t>6.4.6.1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_Toc130821017 \h </w:instrText>
      </w:r>
      <w:r>
        <w:rPr>
          <w:noProof/>
        </w:rPr>
      </w:r>
      <w:r>
        <w:rPr>
          <w:noProof/>
        </w:rPr>
        <w:fldChar w:fldCharType="separate"/>
      </w:r>
      <w:r>
        <w:rPr>
          <w:noProof/>
        </w:rPr>
        <w:t>226</w:t>
      </w:r>
      <w:r>
        <w:rPr>
          <w:noProof/>
        </w:rPr>
        <w:fldChar w:fldCharType="end"/>
      </w:r>
    </w:p>
    <w:p w14:paraId="257B3816" w14:textId="52CD9002" w:rsidR="001A46BA" w:rsidRDefault="001A46BA">
      <w:pPr>
        <w:pStyle w:val="TOC4"/>
        <w:rPr>
          <w:rFonts w:ascii="Calibri" w:hAnsi="Calibri"/>
          <w:noProof/>
          <w:sz w:val="22"/>
          <w:szCs w:val="22"/>
          <w:lang w:eastAsia="en-GB"/>
        </w:rPr>
      </w:pPr>
      <w:r w:rsidRPr="00A1319E">
        <w:rPr>
          <w:noProof/>
          <w:lang w:val="en-US"/>
        </w:rPr>
        <w:t>6.4.6.2</w:t>
      </w:r>
      <w:r>
        <w:rPr>
          <w:rFonts w:ascii="Calibri" w:hAnsi="Calibri"/>
          <w:noProof/>
          <w:sz w:val="22"/>
          <w:szCs w:val="22"/>
          <w:lang w:eastAsia="en-GB"/>
        </w:rPr>
        <w:tab/>
      </w:r>
      <w:r w:rsidRPr="00A1319E">
        <w:rPr>
          <w:noProof/>
          <w:lang w:val="en-US"/>
        </w:rPr>
        <w:t>Structured data types</w:t>
      </w:r>
      <w:r>
        <w:rPr>
          <w:noProof/>
        </w:rPr>
        <w:tab/>
      </w:r>
      <w:r>
        <w:rPr>
          <w:noProof/>
        </w:rPr>
        <w:fldChar w:fldCharType="begin" w:fldLock="1"/>
      </w:r>
      <w:r>
        <w:rPr>
          <w:noProof/>
        </w:rPr>
        <w:instrText xml:space="preserve"> PAGEREF _Toc130821018 \h </w:instrText>
      </w:r>
      <w:r>
        <w:rPr>
          <w:noProof/>
        </w:rPr>
      </w:r>
      <w:r>
        <w:rPr>
          <w:noProof/>
        </w:rPr>
        <w:fldChar w:fldCharType="separate"/>
      </w:r>
      <w:r>
        <w:rPr>
          <w:noProof/>
        </w:rPr>
        <w:t>227</w:t>
      </w:r>
      <w:r>
        <w:rPr>
          <w:noProof/>
        </w:rPr>
        <w:fldChar w:fldCharType="end"/>
      </w:r>
    </w:p>
    <w:p w14:paraId="0323694E" w14:textId="079878BD" w:rsidR="001A46BA" w:rsidRDefault="001A46BA">
      <w:pPr>
        <w:pStyle w:val="TOC5"/>
        <w:rPr>
          <w:rFonts w:ascii="Calibri" w:hAnsi="Calibri"/>
          <w:noProof/>
          <w:sz w:val="22"/>
          <w:szCs w:val="22"/>
          <w:lang w:eastAsia="en-GB"/>
        </w:rPr>
      </w:pPr>
      <w:r>
        <w:rPr>
          <w:noProof/>
        </w:rPr>
        <w:t>6.4.6.2.1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_Toc130821019 \h </w:instrText>
      </w:r>
      <w:r>
        <w:rPr>
          <w:noProof/>
        </w:rPr>
      </w:r>
      <w:r>
        <w:rPr>
          <w:noProof/>
        </w:rPr>
        <w:fldChar w:fldCharType="separate"/>
      </w:r>
      <w:r>
        <w:rPr>
          <w:noProof/>
        </w:rPr>
        <w:t>227</w:t>
      </w:r>
      <w:r>
        <w:rPr>
          <w:noProof/>
        </w:rPr>
        <w:fldChar w:fldCharType="end"/>
      </w:r>
    </w:p>
    <w:p w14:paraId="008B897D" w14:textId="5BF31B60" w:rsidR="001A46BA" w:rsidRDefault="001A46BA">
      <w:pPr>
        <w:pStyle w:val="TOC5"/>
        <w:rPr>
          <w:rFonts w:ascii="Calibri" w:hAnsi="Calibri"/>
          <w:noProof/>
          <w:sz w:val="22"/>
          <w:szCs w:val="22"/>
          <w:lang w:eastAsia="en-GB"/>
        </w:rPr>
      </w:pPr>
      <w:r>
        <w:rPr>
          <w:noProof/>
        </w:rPr>
        <w:t>6.4.6.2.2</w:t>
      </w:r>
      <w:r>
        <w:rPr>
          <w:rFonts w:ascii="Calibri" w:hAnsi="Calibri"/>
          <w:noProof/>
          <w:sz w:val="22"/>
          <w:szCs w:val="22"/>
          <w:lang w:eastAsia="en-GB"/>
        </w:rPr>
        <w:tab/>
      </w:r>
      <w:r>
        <w:rPr>
          <w:noProof/>
        </w:rPr>
        <w:t>Type: BootstrappingInfo</w:t>
      </w:r>
      <w:r>
        <w:rPr>
          <w:noProof/>
        </w:rPr>
        <w:tab/>
      </w:r>
      <w:r>
        <w:rPr>
          <w:noProof/>
        </w:rPr>
        <w:fldChar w:fldCharType="begin" w:fldLock="1"/>
      </w:r>
      <w:r>
        <w:rPr>
          <w:noProof/>
        </w:rPr>
        <w:instrText xml:space="preserve"> PAGEREF _Toc130821020 \h </w:instrText>
      </w:r>
      <w:r>
        <w:rPr>
          <w:noProof/>
        </w:rPr>
      </w:r>
      <w:r>
        <w:rPr>
          <w:noProof/>
        </w:rPr>
        <w:fldChar w:fldCharType="separate"/>
      </w:r>
      <w:r>
        <w:rPr>
          <w:noProof/>
        </w:rPr>
        <w:t>228</w:t>
      </w:r>
      <w:r>
        <w:rPr>
          <w:noProof/>
        </w:rPr>
        <w:fldChar w:fldCharType="end"/>
      </w:r>
    </w:p>
    <w:p w14:paraId="04264414" w14:textId="59F3DBAC" w:rsidR="001A46BA" w:rsidRDefault="001A46BA">
      <w:pPr>
        <w:pStyle w:val="TOC4"/>
        <w:rPr>
          <w:rFonts w:ascii="Calibri" w:hAnsi="Calibri"/>
          <w:noProof/>
          <w:sz w:val="22"/>
          <w:szCs w:val="22"/>
          <w:lang w:eastAsia="en-GB"/>
        </w:rPr>
      </w:pPr>
      <w:r w:rsidRPr="00A1319E">
        <w:rPr>
          <w:noProof/>
          <w:lang w:val="en-US"/>
        </w:rPr>
        <w:t>6.4.6.3</w:t>
      </w:r>
      <w:r>
        <w:rPr>
          <w:rFonts w:ascii="Calibri" w:hAnsi="Calibri"/>
          <w:noProof/>
          <w:sz w:val="22"/>
          <w:szCs w:val="22"/>
          <w:lang w:eastAsia="en-GB"/>
        </w:rPr>
        <w:tab/>
      </w:r>
      <w:r w:rsidRPr="00A1319E">
        <w:rPr>
          <w:noProof/>
          <w:lang w:val="en-US"/>
        </w:rPr>
        <w:t>Simple data types and enumerations</w:t>
      </w:r>
      <w:r>
        <w:rPr>
          <w:noProof/>
        </w:rPr>
        <w:tab/>
      </w:r>
      <w:r>
        <w:rPr>
          <w:noProof/>
        </w:rPr>
        <w:fldChar w:fldCharType="begin" w:fldLock="1"/>
      </w:r>
      <w:r>
        <w:rPr>
          <w:noProof/>
        </w:rPr>
        <w:instrText xml:space="preserve"> PAGEREF _Toc130821021 \h </w:instrText>
      </w:r>
      <w:r>
        <w:rPr>
          <w:noProof/>
        </w:rPr>
      </w:r>
      <w:r>
        <w:rPr>
          <w:noProof/>
        </w:rPr>
        <w:fldChar w:fldCharType="separate"/>
      </w:r>
      <w:r>
        <w:rPr>
          <w:noProof/>
        </w:rPr>
        <w:t>228</w:t>
      </w:r>
      <w:r>
        <w:rPr>
          <w:noProof/>
        </w:rPr>
        <w:fldChar w:fldCharType="end"/>
      </w:r>
    </w:p>
    <w:p w14:paraId="4B0E5833" w14:textId="3D851CB4" w:rsidR="001A46BA" w:rsidRDefault="001A46BA">
      <w:pPr>
        <w:pStyle w:val="TOC5"/>
        <w:rPr>
          <w:rFonts w:ascii="Calibri" w:hAnsi="Calibri"/>
          <w:noProof/>
          <w:sz w:val="22"/>
          <w:szCs w:val="22"/>
          <w:lang w:eastAsia="en-GB"/>
        </w:rPr>
      </w:pPr>
      <w:r>
        <w:rPr>
          <w:noProof/>
        </w:rPr>
        <w:t>6.4.6.3.1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_Toc130821022 \h </w:instrText>
      </w:r>
      <w:r>
        <w:rPr>
          <w:noProof/>
        </w:rPr>
      </w:r>
      <w:r>
        <w:rPr>
          <w:noProof/>
        </w:rPr>
        <w:fldChar w:fldCharType="separate"/>
      </w:r>
      <w:r>
        <w:rPr>
          <w:noProof/>
        </w:rPr>
        <w:t>228</w:t>
      </w:r>
      <w:r>
        <w:rPr>
          <w:noProof/>
        </w:rPr>
        <w:fldChar w:fldCharType="end"/>
      </w:r>
    </w:p>
    <w:p w14:paraId="005A784D" w14:textId="14A99E4F" w:rsidR="001A46BA" w:rsidRDefault="001A46BA">
      <w:pPr>
        <w:pStyle w:val="TOC5"/>
        <w:rPr>
          <w:rFonts w:ascii="Calibri" w:hAnsi="Calibri"/>
          <w:noProof/>
          <w:sz w:val="22"/>
          <w:szCs w:val="22"/>
          <w:lang w:eastAsia="en-GB"/>
        </w:rPr>
      </w:pPr>
      <w:r>
        <w:rPr>
          <w:noProof/>
        </w:rPr>
        <w:t>6.4.6.3.2</w:t>
      </w:r>
      <w:r>
        <w:rPr>
          <w:rFonts w:ascii="Calibri" w:hAnsi="Calibri"/>
          <w:noProof/>
          <w:sz w:val="22"/>
          <w:szCs w:val="22"/>
          <w:lang w:eastAsia="en-GB"/>
        </w:rPr>
        <w:tab/>
      </w:r>
      <w:r>
        <w:rPr>
          <w:noProof/>
        </w:rPr>
        <w:t>Enumeration: Status</w:t>
      </w:r>
      <w:r>
        <w:rPr>
          <w:noProof/>
        </w:rPr>
        <w:tab/>
      </w:r>
      <w:r>
        <w:rPr>
          <w:noProof/>
        </w:rPr>
        <w:fldChar w:fldCharType="begin" w:fldLock="1"/>
      </w:r>
      <w:r>
        <w:rPr>
          <w:noProof/>
        </w:rPr>
        <w:instrText xml:space="preserve"> PAGEREF _Toc130821023 \h </w:instrText>
      </w:r>
      <w:r>
        <w:rPr>
          <w:noProof/>
        </w:rPr>
      </w:r>
      <w:r>
        <w:rPr>
          <w:noProof/>
        </w:rPr>
        <w:fldChar w:fldCharType="separate"/>
      </w:r>
      <w:r>
        <w:rPr>
          <w:noProof/>
        </w:rPr>
        <w:t>228</w:t>
      </w:r>
      <w:r>
        <w:rPr>
          <w:noProof/>
        </w:rPr>
        <w:fldChar w:fldCharType="end"/>
      </w:r>
    </w:p>
    <w:p w14:paraId="29C5CA83" w14:textId="203C95B6" w:rsidR="001A46BA" w:rsidRDefault="001A46BA">
      <w:pPr>
        <w:pStyle w:val="TOC5"/>
        <w:rPr>
          <w:rFonts w:ascii="Calibri" w:hAnsi="Calibri"/>
          <w:noProof/>
          <w:sz w:val="22"/>
          <w:szCs w:val="22"/>
          <w:lang w:eastAsia="en-GB"/>
        </w:rPr>
      </w:pPr>
      <w:r>
        <w:rPr>
          <w:noProof/>
        </w:rPr>
        <w:t>6.4.6.3.3</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_Toc130821024 \h </w:instrText>
      </w:r>
      <w:r>
        <w:rPr>
          <w:noProof/>
        </w:rPr>
      </w:r>
      <w:r>
        <w:rPr>
          <w:noProof/>
        </w:rPr>
        <w:fldChar w:fldCharType="separate"/>
      </w:r>
      <w:r>
        <w:rPr>
          <w:noProof/>
        </w:rPr>
        <w:t>229</w:t>
      </w:r>
      <w:r>
        <w:rPr>
          <w:noProof/>
        </w:rPr>
        <w:fldChar w:fldCharType="end"/>
      </w:r>
    </w:p>
    <w:p w14:paraId="23F6C156" w14:textId="36222190" w:rsidR="001A46BA" w:rsidRDefault="001A46BA" w:rsidP="001A46BA">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_Toc130821025 \h </w:instrText>
      </w:r>
      <w:r>
        <w:rPr>
          <w:noProof/>
        </w:rPr>
      </w:r>
      <w:r>
        <w:rPr>
          <w:noProof/>
        </w:rPr>
        <w:fldChar w:fldCharType="separate"/>
      </w:r>
      <w:r>
        <w:rPr>
          <w:noProof/>
        </w:rPr>
        <w:t>230</w:t>
      </w:r>
      <w:r>
        <w:rPr>
          <w:noProof/>
        </w:rPr>
        <w:fldChar w:fldCharType="end"/>
      </w:r>
    </w:p>
    <w:p w14:paraId="4C63B584" w14:textId="1459C52A" w:rsidR="001A46BA" w:rsidRDefault="001A46BA">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_Toc130821026 \h </w:instrText>
      </w:r>
      <w:r>
        <w:rPr>
          <w:noProof/>
        </w:rPr>
      </w:r>
      <w:r>
        <w:rPr>
          <w:noProof/>
        </w:rPr>
        <w:fldChar w:fldCharType="separate"/>
      </w:r>
      <w:r>
        <w:rPr>
          <w:noProof/>
        </w:rPr>
        <w:t>230</w:t>
      </w:r>
      <w:r>
        <w:rPr>
          <w:noProof/>
        </w:rPr>
        <w:fldChar w:fldCharType="end"/>
      </w:r>
    </w:p>
    <w:p w14:paraId="2837686A" w14:textId="59D920CE" w:rsidR="001A46BA" w:rsidRDefault="001A46BA">
      <w:pPr>
        <w:pStyle w:val="TOC1"/>
        <w:rPr>
          <w:rFonts w:ascii="Calibri" w:hAnsi="Calibri"/>
          <w:noProof/>
          <w:szCs w:val="22"/>
          <w:lang w:eastAsia="en-GB"/>
        </w:rPr>
      </w:pPr>
      <w:r>
        <w:rPr>
          <w:noProof/>
        </w:rPr>
        <w:t>A.2</w:t>
      </w:r>
      <w:r>
        <w:rPr>
          <w:rFonts w:ascii="Calibri" w:hAnsi="Calibri"/>
          <w:noProof/>
          <w:szCs w:val="22"/>
          <w:lang w:eastAsia="en-GB"/>
        </w:rPr>
        <w:tab/>
      </w:r>
      <w:r>
        <w:rPr>
          <w:noProof/>
        </w:rPr>
        <w:t>Nnrf_NFManagement API</w:t>
      </w:r>
      <w:r>
        <w:rPr>
          <w:noProof/>
        </w:rPr>
        <w:tab/>
      </w:r>
      <w:r>
        <w:rPr>
          <w:noProof/>
        </w:rPr>
        <w:fldChar w:fldCharType="begin" w:fldLock="1"/>
      </w:r>
      <w:r>
        <w:rPr>
          <w:noProof/>
        </w:rPr>
        <w:instrText xml:space="preserve"> PAGEREF _Toc130821027 \h </w:instrText>
      </w:r>
      <w:r>
        <w:rPr>
          <w:noProof/>
        </w:rPr>
      </w:r>
      <w:r>
        <w:rPr>
          <w:noProof/>
        </w:rPr>
        <w:fldChar w:fldCharType="separate"/>
      </w:r>
      <w:r>
        <w:rPr>
          <w:noProof/>
        </w:rPr>
        <w:t>230</w:t>
      </w:r>
      <w:r>
        <w:rPr>
          <w:noProof/>
        </w:rPr>
        <w:fldChar w:fldCharType="end"/>
      </w:r>
    </w:p>
    <w:p w14:paraId="70AD6DB7" w14:textId="09CFA771" w:rsidR="001A46BA" w:rsidRDefault="001A46BA">
      <w:pPr>
        <w:pStyle w:val="TOC1"/>
        <w:rPr>
          <w:rFonts w:ascii="Calibri" w:hAnsi="Calibri"/>
          <w:noProof/>
          <w:szCs w:val="22"/>
          <w:lang w:eastAsia="en-GB"/>
        </w:rPr>
      </w:pPr>
      <w:r>
        <w:rPr>
          <w:noProof/>
        </w:rPr>
        <w:t>A.3</w:t>
      </w:r>
      <w:r>
        <w:rPr>
          <w:rFonts w:ascii="Calibri" w:hAnsi="Calibri"/>
          <w:noProof/>
          <w:szCs w:val="22"/>
          <w:lang w:eastAsia="en-GB"/>
        </w:rPr>
        <w:tab/>
      </w:r>
      <w:r>
        <w:rPr>
          <w:noProof/>
        </w:rPr>
        <w:t>Nnrf_NFDiscovery API</w:t>
      </w:r>
      <w:r>
        <w:rPr>
          <w:noProof/>
        </w:rPr>
        <w:tab/>
      </w:r>
      <w:r>
        <w:rPr>
          <w:noProof/>
        </w:rPr>
        <w:fldChar w:fldCharType="begin" w:fldLock="1"/>
      </w:r>
      <w:r>
        <w:rPr>
          <w:noProof/>
        </w:rPr>
        <w:instrText xml:space="preserve"> PAGEREF _Toc130821028 \h </w:instrText>
      </w:r>
      <w:r>
        <w:rPr>
          <w:noProof/>
        </w:rPr>
      </w:r>
      <w:r>
        <w:rPr>
          <w:noProof/>
        </w:rPr>
        <w:fldChar w:fldCharType="separate"/>
      </w:r>
      <w:r>
        <w:rPr>
          <w:noProof/>
        </w:rPr>
        <w:t>291</w:t>
      </w:r>
      <w:r>
        <w:rPr>
          <w:noProof/>
        </w:rPr>
        <w:fldChar w:fldCharType="end"/>
      </w:r>
    </w:p>
    <w:p w14:paraId="4857030F" w14:textId="71C087DB" w:rsidR="001A46BA" w:rsidRDefault="001A46BA">
      <w:pPr>
        <w:pStyle w:val="TOC1"/>
        <w:rPr>
          <w:rFonts w:ascii="Calibri" w:hAnsi="Calibri"/>
          <w:noProof/>
          <w:szCs w:val="22"/>
          <w:lang w:eastAsia="en-GB"/>
        </w:rPr>
      </w:pPr>
      <w:r>
        <w:rPr>
          <w:noProof/>
        </w:rPr>
        <w:t>A.4</w:t>
      </w:r>
      <w:r>
        <w:rPr>
          <w:rFonts w:ascii="Calibri" w:hAnsi="Calibri"/>
          <w:noProof/>
          <w:szCs w:val="22"/>
          <w:lang w:eastAsia="en-GB"/>
        </w:rPr>
        <w:tab/>
      </w:r>
      <w:r>
        <w:rPr>
          <w:noProof/>
        </w:rPr>
        <w:t>Nnrf_AccessToken API (NRF OAuth2 Authorization)</w:t>
      </w:r>
      <w:r>
        <w:rPr>
          <w:noProof/>
        </w:rPr>
        <w:tab/>
      </w:r>
      <w:r>
        <w:rPr>
          <w:noProof/>
        </w:rPr>
        <w:fldChar w:fldCharType="begin" w:fldLock="1"/>
      </w:r>
      <w:r>
        <w:rPr>
          <w:noProof/>
        </w:rPr>
        <w:instrText xml:space="preserve"> PAGEREF _Toc130821029 \h </w:instrText>
      </w:r>
      <w:r>
        <w:rPr>
          <w:noProof/>
        </w:rPr>
      </w:r>
      <w:r>
        <w:rPr>
          <w:noProof/>
        </w:rPr>
        <w:fldChar w:fldCharType="separate"/>
      </w:r>
      <w:r>
        <w:rPr>
          <w:noProof/>
        </w:rPr>
        <w:t>319</w:t>
      </w:r>
      <w:r>
        <w:rPr>
          <w:noProof/>
        </w:rPr>
        <w:fldChar w:fldCharType="end"/>
      </w:r>
    </w:p>
    <w:p w14:paraId="4D1D40C6" w14:textId="6E5A4223" w:rsidR="001A46BA" w:rsidRDefault="001A46BA">
      <w:pPr>
        <w:pStyle w:val="TOC1"/>
        <w:rPr>
          <w:rFonts w:ascii="Calibri" w:hAnsi="Calibri"/>
          <w:noProof/>
          <w:szCs w:val="22"/>
          <w:lang w:eastAsia="en-GB"/>
        </w:rPr>
      </w:pPr>
      <w:r>
        <w:rPr>
          <w:noProof/>
        </w:rPr>
        <w:t>A.5</w:t>
      </w:r>
      <w:r>
        <w:rPr>
          <w:rFonts w:ascii="Calibri" w:hAnsi="Calibri"/>
          <w:noProof/>
          <w:szCs w:val="22"/>
          <w:lang w:eastAsia="en-GB"/>
        </w:rPr>
        <w:tab/>
      </w:r>
      <w:r>
        <w:rPr>
          <w:noProof/>
        </w:rPr>
        <w:t>Nnrf_Bootstrapping API</w:t>
      </w:r>
      <w:r>
        <w:rPr>
          <w:noProof/>
        </w:rPr>
        <w:tab/>
      </w:r>
      <w:r>
        <w:rPr>
          <w:noProof/>
        </w:rPr>
        <w:fldChar w:fldCharType="begin" w:fldLock="1"/>
      </w:r>
      <w:r>
        <w:rPr>
          <w:noProof/>
        </w:rPr>
        <w:instrText xml:space="preserve"> PAGEREF _Toc130821030 \h </w:instrText>
      </w:r>
      <w:r>
        <w:rPr>
          <w:noProof/>
        </w:rPr>
      </w:r>
      <w:r>
        <w:rPr>
          <w:noProof/>
        </w:rPr>
        <w:fldChar w:fldCharType="separate"/>
      </w:r>
      <w:r>
        <w:rPr>
          <w:noProof/>
        </w:rPr>
        <w:t>323</w:t>
      </w:r>
      <w:r>
        <w:rPr>
          <w:noProof/>
        </w:rPr>
        <w:fldChar w:fldCharType="end"/>
      </w:r>
    </w:p>
    <w:p w14:paraId="764ABC1A" w14:textId="595A43ED" w:rsidR="001A46BA" w:rsidRDefault="001A46BA" w:rsidP="001A46BA">
      <w:pPr>
        <w:pStyle w:val="TOC8"/>
        <w:rPr>
          <w:rFonts w:ascii="Calibri" w:hAnsi="Calibri"/>
          <w:b w:val="0"/>
          <w:noProof/>
          <w:szCs w:val="22"/>
          <w:lang w:eastAsia="en-GB"/>
        </w:rPr>
      </w:pPr>
      <w:r>
        <w:rPr>
          <w:noProof/>
        </w:rPr>
        <w:t>Annex B (normative): NF Profile changes in NFRegister and NFUpdate (NF Profile Complete Replacement) responses</w:t>
      </w:r>
      <w:r>
        <w:rPr>
          <w:noProof/>
        </w:rPr>
        <w:tab/>
      </w:r>
      <w:r>
        <w:rPr>
          <w:noProof/>
        </w:rPr>
        <w:fldChar w:fldCharType="begin" w:fldLock="1"/>
      </w:r>
      <w:r>
        <w:rPr>
          <w:noProof/>
        </w:rPr>
        <w:instrText xml:space="preserve"> PAGEREF _Toc130821031 \h </w:instrText>
      </w:r>
      <w:r>
        <w:rPr>
          <w:noProof/>
        </w:rPr>
      </w:r>
      <w:r>
        <w:rPr>
          <w:noProof/>
        </w:rPr>
        <w:fldChar w:fldCharType="separate"/>
      </w:r>
      <w:r>
        <w:rPr>
          <w:noProof/>
        </w:rPr>
        <w:t>326</w:t>
      </w:r>
      <w:r>
        <w:rPr>
          <w:noProof/>
        </w:rPr>
        <w:fldChar w:fldCharType="end"/>
      </w:r>
    </w:p>
    <w:p w14:paraId="2C1F18EC" w14:textId="61161EB9" w:rsidR="001A46BA" w:rsidRDefault="001A46BA">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_Toc130821032 \h </w:instrText>
      </w:r>
      <w:r>
        <w:rPr>
          <w:noProof/>
        </w:rPr>
      </w:r>
      <w:r>
        <w:rPr>
          <w:noProof/>
        </w:rPr>
        <w:fldChar w:fldCharType="separate"/>
      </w:r>
      <w:r>
        <w:rPr>
          <w:noProof/>
        </w:rPr>
        <w:t>326</w:t>
      </w:r>
      <w:r>
        <w:rPr>
          <w:noProof/>
        </w:rPr>
        <w:fldChar w:fldCharType="end"/>
      </w:r>
    </w:p>
    <w:p w14:paraId="400BE9BB" w14:textId="38AE8F2E" w:rsidR="001A46BA" w:rsidRDefault="001A46BA" w:rsidP="001A46BA">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Change history</w:t>
      </w:r>
      <w:r>
        <w:rPr>
          <w:noProof/>
        </w:rPr>
        <w:tab/>
      </w:r>
      <w:r>
        <w:rPr>
          <w:noProof/>
        </w:rPr>
        <w:fldChar w:fldCharType="begin" w:fldLock="1"/>
      </w:r>
      <w:r>
        <w:rPr>
          <w:noProof/>
        </w:rPr>
        <w:instrText xml:space="preserve"> PAGEREF _Toc130821033 \h </w:instrText>
      </w:r>
      <w:r>
        <w:rPr>
          <w:noProof/>
        </w:rPr>
      </w:r>
      <w:r>
        <w:rPr>
          <w:noProof/>
        </w:rPr>
        <w:fldChar w:fldCharType="separate"/>
      </w:r>
      <w:r>
        <w:rPr>
          <w:noProof/>
        </w:rPr>
        <w:t>327</w:t>
      </w:r>
      <w:r>
        <w:rPr>
          <w:noProof/>
        </w:rPr>
        <w:fldChar w:fldCharType="end"/>
      </w:r>
    </w:p>
    <w:p w14:paraId="5AB17D23" w14:textId="2412762A"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30820642"/>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30820643"/>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30820644"/>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C51815A" w14:textId="78D672E5" w:rsidR="00ED3E82" w:rsidRPr="003B113B" w:rsidRDefault="00ED3E82" w:rsidP="00B3009A">
      <w:pPr>
        <w:pStyle w:val="EX"/>
        <w:rPr>
          <w:lang w:val="en-US"/>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30820645"/>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30820646"/>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8" w:name="_Toc24937542"/>
      <w:bookmarkStart w:id="49" w:name="_Toc33962357"/>
      <w:bookmarkStart w:id="50" w:name="_Toc42883119"/>
      <w:bookmarkStart w:id="51" w:name="_Toc49732987"/>
      <w:bookmarkStart w:id="52" w:name="_Toc56690608"/>
      <w:bookmarkStart w:id="53" w:name="_Toc130820647"/>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30820648"/>
      <w:r w:rsidRPr="00690A26">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05pt" o:ole="">
            <v:imagedata r:id="rId18" o:title=""/>
          </v:shape>
          <o:OLEObject Type="Embed" ProgID="Visio.Drawing.15" ShapeID="_x0000_i1027" DrawAspect="Content" ObjectID="_1741434373"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30820649"/>
      <w:r w:rsidRPr="00690A26">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30820650"/>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30820651"/>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30820652"/>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30820653"/>
      <w:r w:rsidRPr="00690A26">
        <w:lastRenderedPageBreak/>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30820654"/>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30820655"/>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30820656"/>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9" w:name="_Toc24937552"/>
      <w:bookmarkStart w:id="110" w:name="_Toc33962367"/>
      <w:bookmarkStart w:id="111" w:name="_Toc42883129"/>
      <w:bookmarkStart w:id="112" w:name="_Toc49732997"/>
      <w:bookmarkStart w:id="113" w:name="_Toc56690618"/>
      <w:bookmarkStart w:id="114" w:name="_Toc130820657"/>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7pt;height:106.65pt" o:ole="">
            <v:imagedata r:id="rId20" o:title=""/>
          </v:shape>
          <o:OLEObject Type="Embed" ProgID="Visio.Drawing.11" ShapeID="_x0000_i1028" DrawAspect="Content" ObjectID="_1741434374"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00D1CF6" w:rsidR="00A16735" w:rsidRPr="00690A26" w:rsidRDefault="00154B27" w:rsidP="003B113B">
      <w:pPr>
        <w:pStyle w:val="B1"/>
        <w:ind w:firstLine="0"/>
      </w:pPr>
      <w:r>
        <w:t>The UUIDs in URIs, HTTP request payloads and HTTP response payloads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5" w:name="_PERM_MCCTEMPBM_CRPT88420012___3"/>
      <w:r w:rsidRPr="00690A26">
        <w:t>The payload body of the PUT request shall contain a representation of the NF Instance to be created.</w:t>
      </w:r>
    </w:p>
    <w:bookmarkEnd w:id="115"/>
    <w:p w14:paraId="40273115" w14:textId="4CF43B9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lastRenderedPageBreak/>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30820658"/>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2" w:name="_Toc24937554"/>
      <w:bookmarkStart w:id="123" w:name="_Toc33962369"/>
      <w:bookmarkStart w:id="124" w:name="_Toc42883131"/>
      <w:bookmarkStart w:id="125" w:name="_Toc49732999"/>
      <w:bookmarkStart w:id="126" w:name="_Toc56690620"/>
      <w:bookmarkStart w:id="127" w:name="_Toc130820659"/>
      <w:r w:rsidRPr="00690A26">
        <w:t>5.2.2.3</w:t>
      </w:r>
      <w:r w:rsidRPr="00690A26">
        <w:tab/>
        <w:t>NFUpdate</w:t>
      </w:r>
      <w:bookmarkEnd w:id="122"/>
      <w:bookmarkEnd w:id="123"/>
      <w:bookmarkEnd w:id="124"/>
      <w:bookmarkEnd w:id="125"/>
      <w:bookmarkEnd w:id="126"/>
      <w:bookmarkEnd w:id="127"/>
    </w:p>
    <w:p w14:paraId="0C1C6CE5" w14:textId="77777777" w:rsidR="00A16735" w:rsidRPr="00690A26" w:rsidRDefault="00A16735" w:rsidP="006F4E24">
      <w:pPr>
        <w:pStyle w:val="Heading5"/>
      </w:pPr>
      <w:bookmarkStart w:id="128" w:name="_Toc24937555"/>
      <w:bookmarkStart w:id="129" w:name="_Toc33962370"/>
      <w:bookmarkStart w:id="130" w:name="_Toc42883132"/>
      <w:bookmarkStart w:id="131" w:name="_Toc49733000"/>
      <w:bookmarkStart w:id="132" w:name="_Toc56690621"/>
      <w:bookmarkStart w:id="133" w:name="_Toc130820660"/>
      <w:r w:rsidRPr="00690A26">
        <w:t>5.2.2.3.1</w:t>
      </w:r>
      <w:r w:rsidRPr="00690A26">
        <w:tab/>
        <w:t>General</w:t>
      </w:r>
      <w:bookmarkEnd w:id="128"/>
      <w:bookmarkEnd w:id="129"/>
      <w:bookmarkEnd w:id="130"/>
      <w:bookmarkEnd w:id="131"/>
      <w:bookmarkEnd w:id="132"/>
      <w:bookmarkEnd w:id="133"/>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7pt;height:106.65pt" o:ole="">
            <v:imagedata r:id="rId22" o:title=""/>
          </v:shape>
          <o:OLEObject Type="Embed" ProgID="Visio.Drawing.11" ShapeID="_x0000_i1029" DrawAspect="Content" ObjectID="_1741434375" r:id="rId23"/>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7pt;height:106.65pt" o:ole="">
            <v:imagedata r:id="rId24" o:title=""/>
          </v:shape>
          <o:OLEObject Type="Embed" ProgID="Visio.Drawing.11" ShapeID="_x0000_i1030" DrawAspect="Content" ObjectID="_1741434376" r:id="rId25"/>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lastRenderedPageBreak/>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6F4E24">
      <w:pPr>
        <w:pStyle w:val="Heading5"/>
      </w:pPr>
      <w:bookmarkStart w:id="134" w:name="_Toc24937556"/>
      <w:bookmarkStart w:id="135" w:name="_Toc33962371"/>
      <w:bookmarkStart w:id="136" w:name="_Toc42883133"/>
      <w:bookmarkStart w:id="137" w:name="_Toc49733001"/>
      <w:bookmarkStart w:id="138" w:name="_Toc56690622"/>
      <w:bookmarkStart w:id="139" w:name="_Toc130820661"/>
      <w:r w:rsidRPr="00690A26">
        <w:t>5.2.2.3.2</w:t>
      </w:r>
      <w:r w:rsidRPr="00690A26">
        <w:tab/>
        <w:t>NF Heart-Beat</w:t>
      </w:r>
      <w:bookmarkEnd w:id="134"/>
      <w:bookmarkEnd w:id="135"/>
      <w:bookmarkEnd w:id="136"/>
      <w:bookmarkEnd w:id="137"/>
      <w:bookmarkEnd w:id="138"/>
      <w:bookmarkEnd w:id="139"/>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7pt;height:106.65pt" o:ole="">
            <v:imagedata r:id="rId26" o:title=""/>
          </v:shape>
          <o:OLEObject Type="Embed" ProgID="Visio.Drawing.11" ShapeID="_x0000_i1031" DrawAspect="Content" ObjectID="_1741434377" r:id="rId27"/>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lastRenderedPageBreak/>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0" w:name="_Toc24937557"/>
      <w:bookmarkStart w:id="141" w:name="_Toc33962372"/>
      <w:bookmarkStart w:id="142" w:name="_Toc42883134"/>
      <w:bookmarkStart w:id="143" w:name="_Toc49733002"/>
      <w:bookmarkStart w:id="144" w:name="_Toc56690623"/>
      <w:bookmarkStart w:id="145" w:name="_Toc130820662"/>
      <w:r w:rsidRPr="00690A26">
        <w:t>5.2.2.4</w:t>
      </w:r>
      <w:r w:rsidRPr="00690A26">
        <w:tab/>
        <w:t>NFDeregister</w:t>
      </w:r>
      <w:bookmarkEnd w:id="140"/>
      <w:bookmarkEnd w:id="141"/>
      <w:bookmarkEnd w:id="142"/>
      <w:bookmarkEnd w:id="143"/>
      <w:bookmarkEnd w:id="144"/>
      <w:bookmarkEnd w:id="145"/>
    </w:p>
    <w:p w14:paraId="40184857" w14:textId="77777777" w:rsidR="00A16735" w:rsidRPr="00690A26" w:rsidRDefault="00A16735" w:rsidP="006F4E24">
      <w:pPr>
        <w:pStyle w:val="Heading5"/>
      </w:pPr>
      <w:bookmarkStart w:id="146" w:name="_Toc24937558"/>
      <w:bookmarkStart w:id="147" w:name="_Toc33962373"/>
      <w:bookmarkStart w:id="148" w:name="_Toc42883135"/>
      <w:bookmarkStart w:id="149" w:name="_Toc49733003"/>
      <w:bookmarkStart w:id="150" w:name="_Toc56690624"/>
      <w:bookmarkStart w:id="151" w:name="_Toc130820663"/>
      <w:r w:rsidRPr="00690A26">
        <w:t>5.2.2.4.1</w:t>
      </w:r>
      <w:r w:rsidRPr="00690A26">
        <w:tab/>
        <w:t>General</w:t>
      </w:r>
      <w:bookmarkEnd w:id="146"/>
      <w:bookmarkEnd w:id="147"/>
      <w:bookmarkEnd w:id="148"/>
      <w:bookmarkEnd w:id="149"/>
      <w:bookmarkEnd w:id="150"/>
      <w:bookmarkEnd w:id="151"/>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7pt;height:106.65pt" o:ole="">
            <v:imagedata r:id="rId28" o:title=""/>
          </v:shape>
          <o:OLEObject Type="Embed" ProgID="Visio.Drawing.11" ShapeID="_x0000_i1032" DrawAspect="Content" ObjectID="_1741434378" r:id="rId29"/>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2" w:name="_Toc24937559"/>
      <w:bookmarkStart w:id="153" w:name="_Toc33962374"/>
      <w:bookmarkStart w:id="154" w:name="_Toc42883136"/>
      <w:bookmarkStart w:id="155" w:name="_Toc49733004"/>
      <w:bookmarkStart w:id="156" w:name="_Toc56690625"/>
      <w:bookmarkStart w:id="157" w:name="_Toc130820664"/>
      <w:r w:rsidRPr="00690A26">
        <w:lastRenderedPageBreak/>
        <w:t>5.2.2.5</w:t>
      </w:r>
      <w:r w:rsidRPr="00690A26">
        <w:tab/>
        <w:t>NFStatusSubscribe</w:t>
      </w:r>
      <w:bookmarkEnd w:id="152"/>
      <w:bookmarkEnd w:id="153"/>
      <w:bookmarkEnd w:id="154"/>
      <w:bookmarkEnd w:id="155"/>
      <w:bookmarkEnd w:id="156"/>
      <w:bookmarkEnd w:id="157"/>
    </w:p>
    <w:p w14:paraId="20239868" w14:textId="77777777" w:rsidR="00A16735" w:rsidRPr="00690A26" w:rsidRDefault="00A16735" w:rsidP="006F4E24">
      <w:pPr>
        <w:pStyle w:val="Heading5"/>
      </w:pPr>
      <w:bookmarkStart w:id="158" w:name="_Toc24937560"/>
      <w:bookmarkStart w:id="159" w:name="_Toc33962375"/>
      <w:bookmarkStart w:id="160" w:name="_Toc42883137"/>
      <w:bookmarkStart w:id="161" w:name="_Toc49733005"/>
      <w:bookmarkStart w:id="162" w:name="_Toc56690626"/>
      <w:bookmarkStart w:id="163" w:name="_Toc130820665"/>
      <w:r w:rsidRPr="00690A26">
        <w:t>5.2.2.5.1</w:t>
      </w:r>
      <w:r w:rsidRPr="00690A26">
        <w:tab/>
        <w:t>General</w:t>
      </w:r>
      <w:bookmarkEnd w:id="158"/>
      <w:bookmarkEnd w:id="159"/>
      <w:bookmarkEnd w:id="160"/>
      <w:bookmarkEnd w:id="161"/>
      <w:bookmarkEnd w:id="162"/>
      <w:bookmarkEnd w:id="163"/>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4" w:name="_Toc24937561"/>
      <w:bookmarkStart w:id="165" w:name="_Toc33962376"/>
      <w:bookmarkStart w:id="166" w:name="_Toc42883138"/>
      <w:bookmarkStart w:id="167" w:name="_Toc49733006"/>
      <w:bookmarkStart w:id="168" w:name="_Toc56690627"/>
      <w:bookmarkStart w:id="169" w:name="_Toc130820666"/>
      <w:r w:rsidRPr="00690A26">
        <w:t>5.2.2.5.2</w:t>
      </w:r>
      <w:r w:rsidRPr="00690A26">
        <w:tab/>
        <w:t>Subscription to NF Instances in the same PLMN</w:t>
      </w:r>
      <w:bookmarkEnd w:id="164"/>
      <w:bookmarkEnd w:id="165"/>
      <w:bookmarkEnd w:id="166"/>
      <w:bookmarkEnd w:id="167"/>
      <w:bookmarkEnd w:id="168"/>
      <w:bookmarkEnd w:id="169"/>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7pt;height:106.65pt" o:ole="">
            <v:imagedata r:id="rId30" o:title=""/>
          </v:shape>
          <o:OLEObject Type="Embed" ProgID="Visio.Drawing.11" ShapeID="_x0000_i1033" DrawAspect="Content" ObjectID="_1741434379" r:id="rId31"/>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0"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1" w:name="_Hlk115879362"/>
      <w:r>
        <w:t>If the requesting entity is not authorized to do so, the NRF shall reject the request or handle it as a subscription request without access to the complete profile.</w:t>
      </w:r>
      <w:bookmarkEnd w:id="171"/>
    </w:p>
    <w:p w14:paraId="03F5FC82" w14:textId="77777777" w:rsidR="00A16735" w:rsidRPr="00690A26" w:rsidRDefault="00A16735" w:rsidP="00A16735">
      <w:pPr>
        <w:ind w:left="568"/>
        <w:rPr>
          <w:rStyle w:val="B1Char"/>
        </w:rPr>
      </w:pPr>
      <w:r w:rsidRPr="00690A26">
        <w:rPr>
          <w:rStyle w:val="B1Char"/>
        </w:rPr>
        <w:lastRenderedPageBreak/>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0"/>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2" w:name="_Toc24937562"/>
      <w:bookmarkStart w:id="173" w:name="_Toc33962377"/>
      <w:bookmarkStart w:id="174" w:name="_Toc42883139"/>
      <w:bookmarkStart w:id="175" w:name="_Toc49733007"/>
      <w:bookmarkStart w:id="176" w:name="_Toc56690628"/>
      <w:bookmarkStart w:id="177" w:name="_Toc130820667"/>
      <w:r w:rsidRPr="00690A26">
        <w:t>5.2.2.5.3</w:t>
      </w:r>
      <w:r w:rsidRPr="00690A26">
        <w:tab/>
        <w:t>Subscription to NF Instances in a different PLMN</w:t>
      </w:r>
      <w:bookmarkEnd w:id="172"/>
      <w:bookmarkEnd w:id="173"/>
      <w:bookmarkEnd w:id="174"/>
      <w:bookmarkEnd w:id="175"/>
      <w:bookmarkEnd w:id="176"/>
      <w:bookmarkEnd w:id="177"/>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7pt;height:106.65pt" o:ole="">
            <v:imagedata r:id="rId32" o:title=""/>
          </v:shape>
          <o:OLEObject Type="Embed" ProgID="Visio.Drawing.11" ShapeID="_x0000_i1034" DrawAspect="Content" ObjectID="_1741434380" r:id="rId33"/>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8"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8"/>
    <w:p w14:paraId="21A49D15" w14:textId="77777777" w:rsidR="000D157B" w:rsidRDefault="00A16735" w:rsidP="00A16735">
      <w:pPr>
        <w:pStyle w:val="B1"/>
      </w:pPr>
      <w:r w:rsidRPr="00690A26">
        <w:lastRenderedPageBreak/>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F5F86A4" w14:textId="432AFA3B" w:rsidR="00A16735" w:rsidRPr="00690A26" w:rsidRDefault="00A16735" w:rsidP="001F081A">
      <w:pPr>
        <w:pStyle w:val="B1"/>
        <w:ind w:firstLine="0"/>
      </w:pPr>
      <w:bookmarkStart w:id="179" w:name="_PERM_MCCTEMPBM_CRPT88420016___3"/>
      <w:r w:rsidRPr="00690A26">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79"/>
    <w:p w14:paraId="5EBCEFCF"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1148B4D0" w14:textId="0F26ECB1" w:rsidR="00A16735" w:rsidRPr="00690A26" w:rsidRDefault="00A16735" w:rsidP="00A16735">
      <w:pPr>
        <w:pStyle w:val="B1"/>
        <w:ind w:firstLine="0"/>
      </w:pPr>
      <w:bookmarkStart w:id="180" w:name="_PERM_MCCTEMPBM_CRPT88420017___3"/>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0"/>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1" w:name="_Toc24937563"/>
      <w:bookmarkStart w:id="182" w:name="_Toc33962378"/>
      <w:bookmarkStart w:id="183" w:name="_Toc42883140"/>
      <w:bookmarkStart w:id="184" w:name="_Toc49733008"/>
      <w:bookmarkStart w:id="185" w:name="_Toc56690629"/>
      <w:bookmarkStart w:id="186" w:name="_Toc130820668"/>
      <w:r w:rsidRPr="00690A26">
        <w:t>5.2.2.5.4</w:t>
      </w:r>
      <w:r w:rsidRPr="00690A26">
        <w:tab/>
        <w:t xml:space="preserve">Subscription to NF Instances </w:t>
      </w:r>
      <w:r w:rsidRPr="00690A26">
        <w:rPr>
          <w:rFonts w:hint="eastAsia"/>
        </w:rPr>
        <w:t>with intermediate forwarding NRF</w:t>
      </w:r>
      <w:bookmarkEnd w:id="181"/>
      <w:bookmarkEnd w:id="182"/>
      <w:bookmarkEnd w:id="183"/>
      <w:bookmarkEnd w:id="184"/>
      <w:bookmarkEnd w:id="185"/>
      <w:bookmarkEnd w:id="186"/>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85pt;height:128.4pt" o:ole="">
            <v:imagedata r:id="rId34" o:title=""/>
          </v:shape>
          <o:OLEObject Type="Embed" ProgID="Visio.Drawing.15" ShapeID="_x0000_i1035" DrawAspect="Content" ObjectID="_1741434381" r:id="rId35"/>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lastRenderedPageBreak/>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7" w:name="_Toc24937564"/>
      <w:bookmarkStart w:id="188" w:name="_Toc33962379"/>
      <w:bookmarkStart w:id="189" w:name="_Toc42883141"/>
      <w:bookmarkStart w:id="190" w:name="_Toc49733009"/>
      <w:bookmarkStart w:id="191" w:name="_Toc56690630"/>
      <w:bookmarkStart w:id="192" w:name="_Toc130820669"/>
      <w:r w:rsidRPr="00690A26">
        <w:t>5.2.2.5.5</w:t>
      </w:r>
      <w:r w:rsidRPr="00690A26">
        <w:tab/>
        <w:t xml:space="preserve">Subscription to NF Instances </w:t>
      </w:r>
      <w:r w:rsidRPr="00690A26">
        <w:rPr>
          <w:rFonts w:hint="eastAsia"/>
        </w:rPr>
        <w:t>with intermediate redirecting NRF</w:t>
      </w:r>
      <w:bookmarkEnd w:id="187"/>
      <w:bookmarkEnd w:id="188"/>
      <w:bookmarkEnd w:id="189"/>
      <w:bookmarkEnd w:id="190"/>
      <w:bookmarkEnd w:id="191"/>
      <w:bookmarkEnd w:id="192"/>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2pt;height:167.1pt" o:ole="">
            <v:imagedata r:id="rId36" o:title=""/>
          </v:shape>
          <o:OLEObject Type="Embed" ProgID="Visio.Drawing.15" ShapeID="_x0000_i1036" DrawAspect="Content" ObjectID="_1741434382" r:id="rId37"/>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lastRenderedPageBreak/>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3" w:name="_Toc24937565"/>
      <w:bookmarkStart w:id="194" w:name="_Toc33962380"/>
      <w:bookmarkStart w:id="195" w:name="_Toc42883142"/>
      <w:bookmarkStart w:id="196" w:name="_Toc49733010"/>
      <w:bookmarkStart w:id="197" w:name="_Toc56690631"/>
      <w:bookmarkStart w:id="198" w:name="_Toc130820670"/>
      <w:r w:rsidRPr="00690A26">
        <w:t>5.2.2.5.6</w:t>
      </w:r>
      <w:r w:rsidRPr="00690A26">
        <w:tab/>
        <w:t>Update of Subscription to NF Instances</w:t>
      </w:r>
      <w:bookmarkEnd w:id="193"/>
      <w:bookmarkEnd w:id="194"/>
      <w:bookmarkEnd w:id="195"/>
      <w:bookmarkEnd w:id="196"/>
      <w:bookmarkEnd w:id="197"/>
      <w:bookmarkEnd w:id="198"/>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7pt;height:106.65pt" o:ole="">
            <v:imagedata r:id="rId38" o:title=""/>
          </v:shape>
          <o:OLEObject Type="Embed" ProgID="Visio.Drawing.11" ShapeID="_x0000_i1037" DrawAspect="Content" ObjectID="_1741434383" r:id="rId39"/>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lastRenderedPageBreak/>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9" w:name="_Toc24937566"/>
      <w:bookmarkStart w:id="200" w:name="_Toc33962381"/>
      <w:bookmarkStart w:id="201" w:name="_Toc42883143"/>
      <w:bookmarkStart w:id="202" w:name="_Toc49733011"/>
      <w:bookmarkStart w:id="203" w:name="_Toc56690632"/>
      <w:bookmarkStart w:id="204" w:name="_Toc130820671"/>
      <w:r w:rsidRPr="00690A26">
        <w:t>5.2.2.5.7</w:t>
      </w:r>
      <w:r w:rsidRPr="00690A26">
        <w:tab/>
        <w:t>Update of Subscription to NF Instances in a different PLMN</w:t>
      </w:r>
      <w:bookmarkEnd w:id="199"/>
      <w:bookmarkEnd w:id="200"/>
      <w:bookmarkEnd w:id="201"/>
      <w:bookmarkEnd w:id="202"/>
      <w:bookmarkEnd w:id="203"/>
      <w:bookmarkEnd w:id="204"/>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7pt;height:108pt" o:ole="">
            <v:imagedata r:id="rId40" o:title=""/>
          </v:shape>
          <o:OLEObject Type="Embed" ProgID="Visio.Drawing.11" ShapeID="_x0000_i1038" DrawAspect="Content" ObjectID="_1741434384" r:id="rId41"/>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lastRenderedPageBreak/>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5" w:name="_Toc24937567"/>
      <w:bookmarkStart w:id="206" w:name="_Toc33962382"/>
      <w:bookmarkStart w:id="207" w:name="_Toc42883144"/>
      <w:bookmarkStart w:id="208" w:name="_Toc49733012"/>
      <w:bookmarkStart w:id="209" w:name="_Toc56690633"/>
      <w:bookmarkStart w:id="210" w:name="_Toc130820672"/>
      <w:r w:rsidRPr="00690A26">
        <w:t>5.2.2.6</w:t>
      </w:r>
      <w:r w:rsidRPr="00690A26">
        <w:tab/>
        <w:t>NFStatusNotify</w:t>
      </w:r>
      <w:bookmarkEnd w:id="205"/>
      <w:bookmarkEnd w:id="206"/>
      <w:bookmarkEnd w:id="207"/>
      <w:bookmarkEnd w:id="208"/>
      <w:bookmarkEnd w:id="209"/>
      <w:bookmarkEnd w:id="210"/>
    </w:p>
    <w:p w14:paraId="551C9A40" w14:textId="77777777" w:rsidR="00A16735" w:rsidRPr="00690A26" w:rsidRDefault="00A16735" w:rsidP="006F4E24">
      <w:pPr>
        <w:pStyle w:val="Heading5"/>
      </w:pPr>
      <w:bookmarkStart w:id="211" w:name="_Toc24937568"/>
      <w:bookmarkStart w:id="212" w:name="_Toc33962383"/>
      <w:bookmarkStart w:id="213" w:name="_Toc42883145"/>
      <w:bookmarkStart w:id="214" w:name="_Toc49733013"/>
      <w:bookmarkStart w:id="215" w:name="_Toc56690634"/>
      <w:bookmarkStart w:id="216" w:name="_Toc130820673"/>
      <w:r w:rsidRPr="00690A26">
        <w:t>5.2.2.6.1</w:t>
      </w:r>
      <w:r w:rsidRPr="00690A26">
        <w:tab/>
        <w:t>General</w:t>
      </w:r>
      <w:bookmarkEnd w:id="211"/>
      <w:bookmarkEnd w:id="212"/>
      <w:bookmarkEnd w:id="213"/>
      <w:bookmarkEnd w:id="214"/>
      <w:bookmarkEnd w:id="215"/>
      <w:bookmarkEnd w:id="216"/>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7" w:name="_Toc24937569"/>
      <w:bookmarkStart w:id="218" w:name="_Toc33962384"/>
      <w:bookmarkStart w:id="219" w:name="_Toc42883146"/>
      <w:bookmarkStart w:id="220" w:name="_Toc49733014"/>
      <w:bookmarkStart w:id="221" w:name="_Toc56690635"/>
      <w:bookmarkStart w:id="222" w:name="_Toc130820674"/>
      <w:r w:rsidRPr="00690A26">
        <w:t>5.2.2.6.2</w:t>
      </w:r>
      <w:r w:rsidRPr="00690A26">
        <w:tab/>
        <w:t>Notification from NRF in the same PLMN</w:t>
      </w:r>
      <w:bookmarkEnd w:id="217"/>
      <w:bookmarkEnd w:id="218"/>
      <w:bookmarkEnd w:id="219"/>
      <w:bookmarkEnd w:id="220"/>
      <w:bookmarkEnd w:id="221"/>
      <w:bookmarkEnd w:id="222"/>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7pt;height:106.65pt" o:ole="">
            <v:imagedata r:id="rId42" o:title=""/>
          </v:shape>
          <o:OLEObject Type="Embed" ProgID="Visio.Drawing.11" ShapeID="_x0000_i1039" DrawAspect="Content" ObjectID="_1741434385" r:id="rId43"/>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3"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lastRenderedPageBreak/>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23"/>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4" w:name="_Toc24937570"/>
      <w:bookmarkStart w:id="225" w:name="_Toc33962385"/>
      <w:bookmarkStart w:id="226" w:name="_Toc42883147"/>
      <w:bookmarkStart w:id="227" w:name="_Toc49733015"/>
      <w:bookmarkStart w:id="228" w:name="_Toc56690636"/>
      <w:bookmarkStart w:id="229" w:name="_Toc130820675"/>
      <w:r w:rsidRPr="00690A26">
        <w:t>5.2.2.6.3</w:t>
      </w:r>
      <w:r w:rsidRPr="00690A26">
        <w:tab/>
        <w:t>Notification from NRF in a different PLMN</w:t>
      </w:r>
      <w:bookmarkEnd w:id="224"/>
      <w:bookmarkEnd w:id="225"/>
      <w:bookmarkEnd w:id="226"/>
      <w:bookmarkEnd w:id="227"/>
      <w:bookmarkEnd w:id="228"/>
      <w:bookmarkEnd w:id="229"/>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7pt;height:106.65pt" o:ole="">
            <v:imagedata r:id="rId44" o:title=""/>
          </v:shape>
          <o:OLEObject Type="Embed" ProgID="Visio.Drawing.11" ShapeID="_x0000_i1040" DrawAspect="Content" ObjectID="_1741434386" r:id="rId45"/>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0" w:name="_Toc24937571"/>
      <w:bookmarkStart w:id="231" w:name="_Toc33962386"/>
      <w:bookmarkStart w:id="232" w:name="_Toc42883148"/>
      <w:bookmarkStart w:id="233" w:name="_Toc49733016"/>
      <w:bookmarkStart w:id="234" w:name="_Toc56690637"/>
      <w:bookmarkStart w:id="235" w:name="_Toc130820676"/>
      <w:r w:rsidRPr="00690A26">
        <w:lastRenderedPageBreak/>
        <w:t>5.2.2.6.4</w:t>
      </w:r>
      <w:r w:rsidRPr="00690A26">
        <w:tab/>
        <w:t>Notification for subscription via intermediate NRF</w:t>
      </w:r>
      <w:bookmarkEnd w:id="230"/>
      <w:bookmarkEnd w:id="231"/>
      <w:bookmarkEnd w:id="232"/>
      <w:bookmarkEnd w:id="233"/>
      <w:bookmarkEnd w:id="234"/>
      <w:bookmarkEnd w:id="235"/>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3pt;height:127pt" o:ole="">
            <v:imagedata r:id="rId46" o:title=""/>
          </v:shape>
          <o:OLEObject Type="Embed" ProgID="Visio.Drawing.15" ShapeID="_x0000_i1041" DrawAspect="Content" ObjectID="_1741434387" r:id="rId47"/>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36" w:name="_Toc24937572"/>
      <w:bookmarkStart w:id="237" w:name="_Toc33962387"/>
      <w:bookmarkStart w:id="238" w:name="_Toc42883149"/>
      <w:bookmarkStart w:id="239" w:name="_Toc49733017"/>
      <w:bookmarkStart w:id="240" w:name="_Toc56690638"/>
      <w:bookmarkStart w:id="241" w:name="_Toc130820677"/>
      <w:r w:rsidRPr="00690A26">
        <w:t>5.2.2.7</w:t>
      </w:r>
      <w:r w:rsidRPr="00690A26">
        <w:tab/>
        <w:t>NFStatusUnSubscribe</w:t>
      </w:r>
      <w:bookmarkEnd w:id="236"/>
      <w:bookmarkEnd w:id="237"/>
      <w:bookmarkEnd w:id="238"/>
      <w:bookmarkEnd w:id="239"/>
      <w:bookmarkEnd w:id="240"/>
      <w:bookmarkEnd w:id="241"/>
    </w:p>
    <w:p w14:paraId="5E222437" w14:textId="77777777" w:rsidR="00A16735" w:rsidRPr="00690A26" w:rsidRDefault="00A16735" w:rsidP="006F4E24">
      <w:pPr>
        <w:pStyle w:val="Heading5"/>
      </w:pPr>
      <w:bookmarkStart w:id="242" w:name="_Toc24937573"/>
      <w:bookmarkStart w:id="243" w:name="_Toc33962388"/>
      <w:bookmarkStart w:id="244" w:name="_Toc42883150"/>
      <w:bookmarkStart w:id="245" w:name="_Toc49733018"/>
      <w:bookmarkStart w:id="246" w:name="_Toc56690639"/>
      <w:bookmarkStart w:id="247" w:name="_Toc130820678"/>
      <w:r w:rsidRPr="00690A26">
        <w:t>5.2.2.7.1</w:t>
      </w:r>
      <w:r w:rsidRPr="00690A26">
        <w:tab/>
        <w:t>General</w:t>
      </w:r>
      <w:bookmarkEnd w:id="242"/>
      <w:bookmarkEnd w:id="243"/>
      <w:bookmarkEnd w:id="244"/>
      <w:bookmarkEnd w:id="245"/>
      <w:bookmarkEnd w:id="246"/>
      <w:bookmarkEnd w:id="247"/>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8" w:name="_Toc24937574"/>
      <w:bookmarkStart w:id="249" w:name="_Toc33962389"/>
      <w:bookmarkStart w:id="250" w:name="_Toc42883151"/>
      <w:bookmarkStart w:id="251" w:name="_Toc49733019"/>
      <w:bookmarkStart w:id="252" w:name="_Toc56690640"/>
      <w:bookmarkStart w:id="253" w:name="_Toc130820679"/>
      <w:r w:rsidRPr="00690A26">
        <w:t>5.2.2.7.2</w:t>
      </w:r>
      <w:r w:rsidRPr="00690A26">
        <w:tab/>
        <w:t>Subscription removal in the same PLMN</w:t>
      </w:r>
      <w:bookmarkEnd w:id="248"/>
      <w:bookmarkEnd w:id="249"/>
      <w:bookmarkEnd w:id="250"/>
      <w:bookmarkEnd w:id="251"/>
      <w:bookmarkEnd w:id="252"/>
      <w:bookmarkEnd w:id="253"/>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7pt;height:106.65pt" o:ole="">
            <v:imagedata r:id="rId48" o:title=""/>
          </v:shape>
          <o:OLEObject Type="Embed" ProgID="Visio.Drawing.11" ShapeID="_x0000_i1042" DrawAspect="Content" ObjectID="_1741434388" r:id="rId49"/>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4" w:name="_Toc24937575"/>
      <w:bookmarkStart w:id="255" w:name="_Toc33962390"/>
      <w:bookmarkStart w:id="256" w:name="_Toc42883152"/>
      <w:bookmarkStart w:id="257" w:name="_Toc49733020"/>
      <w:bookmarkStart w:id="258" w:name="_Toc56690641"/>
      <w:bookmarkStart w:id="259" w:name="_Toc130820680"/>
      <w:r w:rsidRPr="00690A26">
        <w:lastRenderedPageBreak/>
        <w:t>5.2.2.7.3</w:t>
      </w:r>
      <w:r w:rsidRPr="00690A26">
        <w:tab/>
        <w:t>Subscription removal in a different PLMN</w:t>
      </w:r>
      <w:bookmarkEnd w:id="254"/>
      <w:bookmarkEnd w:id="255"/>
      <w:bookmarkEnd w:id="256"/>
      <w:bookmarkEnd w:id="257"/>
      <w:bookmarkEnd w:id="258"/>
      <w:bookmarkEnd w:id="259"/>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7pt;height:106.65pt" o:ole="">
            <v:imagedata r:id="rId50" o:title=""/>
          </v:shape>
          <o:OLEObject Type="Embed" ProgID="Visio.Drawing.11" ShapeID="_x0000_i1043" DrawAspect="Content" ObjectID="_1741434389" r:id="rId51"/>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0" w:name="_Toc24937576"/>
      <w:bookmarkStart w:id="261" w:name="_Toc33962391"/>
      <w:bookmarkStart w:id="262" w:name="_Toc42883153"/>
      <w:bookmarkStart w:id="263" w:name="_Toc49733021"/>
      <w:bookmarkStart w:id="264" w:name="_Toc56690642"/>
      <w:bookmarkStart w:id="265" w:name="_Toc130820681"/>
      <w:r w:rsidRPr="00690A26">
        <w:t>5.2.2.8</w:t>
      </w:r>
      <w:r w:rsidRPr="00690A26">
        <w:tab/>
        <w:t>NFListRetrieval</w:t>
      </w:r>
      <w:bookmarkEnd w:id="260"/>
      <w:bookmarkEnd w:id="261"/>
      <w:bookmarkEnd w:id="262"/>
      <w:bookmarkEnd w:id="263"/>
      <w:bookmarkEnd w:id="264"/>
      <w:bookmarkEnd w:id="265"/>
    </w:p>
    <w:p w14:paraId="4BD88155" w14:textId="77777777" w:rsidR="00A16735" w:rsidRPr="00690A26" w:rsidRDefault="00A16735" w:rsidP="006F4E24">
      <w:pPr>
        <w:pStyle w:val="Heading5"/>
      </w:pPr>
      <w:bookmarkStart w:id="266" w:name="_Toc24937577"/>
      <w:bookmarkStart w:id="267" w:name="_Toc33962392"/>
      <w:bookmarkStart w:id="268" w:name="_Toc42883154"/>
      <w:bookmarkStart w:id="269" w:name="_Toc49733022"/>
      <w:bookmarkStart w:id="270" w:name="_Toc56690643"/>
      <w:bookmarkStart w:id="271" w:name="_Toc130820682"/>
      <w:r w:rsidRPr="00690A26">
        <w:t>5.2.2.8.1</w:t>
      </w:r>
      <w:r w:rsidRPr="00690A26">
        <w:tab/>
        <w:t>General</w:t>
      </w:r>
      <w:bookmarkEnd w:id="266"/>
      <w:bookmarkEnd w:id="267"/>
      <w:bookmarkEnd w:id="268"/>
      <w:bookmarkEnd w:id="269"/>
      <w:bookmarkEnd w:id="270"/>
      <w:bookmarkEnd w:id="271"/>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7pt;height:106.65pt" o:ole="">
            <v:imagedata r:id="rId52" o:title=""/>
          </v:shape>
          <o:OLEObject Type="Embed" ProgID="Visio.Drawing.11" ShapeID="_x0000_i1044" DrawAspect="Content" ObjectID="_1741434390" r:id="rId53"/>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2" w:name="_Toc24937578"/>
      <w:bookmarkStart w:id="273" w:name="_Toc33962393"/>
      <w:bookmarkStart w:id="274" w:name="_Toc42883155"/>
      <w:bookmarkStart w:id="275" w:name="_Toc49733023"/>
      <w:bookmarkStart w:id="276" w:name="_Toc56690644"/>
      <w:bookmarkStart w:id="277" w:name="_Toc130820683"/>
      <w:r w:rsidRPr="00690A26">
        <w:t>5.2.2.9</w:t>
      </w:r>
      <w:r w:rsidRPr="00690A26">
        <w:tab/>
        <w:t>NFProfileRetrieval</w:t>
      </w:r>
      <w:bookmarkEnd w:id="272"/>
      <w:bookmarkEnd w:id="273"/>
      <w:bookmarkEnd w:id="274"/>
      <w:bookmarkEnd w:id="275"/>
      <w:bookmarkEnd w:id="276"/>
      <w:bookmarkEnd w:id="277"/>
    </w:p>
    <w:p w14:paraId="156808B3" w14:textId="77777777" w:rsidR="00A16735" w:rsidRPr="00690A26" w:rsidRDefault="00A16735" w:rsidP="006F4E24">
      <w:pPr>
        <w:pStyle w:val="Heading5"/>
      </w:pPr>
      <w:bookmarkStart w:id="278" w:name="_Toc24937579"/>
      <w:bookmarkStart w:id="279" w:name="_Toc33962394"/>
      <w:bookmarkStart w:id="280" w:name="_Toc42883156"/>
      <w:bookmarkStart w:id="281" w:name="_Toc49733024"/>
      <w:bookmarkStart w:id="282" w:name="_Toc56690645"/>
      <w:bookmarkStart w:id="283" w:name="_Toc130820684"/>
      <w:r w:rsidRPr="00690A26">
        <w:t>5.2.2.9.1</w:t>
      </w:r>
      <w:r w:rsidRPr="00690A26">
        <w:tab/>
        <w:t>General</w:t>
      </w:r>
      <w:bookmarkEnd w:id="278"/>
      <w:bookmarkEnd w:id="279"/>
      <w:bookmarkEnd w:id="280"/>
      <w:bookmarkEnd w:id="281"/>
      <w:bookmarkEnd w:id="282"/>
      <w:bookmarkEnd w:id="283"/>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7pt;height:106.65pt" o:ole="">
            <v:imagedata r:id="rId54" o:title=""/>
          </v:shape>
          <o:OLEObject Type="Embed" ProgID="Visio.Drawing.11" ShapeID="_x0000_i1045" DrawAspect="Content" ObjectID="_1741434391" r:id="rId55"/>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4" w:name="_Toc24937580"/>
      <w:bookmarkStart w:id="285" w:name="_Toc33962395"/>
      <w:bookmarkStart w:id="286" w:name="_Toc42883157"/>
      <w:bookmarkStart w:id="287" w:name="_Toc49733025"/>
      <w:bookmarkStart w:id="288" w:name="_Toc56690646"/>
      <w:bookmarkStart w:id="289" w:name="_Toc130820685"/>
      <w:r w:rsidRPr="00690A26">
        <w:t>5.3</w:t>
      </w:r>
      <w:r w:rsidRPr="00690A26">
        <w:tab/>
      </w:r>
      <w:r w:rsidRPr="00690A26">
        <w:rPr>
          <w:lang w:eastAsia="zh-CN"/>
        </w:rPr>
        <w:t>Nnrf_NFDiscovery</w:t>
      </w:r>
      <w:r w:rsidRPr="00690A26">
        <w:t xml:space="preserve"> Service</w:t>
      </w:r>
      <w:bookmarkEnd w:id="284"/>
      <w:bookmarkEnd w:id="285"/>
      <w:bookmarkEnd w:id="286"/>
      <w:bookmarkEnd w:id="287"/>
      <w:bookmarkEnd w:id="288"/>
      <w:bookmarkEnd w:id="289"/>
    </w:p>
    <w:p w14:paraId="25088903" w14:textId="77777777" w:rsidR="00A16735" w:rsidRPr="00690A26" w:rsidRDefault="00A16735" w:rsidP="006F4E24">
      <w:pPr>
        <w:pStyle w:val="Heading3"/>
      </w:pPr>
      <w:bookmarkStart w:id="290" w:name="_Toc24937581"/>
      <w:bookmarkStart w:id="291" w:name="_Toc33962396"/>
      <w:bookmarkStart w:id="292" w:name="_Toc42883158"/>
      <w:bookmarkStart w:id="293" w:name="_Toc49733026"/>
      <w:bookmarkStart w:id="294" w:name="_Toc56690647"/>
      <w:bookmarkStart w:id="295" w:name="_Toc130820686"/>
      <w:r w:rsidRPr="00690A26">
        <w:t>5.3.1</w:t>
      </w:r>
      <w:r w:rsidRPr="00690A26">
        <w:tab/>
        <w:t>Service Description</w:t>
      </w:r>
      <w:bookmarkEnd w:id="290"/>
      <w:bookmarkEnd w:id="291"/>
      <w:bookmarkEnd w:id="292"/>
      <w:bookmarkEnd w:id="293"/>
      <w:bookmarkEnd w:id="294"/>
      <w:bookmarkEnd w:id="295"/>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6" w:name="_Toc24937582"/>
      <w:bookmarkStart w:id="297" w:name="_Toc33962397"/>
      <w:bookmarkStart w:id="298" w:name="_Toc42883159"/>
      <w:bookmarkStart w:id="299" w:name="_Toc49733027"/>
      <w:bookmarkStart w:id="300" w:name="_Toc56690648"/>
      <w:bookmarkStart w:id="301" w:name="_Toc130820687"/>
      <w:r w:rsidRPr="00690A26">
        <w:t>5.3.2</w:t>
      </w:r>
      <w:r w:rsidRPr="00690A26">
        <w:tab/>
        <w:t>Service Operations</w:t>
      </w:r>
      <w:bookmarkEnd w:id="296"/>
      <w:bookmarkEnd w:id="297"/>
      <w:bookmarkEnd w:id="298"/>
      <w:bookmarkEnd w:id="299"/>
      <w:bookmarkEnd w:id="300"/>
      <w:bookmarkEnd w:id="301"/>
    </w:p>
    <w:p w14:paraId="4519105A" w14:textId="77777777" w:rsidR="00A16735" w:rsidRPr="00690A26" w:rsidRDefault="00A16735" w:rsidP="006F4E24">
      <w:pPr>
        <w:pStyle w:val="Heading4"/>
      </w:pPr>
      <w:bookmarkStart w:id="302" w:name="_Toc24937583"/>
      <w:bookmarkStart w:id="303" w:name="_Toc33962398"/>
      <w:bookmarkStart w:id="304" w:name="_Toc42883160"/>
      <w:bookmarkStart w:id="305" w:name="_Toc49733028"/>
      <w:bookmarkStart w:id="306" w:name="_Toc56690649"/>
      <w:bookmarkStart w:id="307" w:name="_Toc130820688"/>
      <w:r w:rsidRPr="00690A26">
        <w:t>5.3.2.1</w:t>
      </w:r>
      <w:r w:rsidRPr="00690A26">
        <w:tab/>
        <w:t>Introduction</w:t>
      </w:r>
      <w:bookmarkEnd w:id="302"/>
      <w:bookmarkEnd w:id="303"/>
      <w:bookmarkEnd w:id="304"/>
      <w:bookmarkEnd w:id="305"/>
      <w:bookmarkEnd w:id="306"/>
      <w:bookmarkEnd w:id="307"/>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lastRenderedPageBreak/>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8" w:name="_Toc24937584"/>
      <w:bookmarkStart w:id="309" w:name="_Toc33962399"/>
      <w:bookmarkStart w:id="310" w:name="_Toc42883161"/>
      <w:bookmarkStart w:id="311" w:name="_Toc49733029"/>
      <w:bookmarkStart w:id="312" w:name="_Toc56690650"/>
    </w:p>
    <w:p w14:paraId="10F86EC7" w14:textId="009C7BFA" w:rsidR="0012041E" w:rsidRDefault="0012041E" w:rsidP="0012041E">
      <w:r>
        <w:t>A NRF may be part of an NRF set, whereby all NRF instances of the NRF Set share the same context data (e.g. registered NF profiles, NF status subscriptions). If so, the NF Service Consumer may be configured with the NRF Set ID or it may discover the same in the NRF Bootstrapping response.</w:t>
      </w:r>
    </w:p>
    <w:p w14:paraId="25BE922D" w14:textId="0E4CD45B" w:rsidR="0012041E" w:rsidRDefault="0012041E" w:rsidP="0012041E">
      <w:r>
        <w:t>If the NRF is part of an NRF set, the NF Service Consumer may retrieve the NRF Set Information from the NRF via</w:t>
      </w:r>
      <w:r w:rsidRPr="00B1070C">
        <w:t xml:space="preserve"> the Nnrf_NFDiscovery service</w:t>
      </w:r>
      <w:r>
        <w:t>, which</w:t>
      </w:r>
      <w:r w:rsidRPr="00082A24">
        <w:t xml:space="preserve"> allows to discover the </w:t>
      </w:r>
      <w:r w:rsidRPr="00B6017D">
        <w:t xml:space="preserve">list of NRF instances </w:t>
      </w:r>
      <w:r>
        <w:t>that are</w:t>
      </w:r>
      <w:r w:rsidRPr="00B6017D">
        <w:t xml:space="preserve"> part of the NRF set</w:t>
      </w:r>
      <w:r>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16FCD8DC" w14:textId="347B52D2" w:rsidR="0012041E" w:rsidRDefault="0012041E" w:rsidP="0012041E">
      <w:r>
        <w:t>The NF Service Consumer may register with any of the NRF Instance Id within the NRF Set. If the NRF instance where an NF Service Consumer registered is down, the NF Service Consumer need not re-register to any new NRF instance within the NRF Set. 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4A782F92" w14:textId="77777777" w:rsidR="00A16735" w:rsidRPr="00690A26" w:rsidRDefault="00A16735" w:rsidP="006F4E24">
      <w:pPr>
        <w:pStyle w:val="Heading4"/>
      </w:pPr>
      <w:bookmarkStart w:id="313" w:name="_Toc130820689"/>
      <w:r w:rsidRPr="00690A26">
        <w:t>5.3.2.2</w:t>
      </w:r>
      <w:r w:rsidRPr="00690A26">
        <w:tab/>
        <w:t>NFDiscover</w:t>
      </w:r>
      <w:bookmarkEnd w:id="308"/>
      <w:bookmarkEnd w:id="309"/>
      <w:bookmarkEnd w:id="310"/>
      <w:bookmarkEnd w:id="311"/>
      <w:bookmarkEnd w:id="312"/>
      <w:bookmarkEnd w:id="313"/>
    </w:p>
    <w:p w14:paraId="7FC5CD20" w14:textId="77777777" w:rsidR="00A16735" w:rsidRPr="00690A26" w:rsidRDefault="00A16735" w:rsidP="006F4E24">
      <w:pPr>
        <w:pStyle w:val="Heading5"/>
      </w:pPr>
      <w:bookmarkStart w:id="314" w:name="_Toc24937585"/>
      <w:bookmarkStart w:id="315" w:name="_Toc33962400"/>
      <w:bookmarkStart w:id="316" w:name="_Toc42883162"/>
      <w:bookmarkStart w:id="317" w:name="_Toc49733030"/>
      <w:bookmarkStart w:id="318" w:name="_Toc56690651"/>
      <w:bookmarkStart w:id="319" w:name="_Toc130820690"/>
      <w:r w:rsidRPr="00690A26">
        <w:t>5.3.2.2.1</w:t>
      </w:r>
      <w:r w:rsidRPr="00690A26">
        <w:tab/>
        <w:t>General</w:t>
      </w:r>
      <w:bookmarkEnd w:id="314"/>
      <w:bookmarkEnd w:id="315"/>
      <w:bookmarkEnd w:id="316"/>
      <w:bookmarkEnd w:id="317"/>
      <w:bookmarkEnd w:id="318"/>
      <w:bookmarkEnd w:id="319"/>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lastRenderedPageBreak/>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0" w:name="_Toc24937586"/>
      <w:bookmarkStart w:id="321" w:name="_Toc33962401"/>
      <w:bookmarkStart w:id="322" w:name="_Toc42883163"/>
      <w:bookmarkStart w:id="323" w:name="_Toc49733031"/>
      <w:bookmarkStart w:id="324"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25" w:name="_Toc130820691"/>
      <w:r w:rsidRPr="00690A26">
        <w:t>5.3.2.2.2</w:t>
      </w:r>
      <w:r w:rsidRPr="00690A26">
        <w:tab/>
        <w:t>Service Discovery in the same PLMN</w:t>
      </w:r>
      <w:bookmarkEnd w:id="320"/>
      <w:bookmarkEnd w:id="321"/>
      <w:bookmarkEnd w:id="322"/>
      <w:bookmarkEnd w:id="323"/>
      <w:bookmarkEnd w:id="324"/>
      <w:bookmarkEnd w:id="325"/>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7pt;height:106.65pt" o:ole="">
            <v:imagedata r:id="rId56" o:title=""/>
          </v:shape>
          <o:OLEObject Type="Embed" ProgID="Visio.Drawing.11" ShapeID="_x0000_i1046" DrawAspect="Content" ObjectID="_1741434392" r:id="rId57"/>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5C2E17F7" w14:textId="2098FA12"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lastRenderedPageBreak/>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26" w:name="_Toc24937587"/>
      <w:bookmarkStart w:id="327" w:name="_Toc33962402"/>
      <w:bookmarkStart w:id="328" w:name="_Toc42883164"/>
      <w:bookmarkStart w:id="329" w:name="_Toc49733032"/>
      <w:bookmarkStart w:id="330" w:name="_Toc56690653"/>
      <w:bookmarkStart w:id="331" w:name="_Toc130820692"/>
      <w:r w:rsidRPr="00690A26">
        <w:t>5.3.2.2.3</w:t>
      </w:r>
      <w:r w:rsidRPr="00690A26">
        <w:tab/>
        <w:t>Service Discovery in a different PLMN</w:t>
      </w:r>
      <w:bookmarkEnd w:id="326"/>
      <w:bookmarkEnd w:id="327"/>
      <w:bookmarkEnd w:id="328"/>
      <w:bookmarkEnd w:id="329"/>
      <w:bookmarkEnd w:id="330"/>
      <w:bookmarkEnd w:id="331"/>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7pt;height:106.65pt" o:ole="">
            <v:imagedata r:id="rId58" o:title=""/>
          </v:shape>
          <o:OLEObject Type="Embed" ProgID="Visio.Drawing.11" ShapeID="_x0000_i1047" DrawAspect="Content" ObjectID="_1741434393" r:id="rId59"/>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2" w:name="_Toc24937588"/>
      <w:bookmarkStart w:id="333" w:name="_Toc33962403"/>
      <w:bookmarkStart w:id="334" w:name="_Toc42883165"/>
      <w:bookmarkStart w:id="335" w:name="_Toc49733033"/>
      <w:bookmarkStart w:id="336" w:name="_Toc56690654"/>
      <w:bookmarkStart w:id="337" w:name="_Toc130820693"/>
      <w:r w:rsidRPr="00690A26">
        <w:t>5.3.2.2.4</w:t>
      </w:r>
      <w:r w:rsidRPr="00690A26">
        <w:tab/>
        <w:t xml:space="preserve">Service Discovery </w:t>
      </w:r>
      <w:r w:rsidRPr="00690A26">
        <w:rPr>
          <w:rFonts w:hint="eastAsia"/>
          <w:lang w:eastAsia="zh-CN"/>
        </w:rPr>
        <w:t>with intermediate redirecting NRF</w:t>
      </w:r>
      <w:bookmarkEnd w:id="332"/>
      <w:bookmarkEnd w:id="333"/>
      <w:bookmarkEnd w:id="334"/>
      <w:bookmarkEnd w:id="335"/>
      <w:bookmarkEnd w:id="336"/>
      <w:bookmarkEnd w:id="337"/>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6pt;height:218.05pt" o:ole="">
            <v:imagedata r:id="rId60" o:title=""/>
          </v:shape>
          <o:OLEObject Type="Embed" ProgID="Visio.Drawing.11" ShapeID="_x0000_i1048" DrawAspect="Content" ObjectID="_1741434394" r:id="rId61"/>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lastRenderedPageBreak/>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8" w:name="_Toc24937589"/>
      <w:bookmarkStart w:id="339" w:name="_Toc33962404"/>
      <w:bookmarkStart w:id="340" w:name="_Toc42883166"/>
      <w:bookmarkStart w:id="341" w:name="_Toc49733034"/>
      <w:bookmarkStart w:id="342" w:name="_Toc56690655"/>
      <w:bookmarkStart w:id="343" w:name="_Toc130820694"/>
      <w:r w:rsidRPr="00690A26">
        <w:t>5.3.2.2.5</w:t>
      </w:r>
      <w:r w:rsidRPr="00690A26">
        <w:tab/>
        <w:t xml:space="preserve">Service Discovery </w:t>
      </w:r>
      <w:r w:rsidRPr="00690A26">
        <w:rPr>
          <w:rFonts w:hint="eastAsia"/>
          <w:lang w:eastAsia="zh-CN"/>
        </w:rPr>
        <w:t>with intermediate forwarding NRF</w:t>
      </w:r>
      <w:bookmarkEnd w:id="338"/>
      <w:bookmarkEnd w:id="339"/>
      <w:bookmarkEnd w:id="340"/>
      <w:bookmarkEnd w:id="341"/>
      <w:bookmarkEnd w:id="342"/>
      <w:bookmarkEnd w:id="343"/>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6pt;height:171.85pt" o:ole="">
            <v:imagedata r:id="rId62" o:title=""/>
          </v:shape>
          <o:OLEObject Type="Embed" ProgID="Visio.Drawing.11" ShapeID="_x0000_i1049" DrawAspect="Content" ObjectID="_1741434395" r:id="rId63"/>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lastRenderedPageBreak/>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4" w:name="_Toc98495145"/>
      <w:bookmarkStart w:id="345" w:name="_Toc51871493"/>
      <w:bookmarkStart w:id="346" w:name="_Toc56690656"/>
      <w:bookmarkStart w:id="347" w:name="_Toc24937590"/>
      <w:bookmarkStart w:id="348" w:name="_Toc33962405"/>
      <w:bookmarkStart w:id="349" w:name="_Toc42883167"/>
      <w:bookmarkStart w:id="350" w:name="_Toc49733035"/>
      <w:bookmarkStart w:id="351" w:name="_Toc130820695"/>
      <w:r w:rsidRPr="00690A26">
        <w:t>5.3.2.2.</w:t>
      </w:r>
      <w:r>
        <w:t>6</w:t>
      </w:r>
      <w:r w:rsidRPr="00690A26">
        <w:tab/>
        <w:t xml:space="preserve">Service Discovery </w:t>
      </w:r>
      <w:bookmarkEnd w:id="344"/>
      <w:r>
        <w:t>with resolution of the target PLMN</w:t>
      </w:r>
      <w:bookmarkEnd w:id="351"/>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45pt;height:180pt" o:ole="">
            <v:imagedata r:id="rId64" o:title=""/>
          </v:shape>
          <o:OLEObject Type="Embed" ProgID="Visio.Drawing.11" ShapeID="_x0000_i1050" DrawAspect="Content" ObjectID="_1741434396" r:id="rId65"/>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lastRenderedPageBreak/>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2" w:name="_Toc130820696"/>
      <w:r w:rsidRPr="00690A26">
        <w:t>5.3.2.</w:t>
      </w:r>
      <w:r>
        <w:t>3</w:t>
      </w:r>
      <w:r w:rsidRPr="00690A26">
        <w:tab/>
      </w:r>
      <w:bookmarkEnd w:id="345"/>
      <w:r>
        <w:t>SCPDomainRoutingInfoGet</w:t>
      </w:r>
      <w:bookmarkEnd w:id="346"/>
      <w:bookmarkEnd w:id="352"/>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45pt;height:106.65pt" o:ole="">
            <v:imagedata r:id="rId66" o:title=""/>
          </v:shape>
          <o:OLEObject Type="Embed" ProgID="Visio.Drawing.11" ShapeID="_x0000_i1051" DrawAspect="Content" ObjectID="_1741434397" r:id="rId67"/>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3" w:name="_Toc51871468"/>
      <w:bookmarkStart w:id="354"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45pt;height:106.65pt" o:ole="">
            <v:imagedata r:id="rId68" o:title=""/>
          </v:shape>
          <o:OLEObject Type="Embed" ProgID="Visio.Drawing.11" ShapeID="_x0000_i1052" DrawAspect="Content" ObjectID="_1741434398" r:id="rId69"/>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lastRenderedPageBreak/>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5" w:name="_Toc130820697"/>
      <w:r w:rsidRPr="00690A26">
        <w:t>5.</w:t>
      </w:r>
      <w:r>
        <w:t>3</w:t>
      </w:r>
      <w:r w:rsidRPr="00690A26">
        <w:t>.2.</w:t>
      </w:r>
      <w:r>
        <w:t>4</w:t>
      </w:r>
      <w:r w:rsidRPr="00690A26">
        <w:tab/>
      </w:r>
      <w:r>
        <w:t>SCPDomainRoutingInfo</w:t>
      </w:r>
      <w:r w:rsidRPr="00690A26">
        <w:t>Subscribe</w:t>
      </w:r>
      <w:bookmarkEnd w:id="353"/>
      <w:bookmarkEnd w:id="354"/>
      <w:bookmarkEnd w:id="355"/>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1pt;height:2in" o:ole="">
            <v:imagedata r:id="rId70" o:title=""/>
          </v:shape>
          <o:OLEObject Type="Embed" ProgID="Visio.Drawing.11" ShapeID="_x0000_i1053" DrawAspect="Content" ObjectID="_1741434399" r:id="rId71"/>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6"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6"/>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7"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8" w:name="_Toc51871476"/>
      <w:bookmarkStart w:id="359" w:name="_Toc56690658"/>
      <w:bookmarkStart w:id="360" w:name="_Toc130820698"/>
      <w:bookmarkEnd w:id="357"/>
      <w:r w:rsidRPr="00690A26">
        <w:t>5.</w:t>
      </w:r>
      <w:r>
        <w:t>3</w:t>
      </w:r>
      <w:r w:rsidRPr="00690A26">
        <w:t>.2.</w:t>
      </w:r>
      <w:r>
        <w:t>5</w:t>
      </w:r>
      <w:r w:rsidRPr="00690A26">
        <w:tab/>
      </w:r>
      <w:r>
        <w:t>SCPDomainRoutingInfo</w:t>
      </w:r>
      <w:r w:rsidRPr="00690A26">
        <w:t>Notify</w:t>
      </w:r>
      <w:bookmarkEnd w:id="358"/>
      <w:bookmarkEnd w:id="359"/>
      <w:bookmarkEnd w:id="360"/>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45pt;height:106.65pt" o:ole="">
            <v:imagedata r:id="rId72" o:title=""/>
          </v:shape>
          <o:OLEObject Type="Embed" ProgID="Visio.Drawing.11" ShapeID="_x0000_i1054" DrawAspect="Content" ObjectID="_1741434400" r:id="rId73"/>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lastRenderedPageBreak/>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61" w:name="_Toc51871481"/>
      <w:bookmarkStart w:id="362" w:name="_Toc56690659"/>
      <w:bookmarkStart w:id="363" w:name="_Toc130820699"/>
      <w:r w:rsidRPr="00690A26">
        <w:t>5.</w:t>
      </w:r>
      <w:r>
        <w:t>3</w:t>
      </w:r>
      <w:r w:rsidRPr="00690A26">
        <w:t>.2.</w:t>
      </w:r>
      <w:r>
        <w:t>6</w:t>
      </w:r>
      <w:r w:rsidRPr="00690A26">
        <w:tab/>
      </w:r>
      <w:r>
        <w:t>SCPDomainRoutingInfo</w:t>
      </w:r>
      <w:r w:rsidRPr="00690A26">
        <w:t>UnSubscribe</w:t>
      </w:r>
      <w:bookmarkEnd w:id="361"/>
      <w:bookmarkEnd w:id="362"/>
      <w:bookmarkEnd w:id="363"/>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45pt;height:106.65pt" o:ole="">
            <v:imagedata r:id="rId74" o:title=""/>
          </v:shape>
          <o:OLEObject Type="Embed" ProgID="Visio.Drawing.11" ShapeID="_x0000_i1055" DrawAspect="Content" ObjectID="_1741434401" r:id="rId75"/>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4" w:name="_Toc56690660"/>
      <w:bookmarkStart w:id="365" w:name="_Toc130820700"/>
      <w:r w:rsidRPr="00690A26">
        <w:t>5.4</w:t>
      </w:r>
      <w:r w:rsidRPr="00690A26">
        <w:tab/>
        <w:t>Nnrf_AccessToken Service</w:t>
      </w:r>
      <w:bookmarkEnd w:id="347"/>
      <w:bookmarkEnd w:id="348"/>
      <w:bookmarkEnd w:id="349"/>
      <w:bookmarkEnd w:id="350"/>
      <w:bookmarkEnd w:id="364"/>
      <w:bookmarkEnd w:id="365"/>
    </w:p>
    <w:p w14:paraId="2F36A005" w14:textId="77777777" w:rsidR="00A16735" w:rsidRPr="00690A26" w:rsidRDefault="00A16735" w:rsidP="006F4E24">
      <w:pPr>
        <w:pStyle w:val="Heading3"/>
      </w:pPr>
      <w:bookmarkStart w:id="366" w:name="_Toc24937591"/>
      <w:bookmarkStart w:id="367" w:name="_Toc33962406"/>
      <w:bookmarkStart w:id="368" w:name="_Toc42883168"/>
      <w:bookmarkStart w:id="369" w:name="_Toc49733036"/>
      <w:bookmarkStart w:id="370" w:name="_Toc56690661"/>
      <w:bookmarkStart w:id="371" w:name="_Toc130820701"/>
      <w:r w:rsidRPr="00690A26">
        <w:t>5.4.1</w:t>
      </w:r>
      <w:r w:rsidRPr="00690A26">
        <w:tab/>
        <w:t>Service Description</w:t>
      </w:r>
      <w:bookmarkEnd w:id="366"/>
      <w:bookmarkEnd w:id="367"/>
      <w:bookmarkEnd w:id="368"/>
      <w:bookmarkEnd w:id="369"/>
      <w:bookmarkEnd w:id="370"/>
      <w:bookmarkEnd w:id="371"/>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2" w:name="_Toc24937592"/>
      <w:bookmarkStart w:id="373" w:name="_Toc33962407"/>
      <w:bookmarkStart w:id="374" w:name="_Toc42883169"/>
      <w:bookmarkStart w:id="375" w:name="_Toc49733037"/>
      <w:bookmarkStart w:id="376" w:name="_Toc56690662"/>
      <w:bookmarkStart w:id="377" w:name="_Toc130820702"/>
      <w:r w:rsidRPr="00690A26">
        <w:t>5.4.2</w:t>
      </w:r>
      <w:r w:rsidRPr="00690A26">
        <w:tab/>
        <w:t>Service Operations</w:t>
      </w:r>
      <w:bookmarkEnd w:id="372"/>
      <w:bookmarkEnd w:id="373"/>
      <w:bookmarkEnd w:id="374"/>
      <w:bookmarkEnd w:id="375"/>
      <w:bookmarkEnd w:id="376"/>
      <w:bookmarkEnd w:id="377"/>
    </w:p>
    <w:p w14:paraId="4C86ED9A" w14:textId="77777777" w:rsidR="00A16735" w:rsidRPr="00690A26" w:rsidRDefault="00A16735" w:rsidP="006F4E24">
      <w:pPr>
        <w:pStyle w:val="Heading4"/>
      </w:pPr>
      <w:bookmarkStart w:id="378" w:name="_Toc24937593"/>
      <w:bookmarkStart w:id="379" w:name="_Toc33962408"/>
      <w:bookmarkStart w:id="380" w:name="_Toc42883170"/>
      <w:bookmarkStart w:id="381" w:name="_Toc49733038"/>
      <w:bookmarkStart w:id="382" w:name="_Toc56690663"/>
      <w:bookmarkStart w:id="383" w:name="_Toc130820703"/>
      <w:r w:rsidRPr="00690A26">
        <w:t>5.4.2.1</w:t>
      </w:r>
      <w:r w:rsidRPr="00690A26">
        <w:tab/>
        <w:t>Introduction</w:t>
      </w:r>
      <w:bookmarkEnd w:id="378"/>
      <w:bookmarkEnd w:id="379"/>
      <w:bookmarkEnd w:id="380"/>
      <w:bookmarkEnd w:id="381"/>
      <w:bookmarkEnd w:id="382"/>
      <w:bookmarkEnd w:id="383"/>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4" w:name="_Toc24937594"/>
      <w:bookmarkStart w:id="385" w:name="_Toc33962409"/>
      <w:bookmarkStart w:id="386" w:name="_Toc42883171"/>
      <w:bookmarkStart w:id="387" w:name="_Toc49733039"/>
      <w:bookmarkStart w:id="388" w:name="_Toc56690664"/>
      <w:bookmarkStart w:id="389" w:name="_Toc130820704"/>
      <w:r w:rsidRPr="00690A26">
        <w:lastRenderedPageBreak/>
        <w:t>5.4.2.2</w:t>
      </w:r>
      <w:r w:rsidRPr="00690A26">
        <w:tab/>
        <w:t>Get (Access Token Request)</w:t>
      </w:r>
      <w:bookmarkEnd w:id="384"/>
      <w:bookmarkEnd w:id="385"/>
      <w:bookmarkEnd w:id="386"/>
      <w:bookmarkEnd w:id="387"/>
      <w:bookmarkEnd w:id="388"/>
      <w:bookmarkEnd w:id="389"/>
    </w:p>
    <w:p w14:paraId="6DEC5079" w14:textId="77777777" w:rsidR="00A16735" w:rsidRPr="00690A26" w:rsidRDefault="00A16735" w:rsidP="006F4E24">
      <w:pPr>
        <w:pStyle w:val="Heading5"/>
      </w:pPr>
      <w:bookmarkStart w:id="390" w:name="_Toc24937595"/>
      <w:bookmarkStart w:id="391" w:name="_Toc33962410"/>
      <w:bookmarkStart w:id="392" w:name="_Toc42883172"/>
      <w:bookmarkStart w:id="393" w:name="_Toc49733040"/>
      <w:bookmarkStart w:id="394" w:name="_Toc56690665"/>
      <w:bookmarkStart w:id="395" w:name="_Toc130820705"/>
      <w:r w:rsidRPr="00690A26">
        <w:t>5.4.2.2.1</w:t>
      </w:r>
      <w:r w:rsidRPr="00690A26">
        <w:tab/>
        <w:t>General</w:t>
      </w:r>
      <w:bookmarkEnd w:id="390"/>
      <w:bookmarkEnd w:id="391"/>
      <w:bookmarkEnd w:id="392"/>
      <w:bookmarkEnd w:id="393"/>
      <w:bookmarkEnd w:id="394"/>
      <w:bookmarkEnd w:id="395"/>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7pt;height:106.65pt" o:ole="">
            <v:imagedata r:id="rId76" o:title=""/>
          </v:shape>
          <o:OLEObject Type="Embed" ProgID="Visio.Drawing.11" ShapeID="_x0000_i1056" DrawAspect="Content" ObjectID="_1741434402" r:id="rId77"/>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6"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6"/>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97" w:name="_PERM_MCCTEMPBM_CRPT88420023___3"/>
      <w:r>
        <w:t>The request may additionally contain:</w:t>
      </w:r>
    </w:p>
    <w:bookmarkEnd w:id="397"/>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8"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lastRenderedPageBreak/>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8"/>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9"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0" w:name="_PERM_MCCTEMPBM_CRPT88420026___3"/>
      <w:bookmarkEnd w:id="399"/>
      <w:r w:rsidRPr="00690A26">
        <w:t>The digitally signed access token shall be converted to the JWS Compact Serialization encoding as a string as specified in clause 7.1 of IETF RFC 7515 [24].</w:t>
      </w:r>
    </w:p>
    <w:bookmarkEnd w:id="400"/>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401" w:name="_Toc24937596"/>
      <w:bookmarkStart w:id="402" w:name="_Toc33962411"/>
      <w:bookmarkStart w:id="403" w:name="_Toc42883173"/>
      <w:bookmarkStart w:id="404" w:name="_Toc49733041"/>
      <w:bookmarkStart w:id="405" w:name="_Toc56690666"/>
      <w:bookmarkStart w:id="406" w:name="_Toc130820706"/>
      <w:r w:rsidRPr="00690A26">
        <w:t>5.4.2.2.2</w:t>
      </w:r>
      <w:r w:rsidRPr="00690A26">
        <w:tab/>
        <w:t>Access Token request with intermediate forwarding NRF</w:t>
      </w:r>
      <w:bookmarkEnd w:id="401"/>
      <w:bookmarkEnd w:id="402"/>
      <w:bookmarkEnd w:id="403"/>
      <w:bookmarkEnd w:id="404"/>
      <w:bookmarkEnd w:id="405"/>
      <w:bookmarkEnd w:id="406"/>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1pt;height:126.35pt" o:ole="">
            <v:imagedata r:id="rId78" o:title=""/>
          </v:shape>
          <o:OLEObject Type="Embed" ProgID="Visio.Drawing.11" ShapeID="_x0000_i1057" DrawAspect="Content" ObjectID="_1741434403" r:id="rId79"/>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 xml:space="preserve">replacing the originator of the service </w:t>
      </w:r>
      <w:r w:rsidRPr="00690A26">
        <w:lastRenderedPageBreak/>
        <w:t>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7"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7"/>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8" w:name="_Toc24937597"/>
      <w:bookmarkStart w:id="409" w:name="_Toc33962412"/>
      <w:bookmarkStart w:id="410" w:name="_Toc42883174"/>
      <w:bookmarkStart w:id="411" w:name="_Toc49733042"/>
      <w:bookmarkStart w:id="412" w:name="_Toc56690667"/>
      <w:bookmarkStart w:id="413" w:name="_Toc130820707"/>
      <w:r w:rsidRPr="00690A26">
        <w:t>5.4.2.2.3</w:t>
      </w:r>
      <w:r w:rsidRPr="00690A26">
        <w:tab/>
        <w:t>Access Token request with intermediate redirecting NRF</w:t>
      </w:r>
      <w:bookmarkEnd w:id="408"/>
      <w:bookmarkEnd w:id="409"/>
      <w:bookmarkEnd w:id="410"/>
      <w:bookmarkEnd w:id="411"/>
      <w:bookmarkEnd w:id="412"/>
      <w:bookmarkEnd w:id="413"/>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1pt;height:150.8pt" o:ole="">
            <v:imagedata r:id="rId80" o:title=""/>
          </v:shape>
          <o:OLEObject Type="Embed" ProgID="Visio.Drawing.11" ShapeID="_x0000_i1058" DrawAspect="Content" ObjectID="_1741434404" r:id="rId81"/>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lastRenderedPageBreak/>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4" w:name="_Toc24937598"/>
      <w:bookmarkStart w:id="415" w:name="_Toc33962413"/>
      <w:bookmarkStart w:id="416" w:name="_Toc42883175"/>
      <w:bookmarkStart w:id="417" w:name="_Toc49733043"/>
      <w:bookmarkStart w:id="418" w:name="_Toc56690668"/>
      <w:bookmarkStart w:id="419" w:name="_Toc130820708"/>
      <w:r w:rsidRPr="00690A26">
        <w:t>5.5</w:t>
      </w:r>
      <w:r w:rsidRPr="00690A26">
        <w:tab/>
        <w:t>Nnrf_Bootstrapping Service</w:t>
      </w:r>
      <w:bookmarkEnd w:id="414"/>
      <w:bookmarkEnd w:id="415"/>
      <w:bookmarkEnd w:id="416"/>
      <w:bookmarkEnd w:id="417"/>
      <w:bookmarkEnd w:id="418"/>
      <w:bookmarkEnd w:id="419"/>
    </w:p>
    <w:p w14:paraId="6FE2745C" w14:textId="77777777" w:rsidR="00A16735" w:rsidRPr="00690A26" w:rsidRDefault="00A16735" w:rsidP="006F4E24">
      <w:pPr>
        <w:pStyle w:val="Heading3"/>
      </w:pPr>
      <w:bookmarkStart w:id="420" w:name="_Toc11336181"/>
      <w:bookmarkStart w:id="421" w:name="_Toc24937599"/>
      <w:bookmarkStart w:id="422" w:name="_Toc33962414"/>
      <w:bookmarkStart w:id="423" w:name="_Toc42883176"/>
      <w:bookmarkStart w:id="424" w:name="_Toc49733044"/>
      <w:bookmarkStart w:id="425" w:name="_Toc56690669"/>
      <w:bookmarkStart w:id="426" w:name="_Toc130820709"/>
      <w:r w:rsidRPr="00690A26">
        <w:t>5.5.1</w:t>
      </w:r>
      <w:r w:rsidRPr="00690A26">
        <w:tab/>
        <w:t>Service Description</w:t>
      </w:r>
      <w:bookmarkEnd w:id="420"/>
      <w:bookmarkEnd w:id="421"/>
      <w:bookmarkEnd w:id="422"/>
      <w:bookmarkEnd w:id="423"/>
      <w:bookmarkEnd w:id="424"/>
      <w:bookmarkEnd w:id="425"/>
      <w:bookmarkEnd w:id="426"/>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7" w:name="_Toc11336182"/>
      <w:bookmarkStart w:id="428" w:name="_Toc24937600"/>
      <w:bookmarkStart w:id="429" w:name="_Toc33962415"/>
      <w:bookmarkStart w:id="430" w:name="_Toc42883177"/>
      <w:bookmarkStart w:id="431" w:name="_Toc49733045"/>
      <w:bookmarkStart w:id="432" w:name="_Toc56690670"/>
      <w:bookmarkStart w:id="433" w:name="_Toc130820710"/>
      <w:r w:rsidRPr="00690A26">
        <w:t>5.5.2</w:t>
      </w:r>
      <w:r w:rsidRPr="00690A26">
        <w:tab/>
        <w:t>Service Operations</w:t>
      </w:r>
      <w:bookmarkEnd w:id="427"/>
      <w:bookmarkEnd w:id="428"/>
      <w:bookmarkEnd w:id="429"/>
      <w:bookmarkEnd w:id="430"/>
      <w:bookmarkEnd w:id="431"/>
      <w:bookmarkEnd w:id="432"/>
      <w:bookmarkEnd w:id="433"/>
    </w:p>
    <w:p w14:paraId="465E6EB7" w14:textId="77777777" w:rsidR="00A16735" w:rsidRPr="00690A26" w:rsidRDefault="00A16735" w:rsidP="006F4E24">
      <w:pPr>
        <w:pStyle w:val="Heading4"/>
      </w:pPr>
      <w:bookmarkStart w:id="434" w:name="_Toc11336183"/>
      <w:bookmarkStart w:id="435" w:name="_Toc24937601"/>
      <w:bookmarkStart w:id="436" w:name="_Toc33962416"/>
      <w:bookmarkStart w:id="437" w:name="_Toc42883178"/>
      <w:bookmarkStart w:id="438" w:name="_Toc49733046"/>
      <w:bookmarkStart w:id="439" w:name="_Toc56690671"/>
      <w:bookmarkStart w:id="440" w:name="_Toc130820711"/>
      <w:r w:rsidRPr="00690A26">
        <w:t>5.5.2.1</w:t>
      </w:r>
      <w:r w:rsidRPr="00690A26">
        <w:tab/>
        <w:t>Introduction</w:t>
      </w:r>
      <w:bookmarkEnd w:id="434"/>
      <w:bookmarkEnd w:id="435"/>
      <w:bookmarkEnd w:id="436"/>
      <w:bookmarkEnd w:id="437"/>
      <w:bookmarkEnd w:id="438"/>
      <w:bookmarkEnd w:id="439"/>
      <w:bookmarkEnd w:id="440"/>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41" w:name="_Toc11336184"/>
      <w:bookmarkStart w:id="442" w:name="_Toc24937602"/>
      <w:bookmarkStart w:id="443" w:name="_Toc33962417"/>
      <w:bookmarkStart w:id="444" w:name="_Toc42883179"/>
      <w:bookmarkStart w:id="445" w:name="_Toc49733047"/>
      <w:bookmarkStart w:id="446" w:name="_Toc56690672"/>
      <w:bookmarkStart w:id="447" w:name="_Toc130820712"/>
      <w:r w:rsidRPr="00690A26">
        <w:t>5.5.2.2</w:t>
      </w:r>
      <w:r w:rsidRPr="00690A26">
        <w:tab/>
        <w:t>Get</w:t>
      </w:r>
      <w:bookmarkEnd w:id="441"/>
      <w:bookmarkEnd w:id="442"/>
      <w:bookmarkEnd w:id="443"/>
      <w:bookmarkEnd w:id="444"/>
      <w:bookmarkEnd w:id="445"/>
      <w:bookmarkEnd w:id="446"/>
      <w:bookmarkEnd w:id="447"/>
    </w:p>
    <w:p w14:paraId="46D07121" w14:textId="77777777" w:rsidR="00A16735" w:rsidRPr="00690A26" w:rsidRDefault="00A16735" w:rsidP="006F4E24">
      <w:pPr>
        <w:pStyle w:val="Heading5"/>
      </w:pPr>
      <w:bookmarkStart w:id="448" w:name="_Toc11336185"/>
      <w:bookmarkStart w:id="449" w:name="_Toc24937603"/>
      <w:bookmarkStart w:id="450" w:name="_Toc33962418"/>
      <w:bookmarkStart w:id="451" w:name="_Toc42883180"/>
      <w:bookmarkStart w:id="452" w:name="_Toc49733048"/>
      <w:bookmarkStart w:id="453" w:name="_Toc56690673"/>
      <w:bookmarkStart w:id="454" w:name="_Toc130820713"/>
      <w:r w:rsidRPr="00690A26">
        <w:t>5.5.2.2.1</w:t>
      </w:r>
      <w:r w:rsidRPr="00690A26">
        <w:tab/>
        <w:t>General</w:t>
      </w:r>
      <w:bookmarkEnd w:id="448"/>
      <w:bookmarkEnd w:id="449"/>
      <w:bookmarkEnd w:id="450"/>
      <w:bookmarkEnd w:id="451"/>
      <w:bookmarkEnd w:id="452"/>
      <w:bookmarkEnd w:id="453"/>
      <w:bookmarkEnd w:id="454"/>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45pt;height:107.3pt" o:ole="">
            <v:imagedata r:id="rId82" o:title=""/>
          </v:shape>
          <o:OLEObject Type="Embed" ProgID="Visio.Drawing.11" ShapeID="_x0000_i1059" DrawAspect="Content" ObjectID="_1741434405" r:id="rId83"/>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5" w:name="_PERM_MCCTEMPBM_CRPT88420028___3"/>
      <w:r w:rsidRPr="00690A26">
        <w:t>The "Bootstrapping Endpoint" URI shall be</w:t>
      </w:r>
      <w:r w:rsidR="0074751E">
        <w:t xml:space="preserve"> constructed as</w:t>
      </w:r>
      <w:r w:rsidRPr="00690A26">
        <w:t>:</w:t>
      </w:r>
    </w:p>
    <w:bookmarkEnd w:id="455"/>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56"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56"/>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lastRenderedPageBreak/>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7" w:name="_Toc24937604"/>
      <w:bookmarkStart w:id="458" w:name="_Toc33962419"/>
      <w:bookmarkStart w:id="459" w:name="_Toc42883181"/>
      <w:bookmarkStart w:id="460" w:name="_Toc49733049"/>
      <w:bookmarkStart w:id="461" w:name="_Toc56690674"/>
      <w:bookmarkStart w:id="462" w:name="_Toc130820714"/>
      <w:r w:rsidRPr="00690A26">
        <w:rPr>
          <w:rFonts w:hint="eastAsia"/>
          <w:lang w:eastAsia="zh-CN"/>
        </w:rPr>
        <w:t>6</w:t>
      </w:r>
      <w:r w:rsidRPr="00690A26">
        <w:tab/>
      </w:r>
      <w:r w:rsidRPr="00690A26">
        <w:rPr>
          <w:lang w:eastAsia="zh-CN"/>
        </w:rPr>
        <w:t>API Definitions</w:t>
      </w:r>
      <w:bookmarkEnd w:id="457"/>
      <w:bookmarkEnd w:id="458"/>
      <w:bookmarkEnd w:id="459"/>
      <w:bookmarkEnd w:id="460"/>
      <w:bookmarkEnd w:id="461"/>
      <w:bookmarkEnd w:id="462"/>
    </w:p>
    <w:p w14:paraId="78285817" w14:textId="77777777" w:rsidR="00A16735" w:rsidRPr="00690A26" w:rsidRDefault="00A16735" w:rsidP="006F4E24">
      <w:pPr>
        <w:pStyle w:val="Heading2"/>
        <w:rPr>
          <w:lang w:eastAsia="zh-CN"/>
        </w:rPr>
      </w:pPr>
      <w:bookmarkStart w:id="463" w:name="_Toc24937605"/>
      <w:bookmarkStart w:id="464" w:name="_Toc33962420"/>
      <w:bookmarkStart w:id="465" w:name="_Toc42883182"/>
      <w:bookmarkStart w:id="466" w:name="_Toc49733050"/>
      <w:bookmarkStart w:id="467" w:name="_Toc56690675"/>
      <w:bookmarkStart w:id="468" w:name="_Toc130820715"/>
      <w:r w:rsidRPr="00690A26">
        <w:rPr>
          <w:rFonts w:hint="eastAsia"/>
          <w:lang w:eastAsia="zh-CN"/>
        </w:rPr>
        <w:t>6</w:t>
      </w:r>
      <w:r w:rsidRPr="00690A26">
        <w:t>.1</w:t>
      </w:r>
      <w:r w:rsidRPr="00690A26">
        <w:tab/>
        <w:t>Nnrf_NFManagement Service API</w:t>
      </w:r>
      <w:bookmarkEnd w:id="463"/>
      <w:bookmarkEnd w:id="464"/>
      <w:bookmarkEnd w:id="465"/>
      <w:bookmarkEnd w:id="466"/>
      <w:bookmarkEnd w:id="467"/>
      <w:bookmarkEnd w:id="468"/>
    </w:p>
    <w:p w14:paraId="3EC855F4" w14:textId="77777777" w:rsidR="00A16735" w:rsidRPr="00690A26" w:rsidRDefault="00A16735" w:rsidP="006F4E24">
      <w:pPr>
        <w:pStyle w:val="Heading3"/>
      </w:pPr>
      <w:bookmarkStart w:id="469" w:name="_Toc24937606"/>
      <w:bookmarkStart w:id="470" w:name="_Toc33962421"/>
      <w:bookmarkStart w:id="471" w:name="_Toc42883183"/>
      <w:bookmarkStart w:id="472" w:name="_Toc49733051"/>
      <w:bookmarkStart w:id="473" w:name="_Toc56690676"/>
      <w:bookmarkStart w:id="474" w:name="_Toc130820716"/>
      <w:r w:rsidRPr="00690A26">
        <w:t>6.1.1</w:t>
      </w:r>
      <w:r w:rsidRPr="00690A26">
        <w:tab/>
        <w:t>API URI</w:t>
      </w:r>
      <w:bookmarkEnd w:id="469"/>
      <w:bookmarkEnd w:id="470"/>
      <w:bookmarkEnd w:id="471"/>
      <w:bookmarkEnd w:id="472"/>
      <w:bookmarkEnd w:id="473"/>
      <w:bookmarkEnd w:id="474"/>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5" w:name="_Toc24937607"/>
      <w:bookmarkStart w:id="476" w:name="_Toc33962422"/>
      <w:bookmarkStart w:id="477" w:name="_Toc42883184"/>
      <w:bookmarkStart w:id="478" w:name="_Toc49733052"/>
      <w:bookmarkStart w:id="479" w:name="_Toc56690677"/>
      <w:bookmarkStart w:id="480" w:name="_Toc130820717"/>
      <w:r w:rsidRPr="00690A26">
        <w:t>6.1.2</w:t>
      </w:r>
      <w:r w:rsidRPr="00690A26">
        <w:tab/>
        <w:t>Usage of HTTP</w:t>
      </w:r>
      <w:bookmarkEnd w:id="475"/>
      <w:bookmarkEnd w:id="476"/>
      <w:bookmarkEnd w:id="477"/>
      <w:bookmarkEnd w:id="478"/>
      <w:bookmarkEnd w:id="479"/>
      <w:bookmarkEnd w:id="480"/>
    </w:p>
    <w:p w14:paraId="21829FFE" w14:textId="77777777" w:rsidR="00A16735" w:rsidRPr="00690A26" w:rsidRDefault="00A16735" w:rsidP="006F4E24">
      <w:pPr>
        <w:pStyle w:val="Heading4"/>
      </w:pPr>
      <w:bookmarkStart w:id="481" w:name="_Toc24937608"/>
      <w:bookmarkStart w:id="482" w:name="_Toc33962423"/>
      <w:bookmarkStart w:id="483" w:name="_Toc42883185"/>
      <w:bookmarkStart w:id="484" w:name="_Toc49733053"/>
      <w:bookmarkStart w:id="485" w:name="_Toc56690678"/>
      <w:bookmarkStart w:id="486" w:name="_Toc130820718"/>
      <w:r w:rsidRPr="00690A26">
        <w:t>6.1.2.1</w:t>
      </w:r>
      <w:r w:rsidRPr="00690A26">
        <w:tab/>
        <w:t>General</w:t>
      </w:r>
      <w:bookmarkEnd w:id="481"/>
      <w:bookmarkEnd w:id="482"/>
      <w:bookmarkEnd w:id="483"/>
      <w:bookmarkEnd w:id="484"/>
      <w:bookmarkEnd w:id="485"/>
      <w:bookmarkEnd w:id="486"/>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7" w:name="_Toc24937609"/>
      <w:bookmarkStart w:id="488" w:name="_Toc33962424"/>
      <w:bookmarkStart w:id="489" w:name="_Toc42883186"/>
      <w:bookmarkStart w:id="490" w:name="_Toc49733054"/>
      <w:bookmarkStart w:id="491" w:name="_Toc56690679"/>
      <w:bookmarkStart w:id="492" w:name="_Toc130820719"/>
      <w:r w:rsidRPr="00690A26">
        <w:t>6.1.2.2</w:t>
      </w:r>
      <w:r w:rsidRPr="00690A26">
        <w:tab/>
        <w:t xml:space="preserve">HTTP </w:t>
      </w:r>
      <w:r>
        <w:t>s</w:t>
      </w:r>
      <w:r w:rsidRPr="00690A26">
        <w:t xml:space="preserve">tandard </w:t>
      </w:r>
      <w:r>
        <w:t>h</w:t>
      </w:r>
      <w:r w:rsidRPr="00690A26">
        <w:t>eaders</w:t>
      </w:r>
      <w:bookmarkEnd w:id="487"/>
      <w:bookmarkEnd w:id="488"/>
      <w:bookmarkEnd w:id="489"/>
      <w:bookmarkEnd w:id="490"/>
      <w:bookmarkEnd w:id="491"/>
      <w:bookmarkEnd w:id="492"/>
    </w:p>
    <w:p w14:paraId="36D0DFF5" w14:textId="77777777" w:rsidR="00A16735" w:rsidRPr="00690A26" w:rsidRDefault="00A16735" w:rsidP="006F4E24">
      <w:pPr>
        <w:pStyle w:val="Heading5"/>
        <w:rPr>
          <w:lang w:eastAsia="zh-CN"/>
        </w:rPr>
      </w:pPr>
      <w:bookmarkStart w:id="493" w:name="_Toc24937610"/>
      <w:bookmarkStart w:id="494" w:name="_Toc33962425"/>
      <w:bookmarkStart w:id="495" w:name="_Toc42883187"/>
      <w:bookmarkStart w:id="496" w:name="_Toc49733055"/>
      <w:bookmarkStart w:id="497" w:name="_Toc56690680"/>
      <w:bookmarkStart w:id="498" w:name="_Toc130820720"/>
      <w:r w:rsidRPr="00690A26">
        <w:t>6.1.2.2.1</w:t>
      </w:r>
      <w:r w:rsidRPr="00690A26">
        <w:rPr>
          <w:rFonts w:hint="eastAsia"/>
          <w:lang w:eastAsia="zh-CN"/>
        </w:rPr>
        <w:tab/>
      </w:r>
      <w:r w:rsidRPr="00690A26">
        <w:rPr>
          <w:lang w:eastAsia="zh-CN"/>
        </w:rPr>
        <w:t>General</w:t>
      </w:r>
      <w:bookmarkEnd w:id="493"/>
      <w:bookmarkEnd w:id="494"/>
      <w:bookmarkEnd w:id="495"/>
      <w:bookmarkEnd w:id="496"/>
      <w:bookmarkEnd w:id="497"/>
      <w:bookmarkEnd w:id="498"/>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499" w:name="_Toc24937611"/>
      <w:bookmarkStart w:id="500" w:name="_Toc33962426"/>
      <w:bookmarkStart w:id="501" w:name="_Toc42883188"/>
      <w:bookmarkStart w:id="502" w:name="_Toc49733056"/>
      <w:bookmarkStart w:id="503" w:name="_Toc56690681"/>
      <w:bookmarkStart w:id="504" w:name="_Toc130820721"/>
      <w:r w:rsidRPr="00690A26">
        <w:t>6.1.2.2.2</w:t>
      </w:r>
      <w:r w:rsidRPr="00690A26">
        <w:tab/>
        <w:t>Content type</w:t>
      </w:r>
      <w:bookmarkEnd w:id="499"/>
      <w:bookmarkEnd w:id="500"/>
      <w:bookmarkEnd w:id="501"/>
      <w:bookmarkEnd w:id="502"/>
      <w:bookmarkEnd w:id="503"/>
      <w:bookmarkEnd w:id="504"/>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5" w:name="_Toc24937612"/>
      <w:bookmarkStart w:id="506" w:name="_Toc33962427"/>
      <w:bookmarkStart w:id="507" w:name="_Toc42883189"/>
      <w:bookmarkStart w:id="508" w:name="_Toc49733057"/>
      <w:bookmarkStart w:id="509" w:name="_Toc56690682"/>
      <w:bookmarkStart w:id="510" w:name="_Toc130820722"/>
      <w:r w:rsidRPr="00690A26">
        <w:rPr>
          <w:lang w:val="en-US"/>
        </w:rPr>
        <w:t>6.1.2.2.3</w:t>
      </w:r>
      <w:r w:rsidRPr="00690A26">
        <w:rPr>
          <w:lang w:val="en-US"/>
        </w:rPr>
        <w:tab/>
        <w:t>Accept-Encoding</w:t>
      </w:r>
      <w:bookmarkEnd w:id="505"/>
      <w:bookmarkEnd w:id="506"/>
      <w:bookmarkEnd w:id="507"/>
      <w:bookmarkEnd w:id="508"/>
      <w:bookmarkEnd w:id="509"/>
      <w:bookmarkEnd w:id="510"/>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11" w:name="_Toc56685054"/>
      <w:bookmarkStart w:id="512" w:name="_Toc58585084"/>
      <w:bookmarkStart w:id="513" w:name="_Toc24937613"/>
      <w:bookmarkStart w:id="514" w:name="_Toc33962428"/>
      <w:bookmarkStart w:id="515" w:name="_Toc42883190"/>
      <w:bookmarkStart w:id="516" w:name="_Toc49733058"/>
      <w:bookmarkStart w:id="517" w:name="_Toc56690683"/>
      <w:bookmarkStart w:id="518" w:name="_Toc130820723"/>
      <w:r w:rsidRPr="00690A26">
        <w:rPr>
          <w:lang w:val="en-US"/>
        </w:rPr>
        <w:lastRenderedPageBreak/>
        <w:t>6.</w:t>
      </w:r>
      <w:r>
        <w:rPr>
          <w:lang w:val="en-US"/>
        </w:rPr>
        <w:t>1.</w:t>
      </w:r>
      <w:r w:rsidRPr="00690A26">
        <w:rPr>
          <w:lang w:val="en-US"/>
        </w:rPr>
        <w:t>2.2.</w:t>
      </w:r>
      <w:r>
        <w:rPr>
          <w:lang w:val="en-US"/>
        </w:rPr>
        <w:t>4</w:t>
      </w:r>
      <w:r w:rsidRPr="00690A26">
        <w:rPr>
          <w:lang w:val="en-US"/>
        </w:rPr>
        <w:tab/>
        <w:t>ETag</w:t>
      </w:r>
      <w:bookmarkEnd w:id="511"/>
      <w:bookmarkEnd w:id="512"/>
      <w:bookmarkEnd w:id="518"/>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9" w:name="_Toc130820724"/>
      <w:r w:rsidRPr="00690A26">
        <w:rPr>
          <w:lang w:val="en-US"/>
        </w:rPr>
        <w:t>6.</w:t>
      </w:r>
      <w:r>
        <w:rPr>
          <w:lang w:val="en-US"/>
        </w:rPr>
        <w:t>1</w:t>
      </w:r>
      <w:r w:rsidRPr="00690A26">
        <w:rPr>
          <w:lang w:val="en-US"/>
        </w:rPr>
        <w:t>.2.2.</w:t>
      </w:r>
      <w:r>
        <w:rPr>
          <w:lang w:val="en-US"/>
        </w:rPr>
        <w:t>5</w:t>
      </w:r>
      <w:r w:rsidRPr="00690A26">
        <w:rPr>
          <w:lang w:val="en-US"/>
        </w:rPr>
        <w:tab/>
        <w:t>If-Match</w:t>
      </w:r>
      <w:bookmarkEnd w:id="519"/>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0" w:name="_Toc130820725"/>
      <w:r w:rsidRPr="00690A26">
        <w:t>6.1.2.3</w:t>
      </w:r>
      <w:r w:rsidRPr="00690A26">
        <w:tab/>
        <w:t>HTTP custom headers</w:t>
      </w:r>
      <w:bookmarkEnd w:id="513"/>
      <w:bookmarkEnd w:id="514"/>
      <w:bookmarkEnd w:id="515"/>
      <w:bookmarkEnd w:id="516"/>
      <w:bookmarkEnd w:id="517"/>
      <w:bookmarkEnd w:id="520"/>
    </w:p>
    <w:p w14:paraId="210314F6" w14:textId="77777777" w:rsidR="00A16735" w:rsidRPr="00690A26" w:rsidRDefault="00A16735" w:rsidP="006F4E24">
      <w:pPr>
        <w:pStyle w:val="Heading5"/>
        <w:rPr>
          <w:lang w:eastAsia="zh-CN"/>
        </w:rPr>
      </w:pPr>
      <w:bookmarkStart w:id="521" w:name="_Toc24937614"/>
      <w:bookmarkStart w:id="522" w:name="_Toc33962429"/>
      <w:bookmarkStart w:id="523" w:name="_Toc42883191"/>
      <w:bookmarkStart w:id="524" w:name="_Toc49733059"/>
      <w:bookmarkStart w:id="525" w:name="_Toc56690684"/>
      <w:bookmarkStart w:id="526" w:name="_Toc130820726"/>
      <w:r w:rsidRPr="00690A26">
        <w:t>6.1.2.3.1</w:t>
      </w:r>
      <w:r w:rsidRPr="00690A26">
        <w:rPr>
          <w:rFonts w:hint="eastAsia"/>
          <w:lang w:eastAsia="zh-CN"/>
        </w:rPr>
        <w:tab/>
      </w:r>
      <w:r w:rsidRPr="00690A26">
        <w:rPr>
          <w:lang w:eastAsia="zh-CN"/>
        </w:rPr>
        <w:t>General</w:t>
      </w:r>
      <w:bookmarkEnd w:id="521"/>
      <w:bookmarkEnd w:id="522"/>
      <w:bookmarkEnd w:id="523"/>
      <w:bookmarkEnd w:id="524"/>
      <w:bookmarkEnd w:id="525"/>
      <w:bookmarkEnd w:id="526"/>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27" w:name="_Toc24937615"/>
      <w:bookmarkStart w:id="528" w:name="_Toc33962430"/>
      <w:bookmarkStart w:id="529" w:name="_Toc42883192"/>
      <w:bookmarkStart w:id="530" w:name="_Toc49733060"/>
      <w:bookmarkStart w:id="531" w:name="_Toc56690685"/>
      <w:bookmarkStart w:id="532" w:name="_Toc130820727"/>
      <w:r w:rsidRPr="00690A26">
        <w:t>6.1.3</w:t>
      </w:r>
      <w:r w:rsidRPr="00690A26">
        <w:tab/>
        <w:t>Resources</w:t>
      </w:r>
      <w:bookmarkEnd w:id="527"/>
      <w:bookmarkEnd w:id="528"/>
      <w:bookmarkEnd w:id="529"/>
      <w:bookmarkEnd w:id="530"/>
      <w:bookmarkEnd w:id="531"/>
      <w:bookmarkEnd w:id="532"/>
    </w:p>
    <w:p w14:paraId="0D81388E" w14:textId="77777777" w:rsidR="00A16735" w:rsidRPr="00690A26" w:rsidRDefault="00A16735" w:rsidP="006F4E24">
      <w:pPr>
        <w:pStyle w:val="Heading4"/>
      </w:pPr>
      <w:bookmarkStart w:id="533" w:name="_Toc24937616"/>
      <w:bookmarkStart w:id="534" w:name="_Toc33962431"/>
      <w:bookmarkStart w:id="535" w:name="_Toc42883193"/>
      <w:bookmarkStart w:id="536" w:name="_Toc49733061"/>
      <w:bookmarkStart w:id="537" w:name="_Toc56690686"/>
      <w:bookmarkStart w:id="538" w:name="_Toc130820728"/>
      <w:r w:rsidRPr="00690A26">
        <w:t>6.1.3.1</w:t>
      </w:r>
      <w:r w:rsidRPr="00690A26">
        <w:tab/>
        <w:t>Overview</w:t>
      </w:r>
      <w:bookmarkEnd w:id="533"/>
      <w:bookmarkEnd w:id="534"/>
      <w:bookmarkEnd w:id="535"/>
      <w:bookmarkEnd w:id="536"/>
      <w:bookmarkEnd w:id="537"/>
      <w:bookmarkEnd w:id="538"/>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0.8pt;height:241.8pt" o:ole="">
            <v:imagedata r:id="rId84" o:title=""/>
          </v:shape>
          <o:OLEObject Type="Embed" ProgID="Visio.Drawing.15" ShapeID="_x0000_i1060" DrawAspect="Content" ObjectID="_1741434406" r:id="rId85"/>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9" w:name="_Toc24937617"/>
      <w:bookmarkStart w:id="540" w:name="_Toc33962432"/>
      <w:bookmarkStart w:id="541" w:name="_Toc42883194"/>
      <w:bookmarkStart w:id="542" w:name="_Toc49733062"/>
      <w:bookmarkStart w:id="543" w:name="_Toc56690687"/>
      <w:bookmarkStart w:id="544" w:name="_Toc130820729"/>
      <w:r w:rsidRPr="00690A26">
        <w:t>6.1.3.2</w:t>
      </w:r>
      <w:r w:rsidRPr="00690A26">
        <w:tab/>
        <w:t>Resource: nf-instances (Store)</w:t>
      </w:r>
      <w:bookmarkEnd w:id="539"/>
      <w:bookmarkEnd w:id="540"/>
      <w:bookmarkEnd w:id="541"/>
      <w:bookmarkEnd w:id="542"/>
      <w:bookmarkEnd w:id="543"/>
      <w:bookmarkEnd w:id="544"/>
    </w:p>
    <w:p w14:paraId="6B452488" w14:textId="77777777" w:rsidR="00A16735" w:rsidRPr="00690A26" w:rsidRDefault="00A16735" w:rsidP="006F4E24">
      <w:pPr>
        <w:pStyle w:val="Heading5"/>
      </w:pPr>
      <w:bookmarkStart w:id="545" w:name="_Toc24937618"/>
      <w:bookmarkStart w:id="546" w:name="_Toc33962433"/>
      <w:bookmarkStart w:id="547" w:name="_Toc42883195"/>
      <w:bookmarkStart w:id="548" w:name="_Toc49733063"/>
      <w:bookmarkStart w:id="549" w:name="_Toc56690688"/>
      <w:bookmarkStart w:id="550" w:name="_Toc130820730"/>
      <w:r w:rsidRPr="00690A26">
        <w:t>6.1.3.2.1</w:t>
      </w:r>
      <w:r w:rsidRPr="00690A26">
        <w:tab/>
        <w:t>Description</w:t>
      </w:r>
      <w:bookmarkEnd w:id="545"/>
      <w:bookmarkEnd w:id="546"/>
      <w:bookmarkEnd w:id="547"/>
      <w:bookmarkEnd w:id="548"/>
      <w:bookmarkEnd w:id="549"/>
      <w:bookmarkEnd w:id="55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51" w:name="_Toc24937619"/>
      <w:bookmarkStart w:id="552" w:name="_Toc33962434"/>
      <w:bookmarkStart w:id="553" w:name="_Toc42883196"/>
      <w:bookmarkStart w:id="554" w:name="_Toc49733064"/>
      <w:bookmarkStart w:id="555" w:name="_Toc56690689"/>
      <w:bookmarkStart w:id="556" w:name="_Toc130820731"/>
      <w:r w:rsidRPr="00690A26">
        <w:t>6.1.3.2.2</w:t>
      </w:r>
      <w:r w:rsidRPr="00690A26">
        <w:tab/>
        <w:t>Resource Definition</w:t>
      </w:r>
      <w:bookmarkEnd w:id="551"/>
      <w:bookmarkEnd w:id="552"/>
      <w:bookmarkEnd w:id="553"/>
      <w:bookmarkEnd w:id="554"/>
      <w:bookmarkEnd w:id="555"/>
      <w:bookmarkEnd w:id="55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7" w:name="_Toc24937620"/>
      <w:bookmarkStart w:id="558" w:name="_Toc33962435"/>
      <w:bookmarkStart w:id="559" w:name="_Toc42883197"/>
      <w:bookmarkStart w:id="560" w:name="_Toc49733065"/>
      <w:bookmarkStart w:id="561" w:name="_Toc56690690"/>
      <w:bookmarkStart w:id="562" w:name="_Toc130820732"/>
      <w:r w:rsidRPr="00690A26">
        <w:lastRenderedPageBreak/>
        <w:t>6.1.3.2.3</w:t>
      </w:r>
      <w:r w:rsidRPr="00690A26">
        <w:tab/>
        <w:t>Resource Standard Methods</w:t>
      </w:r>
      <w:bookmarkEnd w:id="557"/>
      <w:bookmarkEnd w:id="558"/>
      <w:bookmarkEnd w:id="559"/>
      <w:bookmarkEnd w:id="560"/>
      <w:bookmarkEnd w:id="561"/>
      <w:bookmarkEnd w:id="562"/>
    </w:p>
    <w:p w14:paraId="77DF236B" w14:textId="77777777" w:rsidR="00A16735" w:rsidRPr="00690A26" w:rsidRDefault="00A16735" w:rsidP="00545906">
      <w:pPr>
        <w:pStyle w:val="H6"/>
      </w:pPr>
      <w:bookmarkStart w:id="563" w:name="_Toc24937621"/>
      <w:bookmarkStart w:id="564" w:name="_Toc33962436"/>
      <w:bookmarkStart w:id="565" w:name="_Toc42883198"/>
      <w:bookmarkStart w:id="566" w:name="_Toc49733066"/>
      <w:bookmarkStart w:id="567" w:name="_Toc56690691"/>
      <w:r w:rsidRPr="00690A26">
        <w:t>6.1.3.2.3.1</w:t>
      </w:r>
      <w:r w:rsidRPr="00690A26">
        <w:tab/>
        <w:t>GET</w:t>
      </w:r>
      <w:bookmarkEnd w:id="563"/>
      <w:bookmarkEnd w:id="564"/>
      <w:bookmarkEnd w:id="565"/>
      <w:bookmarkEnd w:id="566"/>
      <w:bookmarkEnd w:id="567"/>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lastRenderedPageBreak/>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8"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bookmarkEnd w:id="568"/>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lastRenderedPageBreak/>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9" w:name="_Toc24937622"/>
      <w:bookmarkStart w:id="570" w:name="_Toc33962437"/>
      <w:bookmarkStart w:id="571" w:name="_Toc42883199"/>
      <w:bookmarkStart w:id="572" w:name="_Toc49733067"/>
      <w:bookmarkStart w:id="573" w:name="_Toc56690692"/>
      <w:r w:rsidRPr="00690A26">
        <w:t>6.1.3.2.3.2</w:t>
      </w:r>
      <w:r w:rsidRPr="00690A26">
        <w:tab/>
        <w:t>OPTIONS</w:t>
      </w:r>
      <w:bookmarkEnd w:id="569"/>
      <w:bookmarkEnd w:id="570"/>
      <w:bookmarkEnd w:id="571"/>
      <w:bookmarkEnd w:id="572"/>
      <w:bookmarkEnd w:id="573"/>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4" w:name="_Toc36460122"/>
      <w:bookmarkStart w:id="575" w:name="_Toc24937623"/>
      <w:bookmarkStart w:id="576"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7" w:name="_Toc42883200"/>
      <w:bookmarkStart w:id="578" w:name="_Toc49733068"/>
      <w:bookmarkStart w:id="579" w:name="_Toc56690693"/>
      <w:bookmarkStart w:id="580" w:name="_Toc130820733"/>
      <w:bookmarkEnd w:id="574"/>
      <w:r w:rsidRPr="00690A26">
        <w:t>6.1.3.2.4</w:t>
      </w:r>
      <w:r w:rsidRPr="00690A26">
        <w:tab/>
        <w:t>Resource Custom Operations</w:t>
      </w:r>
      <w:bookmarkEnd w:id="575"/>
      <w:bookmarkEnd w:id="576"/>
      <w:bookmarkEnd w:id="577"/>
      <w:bookmarkEnd w:id="578"/>
      <w:bookmarkEnd w:id="579"/>
      <w:bookmarkEnd w:id="580"/>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81" w:name="_Toc24937624"/>
      <w:bookmarkStart w:id="582" w:name="_Toc33962439"/>
      <w:bookmarkStart w:id="583" w:name="_Toc42883201"/>
      <w:bookmarkStart w:id="584" w:name="_Toc49733069"/>
      <w:bookmarkStart w:id="585" w:name="_Toc56690694"/>
      <w:bookmarkStart w:id="586" w:name="_Toc130820734"/>
      <w:r w:rsidRPr="00690A26">
        <w:t>6.1.3.3</w:t>
      </w:r>
      <w:r w:rsidRPr="00690A26">
        <w:tab/>
        <w:t>Resource: nf-instance (Document)</w:t>
      </w:r>
      <w:bookmarkEnd w:id="581"/>
      <w:bookmarkEnd w:id="582"/>
      <w:bookmarkEnd w:id="583"/>
      <w:bookmarkEnd w:id="584"/>
      <w:bookmarkEnd w:id="585"/>
      <w:bookmarkEnd w:id="586"/>
    </w:p>
    <w:p w14:paraId="297B8392" w14:textId="77777777" w:rsidR="00A16735" w:rsidRPr="00690A26" w:rsidRDefault="00A16735" w:rsidP="006F4E24">
      <w:pPr>
        <w:pStyle w:val="Heading5"/>
      </w:pPr>
      <w:bookmarkStart w:id="587" w:name="_Toc24937625"/>
      <w:bookmarkStart w:id="588" w:name="_Toc33962440"/>
      <w:bookmarkStart w:id="589" w:name="_Toc42883202"/>
      <w:bookmarkStart w:id="590" w:name="_Toc49733070"/>
      <w:bookmarkStart w:id="591" w:name="_Toc56690695"/>
      <w:bookmarkStart w:id="592" w:name="_Toc130820735"/>
      <w:r w:rsidRPr="00690A26">
        <w:t>6.1.3.3.1</w:t>
      </w:r>
      <w:r w:rsidRPr="00690A26">
        <w:tab/>
        <w:t>Description</w:t>
      </w:r>
      <w:bookmarkEnd w:id="587"/>
      <w:bookmarkEnd w:id="588"/>
      <w:bookmarkEnd w:id="589"/>
      <w:bookmarkEnd w:id="590"/>
      <w:bookmarkEnd w:id="591"/>
      <w:bookmarkEnd w:id="592"/>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3" w:name="_Toc24937626"/>
      <w:bookmarkStart w:id="594" w:name="_Toc33962441"/>
      <w:bookmarkStart w:id="595" w:name="_Toc42883203"/>
      <w:bookmarkStart w:id="596" w:name="_Toc49733071"/>
      <w:bookmarkStart w:id="597" w:name="_Toc56690696"/>
      <w:bookmarkStart w:id="598" w:name="_Toc130820736"/>
      <w:r w:rsidRPr="00690A26">
        <w:t>6.1.3.3.2</w:t>
      </w:r>
      <w:r w:rsidRPr="00690A26">
        <w:tab/>
        <w:t>Resource Definition</w:t>
      </w:r>
      <w:bookmarkEnd w:id="593"/>
      <w:bookmarkEnd w:id="594"/>
      <w:bookmarkEnd w:id="595"/>
      <w:bookmarkEnd w:id="596"/>
      <w:bookmarkEnd w:id="597"/>
      <w:bookmarkEnd w:id="598"/>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9" w:name="_Toc24937627"/>
      <w:bookmarkStart w:id="600" w:name="_Toc33962442"/>
      <w:bookmarkStart w:id="601" w:name="_Toc42883204"/>
      <w:bookmarkStart w:id="602" w:name="_Toc49733072"/>
      <w:bookmarkStart w:id="603" w:name="_Toc56690697"/>
      <w:bookmarkStart w:id="604" w:name="_Toc130820737"/>
      <w:r w:rsidRPr="00690A26">
        <w:t>6.1.3.3.3</w:t>
      </w:r>
      <w:r w:rsidRPr="00690A26">
        <w:tab/>
        <w:t>Resource Standard Methods</w:t>
      </w:r>
      <w:bookmarkEnd w:id="599"/>
      <w:bookmarkEnd w:id="600"/>
      <w:bookmarkEnd w:id="601"/>
      <w:bookmarkEnd w:id="602"/>
      <w:bookmarkEnd w:id="603"/>
      <w:bookmarkEnd w:id="604"/>
    </w:p>
    <w:p w14:paraId="5CDA3859" w14:textId="77777777" w:rsidR="00A16735" w:rsidRPr="00690A26" w:rsidRDefault="00A16735" w:rsidP="00545906">
      <w:pPr>
        <w:pStyle w:val="H6"/>
      </w:pPr>
      <w:bookmarkStart w:id="605" w:name="_Toc24937628"/>
      <w:bookmarkStart w:id="606" w:name="_Toc33962443"/>
      <w:bookmarkStart w:id="607" w:name="_Toc42883205"/>
      <w:bookmarkStart w:id="608" w:name="_Toc49733073"/>
      <w:bookmarkStart w:id="609" w:name="_Toc56690698"/>
      <w:r w:rsidRPr="00690A26">
        <w:t>6.1.3.3.3.1</w:t>
      </w:r>
      <w:r w:rsidRPr="00690A26">
        <w:tab/>
        <w:t>GET</w:t>
      </w:r>
      <w:bookmarkEnd w:id="605"/>
      <w:bookmarkEnd w:id="606"/>
      <w:bookmarkEnd w:id="607"/>
      <w:bookmarkEnd w:id="608"/>
      <w:bookmarkEnd w:id="609"/>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10" w:name="_Toc24937629"/>
      <w:bookmarkStart w:id="611" w:name="_Toc33962444"/>
      <w:bookmarkStart w:id="612" w:name="_Toc42883206"/>
      <w:bookmarkStart w:id="613" w:name="_Toc49733074"/>
      <w:bookmarkStart w:id="614" w:name="_Toc56690699"/>
      <w:r w:rsidRPr="00690A26">
        <w:t>6.1.3.3.3.2</w:t>
      </w:r>
      <w:r w:rsidRPr="00690A26">
        <w:tab/>
        <w:t>PUT</w:t>
      </w:r>
      <w:bookmarkEnd w:id="610"/>
      <w:bookmarkEnd w:id="611"/>
      <w:bookmarkEnd w:id="612"/>
      <w:bookmarkEnd w:id="613"/>
      <w:bookmarkEnd w:id="614"/>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5" w:name="_Toc24937630"/>
      <w:bookmarkStart w:id="61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7" w:name="_Toc42883207"/>
      <w:bookmarkStart w:id="618" w:name="_Toc49733075"/>
      <w:bookmarkStart w:id="619" w:name="_Toc56690700"/>
      <w:r w:rsidRPr="00690A26">
        <w:t>6.1.3.3.3.3</w:t>
      </w:r>
      <w:r w:rsidRPr="00690A26">
        <w:tab/>
        <w:t>PATCH</w:t>
      </w:r>
      <w:bookmarkEnd w:id="615"/>
      <w:bookmarkEnd w:id="616"/>
      <w:bookmarkEnd w:id="617"/>
      <w:bookmarkEnd w:id="618"/>
      <w:bookmarkEnd w:id="619"/>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20" w:name="_Toc24937631"/>
      <w:bookmarkStart w:id="621" w:name="_Toc33962446"/>
      <w:bookmarkStart w:id="622" w:name="_Toc42883208"/>
      <w:bookmarkStart w:id="623" w:name="_Toc49733076"/>
      <w:bookmarkStart w:id="624" w:name="_Toc56690701"/>
      <w:r w:rsidRPr="00690A26">
        <w:lastRenderedPageBreak/>
        <w:t>6.1.3.3.3.4</w:t>
      </w:r>
      <w:r w:rsidRPr="00690A26">
        <w:tab/>
        <w:t>DELETE</w:t>
      </w:r>
      <w:bookmarkEnd w:id="620"/>
      <w:bookmarkEnd w:id="621"/>
      <w:bookmarkEnd w:id="622"/>
      <w:bookmarkEnd w:id="623"/>
      <w:bookmarkEnd w:id="624"/>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5" w:name="_Toc24937632"/>
      <w:bookmarkStart w:id="626" w:name="_Toc33962447"/>
      <w:bookmarkStart w:id="627" w:name="_Toc42883209"/>
      <w:bookmarkStart w:id="628" w:name="_Toc49733077"/>
      <w:bookmarkStart w:id="629" w:name="_Toc56690702"/>
      <w:bookmarkStart w:id="630" w:name="_Toc130820738"/>
      <w:r w:rsidRPr="00690A26">
        <w:lastRenderedPageBreak/>
        <w:t>6.1.3.4</w:t>
      </w:r>
      <w:r w:rsidRPr="00690A26">
        <w:tab/>
        <w:t>Resource: subscriptions (Collection)</w:t>
      </w:r>
      <w:bookmarkEnd w:id="625"/>
      <w:bookmarkEnd w:id="626"/>
      <w:bookmarkEnd w:id="627"/>
      <w:bookmarkEnd w:id="628"/>
      <w:bookmarkEnd w:id="629"/>
      <w:bookmarkEnd w:id="630"/>
    </w:p>
    <w:p w14:paraId="04157593" w14:textId="77777777" w:rsidR="00A16735" w:rsidRPr="00690A26" w:rsidRDefault="00A16735" w:rsidP="006F4E24">
      <w:pPr>
        <w:pStyle w:val="Heading5"/>
      </w:pPr>
      <w:bookmarkStart w:id="631" w:name="_Toc24937633"/>
      <w:bookmarkStart w:id="632" w:name="_Toc33962448"/>
      <w:bookmarkStart w:id="633" w:name="_Toc42883210"/>
      <w:bookmarkStart w:id="634" w:name="_Toc49733078"/>
      <w:bookmarkStart w:id="635" w:name="_Toc56690703"/>
      <w:bookmarkStart w:id="636" w:name="_Toc130820739"/>
      <w:r w:rsidRPr="00690A26">
        <w:t>6.1.3.4.1</w:t>
      </w:r>
      <w:r w:rsidRPr="00690A26">
        <w:tab/>
        <w:t>Description</w:t>
      </w:r>
      <w:bookmarkEnd w:id="631"/>
      <w:bookmarkEnd w:id="632"/>
      <w:bookmarkEnd w:id="633"/>
      <w:bookmarkEnd w:id="634"/>
      <w:bookmarkEnd w:id="635"/>
      <w:bookmarkEnd w:id="636"/>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7" w:name="_Toc24937634"/>
      <w:bookmarkStart w:id="638" w:name="_Toc33962449"/>
      <w:bookmarkStart w:id="639" w:name="_Toc42883211"/>
      <w:bookmarkStart w:id="640" w:name="_Toc49733079"/>
      <w:bookmarkStart w:id="641" w:name="_Toc56690704"/>
      <w:bookmarkStart w:id="642" w:name="_Toc130820740"/>
      <w:r w:rsidRPr="00690A26">
        <w:t>6.1.3.4.2</w:t>
      </w:r>
      <w:r w:rsidRPr="00690A26">
        <w:tab/>
        <w:t>Resource Definition</w:t>
      </w:r>
      <w:bookmarkEnd w:id="637"/>
      <w:bookmarkEnd w:id="638"/>
      <w:bookmarkEnd w:id="639"/>
      <w:bookmarkEnd w:id="640"/>
      <w:bookmarkEnd w:id="641"/>
      <w:bookmarkEnd w:id="642"/>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3" w:name="_Toc24937635"/>
      <w:bookmarkStart w:id="644" w:name="_Toc33962450"/>
      <w:bookmarkStart w:id="645" w:name="_Toc42883212"/>
      <w:bookmarkStart w:id="646" w:name="_Toc49733080"/>
      <w:bookmarkStart w:id="647" w:name="_Toc56690705"/>
      <w:bookmarkStart w:id="648" w:name="_Toc130820741"/>
      <w:r w:rsidRPr="00690A26">
        <w:t>6.1.3.4.3</w:t>
      </w:r>
      <w:r w:rsidRPr="00690A26">
        <w:tab/>
        <w:t>Resource Standard Methods</w:t>
      </w:r>
      <w:bookmarkEnd w:id="643"/>
      <w:bookmarkEnd w:id="644"/>
      <w:bookmarkEnd w:id="645"/>
      <w:bookmarkEnd w:id="646"/>
      <w:bookmarkEnd w:id="647"/>
      <w:bookmarkEnd w:id="648"/>
    </w:p>
    <w:p w14:paraId="4875867C" w14:textId="77777777" w:rsidR="00A16735" w:rsidRPr="00690A26" w:rsidRDefault="00A16735" w:rsidP="00545906">
      <w:pPr>
        <w:pStyle w:val="H6"/>
      </w:pPr>
      <w:bookmarkStart w:id="649" w:name="_Toc24937636"/>
      <w:bookmarkStart w:id="650" w:name="_Toc33962451"/>
      <w:bookmarkStart w:id="651" w:name="_Toc42883213"/>
      <w:bookmarkStart w:id="652" w:name="_Toc49733081"/>
      <w:bookmarkStart w:id="653" w:name="_Toc56690706"/>
      <w:r w:rsidRPr="00690A26">
        <w:t>6.1.3.4.3.1</w:t>
      </w:r>
      <w:r w:rsidRPr="00690A26">
        <w:tab/>
        <w:t>POST</w:t>
      </w:r>
      <w:bookmarkEnd w:id="649"/>
      <w:bookmarkEnd w:id="650"/>
      <w:bookmarkEnd w:id="651"/>
      <w:bookmarkEnd w:id="652"/>
      <w:bookmarkEnd w:id="653"/>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4" w:name="_Toc24937637"/>
      <w:bookmarkStart w:id="655"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6" w:name="_Toc42883214"/>
      <w:bookmarkStart w:id="657" w:name="_Toc49733082"/>
      <w:bookmarkStart w:id="658" w:name="_Toc56690707"/>
      <w:bookmarkStart w:id="659" w:name="_Toc130820742"/>
      <w:r w:rsidRPr="00690A26">
        <w:lastRenderedPageBreak/>
        <w:t>6.1.3.5</w:t>
      </w:r>
      <w:r w:rsidRPr="00690A26">
        <w:tab/>
        <w:t>Resource: subscription (Document)</w:t>
      </w:r>
      <w:bookmarkEnd w:id="654"/>
      <w:bookmarkEnd w:id="655"/>
      <w:bookmarkEnd w:id="656"/>
      <w:bookmarkEnd w:id="657"/>
      <w:bookmarkEnd w:id="658"/>
      <w:bookmarkEnd w:id="659"/>
    </w:p>
    <w:p w14:paraId="433C7E68" w14:textId="77777777" w:rsidR="00A16735" w:rsidRPr="00690A26" w:rsidRDefault="00A16735" w:rsidP="006F4E24">
      <w:pPr>
        <w:pStyle w:val="Heading5"/>
      </w:pPr>
      <w:bookmarkStart w:id="660" w:name="_Toc24937638"/>
      <w:bookmarkStart w:id="661" w:name="_Toc33962453"/>
      <w:bookmarkStart w:id="662" w:name="_Toc42883215"/>
      <w:bookmarkStart w:id="663" w:name="_Toc49733083"/>
      <w:bookmarkStart w:id="664" w:name="_Toc56690708"/>
      <w:bookmarkStart w:id="665" w:name="_Toc130820743"/>
      <w:r w:rsidRPr="00690A26">
        <w:t>6.1.3.5.1</w:t>
      </w:r>
      <w:r w:rsidRPr="00690A26">
        <w:tab/>
        <w:t>Description</w:t>
      </w:r>
      <w:bookmarkEnd w:id="660"/>
      <w:bookmarkEnd w:id="661"/>
      <w:bookmarkEnd w:id="662"/>
      <w:bookmarkEnd w:id="663"/>
      <w:bookmarkEnd w:id="664"/>
      <w:bookmarkEnd w:id="665"/>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6" w:name="_Toc24937639"/>
      <w:bookmarkStart w:id="667" w:name="_Toc33962454"/>
      <w:bookmarkStart w:id="668" w:name="_Toc42883216"/>
      <w:bookmarkStart w:id="669" w:name="_Toc49733084"/>
      <w:bookmarkStart w:id="670" w:name="_Toc56690709"/>
      <w:bookmarkStart w:id="671" w:name="_Toc130820744"/>
      <w:r w:rsidRPr="00690A26">
        <w:t>6.1.3.5.2</w:t>
      </w:r>
      <w:r w:rsidRPr="00690A26">
        <w:tab/>
        <w:t>Resource Definition</w:t>
      </w:r>
      <w:bookmarkEnd w:id="666"/>
      <w:bookmarkEnd w:id="667"/>
      <w:bookmarkEnd w:id="668"/>
      <w:bookmarkEnd w:id="669"/>
      <w:bookmarkEnd w:id="670"/>
      <w:bookmarkEnd w:id="671"/>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2" w:name="_Toc24937640"/>
      <w:bookmarkStart w:id="673" w:name="_Toc33962455"/>
      <w:bookmarkStart w:id="674" w:name="_Toc42883217"/>
      <w:bookmarkStart w:id="675" w:name="_Toc49733085"/>
      <w:bookmarkStart w:id="676" w:name="_Toc56690710"/>
      <w:bookmarkStart w:id="677" w:name="_Toc130820745"/>
      <w:r w:rsidRPr="00690A26">
        <w:t>6.1.3.5.3</w:t>
      </w:r>
      <w:r w:rsidRPr="00690A26">
        <w:tab/>
        <w:t>Resource Standard Methods</w:t>
      </w:r>
      <w:bookmarkEnd w:id="672"/>
      <w:bookmarkEnd w:id="673"/>
      <w:bookmarkEnd w:id="674"/>
      <w:bookmarkEnd w:id="675"/>
      <w:bookmarkEnd w:id="676"/>
      <w:bookmarkEnd w:id="677"/>
    </w:p>
    <w:p w14:paraId="174030DD" w14:textId="77777777" w:rsidR="00A16735" w:rsidRPr="00690A26" w:rsidRDefault="00A16735" w:rsidP="00545906">
      <w:pPr>
        <w:pStyle w:val="H6"/>
      </w:pPr>
      <w:bookmarkStart w:id="678" w:name="_Toc24937641"/>
      <w:bookmarkStart w:id="679" w:name="_Toc33962456"/>
      <w:bookmarkStart w:id="680" w:name="_Toc42883218"/>
      <w:bookmarkStart w:id="681" w:name="_Toc49733086"/>
      <w:bookmarkStart w:id="682" w:name="_Toc56690711"/>
      <w:r w:rsidRPr="00690A26">
        <w:t>6.1.3.5.3.1</w:t>
      </w:r>
      <w:r w:rsidRPr="00690A26">
        <w:tab/>
        <w:t>DELETE</w:t>
      </w:r>
      <w:bookmarkEnd w:id="678"/>
      <w:bookmarkEnd w:id="679"/>
      <w:bookmarkEnd w:id="680"/>
      <w:bookmarkEnd w:id="681"/>
      <w:bookmarkEnd w:id="682"/>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3" w:name="_Toc24937642"/>
      <w:bookmarkStart w:id="684" w:name="_Toc33962457"/>
      <w:bookmarkStart w:id="685" w:name="_Toc42883219"/>
      <w:bookmarkStart w:id="686" w:name="_Toc49733087"/>
      <w:bookmarkStart w:id="687" w:name="_Toc56690712"/>
      <w:r w:rsidRPr="00690A26">
        <w:t>6.1.3.5.3.2</w:t>
      </w:r>
      <w:r w:rsidRPr="00690A26">
        <w:tab/>
        <w:t>PATCH</w:t>
      </w:r>
      <w:bookmarkEnd w:id="683"/>
      <w:bookmarkEnd w:id="684"/>
      <w:bookmarkEnd w:id="685"/>
      <w:bookmarkEnd w:id="686"/>
      <w:bookmarkEnd w:id="687"/>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8" w:name="_Toc24937643"/>
      <w:bookmarkStart w:id="689" w:name="_Toc33962458"/>
      <w:bookmarkStart w:id="690" w:name="_Toc42883220"/>
      <w:bookmarkStart w:id="691" w:name="_Toc49733088"/>
      <w:bookmarkStart w:id="692" w:name="_Toc56690713"/>
      <w:bookmarkStart w:id="693" w:name="_Toc130820746"/>
      <w:r w:rsidRPr="00690A26">
        <w:t>6.1.4</w:t>
      </w:r>
      <w:r w:rsidRPr="00690A26">
        <w:tab/>
        <w:t>Custom Operations without associated resources</w:t>
      </w:r>
      <w:bookmarkEnd w:id="688"/>
      <w:bookmarkEnd w:id="689"/>
      <w:bookmarkEnd w:id="690"/>
      <w:bookmarkEnd w:id="691"/>
      <w:bookmarkEnd w:id="692"/>
      <w:bookmarkEnd w:id="693"/>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4" w:name="_Toc24937644"/>
      <w:bookmarkStart w:id="695" w:name="_Toc33962459"/>
      <w:bookmarkStart w:id="696" w:name="_Toc42883221"/>
      <w:bookmarkStart w:id="697" w:name="_Toc49733089"/>
      <w:bookmarkStart w:id="698" w:name="_Toc56690714"/>
      <w:bookmarkStart w:id="699" w:name="_Toc130820747"/>
      <w:r w:rsidRPr="00690A26">
        <w:t>6.1.5</w:t>
      </w:r>
      <w:r w:rsidRPr="00690A26">
        <w:tab/>
        <w:t>Notifications</w:t>
      </w:r>
      <w:bookmarkEnd w:id="694"/>
      <w:bookmarkEnd w:id="695"/>
      <w:bookmarkEnd w:id="696"/>
      <w:bookmarkEnd w:id="697"/>
      <w:bookmarkEnd w:id="698"/>
      <w:bookmarkEnd w:id="699"/>
    </w:p>
    <w:p w14:paraId="24E85DDF" w14:textId="77777777" w:rsidR="00A16735" w:rsidRPr="00690A26" w:rsidRDefault="00A16735" w:rsidP="006F4E24">
      <w:pPr>
        <w:pStyle w:val="Heading4"/>
      </w:pPr>
      <w:bookmarkStart w:id="700" w:name="_Toc24937645"/>
      <w:bookmarkStart w:id="701" w:name="_Toc33962460"/>
      <w:bookmarkStart w:id="702" w:name="_Toc42883222"/>
      <w:bookmarkStart w:id="703" w:name="_Toc49733090"/>
      <w:bookmarkStart w:id="704" w:name="_Toc56690715"/>
      <w:bookmarkStart w:id="705" w:name="_Toc130820748"/>
      <w:r w:rsidRPr="00690A26">
        <w:t>6.1.5.1</w:t>
      </w:r>
      <w:r w:rsidRPr="00690A26">
        <w:tab/>
        <w:t>General</w:t>
      </w:r>
      <w:bookmarkEnd w:id="700"/>
      <w:bookmarkEnd w:id="701"/>
      <w:bookmarkEnd w:id="702"/>
      <w:bookmarkEnd w:id="703"/>
      <w:bookmarkEnd w:id="704"/>
      <w:bookmarkEnd w:id="705"/>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6" w:name="_Toc24937646"/>
      <w:bookmarkStart w:id="707" w:name="_Toc33962461"/>
      <w:bookmarkStart w:id="708" w:name="_Toc42883223"/>
      <w:bookmarkStart w:id="709" w:name="_Toc49733091"/>
      <w:bookmarkStart w:id="710" w:name="_Toc56690716"/>
      <w:bookmarkStart w:id="711" w:name="_Toc130820749"/>
      <w:r w:rsidRPr="00690A26">
        <w:t>6.1.5.2</w:t>
      </w:r>
      <w:r w:rsidRPr="00690A26">
        <w:tab/>
        <w:t>NF Instance Status Notification</w:t>
      </w:r>
      <w:bookmarkEnd w:id="706"/>
      <w:bookmarkEnd w:id="707"/>
      <w:bookmarkEnd w:id="708"/>
      <w:bookmarkEnd w:id="709"/>
      <w:bookmarkEnd w:id="710"/>
      <w:bookmarkEnd w:id="711"/>
    </w:p>
    <w:p w14:paraId="4757309F" w14:textId="77777777" w:rsidR="00A16735" w:rsidRPr="00690A26" w:rsidRDefault="00A16735" w:rsidP="006F4E24">
      <w:pPr>
        <w:pStyle w:val="Heading5"/>
      </w:pPr>
      <w:bookmarkStart w:id="712" w:name="_Toc24937647"/>
      <w:bookmarkStart w:id="713" w:name="_Toc33962462"/>
      <w:bookmarkStart w:id="714" w:name="_Toc42883224"/>
      <w:bookmarkStart w:id="715" w:name="_Toc49733092"/>
      <w:bookmarkStart w:id="716" w:name="_Toc56690717"/>
      <w:bookmarkStart w:id="717" w:name="_Toc130820750"/>
      <w:r w:rsidRPr="00690A26">
        <w:t>6.1.5.2.1</w:t>
      </w:r>
      <w:r w:rsidRPr="00690A26">
        <w:tab/>
        <w:t>Description</w:t>
      </w:r>
      <w:bookmarkEnd w:id="712"/>
      <w:bookmarkEnd w:id="713"/>
      <w:bookmarkEnd w:id="714"/>
      <w:bookmarkEnd w:id="715"/>
      <w:bookmarkEnd w:id="716"/>
      <w:bookmarkEnd w:id="717"/>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8" w:name="_Toc24937648"/>
      <w:bookmarkStart w:id="719" w:name="_Toc33962463"/>
      <w:bookmarkStart w:id="720" w:name="_Toc42883225"/>
      <w:bookmarkStart w:id="721" w:name="_Toc49733093"/>
      <w:bookmarkStart w:id="722" w:name="_Toc56690718"/>
      <w:bookmarkStart w:id="723" w:name="_Toc130820751"/>
      <w:r w:rsidRPr="00690A26">
        <w:t>6.1.5.2.2</w:t>
      </w:r>
      <w:r w:rsidRPr="00690A26">
        <w:tab/>
        <w:t>Notification Definition</w:t>
      </w:r>
      <w:bookmarkEnd w:id="718"/>
      <w:bookmarkEnd w:id="719"/>
      <w:bookmarkEnd w:id="720"/>
      <w:bookmarkEnd w:id="721"/>
      <w:bookmarkEnd w:id="722"/>
      <w:bookmarkEnd w:id="723"/>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4" w:name="_Toc24937649"/>
      <w:bookmarkStart w:id="725" w:name="_Toc33962464"/>
      <w:bookmarkStart w:id="726" w:name="_Toc42883226"/>
      <w:bookmarkStart w:id="727" w:name="_Toc49733094"/>
      <w:bookmarkStart w:id="728" w:name="_Toc56690719"/>
      <w:bookmarkStart w:id="729" w:name="_Toc130820752"/>
      <w:r w:rsidRPr="00690A26">
        <w:t>6.1.6</w:t>
      </w:r>
      <w:r w:rsidRPr="00690A26">
        <w:tab/>
        <w:t>Data Model</w:t>
      </w:r>
      <w:bookmarkEnd w:id="724"/>
      <w:bookmarkEnd w:id="725"/>
      <w:bookmarkEnd w:id="726"/>
      <w:bookmarkEnd w:id="727"/>
      <w:bookmarkEnd w:id="728"/>
      <w:bookmarkEnd w:id="729"/>
    </w:p>
    <w:p w14:paraId="579EED1B" w14:textId="77777777" w:rsidR="00A16735" w:rsidRPr="00690A26" w:rsidRDefault="00A16735" w:rsidP="006F4E24">
      <w:pPr>
        <w:pStyle w:val="Heading4"/>
      </w:pPr>
      <w:bookmarkStart w:id="730" w:name="_Toc24937650"/>
      <w:bookmarkStart w:id="731" w:name="_Toc33962465"/>
      <w:bookmarkStart w:id="732" w:name="_Toc42883227"/>
      <w:bookmarkStart w:id="733" w:name="_Toc49733095"/>
      <w:bookmarkStart w:id="734" w:name="_Toc56690720"/>
      <w:bookmarkStart w:id="735" w:name="_Toc130820753"/>
      <w:r w:rsidRPr="00690A26">
        <w:t>6.1.6.1</w:t>
      </w:r>
      <w:r w:rsidRPr="00690A26">
        <w:tab/>
        <w:t>General</w:t>
      </w:r>
      <w:bookmarkEnd w:id="730"/>
      <w:bookmarkEnd w:id="731"/>
      <w:bookmarkEnd w:id="732"/>
      <w:bookmarkEnd w:id="733"/>
      <w:bookmarkEnd w:id="734"/>
      <w:bookmarkEnd w:id="735"/>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1448F8"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448F8" w:rsidRPr="00690A26" w:rsidRDefault="001448F8" w:rsidP="001448F8">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448F8" w:rsidRPr="00690A26" w:rsidRDefault="001448F8" w:rsidP="001448F8">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448F8" w:rsidRPr="00690A26" w:rsidRDefault="001448F8" w:rsidP="001448F8">
            <w:pPr>
              <w:pStyle w:val="TAL"/>
              <w:rPr>
                <w:rFonts w:cs="Arial"/>
                <w:szCs w:val="18"/>
              </w:rPr>
            </w:pPr>
            <w:r>
              <w:rPr>
                <w:rFonts w:cs="Arial"/>
                <w:szCs w:val="18"/>
              </w:rPr>
              <w:t>Identity of the NEF.</w:t>
            </w:r>
          </w:p>
        </w:tc>
      </w:tr>
      <w:tr w:rsidR="001448F8"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448F8" w:rsidRPr="00690A26" w:rsidRDefault="001448F8" w:rsidP="001448F8">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448F8" w:rsidRPr="00690A26" w:rsidRDefault="001448F8" w:rsidP="001448F8">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448F8" w:rsidRDefault="001448F8" w:rsidP="001448F8">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448F8"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448F8" w:rsidRPr="002F4CF5" w:rsidRDefault="001448F8" w:rsidP="001448F8">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448F8" w:rsidRPr="00C74B20" w:rsidRDefault="001448F8" w:rsidP="001448F8">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448F8" w:rsidRPr="009812DC" w:rsidRDefault="001448F8" w:rsidP="001448F8">
            <w:pPr>
              <w:pStyle w:val="TAL"/>
              <w:rPr>
                <w:rFonts w:eastAsia="DengXian" w:cs="Arial"/>
              </w:rPr>
            </w:pPr>
            <w:r>
              <w:rPr>
                <w:rFonts w:cs="Arial" w:hint="eastAsia"/>
                <w:szCs w:val="18"/>
                <w:lang w:eastAsia="zh-CN"/>
              </w:rPr>
              <w:t>W</w:t>
            </w:r>
            <w:r>
              <w:rPr>
                <w:rFonts w:cs="Arial"/>
                <w:szCs w:val="18"/>
                <w:lang w:eastAsia="zh-CN"/>
              </w:rPr>
              <w:t>ildcard DNAI</w:t>
            </w:r>
          </w:p>
        </w:tc>
      </w:tr>
      <w:tr w:rsidR="001448F8"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448F8" w:rsidRPr="00690A26" w:rsidRDefault="001448F8" w:rsidP="001448F8">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448F8" w:rsidRPr="00690A26" w:rsidRDefault="001448F8" w:rsidP="001448F8">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448F8" w:rsidRPr="00690A26" w:rsidRDefault="001448F8" w:rsidP="001448F8">
            <w:pPr>
              <w:pStyle w:val="TAL"/>
              <w:rPr>
                <w:rFonts w:cs="Arial"/>
                <w:szCs w:val="18"/>
              </w:rPr>
            </w:pPr>
            <w:r>
              <w:rPr>
                <w:rFonts w:cs="Arial"/>
                <w:szCs w:val="18"/>
              </w:rPr>
              <w:t>NF types known to NRF.</w:t>
            </w:r>
          </w:p>
        </w:tc>
      </w:tr>
      <w:tr w:rsidR="001448F8"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448F8" w:rsidRPr="00690A26" w:rsidRDefault="001448F8" w:rsidP="001448F8">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448F8" w:rsidRPr="00690A26" w:rsidRDefault="001448F8" w:rsidP="001448F8">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448F8" w:rsidRPr="00690A26" w:rsidRDefault="001448F8" w:rsidP="001448F8">
            <w:pPr>
              <w:pStyle w:val="TAL"/>
              <w:rPr>
                <w:rFonts w:cs="Arial"/>
                <w:szCs w:val="18"/>
              </w:rPr>
            </w:pPr>
            <w:r>
              <w:rPr>
                <w:rFonts w:cs="Arial"/>
                <w:szCs w:val="18"/>
              </w:rPr>
              <w:t>Types of notifications used in Default Notification URIs in the NF Profile of an NF Instance.</w:t>
            </w:r>
          </w:p>
        </w:tc>
      </w:tr>
      <w:tr w:rsidR="001448F8"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448F8" w:rsidRPr="00690A26" w:rsidRDefault="001448F8" w:rsidP="001448F8">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448F8" w:rsidRPr="00690A26" w:rsidRDefault="001448F8" w:rsidP="001448F8">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448F8" w:rsidRPr="00690A26" w:rsidRDefault="001448F8" w:rsidP="001448F8">
            <w:pPr>
              <w:pStyle w:val="TAL"/>
              <w:rPr>
                <w:rFonts w:cs="Arial"/>
                <w:szCs w:val="18"/>
              </w:rPr>
            </w:pPr>
            <w:r>
              <w:rPr>
                <w:rFonts w:cs="Arial"/>
                <w:szCs w:val="18"/>
              </w:rPr>
              <w:t>Types of transport protocol used in a given IP endpoint of an NF Service Instance.</w:t>
            </w:r>
          </w:p>
        </w:tc>
      </w:tr>
      <w:tr w:rsidR="001448F8"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448F8" w:rsidRPr="00690A26" w:rsidRDefault="001448F8" w:rsidP="001448F8">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448F8" w:rsidRPr="00690A26" w:rsidRDefault="001448F8" w:rsidP="001448F8">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448F8" w:rsidRPr="00690A26" w:rsidRDefault="001448F8" w:rsidP="001448F8">
            <w:pPr>
              <w:pStyle w:val="TAL"/>
              <w:rPr>
                <w:rFonts w:cs="Arial"/>
                <w:szCs w:val="18"/>
              </w:rPr>
            </w:pPr>
            <w:r>
              <w:rPr>
                <w:rFonts w:cs="Arial"/>
                <w:szCs w:val="18"/>
              </w:rPr>
              <w:t>Types of events sent in notifications from NRF to subscribed NF Instances.</w:t>
            </w:r>
          </w:p>
        </w:tc>
      </w:tr>
      <w:tr w:rsidR="001448F8"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448F8" w:rsidRPr="00690A26" w:rsidRDefault="001448F8" w:rsidP="001448F8">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448F8" w:rsidRPr="00690A26" w:rsidRDefault="001448F8" w:rsidP="001448F8">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448F8" w:rsidRPr="00690A26" w:rsidRDefault="001448F8" w:rsidP="001448F8">
            <w:pPr>
              <w:pStyle w:val="TAL"/>
              <w:rPr>
                <w:rFonts w:cs="Arial"/>
                <w:szCs w:val="18"/>
              </w:rPr>
            </w:pPr>
            <w:r>
              <w:rPr>
                <w:rFonts w:cs="Arial"/>
                <w:szCs w:val="18"/>
              </w:rPr>
              <w:t>Status of a given NF Instance stored in NRF.</w:t>
            </w:r>
          </w:p>
        </w:tc>
      </w:tr>
      <w:tr w:rsidR="001448F8"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448F8" w:rsidRPr="00690A26" w:rsidRDefault="001448F8" w:rsidP="001448F8">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448F8" w:rsidRPr="00690A26" w:rsidRDefault="001448F8" w:rsidP="001448F8">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448F8" w:rsidRPr="00690A26" w:rsidRDefault="001448F8" w:rsidP="001448F8">
            <w:pPr>
              <w:pStyle w:val="TAL"/>
              <w:rPr>
                <w:rFonts w:cs="Arial"/>
                <w:szCs w:val="18"/>
              </w:rPr>
            </w:pPr>
            <w:r>
              <w:rPr>
                <w:rFonts w:cs="Arial"/>
                <w:szCs w:val="18"/>
              </w:rPr>
              <w:t>Types of data sets stored in UDR.</w:t>
            </w:r>
          </w:p>
        </w:tc>
      </w:tr>
      <w:tr w:rsidR="001448F8"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448F8" w:rsidRPr="00690A26" w:rsidRDefault="001448F8" w:rsidP="001448F8">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448F8" w:rsidRPr="00690A26" w:rsidRDefault="001448F8" w:rsidP="001448F8">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448F8" w:rsidRPr="00690A26" w:rsidRDefault="001448F8" w:rsidP="001448F8">
            <w:pPr>
              <w:pStyle w:val="TAL"/>
              <w:rPr>
                <w:rFonts w:cs="Arial"/>
                <w:szCs w:val="18"/>
              </w:rPr>
            </w:pPr>
            <w:r>
              <w:rPr>
                <w:rFonts w:cs="Arial"/>
                <w:szCs w:val="18"/>
              </w:rPr>
              <w:t>Types of User-Plane interfaces of the UPF.</w:t>
            </w:r>
          </w:p>
        </w:tc>
      </w:tr>
      <w:tr w:rsidR="001448F8"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448F8" w:rsidRPr="00690A26" w:rsidRDefault="001448F8" w:rsidP="001448F8">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448F8" w:rsidRPr="00690A26" w:rsidRDefault="001448F8" w:rsidP="001448F8">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448F8" w:rsidRPr="00690A26" w:rsidRDefault="001448F8" w:rsidP="001448F8">
            <w:pPr>
              <w:pStyle w:val="TAL"/>
              <w:rPr>
                <w:rFonts w:cs="Arial"/>
                <w:szCs w:val="18"/>
              </w:rPr>
            </w:pPr>
            <w:r>
              <w:rPr>
                <w:rFonts w:cs="Arial"/>
                <w:szCs w:val="18"/>
              </w:rPr>
              <w:t>Service names known to NRF.</w:t>
            </w:r>
          </w:p>
        </w:tc>
      </w:tr>
      <w:tr w:rsidR="001448F8"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448F8" w:rsidRPr="00690A26" w:rsidRDefault="001448F8" w:rsidP="001448F8">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448F8" w:rsidRPr="00690A26" w:rsidRDefault="001448F8" w:rsidP="001448F8">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448F8" w:rsidRPr="00690A26" w:rsidRDefault="001448F8" w:rsidP="001448F8">
            <w:pPr>
              <w:pStyle w:val="TAL"/>
              <w:rPr>
                <w:rFonts w:cs="Arial"/>
                <w:szCs w:val="18"/>
              </w:rPr>
            </w:pPr>
            <w:r>
              <w:rPr>
                <w:rFonts w:cs="Arial"/>
                <w:szCs w:val="18"/>
              </w:rPr>
              <w:t>Status of a given NF Service Instance of an NF Instance stored in NRF.</w:t>
            </w:r>
          </w:p>
        </w:tc>
      </w:tr>
      <w:tr w:rsidR="001448F8"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448F8" w:rsidRPr="00690A26" w:rsidRDefault="001448F8" w:rsidP="001448F8">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448F8" w:rsidRPr="00690A26" w:rsidRDefault="001448F8" w:rsidP="001448F8">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448F8" w:rsidRDefault="001448F8" w:rsidP="001448F8">
            <w:pPr>
              <w:pStyle w:val="TAL"/>
              <w:rPr>
                <w:rFonts w:cs="Arial"/>
                <w:szCs w:val="18"/>
              </w:rPr>
            </w:pPr>
            <w:r>
              <w:rPr>
                <w:rFonts w:cs="Arial"/>
                <w:szCs w:val="18"/>
              </w:rPr>
              <w:t>Access Network Node Type (gNB, ng-eNB...).</w:t>
            </w:r>
          </w:p>
        </w:tc>
      </w:tr>
      <w:tr w:rsidR="001448F8"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448F8" w:rsidRDefault="001448F8" w:rsidP="001448F8">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448F8" w:rsidRDefault="001448F8" w:rsidP="001448F8">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448F8" w:rsidRDefault="001448F8" w:rsidP="001448F8">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1448F8"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448F8" w:rsidRDefault="001448F8" w:rsidP="001448F8">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448F8" w:rsidRDefault="001448F8" w:rsidP="001448F8">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448F8" w:rsidRDefault="001448F8" w:rsidP="001448F8">
            <w:pPr>
              <w:pStyle w:val="TAL"/>
              <w:rPr>
                <w:rFonts w:cs="Arial"/>
                <w:szCs w:val="18"/>
              </w:rPr>
            </w:pPr>
            <w:r w:rsidRPr="00BE59F7">
              <w:rPr>
                <w:rFonts w:cs="Arial"/>
                <w:szCs w:val="18"/>
              </w:rPr>
              <w:t>Indicates the type(s) of IP addresses reachable via an SCP</w:t>
            </w:r>
            <w:r>
              <w:rPr>
                <w:rFonts w:cs="Arial"/>
                <w:szCs w:val="18"/>
              </w:rPr>
              <w:t>.</w:t>
            </w:r>
          </w:p>
        </w:tc>
      </w:tr>
      <w:tr w:rsidR="001448F8"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448F8" w:rsidRDefault="001448F8" w:rsidP="001448F8">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448F8" w:rsidRDefault="001448F8" w:rsidP="001448F8">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448F8" w:rsidRPr="00BE59F7" w:rsidRDefault="001448F8" w:rsidP="001448F8">
            <w:pPr>
              <w:pStyle w:val="TAL"/>
              <w:rPr>
                <w:rFonts w:cs="Arial"/>
                <w:szCs w:val="18"/>
              </w:rPr>
            </w:pPr>
            <w:r>
              <w:rPr>
                <w:rFonts w:cs="Arial"/>
                <w:szCs w:val="18"/>
              </w:rPr>
              <w:t>Possible NF types supported by a collocated NF.</w:t>
            </w:r>
          </w:p>
        </w:tc>
      </w:tr>
      <w:tr w:rsidR="001448F8"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448F8" w:rsidRDefault="001448F8" w:rsidP="001448F8">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448F8" w:rsidRDefault="001448F8" w:rsidP="001448F8">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448F8" w:rsidRDefault="001448F8" w:rsidP="001448F8">
            <w:pPr>
              <w:pStyle w:val="TAL"/>
              <w:rPr>
                <w:rFonts w:cs="Arial"/>
                <w:szCs w:val="18"/>
              </w:rPr>
            </w:pPr>
            <w:r>
              <w:rPr>
                <w:rFonts w:cs="Arial"/>
                <w:szCs w:val="18"/>
              </w:rPr>
              <w:t>Type of Locality description item.</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6" w:name="_Toc24937651"/>
      <w:bookmarkStart w:id="737" w:name="_Toc33962466"/>
      <w:bookmarkStart w:id="738" w:name="_Toc42883228"/>
      <w:bookmarkStart w:id="739" w:name="_Toc49733096"/>
      <w:bookmarkStart w:id="740" w:name="_Toc56690721"/>
      <w:bookmarkStart w:id="741" w:name="_Toc130820754"/>
      <w:r w:rsidRPr="00690A26">
        <w:rPr>
          <w:lang w:val="en-US"/>
        </w:rPr>
        <w:lastRenderedPageBreak/>
        <w:t>6.1.6.2</w:t>
      </w:r>
      <w:r w:rsidRPr="00690A26">
        <w:rPr>
          <w:lang w:val="en-US"/>
        </w:rPr>
        <w:tab/>
        <w:t>Structured data types</w:t>
      </w:r>
      <w:bookmarkEnd w:id="736"/>
      <w:bookmarkEnd w:id="737"/>
      <w:bookmarkEnd w:id="738"/>
      <w:bookmarkEnd w:id="739"/>
      <w:bookmarkEnd w:id="740"/>
      <w:bookmarkEnd w:id="741"/>
    </w:p>
    <w:p w14:paraId="01B67FCC" w14:textId="77777777" w:rsidR="00A16735" w:rsidRPr="00690A26" w:rsidRDefault="00A16735" w:rsidP="006F4E24">
      <w:pPr>
        <w:pStyle w:val="Heading5"/>
      </w:pPr>
      <w:bookmarkStart w:id="742" w:name="_Toc24937652"/>
      <w:bookmarkStart w:id="743" w:name="_Toc33962467"/>
      <w:bookmarkStart w:id="744" w:name="_Toc42883229"/>
      <w:bookmarkStart w:id="745" w:name="_Toc49733097"/>
      <w:bookmarkStart w:id="746" w:name="_Toc56690722"/>
      <w:bookmarkStart w:id="747" w:name="_Toc130820755"/>
      <w:r w:rsidRPr="00690A26">
        <w:t>6.1.6.2.1</w:t>
      </w:r>
      <w:r w:rsidRPr="00690A26">
        <w:tab/>
        <w:t>Introduction</w:t>
      </w:r>
      <w:bookmarkEnd w:id="742"/>
      <w:bookmarkEnd w:id="743"/>
      <w:bookmarkEnd w:id="744"/>
      <w:bookmarkEnd w:id="745"/>
      <w:bookmarkEnd w:id="746"/>
      <w:bookmarkEnd w:id="747"/>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8" w:name="_Toc24937653"/>
      <w:bookmarkStart w:id="749" w:name="_Toc33962468"/>
      <w:bookmarkStart w:id="750" w:name="_Toc42883230"/>
      <w:bookmarkStart w:id="751" w:name="_Toc49733098"/>
      <w:bookmarkStart w:id="752" w:name="_Toc56690723"/>
      <w:bookmarkStart w:id="753" w:name="_Toc130820756"/>
      <w:r w:rsidRPr="00690A26">
        <w:lastRenderedPageBreak/>
        <w:t>6.1.6.2.2</w:t>
      </w:r>
      <w:r w:rsidRPr="00690A26">
        <w:tab/>
        <w:t>Type: NFProfile</w:t>
      </w:r>
      <w:bookmarkEnd w:id="748"/>
      <w:bookmarkEnd w:id="749"/>
      <w:bookmarkEnd w:id="750"/>
      <w:bookmarkEnd w:id="751"/>
      <w:bookmarkEnd w:id="752"/>
      <w:bookmarkEnd w:id="753"/>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4176DAF1" w:rsidR="00552C81" w:rsidRPr="00690A26" w:rsidRDefault="00552C81" w:rsidP="00552C81">
            <w:pPr>
              <w:pStyle w:val="TAL"/>
              <w:rPr>
                <w:rFonts w:cs="Arial"/>
                <w:szCs w:val="18"/>
              </w:rPr>
            </w:pPr>
            <w:r w:rsidRPr="00690A26">
              <w:rPr>
                <w:rFonts w:cs="Arial"/>
                <w:szCs w:val="18"/>
              </w:rPr>
              <w:t xml:space="preserve">If </w:t>
            </w:r>
            <w:r w:rsidR="00A5377F">
              <w:rPr>
                <w:rFonts w:cs="Arial"/>
                <w:szCs w:val="18"/>
              </w:rPr>
              <w:t xml:space="preserve">neither the </w:t>
            </w:r>
            <w:r w:rsidR="00A5377F" w:rsidRPr="00690A26">
              <w:t>plmnList</w:t>
            </w:r>
            <w:r w:rsidR="00A5377F">
              <w:t xml:space="preserve"> IE nor the </w:t>
            </w:r>
            <w:r w:rsidR="00A5377F" w:rsidRPr="00690A26">
              <w:t>snpnList</w:t>
            </w:r>
            <w:r w:rsidR="00A5377F">
              <w:t xml:space="preserve"> IE are provided</w:t>
            </w:r>
            <w:r w:rsidRPr="00690A26">
              <w:rPr>
                <w:rFonts w:cs="Arial"/>
                <w:szCs w:val="18"/>
              </w:rPr>
              <w:t>,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 xml:space="preserve">If the NF needs to be discoverable by other NFs in a </w:t>
            </w:r>
            <w:r w:rsidRPr="00690A26">
              <w:rPr>
                <w:rFonts w:cs="Arial"/>
                <w:szCs w:val="18"/>
              </w:rPr>
              <w:lastRenderedPageBreak/>
              <w:t>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52146D7F" w14:textId="32563C6A" w:rsidR="00552C81" w:rsidRPr="00690A26"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6E24991D"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65A2CC6B"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sidR="00664CA9">
              <w:rPr>
                <w:rFonts w:cs="Arial"/>
                <w:szCs w:val="18"/>
              </w:rPr>
              <w:t xml:space="preserve"> (if the NF pertains to an SNPN)</w:t>
            </w:r>
            <w:r w:rsidRPr="00690A26">
              <w:rPr>
                <w:rFonts w:cs="Arial"/>
                <w:szCs w:val="18"/>
              </w:rPr>
              <w:t>, is allowed to access the service instance.</w:t>
            </w:r>
          </w:p>
          <w:p w14:paraId="5F80A9B1" w14:textId="77777777" w:rsidR="00552C81" w:rsidRPr="00690A26" w:rsidRDefault="00552C81" w:rsidP="00552C81">
            <w:pPr>
              <w:pStyle w:val="TAL"/>
              <w:rPr>
                <w:rFonts w:cs="Arial"/>
                <w:szCs w:val="18"/>
              </w:rPr>
            </w:pPr>
          </w:p>
          <w:p w14:paraId="65FAE6DB" w14:textId="003D8195"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4F818B02"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552C81" w:rsidRPr="00690A26" w:rsidRDefault="00552C81"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311FF9AD"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lastRenderedPageBreak/>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01AB55DF"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The NRF may overwrite the received priority value 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1448F8" w:rsidRPr="00690A26" w14:paraId="45A95F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08623F" w14:textId="42F4B194" w:rsidR="001448F8" w:rsidRPr="00690A26" w:rsidRDefault="001448F8" w:rsidP="001448F8">
            <w:pPr>
              <w:pStyle w:val="TAL"/>
            </w:pPr>
            <w:r>
              <w:t>extLocality</w:t>
            </w:r>
          </w:p>
        </w:tc>
        <w:tc>
          <w:tcPr>
            <w:tcW w:w="1559" w:type="dxa"/>
            <w:tcBorders>
              <w:top w:val="single" w:sz="4" w:space="0" w:color="auto"/>
              <w:left w:val="single" w:sz="4" w:space="0" w:color="auto"/>
              <w:bottom w:val="single" w:sz="4" w:space="0" w:color="auto"/>
              <w:right w:val="single" w:sz="4" w:space="0" w:color="auto"/>
            </w:tcBorders>
          </w:tcPr>
          <w:p w14:paraId="46ADFAAE" w14:textId="404D4D43" w:rsidR="001448F8" w:rsidRPr="00690A26" w:rsidRDefault="001448F8" w:rsidP="001448F8">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1B76BF5A" w14:textId="7099DCA7" w:rsidR="001448F8" w:rsidRPr="00690A26" w:rsidRDefault="001448F8" w:rsidP="001448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97A6E1" w14:textId="59B2E049" w:rsidR="001448F8" w:rsidRPr="00690A26" w:rsidRDefault="001448F8" w:rsidP="001448F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5346D5" w14:textId="77777777" w:rsidR="001448F8" w:rsidRDefault="001448F8" w:rsidP="001448F8">
            <w:pPr>
              <w:pStyle w:val="TAL"/>
              <w:rPr>
                <w:rFonts w:cs="Arial"/>
                <w:szCs w:val="18"/>
              </w:rPr>
            </w:pPr>
            <w:r>
              <w:rPr>
                <w:rFonts w:cs="Arial"/>
                <w:szCs w:val="18"/>
              </w:rPr>
              <w:t>Operator defined information about the location of the NF instance. (NOTE 3)</w:t>
            </w:r>
          </w:p>
          <w:p w14:paraId="1BD12BF4" w14:textId="17A337AD" w:rsidR="001448F8" w:rsidRDefault="001448F8" w:rsidP="001448F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6.1.6.3.x</w:t>
            </w:r>
            <w:r>
              <w:rPr>
                <w:noProof/>
                <w:lang w:eastAsia="zh-CN"/>
              </w:rPr>
              <w:t>.</w:t>
            </w:r>
          </w:p>
          <w:p w14:paraId="428FE98F" w14:textId="77777777" w:rsidR="001448F8" w:rsidRDefault="001448F8" w:rsidP="001448F8">
            <w:pPr>
              <w:pStyle w:val="TAL"/>
              <w:rPr>
                <w:noProof/>
                <w:lang w:eastAsia="zh-CN"/>
              </w:rPr>
            </w:pPr>
          </w:p>
          <w:p w14:paraId="25FFFC73" w14:textId="6B9BAE6E" w:rsidR="001448F8" w:rsidRDefault="001448F8" w:rsidP="001448F8">
            <w:pPr>
              <w:pStyle w:val="TAL"/>
              <w:rPr>
                <w:noProof/>
                <w:lang w:eastAsia="zh-CN"/>
              </w:rPr>
            </w:pPr>
            <w:r>
              <w:rPr>
                <w:noProof/>
                <w:lang w:eastAsia="zh-CN"/>
              </w:rPr>
              <w:t>Example:</w:t>
            </w:r>
          </w:p>
          <w:p w14:paraId="68849806" w14:textId="77777777" w:rsidR="001448F8" w:rsidRDefault="001448F8" w:rsidP="001448F8">
            <w:pPr>
              <w:pStyle w:val="TAL"/>
              <w:rPr>
                <w:rFonts w:cs="Arial"/>
                <w:szCs w:val="18"/>
              </w:rPr>
            </w:pPr>
            <w:r>
              <w:rPr>
                <w:rFonts w:cs="Arial"/>
                <w:szCs w:val="18"/>
              </w:rPr>
              <w:t>{</w:t>
            </w:r>
          </w:p>
          <w:p w14:paraId="41C90CA0" w14:textId="4E7F8FD8" w:rsidR="001448F8" w:rsidRDefault="001448F8" w:rsidP="001448F8">
            <w:pPr>
              <w:pStyle w:val="TAL"/>
              <w:rPr>
                <w:rFonts w:cs="Arial"/>
                <w:szCs w:val="18"/>
              </w:rPr>
            </w:pPr>
            <w:r>
              <w:rPr>
                <w:rFonts w:cs="Arial"/>
                <w:szCs w:val="18"/>
              </w:rPr>
              <w:t xml:space="preserve">  "</w:t>
            </w:r>
            <w:r>
              <w:t>DATA_CENTER</w:t>
            </w:r>
            <w:r>
              <w:rPr>
                <w:rFonts w:cs="Arial"/>
                <w:szCs w:val="18"/>
              </w:rPr>
              <w:t>": "dc-123",</w:t>
            </w:r>
          </w:p>
          <w:p w14:paraId="58F625EC" w14:textId="0EBE423D" w:rsidR="001448F8" w:rsidRDefault="001448F8" w:rsidP="001448F8">
            <w:pPr>
              <w:pStyle w:val="TAL"/>
              <w:rPr>
                <w:rFonts w:cs="Arial"/>
                <w:szCs w:val="18"/>
              </w:rPr>
            </w:pPr>
            <w:r>
              <w:rPr>
                <w:rFonts w:cs="Arial"/>
                <w:szCs w:val="18"/>
              </w:rPr>
              <w:t xml:space="preserve">  "CITY": "Los Angeles",</w:t>
            </w:r>
          </w:p>
          <w:p w14:paraId="7619B9BB" w14:textId="60C247A7" w:rsidR="001448F8" w:rsidRDefault="001448F8" w:rsidP="001448F8">
            <w:pPr>
              <w:pStyle w:val="TAL"/>
              <w:rPr>
                <w:rFonts w:cs="Arial"/>
                <w:szCs w:val="18"/>
              </w:rPr>
            </w:pPr>
            <w:r>
              <w:rPr>
                <w:rFonts w:cs="Arial"/>
                <w:szCs w:val="18"/>
              </w:rPr>
              <w:t xml:space="preserve">  "STATE": "California"</w:t>
            </w:r>
          </w:p>
          <w:p w14:paraId="53F72375" w14:textId="77777777" w:rsidR="001448F8" w:rsidRPr="006C0EBD" w:rsidRDefault="001448F8" w:rsidP="001448F8">
            <w:pPr>
              <w:pStyle w:val="TAL"/>
              <w:rPr>
                <w:rFonts w:cs="Arial"/>
                <w:szCs w:val="18"/>
              </w:rPr>
            </w:pPr>
            <w:r>
              <w:rPr>
                <w:rFonts w:cs="Arial"/>
                <w:szCs w:val="18"/>
              </w:rPr>
              <w:t>}</w:t>
            </w:r>
          </w:p>
          <w:p w14:paraId="15E9CEA5" w14:textId="77777777" w:rsidR="001448F8" w:rsidRPr="00690A26" w:rsidRDefault="001448F8" w:rsidP="001448F8">
            <w:pPr>
              <w:pStyle w:val="TAL"/>
              <w:rPr>
                <w:rFonts w:cs="Arial"/>
                <w:szCs w:val="18"/>
              </w:rPr>
            </w:pPr>
          </w:p>
        </w:tc>
      </w:tr>
      <w:tr w:rsidR="001448F8"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1448F8" w:rsidRPr="00690A26" w:rsidRDefault="001448F8" w:rsidP="001448F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1448F8" w:rsidRPr="00690A26" w:rsidRDefault="001448F8" w:rsidP="001448F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1448F8" w:rsidRPr="00690A26" w:rsidRDefault="001448F8" w:rsidP="001448F8">
            <w:pPr>
              <w:pStyle w:val="TAL"/>
              <w:rPr>
                <w:rFonts w:cs="Arial"/>
                <w:szCs w:val="18"/>
              </w:rPr>
            </w:pPr>
            <w:r w:rsidRPr="00690A26">
              <w:rPr>
                <w:rFonts w:cs="Arial"/>
                <w:szCs w:val="18"/>
              </w:rPr>
              <w:t>Specific data for the UDR (ranges of SUPI, group ID …)</w:t>
            </w:r>
          </w:p>
        </w:tc>
      </w:tr>
      <w:tr w:rsidR="001448F8"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1448F8" w:rsidRPr="00690A26" w:rsidRDefault="001448F8" w:rsidP="001448F8">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1448F8" w:rsidRPr="00690A26" w:rsidRDefault="001448F8" w:rsidP="001448F8">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1448F8" w:rsidRDefault="001448F8" w:rsidP="001448F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1448F8" w:rsidRPr="00690A26" w:rsidRDefault="001448F8" w:rsidP="001448F8">
            <w:pPr>
              <w:pStyle w:val="TAL"/>
            </w:pPr>
            <w:r w:rsidRPr="00690A26">
              <w:lastRenderedPageBreak/>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1448F8" w:rsidRPr="00690A26" w:rsidRDefault="001448F8" w:rsidP="001448F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1448F8" w:rsidRPr="00690A26" w:rsidRDefault="001448F8" w:rsidP="001448F8">
            <w:pPr>
              <w:pStyle w:val="TAL"/>
              <w:rPr>
                <w:rFonts w:cs="Arial"/>
                <w:szCs w:val="18"/>
              </w:rPr>
            </w:pPr>
            <w:r w:rsidRPr="00690A26">
              <w:rPr>
                <w:rFonts w:cs="Arial"/>
                <w:szCs w:val="18"/>
              </w:rPr>
              <w:t>Specific data for the UDM (ranges of SUPI, group ID…)</w:t>
            </w:r>
          </w:p>
        </w:tc>
      </w:tr>
      <w:tr w:rsidR="001448F8"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1448F8" w:rsidRPr="00690A26" w:rsidRDefault="001448F8" w:rsidP="001448F8">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1448F8" w:rsidRPr="00690A26" w:rsidRDefault="001448F8" w:rsidP="001448F8">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1448F8" w:rsidRDefault="001448F8" w:rsidP="001448F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1448F8" w:rsidRPr="00690A26" w:rsidRDefault="001448F8" w:rsidP="001448F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1448F8" w:rsidRPr="00690A26" w:rsidRDefault="001448F8" w:rsidP="001448F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1448F8" w:rsidRPr="00690A26" w:rsidRDefault="001448F8" w:rsidP="001448F8">
            <w:pPr>
              <w:pStyle w:val="TAL"/>
              <w:rPr>
                <w:rFonts w:cs="Arial"/>
                <w:szCs w:val="18"/>
              </w:rPr>
            </w:pPr>
            <w:r w:rsidRPr="00690A26">
              <w:rPr>
                <w:rFonts w:cs="Arial"/>
                <w:szCs w:val="18"/>
              </w:rPr>
              <w:t>Specific data for the AUSF (ranges of SUPI, group ID…)</w:t>
            </w:r>
          </w:p>
        </w:tc>
      </w:tr>
      <w:tr w:rsidR="001448F8"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1448F8" w:rsidRPr="00690A26" w:rsidRDefault="001448F8" w:rsidP="001448F8">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1448F8" w:rsidRPr="00690A26" w:rsidRDefault="001448F8" w:rsidP="001448F8">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1448F8" w:rsidRDefault="001448F8" w:rsidP="001448F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1448F8" w:rsidRPr="00690A26" w:rsidRDefault="001448F8" w:rsidP="001448F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1448F8" w:rsidRPr="00690A26" w:rsidRDefault="001448F8" w:rsidP="001448F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1448F8" w:rsidRPr="00690A26" w:rsidRDefault="001448F8" w:rsidP="001448F8">
            <w:pPr>
              <w:pStyle w:val="TAL"/>
              <w:rPr>
                <w:rFonts w:cs="Arial"/>
                <w:szCs w:val="18"/>
              </w:rPr>
            </w:pPr>
            <w:r w:rsidRPr="00690A26">
              <w:rPr>
                <w:rFonts w:cs="Arial"/>
                <w:szCs w:val="18"/>
              </w:rPr>
              <w:t>Specific data for the AMF (AMF Set ID, …)</w:t>
            </w:r>
          </w:p>
        </w:tc>
      </w:tr>
      <w:tr w:rsidR="001448F8"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1448F8" w:rsidRPr="00690A26" w:rsidRDefault="001448F8" w:rsidP="001448F8">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1448F8" w:rsidRPr="00690A26" w:rsidRDefault="001448F8" w:rsidP="001448F8">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1448F8" w:rsidRDefault="001448F8" w:rsidP="001448F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1448F8" w:rsidRPr="00690A26" w:rsidRDefault="001448F8" w:rsidP="001448F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1448F8" w:rsidRPr="00690A26" w:rsidRDefault="001448F8" w:rsidP="001448F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1448F8" w:rsidRPr="00690A26" w:rsidRDefault="001448F8" w:rsidP="001448F8">
            <w:pPr>
              <w:pStyle w:val="TAL"/>
              <w:rPr>
                <w:rFonts w:cs="Arial"/>
                <w:szCs w:val="18"/>
              </w:rPr>
            </w:pPr>
            <w:r w:rsidRPr="00690A26">
              <w:rPr>
                <w:rFonts w:cs="Arial"/>
                <w:szCs w:val="18"/>
              </w:rPr>
              <w:t>Specific data for the SMF (DNN's, …).</w:t>
            </w:r>
          </w:p>
          <w:p w14:paraId="7FE566AE" w14:textId="77777777" w:rsidR="001448F8" w:rsidRPr="00690A26" w:rsidRDefault="001448F8" w:rsidP="001448F8">
            <w:pPr>
              <w:pStyle w:val="TAL"/>
              <w:rPr>
                <w:rFonts w:cs="Arial"/>
                <w:szCs w:val="18"/>
              </w:rPr>
            </w:pPr>
            <w:r w:rsidRPr="00690A26">
              <w:rPr>
                <w:rFonts w:cs="Arial"/>
                <w:szCs w:val="18"/>
              </w:rPr>
              <w:t>(NOTE 12)</w:t>
            </w:r>
          </w:p>
        </w:tc>
      </w:tr>
      <w:tr w:rsidR="001448F8"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1448F8" w:rsidRPr="00690A26" w:rsidRDefault="001448F8" w:rsidP="001448F8">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1448F8" w:rsidRPr="00690A26" w:rsidRDefault="001448F8" w:rsidP="001448F8">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1448F8" w:rsidRDefault="001448F8" w:rsidP="001448F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1448F8" w:rsidRPr="00690A26" w:rsidRDefault="001448F8" w:rsidP="001448F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1448F8" w:rsidRPr="00690A26" w:rsidRDefault="001448F8" w:rsidP="001448F8">
            <w:pPr>
              <w:pStyle w:val="TAL"/>
              <w:rPr>
                <w:rFonts w:cs="Arial"/>
                <w:szCs w:val="18"/>
              </w:rPr>
            </w:pPr>
            <w:r w:rsidRPr="00690A26">
              <w:rPr>
                <w:rFonts w:cs="Arial"/>
                <w:szCs w:val="18"/>
              </w:rPr>
              <w:t>(NOTE 12)</w:t>
            </w:r>
          </w:p>
        </w:tc>
      </w:tr>
      <w:tr w:rsidR="001448F8"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1448F8" w:rsidRPr="00690A26" w:rsidRDefault="001448F8" w:rsidP="001448F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1448F8" w:rsidRPr="00690A26" w:rsidRDefault="001448F8" w:rsidP="001448F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1448F8" w:rsidRPr="00690A26" w:rsidRDefault="001448F8" w:rsidP="001448F8">
            <w:pPr>
              <w:pStyle w:val="TAL"/>
              <w:rPr>
                <w:rFonts w:cs="Arial"/>
                <w:szCs w:val="18"/>
              </w:rPr>
            </w:pPr>
            <w:r w:rsidRPr="00690A26">
              <w:rPr>
                <w:rFonts w:cs="Arial"/>
                <w:szCs w:val="18"/>
              </w:rPr>
              <w:t>Specific data for the UPF (S-NSSAI, DNN, SMF serving area, interface…)</w:t>
            </w:r>
          </w:p>
        </w:tc>
      </w:tr>
      <w:tr w:rsidR="001448F8"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1448F8" w:rsidRPr="00690A26" w:rsidRDefault="001448F8" w:rsidP="001448F8">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1448F8" w:rsidRPr="00690A26" w:rsidRDefault="001448F8" w:rsidP="001448F8">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1448F8" w:rsidRDefault="001448F8" w:rsidP="001448F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1448F8" w:rsidRPr="00690A26" w:rsidRDefault="001448F8" w:rsidP="001448F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1448F8" w:rsidRPr="00690A26" w:rsidRDefault="001448F8" w:rsidP="001448F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1448F8" w:rsidRPr="00690A26" w:rsidRDefault="001448F8" w:rsidP="001448F8">
            <w:pPr>
              <w:pStyle w:val="TAL"/>
              <w:rPr>
                <w:rFonts w:cs="Arial"/>
                <w:szCs w:val="18"/>
              </w:rPr>
            </w:pPr>
            <w:r w:rsidRPr="00690A26">
              <w:rPr>
                <w:rFonts w:cs="Arial"/>
                <w:szCs w:val="18"/>
              </w:rPr>
              <w:t>Specific data for the PCF</w:t>
            </w:r>
            <w:r>
              <w:rPr>
                <w:rFonts w:cs="Arial"/>
                <w:szCs w:val="18"/>
              </w:rPr>
              <w:t>.</w:t>
            </w:r>
          </w:p>
        </w:tc>
      </w:tr>
      <w:tr w:rsidR="001448F8"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1448F8" w:rsidRPr="00690A26" w:rsidRDefault="001448F8" w:rsidP="001448F8">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1448F8" w:rsidRPr="00690A26" w:rsidRDefault="001448F8" w:rsidP="001448F8">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1448F8" w:rsidRDefault="001448F8" w:rsidP="001448F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1448F8" w:rsidRPr="00690A26" w:rsidRDefault="001448F8" w:rsidP="001448F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1448F8" w:rsidRPr="00690A26" w:rsidRDefault="001448F8" w:rsidP="001448F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1448F8" w:rsidRPr="00690A26" w:rsidRDefault="001448F8" w:rsidP="001448F8">
            <w:pPr>
              <w:pStyle w:val="TAL"/>
              <w:rPr>
                <w:rFonts w:cs="Arial"/>
                <w:szCs w:val="18"/>
              </w:rPr>
            </w:pPr>
            <w:r w:rsidRPr="00690A26">
              <w:rPr>
                <w:rFonts w:cs="Arial"/>
                <w:szCs w:val="18"/>
              </w:rPr>
              <w:t>Specific data for the BSF</w:t>
            </w:r>
            <w:r>
              <w:rPr>
                <w:rFonts w:cs="Arial"/>
                <w:szCs w:val="18"/>
              </w:rPr>
              <w:t>.</w:t>
            </w:r>
          </w:p>
        </w:tc>
      </w:tr>
      <w:tr w:rsidR="001448F8"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1448F8" w:rsidRPr="00690A26" w:rsidRDefault="001448F8" w:rsidP="001448F8">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1448F8" w:rsidRPr="00690A26" w:rsidRDefault="001448F8" w:rsidP="001448F8">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1448F8" w:rsidRDefault="001448F8" w:rsidP="001448F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1448F8" w:rsidRPr="00690A26" w:rsidRDefault="001448F8" w:rsidP="001448F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1448F8" w:rsidRPr="00690A26" w:rsidRDefault="001448F8" w:rsidP="001448F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1448F8" w:rsidRPr="00690A26" w:rsidRDefault="001448F8" w:rsidP="001448F8">
            <w:pPr>
              <w:pStyle w:val="TAL"/>
              <w:rPr>
                <w:rFonts w:cs="Arial"/>
                <w:szCs w:val="18"/>
              </w:rPr>
            </w:pPr>
            <w:r w:rsidRPr="00690A26">
              <w:rPr>
                <w:rFonts w:cs="Arial"/>
                <w:szCs w:val="18"/>
              </w:rPr>
              <w:t>Specific data for the CHF</w:t>
            </w:r>
            <w:r>
              <w:rPr>
                <w:rFonts w:cs="Arial"/>
                <w:szCs w:val="18"/>
              </w:rPr>
              <w:t>.</w:t>
            </w:r>
          </w:p>
        </w:tc>
      </w:tr>
      <w:tr w:rsidR="001448F8"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1448F8" w:rsidRPr="00690A26" w:rsidRDefault="001448F8" w:rsidP="001448F8">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1448F8" w:rsidRPr="00690A26" w:rsidRDefault="001448F8" w:rsidP="001448F8">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1448F8" w:rsidRDefault="001448F8" w:rsidP="001448F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1448F8" w:rsidRPr="00690A26" w:rsidRDefault="001448F8" w:rsidP="001448F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1448F8" w:rsidRPr="00690A26" w:rsidRDefault="001448F8" w:rsidP="001448F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1448F8" w:rsidRPr="00690A26"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1448F8" w:rsidRPr="00690A26" w:rsidRDefault="001448F8" w:rsidP="001448F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1448F8" w:rsidRPr="00690A26" w:rsidRDefault="001448F8" w:rsidP="001448F8">
            <w:pPr>
              <w:pStyle w:val="TAL"/>
              <w:rPr>
                <w:rFonts w:cs="Arial"/>
                <w:szCs w:val="18"/>
                <w:lang w:eastAsia="zh-CN"/>
              </w:rPr>
            </w:pPr>
            <w:r w:rsidRPr="00690A26">
              <w:rPr>
                <w:rFonts w:cs="Arial"/>
                <w:szCs w:val="18"/>
              </w:rPr>
              <w:t>Specific data for the NEF</w:t>
            </w:r>
            <w:r>
              <w:rPr>
                <w:rFonts w:cs="Arial"/>
                <w:szCs w:val="18"/>
              </w:rPr>
              <w:t>.</w:t>
            </w:r>
          </w:p>
        </w:tc>
      </w:tr>
      <w:tr w:rsidR="001448F8"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1448F8" w:rsidRPr="00690A26" w:rsidRDefault="001448F8" w:rsidP="001448F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1448F8" w:rsidRPr="00690A26" w:rsidRDefault="001448F8" w:rsidP="001448F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1448F8" w:rsidRPr="00690A26" w:rsidRDefault="001448F8" w:rsidP="001448F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r>
      <w:tr w:rsidR="001448F8"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1448F8" w:rsidRPr="00690A26" w:rsidRDefault="001448F8" w:rsidP="001448F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1448F8" w:rsidRPr="00690A26" w:rsidRDefault="001448F8" w:rsidP="001448F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1448F8" w:rsidRPr="00690A26"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1448F8" w:rsidRPr="00690A26" w:rsidRDefault="001448F8" w:rsidP="001448F8">
            <w:pPr>
              <w:pStyle w:val="TAL"/>
              <w:rPr>
                <w:rFonts w:cs="Arial"/>
                <w:szCs w:val="18"/>
              </w:rPr>
            </w:pPr>
            <w:r>
              <w:rPr>
                <w:rFonts w:cs="Arial"/>
                <w:szCs w:val="18"/>
              </w:rPr>
              <w:t>Specific data for the UDSF.</w:t>
            </w:r>
          </w:p>
        </w:tc>
      </w:tr>
      <w:tr w:rsidR="001448F8"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1448F8" w:rsidRPr="00690A26" w:rsidRDefault="001448F8" w:rsidP="001448F8">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1448F8" w:rsidRPr="00690A26" w:rsidRDefault="001448F8" w:rsidP="001448F8">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1448F8" w:rsidRDefault="001448F8" w:rsidP="001448F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1448F8"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1448F8" w:rsidRPr="00690A26" w:rsidRDefault="001448F8" w:rsidP="001448F8">
            <w:pPr>
              <w:pStyle w:val="TAL"/>
            </w:pPr>
            <w:r w:rsidRPr="00690A26">
              <w:lastRenderedPageBreak/>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1448F8" w:rsidRPr="00690A26" w:rsidRDefault="001448F8" w:rsidP="001448F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1448F8" w:rsidRPr="00690A26" w:rsidRDefault="001448F8" w:rsidP="001448F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1448F8"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1448F8" w:rsidRPr="00690A26" w:rsidRDefault="001448F8" w:rsidP="001448F8">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1448F8" w:rsidRPr="00690A26" w:rsidRDefault="001448F8" w:rsidP="001448F8">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1448F8" w:rsidRPr="00690A26" w:rsidRDefault="001448F8" w:rsidP="001448F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1448F8" w:rsidRPr="00690A26" w:rsidRDefault="001448F8" w:rsidP="001448F8">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1448F8" w:rsidRDefault="001448F8" w:rsidP="001448F8">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1448F8" w:rsidRPr="00690A26" w:rsidRDefault="001448F8" w:rsidP="001448F8">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1448F8" w:rsidRPr="00690A26" w:rsidRDefault="001448F8" w:rsidP="001448F8">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1448F8" w:rsidRDefault="001448F8" w:rsidP="001448F8">
            <w:pPr>
              <w:pStyle w:val="TAL"/>
              <w:rPr>
                <w:rFonts w:cs="Arial"/>
                <w:szCs w:val="18"/>
              </w:rPr>
            </w:pPr>
            <w:r w:rsidRPr="00690A26">
              <w:rPr>
                <w:rFonts w:cs="Arial"/>
                <w:szCs w:val="18"/>
              </w:rPr>
              <w:t>Specific data for the P-CSCF.</w:t>
            </w:r>
          </w:p>
          <w:p w14:paraId="1052A702"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1448F8" w:rsidRPr="00690A26" w:rsidRDefault="001448F8" w:rsidP="001448F8">
            <w:pPr>
              <w:pStyle w:val="TAL"/>
              <w:rPr>
                <w:rFonts w:cs="Arial"/>
                <w:szCs w:val="18"/>
              </w:rPr>
            </w:pPr>
            <w:r w:rsidRPr="00690A26">
              <w:rPr>
                <w:rFonts w:cs="Arial"/>
                <w:szCs w:val="18"/>
              </w:rPr>
              <w:t>(NOTE 11)</w:t>
            </w:r>
          </w:p>
        </w:tc>
      </w:tr>
      <w:tr w:rsidR="001448F8"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1448F8" w:rsidRPr="00690A26" w:rsidRDefault="001448F8" w:rsidP="001448F8">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1448F8" w:rsidRPr="00690A26" w:rsidRDefault="001448F8" w:rsidP="001448F8">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1448F8" w:rsidRDefault="001448F8" w:rsidP="001448F8">
            <w:pPr>
              <w:pStyle w:val="TAL"/>
              <w:rPr>
                <w:rFonts w:cs="Arial"/>
                <w:szCs w:val="18"/>
              </w:rPr>
            </w:pPr>
            <w:r w:rsidRPr="00690A26">
              <w:rPr>
                <w:rFonts w:cs="Arial"/>
                <w:szCs w:val="18"/>
              </w:rPr>
              <w:t>Specific data for the HSS.</w:t>
            </w:r>
          </w:p>
          <w:p w14:paraId="3C189D49"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1448F8" w:rsidRPr="00690A26" w:rsidRDefault="001448F8" w:rsidP="001448F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1448F8" w:rsidRPr="00690A26" w:rsidRDefault="001448F8" w:rsidP="001448F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1448F8" w:rsidRPr="00690A26" w:rsidRDefault="001448F8" w:rsidP="001448F8">
            <w:pPr>
              <w:pStyle w:val="TAL"/>
              <w:rPr>
                <w:rFonts w:cs="Arial"/>
                <w:szCs w:val="18"/>
              </w:rPr>
            </w:pPr>
            <w:r w:rsidRPr="00690A26">
              <w:rPr>
                <w:rFonts w:cs="Arial"/>
                <w:szCs w:val="18"/>
              </w:rPr>
              <w:t>Specific data for custom Network Functions</w:t>
            </w:r>
          </w:p>
        </w:tc>
      </w:tr>
      <w:tr w:rsidR="001448F8"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1448F8" w:rsidRPr="00690A26" w:rsidRDefault="001448F8" w:rsidP="001448F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1448F8" w:rsidRPr="00690A26" w:rsidRDefault="001448F8" w:rsidP="001448F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1448F8" w:rsidRPr="00690A26" w:rsidRDefault="001448F8" w:rsidP="001448F8">
            <w:pPr>
              <w:pStyle w:val="TAL"/>
              <w:rPr>
                <w:rFonts w:cs="Arial"/>
                <w:szCs w:val="18"/>
              </w:rPr>
            </w:pPr>
            <w:r w:rsidRPr="00690A26">
              <w:rPr>
                <w:rFonts w:cs="Arial"/>
                <w:szCs w:val="18"/>
              </w:rPr>
              <w:t>Timestamp when the NF was (re)started (NOTE 5) (NOTE 6)</w:t>
            </w:r>
          </w:p>
        </w:tc>
      </w:tr>
      <w:tr w:rsidR="001448F8"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1448F8" w:rsidRPr="00690A26" w:rsidRDefault="001448F8" w:rsidP="001448F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1448F8" w:rsidRPr="00690A26" w:rsidRDefault="001448F8" w:rsidP="001448F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1448F8" w:rsidRPr="00690A26" w:rsidRDefault="001448F8" w:rsidP="001448F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1448F8" w:rsidRPr="00690A26" w:rsidRDefault="001448F8" w:rsidP="001448F8">
            <w:pPr>
              <w:pStyle w:val="TAL"/>
              <w:rPr>
                <w:rFonts w:cs="Arial"/>
                <w:szCs w:val="18"/>
              </w:rPr>
            </w:pPr>
          </w:p>
          <w:p w14:paraId="5ACF8A9D" w14:textId="77777777" w:rsidR="001448F8" w:rsidRPr="00690A26" w:rsidRDefault="001448F8" w:rsidP="001448F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1448F8"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1448F8" w:rsidRPr="00690A26" w:rsidRDefault="001448F8" w:rsidP="001448F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1448F8" w:rsidRPr="00690A26" w:rsidRDefault="001448F8" w:rsidP="001448F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1448F8" w:rsidRDefault="001448F8" w:rsidP="001448F8">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1448F8" w:rsidRDefault="001448F8" w:rsidP="001448F8">
            <w:pPr>
              <w:pStyle w:val="TAL"/>
            </w:pPr>
          </w:p>
          <w:p w14:paraId="0D794090" w14:textId="77777777" w:rsidR="001448F8" w:rsidRPr="00690A26" w:rsidRDefault="001448F8" w:rsidP="001448F8">
            <w:pPr>
              <w:pStyle w:val="TAL"/>
              <w:rPr>
                <w:rFonts w:cs="Arial"/>
                <w:szCs w:val="18"/>
              </w:rPr>
            </w:pPr>
            <w:r>
              <w:t>This attribute is deprecated; the attribute "nfServiceList" should be used instead.</w:t>
            </w:r>
          </w:p>
        </w:tc>
      </w:tr>
      <w:tr w:rsidR="001448F8"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1448F8" w:rsidRPr="00690A26" w:rsidRDefault="001448F8" w:rsidP="001448F8">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1448F8" w:rsidRPr="00690A26" w:rsidRDefault="001448F8" w:rsidP="001448F8">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1448F8" w:rsidRPr="00690A26"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1448F8" w:rsidRDefault="001448F8" w:rsidP="001448F8">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1448F8" w:rsidRDefault="001448F8" w:rsidP="001448F8">
            <w:pPr>
              <w:pStyle w:val="TAL"/>
              <w:rPr>
                <w:rFonts w:cs="Arial"/>
                <w:szCs w:val="18"/>
              </w:rPr>
            </w:pPr>
          </w:p>
          <w:p w14:paraId="58DE2870" w14:textId="77777777" w:rsidR="001448F8" w:rsidRPr="00690A26" w:rsidRDefault="001448F8" w:rsidP="001448F8">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1448F8"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1448F8" w:rsidRPr="00690A26" w:rsidRDefault="001448F8" w:rsidP="001448F8">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1448F8" w:rsidRPr="00690A26" w:rsidRDefault="001448F8" w:rsidP="001448F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1448F8" w:rsidRPr="00690A26" w:rsidRDefault="001448F8" w:rsidP="001448F8">
            <w:pPr>
              <w:pStyle w:val="TAL"/>
              <w:rPr>
                <w:rFonts w:cs="Arial"/>
                <w:szCs w:val="18"/>
              </w:rPr>
            </w:pPr>
            <w:r w:rsidRPr="00690A26">
              <w:rPr>
                <w:rFonts w:cs="Arial"/>
                <w:szCs w:val="18"/>
              </w:rPr>
              <w:t>NF Profile Changes Support Indicator.</w:t>
            </w:r>
          </w:p>
          <w:p w14:paraId="77B74A45" w14:textId="5C129077" w:rsidR="001448F8" w:rsidRPr="00690A26" w:rsidRDefault="001448F8" w:rsidP="001448F8">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1448F8" w:rsidRPr="00690A26" w:rsidRDefault="001448F8" w:rsidP="001448F8">
            <w:pPr>
              <w:pStyle w:val="TAL"/>
              <w:rPr>
                <w:rFonts w:cs="Arial"/>
                <w:szCs w:val="18"/>
              </w:rPr>
            </w:pPr>
          </w:p>
          <w:p w14:paraId="700F946D" w14:textId="77777777" w:rsidR="001448F8" w:rsidRPr="00690A26" w:rsidRDefault="001448F8" w:rsidP="001448F8">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1448F8" w:rsidRPr="00690A26" w:rsidRDefault="001448F8" w:rsidP="001448F8">
            <w:pPr>
              <w:pStyle w:val="TAL"/>
              <w:rPr>
                <w:rFonts w:cs="Arial"/>
                <w:szCs w:val="18"/>
              </w:rPr>
            </w:pPr>
          </w:p>
          <w:p w14:paraId="35B498E2" w14:textId="77777777" w:rsidR="001448F8" w:rsidRPr="00690A26" w:rsidRDefault="001448F8" w:rsidP="001448F8">
            <w:pPr>
              <w:pStyle w:val="TAL"/>
              <w:rPr>
                <w:rFonts w:cs="Arial"/>
                <w:szCs w:val="18"/>
              </w:rPr>
            </w:pPr>
            <w:r w:rsidRPr="00690A26">
              <w:rPr>
                <w:rFonts w:cs="Arial"/>
                <w:szCs w:val="18"/>
              </w:rPr>
              <w:t>true: the NF Service Consumer supports receiving NF Profile Changes in the response.</w:t>
            </w:r>
          </w:p>
          <w:p w14:paraId="6C59D796" w14:textId="77777777" w:rsidR="001448F8" w:rsidRPr="00690A26" w:rsidRDefault="001448F8" w:rsidP="001448F8">
            <w:pPr>
              <w:pStyle w:val="TAL"/>
              <w:rPr>
                <w:rFonts w:cs="Arial"/>
                <w:szCs w:val="18"/>
              </w:rPr>
            </w:pPr>
          </w:p>
          <w:p w14:paraId="4DB08C41" w14:textId="77777777" w:rsidR="001448F8" w:rsidRPr="00690A26" w:rsidRDefault="001448F8" w:rsidP="001448F8">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1448F8" w:rsidRPr="00690A26" w:rsidRDefault="001448F8" w:rsidP="001448F8">
            <w:pPr>
              <w:pStyle w:val="TAL"/>
              <w:rPr>
                <w:rFonts w:cs="Arial"/>
                <w:szCs w:val="18"/>
              </w:rPr>
            </w:pPr>
          </w:p>
          <w:p w14:paraId="17274148" w14:textId="77777777" w:rsidR="001448F8" w:rsidRPr="00690A26" w:rsidRDefault="001448F8" w:rsidP="001448F8">
            <w:pPr>
              <w:pStyle w:val="TAL"/>
              <w:rPr>
                <w:rFonts w:cs="Arial"/>
                <w:szCs w:val="18"/>
              </w:rPr>
            </w:pPr>
            <w:r w:rsidRPr="00690A26">
              <w:rPr>
                <w:rFonts w:cs="Arial"/>
                <w:szCs w:val="18"/>
              </w:rPr>
              <w:t>Write-Only: true</w:t>
            </w:r>
          </w:p>
        </w:tc>
      </w:tr>
      <w:tr w:rsidR="001448F8"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1448F8" w:rsidRPr="00690A26" w:rsidRDefault="001448F8" w:rsidP="001448F8">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1448F8" w:rsidRPr="00690A26" w:rsidRDefault="001448F8" w:rsidP="001448F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1448F8" w:rsidRPr="00690A26" w:rsidRDefault="001448F8" w:rsidP="001448F8">
            <w:pPr>
              <w:pStyle w:val="TAL"/>
              <w:rPr>
                <w:rFonts w:cs="Arial"/>
                <w:szCs w:val="18"/>
              </w:rPr>
            </w:pPr>
            <w:r w:rsidRPr="00690A26">
              <w:rPr>
                <w:rFonts w:cs="Arial"/>
                <w:szCs w:val="18"/>
              </w:rPr>
              <w:t>NF Profile Changes Indicator.</w:t>
            </w:r>
          </w:p>
          <w:p w14:paraId="3E8D5E7D" w14:textId="4F3CFB2C" w:rsidR="001448F8" w:rsidRPr="00690A26" w:rsidRDefault="001448F8" w:rsidP="001448F8">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1448F8" w:rsidRPr="00690A26" w:rsidRDefault="001448F8" w:rsidP="001448F8">
            <w:pPr>
              <w:pStyle w:val="TAL"/>
              <w:rPr>
                <w:rFonts w:cs="Arial"/>
                <w:szCs w:val="18"/>
              </w:rPr>
            </w:pPr>
          </w:p>
          <w:p w14:paraId="3FAB5F1C" w14:textId="77777777" w:rsidR="001448F8" w:rsidRPr="00690A26" w:rsidRDefault="001448F8" w:rsidP="001448F8">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1448F8" w:rsidRPr="00690A26" w:rsidRDefault="001448F8" w:rsidP="001448F8">
            <w:pPr>
              <w:pStyle w:val="TAL"/>
              <w:rPr>
                <w:rFonts w:cs="Arial"/>
                <w:szCs w:val="18"/>
              </w:rPr>
            </w:pPr>
          </w:p>
          <w:p w14:paraId="590DF669" w14:textId="77777777" w:rsidR="001448F8" w:rsidRPr="00690A26" w:rsidRDefault="001448F8" w:rsidP="001448F8">
            <w:pPr>
              <w:pStyle w:val="TAL"/>
              <w:rPr>
                <w:rFonts w:cs="Arial"/>
                <w:szCs w:val="18"/>
              </w:rPr>
            </w:pPr>
            <w:r w:rsidRPr="00690A26">
              <w:rPr>
                <w:rFonts w:cs="Arial"/>
                <w:szCs w:val="18"/>
              </w:rPr>
              <w:t>true: the NF Profile contains NF Profile changes.</w:t>
            </w:r>
          </w:p>
          <w:p w14:paraId="07B30525" w14:textId="77777777" w:rsidR="001448F8" w:rsidRPr="00690A26" w:rsidRDefault="001448F8" w:rsidP="001448F8">
            <w:pPr>
              <w:pStyle w:val="TAL"/>
              <w:rPr>
                <w:rFonts w:cs="Arial"/>
                <w:szCs w:val="18"/>
              </w:rPr>
            </w:pPr>
            <w:r w:rsidRPr="00690A26">
              <w:rPr>
                <w:rFonts w:cs="Arial"/>
                <w:szCs w:val="18"/>
              </w:rPr>
              <w:t>false (default): complete NF Profile.</w:t>
            </w:r>
          </w:p>
          <w:p w14:paraId="79D91E9A" w14:textId="77777777" w:rsidR="001448F8" w:rsidRPr="00690A26" w:rsidRDefault="001448F8" w:rsidP="001448F8">
            <w:pPr>
              <w:pStyle w:val="TAL"/>
              <w:rPr>
                <w:rFonts w:cs="Arial"/>
                <w:szCs w:val="18"/>
              </w:rPr>
            </w:pPr>
          </w:p>
          <w:p w14:paraId="1977E2B3" w14:textId="77777777" w:rsidR="001448F8" w:rsidRPr="00690A26" w:rsidRDefault="001448F8" w:rsidP="001448F8">
            <w:pPr>
              <w:pStyle w:val="TAL"/>
              <w:rPr>
                <w:rFonts w:cs="Arial"/>
                <w:szCs w:val="18"/>
              </w:rPr>
            </w:pPr>
            <w:r w:rsidRPr="00690A26">
              <w:rPr>
                <w:rFonts w:cs="Arial"/>
                <w:szCs w:val="18"/>
              </w:rPr>
              <w:t>Read-Only: true</w:t>
            </w:r>
          </w:p>
        </w:tc>
      </w:tr>
      <w:tr w:rsidR="001448F8"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1448F8" w:rsidRPr="00690A26" w:rsidRDefault="001448F8" w:rsidP="001448F8">
            <w:pPr>
              <w:pStyle w:val="TAL"/>
            </w:pPr>
            <w:r w:rsidRPr="00690A26">
              <w:lastRenderedPageBreak/>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1448F8" w:rsidRPr="00690A26" w:rsidRDefault="001448F8" w:rsidP="001448F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1448F8" w:rsidRPr="00690A26" w:rsidRDefault="001448F8" w:rsidP="001448F8">
            <w:pPr>
              <w:pStyle w:val="TAL"/>
              <w:rPr>
                <w:rFonts w:cs="Arial"/>
                <w:szCs w:val="18"/>
              </w:rPr>
            </w:pPr>
            <w:r w:rsidRPr="00690A26">
              <w:rPr>
                <w:rFonts w:cs="Arial"/>
                <w:szCs w:val="18"/>
              </w:rPr>
              <w:t>Notification endpoints for different notification types.</w:t>
            </w:r>
          </w:p>
          <w:p w14:paraId="5344D01A" w14:textId="77777777" w:rsidR="001448F8" w:rsidRPr="00690A26" w:rsidRDefault="001448F8" w:rsidP="001448F8">
            <w:pPr>
              <w:pStyle w:val="TAL"/>
              <w:rPr>
                <w:rFonts w:cs="Arial"/>
                <w:szCs w:val="18"/>
              </w:rPr>
            </w:pPr>
            <w:r w:rsidRPr="00690A26">
              <w:rPr>
                <w:rFonts w:cs="Arial"/>
                <w:szCs w:val="18"/>
              </w:rPr>
              <w:t>(NOTE 10)</w:t>
            </w:r>
          </w:p>
          <w:p w14:paraId="11F060D2" w14:textId="77777777" w:rsidR="001448F8" w:rsidRPr="00690A26" w:rsidRDefault="001448F8" w:rsidP="001448F8">
            <w:pPr>
              <w:pStyle w:val="TAL"/>
              <w:rPr>
                <w:rFonts w:cs="Arial"/>
                <w:szCs w:val="18"/>
              </w:rPr>
            </w:pPr>
          </w:p>
        </w:tc>
      </w:tr>
      <w:tr w:rsidR="001448F8"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1448F8" w:rsidRPr="00690A26" w:rsidRDefault="001448F8" w:rsidP="001448F8">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1448F8" w:rsidRPr="00690A26" w:rsidRDefault="001448F8" w:rsidP="001448F8">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1448F8" w:rsidRPr="00690A26" w:rsidRDefault="001448F8" w:rsidP="001448F8">
            <w:pPr>
              <w:pStyle w:val="TAL"/>
              <w:rPr>
                <w:rFonts w:cs="Arial"/>
                <w:szCs w:val="18"/>
              </w:rPr>
            </w:pPr>
            <w:r w:rsidRPr="00690A26">
              <w:rPr>
                <w:rFonts w:cs="Arial"/>
                <w:szCs w:val="18"/>
              </w:rPr>
              <w:t>Specific data for the LMF</w:t>
            </w:r>
            <w:r>
              <w:rPr>
                <w:rFonts w:cs="Arial"/>
                <w:szCs w:val="18"/>
              </w:rPr>
              <w:t>.</w:t>
            </w:r>
          </w:p>
        </w:tc>
      </w:tr>
      <w:tr w:rsidR="001448F8"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1448F8" w:rsidRPr="00690A26" w:rsidRDefault="001448F8" w:rsidP="001448F8">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1448F8" w:rsidRPr="00690A26" w:rsidRDefault="001448F8" w:rsidP="001448F8">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1448F8" w:rsidRPr="00690A26" w:rsidRDefault="001448F8" w:rsidP="001448F8">
            <w:pPr>
              <w:pStyle w:val="TAL"/>
              <w:rPr>
                <w:rFonts w:cs="Arial"/>
                <w:szCs w:val="18"/>
              </w:rPr>
            </w:pPr>
            <w:r w:rsidRPr="00690A26">
              <w:rPr>
                <w:rFonts w:cs="Arial"/>
                <w:szCs w:val="18"/>
              </w:rPr>
              <w:t>Specific data for the GMLC</w:t>
            </w:r>
            <w:r>
              <w:rPr>
                <w:rFonts w:cs="Arial"/>
                <w:szCs w:val="18"/>
              </w:rPr>
              <w:t>.</w:t>
            </w:r>
          </w:p>
        </w:tc>
      </w:tr>
      <w:tr w:rsidR="001448F8"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1448F8" w:rsidRPr="00690A26" w:rsidRDefault="001448F8" w:rsidP="001448F8">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1448F8" w:rsidRPr="00690A26" w:rsidRDefault="001448F8" w:rsidP="001448F8">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1448F8" w:rsidRPr="00690A26" w:rsidRDefault="001448F8" w:rsidP="001448F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1448F8" w:rsidRPr="00690A26" w:rsidRDefault="001448F8" w:rsidP="001448F8">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1448F8" w:rsidRDefault="001448F8" w:rsidP="001448F8">
            <w:pPr>
              <w:pStyle w:val="TAL"/>
            </w:pPr>
            <w:r w:rsidRPr="00690A26">
              <w:t>At most one NF Set ID shall be indicated per PLMN</w:t>
            </w:r>
            <w:r>
              <w:t>-ID or SNPN</w:t>
            </w:r>
            <w:r w:rsidRPr="00690A26">
              <w:t xml:space="preserve"> of the NF.</w:t>
            </w:r>
            <w:r w:rsidR="008B7689">
              <w:rPr>
                <w:noProof/>
              </w:rPr>
              <w:t xml:space="preserve"> A</w:t>
            </w:r>
            <w:r w:rsidR="008B7689" w:rsidRPr="00690A26">
              <w:t xml:space="preserve">t most one </w:t>
            </w:r>
            <w:r w:rsidR="008B7689">
              <w:t>combination of an AMF region and an AMF Set ID</w:t>
            </w:r>
            <w:r w:rsidR="008B7689" w:rsidRPr="00690A26">
              <w:t xml:space="preserve"> shall be indicated per PLMN</w:t>
            </w:r>
            <w:r w:rsidR="008B7689">
              <w:t>-ID or SNPN in an AMF profile.</w:t>
            </w:r>
          </w:p>
          <w:p w14:paraId="624C7F36" w14:textId="77777777" w:rsidR="001448F8" w:rsidRDefault="001448F8" w:rsidP="001448F8">
            <w:pPr>
              <w:pStyle w:val="TAL"/>
              <w:rPr>
                <w:lang w:eastAsia="zh-CN"/>
              </w:rPr>
            </w:pPr>
            <w:r>
              <w:rPr>
                <w:rFonts w:hint="eastAsia"/>
                <w:lang w:eastAsia="zh-CN"/>
              </w:rPr>
              <w:t>This information shall be present if available.</w:t>
            </w:r>
          </w:p>
          <w:p w14:paraId="0C6D79F0" w14:textId="4CAEC915" w:rsidR="001448F8" w:rsidRPr="00690A26" w:rsidRDefault="001448F8" w:rsidP="001448F8">
            <w:pPr>
              <w:pStyle w:val="TAL"/>
              <w:rPr>
                <w:rFonts w:cs="Arial"/>
                <w:szCs w:val="18"/>
              </w:rPr>
            </w:pPr>
            <w:r>
              <w:rPr>
                <w:lang w:eastAsia="zh-CN"/>
              </w:rPr>
              <w:t>(NOTE 22) (NOTE 23)</w:t>
            </w:r>
          </w:p>
        </w:tc>
      </w:tr>
      <w:tr w:rsidR="001448F8"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1448F8" w:rsidRPr="00690A26" w:rsidRDefault="001448F8" w:rsidP="001448F8">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1448F8" w:rsidRPr="00690A26" w:rsidRDefault="001448F8" w:rsidP="001448F8">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1448F8" w:rsidRPr="00690A26" w:rsidRDefault="001448F8" w:rsidP="001448F8">
            <w:pPr>
              <w:pStyle w:val="TAL"/>
              <w:rPr>
                <w:rFonts w:cs="Arial"/>
                <w:szCs w:val="18"/>
                <w:lang w:eastAsia="zh-CN"/>
              </w:rPr>
            </w:pPr>
            <w:r w:rsidRPr="00690A26">
              <w:rPr>
                <w:rFonts w:cs="Arial" w:hint="eastAsia"/>
                <w:szCs w:val="18"/>
                <w:lang w:eastAsia="zh-CN"/>
              </w:rPr>
              <w:t>The served area(s) of the NF instance.</w:t>
            </w:r>
          </w:p>
          <w:p w14:paraId="7981E65C" w14:textId="77777777" w:rsidR="001448F8" w:rsidRPr="00690A26" w:rsidRDefault="001448F8" w:rsidP="001448F8">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1448F8" w:rsidRPr="00690A26" w:rsidRDefault="001448F8" w:rsidP="001448F8">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1448F8"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1448F8" w:rsidRPr="00690A26" w:rsidRDefault="001448F8" w:rsidP="001448F8">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1448F8" w:rsidRPr="00690A26" w:rsidRDefault="001448F8" w:rsidP="001448F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1448F8" w:rsidRPr="00690A26" w:rsidRDefault="001448F8" w:rsidP="001448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1448F8" w:rsidRPr="00690A26" w:rsidRDefault="001448F8" w:rsidP="001448F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1448F8" w:rsidRDefault="001448F8" w:rsidP="001448F8">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1448F8" w:rsidRDefault="001448F8" w:rsidP="001448F8">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1448F8" w:rsidRPr="00690A26" w:rsidRDefault="001448F8" w:rsidP="001448F8">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1448F8"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1448F8" w:rsidRPr="00690A26" w:rsidRDefault="001448F8" w:rsidP="001448F8">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1448F8" w:rsidRPr="00690A26" w:rsidRDefault="001448F8" w:rsidP="001448F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1448F8" w:rsidRPr="00690A26" w:rsidRDefault="001448F8" w:rsidP="001448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1448F8" w:rsidRPr="00690A26" w:rsidRDefault="001448F8" w:rsidP="001448F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1448F8" w:rsidRDefault="001448F8" w:rsidP="001448F8">
            <w:pPr>
              <w:pStyle w:val="TAL"/>
            </w:pPr>
            <w:r>
              <w:rPr>
                <w:rFonts w:cs="Arial"/>
                <w:szCs w:val="18"/>
                <w:lang w:eastAsia="zh-CN"/>
              </w:rPr>
              <w:t>This IE indicates whether the NF supports Overl</w:t>
            </w:r>
            <w:r>
              <w:t>oad Control based on OCI Header (see clause 6.4 of 3GPP TS 29.500 [4]).</w:t>
            </w:r>
          </w:p>
          <w:p w14:paraId="43E13636" w14:textId="77777777" w:rsidR="001448F8" w:rsidRDefault="001448F8" w:rsidP="001448F8">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1448F8" w:rsidRPr="00690A26" w:rsidRDefault="001448F8" w:rsidP="001448F8">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1448F8"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1448F8" w:rsidRDefault="001448F8" w:rsidP="001448F8">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1448F8" w:rsidRDefault="001448F8" w:rsidP="001448F8">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1448F8"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1448F8" w:rsidRDefault="001448F8" w:rsidP="001448F8">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1448F8" w:rsidRDefault="001448F8" w:rsidP="001448F8">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1448F8" w:rsidRDefault="001448F8" w:rsidP="001448F8">
            <w:pPr>
              <w:pStyle w:val="TAL"/>
              <w:rPr>
                <w:rFonts w:cs="Arial"/>
                <w:szCs w:val="18"/>
              </w:rPr>
            </w:pPr>
          </w:p>
          <w:p w14:paraId="43DDB8EA" w14:textId="77777777" w:rsidR="001448F8" w:rsidRDefault="001448F8" w:rsidP="001448F8">
            <w:pPr>
              <w:pStyle w:val="TAL"/>
              <w:rPr>
                <w:rFonts w:cs="Arial"/>
                <w:szCs w:val="18"/>
                <w:lang w:eastAsia="zh-CN"/>
              </w:rPr>
            </w:pPr>
            <w:r>
              <w:rPr>
                <w:rFonts w:cs="Arial"/>
                <w:szCs w:val="18"/>
              </w:rPr>
              <w:t>When present, the value of each entry of the map shall be the recovery time of the NF Set indicated by the key.</w:t>
            </w:r>
          </w:p>
        </w:tc>
      </w:tr>
      <w:tr w:rsidR="001448F8"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1448F8" w:rsidRDefault="001448F8" w:rsidP="001448F8">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1448F8" w:rsidRDefault="001448F8" w:rsidP="001448F8">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1448F8"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1448F8" w:rsidRDefault="001448F8" w:rsidP="001448F8">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1448F8" w:rsidRDefault="001448F8" w:rsidP="001448F8">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1448F8" w:rsidRDefault="001448F8" w:rsidP="001448F8">
            <w:pPr>
              <w:pStyle w:val="TAL"/>
              <w:rPr>
                <w:rFonts w:cs="Arial"/>
                <w:szCs w:val="18"/>
              </w:rPr>
            </w:pPr>
          </w:p>
          <w:p w14:paraId="14A1E3F9" w14:textId="77777777" w:rsidR="001448F8" w:rsidRDefault="001448F8" w:rsidP="001448F8">
            <w:pPr>
              <w:pStyle w:val="TAL"/>
              <w:rPr>
                <w:rFonts w:cs="Arial"/>
                <w:szCs w:val="18"/>
                <w:lang w:eastAsia="zh-CN"/>
              </w:rPr>
            </w:pPr>
            <w:r>
              <w:rPr>
                <w:rFonts w:cs="Arial"/>
                <w:szCs w:val="18"/>
              </w:rPr>
              <w:t>When present, the value of each entry of the map shall be the recovery time of the NF Service Set indicated by the key.</w:t>
            </w:r>
          </w:p>
        </w:tc>
      </w:tr>
      <w:tr w:rsidR="001448F8"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1448F8" w:rsidRDefault="001448F8" w:rsidP="001448F8">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1448F8" w:rsidRDefault="001448F8" w:rsidP="001448F8">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1448F8" w:rsidRPr="00690A26"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1448F8" w:rsidRDefault="001448F8" w:rsidP="001448F8">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1448F8" w:rsidRDefault="001448F8" w:rsidP="001448F8">
            <w:pPr>
              <w:pStyle w:val="TAL"/>
              <w:rPr>
                <w:rFonts w:cs="Arial"/>
                <w:szCs w:val="18"/>
              </w:rPr>
            </w:pPr>
            <w:r>
              <w:rPr>
                <w:rFonts w:cs="Arial"/>
                <w:szCs w:val="18"/>
              </w:rPr>
              <w:t>(NOTE 14)</w:t>
            </w:r>
          </w:p>
        </w:tc>
      </w:tr>
      <w:tr w:rsidR="001448F8"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1448F8" w:rsidRDefault="001448F8" w:rsidP="001448F8">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1448F8" w:rsidRDefault="001448F8" w:rsidP="001448F8">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1448F8" w:rsidRPr="00690A26"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1448F8" w:rsidRDefault="001448F8" w:rsidP="001448F8">
            <w:pPr>
              <w:pStyle w:val="TAL"/>
              <w:rPr>
                <w:rFonts w:cs="Arial"/>
                <w:szCs w:val="18"/>
              </w:rPr>
            </w:pPr>
            <w:r>
              <w:rPr>
                <w:rFonts w:cs="Arial"/>
                <w:szCs w:val="18"/>
              </w:rPr>
              <w:t>Specific data for the SCP.</w:t>
            </w:r>
          </w:p>
        </w:tc>
      </w:tr>
      <w:tr w:rsidR="001448F8"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1448F8" w:rsidRDefault="001448F8" w:rsidP="001448F8">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1448F8" w:rsidRDefault="001448F8" w:rsidP="001448F8">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1448F8"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1448F8" w:rsidRDefault="001448F8" w:rsidP="001448F8">
            <w:pPr>
              <w:pStyle w:val="TAL"/>
              <w:rPr>
                <w:rFonts w:cs="Arial"/>
                <w:szCs w:val="18"/>
              </w:rPr>
            </w:pPr>
            <w:r>
              <w:rPr>
                <w:rFonts w:cs="Arial"/>
                <w:szCs w:val="18"/>
              </w:rPr>
              <w:t>Specific data for the SEPP.</w:t>
            </w:r>
          </w:p>
        </w:tc>
      </w:tr>
      <w:tr w:rsidR="001448F8"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1448F8" w:rsidRDefault="001448F8" w:rsidP="001448F8">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1448F8" w:rsidRDefault="001448F8" w:rsidP="001448F8">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1448F8"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1448F8" w:rsidRDefault="001448F8" w:rsidP="001448F8">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1448F8"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1448F8" w:rsidRDefault="001448F8" w:rsidP="001448F8">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1448F8" w:rsidRDefault="001448F8" w:rsidP="001448F8">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1448F8" w:rsidRDefault="001448F8" w:rsidP="001448F8">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1448F8" w:rsidRDefault="001448F8" w:rsidP="001448F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1448F8" w:rsidRDefault="001448F8" w:rsidP="001448F8">
            <w:pPr>
              <w:pStyle w:val="TAL"/>
              <w:rPr>
                <w:rFonts w:cs="Arial"/>
                <w:szCs w:val="18"/>
              </w:rPr>
            </w:pPr>
            <w:r>
              <w:rPr>
                <w:rFonts w:cs="Arial"/>
                <w:szCs w:val="18"/>
              </w:rPr>
              <w:t>The value of each entry of the map shall be a list (array) of VendorSpecificFeature objects.</w:t>
            </w:r>
          </w:p>
          <w:p w14:paraId="346571DF" w14:textId="69B9FD35" w:rsidR="001448F8" w:rsidRDefault="001448F8" w:rsidP="001448F8">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1448F8"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1448F8" w:rsidRDefault="001448F8" w:rsidP="001448F8">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1448F8" w:rsidRDefault="001448F8" w:rsidP="001448F8">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1448F8"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1448F8"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1448F8" w:rsidRDefault="001448F8" w:rsidP="001448F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1448F8" w:rsidRDefault="001448F8" w:rsidP="001448F8">
            <w:pPr>
              <w:pStyle w:val="TAL"/>
              <w:rPr>
                <w:rFonts w:cs="Arial"/>
                <w:szCs w:val="18"/>
              </w:rPr>
            </w:pPr>
            <w:r w:rsidRPr="00690A26">
              <w:rPr>
                <w:rFonts w:cs="Arial"/>
                <w:szCs w:val="18"/>
                <w:lang w:eastAsia="zh-CN"/>
              </w:rPr>
              <w:lastRenderedPageBreak/>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1448F8" w:rsidRDefault="001448F8" w:rsidP="001448F8">
            <w:pPr>
              <w:pStyle w:val="TAL"/>
              <w:rPr>
                <w:lang w:eastAsia="zh-CN"/>
              </w:rPr>
            </w:pPr>
            <w:r>
              <w:rPr>
                <w:rFonts w:eastAsia="DengXian" w:cs="Arial" w:hint="eastAsia"/>
                <w:lang w:eastAsia="zh-CN"/>
              </w:rPr>
              <w:lastRenderedPageBreak/>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1448F8" w:rsidRDefault="001448F8" w:rsidP="001448F8">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1448F8" w:rsidRPr="00690A26" w:rsidRDefault="001448F8" w:rsidP="001448F8">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1448F8" w:rsidRPr="00690A26" w:rsidRDefault="001448F8" w:rsidP="001448F8">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1448F8" w:rsidRPr="00690A26" w:rsidRDefault="001448F8" w:rsidP="001448F8">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1448F8"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1448F8" w:rsidRDefault="001448F8" w:rsidP="001448F8">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1448F8" w:rsidRDefault="001448F8" w:rsidP="001448F8">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1448F8" w:rsidRPr="00C74B20" w:rsidRDefault="001448F8" w:rsidP="001448F8">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1448F8" w:rsidRPr="00C74B20" w:rsidRDefault="001448F8" w:rsidP="001448F8">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1448F8" w:rsidRPr="00C74B20" w:rsidRDefault="001448F8" w:rsidP="001448F8">
            <w:pPr>
              <w:pStyle w:val="TAL"/>
              <w:rPr>
                <w:rFonts w:eastAsia="DengXian" w:cs="Arial"/>
                <w:szCs w:val="18"/>
              </w:rPr>
            </w:pPr>
            <w:r w:rsidRPr="00321379">
              <w:rPr>
                <w:rFonts w:cs="Arial"/>
                <w:szCs w:val="18"/>
              </w:rPr>
              <w:t xml:space="preserve">Specific data for the </w:t>
            </w:r>
            <w:r>
              <w:rPr>
                <w:rFonts w:cs="Arial"/>
                <w:szCs w:val="18"/>
              </w:rPr>
              <w:t>MFAF</w:t>
            </w:r>
          </w:p>
        </w:tc>
      </w:tr>
      <w:tr w:rsidR="001448F8"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1448F8" w:rsidRDefault="001448F8" w:rsidP="001448F8">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1448F8" w:rsidRDefault="001448F8" w:rsidP="001448F8">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1448F8" w:rsidRPr="00321379"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1448F8" w:rsidRPr="00321379"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1448F8" w:rsidRDefault="001448F8" w:rsidP="001448F8">
            <w:pPr>
              <w:pStyle w:val="TAL"/>
              <w:rPr>
                <w:rFonts w:cs="Arial"/>
                <w:szCs w:val="18"/>
                <w:lang w:eastAsia="zh-CN"/>
              </w:rPr>
            </w:pPr>
            <w:r>
              <w:rPr>
                <w:rFonts w:cs="Arial"/>
                <w:szCs w:val="18"/>
                <w:lang w:eastAsia="zh-CN"/>
              </w:rPr>
              <w:t>EASDF specific data.</w:t>
            </w:r>
          </w:p>
          <w:p w14:paraId="4095FDF3" w14:textId="77777777" w:rsidR="001448F8" w:rsidRDefault="001448F8" w:rsidP="001448F8">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1448F8" w:rsidRPr="00321379" w:rsidRDefault="001448F8" w:rsidP="001448F8">
            <w:pPr>
              <w:pStyle w:val="TAL"/>
              <w:rPr>
                <w:rFonts w:cs="Arial"/>
                <w:szCs w:val="18"/>
              </w:rPr>
            </w:pPr>
            <w:r>
              <w:rPr>
                <w:lang w:val="en-US"/>
              </w:rPr>
              <w:t>(NOTE 20)</w:t>
            </w:r>
          </w:p>
        </w:tc>
      </w:tr>
      <w:tr w:rsidR="001448F8"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1448F8" w:rsidRDefault="001448F8" w:rsidP="001448F8">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1448F8" w:rsidRDefault="001448F8" w:rsidP="001448F8">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1448F8" w:rsidRPr="00690A26" w:rsidRDefault="001448F8" w:rsidP="001448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1448F8" w:rsidRPr="00690A26" w:rsidRDefault="001448F8" w:rsidP="001448F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1448F8" w:rsidRDefault="001448F8" w:rsidP="001448F8">
            <w:pPr>
              <w:pStyle w:val="TAL"/>
              <w:rPr>
                <w:rFonts w:cs="Arial"/>
                <w:szCs w:val="18"/>
                <w:lang w:eastAsia="zh-CN"/>
              </w:rPr>
            </w:pPr>
            <w:r>
              <w:rPr>
                <w:rFonts w:cs="Arial"/>
                <w:szCs w:val="18"/>
              </w:rPr>
              <w:t>Specific data for the DCCF.</w:t>
            </w:r>
          </w:p>
        </w:tc>
      </w:tr>
      <w:tr w:rsidR="001448F8"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1448F8" w:rsidRDefault="001448F8" w:rsidP="001448F8">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1448F8" w:rsidRDefault="001448F8" w:rsidP="001448F8">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1448F8" w:rsidRDefault="001448F8" w:rsidP="001448F8">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1448F8" w:rsidRDefault="001448F8" w:rsidP="001448F8">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1448F8" w:rsidRDefault="001448F8" w:rsidP="001448F8">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1448F8" w:rsidRDefault="001448F8" w:rsidP="001448F8">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1448F8"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1448F8" w:rsidRDefault="001448F8" w:rsidP="001448F8">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1448F8" w:rsidRPr="00350B76" w:rsidRDefault="001448F8" w:rsidP="001448F8">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1448F8" w:rsidRPr="00350B76" w:rsidRDefault="001448F8" w:rsidP="001448F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1448F8" w:rsidRPr="00350B76" w:rsidRDefault="001448F8" w:rsidP="001448F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1448F8" w:rsidRDefault="001448F8" w:rsidP="001448F8">
            <w:pPr>
              <w:pStyle w:val="TAL"/>
              <w:rPr>
                <w:rFonts w:cs="Arial"/>
                <w:szCs w:val="18"/>
                <w:lang w:eastAsia="zh-CN"/>
              </w:rPr>
            </w:pPr>
            <w:r>
              <w:rPr>
                <w:rFonts w:cs="Arial"/>
                <w:szCs w:val="18"/>
                <w:lang w:eastAsia="zh-CN"/>
              </w:rPr>
              <w:t>MB-SMF specific data.</w:t>
            </w:r>
          </w:p>
          <w:p w14:paraId="4D179ACE" w14:textId="43387842" w:rsidR="001448F8" w:rsidRPr="00350B7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1448F8" w:rsidRDefault="001448F8" w:rsidP="001448F8">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1448F8" w:rsidRDefault="001448F8" w:rsidP="001448F8">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1448F8" w:rsidRPr="00690A26" w:rsidRDefault="001448F8" w:rsidP="001448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1448F8" w:rsidRPr="00690A26" w:rsidRDefault="001448F8" w:rsidP="001448F8">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1448F8" w:rsidRDefault="001448F8" w:rsidP="001448F8">
            <w:pPr>
              <w:pStyle w:val="TAL"/>
              <w:rPr>
                <w:rFonts w:cs="Arial"/>
                <w:szCs w:val="18"/>
              </w:rPr>
            </w:pPr>
            <w:r>
              <w:rPr>
                <w:rFonts w:cs="Arial"/>
                <w:szCs w:val="18"/>
              </w:rPr>
              <w:t>Specific data for the TSCTSF.</w:t>
            </w:r>
          </w:p>
          <w:p w14:paraId="2CA46E40" w14:textId="39278A1D" w:rsidR="001448F8" w:rsidRDefault="001448F8" w:rsidP="001448F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1448F8" w:rsidRDefault="001448F8" w:rsidP="001448F8">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1448F8" w:rsidRDefault="001448F8" w:rsidP="001448F8">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1448F8" w:rsidRDefault="001448F8" w:rsidP="001448F8">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1448F8" w:rsidRDefault="001448F8" w:rsidP="001448F8">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1448F8" w:rsidRDefault="001448F8" w:rsidP="001448F8">
            <w:pPr>
              <w:pStyle w:val="TAL"/>
              <w:rPr>
                <w:rFonts w:cs="Arial"/>
                <w:szCs w:val="18"/>
                <w:lang w:val="fr-FR" w:eastAsia="zh-CN"/>
              </w:rPr>
            </w:pPr>
            <w:r>
              <w:rPr>
                <w:rFonts w:cs="Arial"/>
                <w:szCs w:val="18"/>
                <w:lang w:val="fr-FR" w:eastAsia="zh-CN"/>
              </w:rPr>
              <w:t>MB-UPF specific data.</w:t>
            </w:r>
          </w:p>
          <w:p w14:paraId="06D4FFC9" w14:textId="77777777" w:rsidR="001448F8" w:rsidRDefault="001448F8" w:rsidP="001448F8">
            <w:pPr>
              <w:pStyle w:val="TAL"/>
              <w:rPr>
                <w:rFonts w:cs="Arial"/>
                <w:szCs w:val="18"/>
                <w:lang w:val="fr-FR" w:eastAsia="zh-CN"/>
              </w:rPr>
            </w:pPr>
          </w:p>
          <w:p w14:paraId="648887BF" w14:textId="64AA2B51" w:rsidR="001448F8" w:rsidRDefault="001448F8" w:rsidP="001448F8">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1448F8"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1448F8" w:rsidRDefault="001448F8" w:rsidP="001448F8">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1448F8" w:rsidRDefault="001448F8" w:rsidP="001448F8">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1448F8" w:rsidRDefault="001448F8" w:rsidP="001448F8">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1448F8" w:rsidRDefault="001448F8" w:rsidP="001448F8">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1448F8" w:rsidRDefault="001448F8" w:rsidP="001448F8">
            <w:pPr>
              <w:pStyle w:val="TAL"/>
              <w:rPr>
                <w:rFonts w:cs="Arial"/>
                <w:szCs w:val="18"/>
                <w:lang w:val="fr-FR" w:eastAsia="zh-CN"/>
              </w:rPr>
            </w:pPr>
            <w:r>
              <w:rPr>
                <w:rFonts w:cs="Arial"/>
                <w:szCs w:val="18"/>
              </w:rPr>
              <w:t>Specific data for the trusted AF.</w:t>
            </w:r>
          </w:p>
        </w:tc>
      </w:tr>
      <w:tr w:rsidR="001448F8"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1448F8" w:rsidRDefault="001448F8" w:rsidP="001448F8">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1448F8" w:rsidRDefault="001448F8" w:rsidP="001448F8">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1448F8"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1448F8"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1448F8" w:rsidRDefault="001448F8" w:rsidP="001448F8">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1448F8"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1448F8" w:rsidRDefault="001448F8" w:rsidP="001448F8">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1448F8" w:rsidRDefault="001448F8" w:rsidP="001448F8">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1448F8" w:rsidRPr="00690A26" w:rsidRDefault="001448F8" w:rsidP="001448F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1448F8" w:rsidRPr="00690A26"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1448F8" w:rsidRDefault="001448F8" w:rsidP="001448F8">
            <w:pPr>
              <w:pStyle w:val="TAL"/>
            </w:pPr>
            <w:r>
              <w:t>Identifications of Credentials Holder or Default Credentials Server.</w:t>
            </w:r>
          </w:p>
          <w:p w14:paraId="492EB50B" w14:textId="695076B1" w:rsidR="001448F8" w:rsidRPr="00690A26" w:rsidRDefault="001448F8" w:rsidP="001448F8">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1448F8"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1448F8" w:rsidRDefault="001448F8" w:rsidP="001448F8">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1448F8" w:rsidRDefault="001448F8" w:rsidP="001448F8">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1448F8"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1448F8"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1448F8" w:rsidRDefault="001448F8" w:rsidP="001448F8">
            <w:pPr>
              <w:pStyle w:val="TAL"/>
            </w:pPr>
            <w:r w:rsidRPr="00690A26">
              <w:rPr>
                <w:rFonts w:cs="Arial"/>
                <w:szCs w:val="18"/>
              </w:rPr>
              <w:t xml:space="preserve">Specific data for the </w:t>
            </w:r>
            <w:r>
              <w:rPr>
                <w:rFonts w:cs="Arial"/>
                <w:szCs w:val="18"/>
              </w:rPr>
              <w:t>SMS-IWMSC.</w:t>
            </w:r>
          </w:p>
        </w:tc>
      </w:tr>
      <w:tr w:rsidR="001448F8"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1448F8" w:rsidRDefault="001448F8" w:rsidP="001448F8">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1448F8" w:rsidRDefault="001448F8" w:rsidP="001448F8">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1448F8" w:rsidRPr="00690A26" w:rsidRDefault="001448F8" w:rsidP="001448F8">
            <w:pPr>
              <w:pStyle w:val="TAL"/>
              <w:rPr>
                <w:rFonts w:cs="Arial"/>
                <w:szCs w:val="18"/>
              </w:rPr>
            </w:pPr>
            <w:r w:rsidRPr="00690A26">
              <w:rPr>
                <w:rFonts w:cs="Arial"/>
                <w:szCs w:val="18"/>
              </w:rPr>
              <w:t xml:space="preserve">Specific data for the </w:t>
            </w:r>
            <w:r>
              <w:rPr>
                <w:rFonts w:cs="Arial"/>
                <w:szCs w:val="18"/>
              </w:rPr>
              <w:t>MNPF.</w:t>
            </w:r>
          </w:p>
        </w:tc>
      </w:tr>
      <w:tr w:rsidR="008D71E2" w:rsidRPr="00690A26" w14:paraId="7F148F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B9F6CA" w14:textId="0B81D076" w:rsidR="008D71E2" w:rsidRDefault="008D71E2" w:rsidP="008D71E2">
            <w:pPr>
              <w:pStyle w:val="TAL"/>
            </w:pPr>
            <w:r>
              <w:rPr>
                <w:lang w:val="fr-FR" w:eastAsia="zh-CN"/>
              </w:rPr>
              <w:t>smsfInfo</w:t>
            </w:r>
          </w:p>
        </w:tc>
        <w:tc>
          <w:tcPr>
            <w:tcW w:w="1559" w:type="dxa"/>
            <w:tcBorders>
              <w:top w:val="single" w:sz="4" w:space="0" w:color="auto"/>
              <w:left w:val="single" w:sz="4" w:space="0" w:color="auto"/>
              <w:bottom w:val="single" w:sz="4" w:space="0" w:color="auto"/>
              <w:right w:val="single" w:sz="4" w:space="0" w:color="auto"/>
            </w:tcBorders>
          </w:tcPr>
          <w:p w14:paraId="033D6B78" w14:textId="0E26F2E0" w:rsidR="008D71E2" w:rsidRDefault="008D71E2" w:rsidP="008D71E2">
            <w:pPr>
              <w:pStyle w:val="TAL"/>
            </w:pPr>
            <w:r>
              <w:rPr>
                <w:lang w:val="fr-FR" w:eastAsia="zh-CN"/>
              </w:rPr>
              <w:t>SmsfInfo</w:t>
            </w:r>
          </w:p>
        </w:tc>
        <w:tc>
          <w:tcPr>
            <w:tcW w:w="425" w:type="dxa"/>
            <w:tcBorders>
              <w:top w:val="single" w:sz="4" w:space="0" w:color="auto"/>
              <w:left w:val="single" w:sz="4" w:space="0" w:color="auto"/>
              <w:bottom w:val="single" w:sz="4" w:space="0" w:color="auto"/>
              <w:right w:val="single" w:sz="4" w:space="0" w:color="auto"/>
            </w:tcBorders>
          </w:tcPr>
          <w:p w14:paraId="66508407" w14:textId="074021BC" w:rsidR="008D71E2" w:rsidRPr="00690A26" w:rsidRDefault="008D71E2" w:rsidP="008D71E2">
            <w:pPr>
              <w:pStyle w:val="TAC"/>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9E5EB8B" w14:textId="425ACD86" w:rsidR="008D71E2" w:rsidRPr="00690A26" w:rsidRDefault="008D71E2" w:rsidP="008D71E2">
            <w:pPr>
              <w:pStyle w:val="TAL"/>
            </w:pPr>
            <w:r>
              <w:rPr>
                <w:lang w:val="fr-FR" w:eastAsia="zh-CN"/>
              </w:rPr>
              <w:t>0..1</w:t>
            </w:r>
          </w:p>
        </w:tc>
        <w:tc>
          <w:tcPr>
            <w:tcW w:w="4359" w:type="dxa"/>
            <w:tcBorders>
              <w:top w:val="single" w:sz="4" w:space="0" w:color="auto"/>
              <w:left w:val="single" w:sz="4" w:space="0" w:color="auto"/>
              <w:bottom w:val="single" w:sz="4" w:space="0" w:color="auto"/>
              <w:right w:val="single" w:sz="4" w:space="0" w:color="auto"/>
            </w:tcBorders>
          </w:tcPr>
          <w:p w14:paraId="448A0CA9" w14:textId="308B73EC" w:rsidR="008D71E2" w:rsidRPr="00690A26" w:rsidRDefault="008D71E2" w:rsidP="008D71E2">
            <w:pPr>
              <w:pStyle w:val="TAL"/>
              <w:rPr>
                <w:rFonts w:cs="Arial"/>
                <w:szCs w:val="18"/>
              </w:rPr>
            </w:pPr>
            <w:r>
              <w:rPr>
                <w:rFonts w:cs="Arial"/>
                <w:szCs w:val="18"/>
                <w:lang w:val="fr-FR" w:eastAsia="zh-CN"/>
              </w:rPr>
              <w:t>Specific data for the SMSF.</w:t>
            </w:r>
          </w:p>
        </w:tc>
      </w:tr>
      <w:tr w:rsidR="008D71E2"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8D71E2" w:rsidRPr="00690A26" w:rsidRDefault="008D71E2" w:rsidP="008D71E2">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3C801E02" w:rsidR="008D71E2" w:rsidRPr="00690A26" w:rsidRDefault="008D71E2" w:rsidP="008D71E2">
            <w:pPr>
              <w:pStyle w:val="TAN"/>
            </w:pPr>
            <w:r w:rsidRPr="00B1070C">
              <w:t>NOTE 2:</w:t>
            </w:r>
            <w:r w:rsidRPr="00B1070C">
              <w:tab/>
            </w:r>
            <w:r w:rsidR="00ED3E82" w:rsidRPr="00B1070C">
              <w:t xml:space="preserve">If the type of Network Function is UPF, the addressing information is for the </w:t>
            </w:r>
            <w:r w:rsidR="00ED3E82">
              <w:t>UPF</w:t>
            </w:r>
            <w:r w:rsidR="00ED3E82" w:rsidRPr="00B1070C">
              <w:t xml:space="preserve"> N4 interface</w:t>
            </w:r>
            <w:r w:rsidR="00ED3E82">
              <w:t xml:space="preserve"> and, if the UPF registers service instances supporting the UPF Event Exposure service without registering addressing information at these service instances level, also for accessing the UPF Event Exposure service at these service instances.</w:t>
            </w:r>
            <w:r w:rsidR="00ED3E82" w:rsidRPr="00B1070C">
              <w:t xml:space="preserve"> </w:t>
            </w:r>
            <w:r w:rsidRPr="00B1070C">
              <w:t>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1FC3C45A" w14:textId="77777777" w:rsidR="008D71E2" w:rsidRPr="00690A26" w:rsidRDefault="008D71E2" w:rsidP="008D71E2">
            <w:pPr>
              <w:pStyle w:val="TAN"/>
            </w:pPr>
            <w:r w:rsidRPr="00690A26">
              <w:t>NOTE 3:</w:t>
            </w:r>
            <w:r w:rsidRPr="00690A26">
              <w:tab/>
              <w:t>A requester NF may use this information to select a NF instance (e.g. a NF instance preferably located in the same data center).</w:t>
            </w:r>
          </w:p>
          <w:p w14:paraId="34507A80" w14:textId="77777777" w:rsidR="008D71E2" w:rsidRPr="00690A26" w:rsidRDefault="008D71E2" w:rsidP="008D71E2">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8D71E2" w:rsidRPr="00690A26" w:rsidRDefault="008D71E2" w:rsidP="008D71E2">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8D71E2" w:rsidRPr="00690A26" w:rsidRDefault="008D71E2" w:rsidP="008D71E2">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211AECE3" w14:textId="77777777" w:rsidR="008D71E2" w:rsidRPr="00690A26" w:rsidRDefault="008D71E2" w:rsidP="008D71E2">
            <w:pPr>
              <w:pStyle w:val="TAN"/>
            </w:pPr>
            <w:r w:rsidRPr="00690A26">
              <w:t>NOTE 7:</w:t>
            </w:r>
            <w:r w:rsidRPr="00690A26">
              <w:tab/>
              <w:t>A NF may register multiple PLMN IDs in its profile within a PLMN comprising multiple PLMN IDs</w:t>
            </w:r>
            <w:r w:rsidRPr="00690A26">
              <w:rPr>
                <w:rFonts w:cs="Arial"/>
                <w:szCs w:val="18"/>
              </w:rPr>
              <w:t xml:space="preserve">.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w:t>
            </w:r>
            <w:r w:rsidRPr="00690A26">
              <w:rPr>
                <w:rFonts w:cs="Arial"/>
                <w:szCs w:val="18"/>
              </w:rPr>
              <w:lastRenderedPageBreak/>
              <w:t>the UDM may register in its profile SUPI ranges for different PLMN IDs).</w:t>
            </w:r>
          </w:p>
          <w:p w14:paraId="20FE7E95" w14:textId="77777777" w:rsidR="008D71E2" w:rsidRPr="00690A26" w:rsidRDefault="008D71E2" w:rsidP="008D71E2">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8D71E2" w:rsidRPr="00690A26" w:rsidRDefault="008D71E2" w:rsidP="008D71E2">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8D71E2" w:rsidRPr="00690A26" w:rsidRDefault="008D71E2" w:rsidP="008D71E2">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8D71E2" w:rsidRPr="00690A26" w:rsidRDefault="008D71E2" w:rsidP="008D71E2">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8D71E2" w:rsidRPr="00690A26" w:rsidRDefault="008D71E2" w:rsidP="008D71E2">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8D71E2" w:rsidRDefault="008D71E2" w:rsidP="008D71E2">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8D71E2" w:rsidRDefault="008D71E2" w:rsidP="008D71E2">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8D71E2" w:rsidRDefault="008D71E2" w:rsidP="008D71E2">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8D71E2" w:rsidRDefault="008D71E2" w:rsidP="008D71E2">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8D71E2" w:rsidRDefault="008D71E2" w:rsidP="008D71E2">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8D71E2" w:rsidRDefault="008D71E2" w:rsidP="008D71E2">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8D71E2" w:rsidRDefault="008D71E2" w:rsidP="008D71E2">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8D71E2" w:rsidRDefault="008D71E2" w:rsidP="008D71E2">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8D71E2" w:rsidRDefault="008D71E2" w:rsidP="008D71E2">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8D71E2" w:rsidRDefault="008D71E2" w:rsidP="008D71E2">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8D71E2" w:rsidRPr="00690A26" w:rsidRDefault="008D71E2" w:rsidP="008D71E2">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4" w:name="_Toc24937654"/>
      <w:bookmarkStart w:id="755" w:name="_Toc33962469"/>
      <w:bookmarkStart w:id="756" w:name="_Toc42883231"/>
      <w:bookmarkStart w:id="757" w:name="_Toc49733099"/>
      <w:bookmarkStart w:id="758" w:name="_Toc56690724"/>
      <w:bookmarkStart w:id="759" w:name="_Toc130820757"/>
      <w:r w:rsidRPr="00690A26">
        <w:lastRenderedPageBreak/>
        <w:t>6.1.6.2.3</w:t>
      </w:r>
      <w:r w:rsidRPr="00690A26">
        <w:tab/>
        <w:t>Type: NFService</w:t>
      </w:r>
      <w:bookmarkEnd w:id="754"/>
      <w:bookmarkEnd w:id="755"/>
      <w:bookmarkEnd w:id="756"/>
      <w:bookmarkEnd w:id="757"/>
      <w:bookmarkEnd w:id="758"/>
      <w:bookmarkEnd w:id="759"/>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2E5AEEF1" w14:textId="3E479B9A" w:rsidR="00A16735" w:rsidRPr="00690A26"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9F3EC92"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w:t>
            </w:r>
            <w:r w:rsidR="00750C77">
              <w:lastRenderedPageBreak/>
              <w:t xml:space="preserve">and </w:t>
            </w:r>
            <w:r w:rsidR="00750C77" w:rsidRPr="00690A26">
              <w:t>6.1.6.2.17</w:t>
            </w:r>
            <w:r w:rsidR="00750C77">
              <w:t>)</w:t>
            </w:r>
            <w:r w:rsidR="00A16735" w:rsidRPr="00690A26">
              <w:rPr>
                <w:rFonts w:cs="Arial"/>
                <w:szCs w:val="18"/>
              </w:rPr>
              <w:t>.</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lastRenderedPageBreak/>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A16735" w:rsidRPr="00690A26" w:rsidRDefault="00A16735" w:rsidP="000655E8">
            <w:pPr>
              <w:pStyle w:val="TAL"/>
              <w:rPr>
                <w:rFonts w:cs="Arial"/>
                <w:szCs w:val="18"/>
              </w:rPr>
            </w:pPr>
          </w:p>
          <w:p w14:paraId="2C098CF6" w14:textId="0E504AD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sidR="00937451">
              <w:rPr>
                <w:rFonts w:cs="Arial"/>
                <w:szCs w:val="18"/>
              </w:rPr>
              <w:t xml:space="preserve"> (if the NF pertains to an SNPN)</w:t>
            </w:r>
            <w:r w:rsidRPr="00690A26">
              <w:rPr>
                <w:rFonts w:cs="Arial"/>
                <w:szCs w:val="18"/>
              </w:rPr>
              <w:t>, is allowed to access the service instance.</w:t>
            </w:r>
          </w:p>
          <w:p w14:paraId="057185DF" w14:textId="77777777" w:rsidR="00A16735" w:rsidRPr="00690A26" w:rsidRDefault="00A16735" w:rsidP="000655E8">
            <w:pPr>
              <w:pStyle w:val="TAL"/>
              <w:rPr>
                <w:rFonts w:cs="Arial"/>
                <w:szCs w:val="18"/>
              </w:rPr>
            </w:pPr>
          </w:p>
          <w:p w14:paraId="6F2980F1" w14:textId="2D1CF003"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w:t>
            </w:r>
            <w:r w:rsidR="00937451">
              <w:rPr>
                <w:rFonts w:cs="Arial"/>
                <w:szCs w:val="18"/>
              </w:rPr>
              <w:t xml:space="preserve"> (if the NF pertains to an SNPN)</w:t>
            </w:r>
            <w:r w:rsidRPr="00690A26">
              <w:rPr>
                <w:rFonts w:cs="Arial"/>
                <w:szCs w:val="18"/>
              </w:rPr>
              <w:t>, i.e. the SNPNs registered in the NF Profile</w:t>
            </w:r>
            <w:r w:rsidR="00937451">
              <w:rPr>
                <w:rFonts w:cs="Arial"/>
                <w:szCs w:val="18"/>
              </w:rPr>
              <w:t xml:space="preserve"> (if any)</w:t>
            </w:r>
            <w:r w:rsidRPr="00690A26">
              <w:rPr>
                <w:rFonts w:cs="Arial"/>
                <w:szCs w:val="18"/>
              </w:rPr>
              <w:t xml:space="preserv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0CA35BDD"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00A16735" w:rsidRPr="00690A26">
              <w:rPr>
                <w:rFonts w:cs="Arial"/>
                <w:szCs w:val="18"/>
              </w:rPr>
              <w:t>.</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556AEB74"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00A16735" w:rsidRPr="00690A26">
              <w:rPr>
                <w:rFonts w:cs="Arial"/>
                <w:szCs w:val="18"/>
              </w:rPr>
              <w:t>.</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4289A31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00A16735" w:rsidRPr="00690A26">
              <w:rPr>
                <w:rFonts w:cs="Arial"/>
                <w:szCs w:val="18"/>
              </w:rPr>
              <w:t>.</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0A36ECB3"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00A16735" w:rsidRPr="00690A26">
              <w:rPr>
                <w:rFonts w:cs="Arial"/>
                <w:szCs w:val="18"/>
              </w:rPr>
              <w:t>.</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lastRenderedPageBreak/>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3BC8C8EA"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20D08C41"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1448F8" w:rsidRPr="00690A26" w14:paraId="6C5F3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A22DD0" w14:textId="52DDF5FC" w:rsidR="001448F8" w:rsidRDefault="001448F8" w:rsidP="001448F8">
            <w:pPr>
              <w:pStyle w:val="TAL"/>
            </w:pPr>
            <w:r>
              <w:t>allowedOperationsPerNfInstanceOverrides</w:t>
            </w:r>
          </w:p>
        </w:tc>
        <w:tc>
          <w:tcPr>
            <w:tcW w:w="1559" w:type="dxa"/>
            <w:tcBorders>
              <w:top w:val="single" w:sz="4" w:space="0" w:color="auto"/>
              <w:left w:val="single" w:sz="4" w:space="0" w:color="auto"/>
              <w:bottom w:val="single" w:sz="4" w:space="0" w:color="auto"/>
              <w:right w:val="single" w:sz="4" w:space="0" w:color="auto"/>
            </w:tcBorders>
          </w:tcPr>
          <w:p w14:paraId="46C487E9" w14:textId="2832A8BA" w:rsidR="001448F8" w:rsidRDefault="001448F8" w:rsidP="001448F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C9EDF84" w14:textId="3A7FBBCA" w:rsidR="001448F8" w:rsidDel="008A5A85"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F1BE0A" w14:textId="51541484" w:rsidR="001448F8"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A3E785" w14:textId="77777777" w:rsidR="001448F8" w:rsidRDefault="001448F8" w:rsidP="001448F8">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1448F8" w:rsidRDefault="001448F8" w:rsidP="001448F8">
            <w:pPr>
              <w:pStyle w:val="TAL"/>
            </w:pPr>
          </w:p>
          <w:p w14:paraId="11F35BC0" w14:textId="77777777" w:rsidR="001448F8" w:rsidRDefault="001448F8" w:rsidP="001448F8">
            <w:pPr>
              <w:pStyle w:val="TAL"/>
            </w:pPr>
            <w:r>
              <w:t>If the IE is not present, or set to false (default),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1448F8" w:rsidRDefault="001448F8" w:rsidP="001448F8">
            <w:pPr>
              <w:pStyle w:val="TAL"/>
            </w:pPr>
          </w:p>
          <w:p w14:paraId="561485D6" w14:textId="47EAEFEA" w:rsidR="001448F8" w:rsidRDefault="001448F8" w:rsidP="001448F8">
            <w:pPr>
              <w:pStyle w:val="TAL"/>
              <w:rPr>
                <w:rFonts w:cs="Arial"/>
                <w:szCs w:val="18"/>
              </w:rPr>
            </w:pPr>
            <w:r>
              <w:t>(NOTE 11)</w:t>
            </w:r>
          </w:p>
        </w:tc>
      </w:tr>
      <w:tr w:rsidR="001448F8"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1448F8" w:rsidRPr="00690A26" w:rsidRDefault="001448F8" w:rsidP="001448F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1448F8" w:rsidRPr="00690A26" w:rsidRDefault="001448F8" w:rsidP="001448F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1448F8" w:rsidRPr="00690A26" w:rsidRDefault="001448F8" w:rsidP="001448F8">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1448F8" w:rsidRPr="00690A26" w:rsidRDefault="001448F8" w:rsidP="001448F8">
            <w:pPr>
              <w:pStyle w:val="TAL"/>
              <w:rPr>
                <w:rFonts w:cs="Arial"/>
                <w:szCs w:val="18"/>
              </w:rPr>
            </w:pPr>
            <w:r w:rsidRPr="00690A26">
              <w:rPr>
                <w:rFonts w:cs="Arial"/>
                <w:szCs w:val="18"/>
              </w:rPr>
              <w:t>The NRF may overwrite the received priority value when exposing an NFProfile with the Nnrf_NFDiscovery service.</w:t>
            </w:r>
          </w:p>
        </w:tc>
      </w:tr>
      <w:tr w:rsidR="001448F8"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1448F8" w:rsidRPr="00690A26" w:rsidRDefault="001448F8" w:rsidP="001448F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1448F8" w:rsidRPr="00690A26" w:rsidRDefault="001448F8" w:rsidP="001448F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1448F8" w:rsidRPr="00690A26" w:rsidRDefault="001448F8" w:rsidP="001448F8">
            <w:pPr>
              <w:pStyle w:val="TAL"/>
              <w:rPr>
                <w:rFonts w:cs="Arial"/>
                <w:szCs w:val="18"/>
              </w:rPr>
            </w:pPr>
            <w:r w:rsidRPr="00690A26">
              <w:rPr>
                <w:rFonts w:cs="Arial"/>
                <w:szCs w:val="18"/>
              </w:rPr>
              <w:t xml:space="preserve">Static capacity information in the range of 0-65535, </w:t>
            </w:r>
            <w:r w:rsidRPr="00690A26">
              <w:rPr>
                <w:rFonts w:cs="Arial"/>
                <w:szCs w:val="18"/>
              </w:rPr>
              <w:lastRenderedPageBreak/>
              <w:t>expressed as a weight relative to other services of the same type. (NOTE 2).</w:t>
            </w:r>
          </w:p>
        </w:tc>
      </w:tr>
      <w:tr w:rsidR="001448F8"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1448F8" w:rsidRPr="00690A26" w:rsidRDefault="001448F8" w:rsidP="001448F8">
            <w:pPr>
              <w:pStyle w:val="TAL"/>
            </w:pPr>
            <w:r w:rsidRPr="00690A26">
              <w:rPr>
                <w:rFonts w:hint="eastAsia"/>
                <w:lang w:eastAsia="zh-CN"/>
              </w:rPr>
              <w:lastRenderedPageBreak/>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1448F8" w:rsidRPr="00690A26" w:rsidRDefault="001448F8" w:rsidP="001448F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1448F8" w:rsidRPr="00690A26" w:rsidRDefault="001448F8" w:rsidP="001448F8">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1448F8"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1448F8" w:rsidRPr="00690A26" w:rsidRDefault="001448F8" w:rsidP="001448F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1448F8" w:rsidRPr="00690A26" w:rsidRDefault="001448F8" w:rsidP="001448F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1448F8" w:rsidRPr="00690A26" w:rsidRDefault="001448F8" w:rsidP="001448F8">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1448F8" w:rsidRPr="00690A26" w:rsidRDefault="001448F8" w:rsidP="001448F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1448F8" w:rsidRDefault="001448F8" w:rsidP="001448F8">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1448F8" w:rsidRDefault="001448F8" w:rsidP="001448F8">
            <w:pPr>
              <w:pStyle w:val="TAL"/>
              <w:rPr>
                <w:rFonts w:cs="Arial"/>
                <w:szCs w:val="18"/>
                <w:lang w:eastAsia="zh-CN"/>
              </w:rPr>
            </w:pPr>
          </w:p>
          <w:p w14:paraId="14379415" w14:textId="77777777" w:rsidR="001448F8" w:rsidRPr="00690A26" w:rsidRDefault="001448F8" w:rsidP="001448F8">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1448F8"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1448F8" w:rsidRPr="00690A26" w:rsidRDefault="001448F8" w:rsidP="001448F8">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1448F8" w:rsidRPr="00690A26" w:rsidRDefault="001448F8" w:rsidP="001448F8">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1448F8" w:rsidRPr="00690A26" w:rsidRDefault="001448F8" w:rsidP="001448F8">
            <w:pPr>
              <w:pStyle w:val="TAL"/>
              <w:rPr>
                <w:rFonts w:cs="Arial"/>
                <w:szCs w:val="18"/>
                <w:lang w:eastAsia="zh-CN"/>
              </w:rPr>
            </w:pPr>
            <w:r w:rsidRPr="00690A26">
              <w:rPr>
                <w:rFonts w:cs="Arial"/>
                <w:szCs w:val="18"/>
              </w:rPr>
              <w:t>Timestamp when the NF service was (re)started (NOTE 3) (NOTE 4)</w:t>
            </w:r>
          </w:p>
        </w:tc>
      </w:tr>
      <w:tr w:rsidR="001448F8"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1448F8" w:rsidRPr="00690A26" w:rsidRDefault="001448F8" w:rsidP="001448F8">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1448F8" w:rsidRPr="00690A26" w:rsidRDefault="001448F8" w:rsidP="001448F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1448F8" w:rsidRPr="00690A26" w:rsidRDefault="001448F8" w:rsidP="001448F8">
            <w:pPr>
              <w:pStyle w:val="TAL"/>
              <w:rPr>
                <w:rFonts w:cs="Arial"/>
                <w:szCs w:val="18"/>
              </w:rPr>
            </w:pPr>
            <w:r w:rsidRPr="00690A26">
              <w:rPr>
                <w:rFonts w:cs="Arial"/>
                <w:szCs w:val="18"/>
              </w:rPr>
              <w:t>Supported Features of the NF Service instance</w:t>
            </w:r>
          </w:p>
        </w:tc>
      </w:tr>
      <w:tr w:rsidR="001448F8"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1448F8" w:rsidRPr="00690A26" w:rsidRDefault="001448F8" w:rsidP="001448F8">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1448F8" w:rsidRPr="00690A26" w:rsidRDefault="001448F8" w:rsidP="001448F8">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1448F8" w:rsidRPr="00690A26" w:rsidRDefault="001448F8" w:rsidP="001448F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2B4C20B0" w:rsidR="001448F8" w:rsidRPr="00690A26" w:rsidRDefault="001448F8" w:rsidP="001448F8">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1448F8" w:rsidRDefault="001448F8" w:rsidP="001448F8">
            <w:pPr>
              <w:pStyle w:val="TAL"/>
            </w:pPr>
            <w:r w:rsidRPr="00690A26">
              <w:t>At most one NF Service Set ID shall be indicated per PLMN</w:t>
            </w:r>
            <w:r>
              <w:t>-ID or SNPN</w:t>
            </w:r>
            <w:r w:rsidRPr="00690A26">
              <w:t xml:space="preserve"> of the NF.</w:t>
            </w:r>
          </w:p>
          <w:p w14:paraId="398CD0D6" w14:textId="77777777" w:rsidR="001448F8" w:rsidRDefault="001448F8" w:rsidP="001448F8">
            <w:pPr>
              <w:pStyle w:val="TAL"/>
              <w:rPr>
                <w:lang w:eastAsia="zh-CN"/>
              </w:rPr>
            </w:pPr>
            <w:r>
              <w:rPr>
                <w:rFonts w:hint="eastAsia"/>
                <w:lang w:eastAsia="zh-CN"/>
              </w:rPr>
              <w:t>This information shall be present if available.</w:t>
            </w:r>
          </w:p>
          <w:p w14:paraId="0B8C2E3B" w14:textId="5D8BEA15" w:rsidR="001448F8" w:rsidRPr="00690A26" w:rsidRDefault="001448F8" w:rsidP="001448F8">
            <w:pPr>
              <w:pStyle w:val="TAL"/>
              <w:rPr>
                <w:rFonts w:cs="Arial"/>
                <w:szCs w:val="18"/>
              </w:rPr>
            </w:pPr>
            <w:r>
              <w:rPr>
                <w:lang w:eastAsia="zh-CN"/>
              </w:rPr>
              <w:t>(NOTE 15)</w:t>
            </w:r>
          </w:p>
        </w:tc>
      </w:tr>
      <w:tr w:rsidR="001448F8"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1448F8" w:rsidRPr="00690A26" w:rsidRDefault="001448F8" w:rsidP="001448F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1448F8" w:rsidRPr="00690A26" w:rsidRDefault="001448F8" w:rsidP="001448F8">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1448F8" w:rsidRDefault="001448F8" w:rsidP="001448F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1448F8" w:rsidRPr="00690A26" w:rsidRDefault="001448F8" w:rsidP="001448F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1448F8"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1448F8" w:rsidRPr="00690A26" w:rsidRDefault="001448F8" w:rsidP="001448F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1448F8" w:rsidRPr="00690A26" w:rsidRDefault="001448F8" w:rsidP="001448F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1448F8" w:rsidRDefault="001448F8" w:rsidP="001448F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1448F8" w:rsidRDefault="001448F8" w:rsidP="001448F8">
            <w:pPr>
              <w:pStyle w:val="TAL"/>
              <w:rPr>
                <w:rFonts w:cs="Arial"/>
                <w:szCs w:val="18"/>
              </w:rPr>
            </w:pPr>
          </w:p>
          <w:p w14:paraId="79C4FE0F" w14:textId="77777777" w:rsidR="001448F8" w:rsidRPr="00690A26" w:rsidRDefault="001448F8" w:rsidP="001448F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1448F8"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1448F8" w:rsidRPr="00690A26" w:rsidRDefault="001448F8" w:rsidP="001448F8">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1448F8" w:rsidRPr="00690A26" w:rsidRDefault="001448F8" w:rsidP="001448F8">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1448F8" w:rsidRPr="00690A26"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1448F8" w:rsidRPr="00690A26" w:rsidRDefault="001448F8" w:rsidP="001448F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1448F8"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1448F8" w:rsidRPr="00690A26" w:rsidRDefault="001448F8" w:rsidP="001448F8">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1448F8" w:rsidRPr="00690A26" w:rsidRDefault="001448F8" w:rsidP="001448F8">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1448F8" w:rsidRPr="00690A26" w:rsidRDefault="001448F8" w:rsidP="001448F8">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1448F8" w:rsidRDefault="001448F8" w:rsidP="001448F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1448F8" w:rsidRDefault="001448F8" w:rsidP="001448F8">
            <w:pPr>
              <w:pStyle w:val="TAL"/>
              <w:rPr>
                <w:rFonts w:cs="Arial"/>
                <w:szCs w:val="18"/>
              </w:rPr>
            </w:pPr>
            <w:r>
              <w:rPr>
                <w:rFonts w:cs="Arial"/>
                <w:szCs w:val="18"/>
              </w:rPr>
              <w:t>The value of each entry of the map shall be a list (array) of VendorSpecificFeature objects.</w:t>
            </w:r>
          </w:p>
          <w:p w14:paraId="067EBF6F" w14:textId="77777777" w:rsidR="001448F8" w:rsidRPr="00690A26" w:rsidRDefault="001448F8" w:rsidP="001448F8">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1448F8"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1448F8" w:rsidRDefault="001448F8" w:rsidP="001448F8">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1448F8" w:rsidRDefault="001448F8" w:rsidP="001448F8">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1448F8" w:rsidRDefault="001448F8" w:rsidP="001448F8">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1448F8" w:rsidRDefault="001448F8" w:rsidP="001448F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1448F8" w:rsidRDefault="001448F8" w:rsidP="001448F8">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1448F8" w:rsidRDefault="001448F8" w:rsidP="001448F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1448F8"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1448F8" w:rsidRDefault="001448F8" w:rsidP="001448F8">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1448F8" w:rsidRDefault="001448F8" w:rsidP="001448F8">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1448F8"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1448F8" w:rsidRDefault="001448F8" w:rsidP="001448F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1448F8" w:rsidRDefault="001448F8" w:rsidP="001448F8">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1448F8" w:rsidRDefault="001448F8" w:rsidP="001448F8">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lastRenderedPageBreak/>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1448F8"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1DEEBF97" w:rsidR="001448F8" w:rsidRPr="00690A26" w:rsidRDefault="001448F8" w:rsidP="001448F8">
            <w:pPr>
              <w:pStyle w:val="TAN"/>
              <w:rPr>
                <w:rFonts w:cs="Arial"/>
                <w:szCs w:val="18"/>
              </w:rPr>
            </w:pPr>
            <w:r w:rsidRPr="00690A26">
              <w:lastRenderedPageBreak/>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1448F8" w:rsidRPr="00690A26" w:rsidRDefault="001448F8" w:rsidP="001448F8">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1448F8" w:rsidRPr="00690A26" w:rsidRDefault="001448F8" w:rsidP="001448F8">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03AE2351" w14:textId="77777777" w:rsidR="001448F8" w:rsidRPr="00690A26" w:rsidRDefault="001448F8" w:rsidP="001448F8">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A8D9099" w14:textId="77777777" w:rsidR="001448F8" w:rsidRPr="00690A26" w:rsidRDefault="001448F8" w:rsidP="001448F8">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1448F8" w:rsidRPr="00690A26" w:rsidRDefault="001448F8" w:rsidP="001448F8">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1448F8" w:rsidRPr="00690A26" w:rsidRDefault="001448F8" w:rsidP="001448F8">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1448F8" w:rsidRDefault="001448F8" w:rsidP="001448F8">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1448F8" w:rsidRDefault="001448F8" w:rsidP="001448F8">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1448F8" w:rsidRDefault="001448F8" w:rsidP="001448F8">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33FFDFCC" w:rsidR="001448F8" w:rsidRDefault="001448F8" w:rsidP="001448F8">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6B38B694" w:rsidR="001448F8" w:rsidRDefault="001448F8" w:rsidP="001448F8">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lastRenderedPageBreak/>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270B6B97" w14:textId="77777777" w:rsidR="001448F8" w:rsidRDefault="001448F8" w:rsidP="001448F8">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1448F8" w:rsidRDefault="001448F8" w:rsidP="001448F8">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1448F8" w:rsidRDefault="001448F8" w:rsidP="001448F8">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1448F8" w:rsidRPr="00690A26" w:rsidRDefault="001448F8" w:rsidP="001448F8">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60" w:name="_Toc24937655"/>
      <w:bookmarkStart w:id="761" w:name="_Toc33962470"/>
      <w:bookmarkStart w:id="762" w:name="_Toc42883232"/>
      <w:bookmarkStart w:id="763" w:name="_Toc49733100"/>
      <w:bookmarkStart w:id="764" w:name="_Toc56690725"/>
      <w:bookmarkStart w:id="765" w:name="_Toc130820758"/>
      <w:r w:rsidRPr="00690A26">
        <w:lastRenderedPageBreak/>
        <w:t>6.1.6.2.4</w:t>
      </w:r>
      <w:r w:rsidRPr="00690A26">
        <w:tab/>
        <w:t>Type: DefaultNotificationSubscription</w:t>
      </w:r>
      <w:bookmarkEnd w:id="760"/>
      <w:bookmarkEnd w:id="761"/>
      <w:bookmarkEnd w:id="762"/>
      <w:bookmarkEnd w:id="763"/>
      <w:bookmarkEnd w:id="764"/>
      <w:bookmarkEnd w:id="765"/>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A16735"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B508C2" w:rsidRPr="00690A26" w:rsidRDefault="00B508C2" w:rsidP="000655E8">
            <w:pPr>
              <w:pStyle w:val="TAL"/>
              <w:rPr>
                <w:rFonts w:cs="Arial"/>
                <w:szCs w:val="18"/>
              </w:rPr>
            </w:pPr>
            <w:r>
              <w:rPr>
                <w:rFonts w:cs="Arial"/>
                <w:szCs w:val="18"/>
              </w:rPr>
              <w:t>(NOTE 3)</w:t>
            </w:r>
          </w:p>
        </w:tc>
      </w:tr>
      <w:tr w:rsidR="00BA049D"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r w:rsidR="002C1CC4">
              <w:rPr>
                <w:lang w:eastAsia="zh-CN"/>
              </w:rPr>
              <w:t> 1</w:t>
            </w:r>
            <w:r>
              <w:rPr>
                <w:lang w:eastAsia="zh-CN"/>
              </w:rPr>
              <w:t>)</w:t>
            </w:r>
          </w:p>
        </w:tc>
      </w:tr>
      <w:tr w:rsidR="001C02B0"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C02B0" w:rsidRDefault="001C02B0" w:rsidP="001C02B0">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C02B0" w:rsidRDefault="001C02B0" w:rsidP="001C02B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C02B0" w:rsidRDefault="001C02B0" w:rsidP="001C02B0">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C02B0" w:rsidRDefault="001C02B0" w:rsidP="001C02B0">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0D49BA" w:rsidRDefault="001C02B0" w:rsidP="001C02B0">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1C02B0" w:rsidRPr="00180A86" w:rsidRDefault="001C02B0" w:rsidP="001C02B0">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sidR="00963A99">
              <w:rPr>
                <w:rFonts w:cs="Calibri"/>
                <w:szCs w:val="22"/>
              </w:rPr>
              <w:t>"</w:t>
            </w:r>
            <w:r w:rsidRPr="00BE3692">
              <w:rPr>
                <w:rFonts w:cs="Calibri"/>
                <w:szCs w:val="22"/>
              </w:rPr>
              <w:t>gzip;q=1.0, identity;q=0.5, *;q=0")</w:t>
            </w:r>
          </w:p>
          <w:p w14:paraId="4334914E" w14:textId="77777777" w:rsidR="001C02B0" w:rsidRPr="00E70F5C" w:rsidRDefault="001C02B0" w:rsidP="001C02B0">
            <w:pPr>
              <w:pStyle w:val="TAL"/>
              <w:rPr>
                <w:lang w:val="en-US"/>
              </w:rPr>
            </w:pPr>
          </w:p>
          <w:p w14:paraId="743A1F1A" w14:textId="52B746C2" w:rsidR="001C02B0" w:rsidRDefault="001C02B0" w:rsidP="001C02B0">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011E11"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011E11" w:rsidRDefault="00011E11" w:rsidP="00011E11">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011E11" w:rsidRDefault="00011E11" w:rsidP="00011E11">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011E11" w:rsidRPr="009F6050" w:rsidRDefault="00011E11" w:rsidP="00011E1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011E11" w:rsidRPr="009F6050" w:rsidRDefault="00011E11" w:rsidP="00011E1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011E11" w:rsidRPr="00203147" w:rsidRDefault="00011E11" w:rsidP="00011E11">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w:t>
            </w:r>
            <w:r w:rsidR="002C1CC4">
              <w:rPr>
                <w:rFonts w:cs="Arial"/>
                <w:szCs w:val="18"/>
              </w:rPr>
              <w:t> 2</w:t>
            </w:r>
            <w:r w:rsidR="00B508C2">
              <w:rPr>
                <w:rFonts w:cs="Arial"/>
                <w:szCs w:val="18"/>
              </w:rPr>
              <w:t>, NOTE 3</w:t>
            </w:r>
            <w:r>
              <w:rPr>
                <w:rFonts w:cs="Arial"/>
                <w:szCs w:val="18"/>
              </w:rPr>
              <w:t>)</w:t>
            </w:r>
          </w:p>
        </w:tc>
      </w:tr>
      <w:tr w:rsidR="00B508C2"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B508C2" w:rsidRPr="00690A26" w:rsidRDefault="00B508C2" w:rsidP="00B508C2">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B508C2" w:rsidRPr="00690A26" w:rsidRDefault="00B508C2" w:rsidP="00B508C2">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B508C2" w:rsidRPr="00690A26" w:rsidRDefault="00B508C2" w:rsidP="00B508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B508C2" w:rsidRPr="00690A26" w:rsidRDefault="00B508C2" w:rsidP="00B508C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B508C2" w:rsidRPr="00386456" w:rsidRDefault="00B508C2" w:rsidP="00B508C2">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B508C2" w:rsidRPr="00386456" w:rsidRDefault="00B508C2" w:rsidP="00B508C2">
            <w:pPr>
              <w:pStyle w:val="TAL"/>
              <w:rPr>
                <w:rFonts w:cs="Arial"/>
                <w:szCs w:val="18"/>
              </w:rPr>
            </w:pPr>
          </w:p>
          <w:p w14:paraId="6A5B9113" w14:textId="77777777" w:rsidR="00B508C2" w:rsidRDefault="00B508C2" w:rsidP="00B508C2">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B508C2" w:rsidRDefault="00B508C2" w:rsidP="00B508C2">
            <w:pPr>
              <w:pStyle w:val="TAL"/>
              <w:rPr>
                <w:rFonts w:cs="Arial"/>
                <w:szCs w:val="18"/>
              </w:rPr>
            </w:pPr>
          </w:p>
          <w:p w14:paraId="14343468" w14:textId="77777777" w:rsidR="00B508C2" w:rsidRDefault="00B508C2" w:rsidP="00B508C2">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B508C2" w:rsidRDefault="00B508C2" w:rsidP="00B508C2">
            <w:pPr>
              <w:pStyle w:val="TAL"/>
              <w:rPr>
                <w:rFonts w:cs="Arial"/>
                <w:szCs w:val="18"/>
              </w:rPr>
            </w:pPr>
          </w:p>
          <w:p w14:paraId="5CE15423" w14:textId="77777777" w:rsidR="00B508C2" w:rsidRPr="000045AB" w:rsidRDefault="00B508C2" w:rsidP="00B508C2">
            <w:pPr>
              <w:pStyle w:val="PL"/>
              <w:ind w:left="284"/>
            </w:pPr>
            <w:r w:rsidRPr="000045AB">
              <w:t>{</w:t>
            </w:r>
          </w:p>
          <w:p w14:paraId="4B659B48" w14:textId="77777777" w:rsidR="00B508C2" w:rsidRPr="000045AB" w:rsidRDefault="00B508C2" w:rsidP="00B508C2">
            <w:pPr>
              <w:pStyle w:val="PL"/>
              <w:ind w:left="284"/>
            </w:pPr>
            <w:r w:rsidRPr="000045AB">
              <w:t xml:space="preserve">  "namf-loc" : {</w:t>
            </w:r>
          </w:p>
          <w:p w14:paraId="1402E776" w14:textId="77777777" w:rsidR="00B508C2" w:rsidRPr="000045AB" w:rsidRDefault="00B508C2" w:rsidP="00B508C2">
            <w:pPr>
              <w:pStyle w:val="PL"/>
              <w:ind w:left="284"/>
            </w:pPr>
            <w:r w:rsidRPr="000045AB">
              <w:t xml:space="preserve">      "versions" : [ "v1" ],</w:t>
            </w:r>
          </w:p>
          <w:p w14:paraId="4E764639" w14:textId="77777777" w:rsidR="00B508C2" w:rsidRPr="000045AB" w:rsidRDefault="00B508C2" w:rsidP="00B508C2">
            <w:pPr>
              <w:pStyle w:val="PL"/>
              <w:ind w:left="284"/>
            </w:pPr>
            <w:r w:rsidRPr="000045AB">
              <w:t xml:space="preserve">      "</w:t>
            </w:r>
            <w:r w:rsidRPr="0041226A">
              <w:t>supportedFeatures</w:t>
            </w:r>
            <w:r w:rsidRPr="000045AB">
              <w:t>" : "</w:t>
            </w:r>
            <w:r>
              <w:t>AB</w:t>
            </w:r>
            <w:r w:rsidRPr="000045AB">
              <w:t xml:space="preserve">" </w:t>
            </w:r>
          </w:p>
          <w:p w14:paraId="2A70E6EE" w14:textId="77777777" w:rsidR="00B508C2" w:rsidRPr="000045AB" w:rsidRDefault="00B508C2" w:rsidP="00B508C2">
            <w:pPr>
              <w:pStyle w:val="PL"/>
              <w:ind w:left="284"/>
            </w:pPr>
            <w:r w:rsidRPr="000045AB">
              <w:t xml:space="preserve">  },</w:t>
            </w:r>
          </w:p>
          <w:p w14:paraId="4857F35B" w14:textId="77777777" w:rsidR="00B508C2" w:rsidRPr="000045AB" w:rsidRDefault="00B508C2" w:rsidP="00B508C2">
            <w:pPr>
              <w:pStyle w:val="PL"/>
              <w:ind w:left="284"/>
            </w:pPr>
          </w:p>
          <w:p w14:paraId="711FBB0E" w14:textId="77777777" w:rsidR="00B508C2" w:rsidRPr="000045AB" w:rsidRDefault="00B508C2" w:rsidP="00B508C2">
            <w:pPr>
              <w:pStyle w:val="PL"/>
              <w:ind w:left="284"/>
            </w:pPr>
            <w:r w:rsidRPr="000045AB">
              <w:t xml:space="preserve">  "nlmf-loc" : {</w:t>
            </w:r>
          </w:p>
          <w:p w14:paraId="6957EF7C" w14:textId="77777777" w:rsidR="00B508C2" w:rsidRPr="000045AB" w:rsidRDefault="00B508C2" w:rsidP="00B508C2">
            <w:pPr>
              <w:pStyle w:val="PL"/>
              <w:ind w:left="284"/>
            </w:pPr>
            <w:r w:rsidRPr="000045AB">
              <w:t xml:space="preserve">      "versions" : [ "v1" ],</w:t>
            </w:r>
          </w:p>
          <w:p w14:paraId="6D8B5B5C" w14:textId="77777777" w:rsidR="00B508C2" w:rsidRPr="000045AB" w:rsidRDefault="00B508C2" w:rsidP="00B508C2">
            <w:pPr>
              <w:pStyle w:val="PL"/>
              <w:ind w:left="284"/>
            </w:pPr>
            <w:r w:rsidRPr="000045AB">
              <w:t xml:space="preserve">      "supportedFeatures" : "</w:t>
            </w:r>
            <w:r>
              <w:t>12</w:t>
            </w:r>
            <w:r w:rsidRPr="000045AB">
              <w:t xml:space="preserve">" </w:t>
            </w:r>
          </w:p>
          <w:p w14:paraId="163CC72B" w14:textId="77777777" w:rsidR="00B508C2" w:rsidRPr="000045AB" w:rsidRDefault="00B508C2" w:rsidP="00B508C2">
            <w:pPr>
              <w:pStyle w:val="PL"/>
              <w:ind w:left="284"/>
            </w:pPr>
            <w:r w:rsidRPr="000045AB">
              <w:t xml:space="preserve">  }</w:t>
            </w:r>
          </w:p>
          <w:p w14:paraId="34B18215" w14:textId="77777777" w:rsidR="00B508C2" w:rsidRPr="000045AB" w:rsidRDefault="00B508C2" w:rsidP="00B508C2">
            <w:pPr>
              <w:pStyle w:val="PL"/>
              <w:ind w:left="284"/>
            </w:pPr>
            <w:r w:rsidRPr="000045AB">
              <w:t>}</w:t>
            </w:r>
          </w:p>
          <w:p w14:paraId="18D821B8" w14:textId="6CE68062" w:rsidR="00B508C2" w:rsidRDefault="00B508C2" w:rsidP="00B508C2">
            <w:pPr>
              <w:pStyle w:val="TAL"/>
              <w:rPr>
                <w:rFonts w:cs="Arial"/>
                <w:szCs w:val="18"/>
              </w:rPr>
            </w:pPr>
          </w:p>
          <w:p w14:paraId="366CCCD4" w14:textId="633D1CE6" w:rsidR="00B508C2" w:rsidRDefault="00B508C2" w:rsidP="00B508C2">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B508C2"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B508C2" w:rsidRDefault="00B508C2" w:rsidP="00B508C2">
            <w:pPr>
              <w:pStyle w:val="TAN"/>
              <w:rPr>
                <w:noProof/>
              </w:rPr>
            </w:pPr>
            <w:r>
              <w:lastRenderedPageBreak/>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B508C2" w:rsidRDefault="00B508C2" w:rsidP="00B508C2">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B508C2" w:rsidRDefault="00B508C2" w:rsidP="00B508C2">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B508C2" w:rsidRDefault="00B508C2" w:rsidP="00B508C2">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6" w:name="_Toc24937656"/>
      <w:bookmarkStart w:id="767" w:name="_Toc33962471"/>
      <w:bookmarkStart w:id="768" w:name="_Toc42883233"/>
      <w:bookmarkStart w:id="769" w:name="_Toc49733101"/>
      <w:bookmarkStart w:id="770" w:name="_Toc56690726"/>
      <w:bookmarkStart w:id="771" w:name="_Toc130820759"/>
      <w:r w:rsidRPr="00690A26">
        <w:t>6.1.6.2.5</w:t>
      </w:r>
      <w:r w:rsidRPr="00690A26">
        <w:tab/>
        <w:t>Type: IpEndPoint</w:t>
      </w:r>
      <w:bookmarkEnd w:id="766"/>
      <w:bookmarkEnd w:id="767"/>
      <w:bookmarkEnd w:id="768"/>
      <w:bookmarkEnd w:id="769"/>
      <w:bookmarkEnd w:id="770"/>
      <w:bookmarkEnd w:id="771"/>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77777777"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637B6AA1"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 or IP address parameters present in the NFService or NFProfile data types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7C7725BB" w14:textId="4DFC5643" w:rsidR="00B97433" w:rsidRPr="00690A26"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2" w:name="_Toc24937657"/>
      <w:bookmarkStart w:id="773" w:name="_Toc33962472"/>
      <w:bookmarkStart w:id="774" w:name="_Toc42883234"/>
      <w:bookmarkStart w:id="775" w:name="_Toc49733102"/>
      <w:bookmarkStart w:id="776" w:name="_Toc56690727"/>
      <w:bookmarkStart w:id="777" w:name="_Toc130820760"/>
      <w:r w:rsidRPr="00690A26">
        <w:lastRenderedPageBreak/>
        <w:t>6.1.6.2.6</w:t>
      </w:r>
      <w:r w:rsidRPr="00690A26">
        <w:tab/>
        <w:t>Type: UdrInfo</w:t>
      </w:r>
      <w:bookmarkEnd w:id="772"/>
      <w:bookmarkEnd w:id="773"/>
      <w:bookmarkEnd w:id="774"/>
      <w:bookmarkEnd w:id="775"/>
      <w:bookmarkEnd w:id="776"/>
      <w:bookmarkEnd w:id="777"/>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8" w:name="_Toc24937658"/>
      <w:bookmarkStart w:id="779" w:name="_Toc33962473"/>
      <w:bookmarkStart w:id="780" w:name="_Toc42883235"/>
      <w:bookmarkStart w:id="781" w:name="_Toc49733103"/>
      <w:bookmarkStart w:id="782" w:name="_Toc56690728"/>
      <w:bookmarkStart w:id="783" w:name="_Toc130820761"/>
      <w:r w:rsidRPr="00690A26">
        <w:lastRenderedPageBreak/>
        <w:t>6.1.6.2.7</w:t>
      </w:r>
      <w:r w:rsidRPr="00690A26">
        <w:tab/>
        <w:t>Type: UdmInfo</w:t>
      </w:r>
      <w:bookmarkEnd w:id="778"/>
      <w:bookmarkEnd w:id="779"/>
      <w:bookmarkEnd w:id="780"/>
      <w:bookmarkEnd w:id="781"/>
      <w:bookmarkEnd w:id="782"/>
      <w:bookmarkEnd w:id="783"/>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4" w:name="_Toc24937659"/>
      <w:bookmarkStart w:id="785" w:name="_Toc33962474"/>
      <w:bookmarkStart w:id="786" w:name="_Toc42883236"/>
      <w:bookmarkStart w:id="787" w:name="_Toc49733104"/>
      <w:bookmarkStart w:id="788" w:name="_Toc56690729"/>
      <w:bookmarkStart w:id="789" w:name="_Toc130820762"/>
      <w:r w:rsidRPr="00690A26">
        <w:lastRenderedPageBreak/>
        <w:t>6.1.6.2.8</w:t>
      </w:r>
      <w:r w:rsidRPr="00690A26">
        <w:tab/>
        <w:t>Type: AusfInfo</w:t>
      </w:r>
      <w:bookmarkEnd w:id="784"/>
      <w:bookmarkEnd w:id="785"/>
      <w:bookmarkEnd w:id="786"/>
      <w:bookmarkEnd w:id="787"/>
      <w:bookmarkEnd w:id="788"/>
      <w:bookmarkEnd w:id="789"/>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90" w:name="_Toc24937660"/>
      <w:bookmarkStart w:id="791" w:name="_Toc33962475"/>
      <w:bookmarkStart w:id="792" w:name="_Toc42883237"/>
      <w:bookmarkStart w:id="793" w:name="_Toc49733105"/>
      <w:bookmarkStart w:id="794" w:name="_Toc56690730"/>
      <w:bookmarkStart w:id="795" w:name="_Toc130820763"/>
      <w:r w:rsidRPr="00690A26">
        <w:t>6.1.6.2.9</w:t>
      </w:r>
      <w:r w:rsidRPr="00690A26">
        <w:tab/>
        <w:t>Type: SupiRange</w:t>
      </w:r>
      <w:bookmarkEnd w:id="790"/>
      <w:bookmarkEnd w:id="791"/>
      <w:bookmarkEnd w:id="792"/>
      <w:bookmarkEnd w:id="793"/>
      <w:bookmarkEnd w:id="794"/>
      <w:bookmarkEnd w:id="795"/>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6" w:name="_Toc24937661"/>
      <w:bookmarkStart w:id="797" w:name="_Toc33962476"/>
      <w:bookmarkStart w:id="798" w:name="_Toc42883238"/>
      <w:bookmarkStart w:id="799" w:name="_Toc49733106"/>
      <w:bookmarkStart w:id="800" w:name="_Toc56690731"/>
      <w:bookmarkStart w:id="801" w:name="_Toc130820764"/>
      <w:r w:rsidRPr="00690A26">
        <w:t>6.1.6.2.10</w:t>
      </w:r>
      <w:r w:rsidRPr="00690A26">
        <w:tab/>
        <w:t>Type: IdentityRange</w:t>
      </w:r>
      <w:bookmarkEnd w:id="796"/>
      <w:bookmarkEnd w:id="797"/>
      <w:bookmarkEnd w:id="798"/>
      <w:bookmarkEnd w:id="799"/>
      <w:bookmarkEnd w:id="800"/>
      <w:bookmarkEnd w:id="801"/>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2" w:name="_Toc24937662"/>
      <w:bookmarkStart w:id="803" w:name="_Toc33962477"/>
      <w:bookmarkStart w:id="804" w:name="_Toc42883239"/>
      <w:bookmarkStart w:id="805" w:name="_Toc49733107"/>
      <w:bookmarkStart w:id="806" w:name="_Toc56690732"/>
      <w:bookmarkStart w:id="807" w:name="_Toc130820765"/>
      <w:r w:rsidRPr="00690A26">
        <w:lastRenderedPageBreak/>
        <w:t>6.1.6.2.11</w:t>
      </w:r>
      <w:r w:rsidRPr="00690A26">
        <w:tab/>
        <w:t>Type: AmfInfo</w:t>
      </w:r>
      <w:bookmarkEnd w:id="802"/>
      <w:bookmarkEnd w:id="803"/>
      <w:bookmarkEnd w:id="804"/>
      <w:bookmarkEnd w:id="805"/>
      <w:bookmarkEnd w:id="806"/>
      <w:bookmarkEnd w:id="807"/>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8"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8"/>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9" w:name="_Toc24937663"/>
      <w:bookmarkStart w:id="810" w:name="_Toc33962478"/>
      <w:bookmarkStart w:id="811" w:name="_Toc42883240"/>
      <w:bookmarkStart w:id="812" w:name="_Toc49733108"/>
      <w:bookmarkStart w:id="813" w:name="_Toc56690733"/>
      <w:bookmarkStart w:id="814" w:name="_Toc130820766"/>
      <w:r w:rsidRPr="00690A26">
        <w:lastRenderedPageBreak/>
        <w:t>6.1.6.2.12</w:t>
      </w:r>
      <w:r w:rsidRPr="00690A26">
        <w:tab/>
        <w:t>Type: SmfInfo</w:t>
      </w:r>
      <w:bookmarkEnd w:id="809"/>
      <w:bookmarkEnd w:id="810"/>
      <w:bookmarkEnd w:id="811"/>
      <w:bookmarkEnd w:id="812"/>
      <w:bookmarkEnd w:id="813"/>
      <w:bookmarkEnd w:id="814"/>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5" w:name="_Toc24937664"/>
      <w:bookmarkStart w:id="816" w:name="_Toc33962479"/>
      <w:bookmarkStart w:id="817" w:name="_Toc42883241"/>
      <w:bookmarkStart w:id="818" w:name="_Toc49733109"/>
      <w:bookmarkStart w:id="819" w:name="_Toc56690734"/>
      <w:bookmarkStart w:id="820" w:name="_Toc130820767"/>
      <w:r w:rsidRPr="00690A26">
        <w:lastRenderedPageBreak/>
        <w:t>6.1.6.2.13</w:t>
      </w:r>
      <w:r w:rsidRPr="00690A26">
        <w:tab/>
        <w:t>Type: UpfInfo</w:t>
      </w:r>
      <w:bookmarkEnd w:id="815"/>
      <w:bookmarkEnd w:id="816"/>
      <w:bookmarkEnd w:id="817"/>
      <w:bookmarkEnd w:id="818"/>
      <w:bookmarkEnd w:id="819"/>
      <w:bookmarkEnd w:id="820"/>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B84A6D"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B84A6D" w:rsidRPr="00690A26" w:rsidRDefault="00B84A6D" w:rsidP="00B84A6D">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B84A6D" w:rsidRPr="00690A26" w:rsidRDefault="00B84A6D" w:rsidP="00B84A6D">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B84A6D" w:rsidRPr="00690A26"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B84A6D" w:rsidRPr="00690A26" w:rsidRDefault="00B84A6D" w:rsidP="00B84A6D">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B84A6D" w:rsidRDefault="00B84A6D" w:rsidP="00B84A6D">
            <w:pPr>
              <w:pStyle w:val="TAL"/>
              <w:rPr>
                <w:rFonts w:cs="Arial"/>
                <w:szCs w:val="18"/>
              </w:rPr>
            </w:pPr>
            <w:r>
              <w:rPr>
                <w:rFonts w:cs="Arial"/>
                <w:szCs w:val="18"/>
              </w:rPr>
              <w:t>Indicates whether the UPF is configured to support Sxa interface.</w:t>
            </w:r>
          </w:p>
          <w:p w14:paraId="2EE39D85" w14:textId="77777777" w:rsidR="00B84A6D" w:rsidRDefault="00B84A6D" w:rsidP="00B84A6D">
            <w:pPr>
              <w:pStyle w:val="TAL"/>
              <w:rPr>
                <w:rFonts w:cs="Arial"/>
                <w:szCs w:val="18"/>
              </w:rPr>
            </w:pPr>
            <w:r>
              <w:rPr>
                <w:rFonts w:cs="Arial"/>
                <w:szCs w:val="18"/>
              </w:rPr>
              <w:t>true: Supported</w:t>
            </w:r>
          </w:p>
          <w:p w14:paraId="263D456F" w14:textId="5811FCF7" w:rsidR="00B84A6D" w:rsidRPr="00690A26" w:rsidRDefault="00B84A6D" w:rsidP="00B84A6D">
            <w:pPr>
              <w:pStyle w:val="TAL"/>
              <w:rPr>
                <w:rFonts w:cs="Arial"/>
                <w:szCs w:val="18"/>
              </w:rPr>
            </w:pPr>
            <w:r>
              <w:rPr>
                <w:rFonts w:cs="Arial"/>
                <w:szCs w:val="18"/>
              </w:rPr>
              <w:t>false: Not Supported</w:t>
            </w:r>
          </w:p>
        </w:tc>
      </w:tr>
      <w:tr w:rsidR="00B84A6D"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B84A6D" w:rsidRPr="00690A26" w:rsidRDefault="00B84A6D" w:rsidP="00B84A6D">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B84A6D" w:rsidRPr="00690A26" w:rsidRDefault="00B84A6D" w:rsidP="00B84A6D">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B84A6D" w:rsidRPr="00690A26" w:rsidRDefault="00B84A6D" w:rsidP="00B84A6D">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B84A6D" w:rsidRPr="00690A26" w:rsidRDefault="00B84A6D" w:rsidP="00B84A6D">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B84A6D" w:rsidRPr="00690A26" w:rsidRDefault="00B84A6D" w:rsidP="00B84A6D">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B84A6D"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B84A6D" w:rsidRPr="00690A26" w:rsidRDefault="00B84A6D" w:rsidP="00B84A6D">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B84A6D" w:rsidRPr="00690A26" w:rsidRDefault="00B84A6D" w:rsidP="00B84A6D">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B84A6D" w:rsidRPr="00690A26" w:rsidRDefault="00B84A6D" w:rsidP="00B84A6D">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B84A6D" w:rsidRPr="00690A26" w:rsidRDefault="00B84A6D" w:rsidP="00B84A6D">
            <w:pPr>
              <w:pStyle w:val="TAL"/>
              <w:rPr>
                <w:rFonts w:cs="Arial"/>
                <w:szCs w:val="18"/>
              </w:rPr>
            </w:pPr>
            <w:r w:rsidRPr="00690A26">
              <w:rPr>
                <w:rFonts w:cs="Arial" w:hint="eastAsia"/>
                <w:szCs w:val="18"/>
                <w:lang w:eastAsia="zh-CN"/>
              </w:rPr>
              <w:t>If not present, the UPF shall be regarded with no ATSSS capability.</w:t>
            </w:r>
          </w:p>
        </w:tc>
      </w:tr>
      <w:tr w:rsidR="00B84A6D"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B84A6D" w:rsidRPr="00690A26" w:rsidRDefault="00B84A6D" w:rsidP="00B84A6D">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B84A6D" w:rsidRPr="00690A26" w:rsidRDefault="00B84A6D" w:rsidP="00B84A6D">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B84A6D" w:rsidRPr="00690A26" w:rsidRDefault="00B84A6D" w:rsidP="00B84A6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B84A6D" w:rsidRPr="00690A26" w:rsidRDefault="00B84A6D" w:rsidP="00B84A6D">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B84A6D" w:rsidRPr="00690A26" w:rsidRDefault="00B84A6D" w:rsidP="00B84A6D">
            <w:pPr>
              <w:pStyle w:val="TAL"/>
              <w:rPr>
                <w:rFonts w:cs="Arial"/>
                <w:szCs w:val="18"/>
              </w:rPr>
            </w:pPr>
            <w:r w:rsidRPr="00690A26">
              <w:rPr>
                <w:rFonts w:cs="Arial"/>
                <w:szCs w:val="18"/>
              </w:rPr>
              <w:t>Indicates whether the UPF supports allocating UE IP addresses/prefixes.</w:t>
            </w:r>
          </w:p>
          <w:p w14:paraId="4BF5489E" w14:textId="77777777" w:rsidR="00B84A6D" w:rsidRPr="00690A26" w:rsidRDefault="00B84A6D" w:rsidP="00B84A6D">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B84A6D"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B84A6D" w:rsidRPr="00690A26" w:rsidRDefault="00B84A6D" w:rsidP="00B84A6D">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B84A6D" w:rsidRPr="00690A26" w:rsidRDefault="00B84A6D" w:rsidP="00B84A6D">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B84A6D" w:rsidRPr="00690A26" w:rsidRDefault="00B84A6D" w:rsidP="00B84A6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B84A6D" w:rsidRPr="00690A26" w:rsidRDefault="00B84A6D" w:rsidP="00B84A6D">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B84A6D" w:rsidRPr="00690A26" w:rsidRDefault="00B84A6D" w:rsidP="00B84A6D">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B84A6D" w:rsidRPr="00690A26" w:rsidRDefault="00B84A6D" w:rsidP="00B84A6D">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B84A6D"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4A6D" w:rsidRPr="00690A26" w:rsidRDefault="00B84A6D" w:rsidP="00B84A6D">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4A6D" w:rsidRPr="00690A26" w:rsidRDefault="00B84A6D" w:rsidP="00B84A6D">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4A6D" w:rsidRPr="00690A26"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4A6D" w:rsidRPr="00690A26" w:rsidRDefault="00B84A6D" w:rsidP="00B84A6D">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4A6D" w:rsidRDefault="00B84A6D" w:rsidP="00B84A6D">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4A6D" w:rsidRPr="00690A26" w:rsidRDefault="00B84A6D" w:rsidP="00B84A6D">
            <w:pPr>
              <w:pStyle w:val="TAL"/>
              <w:rPr>
                <w:rFonts w:cs="Arial"/>
                <w:szCs w:val="18"/>
              </w:rPr>
            </w:pPr>
            <w:r>
              <w:rPr>
                <w:rFonts w:cs="Arial"/>
                <w:szCs w:val="18"/>
              </w:rPr>
              <w:t>(NOTE 6)</w:t>
            </w:r>
          </w:p>
        </w:tc>
      </w:tr>
      <w:tr w:rsidR="00B84A6D"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4A6D" w:rsidRPr="00690A26" w:rsidRDefault="00B84A6D" w:rsidP="00B84A6D">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4A6D" w:rsidRPr="00690A26" w:rsidRDefault="00B84A6D" w:rsidP="00B84A6D">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4A6D" w:rsidRPr="00690A26" w:rsidRDefault="00B84A6D" w:rsidP="00B84A6D">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4A6D"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4A6D" w:rsidRPr="00690A26" w:rsidRDefault="00B84A6D" w:rsidP="00B84A6D">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4A6D" w:rsidRPr="00690A26" w:rsidRDefault="00B84A6D" w:rsidP="00B84A6D">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4A6D" w:rsidRPr="00690A26" w:rsidRDefault="00B84A6D" w:rsidP="00B84A6D">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4A6D"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4A6D" w:rsidRPr="00690A26" w:rsidRDefault="00B84A6D" w:rsidP="00B84A6D">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4A6D" w:rsidRPr="00690A26" w:rsidRDefault="00B84A6D" w:rsidP="00B84A6D">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4A6D"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4A6D" w:rsidRPr="00690A26" w:rsidRDefault="00B84A6D" w:rsidP="00B84A6D">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4A6D" w:rsidRPr="00690A26" w:rsidRDefault="00B84A6D" w:rsidP="00B84A6D">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4A6D" w:rsidRPr="00690A26" w:rsidRDefault="00B84A6D" w:rsidP="00B84A6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4A6D" w:rsidRPr="00690A26" w:rsidRDefault="00B84A6D" w:rsidP="00B84A6D">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4A6D" w:rsidRPr="00690A26" w:rsidRDefault="00B84A6D" w:rsidP="00B84A6D">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4A6D" w:rsidRPr="00690A26" w:rsidRDefault="00B84A6D" w:rsidP="00B84A6D">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4A6D" w:rsidRPr="00690A26" w:rsidRDefault="00B84A6D" w:rsidP="00B84A6D">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4A6D" w:rsidRPr="00690A26" w:rsidRDefault="00B84A6D" w:rsidP="00B84A6D">
            <w:pPr>
              <w:pStyle w:val="TAL"/>
              <w:rPr>
                <w:rFonts w:cs="Arial"/>
                <w:szCs w:val="18"/>
                <w:lang w:eastAsia="zh-CN"/>
              </w:rPr>
            </w:pPr>
            <w:r w:rsidRPr="00690A26">
              <w:rPr>
                <w:rFonts w:cs="Arial"/>
                <w:szCs w:val="18"/>
              </w:rPr>
              <w:t>(NOTE 2)</w:t>
            </w:r>
          </w:p>
        </w:tc>
      </w:tr>
      <w:tr w:rsidR="00B84A6D"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4A6D" w:rsidRPr="00690A26" w:rsidRDefault="00B84A6D" w:rsidP="00B84A6D">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4A6D" w:rsidRPr="00690A26" w:rsidRDefault="00B84A6D" w:rsidP="00B84A6D">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4A6D" w:rsidRPr="00690A26" w:rsidRDefault="00B84A6D" w:rsidP="00B84A6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4A6D" w:rsidRPr="00690A26" w:rsidRDefault="00B84A6D" w:rsidP="00B84A6D">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4A6D" w:rsidRDefault="00B84A6D" w:rsidP="00B84A6D">
            <w:pPr>
              <w:pStyle w:val="TAL"/>
              <w:rPr>
                <w:rFonts w:cs="Arial"/>
                <w:szCs w:val="18"/>
              </w:rPr>
            </w:pPr>
            <w:r>
              <w:rPr>
                <w:rFonts w:cs="Arial"/>
                <w:szCs w:val="18"/>
              </w:rPr>
              <w:t>Indicates whether the UPF supports redundant GTP-</w:t>
            </w:r>
            <w:r>
              <w:rPr>
                <w:rFonts w:cs="Arial"/>
                <w:szCs w:val="18"/>
              </w:rPr>
              <w:lastRenderedPageBreak/>
              <w:t>U path.</w:t>
            </w:r>
          </w:p>
          <w:p w14:paraId="03950EE5" w14:textId="77777777" w:rsidR="00B84A6D" w:rsidRPr="00690A26" w:rsidRDefault="00B84A6D" w:rsidP="00B84A6D">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4A6D"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4A6D" w:rsidRDefault="00B84A6D" w:rsidP="00B84A6D">
            <w:pPr>
              <w:pStyle w:val="TAL"/>
            </w:pPr>
            <w:r>
              <w:lastRenderedPageBreak/>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4A6D" w:rsidRDefault="00B84A6D" w:rsidP="00B84A6D">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4A6D"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4A6D" w:rsidRDefault="00B84A6D" w:rsidP="00B84A6D">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4A6D" w:rsidRDefault="00B84A6D" w:rsidP="00B84A6D">
            <w:pPr>
              <w:pStyle w:val="TAL"/>
            </w:pPr>
            <w:r w:rsidRPr="006F4E24">
              <w:t>Indicates whether the UPF is configured for IPUPS. (NOTE 3)</w:t>
            </w:r>
          </w:p>
          <w:p w14:paraId="69243396" w14:textId="77777777" w:rsidR="00B84A6D" w:rsidRDefault="00B84A6D" w:rsidP="00B84A6D">
            <w:pPr>
              <w:pStyle w:val="TAL"/>
            </w:pPr>
          </w:p>
          <w:p w14:paraId="2CDC0332" w14:textId="77777777" w:rsidR="00B84A6D" w:rsidRDefault="00B84A6D" w:rsidP="00B84A6D">
            <w:pPr>
              <w:pStyle w:val="TAL"/>
            </w:pPr>
            <w:r w:rsidRPr="006F4E24">
              <w:t>true: the UPF is configured for IPUPS.</w:t>
            </w:r>
          </w:p>
          <w:p w14:paraId="0F7358C1" w14:textId="77777777" w:rsidR="00B84A6D" w:rsidRDefault="00B84A6D" w:rsidP="00B84A6D">
            <w:pPr>
              <w:pStyle w:val="TAL"/>
              <w:rPr>
                <w:rFonts w:cs="Arial"/>
                <w:szCs w:val="18"/>
              </w:rPr>
            </w:pPr>
            <w:r>
              <w:rPr>
                <w:rFonts w:cs="Arial"/>
                <w:szCs w:val="18"/>
              </w:rPr>
              <w:t>false (default): the UPF is not configured for IPUPS.</w:t>
            </w:r>
          </w:p>
        </w:tc>
      </w:tr>
      <w:tr w:rsidR="00B84A6D"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4A6D" w:rsidRDefault="00B84A6D" w:rsidP="00B84A6D">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4A6D" w:rsidRDefault="00B84A6D" w:rsidP="00B84A6D">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4A6D"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4A6D" w:rsidRDefault="00B84A6D" w:rsidP="00B84A6D">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4A6D" w:rsidRDefault="00B84A6D" w:rsidP="00B84A6D">
            <w:pPr>
              <w:pStyle w:val="TAL"/>
              <w:rPr>
                <w:rFonts w:cs="Arial"/>
                <w:szCs w:val="18"/>
              </w:rPr>
            </w:pPr>
            <w:r>
              <w:rPr>
                <w:rFonts w:cs="Arial"/>
                <w:szCs w:val="18"/>
              </w:rPr>
              <w:t>Indicates whether the UPF is configured for data forwarding. (NOTE 4)</w:t>
            </w:r>
          </w:p>
          <w:p w14:paraId="51FCD932" w14:textId="77777777" w:rsidR="00B84A6D" w:rsidRDefault="00B84A6D" w:rsidP="00B84A6D">
            <w:pPr>
              <w:pStyle w:val="TAL"/>
              <w:rPr>
                <w:rFonts w:cs="Arial"/>
                <w:szCs w:val="18"/>
              </w:rPr>
            </w:pPr>
          </w:p>
          <w:p w14:paraId="6C253BFD" w14:textId="77777777" w:rsidR="00B84A6D" w:rsidRDefault="00B84A6D" w:rsidP="00B84A6D">
            <w:pPr>
              <w:pStyle w:val="TAL"/>
              <w:rPr>
                <w:rFonts w:cs="Arial"/>
                <w:szCs w:val="18"/>
              </w:rPr>
            </w:pPr>
            <w:r>
              <w:rPr>
                <w:rFonts w:cs="Arial"/>
                <w:szCs w:val="18"/>
              </w:rPr>
              <w:t>When present, this IE shall be set as following:</w:t>
            </w:r>
          </w:p>
          <w:p w14:paraId="6B7B372B" w14:textId="77777777" w:rsidR="00B84A6D" w:rsidRDefault="00B84A6D" w:rsidP="00B84A6D">
            <w:pPr>
              <w:pStyle w:val="TAL"/>
              <w:rPr>
                <w:rFonts w:cs="Arial"/>
                <w:szCs w:val="18"/>
              </w:rPr>
            </w:pPr>
            <w:r>
              <w:rPr>
                <w:rFonts w:cs="Arial"/>
                <w:szCs w:val="18"/>
              </w:rPr>
              <w:t>- true: the UPF is configured for data forwarding</w:t>
            </w:r>
          </w:p>
          <w:p w14:paraId="710059F0" w14:textId="77777777" w:rsidR="00B84A6D" w:rsidRDefault="00B84A6D" w:rsidP="00B84A6D">
            <w:pPr>
              <w:pStyle w:val="TAL"/>
              <w:rPr>
                <w:rFonts w:cs="Arial"/>
                <w:szCs w:val="18"/>
              </w:rPr>
            </w:pPr>
            <w:r>
              <w:rPr>
                <w:rFonts w:cs="Arial"/>
                <w:szCs w:val="18"/>
              </w:rPr>
              <w:t>- false (default): the UPF is not configured for data forwarding</w:t>
            </w:r>
          </w:p>
          <w:p w14:paraId="35874CFD" w14:textId="77777777" w:rsidR="00B84A6D" w:rsidRDefault="00B84A6D" w:rsidP="00B84A6D">
            <w:pPr>
              <w:pStyle w:val="TAL"/>
              <w:rPr>
                <w:rFonts w:cs="Arial"/>
                <w:szCs w:val="18"/>
              </w:rPr>
            </w:pPr>
          </w:p>
          <w:p w14:paraId="22A1690B" w14:textId="77777777" w:rsidR="00B84A6D" w:rsidRDefault="00B84A6D" w:rsidP="00B84A6D">
            <w:pPr>
              <w:pStyle w:val="TAL"/>
              <w:rPr>
                <w:rFonts w:cs="Arial"/>
                <w:szCs w:val="18"/>
              </w:rPr>
            </w:pPr>
            <w:r w:rsidRPr="0036741A">
              <w:rPr>
                <w:rFonts w:cs="Arial"/>
                <w:szCs w:val="18"/>
              </w:rPr>
              <w:t>If the UPF is configured for data forwarding, it shall support UP network interface with type "DATA_FORWARDING".</w:t>
            </w:r>
          </w:p>
        </w:tc>
      </w:tr>
      <w:tr w:rsidR="00B84A6D"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4A6D" w:rsidRDefault="00B84A6D" w:rsidP="00B84A6D">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4A6D" w:rsidRDefault="00B84A6D" w:rsidP="00B84A6D">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4A6D" w:rsidRDefault="00B84A6D" w:rsidP="00B84A6D">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4A6D" w:rsidRDefault="00B84A6D" w:rsidP="00B84A6D">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4A6D" w:rsidRPr="00887FAE" w:rsidRDefault="00B84A6D" w:rsidP="00B84A6D">
            <w:pPr>
              <w:pStyle w:val="TAL"/>
              <w:rPr>
                <w:rFonts w:cs="Arial"/>
                <w:szCs w:val="18"/>
                <w:lang w:val="en-US"/>
              </w:rPr>
            </w:pPr>
            <w:r w:rsidRPr="00887FAE">
              <w:rPr>
                <w:rFonts w:cs="Arial"/>
                <w:szCs w:val="18"/>
                <w:lang w:val="en-US"/>
              </w:rPr>
              <w:t>Supported PFCP Features.</w:t>
            </w:r>
          </w:p>
          <w:p w14:paraId="79510A9E" w14:textId="77777777" w:rsidR="00B84A6D" w:rsidRPr="00887FAE" w:rsidRDefault="00B84A6D" w:rsidP="00B84A6D">
            <w:pPr>
              <w:pStyle w:val="TAL"/>
              <w:rPr>
                <w:rFonts w:cs="Arial"/>
                <w:szCs w:val="18"/>
                <w:lang w:val="en-US"/>
              </w:rPr>
            </w:pPr>
          </w:p>
          <w:p w14:paraId="35114B1B" w14:textId="77777777" w:rsidR="00B84A6D" w:rsidRDefault="00B84A6D" w:rsidP="00B84A6D">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4A6D" w:rsidRDefault="00B84A6D" w:rsidP="00B84A6D">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4A6D" w:rsidRDefault="00B84A6D" w:rsidP="00B84A6D">
            <w:pPr>
              <w:pStyle w:val="TAL"/>
              <w:rPr>
                <w:lang w:val="fr-FR"/>
              </w:rPr>
            </w:pPr>
          </w:p>
          <w:p w14:paraId="6205B77B" w14:textId="77777777" w:rsidR="00B84A6D" w:rsidRPr="001A5D10" w:rsidDel="00640467" w:rsidRDefault="00B84A6D" w:rsidP="00B84A6D">
            <w:pPr>
              <w:pStyle w:val="TAL"/>
              <w:rPr>
                <w:lang w:val="fr-FR"/>
              </w:rPr>
            </w:pPr>
            <w:r>
              <w:rPr>
                <w:lang w:val="fr-FR"/>
              </w:rPr>
              <w:t>(NOTE 5)</w:t>
            </w:r>
          </w:p>
          <w:p w14:paraId="105CD73B" w14:textId="77777777" w:rsidR="00B84A6D" w:rsidRDefault="00B84A6D" w:rsidP="00B84A6D">
            <w:pPr>
              <w:pStyle w:val="TAL"/>
              <w:rPr>
                <w:rFonts w:cs="Arial"/>
                <w:szCs w:val="18"/>
              </w:rPr>
            </w:pPr>
          </w:p>
        </w:tc>
      </w:tr>
      <w:tr w:rsidR="00ED3E82"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ED3E82" w:rsidRDefault="00ED3E82" w:rsidP="00ED3E82">
            <w:pPr>
              <w:pStyle w:val="TAL"/>
              <w:rPr>
                <w:lang w:val="es-ES"/>
              </w:rPr>
            </w:pPr>
            <w:r>
              <w:rPr>
                <w:lang w:val="es-ES"/>
              </w:rPr>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ED3E82" w:rsidRDefault="00ED3E82" w:rsidP="00ED3E82">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ED3E82" w:rsidRDefault="00ED3E82" w:rsidP="00ED3E82">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ED3E82" w:rsidRDefault="00ED3E82" w:rsidP="00ED3E82">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ED3E82" w:rsidRPr="00887FAE" w:rsidRDefault="00ED3E82" w:rsidP="00ED3E82">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ED3E82"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ED3E82" w:rsidRPr="00690A26" w:rsidRDefault="00ED3E82" w:rsidP="00ED3E82">
            <w:pPr>
              <w:pStyle w:val="TAN"/>
            </w:pPr>
            <w:r w:rsidRPr="00690A26">
              <w:t>NOTE 1:</w:t>
            </w:r>
            <w:r w:rsidRPr="00690A26">
              <w:tab/>
              <w:t>If this S-NSSAIs is present in the UpfInfo and in the NFprofile, the S-NSSAIs from the UpfInfo shall prevail.</w:t>
            </w:r>
          </w:p>
          <w:p w14:paraId="7396228B" w14:textId="77777777" w:rsidR="00ED3E82" w:rsidRDefault="00ED3E82" w:rsidP="00ED3E82">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ED3E82" w:rsidRDefault="00ED3E82" w:rsidP="00ED3E82">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ED3E82" w:rsidRDefault="00ED3E82" w:rsidP="00ED3E82">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ED3E82" w:rsidRDefault="00ED3E82" w:rsidP="00ED3E82">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ED3E82" w:rsidRPr="00690A26" w:rsidRDefault="00ED3E82" w:rsidP="00ED3E82">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21" w:name="_Toc24937665"/>
      <w:bookmarkStart w:id="822" w:name="_Toc33962480"/>
      <w:bookmarkStart w:id="823" w:name="_Toc42883242"/>
      <w:bookmarkStart w:id="824" w:name="_Toc49733110"/>
      <w:bookmarkStart w:id="825" w:name="_Toc56690735"/>
      <w:bookmarkStart w:id="826" w:name="_Toc130820768"/>
      <w:r w:rsidRPr="00690A26">
        <w:lastRenderedPageBreak/>
        <w:t>6.1.6.2.14</w:t>
      </w:r>
      <w:r w:rsidRPr="00690A26">
        <w:tab/>
        <w:t>Type: SnssaiUpfInfoItem</w:t>
      </w:r>
      <w:bookmarkEnd w:id="821"/>
      <w:bookmarkEnd w:id="822"/>
      <w:bookmarkEnd w:id="823"/>
      <w:bookmarkEnd w:id="824"/>
      <w:bookmarkEnd w:id="825"/>
      <w:bookmarkEnd w:id="826"/>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EA6F16">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7" w:name="_Toc24937666"/>
      <w:bookmarkStart w:id="828" w:name="_Toc33962481"/>
      <w:bookmarkStart w:id="829" w:name="_Toc42883243"/>
      <w:bookmarkStart w:id="830" w:name="_Toc49733111"/>
      <w:bookmarkStart w:id="831" w:name="_Toc56690736"/>
      <w:bookmarkStart w:id="832" w:name="_Toc130820769"/>
      <w:r w:rsidRPr="00690A26">
        <w:lastRenderedPageBreak/>
        <w:t>6.1.6.2.15</w:t>
      </w:r>
      <w:r w:rsidRPr="00690A26">
        <w:tab/>
        <w:t>Type: DnnUpfInfoItem</w:t>
      </w:r>
      <w:bookmarkEnd w:id="827"/>
      <w:bookmarkEnd w:id="828"/>
      <w:bookmarkEnd w:id="829"/>
      <w:bookmarkEnd w:id="830"/>
      <w:bookmarkEnd w:id="831"/>
      <w:bookmarkEnd w:id="832"/>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77777777" w:rsidR="00CC0712" w:rsidRDefault="00CC0712" w:rsidP="00CC0712">
            <w:pPr>
              <w:pStyle w:val="TAL"/>
            </w:pPr>
            <w:r>
              <w:t>List of ranges of NATed Public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77777777" w:rsidR="00CC0712" w:rsidRDefault="00CC0712" w:rsidP="00CC0712">
            <w:pPr>
              <w:pStyle w:val="TAL"/>
            </w:pPr>
            <w:r>
              <w:t>List of ranges of NATed Public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690A26" w:rsidRDefault="00CC0712" w:rsidP="00CC0712">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690A26" w:rsidRDefault="00CC0712" w:rsidP="00CC0712">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CC0712"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CC0712" w:rsidRDefault="00CC0712" w:rsidP="00CC0712">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CC0712" w:rsidRDefault="00CC0712" w:rsidP="00CC0712">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CC0712" w:rsidRDefault="00CC0712" w:rsidP="00CC0712">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490CBEBF" w14:textId="1B22C5D1" w:rsidR="00CC0712" w:rsidRPr="00690A26" w:rsidRDefault="00CC0712" w:rsidP="00CC0712">
            <w:pPr>
              <w:pStyle w:val="TAN"/>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33"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33"/>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4" w:name="_Toc24937667"/>
      <w:bookmarkStart w:id="835" w:name="_Toc33962482"/>
      <w:bookmarkStart w:id="836" w:name="_Toc42883244"/>
      <w:bookmarkStart w:id="837" w:name="_Toc49733112"/>
      <w:bookmarkStart w:id="838" w:name="_Toc56690737"/>
      <w:bookmarkStart w:id="839" w:name="_Toc130820770"/>
      <w:r w:rsidRPr="00690A26">
        <w:lastRenderedPageBreak/>
        <w:t>6.1.6.2.16</w:t>
      </w:r>
      <w:r w:rsidRPr="00690A26">
        <w:tab/>
        <w:t>Type: SubscriptionData</w:t>
      </w:r>
      <w:bookmarkEnd w:id="834"/>
      <w:bookmarkEnd w:id="835"/>
      <w:bookmarkEnd w:id="836"/>
      <w:bookmarkEnd w:id="837"/>
      <w:bookmarkEnd w:id="838"/>
      <w:bookmarkEnd w:id="839"/>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08C2E65" w14:textId="77777777" w:rsidR="00FF7E2A" w:rsidRDefault="00FF7E2A" w:rsidP="00FF7E2A">
            <w:pPr>
              <w:pStyle w:val="TAL"/>
            </w:pPr>
            <w:r w:rsidRPr="00690A26">
              <w:t>This IE shall be included when subscribing to NF services in a different PLMN. 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 xml:space="preserve">If present, this attribute indicates the target served area(s) of the NF instance(s) whose status is </w:t>
            </w:r>
            <w:r w:rsidRPr="00D348BE">
              <w:rPr>
                <w:rFonts w:cs="Arial"/>
                <w:szCs w:val="18"/>
                <w:lang w:val="en-US"/>
              </w:rPr>
              <w:lastRenderedPageBreak/>
              <w:t>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lastRenderedPageBreak/>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FF7E2A" w:rsidRDefault="00FF7E2A" w:rsidP="00FF7E2A">
            <w:pPr>
              <w:pStyle w:val="TAL"/>
            </w:pPr>
            <w:r w:rsidRPr="00B1070C">
              <w:t>Nnrf_NFManagement features supported by the NF Service Consumer that is invoking the Nnrf_NFManagement service. See clause 6.1.9.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FF7E2A" w:rsidRDefault="00FF7E2A" w:rsidP="00FF7E2A">
            <w:pPr>
              <w:pStyle w:val="TAL"/>
            </w:pPr>
            <w:r w:rsidRPr="00B1070C">
              <w:t>Features supported by the NRF in the Nnrf_NFManagement service. See clause 6.1.9.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FF7E2A" w:rsidRDefault="00FF7E2A" w:rsidP="00FF7E2A">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FF7E2A" w:rsidRDefault="00FF7E2A" w:rsidP="00FF7E2A">
            <w:pPr>
              <w:pStyle w:val="TAL"/>
            </w:pPr>
          </w:p>
          <w:p w14:paraId="350D949B" w14:textId="060C206C" w:rsidR="00FF7E2A" w:rsidRDefault="00FF7E2A" w:rsidP="00FF7E2A">
            <w:pPr>
              <w:pStyle w:val="TAL"/>
              <w:rPr>
                <w:color w:val="000000"/>
              </w:rPr>
            </w:pPr>
            <w:r w:rsidRPr="00B1070C">
              <w:t>It shall be included if the NF Service Consumer has previously received such API URI from the NSSF in the home PLMN (see clause 6.1.6.2.11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1448F8" w:rsidRPr="00690A26" w14:paraId="331E10C7"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5A1146E" w14:textId="008526C4" w:rsidR="001448F8" w:rsidRPr="00690A26" w:rsidRDefault="001448F8" w:rsidP="001448F8">
            <w:pPr>
              <w:pStyle w:val="TAL"/>
            </w:pPr>
            <w:r>
              <w:t>extPreferredLocality</w:t>
            </w:r>
          </w:p>
        </w:tc>
        <w:tc>
          <w:tcPr>
            <w:tcW w:w="1559" w:type="dxa"/>
            <w:tcBorders>
              <w:top w:val="single" w:sz="4" w:space="0" w:color="auto"/>
              <w:left w:val="single" w:sz="4" w:space="0" w:color="auto"/>
              <w:bottom w:val="single" w:sz="4" w:space="0" w:color="auto"/>
              <w:right w:val="single" w:sz="4" w:space="0" w:color="auto"/>
            </w:tcBorders>
          </w:tcPr>
          <w:p w14:paraId="2F99971B" w14:textId="0F2CF0A4" w:rsidR="001448F8" w:rsidRPr="00D348BE" w:rsidRDefault="001448F8" w:rsidP="001448F8">
            <w:pPr>
              <w:pStyle w:val="TAL"/>
              <w:rPr>
                <w:rFonts w:cs="Arial"/>
                <w:szCs w:val="18"/>
                <w:lang w:val="en-US"/>
              </w:rPr>
            </w:pPr>
            <w:r>
              <w:t>map(array(LocalityDescription))</w:t>
            </w:r>
          </w:p>
        </w:tc>
        <w:tc>
          <w:tcPr>
            <w:tcW w:w="425" w:type="dxa"/>
            <w:tcBorders>
              <w:top w:val="single" w:sz="4" w:space="0" w:color="auto"/>
              <w:left w:val="single" w:sz="4" w:space="0" w:color="auto"/>
              <w:bottom w:val="single" w:sz="4" w:space="0" w:color="auto"/>
              <w:right w:val="single" w:sz="4" w:space="0" w:color="auto"/>
            </w:tcBorders>
          </w:tcPr>
          <w:p w14:paraId="3246A3CD" w14:textId="4A188956" w:rsidR="001448F8" w:rsidRDefault="001448F8" w:rsidP="001448F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06C3C4" w14:textId="2A5991B5" w:rsidR="001448F8" w:rsidRPr="00690A26" w:rsidRDefault="001448F8" w:rsidP="001448F8">
            <w:pPr>
              <w:pStyle w:val="TAL"/>
            </w:pPr>
            <w:r>
              <w:t>1..N(1..M)</w:t>
            </w:r>
          </w:p>
        </w:tc>
        <w:tc>
          <w:tcPr>
            <w:tcW w:w="4359" w:type="dxa"/>
            <w:tcBorders>
              <w:top w:val="single" w:sz="4" w:space="0" w:color="auto"/>
              <w:left w:val="single" w:sz="4" w:space="0" w:color="auto"/>
              <w:bottom w:val="single" w:sz="4" w:space="0" w:color="auto"/>
              <w:right w:val="single" w:sz="4" w:space="0" w:color="auto"/>
            </w:tcBorders>
          </w:tcPr>
          <w:p w14:paraId="4937864C" w14:textId="77777777" w:rsidR="001448F8" w:rsidRDefault="001448F8" w:rsidP="001448F8">
            <w:pPr>
              <w:pStyle w:val="TAL"/>
              <w:rPr>
                <w:rFonts w:cs="Arial"/>
                <w:szCs w:val="18"/>
              </w:rPr>
            </w:pPr>
            <w:r w:rsidRPr="00690A26">
              <w:rPr>
                <w:rFonts w:cs="Arial"/>
                <w:szCs w:val="18"/>
              </w:rPr>
              <w:t>Preferred target NF location (e.g. geographic location, data center).</w:t>
            </w:r>
          </w:p>
          <w:p w14:paraId="7227FEA1" w14:textId="77777777" w:rsidR="001448F8" w:rsidRPr="00690A26" w:rsidRDefault="001448F8" w:rsidP="001448F8">
            <w:pPr>
              <w:pStyle w:val="TAL"/>
              <w:rPr>
                <w:rFonts w:cs="Arial"/>
                <w:szCs w:val="18"/>
              </w:rPr>
            </w:pPr>
          </w:p>
          <w:p w14:paraId="03604B59" w14:textId="41E2B481" w:rsidR="001448F8" w:rsidRDefault="001448F8" w:rsidP="001448F8">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w:t>
            </w:r>
            <w:r w:rsidR="0063445A">
              <w:rPr>
                <w:rFonts w:cs="Arial"/>
                <w:szCs w:val="18"/>
              </w:rPr>
              <w:t xml:space="preserve"> </w:t>
            </w:r>
            <w:r>
              <w:rPr>
                <w:rFonts w:cs="Arial"/>
                <w:szCs w:val="18"/>
              </w:rPr>
              <w:t>,"n"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1448F8" w:rsidRDefault="001448F8" w:rsidP="001448F8">
            <w:pPr>
              <w:pStyle w:val="TAL"/>
              <w:rPr>
                <w:rFonts w:cs="Arial"/>
                <w:szCs w:val="18"/>
              </w:rPr>
            </w:pPr>
          </w:p>
          <w:p w14:paraId="2D911D4E" w14:textId="0105A080" w:rsidR="001448F8" w:rsidRPr="00690A26" w:rsidRDefault="001448F8" w:rsidP="001448F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r>
      <w:tr w:rsidR="00750C77" w:rsidRPr="00690A26" w14:paraId="1C17295F"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3EAC17B4" w14:textId="59049151" w:rsidR="00750C77" w:rsidRDefault="00750C77" w:rsidP="00750C77">
            <w:pPr>
              <w:pStyle w:val="TAL"/>
            </w:pPr>
            <w:r>
              <w:t>completeProfileSubscription</w:t>
            </w:r>
          </w:p>
        </w:tc>
        <w:tc>
          <w:tcPr>
            <w:tcW w:w="1559" w:type="dxa"/>
            <w:tcBorders>
              <w:top w:val="single" w:sz="4" w:space="0" w:color="auto"/>
              <w:left w:val="single" w:sz="4" w:space="0" w:color="auto"/>
              <w:bottom w:val="single" w:sz="4" w:space="0" w:color="auto"/>
              <w:right w:val="single" w:sz="4" w:space="0" w:color="auto"/>
            </w:tcBorders>
          </w:tcPr>
          <w:p w14:paraId="6B1634C0" w14:textId="1F47B8E1" w:rsidR="00750C77" w:rsidRDefault="00750C77" w:rsidP="00750C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F28ADB" w14:textId="1D8C4B29"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C5DCFB" w14:textId="2A2C18F2"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C5C677" w14:textId="77777777" w:rsidR="00750C77" w:rsidRPr="00F55B7C" w:rsidRDefault="00750C77" w:rsidP="00750C77">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750C77" w:rsidRDefault="00750C77" w:rsidP="00750C77">
            <w:pPr>
              <w:pStyle w:val="TAL"/>
              <w:rPr>
                <w:color w:val="000000"/>
              </w:rPr>
            </w:pPr>
          </w:p>
          <w:p w14:paraId="17DB7CDE" w14:textId="77777777" w:rsidR="00750C77" w:rsidRDefault="00750C77" w:rsidP="00750C77">
            <w:pPr>
              <w:pStyle w:val="TAL"/>
              <w:rPr>
                <w:color w:val="000000"/>
              </w:rPr>
            </w:pPr>
            <w:r>
              <w:rPr>
                <w:color w:val="000000"/>
              </w:rPr>
              <w:t>Write-Only: true</w:t>
            </w:r>
          </w:p>
          <w:p w14:paraId="7DBB78D3" w14:textId="77777777" w:rsidR="00750C77" w:rsidRPr="00690A26" w:rsidRDefault="00750C77" w:rsidP="00750C77">
            <w:pPr>
              <w:pStyle w:val="TAL"/>
              <w:rPr>
                <w:rFonts w:cs="Arial"/>
                <w:szCs w:val="18"/>
              </w:rPr>
            </w:pPr>
          </w:p>
        </w:tc>
      </w:tr>
      <w:tr w:rsidR="00750C77"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750C77" w:rsidRPr="00690A26" w:rsidRDefault="00750C77" w:rsidP="00750C77">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750C77" w:rsidRPr="00690A26" w:rsidRDefault="00750C77" w:rsidP="00750C77">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750C77" w:rsidRDefault="00750C77" w:rsidP="00750C77">
            <w:pPr>
              <w:pStyle w:val="TAN"/>
            </w:pPr>
            <w:r w:rsidRPr="00690A26">
              <w:lastRenderedPageBreak/>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750C77" w:rsidRPr="00D348BE" w:rsidRDefault="00750C77" w:rsidP="00750C77">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750C77" w:rsidRDefault="00750C77" w:rsidP="00750C77">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750C77" w:rsidRDefault="00750C77" w:rsidP="00750C77">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750C77" w:rsidRPr="00690A26" w:rsidRDefault="00750C77" w:rsidP="00750C77">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40" w:name="_Toc24937668"/>
      <w:bookmarkStart w:id="841" w:name="_Toc33962483"/>
      <w:bookmarkStart w:id="842" w:name="_Toc42883245"/>
      <w:bookmarkStart w:id="843" w:name="_Toc49733113"/>
      <w:bookmarkStart w:id="844" w:name="_Toc56690738"/>
      <w:bookmarkStart w:id="845" w:name="_Toc130820771"/>
      <w:r w:rsidRPr="00690A26">
        <w:lastRenderedPageBreak/>
        <w:t>6.1.6.2.17</w:t>
      </w:r>
      <w:r w:rsidRPr="00690A26">
        <w:tab/>
        <w:t>Type: NotificationData</w:t>
      </w:r>
      <w:bookmarkEnd w:id="840"/>
      <w:bookmarkEnd w:id="841"/>
      <w:bookmarkEnd w:id="842"/>
      <w:bookmarkEnd w:id="843"/>
      <w:bookmarkEnd w:id="844"/>
      <w:bookmarkEnd w:id="845"/>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7C757C3" w14:textId="77777777" w:rsidR="00750C77" w:rsidRDefault="00412CBB" w:rsidP="00750C77">
            <w:pPr>
              <w:pStyle w:val="TAL"/>
              <w:rPr>
                <w:rFonts w:cs="Arial"/>
                <w:szCs w:val="18"/>
              </w:rPr>
            </w:pPr>
            <w:r>
              <w:rPr>
                <w:rFonts w:cs="Arial"/>
                <w:szCs w:val="18"/>
              </w:rPr>
              <w:t>(NOTE 3)</w:t>
            </w:r>
          </w:p>
          <w:p w14:paraId="557EA057" w14:textId="77777777" w:rsidR="00750C77" w:rsidRDefault="00750C77" w:rsidP="00750C77">
            <w:pPr>
              <w:pStyle w:val="TAL"/>
              <w:rPr>
                <w:rFonts w:cs="Arial"/>
                <w:szCs w:val="18"/>
              </w:rPr>
            </w:pPr>
          </w:p>
          <w:p w14:paraId="196BA248" w14:textId="75DA14E6" w:rsidR="00412CBB" w:rsidRPr="00690A26" w:rsidRDefault="00750C77" w:rsidP="00750C77">
            <w:pPr>
              <w:pStyle w:val="TAL"/>
              <w:rPr>
                <w:rFonts w:cs="Arial"/>
                <w:szCs w:val="18"/>
              </w:rPr>
            </w:pPr>
            <w:r>
              <w:rPr>
                <w:rFonts w:cs="Arial"/>
                <w:szCs w:val="18"/>
              </w:rPr>
              <w:t>This IE, if present, shall not contain authorization attributes (such as the "allowedXXX" attributes of the NFProfile or NFService data types).</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21B54577"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4236A0E6" w14:textId="77777777" w:rsidR="00412CBB" w:rsidRDefault="00412CBB" w:rsidP="00412CBB">
            <w:pPr>
              <w:pStyle w:val="TAL"/>
              <w:rPr>
                <w:rFonts w:cs="Arial"/>
                <w:szCs w:val="18"/>
              </w:rPr>
            </w:pPr>
          </w:p>
          <w:p w14:paraId="44C77A03"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750C77" w:rsidRPr="00690A26" w14:paraId="704D0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6C506C" w14:textId="4C079755" w:rsidR="00750C77" w:rsidRDefault="00750C77" w:rsidP="00750C77">
            <w:pPr>
              <w:pStyle w:val="TAL"/>
            </w:pPr>
            <w:r>
              <w:t>completeNfProfile</w:t>
            </w:r>
          </w:p>
        </w:tc>
        <w:tc>
          <w:tcPr>
            <w:tcW w:w="2018" w:type="dxa"/>
            <w:tcBorders>
              <w:top w:val="single" w:sz="4" w:space="0" w:color="auto"/>
              <w:left w:val="single" w:sz="4" w:space="0" w:color="auto"/>
              <w:bottom w:val="single" w:sz="4" w:space="0" w:color="auto"/>
              <w:right w:val="single" w:sz="4" w:space="0" w:color="auto"/>
            </w:tcBorders>
          </w:tcPr>
          <w:p w14:paraId="74561852" w14:textId="5A45868C" w:rsidR="00750C77" w:rsidRDefault="00750C77" w:rsidP="00750C77">
            <w:pPr>
              <w:pStyle w:val="TAL"/>
            </w:pPr>
            <w:r>
              <w:t>NFProfile</w:t>
            </w:r>
          </w:p>
        </w:tc>
        <w:tc>
          <w:tcPr>
            <w:tcW w:w="294" w:type="dxa"/>
            <w:tcBorders>
              <w:top w:val="single" w:sz="4" w:space="0" w:color="auto"/>
              <w:left w:val="single" w:sz="4" w:space="0" w:color="auto"/>
              <w:bottom w:val="single" w:sz="4" w:space="0" w:color="auto"/>
              <w:right w:val="single" w:sz="4" w:space="0" w:color="auto"/>
            </w:tcBorders>
          </w:tcPr>
          <w:p w14:paraId="25F000DF" w14:textId="38478D90" w:rsidR="00750C77" w:rsidRDefault="00750C77" w:rsidP="00750C77">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35E20E4" w14:textId="2C0EABF3" w:rsidR="00750C77" w:rsidRDefault="00750C77" w:rsidP="00750C77">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49E74C90" w14:textId="77777777" w:rsidR="00750C77" w:rsidRDefault="00750C77" w:rsidP="00750C77">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750C77" w:rsidRDefault="00750C77" w:rsidP="00750C77">
            <w:pPr>
              <w:pStyle w:val="TAL"/>
              <w:rPr>
                <w:rFonts w:cs="Arial"/>
                <w:szCs w:val="18"/>
              </w:rPr>
            </w:pPr>
            <w:r>
              <w:rPr>
                <w:rFonts w:cs="Arial"/>
                <w:szCs w:val="18"/>
              </w:rPr>
              <w:t>(NOTE 3)</w:t>
            </w:r>
          </w:p>
          <w:p w14:paraId="11460458" w14:textId="77777777" w:rsidR="00750C77" w:rsidRDefault="00750C77" w:rsidP="00750C77">
            <w:pPr>
              <w:pStyle w:val="TAL"/>
              <w:rPr>
                <w:rFonts w:cs="Arial"/>
                <w:szCs w:val="18"/>
              </w:rPr>
            </w:pPr>
          </w:p>
          <w:p w14:paraId="46214E27" w14:textId="77777777" w:rsidR="00750C77" w:rsidRDefault="00750C77" w:rsidP="00750C77">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750C77" w:rsidRDefault="00750C77" w:rsidP="00750C77">
            <w:pPr>
              <w:pStyle w:val="TAL"/>
            </w:pPr>
          </w:p>
          <w:p w14:paraId="4D206EF1" w14:textId="118414F1" w:rsidR="00750C77" w:rsidRDefault="00750C77" w:rsidP="00750C77">
            <w:pPr>
              <w:pStyle w:val="TAL"/>
              <w:rPr>
                <w:rFonts w:cs="Arial"/>
                <w:szCs w:val="18"/>
              </w:rPr>
            </w:pPr>
            <w:r>
              <w:rPr>
                <w:rFonts w:cs="Arial"/>
                <w:szCs w:val="18"/>
              </w:rPr>
              <w:t>This IE, if present, should contain the complete set of attributes (including, e.g. the "allowedXXX" attributes of the NFProfile or NFService data types).</w:t>
            </w:r>
          </w:p>
        </w:tc>
      </w:tr>
      <w:tr w:rsidR="00750C77"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750C77" w:rsidRDefault="00750C77" w:rsidP="00750C77">
            <w:pPr>
              <w:pStyle w:val="TAN"/>
            </w:pPr>
            <w:r w:rsidRPr="00690A26">
              <w:t>NOTE 1:</w:t>
            </w:r>
            <w:r w:rsidRPr="00690A26">
              <w:tab/>
              <w:t>If "event" attribute takes the value "NF_PROFILE_CHANGED", then either "nfProfile" or "profileChanges" attributes shall be present, but not both.</w:t>
            </w:r>
          </w:p>
          <w:p w14:paraId="3EDC29C0" w14:textId="77777777" w:rsidR="00750C77" w:rsidRDefault="00750C77" w:rsidP="00750C77">
            <w:pPr>
              <w:pStyle w:val="TAN"/>
            </w:pPr>
            <w:r>
              <w:t>NOTE 2:</w:t>
            </w:r>
            <w:r>
              <w:tab/>
              <w:t xml:space="preserve">The NRF shall notify about NF Profile changes affecting attributes of type "array" only as a complete </w:t>
            </w:r>
            <w:r>
              <w:lastRenderedPageBreak/>
              <w:t>replacement of the whole array (i.e. it shall not notify about changes of individual array elements).</w:t>
            </w:r>
          </w:p>
          <w:p w14:paraId="1F3A7CE0" w14:textId="77777777" w:rsidR="00750C77" w:rsidRPr="00690A26" w:rsidRDefault="00750C77" w:rsidP="00750C77">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6" w:name="_Toc24937669"/>
      <w:bookmarkStart w:id="847" w:name="_Toc33962484"/>
      <w:bookmarkStart w:id="848" w:name="_Toc42883246"/>
      <w:bookmarkStart w:id="849" w:name="_Toc49733114"/>
      <w:bookmarkStart w:id="850" w:name="_Toc56690739"/>
      <w:bookmarkStart w:id="851" w:name="_Toc130820772"/>
      <w:r w:rsidRPr="00690A26">
        <w:t>6.1.6.2.18</w:t>
      </w:r>
      <w:r w:rsidRPr="00690A26">
        <w:tab/>
        <w:t>Void</w:t>
      </w:r>
      <w:bookmarkEnd w:id="846"/>
      <w:bookmarkEnd w:id="847"/>
      <w:bookmarkEnd w:id="848"/>
      <w:bookmarkEnd w:id="849"/>
      <w:bookmarkEnd w:id="850"/>
      <w:bookmarkEnd w:id="851"/>
    </w:p>
    <w:p w14:paraId="59BB98D4" w14:textId="77777777" w:rsidR="00A16735" w:rsidRPr="00690A26" w:rsidRDefault="00A16735" w:rsidP="006F4E24">
      <w:pPr>
        <w:pStyle w:val="Heading5"/>
      </w:pPr>
      <w:bookmarkStart w:id="852" w:name="_Toc24937670"/>
      <w:bookmarkStart w:id="853" w:name="_Toc33962485"/>
      <w:bookmarkStart w:id="854" w:name="_Toc42883247"/>
      <w:bookmarkStart w:id="855" w:name="_Toc49733115"/>
      <w:bookmarkStart w:id="856" w:name="_Toc56690740"/>
      <w:bookmarkStart w:id="857" w:name="_Toc130820773"/>
      <w:r w:rsidRPr="00690A26">
        <w:t>6.1.6.2.19</w:t>
      </w:r>
      <w:r w:rsidRPr="00690A26">
        <w:tab/>
        <w:t>Type: NFServiceVersion</w:t>
      </w:r>
      <w:bookmarkEnd w:id="852"/>
      <w:bookmarkEnd w:id="853"/>
      <w:bookmarkEnd w:id="854"/>
      <w:bookmarkEnd w:id="855"/>
      <w:bookmarkEnd w:id="856"/>
      <w:bookmarkEnd w:id="857"/>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8" w:name="_Toc24937671"/>
      <w:bookmarkStart w:id="859" w:name="_Toc33962486"/>
      <w:bookmarkStart w:id="860" w:name="_Toc42883248"/>
      <w:bookmarkStart w:id="861" w:name="_Toc49733116"/>
      <w:bookmarkStart w:id="862" w:name="_Toc56690741"/>
      <w:bookmarkStart w:id="863" w:name="_Toc130820774"/>
      <w:r w:rsidRPr="00690A26">
        <w:lastRenderedPageBreak/>
        <w:t>6.1.6.2.20</w:t>
      </w:r>
      <w:r w:rsidRPr="00690A26">
        <w:tab/>
        <w:t>Type: PcfInfo</w:t>
      </w:r>
      <w:bookmarkEnd w:id="858"/>
      <w:bookmarkEnd w:id="859"/>
      <w:bookmarkEnd w:id="860"/>
      <w:bookmarkEnd w:id="861"/>
      <w:bookmarkEnd w:id="862"/>
      <w:bookmarkEnd w:id="863"/>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4" w:name="_Toc24937672"/>
      <w:bookmarkStart w:id="865" w:name="_Toc33962487"/>
      <w:bookmarkStart w:id="866" w:name="_Toc42883249"/>
      <w:bookmarkStart w:id="867" w:name="_Toc49733117"/>
      <w:bookmarkStart w:id="868" w:name="_Toc56690742"/>
      <w:bookmarkStart w:id="869" w:name="_Toc130820775"/>
      <w:r w:rsidRPr="00690A26">
        <w:lastRenderedPageBreak/>
        <w:t>6.1.6.2.21</w:t>
      </w:r>
      <w:r w:rsidRPr="00690A26">
        <w:tab/>
        <w:t>Type: BsfInfo</w:t>
      </w:r>
      <w:bookmarkEnd w:id="864"/>
      <w:bookmarkEnd w:id="865"/>
      <w:bookmarkEnd w:id="866"/>
      <w:bookmarkEnd w:id="867"/>
      <w:bookmarkEnd w:id="868"/>
      <w:bookmarkEnd w:id="869"/>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70" w:name="_Toc24937673"/>
      <w:bookmarkStart w:id="871" w:name="_Toc33962488"/>
      <w:bookmarkStart w:id="872" w:name="_Toc42883250"/>
      <w:bookmarkStart w:id="873" w:name="_Toc49733118"/>
      <w:bookmarkStart w:id="874" w:name="_Toc56690743"/>
      <w:bookmarkStart w:id="875" w:name="_Toc130820776"/>
      <w:r w:rsidRPr="00690A26">
        <w:t>6.1.6.2.22</w:t>
      </w:r>
      <w:r w:rsidRPr="00690A26">
        <w:tab/>
        <w:t>Type: Ipv4AddressRange</w:t>
      </w:r>
      <w:bookmarkEnd w:id="870"/>
      <w:bookmarkEnd w:id="871"/>
      <w:bookmarkEnd w:id="872"/>
      <w:bookmarkEnd w:id="873"/>
      <w:bookmarkEnd w:id="874"/>
      <w:bookmarkEnd w:id="875"/>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6" w:name="_Toc24937674"/>
      <w:bookmarkStart w:id="877" w:name="_Toc33962489"/>
      <w:bookmarkStart w:id="878" w:name="_Toc42883251"/>
      <w:bookmarkStart w:id="879" w:name="_Toc49733119"/>
      <w:bookmarkStart w:id="880" w:name="_Toc56690744"/>
      <w:bookmarkStart w:id="881" w:name="_Toc130820777"/>
      <w:r w:rsidRPr="00690A26">
        <w:lastRenderedPageBreak/>
        <w:t>6.1.6.2.23</w:t>
      </w:r>
      <w:r w:rsidRPr="00690A26">
        <w:tab/>
        <w:t>Type: Ipv6PrefixRange</w:t>
      </w:r>
      <w:bookmarkEnd w:id="876"/>
      <w:bookmarkEnd w:id="877"/>
      <w:bookmarkEnd w:id="878"/>
      <w:bookmarkEnd w:id="879"/>
      <w:bookmarkEnd w:id="880"/>
      <w:bookmarkEnd w:id="881"/>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82" w:name="_Toc24937675"/>
      <w:bookmarkStart w:id="883" w:name="_Toc33962490"/>
      <w:bookmarkStart w:id="884" w:name="_Toc42883252"/>
      <w:bookmarkStart w:id="885" w:name="_Toc49733120"/>
      <w:bookmarkStart w:id="886" w:name="_Toc56690745"/>
      <w:bookmarkStart w:id="887" w:name="_Toc130820778"/>
      <w:r w:rsidRPr="00690A26">
        <w:t>6.1.6.2.24</w:t>
      </w:r>
      <w:r w:rsidRPr="00690A26">
        <w:tab/>
        <w:t>Type: InterfaceUpfInfoItem</w:t>
      </w:r>
      <w:bookmarkEnd w:id="882"/>
      <w:bookmarkEnd w:id="883"/>
      <w:bookmarkEnd w:id="884"/>
      <w:bookmarkEnd w:id="885"/>
      <w:bookmarkEnd w:id="886"/>
      <w:bookmarkEnd w:id="887"/>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8" w:name="_Toc24937676"/>
      <w:bookmarkStart w:id="889" w:name="_Toc33962491"/>
      <w:bookmarkStart w:id="890" w:name="_Toc42883253"/>
      <w:bookmarkStart w:id="891" w:name="_Toc49733121"/>
      <w:bookmarkStart w:id="892" w:name="_Toc56690746"/>
      <w:bookmarkStart w:id="893" w:name="_Toc130820779"/>
      <w:r w:rsidRPr="00690A26">
        <w:t>6.1.6.2.25</w:t>
      </w:r>
      <w:r w:rsidRPr="00690A26">
        <w:tab/>
        <w:t>Type: UriList</w:t>
      </w:r>
      <w:bookmarkEnd w:id="888"/>
      <w:bookmarkEnd w:id="889"/>
      <w:bookmarkEnd w:id="890"/>
      <w:bookmarkEnd w:id="891"/>
      <w:bookmarkEnd w:id="892"/>
      <w:bookmarkEnd w:id="893"/>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4" w:name="_Toc24937677"/>
      <w:bookmarkStart w:id="895" w:name="_Toc33962492"/>
      <w:bookmarkStart w:id="896" w:name="_Toc42883254"/>
      <w:bookmarkStart w:id="897" w:name="_Toc49733122"/>
      <w:bookmarkStart w:id="898" w:name="_Toc56690747"/>
      <w:bookmarkStart w:id="899" w:name="_Toc130820780"/>
      <w:r w:rsidRPr="00690A26">
        <w:lastRenderedPageBreak/>
        <w:t>6.1.6.2.26</w:t>
      </w:r>
      <w:r w:rsidRPr="00690A26">
        <w:tab/>
        <w:t>Type: N2InterfaceAmfInfo</w:t>
      </w:r>
      <w:bookmarkEnd w:id="894"/>
      <w:bookmarkEnd w:id="895"/>
      <w:bookmarkEnd w:id="896"/>
      <w:bookmarkEnd w:id="897"/>
      <w:bookmarkEnd w:id="898"/>
      <w:bookmarkEnd w:id="899"/>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00" w:name="_Toc24937678"/>
      <w:bookmarkStart w:id="901" w:name="_Toc33962493"/>
      <w:bookmarkStart w:id="902" w:name="_Toc42883255"/>
      <w:bookmarkStart w:id="903" w:name="_Toc49733123"/>
      <w:bookmarkStart w:id="904" w:name="_Toc56690748"/>
      <w:bookmarkStart w:id="905" w:name="_Toc130820781"/>
      <w:r w:rsidRPr="00690A26">
        <w:t>6.1.6.2.27</w:t>
      </w:r>
      <w:r w:rsidRPr="00690A26">
        <w:tab/>
        <w:t>Type: TaiRange</w:t>
      </w:r>
      <w:bookmarkEnd w:id="900"/>
      <w:bookmarkEnd w:id="901"/>
      <w:bookmarkEnd w:id="902"/>
      <w:bookmarkEnd w:id="903"/>
      <w:bookmarkEnd w:id="904"/>
      <w:bookmarkEnd w:id="905"/>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6" w:name="_Toc24937679"/>
      <w:bookmarkStart w:id="907" w:name="_Toc33962494"/>
      <w:bookmarkStart w:id="908" w:name="_Toc42883256"/>
      <w:bookmarkStart w:id="909" w:name="_Toc49733124"/>
      <w:bookmarkStart w:id="910" w:name="_Toc56690749"/>
      <w:bookmarkStart w:id="911" w:name="_Toc130820782"/>
      <w:r w:rsidRPr="00690A26">
        <w:t>6.1.6.2.28</w:t>
      </w:r>
      <w:r w:rsidRPr="00690A26">
        <w:tab/>
        <w:t>Type: TacRange</w:t>
      </w:r>
      <w:bookmarkEnd w:id="906"/>
      <w:bookmarkEnd w:id="907"/>
      <w:bookmarkEnd w:id="908"/>
      <w:bookmarkEnd w:id="909"/>
      <w:bookmarkEnd w:id="910"/>
      <w:bookmarkEnd w:id="911"/>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12" w:name="_Toc24937680"/>
      <w:bookmarkStart w:id="913" w:name="_Toc33962495"/>
      <w:bookmarkStart w:id="914" w:name="_Toc42883257"/>
      <w:bookmarkStart w:id="915" w:name="_Toc49733125"/>
      <w:bookmarkStart w:id="916" w:name="_Toc56690750"/>
      <w:bookmarkStart w:id="917" w:name="_Toc130820783"/>
      <w:r w:rsidRPr="00690A26">
        <w:t>6.1.6.2.29</w:t>
      </w:r>
      <w:r w:rsidRPr="00690A26">
        <w:tab/>
        <w:t>Type: SnssaiSmfInfoItem</w:t>
      </w:r>
      <w:bookmarkEnd w:id="912"/>
      <w:bookmarkEnd w:id="913"/>
      <w:bookmarkEnd w:id="914"/>
      <w:bookmarkEnd w:id="915"/>
      <w:bookmarkEnd w:id="916"/>
      <w:bookmarkEnd w:id="917"/>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EA6F16">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8" w:name="_Toc24937681"/>
      <w:bookmarkStart w:id="919" w:name="_Toc33962496"/>
      <w:bookmarkStart w:id="920" w:name="_Toc42883258"/>
      <w:bookmarkStart w:id="921" w:name="_Toc49733126"/>
      <w:bookmarkStart w:id="922" w:name="_Toc56690751"/>
      <w:bookmarkStart w:id="923" w:name="_Toc130820784"/>
      <w:r w:rsidRPr="00690A26">
        <w:t>6.1.6.2.30</w:t>
      </w:r>
      <w:r w:rsidRPr="00690A26">
        <w:tab/>
        <w:t>Type: DnnSmfInfoItem</w:t>
      </w:r>
      <w:bookmarkEnd w:id="918"/>
      <w:bookmarkEnd w:id="919"/>
      <w:bookmarkEnd w:id="920"/>
      <w:bookmarkEnd w:id="921"/>
      <w:bookmarkEnd w:id="922"/>
      <w:bookmarkEnd w:id="923"/>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4" w:name="_Toc24937682"/>
      <w:bookmarkStart w:id="925" w:name="_Toc33962497"/>
      <w:bookmarkStart w:id="926" w:name="_Toc42883259"/>
      <w:bookmarkStart w:id="927" w:name="_Toc49733127"/>
      <w:bookmarkStart w:id="928" w:name="_Toc56690752"/>
      <w:bookmarkStart w:id="929" w:name="_Toc130820785"/>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4"/>
      <w:bookmarkEnd w:id="925"/>
      <w:bookmarkEnd w:id="926"/>
      <w:bookmarkEnd w:id="927"/>
      <w:bookmarkEnd w:id="928"/>
      <w:bookmarkEnd w:id="929"/>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30" w:name="_Toc24937683"/>
      <w:bookmarkStart w:id="931" w:name="_Toc33962498"/>
      <w:bookmarkStart w:id="932" w:name="_Toc42883260"/>
      <w:bookmarkStart w:id="933" w:name="_Toc49733128"/>
      <w:bookmarkStart w:id="934" w:name="_Toc56690753"/>
      <w:bookmarkStart w:id="935" w:name="_Toc130820786"/>
      <w:r w:rsidRPr="00690A26">
        <w:lastRenderedPageBreak/>
        <w:t>6.1.6.2.32</w:t>
      </w:r>
      <w:r w:rsidRPr="00690A26">
        <w:tab/>
        <w:t>Type: ChfInfo</w:t>
      </w:r>
      <w:bookmarkEnd w:id="930"/>
      <w:bookmarkEnd w:id="931"/>
      <w:bookmarkEnd w:id="932"/>
      <w:bookmarkEnd w:id="933"/>
      <w:bookmarkEnd w:id="934"/>
      <w:bookmarkEnd w:id="935"/>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6" w:name="_Toc24937684"/>
      <w:bookmarkStart w:id="937" w:name="_Toc33962499"/>
      <w:bookmarkStart w:id="938" w:name="_Toc42883261"/>
      <w:bookmarkStart w:id="939" w:name="_Toc49733129"/>
      <w:bookmarkStart w:id="940" w:name="_Toc56690754"/>
      <w:bookmarkStart w:id="941" w:name="_Toc130820787"/>
      <w:r w:rsidRPr="00690A26">
        <w:lastRenderedPageBreak/>
        <w:t>6.1.6.2.33</w:t>
      </w:r>
      <w:r w:rsidRPr="00690A26">
        <w:tab/>
      </w:r>
      <w:bookmarkEnd w:id="936"/>
      <w:bookmarkEnd w:id="937"/>
      <w:bookmarkEnd w:id="938"/>
      <w:bookmarkEnd w:id="939"/>
      <w:bookmarkEnd w:id="940"/>
      <w:r w:rsidR="00F92575">
        <w:t>Void</w:t>
      </w:r>
      <w:bookmarkEnd w:id="941"/>
    </w:p>
    <w:p w14:paraId="41371AAB" w14:textId="77777777" w:rsidR="00A16735" w:rsidRPr="00690A26" w:rsidRDefault="00A16735" w:rsidP="006F4E24">
      <w:pPr>
        <w:pStyle w:val="Heading5"/>
      </w:pPr>
      <w:bookmarkStart w:id="942" w:name="_Toc24937685"/>
      <w:bookmarkStart w:id="943" w:name="_Toc33962500"/>
      <w:bookmarkStart w:id="944" w:name="_Toc42883262"/>
      <w:bookmarkStart w:id="945" w:name="_Toc49733130"/>
      <w:bookmarkStart w:id="946" w:name="_Toc56690755"/>
      <w:bookmarkStart w:id="947" w:name="_Toc130820788"/>
      <w:r w:rsidRPr="00690A26">
        <w:t>6.1.6.2.34</w:t>
      </w:r>
      <w:r w:rsidRPr="00690A26">
        <w:tab/>
        <w:t>Type: PlmnRange</w:t>
      </w:r>
      <w:bookmarkEnd w:id="942"/>
      <w:bookmarkEnd w:id="943"/>
      <w:bookmarkEnd w:id="944"/>
      <w:bookmarkEnd w:id="945"/>
      <w:bookmarkEnd w:id="946"/>
      <w:bookmarkEnd w:id="947"/>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8" w:name="_Toc24937686"/>
      <w:bookmarkStart w:id="949" w:name="_Toc33962501"/>
      <w:bookmarkStart w:id="950" w:name="_Toc42883263"/>
      <w:bookmarkStart w:id="951" w:name="_Toc49733131"/>
      <w:bookmarkStart w:id="952" w:name="_Toc56690756"/>
      <w:bookmarkStart w:id="953" w:name="_Toc130820789"/>
      <w:r w:rsidRPr="00690A26">
        <w:lastRenderedPageBreak/>
        <w:t>6.1.6.2.35</w:t>
      </w:r>
      <w:r w:rsidRPr="00690A26">
        <w:tab/>
        <w:t>Type: SubscrCond</w:t>
      </w:r>
      <w:bookmarkEnd w:id="948"/>
      <w:bookmarkEnd w:id="949"/>
      <w:bookmarkEnd w:id="950"/>
      <w:bookmarkEnd w:id="951"/>
      <w:bookmarkEnd w:id="952"/>
      <w:bookmarkEnd w:id="953"/>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4" w:name="_Toc24937687"/>
      <w:bookmarkStart w:id="955" w:name="_Toc33962502"/>
      <w:bookmarkStart w:id="956" w:name="_Toc42883264"/>
      <w:bookmarkStart w:id="957" w:name="_Toc49733132"/>
      <w:bookmarkStart w:id="958" w:name="_Toc56690757"/>
      <w:bookmarkStart w:id="959" w:name="_Toc130820790"/>
      <w:r w:rsidRPr="00690A26">
        <w:t>6.1.6.2.36</w:t>
      </w:r>
      <w:r w:rsidRPr="00690A26">
        <w:tab/>
        <w:t>Type: NfInstance</w:t>
      </w:r>
      <w:r>
        <w:t>Id</w:t>
      </w:r>
      <w:r w:rsidRPr="00690A26">
        <w:t>Cond</w:t>
      </w:r>
      <w:bookmarkEnd w:id="954"/>
      <w:bookmarkEnd w:id="955"/>
      <w:bookmarkEnd w:id="956"/>
      <w:bookmarkEnd w:id="957"/>
      <w:bookmarkEnd w:id="958"/>
      <w:bookmarkEnd w:id="959"/>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60" w:name="_Toc24937688"/>
      <w:bookmarkStart w:id="961" w:name="_Toc33962503"/>
      <w:bookmarkStart w:id="962" w:name="_Toc42883265"/>
      <w:bookmarkStart w:id="963" w:name="_Toc49733133"/>
      <w:bookmarkStart w:id="964" w:name="_Toc56690758"/>
      <w:bookmarkStart w:id="965" w:name="_Toc130820791"/>
      <w:r w:rsidRPr="00690A26">
        <w:lastRenderedPageBreak/>
        <w:t>6.1.6.2.37</w:t>
      </w:r>
      <w:r w:rsidRPr="00690A26">
        <w:tab/>
        <w:t>Type: NfTypeCond</w:t>
      </w:r>
      <w:bookmarkEnd w:id="960"/>
      <w:bookmarkEnd w:id="961"/>
      <w:bookmarkEnd w:id="962"/>
      <w:bookmarkEnd w:id="963"/>
      <w:bookmarkEnd w:id="964"/>
      <w:bookmarkEnd w:id="965"/>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6" w:name="_Toc24937689"/>
      <w:bookmarkStart w:id="967" w:name="_Toc33962504"/>
      <w:bookmarkStart w:id="968" w:name="_Toc42883266"/>
      <w:bookmarkStart w:id="969" w:name="_Toc49733134"/>
      <w:bookmarkStart w:id="970" w:name="_Toc56690759"/>
      <w:bookmarkStart w:id="971" w:name="_Toc130820792"/>
      <w:r w:rsidRPr="00690A26">
        <w:t>6.1.6.2.38</w:t>
      </w:r>
      <w:r w:rsidRPr="00690A26">
        <w:tab/>
        <w:t>Type: ServiceNameCond</w:t>
      </w:r>
      <w:bookmarkEnd w:id="966"/>
      <w:bookmarkEnd w:id="967"/>
      <w:bookmarkEnd w:id="968"/>
      <w:bookmarkEnd w:id="969"/>
      <w:bookmarkEnd w:id="970"/>
      <w:bookmarkEnd w:id="971"/>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72" w:name="_Toc24937690"/>
      <w:bookmarkStart w:id="973" w:name="_Toc33962505"/>
      <w:bookmarkStart w:id="974" w:name="_Toc42883267"/>
      <w:bookmarkStart w:id="975" w:name="_Toc49733135"/>
      <w:bookmarkStart w:id="976" w:name="_Toc56690760"/>
      <w:bookmarkStart w:id="977" w:name="_Toc130820793"/>
      <w:r w:rsidRPr="00690A26">
        <w:t>6.1.6.2.39</w:t>
      </w:r>
      <w:r w:rsidRPr="00690A26">
        <w:tab/>
        <w:t>Type: AmfCond</w:t>
      </w:r>
      <w:bookmarkEnd w:id="972"/>
      <w:bookmarkEnd w:id="973"/>
      <w:bookmarkEnd w:id="974"/>
      <w:bookmarkEnd w:id="975"/>
      <w:bookmarkEnd w:id="976"/>
      <w:bookmarkEnd w:id="977"/>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8" w:name="_Toc24937691"/>
      <w:bookmarkStart w:id="979" w:name="_Toc33962506"/>
      <w:bookmarkStart w:id="980" w:name="_Toc42883268"/>
      <w:bookmarkStart w:id="981" w:name="_Toc49733136"/>
      <w:bookmarkStart w:id="982" w:name="_Toc56690761"/>
      <w:bookmarkStart w:id="983" w:name="_Toc130820794"/>
      <w:r w:rsidRPr="00690A26">
        <w:t>6.1.6.2.40</w:t>
      </w:r>
      <w:r w:rsidRPr="00690A26">
        <w:tab/>
        <w:t>Type: GuamiListCond</w:t>
      </w:r>
      <w:bookmarkEnd w:id="978"/>
      <w:bookmarkEnd w:id="979"/>
      <w:bookmarkEnd w:id="980"/>
      <w:bookmarkEnd w:id="981"/>
      <w:bookmarkEnd w:id="982"/>
      <w:bookmarkEnd w:id="983"/>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4" w:name="_Toc24937692"/>
      <w:bookmarkStart w:id="985" w:name="_Toc33962507"/>
      <w:bookmarkStart w:id="986" w:name="_Toc42883269"/>
      <w:bookmarkStart w:id="987" w:name="_Toc49733137"/>
      <w:bookmarkStart w:id="988" w:name="_Toc56690762"/>
      <w:bookmarkStart w:id="989" w:name="_Toc130820795"/>
      <w:r w:rsidRPr="00690A26">
        <w:t>6.1.6.2.41</w:t>
      </w:r>
      <w:r w:rsidRPr="00690A26">
        <w:tab/>
        <w:t xml:space="preserve">Type: </w:t>
      </w:r>
      <w:r w:rsidRPr="00690A26">
        <w:rPr>
          <w:lang w:eastAsia="zh-CN"/>
        </w:rPr>
        <w:t>NetworkSliceCond</w:t>
      </w:r>
      <w:bookmarkEnd w:id="984"/>
      <w:bookmarkEnd w:id="985"/>
      <w:bookmarkEnd w:id="986"/>
      <w:bookmarkEnd w:id="987"/>
      <w:bookmarkEnd w:id="988"/>
      <w:bookmarkEnd w:id="989"/>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90" w:name="_Toc24937693"/>
      <w:bookmarkStart w:id="991" w:name="_Toc33962508"/>
      <w:bookmarkStart w:id="992" w:name="_Toc42883270"/>
      <w:bookmarkStart w:id="993" w:name="_Toc49733138"/>
      <w:bookmarkStart w:id="994" w:name="_Toc56690763"/>
      <w:bookmarkStart w:id="995" w:name="_Toc130820796"/>
      <w:r w:rsidRPr="00690A26">
        <w:lastRenderedPageBreak/>
        <w:t>6.1.6.2.42</w:t>
      </w:r>
      <w:r w:rsidRPr="00690A26">
        <w:tab/>
        <w:t>Type: NfGroupCond</w:t>
      </w:r>
      <w:bookmarkEnd w:id="990"/>
      <w:bookmarkEnd w:id="991"/>
      <w:bookmarkEnd w:id="992"/>
      <w:bookmarkEnd w:id="993"/>
      <w:bookmarkEnd w:id="994"/>
      <w:bookmarkEnd w:id="995"/>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6" w:name="_Toc24937694"/>
      <w:bookmarkStart w:id="997" w:name="_Toc33962509"/>
      <w:bookmarkStart w:id="998" w:name="_Toc42883271"/>
      <w:bookmarkStart w:id="999" w:name="_Toc49733139"/>
      <w:bookmarkStart w:id="1000" w:name="_Toc56690764"/>
      <w:bookmarkStart w:id="1001" w:name="_Toc130820797"/>
      <w:r w:rsidRPr="00690A26">
        <w:t>6.1.6.2.43</w:t>
      </w:r>
      <w:r w:rsidRPr="00690A26">
        <w:tab/>
        <w:t>Type: NotifCondition</w:t>
      </w:r>
      <w:bookmarkEnd w:id="996"/>
      <w:bookmarkEnd w:id="997"/>
      <w:bookmarkEnd w:id="998"/>
      <w:bookmarkEnd w:id="999"/>
      <w:bookmarkEnd w:id="1000"/>
      <w:bookmarkEnd w:id="1001"/>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02" w:name="_Toc24937695"/>
      <w:bookmarkStart w:id="1003" w:name="_Toc33962510"/>
      <w:bookmarkStart w:id="1004" w:name="_Toc42883272"/>
      <w:bookmarkStart w:id="1005" w:name="_Toc49733140"/>
      <w:bookmarkStart w:id="1006"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7" w:name="_Toc130820798"/>
      <w:r w:rsidRPr="00690A26">
        <w:t>6.1.6.2.44</w:t>
      </w:r>
      <w:r w:rsidRPr="00690A26">
        <w:tab/>
        <w:t xml:space="preserve">Type: </w:t>
      </w:r>
      <w:r w:rsidRPr="00690A26">
        <w:rPr>
          <w:rFonts w:hint="eastAsia"/>
        </w:rPr>
        <w:t>PlmnS</w:t>
      </w:r>
      <w:r w:rsidRPr="00690A26">
        <w:t>nssai</w:t>
      </w:r>
      <w:bookmarkEnd w:id="1002"/>
      <w:bookmarkEnd w:id="1003"/>
      <w:bookmarkEnd w:id="1004"/>
      <w:bookmarkEnd w:id="1005"/>
      <w:bookmarkEnd w:id="1006"/>
      <w:bookmarkEnd w:id="1007"/>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8" w:name="_Toc24937696"/>
      <w:bookmarkStart w:id="1009" w:name="_Toc33962511"/>
      <w:bookmarkStart w:id="1010" w:name="_Toc42883273"/>
      <w:bookmarkStart w:id="1011" w:name="_Toc49733141"/>
      <w:bookmarkStart w:id="1012" w:name="_Toc56690766"/>
      <w:bookmarkStart w:id="1013" w:name="_Toc130820799"/>
      <w:r w:rsidRPr="00690A26">
        <w:lastRenderedPageBreak/>
        <w:t>6.1.6.2.45</w:t>
      </w:r>
      <w:r w:rsidRPr="00690A26">
        <w:tab/>
        <w:t>Type: NwdafInfo</w:t>
      </w:r>
      <w:bookmarkEnd w:id="1008"/>
      <w:bookmarkEnd w:id="1009"/>
      <w:bookmarkEnd w:id="1010"/>
      <w:bookmarkEnd w:id="1011"/>
      <w:bookmarkEnd w:id="1012"/>
      <w:bookmarkEnd w:id="1013"/>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4" w:name="_Toc24937697"/>
      <w:bookmarkStart w:id="1015" w:name="_Toc33962512"/>
      <w:bookmarkStart w:id="1016" w:name="_Toc42883274"/>
      <w:bookmarkStart w:id="1017" w:name="_Toc49733142"/>
      <w:bookmarkStart w:id="1018" w:name="_Toc56690767"/>
      <w:bookmarkStart w:id="1019" w:name="_Toc130820800"/>
      <w:r w:rsidRPr="00690A26">
        <w:lastRenderedPageBreak/>
        <w:t>6.1.6.2.46</w:t>
      </w:r>
      <w:r w:rsidRPr="00690A26">
        <w:tab/>
        <w:t>Type: LmfInfo</w:t>
      </w:r>
      <w:bookmarkEnd w:id="1014"/>
      <w:bookmarkEnd w:id="1015"/>
      <w:bookmarkEnd w:id="1016"/>
      <w:bookmarkEnd w:id="1017"/>
      <w:bookmarkEnd w:id="1018"/>
      <w:bookmarkEnd w:id="1019"/>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20" w:name="_Toc24937698"/>
      <w:bookmarkStart w:id="1021" w:name="_Toc33962513"/>
      <w:bookmarkStart w:id="1022" w:name="_Toc42883275"/>
      <w:bookmarkStart w:id="1023" w:name="_Toc49733143"/>
      <w:bookmarkStart w:id="1024" w:name="_Toc56690768"/>
      <w:bookmarkStart w:id="1025" w:name="_Toc130820801"/>
      <w:r w:rsidRPr="00690A26">
        <w:lastRenderedPageBreak/>
        <w:t>6.1.6.2.47</w:t>
      </w:r>
      <w:r w:rsidRPr="00690A26">
        <w:tab/>
        <w:t>Type: GmlcInfo</w:t>
      </w:r>
      <w:bookmarkEnd w:id="1020"/>
      <w:bookmarkEnd w:id="1021"/>
      <w:bookmarkEnd w:id="1022"/>
      <w:bookmarkEnd w:id="1023"/>
      <w:bookmarkEnd w:id="1024"/>
      <w:bookmarkEnd w:id="1025"/>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6" w:name="_Toc24937699"/>
      <w:bookmarkStart w:id="1027" w:name="_Toc33962514"/>
      <w:bookmarkStart w:id="1028" w:name="_Toc42883276"/>
      <w:bookmarkStart w:id="1029" w:name="_Toc49733144"/>
      <w:bookmarkStart w:id="1030" w:name="_Toc56690769"/>
      <w:bookmarkStart w:id="1031" w:name="_Toc130820802"/>
      <w:r w:rsidRPr="00690A26">
        <w:lastRenderedPageBreak/>
        <w:t>6.1.6.2.48</w:t>
      </w:r>
      <w:r w:rsidRPr="00690A26">
        <w:tab/>
        <w:t>Type: NefInfo</w:t>
      </w:r>
      <w:bookmarkEnd w:id="1026"/>
      <w:bookmarkEnd w:id="1027"/>
      <w:bookmarkEnd w:id="1028"/>
      <w:bookmarkEnd w:id="1029"/>
      <w:bookmarkEnd w:id="1030"/>
      <w:bookmarkEnd w:id="1031"/>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32" w:name="_Toc24937700"/>
      <w:bookmarkStart w:id="1033" w:name="_Toc33962515"/>
      <w:bookmarkStart w:id="1034" w:name="_Toc42883277"/>
      <w:bookmarkStart w:id="1035" w:name="_Toc49733145"/>
      <w:bookmarkStart w:id="1036" w:name="_Toc56690770"/>
      <w:bookmarkStart w:id="1037" w:name="_Toc130820803"/>
      <w:r w:rsidRPr="00690A26">
        <w:t>6.1.6.2.49</w:t>
      </w:r>
      <w:r w:rsidRPr="00690A26">
        <w:tab/>
        <w:t>Type: PfdData</w:t>
      </w:r>
      <w:bookmarkEnd w:id="1032"/>
      <w:bookmarkEnd w:id="1033"/>
      <w:bookmarkEnd w:id="1034"/>
      <w:bookmarkEnd w:id="1035"/>
      <w:bookmarkEnd w:id="1036"/>
      <w:bookmarkEnd w:id="1037"/>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8" w:name="_Toc24937701"/>
      <w:bookmarkStart w:id="1039" w:name="_Toc33962516"/>
      <w:bookmarkStart w:id="1040" w:name="_Toc42883278"/>
      <w:bookmarkStart w:id="1041" w:name="_Toc49733146"/>
      <w:bookmarkStart w:id="1042" w:name="_Toc56690771"/>
      <w:bookmarkStart w:id="1043" w:name="_Toc130820804"/>
      <w:r w:rsidRPr="00690A26">
        <w:lastRenderedPageBreak/>
        <w:t>6.1.6.2.50</w:t>
      </w:r>
      <w:r w:rsidRPr="00690A26">
        <w:tab/>
        <w:t>Type: AfEventExposureData</w:t>
      </w:r>
      <w:bookmarkEnd w:id="1038"/>
      <w:bookmarkEnd w:id="1039"/>
      <w:bookmarkEnd w:id="1040"/>
      <w:bookmarkEnd w:id="1041"/>
      <w:bookmarkEnd w:id="1042"/>
      <w:bookmarkEnd w:id="1043"/>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4" w:name="_Toc24937702"/>
      <w:bookmarkStart w:id="1045" w:name="_Toc33962517"/>
      <w:bookmarkStart w:id="1046" w:name="_Toc42883279"/>
      <w:bookmarkStart w:id="1047" w:name="_Toc49733147"/>
      <w:bookmarkStart w:id="1048" w:name="_Toc56690772"/>
      <w:bookmarkStart w:id="1049" w:name="_Toc130820805"/>
      <w:r w:rsidRPr="00690A26">
        <w:t>6.1.6.2.51</w:t>
      </w:r>
      <w:r w:rsidRPr="00690A26">
        <w:tab/>
        <w:t xml:space="preserve">Type: </w:t>
      </w:r>
      <w:r w:rsidRPr="00690A26">
        <w:rPr>
          <w:lang w:eastAsia="zh-CN"/>
        </w:rPr>
        <w:t>WAgfInfo</w:t>
      </w:r>
      <w:bookmarkEnd w:id="1044"/>
      <w:bookmarkEnd w:id="1045"/>
      <w:bookmarkEnd w:id="1046"/>
      <w:bookmarkEnd w:id="1047"/>
      <w:bookmarkEnd w:id="1048"/>
      <w:bookmarkEnd w:id="1049"/>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50" w:name="_Toc24937703"/>
      <w:bookmarkStart w:id="1051" w:name="_Toc33962518"/>
      <w:bookmarkStart w:id="1052" w:name="_Toc42883280"/>
      <w:bookmarkStart w:id="1053" w:name="_Toc49733148"/>
      <w:bookmarkStart w:id="1054" w:name="_Toc56690773"/>
      <w:bookmarkStart w:id="1055" w:name="_Toc130820806"/>
      <w:r w:rsidRPr="00690A26">
        <w:t>6.1.6.2.52</w:t>
      </w:r>
      <w:r w:rsidRPr="00690A26">
        <w:tab/>
        <w:t xml:space="preserve">Type: </w:t>
      </w:r>
      <w:r w:rsidRPr="00690A26">
        <w:rPr>
          <w:lang w:eastAsia="zh-CN"/>
        </w:rPr>
        <w:t>TngfInfo</w:t>
      </w:r>
      <w:bookmarkEnd w:id="1050"/>
      <w:bookmarkEnd w:id="1051"/>
      <w:bookmarkEnd w:id="1052"/>
      <w:bookmarkEnd w:id="1053"/>
      <w:bookmarkEnd w:id="1054"/>
      <w:bookmarkEnd w:id="1055"/>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6" w:name="_Toc24937704"/>
      <w:bookmarkStart w:id="1057" w:name="_Toc33962519"/>
      <w:bookmarkStart w:id="1058" w:name="_Toc42883281"/>
      <w:bookmarkStart w:id="1059" w:name="_Toc49733149"/>
      <w:bookmarkStart w:id="1060" w:name="_Toc56690774"/>
      <w:bookmarkStart w:id="1061" w:name="_Toc130820807"/>
      <w:r w:rsidRPr="00690A26">
        <w:lastRenderedPageBreak/>
        <w:t>6.1.6.2.53</w:t>
      </w:r>
      <w:r w:rsidRPr="00690A26">
        <w:tab/>
        <w:t>Type: PcscfInfo</w:t>
      </w:r>
      <w:bookmarkEnd w:id="1056"/>
      <w:bookmarkEnd w:id="1057"/>
      <w:bookmarkEnd w:id="1058"/>
      <w:bookmarkEnd w:id="1059"/>
      <w:bookmarkEnd w:id="1060"/>
      <w:bookmarkEnd w:id="1061"/>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62" w:name="_Toc24937705"/>
      <w:bookmarkStart w:id="1063" w:name="_Toc33962520"/>
      <w:bookmarkStart w:id="1064" w:name="_Toc42883282"/>
      <w:bookmarkStart w:id="1065" w:name="_Toc49733150"/>
      <w:bookmarkStart w:id="1066" w:name="_Toc56690775"/>
      <w:bookmarkStart w:id="1067" w:name="_Toc130820808"/>
      <w:r w:rsidRPr="00690A26">
        <w:t>6.1.6.2.54</w:t>
      </w:r>
      <w:r w:rsidRPr="00690A26">
        <w:tab/>
        <w:t>Type: NfSetCond</w:t>
      </w:r>
      <w:bookmarkEnd w:id="1062"/>
      <w:bookmarkEnd w:id="1063"/>
      <w:bookmarkEnd w:id="1064"/>
      <w:bookmarkEnd w:id="1065"/>
      <w:bookmarkEnd w:id="1066"/>
      <w:bookmarkEnd w:id="1067"/>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8" w:name="_Toc24937706"/>
      <w:bookmarkStart w:id="1069" w:name="_Toc33962521"/>
      <w:bookmarkStart w:id="1070" w:name="_Toc42883283"/>
      <w:bookmarkStart w:id="1071" w:name="_Toc49733151"/>
      <w:bookmarkStart w:id="1072" w:name="_Toc56690776"/>
      <w:bookmarkStart w:id="1073" w:name="_Toc130820809"/>
      <w:r w:rsidRPr="00690A26">
        <w:lastRenderedPageBreak/>
        <w:t>6.1.6.2.55</w:t>
      </w:r>
      <w:r w:rsidRPr="00690A26">
        <w:tab/>
        <w:t>Type: NfServiceSetCond</w:t>
      </w:r>
      <w:bookmarkEnd w:id="1068"/>
      <w:bookmarkEnd w:id="1069"/>
      <w:bookmarkEnd w:id="1070"/>
      <w:bookmarkEnd w:id="1071"/>
      <w:bookmarkEnd w:id="1072"/>
      <w:bookmarkEnd w:id="1073"/>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4" w:name="_Toc20133476"/>
      <w:bookmarkStart w:id="1075" w:name="_Toc24937707"/>
      <w:bookmarkStart w:id="1076" w:name="_Toc33962522"/>
      <w:bookmarkStart w:id="1077" w:name="_Toc42883284"/>
      <w:bookmarkStart w:id="1078" w:name="_Toc49733152"/>
      <w:bookmarkStart w:id="1079" w:name="_Toc56690777"/>
      <w:bookmarkStart w:id="1080" w:name="_Toc130820810"/>
      <w:r w:rsidRPr="00690A26">
        <w:t>6.1.6.2.56</w:t>
      </w:r>
      <w:r w:rsidRPr="00690A26">
        <w:tab/>
        <w:t>Type: NfInfo</w:t>
      </w:r>
      <w:bookmarkEnd w:id="1074"/>
      <w:bookmarkEnd w:id="1075"/>
      <w:bookmarkEnd w:id="1076"/>
      <w:bookmarkEnd w:id="1077"/>
      <w:bookmarkEnd w:id="1078"/>
      <w:bookmarkEnd w:id="1079"/>
      <w:bookmarkEnd w:id="1080"/>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81" w:name="_Toc24937708"/>
      <w:bookmarkStart w:id="1082" w:name="_Toc33962523"/>
      <w:bookmarkStart w:id="1083" w:name="_Toc42883285"/>
      <w:bookmarkStart w:id="1084" w:name="_Toc49733153"/>
      <w:bookmarkStart w:id="1085" w:name="_Toc56690778"/>
      <w:bookmarkStart w:id="1086" w:name="_Toc130820811"/>
      <w:r w:rsidRPr="00690A26">
        <w:t>6.1.6.2.57</w:t>
      </w:r>
      <w:r w:rsidRPr="00690A26">
        <w:tab/>
        <w:t>Type: HssInfo</w:t>
      </w:r>
      <w:bookmarkEnd w:id="1081"/>
      <w:bookmarkEnd w:id="1082"/>
      <w:bookmarkEnd w:id="1083"/>
      <w:bookmarkEnd w:id="1084"/>
      <w:bookmarkEnd w:id="1085"/>
      <w:bookmarkEnd w:id="1086"/>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7" w:name="_Toc24937709"/>
      <w:bookmarkStart w:id="1088" w:name="_Toc33962524"/>
      <w:bookmarkStart w:id="1089" w:name="_Toc42883286"/>
      <w:bookmarkStart w:id="1090" w:name="_Toc49733154"/>
      <w:bookmarkStart w:id="1091" w:name="_Toc56690779"/>
      <w:bookmarkStart w:id="1092" w:name="_Toc130820812"/>
      <w:r w:rsidRPr="00690A26">
        <w:lastRenderedPageBreak/>
        <w:t>6.1.6.2.58</w:t>
      </w:r>
      <w:r w:rsidRPr="00690A26">
        <w:tab/>
        <w:t>Type: ImsiRange</w:t>
      </w:r>
      <w:bookmarkEnd w:id="1087"/>
      <w:bookmarkEnd w:id="1088"/>
      <w:bookmarkEnd w:id="1089"/>
      <w:bookmarkEnd w:id="1090"/>
      <w:bookmarkEnd w:id="1091"/>
      <w:bookmarkEnd w:id="1092"/>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3" w:name="_Toc20133485"/>
      <w:bookmarkStart w:id="1094" w:name="_Toc24937710"/>
      <w:bookmarkStart w:id="1095" w:name="_Toc33962525"/>
      <w:bookmarkStart w:id="1096" w:name="_Toc42883287"/>
      <w:bookmarkStart w:id="1097" w:name="_Toc49733155"/>
      <w:bookmarkStart w:id="1098" w:name="_Toc56690780"/>
      <w:bookmarkStart w:id="1099" w:name="_Toc130820813"/>
      <w:r w:rsidRPr="00690A26">
        <w:t>6.1.6.2.59</w:t>
      </w:r>
      <w:r w:rsidRPr="00690A26">
        <w:tab/>
        <w:t xml:space="preserve">Type: </w:t>
      </w:r>
      <w:bookmarkEnd w:id="1093"/>
      <w:r w:rsidRPr="00690A26">
        <w:t>InternalGroupIdRange</w:t>
      </w:r>
      <w:bookmarkEnd w:id="1094"/>
      <w:bookmarkEnd w:id="1095"/>
      <w:bookmarkEnd w:id="1096"/>
      <w:bookmarkEnd w:id="1097"/>
      <w:bookmarkEnd w:id="1098"/>
      <w:bookmarkEnd w:id="1099"/>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00" w:name="_Toc33962526"/>
      <w:bookmarkStart w:id="1101" w:name="_Toc42883288"/>
      <w:bookmarkStart w:id="1102" w:name="_Toc49733156"/>
      <w:bookmarkStart w:id="1103" w:name="_Toc56690781"/>
      <w:bookmarkStart w:id="1104" w:name="_Toc24937711"/>
      <w:bookmarkStart w:id="1105" w:name="_Toc130820814"/>
      <w:r w:rsidRPr="002857AD">
        <w:t>6.1.6.2.</w:t>
      </w:r>
      <w:r>
        <w:t>60</w:t>
      </w:r>
      <w:r w:rsidRPr="002857AD">
        <w:tab/>
        <w:t xml:space="preserve">Type: </w:t>
      </w:r>
      <w:r>
        <w:rPr>
          <w:rFonts w:hint="eastAsia"/>
          <w:lang w:eastAsia="zh-CN"/>
        </w:rPr>
        <w:t>Upf</w:t>
      </w:r>
      <w:r>
        <w:t>Cond</w:t>
      </w:r>
      <w:bookmarkEnd w:id="1100"/>
      <w:bookmarkEnd w:id="1101"/>
      <w:bookmarkEnd w:id="1102"/>
      <w:bookmarkEnd w:id="1103"/>
      <w:bookmarkEnd w:id="1105"/>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6" w:name="_Toc27589574"/>
      <w:bookmarkStart w:id="1107" w:name="_Toc33962527"/>
      <w:bookmarkStart w:id="1108" w:name="_Toc42883289"/>
      <w:bookmarkStart w:id="1109" w:name="_Toc49733157"/>
      <w:bookmarkStart w:id="1110" w:name="_Toc56690782"/>
      <w:bookmarkStart w:id="1111" w:name="_Toc130820815"/>
      <w:r w:rsidRPr="00690A26">
        <w:lastRenderedPageBreak/>
        <w:t>6.1.6.2.</w:t>
      </w:r>
      <w:r>
        <w:t>61</w:t>
      </w:r>
      <w:r w:rsidRPr="00690A26">
        <w:tab/>
        <w:t xml:space="preserve">Type: </w:t>
      </w:r>
      <w:r>
        <w:rPr>
          <w:lang w:eastAsia="zh-CN"/>
        </w:rPr>
        <w:t>Twif</w:t>
      </w:r>
      <w:r w:rsidRPr="00690A26">
        <w:rPr>
          <w:lang w:eastAsia="zh-CN"/>
        </w:rPr>
        <w:t>Info</w:t>
      </w:r>
      <w:bookmarkEnd w:id="1106"/>
      <w:bookmarkEnd w:id="1107"/>
      <w:bookmarkEnd w:id="1108"/>
      <w:bookmarkEnd w:id="1109"/>
      <w:bookmarkEnd w:id="1110"/>
      <w:bookmarkEnd w:id="1111"/>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12" w:name="_Toc27589581"/>
      <w:bookmarkStart w:id="1113" w:name="_Toc33962528"/>
      <w:bookmarkStart w:id="1114" w:name="_Toc42883290"/>
      <w:bookmarkStart w:id="1115" w:name="_Toc49733158"/>
      <w:bookmarkStart w:id="1116" w:name="_Toc56690783"/>
      <w:bookmarkStart w:id="1117" w:name="_Toc130820816"/>
      <w:r w:rsidRPr="00690A26">
        <w:t>6.1.6.2.</w:t>
      </w:r>
      <w:r>
        <w:t>62</w:t>
      </w:r>
      <w:r w:rsidRPr="00690A26">
        <w:tab/>
        <w:t xml:space="preserve">Type: </w:t>
      </w:r>
      <w:bookmarkEnd w:id="1112"/>
      <w:r>
        <w:t>VendorSpecificFeature</w:t>
      </w:r>
      <w:bookmarkEnd w:id="1113"/>
      <w:bookmarkEnd w:id="1114"/>
      <w:bookmarkEnd w:id="1115"/>
      <w:bookmarkEnd w:id="1116"/>
      <w:bookmarkEnd w:id="1117"/>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8" w:name="_Toc4121137"/>
      <w:bookmarkStart w:id="1119" w:name="_Toc33962529"/>
      <w:bookmarkStart w:id="1120" w:name="_Toc42883291"/>
      <w:bookmarkStart w:id="1121" w:name="_Toc49733159"/>
      <w:bookmarkStart w:id="1122" w:name="_Toc56690784"/>
      <w:bookmarkStart w:id="1123" w:name="_Toc130820817"/>
      <w:r w:rsidRPr="002857AD">
        <w:t>6.1.6.2.</w:t>
      </w:r>
      <w:r>
        <w:t>63</w:t>
      </w:r>
      <w:r w:rsidRPr="002857AD">
        <w:tab/>
        <w:t xml:space="preserve">Type: </w:t>
      </w:r>
      <w:bookmarkEnd w:id="1118"/>
      <w:r>
        <w:t>UdsfInfo</w:t>
      </w:r>
      <w:bookmarkEnd w:id="1119"/>
      <w:bookmarkEnd w:id="1120"/>
      <w:bookmarkEnd w:id="1121"/>
      <w:bookmarkEnd w:id="1122"/>
      <w:bookmarkEnd w:id="1123"/>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4" w:name="_Toc42883292"/>
      <w:bookmarkStart w:id="1125" w:name="_Toc49733160"/>
      <w:bookmarkStart w:id="1126" w:name="_Toc56690785"/>
      <w:bookmarkStart w:id="1127" w:name="_Toc33962530"/>
      <w:bookmarkStart w:id="1128" w:name="_Toc130820818"/>
      <w:r w:rsidRPr="002857AD">
        <w:t>6.1.6.2.</w:t>
      </w:r>
      <w:r>
        <w:t>64</w:t>
      </w:r>
      <w:r w:rsidRPr="002857AD">
        <w:tab/>
        <w:t xml:space="preserve">Type: </w:t>
      </w:r>
      <w:r>
        <w:t>NfInstance</w:t>
      </w:r>
      <w:r w:rsidR="00E369DB">
        <w:t>Id</w:t>
      </w:r>
      <w:r>
        <w:t>ListCond</w:t>
      </w:r>
      <w:bookmarkEnd w:id="1124"/>
      <w:bookmarkEnd w:id="1125"/>
      <w:bookmarkEnd w:id="1126"/>
      <w:bookmarkEnd w:id="1128"/>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9" w:name="_Toc36460197"/>
      <w:bookmarkStart w:id="1130" w:name="_Toc42883293"/>
      <w:bookmarkStart w:id="1131" w:name="_Toc49733161"/>
      <w:bookmarkStart w:id="1132" w:name="_Toc56690786"/>
      <w:bookmarkStart w:id="1133" w:name="_Toc130820819"/>
      <w:r w:rsidRPr="00690A26">
        <w:lastRenderedPageBreak/>
        <w:t>6.1.6.2.</w:t>
      </w:r>
      <w:r>
        <w:t>65</w:t>
      </w:r>
      <w:r w:rsidRPr="00690A26">
        <w:tab/>
        <w:t xml:space="preserve">Type: </w:t>
      </w:r>
      <w:r>
        <w:t>Scp</w:t>
      </w:r>
      <w:r w:rsidRPr="00690A26">
        <w:t>Info</w:t>
      </w:r>
      <w:bookmarkEnd w:id="1129"/>
      <w:bookmarkEnd w:id="1130"/>
      <w:bookmarkEnd w:id="1131"/>
      <w:bookmarkEnd w:id="1132"/>
      <w:bookmarkEnd w:id="1133"/>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4" w:name="_Toc42883294"/>
      <w:bookmarkStart w:id="1135" w:name="_Toc49733162"/>
      <w:bookmarkStart w:id="1136" w:name="_Toc56690787"/>
      <w:bookmarkStart w:id="1137" w:name="_Toc130820820"/>
      <w:r w:rsidRPr="00690A26">
        <w:lastRenderedPageBreak/>
        <w:t>6.1.6.2.</w:t>
      </w:r>
      <w:r>
        <w:t>66</w:t>
      </w:r>
      <w:r w:rsidRPr="00690A26">
        <w:tab/>
        <w:t xml:space="preserve">Type: </w:t>
      </w:r>
      <w:r>
        <w:t>ScpDomain</w:t>
      </w:r>
      <w:r w:rsidRPr="00690A26">
        <w:t>Info</w:t>
      </w:r>
      <w:bookmarkEnd w:id="1134"/>
      <w:bookmarkEnd w:id="1135"/>
      <w:bookmarkEnd w:id="1136"/>
      <w:bookmarkEnd w:id="1137"/>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8" w:name="_Toc36460210"/>
      <w:bookmarkStart w:id="1139" w:name="_Toc42883295"/>
      <w:bookmarkStart w:id="1140" w:name="_Toc49733163"/>
      <w:bookmarkStart w:id="1141" w:name="_Toc56690788"/>
      <w:bookmarkStart w:id="1142" w:name="_Toc130820821"/>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8"/>
      <w:bookmarkEnd w:id="1139"/>
      <w:bookmarkEnd w:id="1140"/>
      <w:bookmarkEnd w:id="1141"/>
      <w:bookmarkEnd w:id="1142"/>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3" w:name="_Toc42883296"/>
      <w:bookmarkStart w:id="1144" w:name="_Toc49733164"/>
      <w:bookmarkStart w:id="1145" w:name="_Toc56690789"/>
      <w:bookmarkStart w:id="1146" w:name="_Toc130820822"/>
      <w:r w:rsidRPr="002857AD">
        <w:lastRenderedPageBreak/>
        <w:t>6.1.6.2.</w:t>
      </w:r>
      <w:r>
        <w:t>68</w:t>
      </w:r>
      <w:r w:rsidRPr="002857AD">
        <w:tab/>
        <w:t xml:space="preserve">Type: </w:t>
      </w:r>
      <w:r>
        <w:t>OptionsResponse</w:t>
      </w:r>
      <w:bookmarkEnd w:id="1143"/>
      <w:bookmarkEnd w:id="1144"/>
      <w:bookmarkEnd w:id="1145"/>
      <w:bookmarkEnd w:id="1146"/>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7" w:name="_Toc56690790"/>
      <w:bookmarkStart w:id="1148" w:name="_Toc42883297"/>
      <w:bookmarkStart w:id="1149" w:name="_Toc49733165"/>
      <w:bookmarkStart w:id="1150" w:name="_Toc130820823"/>
      <w:r w:rsidRPr="00690A26">
        <w:t>6.1.6.2.</w:t>
      </w:r>
      <w:r>
        <w:t>69</w:t>
      </w:r>
      <w:r w:rsidRPr="00690A26">
        <w:tab/>
        <w:t xml:space="preserve">Type: </w:t>
      </w:r>
      <w:r>
        <w:rPr>
          <w:rFonts w:hint="eastAsia"/>
          <w:lang w:eastAsia="zh-CN"/>
        </w:rPr>
        <w:t>NwdafCond</w:t>
      </w:r>
      <w:bookmarkEnd w:id="1147"/>
      <w:bookmarkEnd w:id="1150"/>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51" w:name="_Toc51871597"/>
    </w:p>
    <w:p w14:paraId="656F7241" w14:textId="77777777" w:rsidR="00640246" w:rsidRPr="00690A26" w:rsidRDefault="00640246" w:rsidP="006F4E24">
      <w:pPr>
        <w:pStyle w:val="Heading5"/>
      </w:pPr>
      <w:bookmarkStart w:id="1152" w:name="_Toc56690791"/>
      <w:bookmarkStart w:id="1153" w:name="_Toc130820824"/>
      <w:r w:rsidRPr="00690A26">
        <w:lastRenderedPageBreak/>
        <w:t>6.1.6.2.</w:t>
      </w:r>
      <w:r>
        <w:t>70</w:t>
      </w:r>
      <w:r w:rsidRPr="00690A26">
        <w:tab/>
        <w:t xml:space="preserve">Type: </w:t>
      </w:r>
      <w:bookmarkEnd w:id="1151"/>
      <w:r>
        <w:rPr>
          <w:rFonts w:hint="eastAsia"/>
          <w:lang w:eastAsia="zh-CN"/>
        </w:rPr>
        <w:t>NefCond</w:t>
      </w:r>
      <w:bookmarkEnd w:id="1152"/>
      <w:bookmarkEnd w:id="1153"/>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4" w:name="_Toc2615959"/>
      <w:bookmarkStart w:id="1155" w:name="_Toc2857259"/>
      <w:bookmarkStart w:id="1156" w:name="_Toc9881253"/>
      <w:bookmarkStart w:id="1157" w:name="_Toc56690792"/>
      <w:bookmarkStart w:id="1158" w:name="_Toc130820825"/>
      <w:r w:rsidRPr="002857AD">
        <w:t>6.1.6.2.</w:t>
      </w:r>
      <w:r>
        <w:rPr>
          <w:lang w:eastAsia="zh-CN"/>
        </w:rPr>
        <w:t>71</w:t>
      </w:r>
      <w:r w:rsidRPr="002857AD">
        <w:tab/>
        <w:t xml:space="preserve">Type: </w:t>
      </w:r>
      <w:r>
        <w:rPr>
          <w:rFonts w:hint="eastAsia"/>
          <w:lang w:eastAsia="zh-CN"/>
        </w:rPr>
        <w:t>Suci</w:t>
      </w:r>
      <w:r w:rsidRPr="002857AD">
        <w:t>Info</w:t>
      </w:r>
      <w:bookmarkEnd w:id="1154"/>
      <w:bookmarkEnd w:id="1155"/>
      <w:bookmarkEnd w:id="1156"/>
      <w:bookmarkEnd w:id="1158"/>
    </w:p>
    <w:p w14:paraId="2CC5DA45" w14:textId="589B70F8" w:rsidR="005D1717" w:rsidRPr="002857AD" w:rsidRDefault="005D1717" w:rsidP="005D1717">
      <w:pPr>
        <w:pStyle w:val="TH"/>
        <w:outlineLvl w:val="0"/>
      </w:pPr>
      <w:r w:rsidRPr="002857AD">
        <w:rPr>
          <w:noProof/>
        </w:rPr>
        <w:t>Table </w:t>
      </w:r>
      <w:r w:rsidRPr="002857AD">
        <w:t>6.1.6.2.</w:t>
      </w:r>
      <w:r>
        <w:rPr>
          <w:lang w:eastAsia="zh-CN"/>
        </w:rPr>
        <w:t>71</w:t>
      </w:r>
      <w:r w:rsidRPr="002857AD">
        <w:t xml:space="preserve">-1: </w:t>
      </w:r>
      <w:r w:rsidRPr="002857AD">
        <w:rPr>
          <w:noProof/>
        </w:rPr>
        <w:t xml:space="preserve">Definition of type </w:t>
      </w:r>
      <w:r>
        <w:rPr>
          <w:rFonts w:hint="eastAsia"/>
          <w:noProof/>
          <w:lang w:eastAsia="zh-CN"/>
        </w:rPr>
        <w:t>Suci</w:t>
      </w:r>
      <w:r w:rsidRPr="002857AD">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9" w:name="_Toc130820826"/>
      <w:r w:rsidRPr="00690A26">
        <w:lastRenderedPageBreak/>
        <w:t>6.1.6.2.</w:t>
      </w:r>
      <w:r>
        <w:t>72</w:t>
      </w:r>
      <w:r w:rsidRPr="00690A26">
        <w:tab/>
        <w:t xml:space="preserve">Type: </w:t>
      </w:r>
      <w:r>
        <w:t>Sepp</w:t>
      </w:r>
      <w:r w:rsidRPr="00690A26">
        <w:t>Info</w:t>
      </w:r>
      <w:bookmarkEnd w:id="1159"/>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60" w:name="_Toc130820827"/>
      <w:r w:rsidRPr="00690A26">
        <w:t>6.1.6.2.</w:t>
      </w:r>
      <w:r>
        <w:t>73</w:t>
      </w:r>
      <w:r w:rsidRPr="00690A26">
        <w:tab/>
        <w:t>Type: A</w:t>
      </w:r>
      <w:r>
        <w:t>anf</w:t>
      </w:r>
      <w:r w:rsidRPr="00690A26">
        <w:t>Info</w:t>
      </w:r>
      <w:bookmarkEnd w:id="1160"/>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61" w:name="_Toc66101272"/>
      <w:bookmarkStart w:id="1162" w:name="_Toc66101338"/>
      <w:bookmarkStart w:id="1163" w:name="_Toc13082082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61"/>
      <w:bookmarkEnd w:id="1163"/>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4" w:name="_Toc58585544"/>
      <w:bookmarkStart w:id="1165" w:name="_Toc130820829"/>
      <w:bookmarkEnd w:id="1162"/>
      <w:r w:rsidRPr="00690A26">
        <w:lastRenderedPageBreak/>
        <w:t>6.1.6.2.</w:t>
      </w:r>
      <w:r>
        <w:t>75</w:t>
      </w:r>
      <w:r w:rsidRPr="00690A26">
        <w:tab/>
        <w:t xml:space="preserve">Type: </w:t>
      </w:r>
      <w:r>
        <w:t>Mfaf</w:t>
      </w:r>
      <w:r w:rsidRPr="00690A26">
        <w:t>Info</w:t>
      </w:r>
      <w:bookmarkEnd w:id="1164"/>
      <w:bookmarkEnd w:id="1165"/>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6" w:name="_Toc130820830"/>
      <w:r w:rsidRPr="00690A26">
        <w:t>6.1.6.2.</w:t>
      </w:r>
      <w:r>
        <w:t>76</w:t>
      </w:r>
      <w:r w:rsidRPr="00690A26">
        <w:tab/>
        <w:t xml:space="preserve">Type: </w:t>
      </w:r>
      <w:r>
        <w:t>NwdafCapability</w:t>
      </w:r>
      <w:bookmarkEnd w:id="1166"/>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7" w:name="_Toc130820831"/>
      <w:r w:rsidRPr="00690A26">
        <w:t>6.1.6.2.</w:t>
      </w:r>
      <w:r>
        <w:t>77</w:t>
      </w:r>
      <w:r w:rsidRPr="00690A26">
        <w:tab/>
        <w:t xml:space="preserve">Type: </w:t>
      </w:r>
      <w:r>
        <w:t>Easdf</w:t>
      </w:r>
      <w:r w:rsidRPr="00690A26">
        <w:t>Info</w:t>
      </w:r>
      <w:bookmarkEnd w:id="1167"/>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8" w:name="_Toc130820832"/>
      <w:r w:rsidRPr="00690A26">
        <w:lastRenderedPageBreak/>
        <w:t>6.1.6.2.</w:t>
      </w:r>
      <w:r>
        <w:t>78</w:t>
      </w:r>
      <w:r w:rsidRPr="00690A26">
        <w:tab/>
        <w:t>Type: Snssai</w:t>
      </w:r>
      <w:r>
        <w:t>Easdf</w:t>
      </w:r>
      <w:r w:rsidRPr="00690A26">
        <w:t>InfoItem</w:t>
      </w:r>
      <w:bookmarkEnd w:id="1168"/>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9" w:name="_Toc130820833"/>
      <w:r w:rsidRPr="00690A26">
        <w:t>6.1.6.2.</w:t>
      </w:r>
      <w:r>
        <w:t>79</w:t>
      </w:r>
      <w:r w:rsidRPr="00690A26">
        <w:tab/>
        <w:t>Type: Dnn</w:t>
      </w:r>
      <w:r>
        <w:t>Easdf</w:t>
      </w:r>
      <w:r w:rsidRPr="00690A26">
        <w:t>InfoItem</w:t>
      </w:r>
      <w:bookmarkEnd w:id="1169"/>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70" w:name="_Toc130820834"/>
      <w:r w:rsidRPr="00132962">
        <w:t>6.1.6.2.</w:t>
      </w:r>
      <w:r>
        <w:t>80</w:t>
      </w:r>
      <w:r w:rsidRPr="00132962">
        <w:tab/>
        <w:t>Type: DccfInfo</w:t>
      </w:r>
      <w:bookmarkEnd w:id="1170"/>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71" w:name="_Toc130820835"/>
      <w:r>
        <w:lastRenderedPageBreak/>
        <w:t>6.1.6.2.81</w:t>
      </w:r>
      <w:r w:rsidRPr="00690A26">
        <w:tab/>
        <w:t xml:space="preserve">Type: </w:t>
      </w:r>
      <w:r>
        <w:t>Nsacf</w:t>
      </w:r>
      <w:r w:rsidRPr="00690A26">
        <w:t>Info</w:t>
      </w:r>
      <w:bookmarkEnd w:id="1171"/>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2F0B21" w:rsidRDefault="002F0B21" w:rsidP="00820B3D">
            <w:pPr>
              <w:pStyle w:val="TAL"/>
              <w:rPr>
                <w:rFonts w:cs="Arial"/>
                <w:szCs w:val="18"/>
              </w:rPr>
            </w:pPr>
          </w:p>
          <w:p w14:paraId="61949A1C" w14:textId="3A570F2B" w:rsidR="002F0B21" w:rsidRDefault="002F0B21" w:rsidP="00820B3D">
            <w:pPr>
              <w:pStyle w:val="TAL"/>
              <w:rPr>
                <w:rFonts w:cs="Arial"/>
                <w:szCs w:val="18"/>
              </w:rPr>
            </w:pPr>
            <w:r>
              <w:rPr>
                <w:rFonts w:cs="Arial"/>
                <w:szCs w:val="18"/>
              </w:rPr>
              <w:t>(NOTE 1)</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2F0B21" w:rsidRDefault="002F0B21" w:rsidP="00820B3D">
            <w:pPr>
              <w:pStyle w:val="TAL"/>
              <w:rPr>
                <w:rFonts w:cs="Arial"/>
                <w:szCs w:val="18"/>
              </w:rPr>
            </w:pPr>
          </w:p>
          <w:p w14:paraId="1EFB05DE" w14:textId="0F0A1E13" w:rsidR="002F0B21" w:rsidRDefault="002F0B21" w:rsidP="00820B3D">
            <w:pPr>
              <w:pStyle w:val="TAL"/>
              <w:rPr>
                <w:rFonts w:cs="Arial"/>
                <w:szCs w:val="18"/>
              </w:rPr>
            </w:pPr>
            <w:r>
              <w:rPr>
                <w:rFonts w:cs="Arial"/>
                <w:szCs w:val="18"/>
              </w:rPr>
              <w:t>(NOTE 1)</w:t>
            </w:r>
          </w:p>
        </w:tc>
      </w:tr>
      <w:tr w:rsidR="002F0B2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2F0B21" w:rsidRDefault="002F0B21" w:rsidP="002F0B2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0004F814" w14:textId="35A1DA8E" w:rsidR="002F0B21" w:rsidRPr="00690A26" w:rsidRDefault="002F0B21" w:rsidP="00EB08A5">
            <w:pPr>
              <w:pStyle w:val="TAN"/>
              <w:rPr>
                <w:rFonts w:cs="Arial"/>
                <w:szCs w:val="18"/>
              </w:rPr>
            </w:pPr>
            <w:r w:rsidRPr="00C21E1F">
              <w:t>NOTE</w:t>
            </w:r>
            <w:r>
              <w:t> 2</w:t>
            </w:r>
            <w:r w:rsidRPr="00C21E1F">
              <w:t>:</w:t>
            </w:r>
            <w:r>
              <w:tab/>
            </w:r>
            <w:r w:rsidRPr="00C21E1F">
              <w:t xml:space="preserve">Locality of </w:t>
            </w:r>
            <w:r>
              <w:t>NSACF may</w:t>
            </w:r>
            <w:r w:rsidRPr="00C21E1F">
              <w:t xml:space="preserve"> be </w:t>
            </w:r>
            <w:r>
              <w:t>configured to allow the NSACF consumers to discover and select candidate NSACF based on Locality information, instead of using serving TAIs. See NOTE</w:t>
            </w:r>
            <w:r w:rsidR="00582551">
              <w:t> 25</w:t>
            </w:r>
            <w:r>
              <w:t xml:space="preserve"> of Table</w:t>
            </w:r>
            <w:r w:rsidR="00582551">
              <w:t> </w:t>
            </w:r>
            <w:r w:rsidRPr="003B220F">
              <w:t>6.2.3.2.3.1-1.</w:t>
            </w:r>
          </w:p>
        </w:tc>
      </w:tr>
    </w:tbl>
    <w:p w14:paraId="6CA1D6E1" w14:textId="77777777" w:rsidR="00F04C0A" w:rsidRDefault="00F04C0A" w:rsidP="00F04C0A"/>
    <w:p w14:paraId="58F280DA" w14:textId="45481CC9" w:rsidR="00F04C0A" w:rsidRPr="00F11966" w:rsidRDefault="00F04C0A" w:rsidP="006F4E24">
      <w:pPr>
        <w:pStyle w:val="Heading5"/>
      </w:pPr>
      <w:bookmarkStart w:id="1172" w:name="_Toc130820836"/>
      <w:r>
        <w:t>6.1.6.2.82</w:t>
      </w:r>
      <w:r w:rsidRPr="00690A26">
        <w:tab/>
      </w:r>
      <w:r w:rsidRPr="00F11966">
        <w:t xml:space="preserve">Type: </w:t>
      </w:r>
      <w:r>
        <w:t>Nsacf</w:t>
      </w:r>
      <w:r w:rsidRPr="00F11966">
        <w:rPr>
          <w:rFonts w:hint="eastAsia"/>
        </w:rPr>
        <w:t>Capability</w:t>
      </w:r>
      <w:bookmarkEnd w:id="1172"/>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3" w:name="_Toc74948955"/>
      <w:bookmarkStart w:id="1174" w:name="_Toc130820837"/>
      <w:r w:rsidRPr="00690A26">
        <w:lastRenderedPageBreak/>
        <w:t>6.1.6.2.</w:t>
      </w:r>
      <w:r>
        <w:t>83</w:t>
      </w:r>
      <w:r w:rsidRPr="00690A26">
        <w:tab/>
        <w:t xml:space="preserve">Type: </w:t>
      </w:r>
      <w:r>
        <w:rPr>
          <w:lang w:eastAsia="zh-CN"/>
        </w:rPr>
        <w:t>Dccf</w:t>
      </w:r>
      <w:r>
        <w:rPr>
          <w:rFonts w:hint="eastAsia"/>
          <w:lang w:eastAsia="zh-CN"/>
        </w:rPr>
        <w:t>Cond</w:t>
      </w:r>
      <w:bookmarkEnd w:id="1173"/>
      <w:bookmarkEnd w:id="1174"/>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5" w:name="_Toc74948965"/>
      <w:bookmarkStart w:id="1176" w:name="_Toc130820838"/>
      <w:r w:rsidRPr="00132962">
        <w:t>6.1.6.2.</w:t>
      </w:r>
      <w:r>
        <w:t>84</w:t>
      </w:r>
      <w:r w:rsidRPr="00132962">
        <w:tab/>
        <w:t xml:space="preserve">Type: </w:t>
      </w:r>
      <w:bookmarkEnd w:id="1175"/>
      <w:r>
        <w:rPr>
          <w:lang w:eastAsia="zh-CN"/>
        </w:rPr>
        <w:t>MlAnalyticsInfo</w:t>
      </w:r>
      <w:bookmarkEnd w:id="1176"/>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7" w:name="_Toc74948898"/>
      <w:bookmarkStart w:id="1178" w:name="_Toc130820839"/>
      <w:r w:rsidRPr="00690A26">
        <w:lastRenderedPageBreak/>
        <w:t>6.1.6.2.</w:t>
      </w:r>
      <w:r>
        <w:t>85</w:t>
      </w:r>
      <w:r w:rsidRPr="00690A26">
        <w:tab/>
        <w:t xml:space="preserve">Type: </w:t>
      </w:r>
      <w:r>
        <w:t>MbS</w:t>
      </w:r>
      <w:r w:rsidRPr="00690A26">
        <w:t>mfInfo</w:t>
      </w:r>
      <w:bookmarkEnd w:id="1177"/>
      <w:bookmarkEnd w:id="1178"/>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9" w:name="_Toc130820840"/>
      <w:r w:rsidRPr="00690A26">
        <w:t>6.1.6.2.</w:t>
      </w:r>
      <w:r>
        <w:t>86</w:t>
      </w:r>
      <w:r w:rsidRPr="00690A26">
        <w:tab/>
        <w:t xml:space="preserve">Type: </w:t>
      </w:r>
      <w:r>
        <w:t>TmgiRange</w:t>
      </w:r>
      <w:bookmarkEnd w:id="1179"/>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80" w:name="_Toc130820841"/>
      <w:r w:rsidRPr="00690A26">
        <w:lastRenderedPageBreak/>
        <w:t>6.1.6.2.</w:t>
      </w:r>
      <w:r>
        <w:t>87</w:t>
      </w:r>
      <w:r w:rsidRPr="00690A26">
        <w:tab/>
        <w:t xml:space="preserve">Type: </w:t>
      </w:r>
      <w:r>
        <w:t>MbsSession</w:t>
      </w:r>
      <w:bookmarkEnd w:id="1180"/>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81" w:name="_Toc74948915"/>
      <w:bookmarkStart w:id="1182" w:name="_Toc130820842"/>
      <w:r w:rsidRPr="00690A26">
        <w:t>6.1.6.2.</w:t>
      </w:r>
      <w:r>
        <w:t>88</w:t>
      </w:r>
      <w:r w:rsidRPr="00690A26">
        <w:tab/>
        <w:t>Type: Snssai</w:t>
      </w:r>
      <w:r>
        <w:t>Mb</w:t>
      </w:r>
      <w:r w:rsidRPr="00690A26">
        <w:t>SmfInfoItem</w:t>
      </w:r>
      <w:bookmarkEnd w:id="1181"/>
      <w:bookmarkEnd w:id="1182"/>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3" w:name="_Toc74948916"/>
      <w:bookmarkStart w:id="1184" w:name="_Toc130820843"/>
      <w:r w:rsidRPr="00690A26">
        <w:t>6.1.6.2.</w:t>
      </w:r>
      <w:r>
        <w:t>89</w:t>
      </w:r>
      <w:r w:rsidRPr="00690A26">
        <w:tab/>
        <w:t>Type: Dnn</w:t>
      </w:r>
      <w:r>
        <w:t>Mb</w:t>
      </w:r>
      <w:r w:rsidRPr="00690A26">
        <w:t>SmfInfoItem</w:t>
      </w:r>
      <w:bookmarkEnd w:id="1183"/>
      <w:bookmarkEnd w:id="1184"/>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5" w:name="_Toc130820844"/>
      <w:r w:rsidRPr="00690A26">
        <w:lastRenderedPageBreak/>
        <w:t>6.1.6.2.</w:t>
      </w:r>
      <w:r>
        <w:t>90</w:t>
      </w:r>
      <w:r w:rsidRPr="00690A26">
        <w:tab/>
      </w:r>
      <w:r w:rsidR="00DF05BF">
        <w:t>Void</w:t>
      </w:r>
      <w:bookmarkEnd w:id="1185"/>
    </w:p>
    <w:p w14:paraId="45CCF4E0" w14:textId="1E451C97" w:rsidR="006524F7" w:rsidRPr="00132962" w:rsidRDefault="006524F7" w:rsidP="006F4E24">
      <w:pPr>
        <w:pStyle w:val="Heading5"/>
      </w:pPr>
      <w:bookmarkStart w:id="1186" w:name="_Toc130820845"/>
      <w:r w:rsidRPr="00132962">
        <w:t>6.1.6.2.</w:t>
      </w:r>
      <w:r>
        <w:t>91</w:t>
      </w:r>
      <w:r w:rsidRPr="00132962">
        <w:tab/>
        <w:t xml:space="preserve">Type: </w:t>
      </w:r>
      <w:r>
        <w:t>Tsctsf</w:t>
      </w:r>
      <w:r w:rsidRPr="00132962">
        <w:t>Info</w:t>
      </w:r>
      <w:bookmarkEnd w:id="1186"/>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7" w:name="_Toc130820846"/>
      <w:r w:rsidRPr="00690A26">
        <w:t>6.1.6.2.</w:t>
      </w:r>
      <w:r>
        <w:t>92</w:t>
      </w:r>
      <w:r w:rsidRPr="00690A26">
        <w:tab/>
        <w:t>Type: Snssai</w:t>
      </w:r>
      <w:r>
        <w:t>Tsctsf</w:t>
      </w:r>
      <w:r w:rsidRPr="00690A26">
        <w:t>InfoItem</w:t>
      </w:r>
      <w:bookmarkEnd w:id="1187"/>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8" w:name="_Toc130820847"/>
      <w:r w:rsidRPr="00690A26">
        <w:t>6.1.6.2.</w:t>
      </w:r>
      <w:r>
        <w:t>93</w:t>
      </w:r>
      <w:r w:rsidRPr="00690A26">
        <w:tab/>
        <w:t>Type: Dnn</w:t>
      </w:r>
      <w:r>
        <w:t>Tsctsf</w:t>
      </w:r>
      <w:r w:rsidRPr="00690A26">
        <w:t>InfoItem</w:t>
      </w:r>
      <w:bookmarkEnd w:id="1188"/>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9" w:name="_Toc80997783"/>
      <w:bookmarkStart w:id="1190" w:name="_Toc130820848"/>
      <w:r w:rsidRPr="00690A26">
        <w:lastRenderedPageBreak/>
        <w:t>6.1.6.2.</w:t>
      </w:r>
      <w:r>
        <w:t>94</w:t>
      </w:r>
      <w:r w:rsidRPr="00690A26">
        <w:tab/>
        <w:t xml:space="preserve">Type: </w:t>
      </w:r>
      <w:r>
        <w:t>Mb</w:t>
      </w:r>
      <w:r w:rsidRPr="00690A26">
        <w:t>UpfInfo</w:t>
      </w:r>
      <w:bookmarkEnd w:id="1189"/>
      <w:bookmarkEnd w:id="1190"/>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91" w:name="_Toc130820849"/>
      <w:r>
        <w:lastRenderedPageBreak/>
        <w:t>6</w:t>
      </w:r>
      <w:r w:rsidRPr="00690A26">
        <w:t>.1.6.2.</w:t>
      </w:r>
      <w:r>
        <w:t>95</w:t>
      </w:r>
      <w:r w:rsidRPr="00690A26">
        <w:tab/>
        <w:t xml:space="preserve">Type: </w:t>
      </w:r>
      <w:r w:rsidR="00A56CAB">
        <w:t>UnTrustAfInfo</w:t>
      </w:r>
      <w:bookmarkEnd w:id="1191"/>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92" w:name="_Toc130820850"/>
      <w:r>
        <w:t>6.1.6.2.96</w:t>
      </w:r>
      <w:r w:rsidRPr="00690A26">
        <w:tab/>
        <w:t xml:space="preserve">Type: </w:t>
      </w:r>
      <w:r>
        <w:rPr>
          <w:lang w:val="en-IN"/>
        </w:rPr>
        <w:t>TrustAfInfo</w:t>
      </w:r>
      <w:bookmarkEnd w:id="1192"/>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3" w:name="_Toc130820851"/>
      <w:r w:rsidRPr="00690A26">
        <w:t>6.1.6.2.</w:t>
      </w:r>
      <w:r>
        <w:t>97</w:t>
      </w:r>
      <w:r w:rsidRPr="00690A26">
        <w:tab/>
        <w:t>Type: SnssaiInfoItem</w:t>
      </w:r>
      <w:bookmarkEnd w:id="1193"/>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4" w:name="_Toc130820852"/>
      <w:r w:rsidRPr="00690A26">
        <w:lastRenderedPageBreak/>
        <w:t>6.1.6.2.</w:t>
      </w:r>
      <w:r>
        <w:t>98</w:t>
      </w:r>
      <w:r w:rsidRPr="00690A26">
        <w:tab/>
        <w:t>Type: DnnInfoItem</w:t>
      </w:r>
      <w:bookmarkEnd w:id="1194"/>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5" w:name="_Toc130820853"/>
      <w:r>
        <w:t>6.1.6.2.99</w:t>
      </w:r>
      <w:r>
        <w:tab/>
        <w:t>Type: CollocatedNfInstance</w:t>
      </w:r>
      <w:bookmarkEnd w:id="1195"/>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6" w:name="_Toc56684991"/>
      <w:bookmarkStart w:id="1197" w:name="_Toc82688342"/>
      <w:bookmarkStart w:id="1198" w:name="_Toc130820854"/>
      <w:r w:rsidRPr="00690A26">
        <w:t>6.1.6.2.</w:t>
      </w:r>
      <w:r>
        <w:t>100</w:t>
      </w:r>
      <w:r w:rsidRPr="00690A26">
        <w:tab/>
        <w:t>Type: ServiceName</w:t>
      </w:r>
      <w:r>
        <w:t>List</w:t>
      </w:r>
      <w:r w:rsidRPr="00690A26">
        <w:t>Cond</w:t>
      </w:r>
      <w:bookmarkEnd w:id="1196"/>
      <w:bookmarkEnd w:id="1197"/>
      <w:bookmarkEnd w:id="1198"/>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9" w:name="_Toc56684995"/>
      <w:bookmarkStart w:id="1200" w:name="_Toc82688346"/>
      <w:bookmarkStart w:id="1201" w:name="_Toc130820855"/>
      <w:r w:rsidRPr="00690A26">
        <w:t>6.1.6.2.</w:t>
      </w:r>
      <w:r>
        <w:t>101</w:t>
      </w:r>
      <w:r w:rsidRPr="00690A26">
        <w:tab/>
        <w:t>Type: NfGroup</w:t>
      </w:r>
      <w:r>
        <w:t>List</w:t>
      </w:r>
      <w:r w:rsidRPr="00690A26">
        <w:t>Cond</w:t>
      </w:r>
      <w:bookmarkEnd w:id="1199"/>
      <w:bookmarkEnd w:id="1200"/>
      <w:bookmarkEnd w:id="1201"/>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02" w:name="_Toc130820856"/>
      <w:r>
        <w:lastRenderedPageBreak/>
        <w:t>6</w:t>
      </w:r>
      <w:r w:rsidRPr="00690A26">
        <w:t>.1.6.2.</w:t>
      </w:r>
      <w:r>
        <w:t>102</w:t>
      </w:r>
      <w:r w:rsidRPr="00690A26">
        <w:tab/>
        <w:t xml:space="preserve">Type: </w:t>
      </w:r>
      <w:r w:rsidRPr="00690A26">
        <w:rPr>
          <w:rFonts w:hint="eastAsia"/>
        </w:rPr>
        <w:t>Plmn</w:t>
      </w:r>
      <w:r>
        <w:t>Oauth2</w:t>
      </w:r>
      <w:bookmarkEnd w:id="1202"/>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3" w:name="_Toc88826608"/>
      <w:bookmarkStart w:id="1204" w:name="_Toc130820857"/>
      <w:r w:rsidRPr="00690A26">
        <w:t>6.1.6.2.</w:t>
      </w:r>
      <w:r>
        <w:t>103</w:t>
      </w:r>
      <w:r w:rsidRPr="00690A26">
        <w:tab/>
        <w:t xml:space="preserve">Type: </w:t>
      </w:r>
      <w:r>
        <w:rPr>
          <w:rFonts w:hint="eastAsia"/>
          <w:lang w:eastAsia="zh-CN"/>
        </w:rPr>
        <w:t>V2x</w:t>
      </w:r>
      <w:r>
        <w:t>Capability</w:t>
      </w:r>
      <w:bookmarkEnd w:id="1203"/>
      <w:bookmarkEnd w:id="1204"/>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5" w:name="_Toc90630051"/>
      <w:bookmarkStart w:id="1206" w:name="_Toc130820858"/>
      <w:r w:rsidRPr="00690A26">
        <w:t>6.1.6.2.</w:t>
      </w:r>
      <w:r>
        <w:t>104</w:t>
      </w:r>
      <w:r w:rsidRPr="00690A26">
        <w:tab/>
        <w:t xml:space="preserve">Type: </w:t>
      </w:r>
      <w:r>
        <w:rPr>
          <w:rFonts w:hint="eastAsia"/>
          <w:lang w:eastAsia="zh-CN"/>
        </w:rPr>
        <w:t>Nssaaf</w:t>
      </w:r>
      <w:r w:rsidRPr="00690A26">
        <w:t>Info</w:t>
      </w:r>
      <w:bookmarkEnd w:id="1205"/>
      <w:bookmarkEnd w:id="1206"/>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7" w:name="_Toc130820859"/>
      <w:r w:rsidRPr="00690A26">
        <w:lastRenderedPageBreak/>
        <w:t>6.1.6.2.</w:t>
      </w:r>
      <w:r>
        <w:t>105</w:t>
      </w:r>
      <w:r w:rsidRPr="00690A26">
        <w:tab/>
        <w:t xml:space="preserve">Type: </w:t>
      </w:r>
      <w:r>
        <w:rPr>
          <w:rFonts w:hint="eastAsia"/>
          <w:lang w:eastAsia="zh-CN"/>
        </w:rPr>
        <w:t>ProSe</w:t>
      </w:r>
      <w:r>
        <w:t>Capability</w:t>
      </w:r>
      <w:bookmarkEnd w:id="1207"/>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8" w:name="_Toc130820860"/>
      <w:r w:rsidRPr="00690A26">
        <w:t>6.1.6.2.</w:t>
      </w:r>
      <w:r>
        <w:t>106</w:t>
      </w:r>
      <w:r w:rsidRPr="00690A26">
        <w:tab/>
        <w:t>Type: S</w:t>
      </w:r>
      <w:r>
        <w:t>haredDataId</w:t>
      </w:r>
      <w:r w:rsidRPr="00690A26">
        <w:t>Range</w:t>
      </w:r>
      <w:bookmarkEnd w:id="1208"/>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9" w:name="_Toc88826633"/>
      <w:bookmarkStart w:id="1210" w:name="_Toc130820861"/>
      <w:r w:rsidRPr="00690A26">
        <w:t>6.1.6.2.</w:t>
      </w:r>
      <w:r>
        <w:t>107</w:t>
      </w:r>
      <w:r w:rsidRPr="00690A26">
        <w:tab/>
        <w:t xml:space="preserve">Type: </w:t>
      </w:r>
      <w:bookmarkEnd w:id="1209"/>
      <w:r>
        <w:t>SubscriptionContext</w:t>
      </w:r>
      <w:bookmarkEnd w:id="1210"/>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11" w:name="_Toc130820862"/>
      <w:r w:rsidRPr="00690A26">
        <w:t>6.1.6.2.</w:t>
      </w:r>
      <w:r>
        <w:t>108</w:t>
      </w:r>
      <w:r w:rsidRPr="00690A26">
        <w:tab/>
        <w:t xml:space="preserve">Type: </w:t>
      </w:r>
      <w:r>
        <w:t>Iwmsc</w:t>
      </w:r>
      <w:r w:rsidRPr="00690A26">
        <w:t>Info</w:t>
      </w:r>
      <w:bookmarkEnd w:id="1211"/>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12" w:name="_Toc130820863"/>
      <w:r w:rsidRPr="00690A26">
        <w:t>6.1.6.2.</w:t>
      </w:r>
      <w:r>
        <w:t>109</w:t>
      </w:r>
      <w:r w:rsidRPr="00690A26">
        <w:tab/>
        <w:t xml:space="preserve">Type: </w:t>
      </w:r>
      <w:r>
        <w:t>Mnpf</w:t>
      </w:r>
      <w:r w:rsidRPr="00690A26">
        <w:t>Info</w:t>
      </w:r>
      <w:bookmarkEnd w:id="1212"/>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3" w:name="_Toc81227749"/>
      <w:bookmarkStart w:id="1214" w:name="_Toc104238495"/>
      <w:bookmarkStart w:id="1215" w:name="_Toc104238952"/>
      <w:bookmarkStart w:id="1216" w:name="_Toc104388762"/>
      <w:bookmarkStart w:id="1217" w:name="_Toc104411798"/>
      <w:bookmarkStart w:id="1218" w:name="_Toc130820864"/>
      <w:r>
        <w:t>6.1.6.2.110</w:t>
      </w:r>
      <w:r>
        <w:tab/>
        <w:t>Type: DefSubServiceInfo</w:t>
      </w:r>
      <w:bookmarkEnd w:id="1218"/>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3"/>
      <w:bookmarkEnd w:id="1214"/>
      <w:bookmarkEnd w:id="1215"/>
      <w:bookmarkEnd w:id="1216"/>
      <w:bookmarkEnd w:id="1217"/>
    </w:tbl>
    <w:p w14:paraId="2E119E78" w14:textId="77777777" w:rsidR="00B508C2" w:rsidRPr="003E5EF7" w:rsidRDefault="00B508C2" w:rsidP="00B508C2"/>
    <w:p w14:paraId="7D680333" w14:textId="199DBA38" w:rsidR="0063445A" w:rsidRPr="00690A26" w:rsidRDefault="0063445A" w:rsidP="0063445A">
      <w:pPr>
        <w:pStyle w:val="Heading5"/>
      </w:pPr>
      <w:bookmarkStart w:id="1219" w:name="_Toc130820865"/>
      <w:r w:rsidRPr="00690A26">
        <w:lastRenderedPageBreak/>
        <w:t>6.</w:t>
      </w:r>
      <w:r>
        <w:t>1</w:t>
      </w:r>
      <w:r w:rsidRPr="00690A26">
        <w:t>.6.2.</w:t>
      </w:r>
      <w:r>
        <w:t>111</w:t>
      </w:r>
      <w:r w:rsidRPr="00690A26">
        <w:tab/>
        <w:t xml:space="preserve">Type: </w:t>
      </w:r>
      <w:r>
        <w:t>LocalityDescriptionItem</w:t>
      </w:r>
      <w:bookmarkEnd w:id="1219"/>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20" w:name="_Toc130820866"/>
      <w:r w:rsidRPr="00690A26">
        <w:t>6.</w:t>
      </w:r>
      <w:r>
        <w:t>1</w:t>
      </w:r>
      <w:r w:rsidRPr="00690A26">
        <w:t>.6.2.</w:t>
      </w:r>
      <w:r>
        <w:t>112</w:t>
      </w:r>
      <w:r w:rsidRPr="00690A26">
        <w:tab/>
        <w:t xml:space="preserve">Type: </w:t>
      </w:r>
      <w:r>
        <w:t>LocalityDescription</w:t>
      </w:r>
      <w:bookmarkEnd w:id="1220"/>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21"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21"/>
    </w:tbl>
    <w:p w14:paraId="1FD6259E" w14:textId="77777777" w:rsidR="0063445A" w:rsidRDefault="0063445A" w:rsidP="0063445A"/>
    <w:p w14:paraId="6A88338B" w14:textId="0A118E5F" w:rsidR="008D71E2" w:rsidRPr="00690A26" w:rsidRDefault="008D71E2" w:rsidP="008D71E2">
      <w:pPr>
        <w:pStyle w:val="Heading5"/>
      </w:pPr>
      <w:bookmarkStart w:id="1222" w:name="_Toc114770350"/>
      <w:bookmarkStart w:id="1223" w:name="_Toc114770429"/>
      <w:bookmarkStart w:id="1224" w:name="_Toc130820867"/>
      <w:r w:rsidRPr="00690A26">
        <w:t>6.1.6.2.</w:t>
      </w:r>
      <w:r>
        <w:t>113</w:t>
      </w:r>
      <w:r w:rsidRPr="00690A26">
        <w:tab/>
        <w:t xml:space="preserve">Type: </w:t>
      </w:r>
      <w:bookmarkEnd w:id="1222"/>
      <w:r>
        <w:t>SmsfInfo</w:t>
      </w:r>
      <w:bookmarkEnd w:id="1224"/>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23"/>
    </w:tbl>
    <w:p w14:paraId="6E9F9F40" w14:textId="77777777" w:rsidR="008D71E2" w:rsidRDefault="008D71E2" w:rsidP="008D71E2"/>
    <w:p w14:paraId="7599DE93" w14:textId="73586F20" w:rsidR="00A16735" w:rsidRPr="00690A26" w:rsidRDefault="00A16735" w:rsidP="006F4E24">
      <w:pPr>
        <w:pStyle w:val="Heading4"/>
        <w:rPr>
          <w:lang w:val="en-US"/>
        </w:rPr>
      </w:pPr>
      <w:bookmarkStart w:id="1225" w:name="_Toc130820868"/>
      <w:r w:rsidRPr="00690A26">
        <w:rPr>
          <w:lang w:val="en-US"/>
        </w:rPr>
        <w:t>6.1.6.3</w:t>
      </w:r>
      <w:r w:rsidRPr="00690A26">
        <w:rPr>
          <w:lang w:val="en-US"/>
        </w:rPr>
        <w:tab/>
        <w:t>Simple data types and enumerations</w:t>
      </w:r>
      <w:bookmarkEnd w:id="1104"/>
      <w:bookmarkEnd w:id="1127"/>
      <w:bookmarkEnd w:id="1148"/>
      <w:bookmarkEnd w:id="1149"/>
      <w:bookmarkEnd w:id="1157"/>
      <w:bookmarkEnd w:id="1225"/>
    </w:p>
    <w:p w14:paraId="2AFCAC2F" w14:textId="77777777" w:rsidR="00A16735" w:rsidRPr="00690A26" w:rsidRDefault="00A16735" w:rsidP="006F4E24">
      <w:pPr>
        <w:pStyle w:val="Heading5"/>
      </w:pPr>
      <w:bookmarkStart w:id="1226" w:name="_Toc24937712"/>
      <w:bookmarkStart w:id="1227" w:name="_Toc33962531"/>
      <w:bookmarkStart w:id="1228" w:name="_Toc42883298"/>
      <w:bookmarkStart w:id="1229" w:name="_Toc49733166"/>
      <w:bookmarkStart w:id="1230" w:name="_Toc56690793"/>
      <w:bookmarkStart w:id="1231" w:name="_Toc130820869"/>
      <w:r w:rsidRPr="00690A26">
        <w:t>6.1.6.3.1</w:t>
      </w:r>
      <w:r w:rsidRPr="00690A26">
        <w:tab/>
        <w:t>Introduction</w:t>
      </w:r>
      <w:bookmarkEnd w:id="1226"/>
      <w:bookmarkEnd w:id="1227"/>
      <w:bookmarkEnd w:id="1228"/>
      <w:bookmarkEnd w:id="1229"/>
      <w:bookmarkEnd w:id="1230"/>
      <w:bookmarkEnd w:id="1231"/>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32" w:name="_Toc24937713"/>
      <w:bookmarkStart w:id="1233" w:name="_Toc33962532"/>
      <w:bookmarkStart w:id="1234" w:name="_Toc42883299"/>
      <w:bookmarkStart w:id="1235" w:name="_Toc49733167"/>
      <w:bookmarkStart w:id="1236" w:name="_Toc56690794"/>
      <w:bookmarkStart w:id="1237" w:name="_Toc130820870"/>
      <w:r w:rsidRPr="00690A26">
        <w:lastRenderedPageBreak/>
        <w:t>6.1.6.3.2</w:t>
      </w:r>
      <w:r w:rsidRPr="00690A26">
        <w:tab/>
        <w:t>Simple data types</w:t>
      </w:r>
      <w:bookmarkEnd w:id="1232"/>
      <w:bookmarkEnd w:id="1233"/>
      <w:bookmarkEnd w:id="1234"/>
      <w:bookmarkEnd w:id="1235"/>
      <w:bookmarkEnd w:id="1236"/>
      <w:bookmarkEnd w:id="1237"/>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38" w:name="_Toc24937714"/>
      <w:bookmarkStart w:id="1239" w:name="_Toc33962533"/>
      <w:bookmarkStart w:id="1240" w:name="_Toc42883300"/>
      <w:bookmarkStart w:id="1241" w:name="_Toc49733168"/>
      <w:bookmarkStart w:id="1242" w:name="_Toc56690795"/>
      <w:bookmarkStart w:id="1243" w:name="_Toc130820871"/>
      <w:r w:rsidRPr="00690A26">
        <w:t>6.1.6.3.3</w:t>
      </w:r>
      <w:r w:rsidRPr="00690A26">
        <w:tab/>
        <w:t>Enumeration: NFType</w:t>
      </w:r>
      <w:bookmarkEnd w:id="1238"/>
      <w:bookmarkEnd w:id="1239"/>
      <w:bookmarkEnd w:id="1240"/>
      <w:bookmarkEnd w:id="1241"/>
      <w:bookmarkEnd w:id="1242"/>
      <w:bookmarkEnd w:id="1243"/>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44" w:name="_Toc24937715"/>
      <w:bookmarkStart w:id="1245" w:name="_Toc33962534"/>
      <w:bookmarkStart w:id="1246" w:name="_Toc42883301"/>
      <w:bookmarkStart w:id="1247" w:name="_Toc49733169"/>
      <w:bookmarkStart w:id="1248" w:name="_Toc56690796"/>
      <w:bookmarkStart w:id="1249" w:name="_Toc130820872"/>
      <w:r w:rsidRPr="00690A26">
        <w:lastRenderedPageBreak/>
        <w:t>6.1.6.3.4</w:t>
      </w:r>
      <w:r w:rsidRPr="00690A26">
        <w:tab/>
        <w:t>Enumeration: NotificationType</w:t>
      </w:r>
      <w:bookmarkEnd w:id="1244"/>
      <w:bookmarkEnd w:id="1245"/>
      <w:bookmarkEnd w:id="1246"/>
      <w:bookmarkEnd w:id="1247"/>
      <w:bookmarkEnd w:id="1248"/>
      <w:bookmarkEnd w:id="1249"/>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50" w:name="_Toc24937716"/>
      <w:bookmarkStart w:id="1251" w:name="_Toc33962535"/>
      <w:bookmarkStart w:id="1252" w:name="_Toc42883302"/>
      <w:bookmarkStart w:id="1253" w:name="_Toc49733170"/>
      <w:bookmarkStart w:id="1254" w:name="_Toc56690797"/>
      <w:bookmarkStart w:id="1255" w:name="_Toc130820873"/>
      <w:r w:rsidRPr="00690A26">
        <w:t>6.1.6.3.5</w:t>
      </w:r>
      <w:r w:rsidRPr="00690A26">
        <w:tab/>
        <w:t>Enumeration: TransportProtocol</w:t>
      </w:r>
      <w:bookmarkEnd w:id="1250"/>
      <w:bookmarkEnd w:id="1251"/>
      <w:bookmarkEnd w:id="1252"/>
      <w:bookmarkEnd w:id="1253"/>
      <w:bookmarkEnd w:id="1254"/>
      <w:bookmarkEnd w:id="1255"/>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56" w:name="_Toc24937717"/>
      <w:bookmarkStart w:id="1257" w:name="_Toc33962536"/>
      <w:bookmarkStart w:id="1258" w:name="_Toc42883303"/>
      <w:bookmarkStart w:id="1259" w:name="_Toc49733171"/>
      <w:bookmarkStart w:id="1260" w:name="_Toc56690798"/>
      <w:bookmarkStart w:id="1261" w:name="_Toc130820874"/>
      <w:r w:rsidRPr="00690A26">
        <w:lastRenderedPageBreak/>
        <w:t>6.1.6.3.6</w:t>
      </w:r>
      <w:r w:rsidRPr="00690A26">
        <w:tab/>
        <w:t>Enumeration: NotificationEventType</w:t>
      </w:r>
      <w:bookmarkEnd w:id="1256"/>
      <w:bookmarkEnd w:id="1257"/>
      <w:bookmarkEnd w:id="1258"/>
      <w:bookmarkEnd w:id="1259"/>
      <w:bookmarkEnd w:id="1260"/>
      <w:bookmarkEnd w:id="1261"/>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62" w:name="_Toc24937718"/>
      <w:bookmarkStart w:id="1263" w:name="_Toc33962537"/>
      <w:bookmarkStart w:id="1264" w:name="_Toc42883304"/>
      <w:bookmarkStart w:id="1265" w:name="_Toc49733172"/>
      <w:bookmarkStart w:id="1266" w:name="_Toc56690799"/>
      <w:bookmarkStart w:id="1267" w:name="_Toc130820875"/>
      <w:r w:rsidRPr="00690A26">
        <w:t>6.1.6.3.7</w:t>
      </w:r>
      <w:r w:rsidRPr="00690A26">
        <w:tab/>
        <w:t>Enumeration: NFStatus</w:t>
      </w:r>
      <w:bookmarkEnd w:id="1262"/>
      <w:bookmarkEnd w:id="1263"/>
      <w:bookmarkEnd w:id="1264"/>
      <w:bookmarkEnd w:id="1265"/>
      <w:bookmarkEnd w:id="1266"/>
      <w:bookmarkEnd w:id="1267"/>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68" w:name="_Toc24937719"/>
      <w:bookmarkStart w:id="1269" w:name="_Toc33962538"/>
      <w:bookmarkStart w:id="1270" w:name="_Toc42883305"/>
      <w:bookmarkStart w:id="1271" w:name="_Toc49733173"/>
      <w:bookmarkStart w:id="1272" w:name="_Toc56690800"/>
      <w:bookmarkStart w:id="1273" w:name="_Toc130820876"/>
      <w:r w:rsidRPr="00690A26">
        <w:t>6.1.6.3.8</w:t>
      </w:r>
      <w:r w:rsidRPr="00690A26">
        <w:tab/>
        <w:t>Enumeration: DataSetId</w:t>
      </w:r>
      <w:bookmarkEnd w:id="1268"/>
      <w:bookmarkEnd w:id="1269"/>
      <w:bookmarkEnd w:id="1270"/>
      <w:bookmarkEnd w:id="1271"/>
      <w:bookmarkEnd w:id="1272"/>
      <w:bookmarkEnd w:id="1273"/>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51013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51013D" w:rsidRDefault="0051013D" w:rsidP="00523945">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74" w:name="_Toc24937720"/>
      <w:bookmarkStart w:id="1275" w:name="_Toc33962539"/>
      <w:bookmarkStart w:id="1276" w:name="_Toc42883306"/>
      <w:bookmarkStart w:id="1277" w:name="_Toc49733174"/>
      <w:bookmarkStart w:id="1278" w:name="_Toc56690801"/>
      <w:bookmarkStart w:id="1279" w:name="_Toc130820877"/>
      <w:r w:rsidRPr="00690A26">
        <w:lastRenderedPageBreak/>
        <w:t>6.1.6.3.9</w:t>
      </w:r>
      <w:r w:rsidRPr="00690A26">
        <w:tab/>
        <w:t>Enumeration: UPInterfaceType</w:t>
      </w:r>
      <w:bookmarkEnd w:id="1274"/>
      <w:bookmarkEnd w:id="1275"/>
      <w:bookmarkEnd w:id="1276"/>
      <w:bookmarkEnd w:id="1277"/>
      <w:bookmarkEnd w:id="1278"/>
      <w:bookmarkEnd w:id="1279"/>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80" w:name="_Toc24937721"/>
      <w:bookmarkStart w:id="1281" w:name="_Toc33962540"/>
      <w:bookmarkStart w:id="1282" w:name="_Toc42883307"/>
      <w:bookmarkStart w:id="1283" w:name="_Toc49733175"/>
      <w:bookmarkStart w:id="1284" w:name="_Toc56690802"/>
      <w:bookmarkStart w:id="1285" w:name="_Toc130820878"/>
      <w:r w:rsidRPr="00690A26">
        <w:t>6.1.6.3.10</w:t>
      </w:r>
      <w:r w:rsidRPr="00690A26">
        <w:tab/>
        <w:t>Relation Types</w:t>
      </w:r>
      <w:bookmarkEnd w:id="1280"/>
      <w:bookmarkEnd w:id="1281"/>
      <w:bookmarkEnd w:id="1282"/>
      <w:bookmarkEnd w:id="1283"/>
      <w:bookmarkEnd w:id="1284"/>
      <w:bookmarkEnd w:id="1285"/>
    </w:p>
    <w:p w14:paraId="0894B43F" w14:textId="77777777" w:rsidR="00A16735" w:rsidRPr="00690A26" w:rsidRDefault="00A16735" w:rsidP="00545906">
      <w:pPr>
        <w:pStyle w:val="H6"/>
      </w:pPr>
      <w:bookmarkStart w:id="1286" w:name="_Toc24937722"/>
      <w:bookmarkStart w:id="1287" w:name="_Toc33962541"/>
      <w:bookmarkStart w:id="1288" w:name="_Toc42883308"/>
      <w:bookmarkStart w:id="1289" w:name="_Toc49733176"/>
      <w:bookmarkStart w:id="1290" w:name="_Toc56690803"/>
      <w:r w:rsidRPr="00690A26">
        <w:t>6.1.6.3.10.1</w:t>
      </w:r>
      <w:r w:rsidRPr="00690A26">
        <w:tab/>
        <w:t>General</w:t>
      </w:r>
      <w:bookmarkEnd w:id="1286"/>
      <w:bookmarkEnd w:id="1287"/>
      <w:bookmarkEnd w:id="1288"/>
      <w:bookmarkEnd w:id="1289"/>
      <w:bookmarkEnd w:id="1290"/>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91" w:name="_Toc24937723"/>
      <w:bookmarkStart w:id="1292" w:name="_Toc33962542"/>
      <w:bookmarkStart w:id="1293" w:name="_Toc42883309"/>
      <w:bookmarkStart w:id="1294" w:name="_Toc49733177"/>
      <w:bookmarkStart w:id="1295" w:name="_Toc56690804"/>
      <w:bookmarkStart w:id="1296" w:name="_Toc130820879"/>
      <w:r w:rsidRPr="00690A26">
        <w:lastRenderedPageBreak/>
        <w:t>6.1.6.3.11</w:t>
      </w:r>
      <w:r w:rsidRPr="00690A26">
        <w:tab/>
        <w:t>Enumeration: ServiceName</w:t>
      </w:r>
      <w:bookmarkEnd w:id="1291"/>
      <w:bookmarkEnd w:id="1292"/>
      <w:bookmarkEnd w:id="1293"/>
      <w:bookmarkEnd w:id="1294"/>
      <w:bookmarkEnd w:id="1295"/>
      <w:bookmarkEnd w:id="1296"/>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00FE19FA" w:rsidR="005C2777" w:rsidRDefault="005C2777" w:rsidP="005C2777">
            <w:pPr>
              <w:pStyle w:val="TAL"/>
            </w:pPr>
            <w:r>
              <w:t>"nnef-</w:t>
            </w:r>
            <w:r w:rsidRPr="00BF57A7">
              <w:t>eas-deployment</w:t>
            </w:r>
            <w:r w:rsidRPr="006A7DFC">
              <w:t>-info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5C2777"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5C2777" w:rsidRDefault="005C2777" w:rsidP="005C2777">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5C2777" w:rsidRDefault="005C2777" w:rsidP="005C2777">
            <w:pPr>
              <w:pStyle w:val="TAL"/>
            </w:pPr>
            <w:r w:rsidRPr="0027194A">
              <w:t>Nnef_ParameterProvision Service offered by the NEF</w:t>
            </w:r>
          </w:p>
        </w:tc>
      </w:tr>
      <w:tr w:rsidR="005C2777"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5C2777" w:rsidRDefault="005C2777" w:rsidP="005C2777">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5C2777" w:rsidRDefault="005C2777" w:rsidP="005C2777">
            <w:pPr>
              <w:pStyle w:val="TAL"/>
            </w:pPr>
            <w:r w:rsidRPr="0027194A">
              <w:t>Nnef_Trigger Service offered by the NEF</w:t>
            </w:r>
          </w:p>
        </w:tc>
      </w:tr>
      <w:tr w:rsidR="005C2777"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5C2777" w:rsidRDefault="005C2777" w:rsidP="005C2777">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5C2777" w:rsidRDefault="005C2777" w:rsidP="005C2777">
            <w:pPr>
              <w:pStyle w:val="TAL"/>
            </w:pPr>
            <w:r w:rsidRPr="0027194A">
              <w:t>Nnef_BDTPNegotiation Service offered by the NEF</w:t>
            </w:r>
          </w:p>
        </w:tc>
      </w:tr>
      <w:tr w:rsidR="005C2777"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5C2777" w:rsidRDefault="005C2777" w:rsidP="005C2777">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5C2777" w:rsidRDefault="005C2777" w:rsidP="005C2777">
            <w:pPr>
              <w:pStyle w:val="TAL"/>
            </w:pPr>
            <w:r w:rsidRPr="0027194A">
              <w:t>Nnef_TrafficInfluence Service offered by the NEF</w:t>
            </w:r>
          </w:p>
        </w:tc>
      </w:tr>
      <w:tr w:rsidR="005C2777"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5C2777" w:rsidRDefault="005C2777" w:rsidP="005C2777">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5C2777" w:rsidRDefault="005C2777" w:rsidP="005C2777">
            <w:pPr>
              <w:pStyle w:val="TAL"/>
            </w:pPr>
            <w:r w:rsidRPr="0027194A">
              <w:t>Nnef_ChargeableParty Service offered by the NEF</w:t>
            </w:r>
          </w:p>
        </w:tc>
      </w:tr>
      <w:tr w:rsidR="005C2777"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5C2777" w:rsidRDefault="005C2777" w:rsidP="005C2777">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5C2777" w:rsidRDefault="005C2777" w:rsidP="005C2777">
            <w:pPr>
              <w:pStyle w:val="TAL"/>
            </w:pPr>
            <w:r w:rsidRPr="0027194A">
              <w:t>Nnef_AFsessionWithQoS Service offered by the NEF</w:t>
            </w:r>
          </w:p>
        </w:tc>
      </w:tr>
      <w:tr w:rsidR="005C2777"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5C2777" w:rsidRDefault="005C2777" w:rsidP="005C2777">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5C2777" w:rsidRDefault="005C2777" w:rsidP="005C2777">
            <w:pPr>
              <w:pStyle w:val="TAL"/>
            </w:pPr>
            <w:r w:rsidRPr="0027194A">
              <w:t>Nnef_MSISDN-less_MO_SMS Service offered by the NEF</w:t>
            </w:r>
          </w:p>
        </w:tc>
      </w:tr>
      <w:tr w:rsidR="005C2777"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5C2777" w:rsidRDefault="005C2777" w:rsidP="005C2777">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5C2777" w:rsidRDefault="005C2777" w:rsidP="005C2777">
            <w:pPr>
              <w:pStyle w:val="TAL"/>
            </w:pPr>
            <w:r w:rsidRPr="0027194A">
              <w:t>Nnef_ServiceParameter Service offered by the NEF</w:t>
            </w:r>
          </w:p>
        </w:tc>
      </w:tr>
      <w:tr w:rsidR="005C2777"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5C2777" w:rsidRDefault="005C2777" w:rsidP="005C2777">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5C2777" w:rsidRDefault="005C2777" w:rsidP="005C2777">
            <w:pPr>
              <w:pStyle w:val="TAL"/>
            </w:pPr>
            <w:r w:rsidRPr="0027194A">
              <w:t>Nnef_APISupportCapability Service offered by the NEF</w:t>
            </w:r>
          </w:p>
        </w:tc>
      </w:tr>
      <w:tr w:rsidR="005C2777"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5C2777" w:rsidRDefault="005C2777" w:rsidP="005C2777">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5C2777" w:rsidRDefault="005C2777" w:rsidP="005C2777">
            <w:pPr>
              <w:pStyle w:val="TAL"/>
            </w:pPr>
            <w:r w:rsidRPr="0027194A">
              <w:t>Nnef_NIDDConfiguration Service offered by the NEF</w:t>
            </w:r>
          </w:p>
        </w:tc>
      </w:tr>
      <w:tr w:rsidR="005C2777"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5C2777" w:rsidRDefault="005C2777" w:rsidP="005C2777">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5C2777" w:rsidRDefault="005C2777" w:rsidP="005C2777">
            <w:pPr>
              <w:pStyle w:val="TAL"/>
            </w:pPr>
            <w:r w:rsidRPr="0027194A">
              <w:t>Nnef_NIDD Service offered by the NEF</w:t>
            </w:r>
          </w:p>
        </w:tc>
      </w:tr>
      <w:tr w:rsidR="005C2777"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5C2777" w:rsidRDefault="005C2777" w:rsidP="005C2777">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5C2777" w:rsidRDefault="005C2777" w:rsidP="005C2777">
            <w:pPr>
              <w:pStyle w:val="TAL"/>
            </w:pPr>
            <w:r w:rsidRPr="0027194A">
              <w:t>Nnef_AnalyticsExposure Service offered by the NEF</w:t>
            </w:r>
          </w:p>
        </w:tc>
      </w:tr>
      <w:tr w:rsidR="005C2777"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5C2777" w:rsidRDefault="005C2777" w:rsidP="005C2777">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5C2777" w:rsidRDefault="005C2777" w:rsidP="005C2777">
            <w:pPr>
              <w:pStyle w:val="TAL"/>
            </w:pPr>
            <w:r w:rsidRPr="0027194A">
              <w:t>Nnef_UCMFProvisioning Service offered by the NEF</w:t>
            </w:r>
          </w:p>
        </w:tc>
      </w:tr>
      <w:tr w:rsidR="005C2777"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5C2777" w:rsidRDefault="005C2777" w:rsidP="005C2777">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5C2777" w:rsidRDefault="005C2777" w:rsidP="005C2777">
            <w:pPr>
              <w:pStyle w:val="TAL"/>
            </w:pPr>
            <w:r w:rsidRPr="0027194A">
              <w:t>Nnef_ECRestriction Service offered by the NEF</w:t>
            </w:r>
          </w:p>
        </w:tc>
      </w:tr>
      <w:tr w:rsidR="005C2777"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5C2777" w:rsidRDefault="005C2777" w:rsidP="005C2777">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5C2777" w:rsidRDefault="005C2777" w:rsidP="005C2777">
            <w:pPr>
              <w:pStyle w:val="TAL"/>
            </w:pPr>
            <w:r w:rsidRPr="0027194A">
              <w:t>Nnef_ApplyPolicy Service offered by the NEF</w:t>
            </w:r>
          </w:p>
        </w:tc>
      </w:tr>
      <w:tr w:rsidR="005C2777"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5C2777" w:rsidRDefault="005C2777" w:rsidP="005C2777">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5C2777" w:rsidRDefault="005C2777" w:rsidP="005C2777">
            <w:pPr>
              <w:pStyle w:val="TAL"/>
            </w:pPr>
            <w:r w:rsidRPr="0027194A">
              <w:t>Nnef_Location Service offered by the NEF</w:t>
            </w:r>
          </w:p>
        </w:tc>
      </w:tr>
      <w:tr w:rsidR="005C2777"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5C2777" w:rsidRDefault="005C2777" w:rsidP="005C2777">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5C2777" w:rsidRDefault="005C2777" w:rsidP="005C2777">
            <w:pPr>
              <w:pStyle w:val="TAL"/>
            </w:pPr>
            <w:r w:rsidRPr="0027194A">
              <w:t>Nnef_TimeSynchronization Service offered by the NEF</w:t>
            </w:r>
          </w:p>
        </w:tc>
      </w:tr>
      <w:tr w:rsidR="005C2777"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5C2777" w:rsidRDefault="005C2777" w:rsidP="005C2777">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5C2777" w:rsidRDefault="005C2777" w:rsidP="005C2777">
            <w:pPr>
              <w:pStyle w:val="TAL"/>
            </w:pPr>
            <w:r w:rsidRPr="0027194A">
              <w:t>Nnef_AMInfluence Service offered by the NEF</w:t>
            </w:r>
          </w:p>
        </w:tc>
      </w:tr>
      <w:tr w:rsidR="005C2777"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5C2777" w:rsidRDefault="005C2777" w:rsidP="005C2777">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5C2777" w:rsidRDefault="005C2777" w:rsidP="005C2777">
            <w:pPr>
              <w:pStyle w:val="TAL"/>
            </w:pPr>
            <w:r w:rsidRPr="0027194A">
              <w:t>Nnef_AMPolicyAuthorization</w:t>
            </w:r>
          </w:p>
        </w:tc>
      </w:tr>
      <w:tr w:rsidR="005C2777"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5C2777" w:rsidRDefault="005C2777" w:rsidP="005C2777">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5C2777" w:rsidRDefault="005C2777" w:rsidP="005C2777">
            <w:pPr>
              <w:pStyle w:val="TAL"/>
            </w:pPr>
            <w:r w:rsidRPr="0027194A">
              <w:t>Nnef_AKMA Service offered by the NEF</w:t>
            </w:r>
          </w:p>
        </w:tc>
      </w:tr>
      <w:tr w:rsidR="005C2777"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5C2777" w:rsidRDefault="005C2777" w:rsidP="005C2777">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5C2777" w:rsidRDefault="005C2777" w:rsidP="005C2777">
            <w:pPr>
              <w:pStyle w:val="TAL"/>
            </w:pPr>
            <w:r w:rsidRPr="0027194A">
              <w:t>Nnef_EASDeployment Service offered by the NEF</w:t>
            </w:r>
            <w:r>
              <w:t>. This is the northbound part (e.g. the service operations used by the AF).</w:t>
            </w:r>
          </w:p>
        </w:tc>
      </w:tr>
      <w:tr w:rsidR="005C2777"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5C2777" w:rsidRDefault="005C2777" w:rsidP="005C2777">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5C2777" w:rsidRDefault="005C2777" w:rsidP="005C2777">
            <w:pPr>
              <w:pStyle w:val="TAL"/>
            </w:pPr>
            <w:r w:rsidRPr="0027194A">
              <w:t>Nnef_IPTV_configuration Service offered by the NEF</w:t>
            </w:r>
          </w:p>
        </w:tc>
      </w:tr>
      <w:tr w:rsidR="005C2777"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5C2777" w:rsidRPr="0027194A" w:rsidRDefault="005C2777" w:rsidP="005C2777">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5C2777" w:rsidRPr="0027194A" w:rsidRDefault="005C2777" w:rsidP="005C2777">
            <w:pPr>
              <w:pStyle w:val="TAL"/>
              <w:rPr>
                <w:color w:val="FF0000"/>
              </w:rPr>
            </w:pPr>
            <w:r>
              <w:t>Nnef_MBSTMGI Service offered by the NEF</w:t>
            </w:r>
          </w:p>
        </w:tc>
      </w:tr>
      <w:tr w:rsidR="005C2777"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5C2777" w:rsidRPr="0027194A" w:rsidRDefault="005C2777" w:rsidP="005C2777">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5C2777" w:rsidRPr="0027194A" w:rsidRDefault="005C2777" w:rsidP="005C2777">
            <w:pPr>
              <w:pStyle w:val="TAL"/>
              <w:rPr>
                <w:color w:val="FF0000"/>
              </w:rPr>
            </w:pPr>
            <w:r>
              <w:t>Nnef_MBSSession Service offered by the NEF</w:t>
            </w:r>
          </w:p>
        </w:tc>
      </w:tr>
      <w:tr w:rsidR="005C2777"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5C2777" w:rsidRPr="0059071E" w:rsidRDefault="005C2777" w:rsidP="005C2777">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5C2777" w:rsidRDefault="005C2777" w:rsidP="005C2777">
            <w:pPr>
              <w:pStyle w:val="TAL"/>
            </w:pPr>
            <w:r>
              <w:t>Nnef_Authentication Service offered by the NEF</w:t>
            </w:r>
          </w:p>
        </w:tc>
      </w:tr>
      <w:tr w:rsidR="005C2777"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5C2777" w:rsidRDefault="005C2777" w:rsidP="005C2777">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5C2777" w:rsidRDefault="005C2777" w:rsidP="005C2777">
            <w:pPr>
              <w:pStyle w:val="TAL"/>
            </w:pPr>
            <w:r>
              <w:t>Nnef_ASTI Service offered by the NEF</w:t>
            </w:r>
          </w:p>
        </w:tc>
      </w:tr>
      <w:tr w:rsidR="005C2777"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5C2777" w:rsidRPr="00690A26" w:rsidRDefault="005C2777" w:rsidP="005C2777">
            <w:pPr>
              <w:pStyle w:val="TAL"/>
            </w:pPr>
            <w:r w:rsidRPr="00690A26">
              <w:lastRenderedPageBreak/>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5C2777" w:rsidRPr="00690A26" w:rsidRDefault="005C2777" w:rsidP="005C2777">
            <w:pPr>
              <w:pStyle w:val="TAL"/>
            </w:pPr>
            <w:r w:rsidRPr="00690A26">
              <w:t>Npcf_AMPolicyControl Service offered by the PCF</w:t>
            </w:r>
          </w:p>
        </w:tc>
      </w:tr>
      <w:tr w:rsidR="005C2777"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5C2777" w:rsidRPr="00690A26" w:rsidRDefault="005C2777" w:rsidP="005C2777">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5C2777" w:rsidRPr="00690A26" w:rsidRDefault="005C2777" w:rsidP="005C2777">
            <w:pPr>
              <w:pStyle w:val="TAL"/>
            </w:pPr>
            <w:r w:rsidRPr="00690A26">
              <w:t>Npcf_SMPolicyControl Service offered by the PCF</w:t>
            </w:r>
          </w:p>
        </w:tc>
      </w:tr>
      <w:tr w:rsidR="005C2777"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5C2777" w:rsidRPr="00690A26" w:rsidRDefault="005C2777" w:rsidP="005C2777">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5C2777" w:rsidRPr="00690A26" w:rsidRDefault="005C2777" w:rsidP="005C2777">
            <w:pPr>
              <w:pStyle w:val="TAL"/>
            </w:pPr>
            <w:r w:rsidRPr="00690A26">
              <w:t>Npcf_PolicyAuthorization Service offered by the PCF</w:t>
            </w:r>
          </w:p>
        </w:tc>
      </w:tr>
      <w:tr w:rsidR="005C2777"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5C2777" w:rsidRPr="00690A26" w:rsidRDefault="005C2777" w:rsidP="005C2777">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5C2777" w:rsidRPr="00690A26" w:rsidRDefault="005C2777" w:rsidP="005C2777">
            <w:pPr>
              <w:pStyle w:val="TAL"/>
            </w:pPr>
            <w:r w:rsidRPr="00690A26">
              <w:t>Npcf_BDTPolicyControl Service offered by the PCF</w:t>
            </w:r>
          </w:p>
        </w:tc>
      </w:tr>
      <w:tr w:rsidR="005C2777"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5C2777" w:rsidRPr="00690A26" w:rsidRDefault="005C2777" w:rsidP="005C2777">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5C2777" w:rsidRPr="00690A26" w:rsidRDefault="005C2777" w:rsidP="005C2777">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5C2777"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5C2777" w:rsidRPr="00690A26" w:rsidRDefault="005C2777" w:rsidP="005C2777">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5C2777" w:rsidRPr="00690A26" w:rsidRDefault="005C2777" w:rsidP="005C2777">
            <w:pPr>
              <w:pStyle w:val="TAL"/>
            </w:pPr>
            <w:r w:rsidRPr="00690A26">
              <w:rPr>
                <w:rFonts w:cs="Arial"/>
                <w:noProof/>
              </w:rPr>
              <w:t>Npcf_UEPolicyControl</w:t>
            </w:r>
            <w:r w:rsidRPr="00690A26">
              <w:t xml:space="preserve"> Service offered by the PCF</w:t>
            </w:r>
          </w:p>
        </w:tc>
      </w:tr>
      <w:tr w:rsidR="005C2777"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5C2777" w:rsidRPr="00690A26" w:rsidRDefault="005C2777" w:rsidP="005C2777">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5C2777" w:rsidRPr="00690A26" w:rsidRDefault="005C2777" w:rsidP="005C2777">
            <w:pPr>
              <w:pStyle w:val="TAL"/>
              <w:rPr>
                <w:rFonts w:cs="Arial"/>
                <w:noProof/>
              </w:rPr>
            </w:pPr>
            <w:r w:rsidRPr="00690A26">
              <w:t>Npcf_</w:t>
            </w:r>
            <w:r>
              <w:t>AM_</w:t>
            </w:r>
            <w:r w:rsidRPr="00690A26">
              <w:t>PolicyAuthorization Service offered by the PCF</w:t>
            </w:r>
          </w:p>
        </w:tc>
      </w:tr>
      <w:tr w:rsidR="005C2777"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5C2777" w:rsidRPr="00690A26" w:rsidRDefault="005C2777" w:rsidP="005C2777">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5C2777" w:rsidRPr="00690A26" w:rsidRDefault="005C2777" w:rsidP="005C2777">
            <w:pPr>
              <w:pStyle w:val="TAL"/>
            </w:pPr>
            <w:r w:rsidRPr="00690A26">
              <w:t>Nsmsf_SMService Service offered by the SMSF</w:t>
            </w:r>
          </w:p>
        </w:tc>
      </w:tr>
      <w:tr w:rsidR="005C2777"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5C2777" w:rsidRPr="00690A26" w:rsidRDefault="005C2777" w:rsidP="005C2777">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5C2777" w:rsidRPr="00690A26" w:rsidRDefault="005C2777" w:rsidP="005C2777">
            <w:pPr>
              <w:pStyle w:val="TAL"/>
            </w:pPr>
            <w:r w:rsidRPr="00690A26">
              <w:t>Nnssf_NSSelection Service offered by the NSSF</w:t>
            </w:r>
          </w:p>
        </w:tc>
      </w:tr>
      <w:tr w:rsidR="005C2777"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5C2777" w:rsidRPr="00690A26" w:rsidRDefault="005C2777" w:rsidP="005C2777">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5C2777" w:rsidRPr="00690A26" w:rsidRDefault="005C2777" w:rsidP="005C2777">
            <w:pPr>
              <w:pStyle w:val="TAL"/>
            </w:pPr>
            <w:r w:rsidRPr="00690A26">
              <w:t>Nnssf_NSSAIAvailability Service offered by the NSSF</w:t>
            </w:r>
          </w:p>
        </w:tc>
      </w:tr>
      <w:tr w:rsidR="005C2777"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5C2777" w:rsidRPr="00690A26" w:rsidRDefault="005C2777" w:rsidP="005C2777">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5C2777" w:rsidRPr="00690A26" w:rsidRDefault="005C2777" w:rsidP="005C2777">
            <w:pPr>
              <w:pStyle w:val="TAL"/>
            </w:pPr>
            <w:r w:rsidRPr="00690A26">
              <w:t>Nudr_DataRepository Service offered by the UDR</w:t>
            </w:r>
          </w:p>
        </w:tc>
      </w:tr>
      <w:tr w:rsidR="005C2777"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5C2777" w:rsidRPr="00690A26" w:rsidRDefault="005C2777" w:rsidP="005C2777">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5C2777" w:rsidRPr="00690A26" w:rsidRDefault="005C2777" w:rsidP="005C2777">
            <w:pPr>
              <w:pStyle w:val="TAL"/>
            </w:pPr>
            <w:r>
              <w:t>Nudr_GroupIDmap Service offered by the UDR</w:t>
            </w:r>
          </w:p>
        </w:tc>
      </w:tr>
      <w:tr w:rsidR="005C2777"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5C2777" w:rsidRPr="00690A26" w:rsidRDefault="005C2777" w:rsidP="005C2777">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5C2777" w:rsidRPr="00690A26" w:rsidRDefault="005C2777" w:rsidP="005C2777">
            <w:pPr>
              <w:pStyle w:val="TAL"/>
            </w:pPr>
            <w:r w:rsidRPr="00690A26">
              <w:t>Nlmf_Location Service offered by the LMF</w:t>
            </w:r>
          </w:p>
        </w:tc>
      </w:tr>
      <w:tr w:rsidR="005C2777"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5C2777" w:rsidRPr="00690A26" w:rsidRDefault="005C2777" w:rsidP="005C2777">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5C2777" w:rsidRPr="00690A26" w:rsidRDefault="005C2777" w:rsidP="005C2777">
            <w:pPr>
              <w:pStyle w:val="TAL"/>
            </w:pPr>
            <w:r w:rsidRPr="00690A26">
              <w:t>N5g-eir_EquipmentIdentityCheck Service offered by the 5G-EIR</w:t>
            </w:r>
          </w:p>
        </w:tc>
      </w:tr>
      <w:tr w:rsidR="005C2777"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5C2777" w:rsidRPr="00690A26" w:rsidRDefault="005C2777" w:rsidP="005C2777">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5C2777" w:rsidRPr="00690A26" w:rsidRDefault="005C2777" w:rsidP="005C2777">
            <w:pPr>
              <w:pStyle w:val="TAL"/>
            </w:pPr>
            <w:r w:rsidRPr="00690A26">
              <w:t>Nbsf_Management Service offered by the BSF</w:t>
            </w:r>
          </w:p>
        </w:tc>
      </w:tr>
      <w:tr w:rsidR="005C2777"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5C2777" w:rsidRPr="00690A26" w:rsidRDefault="005C2777" w:rsidP="005C2777">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5C2777" w:rsidRPr="00690A26" w:rsidRDefault="005C2777" w:rsidP="005C2777">
            <w:pPr>
              <w:pStyle w:val="TAL"/>
            </w:pPr>
            <w:r w:rsidRPr="00690A26">
              <w:t>Nchf_SpendingLimitControl Service offered by the CHF</w:t>
            </w:r>
          </w:p>
        </w:tc>
      </w:tr>
      <w:tr w:rsidR="005C2777"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5C2777" w:rsidRPr="00690A26" w:rsidRDefault="005C2777" w:rsidP="005C2777">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5C2777" w:rsidRPr="00690A26" w:rsidRDefault="005C2777" w:rsidP="005C2777">
            <w:pPr>
              <w:pStyle w:val="TAL"/>
            </w:pPr>
            <w:r w:rsidRPr="00690A26">
              <w:t>Nchf_Converged_Charging Service offered by the CHF</w:t>
            </w:r>
          </w:p>
        </w:tc>
      </w:tr>
      <w:tr w:rsidR="005C2777"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5C2777" w:rsidRPr="00690A26" w:rsidRDefault="005C2777" w:rsidP="005C2777">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5C2777" w:rsidRPr="00690A26" w:rsidRDefault="005C2777" w:rsidP="005C2777">
            <w:pPr>
              <w:pStyle w:val="TAL"/>
            </w:pPr>
            <w:r>
              <w:t>Nchf_OfflineOnlyCharging Service offered by the CHF</w:t>
            </w:r>
          </w:p>
        </w:tc>
      </w:tr>
      <w:tr w:rsidR="005C2777"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5C2777" w:rsidRPr="00690A26" w:rsidRDefault="005C2777" w:rsidP="005C2777">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5C2777" w:rsidRPr="00690A26" w:rsidRDefault="005C2777" w:rsidP="005C2777">
            <w:pPr>
              <w:pStyle w:val="TAL"/>
            </w:pPr>
            <w:r w:rsidRPr="00690A26">
              <w:t>Nnwdaf_EventsSubscription Service offered by the NWDAF</w:t>
            </w:r>
          </w:p>
        </w:tc>
      </w:tr>
      <w:tr w:rsidR="005C2777"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5C2777" w:rsidRPr="00690A26" w:rsidRDefault="005C2777" w:rsidP="005C2777">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5C2777" w:rsidRPr="00690A26" w:rsidRDefault="005C2777" w:rsidP="005C2777">
            <w:pPr>
              <w:pStyle w:val="TAL"/>
            </w:pPr>
            <w:r w:rsidRPr="00690A26">
              <w:t>Nnwdaf_AnalyticsInfo Service offered by the NWDAF</w:t>
            </w:r>
          </w:p>
        </w:tc>
      </w:tr>
      <w:tr w:rsidR="005C2777"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5C2777" w:rsidRPr="00690A26" w:rsidRDefault="005C2777" w:rsidP="005C2777">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5C2777" w:rsidRPr="00690A26" w:rsidRDefault="005C2777" w:rsidP="005C2777">
            <w:pPr>
              <w:pStyle w:val="TAL"/>
            </w:pPr>
            <w:r>
              <w:rPr>
                <w:lang w:eastAsia="ja-JP"/>
              </w:rPr>
              <w:t>Nnwdaf_DataManagement Service</w:t>
            </w:r>
            <w:r w:rsidRPr="00690A26">
              <w:t xml:space="preserve"> offered by the NWDAF</w:t>
            </w:r>
          </w:p>
        </w:tc>
      </w:tr>
      <w:tr w:rsidR="005C2777"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5C2777" w:rsidRPr="00690A26" w:rsidRDefault="005C2777" w:rsidP="005C2777">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5C2777" w:rsidRPr="00690A26" w:rsidRDefault="005C2777" w:rsidP="005C2777">
            <w:pPr>
              <w:pStyle w:val="TAL"/>
            </w:pPr>
            <w:r>
              <w:rPr>
                <w:lang w:eastAsia="ja-JP"/>
              </w:rPr>
              <w:t>Nnwdaf_MLModelProvision Service</w:t>
            </w:r>
            <w:r w:rsidRPr="00690A26">
              <w:t xml:space="preserve"> offered by the NWDAF</w:t>
            </w:r>
          </w:p>
        </w:tc>
      </w:tr>
      <w:tr w:rsidR="005C2777"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5C2777" w:rsidRPr="00690A26" w:rsidRDefault="005C2777" w:rsidP="005C2777">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5C2777" w:rsidRPr="00690A26" w:rsidRDefault="005C2777" w:rsidP="005C2777">
            <w:pPr>
              <w:pStyle w:val="TAL"/>
            </w:pPr>
            <w:r w:rsidRPr="00690A26">
              <w:t>Ngmlc_Location Service offered by GMLC</w:t>
            </w:r>
          </w:p>
        </w:tc>
      </w:tr>
      <w:tr w:rsidR="005C2777"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5C2777" w:rsidRPr="00690A26" w:rsidRDefault="005C2777" w:rsidP="005C2777">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5C2777" w:rsidRPr="00690A26" w:rsidRDefault="005C2777" w:rsidP="005C2777">
            <w:pPr>
              <w:pStyle w:val="TAL"/>
            </w:pPr>
            <w:r w:rsidRPr="00690A26">
              <w:t>Nucmf_Provisioning Service offered by UCMF</w:t>
            </w:r>
          </w:p>
        </w:tc>
      </w:tr>
      <w:tr w:rsidR="005C2777"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5C2777" w:rsidRPr="00690A26" w:rsidRDefault="005C2777" w:rsidP="005C2777">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5C2777" w:rsidRPr="00690A26" w:rsidRDefault="005C2777" w:rsidP="005C2777">
            <w:pPr>
              <w:pStyle w:val="TAL"/>
            </w:pPr>
            <w:r w:rsidRPr="00690A26">
              <w:t>Nucmf_UECapabilityManagement Service offered by UCMF</w:t>
            </w:r>
          </w:p>
        </w:tc>
      </w:tr>
      <w:tr w:rsidR="005C2777"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5C2777" w:rsidRPr="00690A26" w:rsidRDefault="005C2777" w:rsidP="005C2777">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5C2777" w:rsidRPr="00690A26" w:rsidRDefault="005C2777" w:rsidP="005C2777">
            <w:pPr>
              <w:pStyle w:val="TAL"/>
            </w:pPr>
            <w:r w:rsidRPr="00690A26">
              <w:t>Nhss_SubscriberDataManagement Service offered by the HSS</w:t>
            </w:r>
          </w:p>
        </w:tc>
      </w:tr>
      <w:tr w:rsidR="005C2777"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5C2777" w:rsidRPr="00690A26" w:rsidRDefault="005C2777" w:rsidP="005C2777">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5C2777" w:rsidRPr="00690A26" w:rsidRDefault="005C2777" w:rsidP="005C2777">
            <w:pPr>
              <w:pStyle w:val="TAL"/>
            </w:pPr>
            <w:r w:rsidRPr="00690A26">
              <w:t>Nhss_UEContextManagement Service offered by the HSS</w:t>
            </w:r>
          </w:p>
        </w:tc>
      </w:tr>
      <w:tr w:rsidR="005C2777"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5C2777" w:rsidRPr="00690A26" w:rsidRDefault="005C2777" w:rsidP="005C2777">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5C2777" w:rsidRPr="00690A26" w:rsidRDefault="005C2777" w:rsidP="005C2777">
            <w:pPr>
              <w:pStyle w:val="TAL"/>
            </w:pPr>
            <w:r w:rsidRPr="00690A26">
              <w:t>Nhss_UEAuthentication Service offered by the HSS</w:t>
            </w:r>
          </w:p>
        </w:tc>
      </w:tr>
      <w:tr w:rsidR="005C2777"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5C2777" w:rsidRPr="00690A26" w:rsidRDefault="005C2777" w:rsidP="005C2777">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5C2777" w:rsidRPr="00690A26" w:rsidRDefault="005C2777" w:rsidP="005C2777">
            <w:pPr>
              <w:pStyle w:val="TAL"/>
            </w:pPr>
            <w:r>
              <w:t>Nhss_EventExposure Service offered by the HSS</w:t>
            </w:r>
          </w:p>
        </w:tc>
      </w:tr>
      <w:tr w:rsidR="005C2777"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5C2777" w:rsidRPr="00690A26" w:rsidRDefault="005C2777" w:rsidP="005C2777">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5C2777" w:rsidRPr="00690A26" w:rsidRDefault="005C2777" w:rsidP="005C2777">
            <w:pPr>
              <w:pStyle w:val="TAL"/>
            </w:pPr>
            <w:r>
              <w:t>Nhss_imsSubscriberDataManagement Service offered by the HSS</w:t>
            </w:r>
          </w:p>
        </w:tc>
      </w:tr>
      <w:tr w:rsidR="005C2777"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5C2777" w:rsidRPr="00690A26" w:rsidRDefault="005C2777" w:rsidP="005C2777">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5C2777" w:rsidRPr="00690A26" w:rsidRDefault="005C2777" w:rsidP="005C2777">
            <w:pPr>
              <w:pStyle w:val="TAL"/>
            </w:pPr>
            <w:r>
              <w:t>Nhss_imsUEContextManagement Service offered by the HSS</w:t>
            </w:r>
          </w:p>
        </w:tc>
      </w:tr>
      <w:tr w:rsidR="005C2777"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5C2777" w:rsidRPr="00690A26" w:rsidRDefault="005C2777" w:rsidP="005C2777">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5C2777" w:rsidRPr="00690A26" w:rsidRDefault="005C2777" w:rsidP="005C2777">
            <w:pPr>
              <w:pStyle w:val="TAL"/>
            </w:pPr>
            <w:r>
              <w:t>Nhss_imsUEAuthentication Service offered by the HSS</w:t>
            </w:r>
          </w:p>
        </w:tc>
      </w:tr>
      <w:tr w:rsidR="005C2777"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5C2777" w:rsidRDefault="005C2777" w:rsidP="005C2777">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5C2777" w:rsidRDefault="005C2777" w:rsidP="005C2777">
            <w:pPr>
              <w:pStyle w:val="TAL"/>
            </w:pPr>
            <w:r w:rsidRPr="00690A26">
              <w:t>Nhss_</w:t>
            </w:r>
            <w:r>
              <w:t>gba</w:t>
            </w:r>
            <w:r w:rsidRPr="00690A26">
              <w:t>SubscriberDataManagement Service offered by the HSS</w:t>
            </w:r>
          </w:p>
        </w:tc>
      </w:tr>
      <w:tr w:rsidR="005C2777"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5C2777" w:rsidRDefault="005C2777" w:rsidP="005C2777">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5C2777" w:rsidRDefault="005C2777" w:rsidP="005C2777">
            <w:pPr>
              <w:pStyle w:val="TAL"/>
            </w:pPr>
            <w:r w:rsidRPr="00690A26">
              <w:t>Nhss_</w:t>
            </w:r>
            <w:r>
              <w:t>gba</w:t>
            </w:r>
            <w:r w:rsidRPr="00690A26">
              <w:t>UEAuthentication Service offered by the HSS</w:t>
            </w:r>
          </w:p>
        </w:tc>
      </w:tr>
      <w:tr w:rsidR="005C2777"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5C2777" w:rsidRDefault="005C2777" w:rsidP="005C2777">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5C2777" w:rsidRDefault="005C2777" w:rsidP="005C2777">
            <w:pPr>
              <w:pStyle w:val="TAL"/>
            </w:pPr>
            <w:r>
              <w:t>Nsepp_Telescopic_FQDN_Mapping Service offered by the SEPP</w:t>
            </w:r>
          </w:p>
        </w:tc>
      </w:tr>
      <w:tr w:rsidR="005C2777"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5C2777" w:rsidRPr="00690A26" w:rsidRDefault="005C2777" w:rsidP="005C2777">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5C2777" w:rsidRPr="00690A26" w:rsidRDefault="005C2777" w:rsidP="005C2777">
            <w:pPr>
              <w:pStyle w:val="TAL"/>
            </w:pPr>
            <w:r>
              <w:t>Nsoraf_SteeringOfRoaming Service offered by the SOR-AF</w:t>
            </w:r>
          </w:p>
        </w:tc>
      </w:tr>
      <w:tr w:rsidR="005C2777"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5C2777" w:rsidRDefault="005C2777" w:rsidP="005C2777">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5C2777" w:rsidRDefault="005C2777" w:rsidP="005C2777">
            <w:pPr>
              <w:pStyle w:val="TAL"/>
            </w:pPr>
            <w:r>
              <w:t>Nspaf_SecuredPacket Service offered by the SP-AF</w:t>
            </w:r>
          </w:p>
        </w:tc>
      </w:tr>
      <w:tr w:rsidR="005C2777"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5C2777" w:rsidRDefault="005C2777" w:rsidP="005C2777">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5C2777" w:rsidRDefault="005C2777" w:rsidP="005C2777">
            <w:pPr>
              <w:pStyle w:val="TAL"/>
            </w:pPr>
            <w:r>
              <w:t>Nudsf Data Repository service offered by the UDSF.</w:t>
            </w:r>
          </w:p>
        </w:tc>
      </w:tr>
      <w:tr w:rsidR="005C2777"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5C2777" w:rsidRPr="00B33D37" w:rsidRDefault="005C2777" w:rsidP="005C2777">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5C2777" w:rsidRDefault="005C2777" w:rsidP="005C2777">
            <w:pPr>
              <w:pStyle w:val="TAL"/>
            </w:pPr>
            <w:r>
              <w:t>Nudsf Timer service offered by the UDSF</w:t>
            </w:r>
          </w:p>
        </w:tc>
      </w:tr>
      <w:tr w:rsidR="005C2777"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5C2777" w:rsidRPr="00B33D37" w:rsidRDefault="005C2777" w:rsidP="005C2777">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5C2777" w:rsidRDefault="005C2777" w:rsidP="005C2777">
            <w:pPr>
              <w:pStyle w:val="TAL"/>
            </w:pPr>
            <w:r>
              <w:t>Nnssaaf_NSSAA service offered by the NSSAAF.</w:t>
            </w:r>
          </w:p>
        </w:tc>
      </w:tr>
      <w:tr w:rsidR="005C2777"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5C2777" w:rsidRPr="00B33D37" w:rsidRDefault="005C2777" w:rsidP="005C2777">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5C2777" w:rsidRDefault="005C2777" w:rsidP="005C2777">
            <w:pPr>
              <w:pStyle w:val="TAL"/>
            </w:pPr>
            <w:r>
              <w:t>Nnssaaf_AIW service offered by the NSSAAF.</w:t>
            </w:r>
          </w:p>
        </w:tc>
      </w:tr>
      <w:tr w:rsidR="005C2777"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5C2777" w:rsidRPr="00B33D37" w:rsidRDefault="005C2777" w:rsidP="005C2777">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5C2777" w:rsidRDefault="005C2777" w:rsidP="005C2777">
            <w:pPr>
              <w:pStyle w:val="TAL"/>
            </w:pPr>
            <w:r w:rsidRPr="001216A7">
              <w:t>N</w:t>
            </w:r>
            <w:r>
              <w:t>aanf_AKMA service offered by the AAnF.</w:t>
            </w:r>
          </w:p>
        </w:tc>
      </w:tr>
      <w:tr w:rsidR="005C2777"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5C2777" w:rsidRPr="00B33D37" w:rsidRDefault="005C2777" w:rsidP="005C2777">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5C2777" w:rsidRPr="001216A7" w:rsidRDefault="005C2777" w:rsidP="005C2777">
            <w:pPr>
              <w:pStyle w:val="TAL"/>
            </w:pPr>
            <w:r>
              <w:t xml:space="preserve">N5g-ddnmf_Discovery service offered by </w:t>
            </w:r>
            <w:r>
              <w:rPr>
                <w:rFonts w:eastAsia="SimSun"/>
                <w:lang w:eastAsia="zh-CN"/>
              </w:rPr>
              <w:t>5G DDNMF</w:t>
            </w:r>
          </w:p>
        </w:tc>
      </w:tr>
      <w:tr w:rsidR="005C2777"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5C2777" w:rsidRDefault="005C2777" w:rsidP="005C2777">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5C2777" w:rsidRDefault="005C2777" w:rsidP="005C2777">
            <w:pPr>
              <w:pStyle w:val="TAL"/>
            </w:pPr>
            <w:r w:rsidRPr="00321379">
              <w:t>Nmfaf 3daDataManagement service offered by the MFAF.</w:t>
            </w:r>
          </w:p>
        </w:tc>
      </w:tr>
      <w:tr w:rsidR="005C2777"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5C2777" w:rsidRDefault="005C2777" w:rsidP="005C2777">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5C2777" w:rsidRDefault="005C2777" w:rsidP="005C2777">
            <w:pPr>
              <w:pStyle w:val="TAL"/>
            </w:pPr>
            <w:r w:rsidRPr="00321379">
              <w:t>Nmfaf 3caDataManagement service offered by the MFAF.</w:t>
            </w:r>
          </w:p>
        </w:tc>
      </w:tr>
      <w:tr w:rsidR="005C2777"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5C2777" w:rsidRDefault="005C2777" w:rsidP="005C2777">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5C2777" w:rsidRPr="00321379" w:rsidRDefault="005C2777" w:rsidP="005C2777">
            <w:pPr>
              <w:pStyle w:val="TAL"/>
            </w:pPr>
            <w:r w:rsidRPr="001216A7">
              <w:t>N</w:t>
            </w:r>
            <w:r>
              <w:t>easdf_DNSContext service offered by the EASDF</w:t>
            </w:r>
          </w:p>
        </w:tc>
      </w:tr>
      <w:tr w:rsidR="005C2777"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5C2777" w:rsidRPr="00B33D37" w:rsidRDefault="005C2777" w:rsidP="005C2777">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5C2777" w:rsidRPr="001216A7" w:rsidRDefault="005C2777" w:rsidP="005C2777">
            <w:pPr>
              <w:pStyle w:val="TAL"/>
            </w:pPr>
            <w:r w:rsidRPr="001216A7">
              <w:t>N</w:t>
            </w:r>
            <w:r>
              <w:t>easdf_BaselineDNSPattern service offered by the EASDF</w:t>
            </w:r>
          </w:p>
        </w:tc>
      </w:tr>
      <w:tr w:rsidR="005C2777"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5C2777" w:rsidRPr="00B33D37" w:rsidRDefault="005C2777" w:rsidP="005C2777">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5C2777" w:rsidRPr="001216A7" w:rsidRDefault="005C2777" w:rsidP="005C2777">
            <w:pPr>
              <w:pStyle w:val="TAL"/>
            </w:pPr>
            <w:r w:rsidRPr="00630DD4">
              <w:t>Ndccf</w:t>
            </w:r>
            <w:r>
              <w:t>_</w:t>
            </w:r>
            <w:r w:rsidRPr="00630DD4">
              <w:t>DataManagement service offered by the DCCF.</w:t>
            </w:r>
          </w:p>
        </w:tc>
      </w:tr>
      <w:tr w:rsidR="005C2777"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5C2777" w:rsidRPr="00B33D37" w:rsidRDefault="005C2777" w:rsidP="005C2777">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5C2777" w:rsidRPr="001216A7" w:rsidRDefault="005C2777" w:rsidP="005C2777">
            <w:pPr>
              <w:pStyle w:val="TAL"/>
            </w:pPr>
            <w:r w:rsidRPr="00630DD4">
              <w:t>Ndccf</w:t>
            </w:r>
            <w:r>
              <w:t>_</w:t>
            </w:r>
            <w:r w:rsidRPr="00630DD4">
              <w:t>ContextManagement service offered by the DCCF.</w:t>
            </w:r>
          </w:p>
        </w:tc>
      </w:tr>
      <w:tr w:rsidR="005C2777"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5C2777" w:rsidRDefault="005C2777" w:rsidP="005C2777">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5C2777" w:rsidRPr="00630DD4" w:rsidRDefault="005C2777" w:rsidP="005C2777">
            <w:pPr>
              <w:pStyle w:val="TAL"/>
            </w:pPr>
            <w:r>
              <w:t>Nnsacf_NSAC service offered by the NSACF.</w:t>
            </w:r>
          </w:p>
        </w:tc>
      </w:tr>
      <w:tr w:rsidR="005C2777"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5C2777" w:rsidRDefault="005C2777" w:rsidP="005C2777">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5C2777" w:rsidRPr="00630DD4" w:rsidRDefault="005C2777" w:rsidP="005C2777">
            <w:pPr>
              <w:pStyle w:val="TAL"/>
            </w:pPr>
            <w:r w:rsidRPr="00630DD4">
              <w:t>N</w:t>
            </w:r>
            <w:r>
              <w:t>nsac</w:t>
            </w:r>
            <w:r w:rsidRPr="00630DD4">
              <w:t>f</w:t>
            </w:r>
            <w:r>
              <w:t>_SliceEventExposure</w:t>
            </w:r>
            <w:r w:rsidRPr="00630DD4">
              <w:t xml:space="preserve"> service offered by the </w:t>
            </w:r>
            <w:r>
              <w:t>NSAC</w:t>
            </w:r>
            <w:r w:rsidRPr="00630DD4">
              <w:t>F.</w:t>
            </w:r>
          </w:p>
        </w:tc>
      </w:tr>
      <w:tr w:rsidR="005C2777"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5C2777" w:rsidRDefault="005C2777" w:rsidP="005C2777">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5C2777" w:rsidRPr="00630DD4" w:rsidRDefault="005C2777" w:rsidP="005C2777">
            <w:pPr>
              <w:pStyle w:val="TAL"/>
            </w:pPr>
            <w:r>
              <w:t>Nmbsmf TMGI service offered by the MB-SMF</w:t>
            </w:r>
          </w:p>
        </w:tc>
      </w:tr>
      <w:tr w:rsidR="005C2777"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5C2777" w:rsidRDefault="005C2777" w:rsidP="005C2777">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5C2777" w:rsidRPr="00630DD4" w:rsidRDefault="005C2777" w:rsidP="005C2777">
            <w:pPr>
              <w:pStyle w:val="TAL"/>
            </w:pPr>
            <w:r>
              <w:t>Nmbsmf MBSSession service offered by the MB-SMF</w:t>
            </w:r>
          </w:p>
        </w:tc>
      </w:tr>
      <w:tr w:rsidR="005C2777"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5E678167" w:rsidR="005C2777" w:rsidRDefault="005C2777" w:rsidP="005C2777">
            <w:pPr>
              <w:pStyle w:val="TAL"/>
            </w:pPr>
            <w:r>
              <w:t>"</w:t>
            </w:r>
            <w:r w:rsidRPr="00630DD4">
              <w:t>n</w:t>
            </w:r>
            <w:r>
              <w:t>adr</w:t>
            </w:r>
            <w:r w:rsidRPr="00630DD4">
              <w:t>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5C2777" w:rsidRDefault="005C2777" w:rsidP="005C2777">
            <w:pPr>
              <w:pStyle w:val="TAL"/>
            </w:pPr>
            <w:r w:rsidRPr="00630DD4">
              <w:t>N</w:t>
            </w:r>
            <w:r>
              <w:t>adrf_</w:t>
            </w:r>
            <w:r w:rsidRPr="00630DD4">
              <w:t xml:space="preserve">DataManagement service offered by the </w:t>
            </w:r>
            <w:r>
              <w:t>ADRF</w:t>
            </w:r>
            <w:r w:rsidRPr="00630DD4">
              <w:t>.</w:t>
            </w:r>
          </w:p>
        </w:tc>
      </w:tr>
      <w:tr w:rsidR="005C2777"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5C2777" w:rsidRDefault="005C2777" w:rsidP="005C2777">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5C2777" w:rsidRPr="00630DD4" w:rsidRDefault="005C2777" w:rsidP="005C2777">
            <w:pPr>
              <w:pStyle w:val="TAL"/>
            </w:pPr>
            <w:r>
              <w:t>Nbsp_GBA service offered by the GBA BSF.</w:t>
            </w:r>
          </w:p>
        </w:tc>
      </w:tr>
      <w:tr w:rsidR="005C2777"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5C2777" w:rsidRDefault="005C2777" w:rsidP="005C2777">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5C2777" w:rsidRDefault="005C2777" w:rsidP="005C2777">
            <w:pPr>
              <w:pStyle w:val="TAL"/>
            </w:pPr>
            <w:r w:rsidRPr="00A703F6">
              <w:t>Ntsctsf_TimeSynchronization</w:t>
            </w:r>
            <w:r>
              <w:t xml:space="preserve"> service offered by the TSCTSF</w:t>
            </w:r>
          </w:p>
        </w:tc>
      </w:tr>
      <w:tr w:rsidR="005C2777"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5C2777" w:rsidRDefault="005C2777" w:rsidP="005C2777">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5C2777" w:rsidRDefault="005C2777" w:rsidP="005C2777">
            <w:pPr>
              <w:pStyle w:val="TAL"/>
            </w:pPr>
            <w:r w:rsidRPr="00A703F6">
              <w:t>Ntsctsf_QoSandTSCAssistance</w:t>
            </w:r>
            <w:r>
              <w:t xml:space="preserve"> service offered by the TSCTSF</w:t>
            </w:r>
          </w:p>
        </w:tc>
      </w:tr>
      <w:tr w:rsidR="005C2777"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5C2777" w:rsidRPr="00B1070C" w:rsidRDefault="005C2777" w:rsidP="005C2777">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5C2777" w:rsidRPr="00A703F6" w:rsidRDefault="005C2777" w:rsidP="005C2777">
            <w:pPr>
              <w:pStyle w:val="TAL"/>
            </w:pPr>
            <w:r>
              <w:t>Ntsctsf_ASTI service offered by the TSCTSF</w:t>
            </w:r>
          </w:p>
        </w:tc>
      </w:tr>
      <w:tr w:rsidR="005C2777"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5C2777" w:rsidRPr="00B1070C" w:rsidRDefault="005C2777" w:rsidP="005C2777">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5C2777" w:rsidRPr="00A703F6" w:rsidRDefault="005C2777" w:rsidP="005C2777">
            <w:pPr>
              <w:pStyle w:val="TAL"/>
            </w:pPr>
            <w:r>
              <w:rPr>
                <w:noProof/>
              </w:rPr>
              <w:t>Npkmf_PKMFKeyRequest</w:t>
            </w:r>
            <w:r>
              <w:t xml:space="preserve"> service offered by the PKMF</w:t>
            </w:r>
          </w:p>
        </w:tc>
      </w:tr>
      <w:tr w:rsidR="005C2777"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5C2777" w:rsidRDefault="005C2777" w:rsidP="005C2777">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5C2777" w:rsidRDefault="005C2777" w:rsidP="005C2777">
            <w:pPr>
              <w:pStyle w:val="TAL"/>
              <w:rPr>
                <w:noProof/>
              </w:rPr>
            </w:pPr>
            <w:r>
              <w:t>Nmnpf_NPStatus service offered by the MNPF</w:t>
            </w:r>
          </w:p>
        </w:tc>
      </w:tr>
      <w:tr w:rsidR="005C2777"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5C2777" w:rsidRDefault="005C2777" w:rsidP="005C2777">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5C2777" w:rsidRDefault="005C2777" w:rsidP="005C2777">
            <w:pPr>
              <w:pStyle w:val="TAL"/>
              <w:rPr>
                <w:noProof/>
              </w:rPr>
            </w:pPr>
            <w:r>
              <w:rPr>
                <w:rFonts w:hint="eastAsia"/>
                <w:lang w:eastAsia="zh-CN"/>
              </w:rPr>
              <w:t>N</w:t>
            </w:r>
            <w:r>
              <w:rPr>
                <w:lang w:eastAsia="zh-CN"/>
              </w:rPr>
              <w:t>iwmsc_SMService service offered by the SMS-IWMSC</w:t>
            </w:r>
          </w:p>
        </w:tc>
      </w:tr>
      <w:tr w:rsidR="005C2777"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76753DEA" w:rsidR="005C2777" w:rsidRPr="00B1070C" w:rsidRDefault="005C2777" w:rsidP="005C2777">
            <w:pPr>
              <w:pStyle w:val="TAL"/>
            </w:pPr>
            <w:r>
              <w:t>"nmbsf-mbsuserserv"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5C2777" w:rsidRDefault="005C2777" w:rsidP="005C2777">
            <w:pPr>
              <w:pStyle w:val="TAL"/>
              <w:rPr>
                <w:lang w:eastAsia="zh-CN"/>
              </w:rPr>
            </w:pPr>
            <w:r w:rsidRPr="00307394">
              <w:rPr>
                <w:lang w:val="en-US"/>
              </w:rPr>
              <w:t>Nmbsf_MBSUserService</w:t>
            </w:r>
            <w:r>
              <w:rPr>
                <w:lang w:val="en-US"/>
              </w:rPr>
              <w:t xml:space="preserve"> service offered by the MBSF</w:t>
            </w:r>
          </w:p>
        </w:tc>
      </w:tr>
      <w:tr w:rsidR="005C2777"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31E792C6" w:rsidR="005C2777" w:rsidRPr="00B1070C" w:rsidRDefault="005C2777" w:rsidP="005C2777">
            <w:pPr>
              <w:pStyle w:val="TAL"/>
            </w:pPr>
            <w:r>
              <w:lastRenderedPageBreak/>
              <w:t>"nmbsf-mbsuserdataing"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5C2777" w:rsidRDefault="005C2777" w:rsidP="005C2777">
            <w:pPr>
              <w:pStyle w:val="TAL"/>
              <w:rPr>
                <w:lang w:eastAsia="zh-CN"/>
              </w:rPr>
            </w:pPr>
            <w:r w:rsidRPr="00307394">
              <w:rPr>
                <w:lang w:val="en-US"/>
              </w:rPr>
              <w:t>Nmbsf_MBSUserDataIngestSession</w:t>
            </w:r>
            <w:r>
              <w:rPr>
                <w:lang w:val="en-US"/>
              </w:rPr>
              <w:t xml:space="preserve"> service offered by the MBSF</w:t>
            </w:r>
          </w:p>
        </w:tc>
      </w:tr>
      <w:tr w:rsidR="005C2777"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5C2777" w:rsidRPr="00B1070C" w:rsidRDefault="005C2777" w:rsidP="005C2777">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5C2777" w:rsidRDefault="005C2777" w:rsidP="005C2777">
            <w:pPr>
              <w:pStyle w:val="TAL"/>
              <w:rPr>
                <w:lang w:eastAsia="zh-CN"/>
              </w:rPr>
            </w:pPr>
            <w:r w:rsidRPr="00052626">
              <w:t>Nmbs</w:t>
            </w:r>
            <w:r>
              <w:t>t</w:t>
            </w:r>
            <w:r w:rsidRPr="00052626">
              <w:t>f_</w:t>
            </w:r>
            <w:r>
              <w:t>MBSDistributionSession service offered by the MBSTF</w:t>
            </w:r>
          </w:p>
        </w:tc>
      </w:tr>
      <w:tr w:rsidR="005C2777"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5C2777" w:rsidRDefault="005C2777" w:rsidP="005C2777">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71D336F" w:rsidR="005C2777" w:rsidRPr="00052626" w:rsidRDefault="005C2777" w:rsidP="005C2777">
            <w:pPr>
              <w:pStyle w:val="TAL"/>
            </w:pPr>
            <w:r>
              <w:t>Npanf_ProseKey service offered by the PANF</w:t>
            </w:r>
          </w:p>
        </w:tc>
      </w:tr>
      <w:tr w:rsidR="005C2777"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5C2777" w:rsidRDefault="005C2777" w:rsidP="005C2777">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5C2777" w:rsidRDefault="005C2777" w:rsidP="005C2777">
            <w:pPr>
              <w:pStyle w:val="TAL"/>
            </w:pPr>
            <w:r>
              <w:t>Nupf_EventExposure service offered by the UPF</w:t>
            </w:r>
          </w:p>
        </w:tc>
      </w:tr>
      <w:tr w:rsidR="005C2777"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5C2777" w:rsidRPr="00690A26" w:rsidRDefault="005C2777" w:rsidP="005C2777">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97" w:name="_Toc24937724"/>
      <w:bookmarkStart w:id="1298" w:name="_Toc33962543"/>
      <w:bookmarkStart w:id="1299" w:name="_Toc42883310"/>
      <w:bookmarkStart w:id="1300" w:name="_Toc49733178"/>
      <w:bookmarkStart w:id="1301" w:name="_Toc56690805"/>
      <w:bookmarkStart w:id="1302" w:name="_Toc130820880"/>
      <w:r w:rsidRPr="00690A26">
        <w:t>6.1.6.3.12</w:t>
      </w:r>
      <w:r w:rsidRPr="00690A26">
        <w:tab/>
        <w:t>Enumeration: NFServiceStatus</w:t>
      </w:r>
      <w:bookmarkEnd w:id="1297"/>
      <w:bookmarkEnd w:id="1298"/>
      <w:bookmarkEnd w:id="1299"/>
      <w:bookmarkEnd w:id="1300"/>
      <w:bookmarkEnd w:id="1301"/>
      <w:bookmarkEnd w:id="1302"/>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03" w:name="_Toc27589591"/>
      <w:bookmarkStart w:id="1304" w:name="_Toc33962544"/>
      <w:bookmarkStart w:id="1305" w:name="_Toc42883311"/>
      <w:bookmarkStart w:id="1306" w:name="_Toc49733179"/>
      <w:bookmarkStart w:id="1307" w:name="_Toc56690806"/>
      <w:bookmarkStart w:id="1308" w:name="_Toc24937725"/>
      <w:bookmarkStart w:id="1309" w:name="_Toc130820881"/>
      <w:r>
        <w:t>6.1.6.3.13</w:t>
      </w:r>
      <w:r w:rsidRPr="00690A26">
        <w:tab/>
        <w:t xml:space="preserve">Enumeration: </w:t>
      </w:r>
      <w:bookmarkEnd w:id="1303"/>
      <w:r w:rsidRPr="00F81306">
        <w:t>AnNodeType</w:t>
      </w:r>
      <w:bookmarkEnd w:id="1304"/>
      <w:bookmarkEnd w:id="1305"/>
      <w:bookmarkEnd w:id="1306"/>
      <w:bookmarkEnd w:id="1307"/>
      <w:bookmarkEnd w:id="1309"/>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10" w:name="_Toc42883312"/>
      <w:bookmarkStart w:id="1311" w:name="_Toc49733180"/>
      <w:bookmarkStart w:id="1312" w:name="_Toc56690807"/>
      <w:bookmarkStart w:id="1313" w:name="_Toc33962545"/>
      <w:bookmarkStart w:id="1314" w:name="_Toc130820882"/>
      <w:r>
        <w:t>6.1.6.3.14</w:t>
      </w:r>
      <w:r w:rsidRPr="00690A26">
        <w:tab/>
        <w:t xml:space="preserve">Enumeration: </w:t>
      </w:r>
      <w:r>
        <w:t>ConditionEvent</w:t>
      </w:r>
      <w:r w:rsidRPr="00F81306">
        <w:t>Type</w:t>
      </w:r>
      <w:bookmarkEnd w:id="1310"/>
      <w:bookmarkEnd w:id="1311"/>
      <w:bookmarkEnd w:id="1312"/>
      <w:bookmarkEnd w:id="1314"/>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15" w:name="_Toc24925814"/>
      <w:bookmarkStart w:id="1316" w:name="_Toc24925992"/>
      <w:bookmarkStart w:id="1317" w:name="_Toc24926168"/>
      <w:bookmarkStart w:id="1318" w:name="_Toc33964021"/>
      <w:bookmarkStart w:id="1319" w:name="_Toc33980777"/>
      <w:bookmarkStart w:id="1320" w:name="_Toc36462578"/>
      <w:bookmarkStart w:id="1321" w:name="_Toc36462774"/>
      <w:bookmarkStart w:id="1322" w:name="_Toc43026013"/>
      <w:bookmarkStart w:id="1323" w:name="_Toc49763547"/>
      <w:bookmarkStart w:id="1324" w:name="_Toc56754011"/>
      <w:bookmarkStart w:id="1325" w:name="_Toc58587845"/>
      <w:bookmarkStart w:id="1326" w:name="_Toc42883313"/>
      <w:bookmarkStart w:id="1327" w:name="_Toc49733181"/>
      <w:bookmarkStart w:id="1328" w:name="_Toc56690808"/>
      <w:bookmarkStart w:id="1329" w:name="_Toc130820883"/>
      <w:r>
        <w:t>6</w:t>
      </w:r>
      <w:r w:rsidRPr="00F11966">
        <w:t>.</w:t>
      </w:r>
      <w:r>
        <w:t>1</w:t>
      </w:r>
      <w:r w:rsidRPr="00F11966">
        <w:t>.</w:t>
      </w:r>
      <w:r>
        <w:t>6</w:t>
      </w:r>
      <w:r w:rsidRPr="00F11966">
        <w:t>.3</w:t>
      </w:r>
      <w:r>
        <w:t>.15</w:t>
      </w:r>
      <w:r w:rsidRPr="00F11966">
        <w:tab/>
        <w:t xml:space="preserve">Enumeration: </w:t>
      </w:r>
      <w:bookmarkEnd w:id="1315"/>
      <w:bookmarkEnd w:id="1316"/>
      <w:bookmarkEnd w:id="1317"/>
      <w:bookmarkEnd w:id="1318"/>
      <w:bookmarkEnd w:id="1319"/>
      <w:bookmarkEnd w:id="1320"/>
      <w:bookmarkEnd w:id="1321"/>
      <w:bookmarkEnd w:id="1322"/>
      <w:bookmarkEnd w:id="1323"/>
      <w:bookmarkEnd w:id="1324"/>
      <w:bookmarkEnd w:id="1325"/>
      <w:r>
        <w:t>IpReachability</w:t>
      </w:r>
      <w:bookmarkEnd w:id="1329"/>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30" w:name="_Toc130820884"/>
      <w:r>
        <w:lastRenderedPageBreak/>
        <w:t>6</w:t>
      </w:r>
      <w:r w:rsidRPr="00F11966">
        <w:t>.</w:t>
      </w:r>
      <w:r>
        <w:t>1</w:t>
      </w:r>
      <w:r w:rsidRPr="00F11966">
        <w:t>.</w:t>
      </w:r>
      <w:r>
        <w:t>6</w:t>
      </w:r>
      <w:r w:rsidRPr="00F11966">
        <w:t>.3</w:t>
      </w:r>
      <w:r>
        <w:t>.16</w:t>
      </w:r>
      <w:r w:rsidRPr="00F11966">
        <w:tab/>
        <w:t xml:space="preserve">Enumeration: </w:t>
      </w:r>
      <w:r>
        <w:t>ScpCapability</w:t>
      </w:r>
      <w:bookmarkEnd w:id="1330"/>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31" w:name="_Toc130820885"/>
      <w:r>
        <w:t>6.1.6.3.17</w:t>
      </w:r>
      <w:r>
        <w:tab/>
        <w:t>Enumeration: CollocatedNfType</w:t>
      </w:r>
      <w:bookmarkEnd w:id="1331"/>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32" w:name="_Toc106626451"/>
      <w:bookmarkStart w:id="1333" w:name="_Toc130820886"/>
      <w:r>
        <w:t>6.1.6.3.18</w:t>
      </w:r>
      <w:r>
        <w:tab/>
        <w:t>Enumeration: LocalityType</w:t>
      </w:r>
      <w:bookmarkEnd w:id="1332"/>
      <w:bookmarkEnd w:id="1333"/>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3B841D0C" w14:textId="77777777" w:rsidR="00A16735" w:rsidRPr="00690A26" w:rsidRDefault="00A16735" w:rsidP="006F4E24">
      <w:pPr>
        <w:pStyle w:val="Heading3"/>
      </w:pPr>
      <w:bookmarkStart w:id="1334" w:name="_Toc130820887"/>
      <w:r w:rsidRPr="00690A26">
        <w:t>6.1.7</w:t>
      </w:r>
      <w:r w:rsidRPr="00690A26">
        <w:tab/>
        <w:t>Error Handling</w:t>
      </w:r>
      <w:bookmarkEnd w:id="1308"/>
      <w:bookmarkEnd w:id="1313"/>
      <w:bookmarkEnd w:id="1326"/>
      <w:bookmarkEnd w:id="1327"/>
      <w:bookmarkEnd w:id="1328"/>
      <w:bookmarkEnd w:id="1334"/>
    </w:p>
    <w:p w14:paraId="565B284E" w14:textId="77777777" w:rsidR="00A16735" w:rsidRPr="00690A26" w:rsidRDefault="00A16735" w:rsidP="006F4E24">
      <w:pPr>
        <w:pStyle w:val="Heading4"/>
      </w:pPr>
      <w:bookmarkStart w:id="1335" w:name="_Toc24937726"/>
      <w:bookmarkStart w:id="1336" w:name="_Toc33962546"/>
      <w:bookmarkStart w:id="1337" w:name="_Toc42883314"/>
      <w:bookmarkStart w:id="1338" w:name="_Toc49733182"/>
      <w:bookmarkStart w:id="1339" w:name="_Toc56690809"/>
      <w:bookmarkStart w:id="1340" w:name="_Toc130820888"/>
      <w:r w:rsidRPr="00690A26">
        <w:t>6.1.7.1</w:t>
      </w:r>
      <w:r w:rsidRPr="00690A26">
        <w:tab/>
        <w:t>General</w:t>
      </w:r>
      <w:bookmarkEnd w:id="1335"/>
      <w:bookmarkEnd w:id="1336"/>
      <w:bookmarkEnd w:id="1337"/>
      <w:bookmarkEnd w:id="1338"/>
      <w:bookmarkEnd w:id="1339"/>
      <w:bookmarkEnd w:id="1340"/>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41" w:name="_Toc24937727"/>
      <w:bookmarkStart w:id="1342" w:name="_Toc33962547"/>
      <w:bookmarkStart w:id="1343" w:name="_Toc42883315"/>
      <w:bookmarkStart w:id="1344" w:name="_Toc49733183"/>
      <w:bookmarkStart w:id="1345" w:name="_Toc56690810"/>
      <w:bookmarkStart w:id="1346" w:name="_Toc130820889"/>
      <w:r w:rsidRPr="00690A26">
        <w:t>6.1.7.2</w:t>
      </w:r>
      <w:r w:rsidRPr="00690A26">
        <w:tab/>
        <w:t>Protocol Errors</w:t>
      </w:r>
      <w:bookmarkEnd w:id="1341"/>
      <w:bookmarkEnd w:id="1342"/>
      <w:bookmarkEnd w:id="1343"/>
      <w:bookmarkEnd w:id="1344"/>
      <w:bookmarkEnd w:id="1345"/>
      <w:bookmarkEnd w:id="1346"/>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347" w:name="_Toc24937728"/>
      <w:bookmarkStart w:id="1348" w:name="_Toc33962548"/>
      <w:bookmarkStart w:id="1349" w:name="_Toc42883316"/>
      <w:bookmarkStart w:id="1350" w:name="_Toc49733184"/>
      <w:bookmarkStart w:id="1351" w:name="_Toc56690811"/>
      <w:bookmarkStart w:id="1352" w:name="_Toc130820890"/>
      <w:r w:rsidRPr="00690A26">
        <w:t>6.1.7.3</w:t>
      </w:r>
      <w:r w:rsidRPr="00690A26">
        <w:tab/>
        <w:t>Application Errors</w:t>
      </w:r>
      <w:bookmarkEnd w:id="1347"/>
      <w:bookmarkEnd w:id="1348"/>
      <w:bookmarkEnd w:id="1349"/>
      <w:bookmarkEnd w:id="1350"/>
      <w:bookmarkEnd w:id="1351"/>
      <w:bookmarkEnd w:id="1352"/>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53" w:name="_Toc24937729"/>
      <w:bookmarkStart w:id="1354" w:name="_Toc33962549"/>
      <w:bookmarkStart w:id="1355" w:name="_Toc42883317"/>
      <w:bookmarkStart w:id="1356" w:name="_Toc49733185"/>
      <w:bookmarkStart w:id="1357" w:name="_Toc56690812"/>
      <w:bookmarkStart w:id="1358" w:name="_Toc130820891"/>
      <w:r w:rsidRPr="00690A26">
        <w:rPr>
          <w:lang w:val="en-US"/>
        </w:rPr>
        <w:t>6.1.8</w:t>
      </w:r>
      <w:r w:rsidRPr="00690A26">
        <w:rPr>
          <w:lang w:val="en-US"/>
        </w:rPr>
        <w:tab/>
        <w:t>Security</w:t>
      </w:r>
      <w:bookmarkEnd w:id="1353"/>
      <w:bookmarkEnd w:id="1354"/>
      <w:bookmarkEnd w:id="1355"/>
      <w:bookmarkEnd w:id="1356"/>
      <w:bookmarkEnd w:id="1357"/>
      <w:bookmarkEnd w:id="1358"/>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7AE00391" w:rsidR="00750C77" w:rsidRDefault="00750C77" w:rsidP="00750C77">
            <w:pPr>
              <w:pStyle w:val="TAL"/>
            </w:pPr>
            <w:r w:rsidRPr="00D05516">
              <w:t>"nnrf-nfm: 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59" w:name="_Toc42883318"/>
      <w:bookmarkStart w:id="1360" w:name="_Toc49733186"/>
      <w:bookmarkStart w:id="1361" w:name="_Toc56690813"/>
      <w:bookmarkStart w:id="1362" w:name="_Toc24937730"/>
      <w:bookmarkStart w:id="1363" w:name="_Toc33962550"/>
      <w:bookmarkStart w:id="1364" w:name="_Toc130820892"/>
      <w:r w:rsidRPr="00690A26">
        <w:t>6.</w:t>
      </w:r>
      <w:r>
        <w:t>1</w:t>
      </w:r>
      <w:r w:rsidRPr="00690A26">
        <w:t>.</w:t>
      </w:r>
      <w:r>
        <w:t>9</w:t>
      </w:r>
      <w:r w:rsidRPr="00690A26">
        <w:tab/>
        <w:t>Features supported by the NF</w:t>
      </w:r>
      <w:r>
        <w:t>Management</w:t>
      </w:r>
      <w:r w:rsidRPr="00690A26">
        <w:t xml:space="preserve"> service</w:t>
      </w:r>
      <w:bookmarkEnd w:id="1359"/>
      <w:bookmarkEnd w:id="1360"/>
      <w:bookmarkEnd w:id="1361"/>
      <w:bookmarkEnd w:id="1364"/>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750C77" w:rsidRPr="00690A26" w14:paraId="739AEE46" w14:textId="77777777" w:rsidTr="0002158B">
        <w:trPr>
          <w:cantSplit/>
          <w:jc w:val="center"/>
        </w:trPr>
        <w:tc>
          <w:tcPr>
            <w:tcW w:w="1300" w:type="dxa"/>
          </w:tcPr>
          <w:p w14:paraId="0BF816F1" w14:textId="7E0AC7E1" w:rsidR="00750C77" w:rsidRDefault="00750C77" w:rsidP="00750C77">
            <w:pPr>
              <w:pStyle w:val="TAC"/>
            </w:pPr>
            <w:r>
              <w:t>3</w:t>
            </w:r>
          </w:p>
        </w:tc>
        <w:tc>
          <w:tcPr>
            <w:tcW w:w="1764" w:type="dxa"/>
          </w:tcPr>
          <w:p w14:paraId="4794DC71" w14:textId="5FE2D5BC" w:rsidR="00750C77" w:rsidRDefault="00750C77" w:rsidP="00750C77">
            <w:pPr>
              <w:pStyle w:val="TAC"/>
            </w:pPr>
            <w:r>
              <w:t>Complete-Profile-Subscription</w:t>
            </w:r>
          </w:p>
        </w:tc>
        <w:tc>
          <w:tcPr>
            <w:tcW w:w="647" w:type="dxa"/>
          </w:tcPr>
          <w:p w14:paraId="34D9B10F" w14:textId="1C2E6BF0" w:rsidR="00750C77" w:rsidRPr="00D4681E" w:rsidRDefault="00750C77" w:rsidP="00750C77">
            <w:pPr>
              <w:pStyle w:val="TAC"/>
            </w:pPr>
            <w:r>
              <w:t>O</w:t>
            </w:r>
          </w:p>
        </w:tc>
        <w:tc>
          <w:tcPr>
            <w:tcW w:w="5907" w:type="dxa"/>
          </w:tcPr>
          <w:p w14:paraId="1E6A6B16" w14:textId="3BEF8A1D" w:rsidR="00750C77" w:rsidRDefault="00750C77" w:rsidP="00750C77">
            <w:pPr>
              <w:pStyle w:val="TAL"/>
            </w:pPr>
            <w:r>
              <w:t>Support subscriptions to the complete NF Profile of NF Instances (</w:t>
            </w:r>
            <w:r w:rsidRPr="00E34F40">
              <w:t>including, e.g. the authorization attributes</w:t>
            </w:r>
            <w:r>
              <w:t>) and their notifications.</w:t>
            </w:r>
          </w:p>
        </w:tc>
      </w:tr>
      <w:tr w:rsidR="00750C77" w:rsidRPr="00690A26" w14:paraId="2009A840" w14:textId="77777777" w:rsidTr="0002158B">
        <w:trPr>
          <w:cantSplit/>
          <w:jc w:val="center"/>
        </w:trPr>
        <w:tc>
          <w:tcPr>
            <w:tcW w:w="9618" w:type="dxa"/>
            <w:gridSpan w:val="4"/>
          </w:tcPr>
          <w:p w14:paraId="6A933689" w14:textId="77777777" w:rsidR="00750C77" w:rsidRPr="00690A26" w:rsidRDefault="00750C77" w:rsidP="00750C77">
            <w:pPr>
              <w:pStyle w:val="TAL"/>
              <w:rPr>
                <w:bCs/>
              </w:rPr>
            </w:pPr>
            <w:r w:rsidRPr="00690A26">
              <w:t>Feature number: The order number of the feature within the s</w:t>
            </w:r>
            <w:r w:rsidRPr="00690A26">
              <w:rPr>
                <w:bCs/>
              </w:rPr>
              <w:t>upportedFeatures attribute (starting with 1).</w:t>
            </w:r>
          </w:p>
          <w:p w14:paraId="2CA00501" w14:textId="77777777" w:rsidR="00750C77" w:rsidRDefault="00750C77" w:rsidP="00750C77">
            <w:pPr>
              <w:pStyle w:val="TAL"/>
              <w:rPr>
                <w:bCs/>
              </w:rPr>
            </w:pPr>
            <w:r w:rsidRPr="00690A26">
              <w:rPr>
                <w:bCs/>
              </w:rPr>
              <w:t>Feature: A short name that can be used to refer to the bit and to the feature.</w:t>
            </w:r>
          </w:p>
          <w:p w14:paraId="11ECCC09" w14:textId="77777777" w:rsidR="00750C77" w:rsidRPr="00690A26" w:rsidRDefault="00750C77" w:rsidP="00750C77">
            <w:pPr>
              <w:pStyle w:val="TAL"/>
              <w:rPr>
                <w:bCs/>
              </w:rPr>
            </w:pPr>
            <w:r w:rsidRPr="00292875">
              <w:rPr>
                <w:bCs/>
              </w:rPr>
              <w:t>M/O: Defines if the implementation of the feature is mandatory ("M") or optional ("O").</w:t>
            </w:r>
          </w:p>
          <w:p w14:paraId="445C327C" w14:textId="77777777" w:rsidR="00750C77" w:rsidRPr="00690A26" w:rsidRDefault="00750C77" w:rsidP="00750C77">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65" w:name="_Toc42883319"/>
      <w:bookmarkStart w:id="1366" w:name="_Toc49733187"/>
      <w:bookmarkStart w:id="1367" w:name="_Toc56690814"/>
      <w:bookmarkStart w:id="1368" w:name="_Toc130820893"/>
      <w:r w:rsidRPr="00690A26">
        <w:lastRenderedPageBreak/>
        <w:t>6.2</w:t>
      </w:r>
      <w:r w:rsidRPr="00690A26">
        <w:tab/>
        <w:t>Nnrf_NFDiscovery Service API</w:t>
      </w:r>
      <w:bookmarkEnd w:id="1362"/>
      <w:bookmarkEnd w:id="1363"/>
      <w:bookmarkEnd w:id="1365"/>
      <w:bookmarkEnd w:id="1366"/>
      <w:bookmarkEnd w:id="1367"/>
      <w:bookmarkEnd w:id="1368"/>
    </w:p>
    <w:p w14:paraId="4103C99A" w14:textId="77777777" w:rsidR="00A16735" w:rsidRPr="00690A26" w:rsidRDefault="00A16735" w:rsidP="006F4E24">
      <w:pPr>
        <w:pStyle w:val="Heading3"/>
      </w:pPr>
      <w:bookmarkStart w:id="1369" w:name="_Toc24937731"/>
      <w:bookmarkStart w:id="1370" w:name="_Toc33962551"/>
      <w:bookmarkStart w:id="1371" w:name="_Toc42883320"/>
      <w:bookmarkStart w:id="1372" w:name="_Toc49733188"/>
      <w:bookmarkStart w:id="1373" w:name="_Toc56690815"/>
      <w:bookmarkStart w:id="1374" w:name="_Toc130820894"/>
      <w:r w:rsidRPr="00690A26">
        <w:t>6.2.1</w:t>
      </w:r>
      <w:r w:rsidRPr="00690A26">
        <w:tab/>
        <w:t>API URI</w:t>
      </w:r>
      <w:bookmarkEnd w:id="1369"/>
      <w:bookmarkEnd w:id="1370"/>
      <w:bookmarkEnd w:id="1371"/>
      <w:bookmarkEnd w:id="1372"/>
      <w:bookmarkEnd w:id="1373"/>
      <w:bookmarkEnd w:id="1374"/>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75" w:name="_Toc24937732"/>
      <w:bookmarkStart w:id="1376" w:name="_Toc33962552"/>
      <w:bookmarkStart w:id="1377" w:name="_Toc42883321"/>
      <w:bookmarkStart w:id="1378" w:name="_Toc49733189"/>
      <w:bookmarkStart w:id="1379" w:name="_Toc56690816"/>
      <w:bookmarkStart w:id="1380" w:name="_Toc130820895"/>
      <w:r w:rsidRPr="00690A26">
        <w:t>6.2.2</w:t>
      </w:r>
      <w:r w:rsidRPr="00690A26">
        <w:tab/>
        <w:t>Usage of HTTP</w:t>
      </w:r>
      <w:bookmarkEnd w:id="1375"/>
      <w:bookmarkEnd w:id="1376"/>
      <w:bookmarkEnd w:id="1377"/>
      <w:bookmarkEnd w:id="1378"/>
      <w:bookmarkEnd w:id="1379"/>
      <w:bookmarkEnd w:id="1380"/>
    </w:p>
    <w:p w14:paraId="75E836A1" w14:textId="77777777" w:rsidR="00A16735" w:rsidRPr="00690A26" w:rsidRDefault="00A16735" w:rsidP="006F4E24">
      <w:pPr>
        <w:pStyle w:val="Heading4"/>
      </w:pPr>
      <w:bookmarkStart w:id="1381" w:name="_Toc24937733"/>
      <w:bookmarkStart w:id="1382" w:name="_Toc33962553"/>
      <w:bookmarkStart w:id="1383" w:name="_Toc42883322"/>
      <w:bookmarkStart w:id="1384" w:name="_Toc49733190"/>
      <w:bookmarkStart w:id="1385" w:name="_Toc56690817"/>
      <w:bookmarkStart w:id="1386" w:name="_Toc130820896"/>
      <w:r w:rsidRPr="00690A26">
        <w:t>6.2.2.1</w:t>
      </w:r>
      <w:r w:rsidRPr="00690A26">
        <w:tab/>
        <w:t>General</w:t>
      </w:r>
      <w:bookmarkEnd w:id="1381"/>
      <w:bookmarkEnd w:id="1382"/>
      <w:bookmarkEnd w:id="1383"/>
      <w:bookmarkEnd w:id="1384"/>
      <w:bookmarkEnd w:id="1385"/>
      <w:bookmarkEnd w:id="1386"/>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87" w:name="_Toc24937734"/>
      <w:bookmarkStart w:id="1388" w:name="_Toc33962554"/>
      <w:bookmarkStart w:id="1389" w:name="_Toc42883323"/>
      <w:bookmarkStart w:id="1390" w:name="_Toc49733191"/>
      <w:bookmarkStart w:id="1391" w:name="_Toc56690818"/>
      <w:bookmarkStart w:id="1392" w:name="_Toc130820897"/>
      <w:r w:rsidRPr="00690A26">
        <w:t>6.2.2.2</w:t>
      </w:r>
      <w:r w:rsidRPr="00690A26">
        <w:tab/>
        <w:t xml:space="preserve">HTTP </w:t>
      </w:r>
      <w:r>
        <w:t>s</w:t>
      </w:r>
      <w:r w:rsidRPr="00690A26">
        <w:t xml:space="preserve">tandard </w:t>
      </w:r>
      <w:r>
        <w:t>h</w:t>
      </w:r>
      <w:r w:rsidRPr="00690A26">
        <w:t>eaders</w:t>
      </w:r>
      <w:bookmarkEnd w:id="1387"/>
      <w:bookmarkEnd w:id="1388"/>
      <w:bookmarkEnd w:id="1389"/>
      <w:bookmarkEnd w:id="1390"/>
      <w:bookmarkEnd w:id="1391"/>
      <w:bookmarkEnd w:id="1392"/>
    </w:p>
    <w:p w14:paraId="77935F96" w14:textId="77777777" w:rsidR="00A16735" w:rsidRPr="00690A26" w:rsidRDefault="00A16735" w:rsidP="006F4E24">
      <w:pPr>
        <w:pStyle w:val="Heading5"/>
        <w:rPr>
          <w:lang w:eastAsia="zh-CN"/>
        </w:rPr>
      </w:pPr>
      <w:bookmarkStart w:id="1393" w:name="_Toc24937735"/>
      <w:bookmarkStart w:id="1394" w:name="_Toc33962555"/>
      <w:bookmarkStart w:id="1395" w:name="_Toc42883324"/>
      <w:bookmarkStart w:id="1396" w:name="_Toc49733192"/>
      <w:bookmarkStart w:id="1397" w:name="_Toc56690819"/>
      <w:bookmarkStart w:id="1398" w:name="_Toc130820898"/>
      <w:r w:rsidRPr="00690A26">
        <w:t>6.2.2.2.1</w:t>
      </w:r>
      <w:r w:rsidRPr="00690A26">
        <w:rPr>
          <w:rFonts w:hint="eastAsia"/>
          <w:lang w:eastAsia="zh-CN"/>
        </w:rPr>
        <w:tab/>
      </w:r>
      <w:r w:rsidRPr="00690A26">
        <w:rPr>
          <w:lang w:eastAsia="zh-CN"/>
        </w:rPr>
        <w:t>General</w:t>
      </w:r>
      <w:bookmarkEnd w:id="1393"/>
      <w:bookmarkEnd w:id="1394"/>
      <w:bookmarkEnd w:id="1395"/>
      <w:bookmarkEnd w:id="1396"/>
      <w:bookmarkEnd w:id="1397"/>
      <w:bookmarkEnd w:id="1398"/>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399" w:name="_Toc24937736"/>
      <w:bookmarkStart w:id="1400" w:name="_Toc33962556"/>
      <w:bookmarkStart w:id="1401" w:name="_Toc42883325"/>
      <w:bookmarkStart w:id="1402" w:name="_Toc49733193"/>
      <w:bookmarkStart w:id="1403" w:name="_Toc56690820"/>
      <w:bookmarkStart w:id="1404" w:name="_Toc130820899"/>
      <w:r w:rsidRPr="00690A26">
        <w:t>6.2.2.2.2</w:t>
      </w:r>
      <w:r w:rsidRPr="00690A26">
        <w:tab/>
        <w:t>Content type</w:t>
      </w:r>
      <w:bookmarkEnd w:id="1399"/>
      <w:bookmarkEnd w:id="1400"/>
      <w:bookmarkEnd w:id="1401"/>
      <w:bookmarkEnd w:id="1402"/>
      <w:bookmarkEnd w:id="1403"/>
      <w:bookmarkEnd w:id="1404"/>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05" w:name="_Toc24937737"/>
      <w:bookmarkStart w:id="1406" w:name="_Toc33962557"/>
      <w:bookmarkStart w:id="1407" w:name="_Toc42883326"/>
      <w:bookmarkStart w:id="1408" w:name="_Toc49733194"/>
      <w:bookmarkStart w:id="1409" w:name="_Toc56690821"/>
      <w:bookmarkStart w:id="1410" w:name="_Toc130820900"/>
      <w:r w:rsidRPr="00690A26">
        <w:rPr>
          <w:lang w:val="en-US"/>
        </w:rPr>
        <w:t>6.2.2.2.3</w:t>
      </w:r>
      <w:r w:rsidRPr="00690A26">
        <w:rPr>
          <w:lang w:val="en-US"/>
        </w:rPr>
        <w:tab/>
        <w:t>Cache-Control</w:t>
      </w:r>
      <w:bookmarkEnd w:id="1405"/>
      <w:bookmarkEnd w:id="1406"/>
      <w:bookmarkEnd w:id="1407"/>
      <w:bookmarkEnd w:id="1408"/>
      <w:bookmarkEnd w:id="1409"/>
      <w:bookmarkEnd w:id="1410"/>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11" w:name="_Toc24937738"/>
      <w:bookmarkStart w:id="1412" w:name="_Toc33962558"/>
      <w:bookmarkStart w:id="1413" w:name="_Toc42883327"/>
      <w:bookmarkStart w:id="1414" w:name="_Toc49733195"/>
      <w:bookmarkStart w:id="1415" w:name="_Toc56690822"/>
      <w:bookmarkStart w:id="1416" w:name="_Toc130820901"/>
      <w:r w:rsidRPr="00690A26">
        <w:rPr>
          <w:lang w:val="en-US"/>
        </w:rPr>
        <w:lastRenderedPageBreak/>
        <w:t>6.2.2.2.4</w:t>
      </w:r>
      <w:r w:rsidRPr="00690A26">
        <w:rPr>
          <w:lang w:val="en-US"/>
        </w:rPr>
        <w:tab/>
        <w:t>ETag</w:t>
      </w:r>
      <w:bookmarkEnd w:id="1411"/>
      <w:bookmarkEnd w:id="1412"/>
      <w:bookmarkEnd w:id="1413"/>
      <w:bookmarkEnd w:id="1414"/>
      <w:bookmarkEnd w:id="1415"/>
      <w:bookmarkEnd w:id="1416"/>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17" w:name="_Toc24937739"/>
      <w:bookmarkStart w:id="1418" w:name="_Toc33962559"/>
      <w:bookmarkStart w:id="1419" w:name="_Toc42883328"/>
      <w:bookmarkStart w:id="1420" w:name="_Toc49733196"/>
      <w:bookmarkStart w:id="1421" w:name="_Toc56690823"/>
      <w:bookmarkStart w:id="1422" w:name="_Toc130820902"/>
      <w:r w:rsidRPr="00690A26">
        <w:rPr>
          <w:lang w:val="en-US"/>
        </w:rPr>
        <w:t>6.2.2.2.5</w:t>
      </w:r>
      <w:r w:rsidRPr="00690A26">
        <w:rPr>
          <w:lang w:val="en-US"/>
        </w:rPr>
        <w:tab/>
        <w:t>If-None-Match</w:t>
      </w:r>
      <w:bookmarkEnd w:id="1417"/>
      <w:bookmarkEnd w:id="1418"/>
      <w:bookmarkEnd w:id="1419"/>
      <w:bookmarkEnd w:id="1420"/>
      <w:bookmarkEnd w:id="1421"/>
      <w:bookmarkEnd w:id="1422"/>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6F4E24">
      <w:pPr>
        <w:pStyle w:val="Heading4"/>
      </w:pPr>
      <w:bookmarkStart w:id="1423" w:name="_Toc24937740"/>
      <w:bookmarkStart w:id="1424" w:name="_Toc33962560"/>
      <w:bookmarkStart w:id="1425" w:name="_Toc42883329"/>
      <w:bookmarkStart w:id="1426" w:name="_Toc49733197"/>
      <w:bookmarkStart w:id="1427" w:name="_Toc56690824"/>
      <w:bookmarkStart w:id="1428" w:name="_Toc130820903"/>
      <w:r w:rsidRPr="00690A26">
        <w:t>6.2.2.3</w:t>
      </w:r>
      <w:r w:rsidRPr="00690A26">
        <w:tab/>
        <w:t>HTTP custom headers</w:t>
      </w:r>
      <w:bookmarkEnd w:id="1423"/>
      <w:bookmarkEnd w:id="1424"/>
      <w:bookmarkEnd w:id="1425"/>
      <w:bookmarkEnd w:id="1426"/>
      <w:bookmarkEnd w:id="1427"/>
      <w:bookmarkEnd w:id="1428"/>
    </w:p>
    <w:p w14:paraId="1E91C746" w14:textId="77777777" w:rsidR="00A16735" w:rsidRPr="00690A26" w:rsidRDefault="00A16735" w:rsidP="006F4E24">
      <w:pPr>
        <w:pStyle w:val="Heading5"/>
        <w:rPr>
          <w:lang w:eastAsia="zh-CN"/>
        </w:rPr>
      </w:pPr>
      <w:bookmarkStart w:id="1429" w:name="_Toc24937741"/>
      <w:bookmarkStart w:id="1430" w:name="_Toc33962561"/>
      <w:bookmarkStart w:id="1431" w:name="_Toc42883330"/>
      <w:bookmarkStart w:id="1432" w:name="_Toc49733198"/>
      <w:bookmarkStart w:id="1433" w:name="_Toc56690825"/>
      <w:bookmarkStart w:id="1434" w:name="_Toc130820904"/>
      <w:r w:rsidRPr="00690A26">
        <w:t>6.2.2.3.1</w:t>
      </w:r>
      <w:r w:rsidRPr="00690A26">
        <w:rPr>
          <w:rFonts w:hint="eastAsia"/>
          <w:lang w:eastAsia="zh-CN"/>
        </w:rPr>
        <w:tab/>
      </w:r>
      <w:r w:rsidRPr="00690A26">
        <w:rPr>
          <w:lang w:eastAsia="zh-CN"/>
        </w:rPr>
        <w:t>General</w:t>
      </w:r>
      <w:bookmarkEnd w:id="1429"/>
      <w:bookmarkEnd w:id="1430"/>
      <w:bookmarkEnd w:id="1431"/>
      <w:bookmarkEnd w:id="1432"/>
      <w:bookmarkEnd w:id="1433"/>
      <w:bookmarkEnd w:id="1434"/>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35" w:name="_Toc24937742"/>
      <w:bookmarkStart w:id="1436" w:name="_Toc33962562"/>
      <w:bookmarkStart w:id="1437" w:name="_Toc42883331"/>
      <w:bookmarkStart w:id="1438" w:name="_Toc49733199"/>
      <w:bookmarkStart w:id="1439" w:name="_Toc56690826"/>
      <w:bookmarkStart w:id="1440" w:name="_Toc130820905"/>
      <w:r w:rsidRPr="00690A26">
        <w:t>6.2.3</w:t>
      </w:r>
      <w:r w:rsidRPr="00690A26">
        <w:tab/>
        <w:t>Resources</w:t>
      </w:r>
      <w:bookmarkEnd w:id="1435"/>
      <w:bookmarkEnd w:id="1436"/>
      <w:bookmarkEnd w:id="1437"/>
      <w:bookmarkEnd w:id="1438"/>
      <w:bookmarkEnd w:id="1439"/>
      <w:bookmarkEnd w:id="1440"/>
    </w:p>
    <w:p w14:paraId="4E1C94B1" w14:textId="77777777" w:rsidR="00A16735" w:rsidRPr="00690A26" w:rsidRDefault="00A16735" w:rsidP="006F4E24">
      <w:pPr>
        <w:pStyle w:val="Heading4"/>
      </w:pPr>
      <w:bookmarkStart w:id="1441" w:name="_Toc24937743"/>
      <w:bookmarkStart w:id="1442" w:name="_Toc33962563"/>
      <w:bookmarkStart w:id="1443" w:name="_Toc42883332"/>
      <w:bookmarkStart w:id="1444" w:name="_Toc49733200"/>
      <w:bookmarkStart w:id="1445" w:name="_Toc56690827"/>
      <w:bookmarkStart w:id="1446" w:name="_Toc130820906"/>
      <w:r w:rsidRPr="00690A26">
        <w:t>6.2.3.1</w:t>
      </w:r>
      <w:r w:rsidRPr="00690A26">
        <w:tab/>
        <w:t>Overview</w:t>
      </w:r>
      <w:bookmarkEnd w:id="1441"/>
      <w:bookmarkEnd w:id="1442"/>
      <w:bookmarkEnd w:id="1443"/>
      <w:bookmarkEnd w:id="1444"/>
      <w:bookmarkEnd w:id="1445"/>
      <w:bookmarkEnd w:id="1446"/>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9.55pt;height:343.7pt" o:ole="">
            <v:imagedata r:id="rId86" o:title=""/>
          </v:shape>
          <o:OLEObject Type="Embed" ProgID="Visio.Drawing.15" ShapeID="_x0000_i1061" DrawAspect="Content" ObjectID="_1741434407" r:id="rId87"/>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47" w:name="_Toc24937744"/>
      <w:bookmarkStart w:id="1448" w:name="_Toc33962564"/>
      <w:bookmarkStart w:id="1449" w:name="_Toc42883333"/>
      <w:bookmarkStart w:id="1450" w:name="_Toc49733201"/>
      <w:bookmarkStart w:id="1451" w:name="_Toc56690828"/>
      <w:bookmarkStart w:id="1452" w:name="_Toc130820907"/>
      <w:r w:rsidRPr="00690A26">
        <w:t>6.2.3.2</w:t>
      </w:r>
      <w:r w:rsidRPr="00690A26">
        <w:tab/>
        <w:t>Resource: nf-instances (Store)</w:t>
      </w:r>
      <w:bookmarkEnd w:id="1447"/>
      <w:bookmarkEnd w:id="1448"/>
      <w:bookmarkEnd w:id="1449"/>
      <w:bookmarkEnd w:id="1450"/>
      <w:bookmarkEnd w:id="1451"/>
      <w:bookmarkEnd w:id="1452"/>
    </w:p>
    <w:p w14:paraId="7EEFD2B6" w14:textId="77777777" w:rsidR="00A16735" w:rsidRPr="00690A26" w:rsidRDefault="00A16735" w:rsidP="006F4E24">
      <w:pPr>
        <w:pStyle w:val="Heading5"/>
      </w:pPr>
      <w:bookmarkStart w:id="1453" w:name="_Toc24937745"/>
      <w:bookmarkStart w:id="1454" w:name="_Toc33962565"/>
      <w:bookmarkStart w:id="1455" w:name="_Toc42883334"/>
      <w:bookmarkStart w:id="1456" w:name="_Toc49733202"/>
      <w:bookmarkStart w:id="1457" w:name="_Toc56690829"/>
      <w:bookmarkStart w:id="1458" w:name="_Toc130820908"/>
      <w:r w:rsidRPr="00690A26">
        <w:t>6.2.3.2.1</w:t>
      </w:r>
      <w:r w:rsidRPr="00690A26">
        <w:tab/>
        <w:t>Description</w:t>
      </w:r>
      <w:bookmarkEnd w:id="1453"/>
      <w:bookmarkEnd w:id="1454"/>
      <w:bookmarkEnd w:id="1455"/>
      <w:bookmarkEnd w:id="1456"/>
      <w:bookmarkEnd w:id="1457"/>
      <w:bookmarkEnd w:id="1458"/>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59" w:name="_Toc24937746"/>
      <w:bookmarkStart w:id="1460" w:name="_Toc33962566"/>
      <w:bookmarkStart w:id="1461" w:name="_Toc42883335"/>
      <w:bookmarkStart w:id="1462" w:name="_Toc49733203"/>
      <w:bookmarkStart w:id="1463" w:name="_Toc56690830"/>
      <w:bookmarkStart w:id="1464" w:name="_Toc130820909"/>
      <w:r w:rsidRPr="00690A26">
        <w:t>6.2.3.2.2</w:t>
      </w:r>
      <w:r w:rsidRPr="00690A26">
        <w:tab/>
        <w:t>Resource Definition</w:t>
      </w:r>
      <w:bookmarkEnd w:id="1459"/>
      <w:bookmarkEnd w:id="1460"/>
      <w:bookmarkEnd w:id="1461"/>
      <w:bookmarkEnd w:id="1462"/>
      <w:bookmarkEnd w:id="1463"/>
      <w:bookmarkEnd w:id="1464"/>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65" w:name="_Toc24937747"/>
      <w:bookmarkStart w:id="1466" w:name="_Toc33962567"/>
      <w:bookmarkStart w:id="1467" w:name="_Toc42883336"/>
      <w:bookmarkStart w:id="1468" w:name="_Toc49733204"/>
      <w:bookmarkStart w:id="1469" w:name="_Toc56690831"/>
      <w:bookmarkStart w:id="1470" w:name="_Toc130820910"/>
      <w:r w:rsidRPr="00690A26">
        <w:t>6.2.3.2.3</w:t>
      </w:r>
      <w:r w:rsidRPr="00690A26">
        <w:tab/>
        <w:t>Resource Standard Methods</w:t>
      </w:r>
      <w:bookmarkEnd w:id="1465"/>
      <w:bookmarkEnd w:id="1466"/>
      <w:bookmarkEnd w:id="1467"/>
      <w:bookmarkEnd w:id="1468"/>
      <w:bookmarkEnd w:id="1469"/>
      <w:bookmarkEnd w:id="1470"/>
    </w:p>
    <w:p w14:paraId="082DBCC6" w14:textId="77777777" w:rsidR="00A16735" w:rsidRPr="00690A26" w:rsidRDefault="00A16735" w:rsidP="00545906">
      <w:pPr>
        <w:pStyle w:val="H6"/>
      </w:pPr>
      <w:bookmarkStart w:id="1471" w:name="_Toc24937748"/>
      <w:bookmarkStart w:id="1472" w:name="_Toc33962568"/>
      <w:bookmarkStart w:id="1473" w:name="_Toc42883337"/>
      <w:bookmarkStart w:id="1474" w:name="_Toc49733205"/>
      <w:bookmarkStart w:id="1475" w:name="_Toc56690832"/>
      <w:r w:rsidRPr="00690A26">
        <w:t>6.2.3.2.3.1</w:t>
      </w:r>
      <w:r w:rsidRPr="00690A26">
        <w:tab/>
        <w:t>GET</w:t>
      </w:r>
      <w:bookmarkEnd w:id="1471"/>
      <w:bookmarkEnd w:id="1472"/>
      <w:bookmarkEnd w:id="1473"/>
      <w:bookmarkEnd w:id="1474"/>
      <w:bookmarkEnd w:id="1475"/>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76"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76"/>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640E7B"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640E7B" w:rsidRPr="00690A26" w:rsidRDefault="00640E7B" w:rsidP="00640E7B">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640E7B" w:rsidRPr="00690A26" w:rsidRDefault="00640E7B" w:rsidP="00640E7B">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640E7B" w:rsidRDefault="00640E7B" w:rsidP="00640E7B">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640E7B" w:rsidRPr="00690A26" w:rsidRDefault="00640E7B" w:rsidP="00640E7B">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640E7B" w:rsidRPr="00690A26" w:rsidRDefault="00640E7B" w:rsidP="00640E7B">
            <w:pPr>
              <w:pStyle w:val="TAL"/>
            </w:pPr>
          </w:p>
        </w:tc>
      </w:tr>
      <w:tr w:rsidR="00640E7B"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640E7B" w:rsidRPr="00690A26" w:rsidRDefault="00640E7B" w:rsidP="00640E7B">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640E7B" w:rsidRPr="00690A26" w:rsidRDefault="00640E7B" w:rsidP="00640E7B">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640E7B" w:rsidRPr="00690A26" w:rsidRDefault="00640E7B" w:rsidP="00640E7B">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640E7B" w:rsidRPr="00690A26" w:rsidRDefault="00640E7B" w:rsidP="00640E7B">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640E7B" w:rsidRPr="00690A26" w:rsidRDefault="00640E7B" w:rsidP="00640E7B">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w:t>
            </w:r>
            <w:r w:rsidRPr="00690A26">
              <w:lastRenderedPageBreak/>
              <w:t>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640E7B" w:rsidRPr="00690A26" w:rsidRDefault="00640E7B" w:rsidP="00640E7B">
            <w:pPr>
              <w:pStyle w:val="TAL"/>
            </w:pPr>
          </w:p>
        </w:tc>
      </w:tr>
      <w:tr w:rsidR="00640E7B"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640E7B" w:rsidRPr="00690A26" w:rsidRDefault="00640E7B" w:rsidP="00640E7B">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640E7B" w:rsidRPr="00690A26" w:rsidRDefault="00640E7B" w:rsidP="00640E7B">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640E7B" w:rsidRPr="00690A26" w:rsidRDefault="00640E7B" w:rsidP="00640E7B">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640E7B" w:rsidRPr="00690A26" w:rsidRDefault="00640E7B" w:rsidP="00640E7B">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640E7B" w:rsidRPr="00690A26" w:rsidRDefault="00640E7B" w:rsidP="00640E7B">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640E7B" w:rsidRPr="00690A26" w:rsidRDefault="00640E7B" w:rsidP="00640E7B">
            <w:pPr>
              <w:pStyle w:val="TAL"/>
            </w:pPr>
            <w:r>
              <w:t>Query-Params-Ext3</w:t>
            </w:r>
          </w:p>
        </w:tc>
      </w:tr>
      <w:tr w:rsidR="00640E7B"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640E7B" w:rsidRPr="00690A26" w:rsidRDefault="00640E7B" w:rsidP="00640E7B">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640E7B" w:rsidRPr="00690A26" w:rsidRDefault="00640E7B" w:rsidP="00640E7B">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640E7B" w:rsidRPr="00690A26" w:rsidRDefault="00640E7B" w:rsidP="00640E7B">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640E7B" w:rsidRPr="00690A26" w:rsidRDefault="00640E7B" w:rsidP="00640E7B">
            <w:pPr>
              <w:pStyle w:val="TAL"/>
            </w:pPr>
          </w:p>
        </w:tc>
      </w:tr>
      <w:tr w:rsidR="00640E7B"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640E7B" w:rsidRPr="00690A26" w:rsidRDefault="00640E7B" w:rsidP="00640E7B">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640E7B" w:rsidRPr="00690A26" w:rsidRDefault="00640E7B" w:rsidP="00640E7B">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640E7B" w:rsidRDefault="00640E7B" w:rsidP="00640E7B">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640E7B" w:rsidRPr="00690A26" w:rsidRDefault="00640E7B" w:rsidP="00640E7B">
            <w:pPr>
              <w:pStyle w:val="TAL"/>
            </w:pPr>
            <w:r>
              <w:rPr>
                <w:rFonts w:cs="Arial"/>
                <w:szCs w:val="18"/>
              </w:rPr>
              <w:t xml:space="preserve">The DNN shall contain the Network Identifier and it may additionally contain an Operator Identifier. </w:t>
            </w:r>
            <w:r>
              <w:t>(NOTE 11).</w:t>
            </w:r>
          </w:p>
          <w:p w14:paraId="54966348" w14:textId="77777777" w:rsidR="00640E7B" w:rsidRPr="00690A26" w:rsidRDefault="00640E7B" w:rsidP="00640E7B">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640E7B" w:rsidRPr="00690A26" w:rsidRDefault="00640E7B" w:rsidP="00640E7B">
            <w:pPr>
              <w:pStyle w:val="TAL"/>
            </w:pPr>
          </w:p>
        </w:tc>
      </w:tr>
      <w:tr w:rsidR="00640E7B"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640E7B" w:rsidRPr="00690A26" w:rsidRDefault="00640E7B" w:rsidP="00640E7B">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640E7B" w:rsidRPr="00690A26" w:rsidRDefault="00640E7B" w:rsidP="00640E7B">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640E7B" w:rsidRDefault="00640E7B" w:rsidP="00640E7B">
            <w:pPr>
              <w:pStyle w:val="TAL"/>
            </w:pPr>
            <w:r>
              <w:t>This IE may be included if the target NF type is "UPF" and the dnn IE is included.</w:t>
            </w:r>
          </w:p>
          <w:p w14:paraId="73319BA6" w14:textId="77777777" w:rsidR="00640E7B" w:rsidRDefault="00640E7B" w:rsidP="00640E7B">
            <w:pPr>
              <w:pStyle w:val="TAL"/>
            </w:pPr>
          </w:p>
          <w:p w14:paraId="512D276A" w14:textId="77777777" w:rsidR="00640E7B" w:rsidRDefault="00640E7B" w:rsidP="00640E7B">
            <w:pPr>
              <w:pStyle w:val="TAL"/>
            </w:pPr>
            <w:r>
              <w:t>When included, this IE shall indicate the IPv4 index that is supported by the candidate UPF.</w:t>
            </w:r>
          </w:p>
          <w:p w14:paraId="5D17F051" w14:textId="77777777" w:rsidR="00640E7B" w:rsidRPr="00690A26" w:rsidRDefault="00640E7B" w:rsidP="00640E7B">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640E7B" w:rsidRPr="00690A26" w:rsidRDefault="00640E7B" w:rsidP="00640E7B">
            <w:pPr>
              <w:pStyle w:val="TAL"/>
            </w:pPr>
            <w:r>
              <w:t>Query-Upf-IpIndex</w:t>
            </w:r>
          </w:p>
        </w:tc>
      </w:tr>
      <w:tr w:rsidR="00640E7B"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640E7B" w:rsidRPr="00690A26" w:rsidRDefault="00640E7B" w:rsidP="00640E7B">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640E7B" w:rsidRPr="00690A26" w:rsidRDefault="00640E7B" w:rsidP="00640E7B">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640E7B" w:rsidRDefault="00640E7B" w:rsidP="00640E7B">
            <w:pPr>
              <w:pStyle w:val="TAL"/>
            </w:pPr>
            <w:r>
              <w:t>This IE may be included if the target NF type is "UPF" and the dnn IE is included.</w:t>
            </w:r>
          </w:p>
          <w:p w14:paraId="62419550" w14:textId="77777777" w:rsidR="00640E7B" w:rsidRDefault="00640E7B" w:rsidP="00640E7B">
            <w:pPr>
              <w:pStyle w:val="TAL"/>
            </w:pPr>
          </w:p>
          <w:p w14:paraId="090A162D" w14:textId="77777777" w:rsidR="00640E7B" w:rsidRDefault="00640E7B" w:rsidP="00640E7B">
            <w:pPr>
              <w:pStyle w:val="TAL"/>
            </w:pPr>
            <w:r>
              <w:t>When included, this IE shall indicate the IPv6 index that is supported by the candidate UPF.</w:t>
            </w:r>
          </w:p>
          <w:p w14:paraId="5CAC764B" w14:textId="77777777" w:rsidR="00640E7B" w:rsidRPr="00690A26" w:rsidRDefault="00640E7B" w:rsidP="00640E7B">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640E7B" w:rsidRPr="00690A26" w:rsidRDefault="00640E7B" w:rsidP="00640E7B">
            <w:pPr>
              <w:pStyle w:val="TAL"/>
            </w:pPr>
            <w:r>
              <w:t>Query-Upf-IpIndex</w:t>
            </w:r>
          </w:p>
        </w:tc>
      </w:tr>
      <w:tr w:rsidR="00640E7B"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640E7B" w:rsidRPr="00690A26" w:rsidRDefault="00640E7B" w:rsidP="00640E7B">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640E7B" w:rsidRPr="00690A26" w:rsidRDefault="00640E7B" w:rsidP="00640E7B">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640E7B" w:rsidRPr="00690A26" w:rsidRDefault="00640E7B" w:rsidP="00640E7B">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640E7B" w:rsidRPr="00690A26" w:rsidRDefault="00640E7B" w:rsidP="00640E7B">
            <w:pPr>
              <w:pStyle w:val="TAL"/>
            </w:pPr>
          </w:p>
        </w:tc>
      </w:tr>
      <w:tr w:rsidR="00640E7B"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640E7B" w:rsidRPr="00690A26" w:rsidRDefault="00640E7B" w:rsidP="00640E7B">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640E7B" w:rsidRPr="00690A26" w:rsidRDefault="00640E7B" w:rsidP="00640E7B">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640E7B" w:rsidRPr="00690A26" w:rsidRDefault="00640E7B" w:rsidP="00640E7B">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640E7B" w:rsidRPr="00690A26" w:rsidRDefault="00640E7B" w:rsidP="00640E7B">
            <w:pPr>
              <w:pStyle w:val="TAL"/>
            </w:pPr>
            <w:r w:rsidRPr="00CD1CD0">
              <w:t>Query-MBS</w:t>
            </w:r>
          </w:p>
        </w:tc>
      </w:tr>
      <w:tr w:rsidR="00640E7B"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640E7B" w:rsidRPr="00690A26" w:rsidRDefault="00640E7B" w:rsidP="00640E7B">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640E7B" w:rsidRPr="00690A26" w:rsidRDefault="00640E7B" w:rsidP="00640E7B">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640E7B" w:rsidRPr="00690A26" w:rsidRDefault="00640E7B" w:rsidP="00640E7B">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640E7B" w:rsidRPr="00690A26" w:rsidRDefault="00640E7B" w:rsidP="00640E7B">
            <w:pPr>
              <w:pStyle w:val="TAL"/>
            </w:pPr>
          </w:p>
        </w:tc>
      </w:tr>
      <w:tr w:rsidR="00640E7B"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640E7B" w:rsidRPr="00690A26" w:rsidRDefault="00640E7B" w:rsidP="00640E7B">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640E7B" w:rsidRPr="00690A26" w:rsidRDefault="00640E7B" w:rsidP="00640E7B">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640E7B" w:rsidRPr="00690A26" w:rsidRDefault="00640E7B" w:rsidP="00640E7B">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640E7B" w:rsidRPr="00690A26" w:rsidRDefault="00640E7B" w:rsidP="00640E7B">
            <w:pPr>
              <w:pStyle w:val="TAL"/>
            </w:pPr>
          </w:p>
        </w:tc>
      </w:tr>
      <w:tr w:rsidR="00640E7B"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640E7B" w:rsidRPr="00690A26" w:rsidRDefault="00640E7B" w:rsidP="00640E7B">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640E7B" w:rsidRPr="00690A26" w:rsidRDefault="00640E7B" w:rsidP="00640E7B">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640E7B" w:rsidRPr="00690A26" w:rsidRDefault="00640E7B" w:rsidP="00640E7B">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640E7B" w:rsidRPr="00690A26" w:rsidRDefault="00640E7B" w:rsidP="00640E7B">
            <w:pPr>
              <w:pStyle w:val="TAL"/>
            </w:pPr>
          </w:p>
        </w:tc>
      </w:tr>
      <w:tr w:rsidR="00640E7B"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640E7B" w:rsidRPr="00690A26" w:rsidRDefault="00640E7B" w:rsidP="00640E7B">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640E7B" w:rsidRPr="00690A26" w:rsidRDefault="00640E7B" w:rsidP="00640E7B">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640E7B" w:rsidRPr="00690A26" w:rsidRDefault="00640E7B" w:rsidP="00640E7B">
            <w:pPr>
              <w:pStyle w:val="TAL"/>
            </w:pPr>
            <w:r w:rsidRPr="00690A26">
              <w:t>Guami used to search for an appropriate AMF.</w:t>
            </w:r>
          </w:p>
          <w:p w14:paraId="233C7A2D" w14:textId="77777777" w:rsidR="00640E7B" w:rsidRPr="00690A26" w:rsidRDefault="00640E7B" w:rsidP="00640E7B">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640E7B" w:rsidRPr="00690A26" w:rsidRDefault="00640E7B" w:rsidP="00640E7B">
            <w:pPr>
              <w:pStyle w:val="TAL"/>
            </w:pPr>
          </w:p>
        </w:tc>
      </w:tr>
      <w:tr w:rsidR="00640E7B"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640E7B" w:rsidRPr="00690A26" w:rsidRDefault="00640E7B" w:rsidP="00640E7B">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640E7B" w:rsidRPr="00690A26" w:rsidRDefault="00640E7B" w:rsidP="00640E7B">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640E7B" w:rsidRPr="00690A26" w:rsidRDefault="00640E7B" w:rsidP="00640E7B">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640E7B" w:rsidRPr="00690A26" w:rsidRDefault="00640E7B" w:rsidP="00640E7B">
            <w:pPr>
              <w:pStyle w:val="TAL"/>
            </w:pPr>
          </w:p>
        </w:tc>
      </w:tr>
      <w:tr w:rsidR="00640E7B"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640E7B" w:rsidRPr="00690A26" w:rsidRDefault="00640E7B" w:rsidP="00640E7B">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640E7B" w:rsidRPr="00690A26" w:rsidRDefault="00640E7B" w:rsidP="00640E7B">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640E7B" w:rsidRPr="00690A26" w:rsidRDefault="00640E7B" w:rsidP="00640E7B">
            <w:pPr>
              <w:pStyle w:val="TAL"/>
            </w:pPr>
            <w:r w:rsidRPr="00690A26">
              <w:t xml:space="preserve">The IPv4 address of the UE for which a BSF </w:t>
            </w:r>
            <w:r>
              <w:rPr>
                <w:rFonts w:hint="eastAsia"/>
                <w:lang w:eastAsia="zh-CN"/>
              </w:rPr>
              <w:t>or P-CSCF</w:t>
            </w:r>
            <w:r w:rsidR="00CC0712">
              <w:t xml:space="preserve"> or UPF</w:t>
            </w:r>
            <w:r w:rsidRPr="00690A26">
              <w:t xml:space="preserve"> needs to be discovered.</w:t>
            </w:r>
            <w:r w:rsidR="00CC0712">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640E7B" w:rsidRPr="00690A26" w:rsidRDefault="00640E7B" w:rsidP="00640E7B">
            <w:pPr>
              <w:pStyle w:val="TAL"/>
            </w:pPr>
          </w:p>
        </w:tc>
      </w:tr>
      <w:tr w:rsidR="00640E7B"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640E7B" w:rsidRPr="00690A26" w:rsidRDefault="00640E7B" w:rsidP="00640E7B">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640E7B" w:rsidRPr="00690A26" w:rsidRDefault="00640E7B" w:rsidP="00640E7B">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640E7B" w:rsidRPr="00690A26" w:rsidRDefault="00640E7B" w:rsidP="00640E7B">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640E7B" w:rsidRPr="00690A26" w:rsidRDefault="00640E7B" w:rsidP="00640E7B">
            <w:pPr>
              <w:pStyle w:val="TAL"/>
            </w:pPr>
          </w:p>
        </w:tc>
      </w:tr>
      <w:tr w:rsidR="00640E7B"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640E7B" w:rsidRPr="00690A26" w:rsidRDefault="00640E7B" w:rsidP="00640E7B">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640E7B" w:rsidRPr="00690A26" w:rsidRDefault="00640E7B" w:rsidP="00640E7B">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640E7B" w:rsidRPr="00690A26" w:rsidRDefault="00640E7B" w:rsidP="00640E7B">
            <w:pPr>
              <w:pStyle w:val="TAL"/>
            </w:pPr>
            <w:r w:rsidRPr="00690A26">
              <w:t xml:space="preserve">The IPv6 prefix of the UE for which a BSF </w:t>
            </w:r>
            <w:r>
              <w:rPr>
                <w:rFonts w:hint="eastAsia"/>
                <w:lang w:eastAsia="zh-CN"/>
              </w:rPr>
              <w:t>or P-CSCF</w:t>
            </w:r>
            <w:r w:rsidR="00CC0712">
              <w:t xml:space="preserve"> or UPF</w:t>
            </w:r>
            <w:r w:rsidRPr="00690A26">
              <w:t xml:space="preserve"> needs to be discovered.</w:t>
            </w:r>
            <w:r w:rsidR="00CC0712">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640E7B" w:rsidRPr="00690A26" w:rsidRDefault="00640E7B" w:rsidP="00640E7B">
            <w:pPr>
              <w:pStyle w:val="TAL"/>
            </w:pPr>
          </w:p>
        </w:tc>
      </w:tr>
      <w:tr w:rsidR="00640E7B"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640E7B" w:rsidRPr="00690A26" w:rsidRDefault="00640E7B" w:rsidP="00640E7B">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640E7B" w:rsidRPr="00690A26" w:rsidRDefault="00640E7B" w:rsidP="00640E7B">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640E7B" w:rsidRPr="00690A26" w:rsidRDefault="00640E7B" w:rsidP="00640E7B">
            <w:pPr>
              <w:pStyle w:val="TAL"/>
            </w:pPr>
            <w:r w:rsidRPr="00690A26">
              <w:t>When present, this IE indicates whether a combined SMF/PGW-C or a standalone SMF needs to be discovered.</w:t>
            </w:r>
          </w:p>
          <w:p w14:paraId="1A15DACF" w14:textId="77777777" w:rsidR="00640E7B" w:rsidRPr="00690A26" w:rsidRDefault="00640E7B" w:rsidP="00640E7B">
            <w:pPr>
              <w:pStyle w:val="TAL"/>
            </w:pPr>
          </w:p>
          <w:p w14:paraId="5377F16B" w14:textId="77C9E0D5" w:rsidR="00640E7B" w:rsidRPr="00690A26" w:rsidRDefault="00640E7B" w:rsidP="00640E7B">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640E7B" w:rsidRPr="00690A26" w:rsidRDefault="00640E7B" w:rsidP="00640E7B">
            <w:pPr>
              <w:pStyle w:val="TAL"/>
            </w:pPr>
          </w:p>
        </w:tc>
      </w:tr>
      <w:tr w:rsidR="00640E7B"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640E7B" w:rsidRPr="00690A26" w:rsidRDefault="00640E7B" w:rsidP="00640E7B">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640E7B" w:rsidRPr="00690A26" w:rsidRDefault="00640E7B" w:rsidP="00640E7B">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640E7B" w:rsidRDefault="00640E7B" w:rsidP="00640E7B">
            <w:pPr>
              <w:pStyle w:val="TAL"/>
            </w:pPr>
            <w:r>
              <w:t>When present, this IE indicates whether combined PGW-C+SMF(s) or standalone SMF(s) are preferred.</w:t>
            </w:r>
          </w:p>
          <w:p w14:paraId="1FCE88B3" w14:textId="77777777" w:rsidR="00640E7B" w:rsidRDefault="00640E7B" w:rsidP="00640E7B">
            <w:pPr>
              <w:pStyle w:val="TAL"/>
            </w:pPr>
          </w:p>
          <w:p w14:paraId="259AA6AF" w14:textId="58FCF099" w:rsidR="00640E7B" w:rsidRPr="00690A26" w:rsidRDefault="00640E7B" w:rsidP="00640E7B">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640E7B" w:rsidRPr="00690A26" w:rsidRDefault="00640E7B" w:rsidP="00640E7B">
            <w:pPr>
              <w:pStyle w:val="TAL"/>
            </w:pPr>
            <w:r>
              <w:rPr>
                <w:lang w:eastAsia="zh-CN"/>
              </w:rPr>
              <w:t>Query-SBIProtoc17</w:t>
            </w:r>
          </w:p>
        </w:tc>
      </w:tr>
      <w:tr w:rsidR="00640E7B"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640E7B" w:rsidRPr="00690A26" w:rsidRDefault="00640E7B" w:rsidP="00640E7B">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640E7B" w:rsidRPr="00690A26" w:rsidRDefault="00640E7B" w:rsidP="00640E7B">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640E7B" w:rsidRPr="00690A26" w:rsidRDefault="00640E7B" w:rsidP="00640E7B">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640E7B" w:rsidRPr="00690A26" w:rsidRDefault="00640E7B" w:rsidP="00640E7B">
            <w:pPr>
              <w:pStyle w:val="TAL"/>
              <w:rPr>
                <w:rFonts w:cs="Arial"/>
                <w:szCs w:val="18"/>
              </w:rPr>
            </w:pPr>
          </w:p>
        </w:tc>
      </w:tr>
      <w:tr w:rsidR="00640E7B"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640E7B" w:rsidRPr="00690A26" w:rsidRDefault="00640E7B" w:rsidP="00640E7B">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640E7B" w:rsidRPr="00690A26" w:rsidRDefault="00640E7B" w:rsidP="00640E7B">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640E7B" w:rsidRPr="00690A26" w:rsidRDefault="00640E7B" w:rsidP="00640E7B">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640E7B" w:rsidRPr="00690A26" w:rsidRDefault="00640E7B" w:rsidP="00640E7B">
            <w:pPr>
              <w:pStyle w:val="TAL"/>
              <w:rPr>
                <w:rFonts w:cs="Arial"/>
                <w:szCs w:val="18"/>
              </w:rPr>
            </w:pPr>
            <w:r w:rsidRPr="005C262B">
              <w:rPr>
                <w:lang w:eastAsia="zh-CN"/>
              </w:rPr>
              <w:t>Query-SBIProtoc17</w:t>
            </w:r>
          </w:p>
        </w:tc>
      </w:tr>
      <w:tr w:rsidR="00640E7B"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640E7B" w:rsidRPr="00690A26" w:rsidRDefault="00640E7B" w:rsidP="00640E7B">
            <w:pPr>
              <w:pStyle w:val="TAL"/>
              <w:rPr>
                <w:lang w:eastAsia="zh-CN"/>
              </w:rPr>
            </w:pPr>
            <w:r w:rsidRPr="00690A26">
              <w:lastRenderedPageBreak/>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640E7B" w:rsidRPr="00690A26" w:rsidRDefault="00640E7B" w:rsidP="00640E7B">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640E7B" w:rsidRPr="00690A26" w:rsidRDefault="00640E7B" w:rsidP="00640E7B">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640E7B" w:rsidRPr="00690A26" w:rsidRDefault="00640E7B" w:rsidP="00640E7B">
            <w:pPr>
              <w:pStyle w:val="TAL"/>
            </w:pPr>
          </w:p>
        </w:tc>
      </w:tr>
      <w:tr w:rsidR="00640E7B"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640E7B" w:rsidRPr="00690A26" w:rsidRDefault="00640E7B" w:rsidP="00640E7B">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640E7B" w:rsidRPr="00690A26" w:rsidRDefault="00640E7B" w:rsidP="00640E7B">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640E7B" w:rsidRPr="00690A26" w:rsidRDefault="00640E7B" w:rsidP="00640E7B">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640E7B" w:rsidRPr="00690A26" w:rsidRDefault="00640E7B" w:rsidP="00640E7B">
            <w:pPr>
              <w:pStyle w:val="TAL"/>
            </w:pPr>
          </w:p>
        </w:tc>
      </w:tr>
      <w:tr w:rsidR="00640E7B"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640E7B" w:rsidRPr="00690A26" w:rsidRDefault="00640E7B" w:rsidP="00640E7B">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640E7B" w:rsidRPr="00690A26" w:rsidRDefault="00640E7B" w:rsidP="00640E7B">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640E7B" w:rsidRDefault="00640E7B" w:rsidP="00640E7B">
            <w:pPr>
              <w:pStyle w:val="TAL"/>
            </w:pPr>
            <w:r w:rsidRPr="00690A26">
              <w:t>When present, this IE shall contain the application identifiers and/or application function identifiers in PFD management. This may be included if the target NF type is "NEF".</w:t>
            </w:r>
          </w:p>
          <w:p w14:paraId="2A75274A" w14:textId="08C5D7AB" w:rsidR="00640E7B" w:rsidRPr="00690A26" w:rsidRDefault="00640E7B" w:rsidP="00640E7B">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640E7B" w:rsidRPr="00690A26" w:rsidRDefault="00640E7B" w:rsidP="00640E7B">
            <w:pPr>
              <w:pStyle w:val="TAL"/>
            </w:pPr>
            <w:r w:rsidRPr="00690A26">
              <w:rPr>
                <w:noProof/>
                <w:lang w:eastAsia="zh-CN"/>
              </w:rPr>
              <w:t>Query-Params-Ext2</w:t>
            </w:r>
          </w:p>
        </w:tc>
      </w:tr>
      <w:tr w:rsidR="00640E7B"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640E7B" w:rsidRPr="00690A26" w:rsidRDefault="00640E7B" w:rsidP="00640E7B">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640E7B" w:rsidRPr="00690A26" w:rsidRDefault="00640E7B" w:rsidP="00640E7B">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640E7B" w:rsidRPr="00690A26" w:rsidRDefault="00640E7B" w:rsidP="00640E7B">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640E7B" w:rsidRPr="00690A26" w:rsidRDefault="00640E7B" w:rsidP="00640E7B">
            <w:pPr>
              <w:pStyle w:val="TAL"/>
            </w:pPr>
          </w:p>
        </w:tc>
      </w:tr>
      <w:tr w:rsidR="00640E7B"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640E7B" w:rsidRPr="00690A26" w:rsidRDefault="00640E7B" w:rsidP="00640E7B">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640E7B" w:rsidRPr="00690A26" w:rsidRDefault="00640E7B" w:rsidP="00640E7B">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640E7B" w:rsidRDefault="00640E7B" w:rsidP="00640E7B">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640E7B" w:rsidRPr="00690A26" w:rsidRDefault="00640E7B" w:rsidP="00640E7B">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640E7B" w:rsidRPr="00690A26" w:rsidRDefault="00640E7B" w:rsidP="00640E7B">
            <w:pPr>
              <w:pStyle w:val="TAL"/>
              <w:rPr>
                <w:rFonts w:cs="Arial"/>
                <w:szCs w:val="18"/>
              </w:rPr>
            </w:pPr>
          </w:p>
        </w:tc>
      </w:tr>
      <w:tr w:rsidR="00640E7B"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640E7B" w:rsidRPr="00690A26" w:rsidRDefault="00640E7B" w:rsidP="00640E7B">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640E7B" w:rsidRPr="00690A26" w:rsidRDefault="00640E7B" w:rsidP="00640E7B">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640E7B" w:rsidRPr="00690A26" w:rsidRDefault="00640E7B" w:rsidP="00640E7B">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640E7B" w:rsidRPr="00690A26" w:rsidRDefault="00640E7B" w:rsidP="00640E7B">
            <w:pPr>
              <w:pStyle w:val="TAL"/>
              <w:rPr>
                <w:rFonts w:cs="Arial"/>
                <w:szCs w:val="18"/>
              </w:rPr>
            </w:pPr>
          </w:p>
        </w:tc>
      </w:tr>
      <w:tr w:rsidR="00640E7B"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640E7B" w:rsidRPr="00690A26" w:rsidRDefault="00640E7B" w:rsidP="00640E7B">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640E7B" w:rsidRPr="00690A26" w:rsidRDefault="00640E7B" w:rsidP="00640E7B">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640E7B" w:rsidRPr="00690A26" w:rsidRDefault="00640E7B" w:rsidP="00640E7B">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640E7B" w:rsidRPr="00690A26" w:rsidRDefault="00640E7B" w:rsidP="00640E7B">
            <w:pPr>
              <w:pStyle w:val="TAL"/>
              <w:rPr>
                <w:rFonts w:cs="Arial"/>
                <w:szCs w:val="18"/>
              </w:rPr>
            </w:pPr>
          </w:p>
        </w:tc>
      </w:tr>
      <w:tr w:rsidR="00640E7B"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640E7B" w:rsidRPr="00690A26" w:rsidRDefault="00640E7B" w:rsidP="00640E7B">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640E7B" w:rsidRPr="00690A26" w:rsidRDefault="00640E7B" w:rsidP="00640E7B">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640E7B" w:rsidRPr="00690A26" w:rsidRDefault="00640E7B" w:rsidP="00640E7B">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640E7B" w:rsidRPr="00690A26" w:rsidRDefault="00640E7B" w:rsidP="00640E7B">
            <w:pPr>
              <w:pStyle w:val="TAL"/>
            </w:pPr>
          </w:p>
          <w:p w14:paraId="077B5925" w14:textId="77777777" w:rsidR="00640E7B" w:rsidRPr="00690A26" w:rsidRDefault="00640E7B" w:rsidP="00640E7B">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640E7B" w:rsidRPr="00690A26" w:rsidRDefault="00640E7B" w:rsidP="00640E7B">
            <w:pPr>
              <w:pStyle w:val="TAL"/>
            </w:pPr>
          </w:p>
        </w:tc>
      </w:tr>
      <w:tr w:rsidR="00640E7B"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640E7B" w:rsidRPr="00690A26" w:rsidRDefault="00640E7B" w:rsidP="00640E7B">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640E7B" w:rsidRPr="00690A26" w:rsidRDefault="00640E7B" w:rsidP="00640E7B">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640E7B" w:rsidRDefault="00640E7B" w:rsidP="00640E7B">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640E7B" w:rsidRDefault="00640E7B" w:rsidP="00640E7B">
            <w:pPr>
              <w:pStyle w:val="TAL"/>
              <w:rPr>
                <w:rFonts w:cs="Arial"/>
                <w:szCs w:val="18"/>
              </w:rPr>
            </w:pPr>
          </w:p>
          <w:p w14:paraId="72A53A87" w14:textId="1C5845E2" w:rsidR="00640E7B" w:rsidRPr="00690A26" w:rsidRDefault="00640E7B" w:rsidP="00640E7B">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640E7B" w:rsidRPr="00690A26" w:rsidRDefault="00640E7B" w:rsidP="00640E7B">
            <w:pPr>
              <w:pStyle w:val="TAL"/>
              <w:rPr>
                <w:rFonts w:cs="Arial"/>
                <w:szCs w:val="18"/>
              </w:rPr>
            </w:pPr>
          </w:p>
        </w:tc>
      </w:tr>
      <w:tr w:rsidR="00640E7B"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640E7B" w:rsidRPr="00690A26" w:rsidRDefault="00640E7B" w:rsidP="00640E7B">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640E7B" w:rsidRPr="00690A26" w:rsidRDefault="00640E7B" w:rsidP="00640E7B">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640E7B" w:rsidRPr="00690A26" w:rsidRDefault="00640E7B" w:rsidP="00640E7B">
            <w:pPr>
              <w:pStyle w:val="TAL"/>
              <w:rPr>
                <w:rFonts w:cs="Arial"/>
                <w:szCs w:val="18"/>
              </w:rPr>
            </w:pPr>
            <w:r w:rsidRPr="00690A26">
              <w:rPr>
                <w:rFonts w:cs="Arial"/>
                <w:szCs w:val="18"/>
              </w:rPr>
              <w:t>Preferred target NF location (e.g. geographic location, data center).</w:t>
            </w:r>
          </w:p>
          <w:p w14:paraId="7999B443" w14:textId="77777777" w:rsidR="00640E7B" w:rsidRPr="00690A26" w:rsidRDefault="00640E7B" w:rsidP="00640E7B">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640E7B" w:rsidRPr="00690A26" w:rsidRDefault="00640E7B" w:rsidP="00640E7B">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640E7B" w:rsidRPr="00690A26" w:rsidRDefault="00640E7B" w:rsidP="00640E7B">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640E7B" w:rsidRPr="00690A26" w:rsidRDefault="00640E7B" w:rsidP="00640E7B">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640E7B" w:rsidRPr="00690A26" w:rsidRDefault="00640E7B" w:rsidP="00640E7B">
            <w:pPr>
              <w:pStyle w:val="TAL"/>
              <w:rPr>
                <w:rFonts w:cs="Arial"/>
                <w:szCs w:val="18"/>
              </w:rPr>
            </w:pPr>
          </w:p>
        </w:tc>
      </w:tr>
      <w:tr w:rsidR="00640E7B"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640E7B" w:rsidRPr="00690A26" w:rsidRDefault="00640E7B" w:rsidP="00640E7B">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640E7B" w:rsidRPr="00690A26" w:rsidRDefault="00640E7B" w:rsidP="00640E7B">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640E7B" w:rsidRPr="00690A26" w:rsidRDefault="00640E7B" w:rsidP="00640E7B">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640E7B" w:rsidRPr="00690A26" w:rsidRDefault="00640E7B" w:rsidP="00640E7B">
            <w:pPr>
              <w:pStyle w:val="TAL"/>
              <w:rPr>
                <w:rFonts w:cs="Arial"/>
                <w:szCs w:val="18"/>
              </w:rPr>
            </w:pPr>
            <w:r w:rsidRPr="00690A26">
              <w:rPr>
                <w:rFonts w:cs="Arial"/>
                <w:szCs w:val="18"/>
              </w:rPr>
              <w:t>Preferred target NF location (e.g. geographic location, data center).</w:t>
            </w:r>
          </w:p>
          <w:p w14:paraId="04EF4034" w14:textId="342BCA41" w:rsidR="00640E7B" w:rsidRDefault="00640E7B" w:rsidP="00640E7B">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640E7B" w:rsidRDefault="00640E7B" w:rsidP="00640E7B">
            <w:pPr>
              <w:pStyle w:val="TAL"/>
              <w:rPr>
                <w:rFonts w:cs="Arial"/>
                <w:szCs w:val="18"/>
              </w:rPr>
            </w:pPr>
          </w:p>
          <w:p w14:paraId="3F70C147" w14:textId="77777777" w:rsidR="00640E7B" w:rsidRDefault="00640E7B" w:rsidP="00640E7B">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640E7B" w:rsidRPr="00690A26" w:rsidRDefault="00640E7B" w:rsidP="00640E7B">
            <w:pPr>
              <w:pStyle w:val="TAL"/>
            </w:pPr>
          </w:p>
          <w:p w14:paraId="79C4C71A" w14:textId="77777777" w:rsidR="00640E7B" w:rsidRPr="00690A26" w:rsidRDefault="00640E7B" w:rsidP="00640E7B">
            <w:pPr>
              <w:pStyle w:val="TAL"/>
              <w:rPr>
                <w:rFonts w:cs="Arial"/>
                <w:szCs w:val="18"/>
              </w:rPr>
            </w:pPr>
            <w:r w:rsidRPr="00690A26">
              <w:rPr>
                <w:rFonts w:cs="Arial"/>
                <w:szCs w:val="18"/>
              </w:rPr>
              <w:t xml:space="preserve">The NRF may return additional NFs in the response not matching the preferred target NF location, e.g. if no NF profile is </w:t>
            </w:r>
            <w:r w:rsidRPr="00690A26">
              <w:rPr>
                <w:rFonts w:cs="Arial"/>
                <w:szCs w:val="18"/>
              </w:rPr>
              <w:lastRenderedPageBreak/>
              <w:t>found matching the preferred target NF location.</w:t>
            </w:r>
          </w:p>
          <w:p w14:paraId="0D17263C" w14:textId="77777777" w:rsidR="00640E7B" w:rsidRDefault="00640E7B" w:rsidP="00640E7B">
            <w:pPr>
              <w:pStyle w:val="TAL"/>
              <w:rPr>
                <w:rFonts w:cs="Arial"/>
                <w:szCs w:val="18"/>
              </w:rPr>
            </w:pPr>
          </w:p>
          <w:p w14:paraId="4C2293F4" w14:textId="77777777" w:rsidR="00640E7B" w:rsidRDefault="00640E7B" w:rsidP="00640E7B">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640E7B" w:rsidRPr="00690A26" w:rsidRDefault="00640E7B" w:rsidP="00640E7B">
            <w:pPr>
              <w:pStyle w:val="TAL"/>
              <w:rPr>
                <w:rFonts w:cs="Arial"/>
                <w:szCs w:val="18"/>
              </w:rPr>
            </w:pPr>
            <w:r w:rsidRPr="00690A26">
              <w:rPr>
                <w:rFonts w:cs="Arial"/>
                <w:szCs w:val="18"/>
              </w:rPr>
              <w:t>(NOTE 6)</w:t>
            </w:r>
          </w:p>
          <w:p w14:paraId="4C0552A8" w14:textId="77777777" w:rsidR="00640E7B" w:rsidRDefault="00640E7B" w:rsidP="00640E7B">
            <w:pPr>
              <w:pStyle w:val="TAL"/>
              <w:rPr>
                <w:rFonts w:cs="Arial"/>
                <w:szCs w:val="18"/>
              </w:rPr>
            </w:pPr>
          </w:p>
          <w:p w14:paraId="0340DFEF" w14:textId="77777777" w:rsidR="00640E7B" w:rsidRDefault="00640E7B" w:rsidP="00640E7B">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640E7B" w:rsidRDefault="00640E7B" w:rsidP="00640E7B">
            <w:pPr>
              <w:pStyle w:val="TAL"/>
              <w:rPr>
                <w:rFonts w:cs="Arial"/>
                <w:szCs w:val="18"/>
              </w:rPr>
            </w:pPr>
            <w:r>
              <w:rPr>
                <w:rFonts w:cs="Arial"/>
                <w:szCs w:val="18"/>
              </w:rPr>
              <w:t>{</w:t>
            </w:r>
          </w:p>
          <w:p w14:paraId="049752FE" w14:textId="0EFAF602" w:rsidR="00640E7B" w:rsidRDefault="00640E7B" w:rsidP="00640E7B">
            <w:pPr>
              <w:pStyle w:val="TAL"/>
              <w:rPr>
                <w:rFonts w:cs="Arial"/>
                <w:szCs w:val="18"/>
              </w:rPr>
            </w:pPr>
            <w:r>
              <w:rPr>
                <w:rFonts w:cs="Arial"/>
                <w:szCs w:val="18"/>
              </w:rPr>
              <w:t xml:space="preserve"> "1": [{localityType: DATA_CENTER, localityValue: "dc-123"}],</w:t>
            </w:r>
          </w:p>
          <w:p w14:paraId="3C5797CA" w14:textId="3397164F" w:rsidR="00640E7B" w:rsidRDefault="00640E7B" w:rsidP="00640E7B">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640E7B" w:rsidRDefault="00640E7B" w:rsidP="00640E7B">
            <w:pPr>
              <w:pStyle w:val="TAL"/>
              <w:rPr>
                <w:rFonts w:cs="Arial"/>
                <w:szCs w:val="18"/>
              </w:rPr>
            </w:pPr>
            <w:r>
              <w:rPr>
                <w:rFonts w:cs="Arial"/>
                <w:szCs w:val="18"/>
              </w:rPr>
              <w:t xml:space="preserve"> "3": [{localityType: STATE, localityValue: "California"}]</w:t>
            </w:r>
          </w:p>
          <w:p w14:paraId="155505FA" w14:textId="77777777" w:rsidR="00640E7B" w:rsidRDefault="00640E7B" w:rsidP="00640E7B">
            <w:pPr>
              <w:pStyle w:val="TAL"/>
              <w:rPr>
                <w:rFonts w:cs="Arial"/>
                <w:szCs w:val="18"/>
              </w:rPr>
            </w:pPr>
            <w:r>
              <w:rPr>
                <w:rFonts w:cs="Arial"/>
                <w:szCs w:val="18"/>
              </w:rPr>
              <w:t>}</w:t>
            </w:r>
          </w:p>
          <w:p w14:paraId="79D2FB85" w14:textId="77777777" w:rsidR="00640E7B" w:rsidRDefault="00640E7B" w:rsidP="00640E7B">
            <w:pPr>
              <w:pStyle w:val="TAL"/>
              <w:rPr>
                <w:rFonts w:cs="Arial"/>
                <w:szCs w:val="18"/>
              </w:rPr>
            </w:pPr>
          </w:p>
          <w:p w14:paraId="2E0803E5" w14:textId="77777777" w:rsidR="00640E7B" w:rsidRDefault="00640E7B" w:rsidP="00640E7B">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640E7B" w:rsidRDefault="00640E7B" w:rsidP="00640E7B">
            <w:pPr>
              <w:pStyle w:val="TAL"/>
              <w:rPr>
                <w:rFonts w:cs="Arial"/>
                <w:szCs w:val="18"/>
              </w:rPr>
            </w:pPr>
            <w:r>
              <w:rPr>
                <w:rFonts w:cs="Arial"/>
                <w:szCs w:val="18"/>
              </w:rPr>
              <w:t>{</w:t>
            </w:r>
          </w:p>
          <w:p w14:paraId="452B5490" w14:textId="73F205FB" w:rsidR="00640E7B" w:rsidRDefault="00640E7B" w:rsidP="00640E7B">
            <w:pPr>
              <w:pStyle w:val="TAL"/>
              <w:rPr>
                <w:rFonts w:cs="Arial"/>
                <w:szCs w:val="18"/>
              </w:rPr>
            </w:pPr>
            <w:r>
              <w:rPr>
                <w:rFonts w:cs="Arial"/>
                <w:szCs w:val="18"/>
              </w:rPr>
              <w:t xml:space="preserve"> "1": [{localityType: DATA_CENTER, localityValue: "dc-123"}],</w:t>
            </w:r>
          </w:p>
          <w:p w14:paraId="2A57FBBE" w14:textId="26DC518A" w:rsidR="00640E7B" w:rsidRDefault="00640E7B" w:rsidP="00640E7B">
            <w:pPr>
              <w:pStyle w:val="TAL"/>
              <w:rPr>
                <w:rFonts w:cs="Arial"/>
                <w:szCs w:val="18"/>
              </w:rPr>
            </w:pPr>
            <w:r>
              <w:rPr>
                <w:rFonts w:cs="Arial"/>
                <w:szCs w:val="18"/>
              </w:rPr>
              <w:t xml:space="preserve"> "2": [{localityType: DATA_CENTER, localityValue: "dc-456"},</w:t>
            </w:r>
          </w:p>
          <w:p w14:paraId="0C61834A" w14:textId="77777777" w:rsidR="00640E7B" w:rsidRDefault="00640E7B" w:rsidP="00640E7B">
            <w:pPr>
              <w:pStyle w:val="TAL"/>
              <w:rPr>
                <w:rFonts w:cs="Arial"/>
                <w:szCs w:val="18"/>
              </w:rPr>
            </w:pPr>
            <w:r>
              <w:rPr>
                <w:rFonts w:cs="Arial"/>
                <w:szCs w:val="18"/>
              </w:rPr>
              <w:t xml:space="preserve">         {localityType: {DATA_CENTER, localityValue: "dc-789"}]</w:t>
            </w:r>
          </w:p>
          <w:p w14:paraId="13F66A81" w14:textId="77777777" w:rsidR="00640E7B" w:rsidRDefault="00640E7B" w:rsidP="00640E7B">
            <w:pPr>
              <w:pStyle w:val="TAL"/>
              <w:rPr>
                <w:rFonts w:cs="Arial"/>
                <w:szCs w:val="18"/>
              </w:rPr>
            </w:pPr>
            <w:r>
              <w:rPr>
                <w:rFonts w:cs="Arial"/>
                <w:szCs w:val="18"/>
              </w:rPr>
              <w:t>}</w:t>
            </w:r>
          </w:p>
          <w:p w14:paraId="6F608850" w14:textId="77777777" w:rsidR="00640E7B" w:rsidRDefault="00640E7B" w:rsidP="00640E7B">
            <w:pPr>
              <w:pStyle w:val="TAL"/>
              <w:rPr>
                <w:rFonts w:cs="Arial"/>
                <w:szCs w:val="18"/>
              </w:rPr>
            </w:pPr>
          </w:p>
          <w:p w14:paraId="655A60C4" w14:textId="77777777" w:rsidR="00640E7B" w:rsidRDefault="00640E7B" w:rsidP="00640E7B">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640E7B" w:rsidRDefault="00640E7B" w:rsidP="00640E7B">
            <w:pPr>
              <w:pStyle w:val="TAL"/>
              <w:rPr>
                <w:rFonts w:cs="Arial"/>
                <w:szCs w:val="18"/>
              </w:rPr>
            </w:pPr>
            <w:r>
              <w:rPr>
                <w:rFonts w:cs="Arial"/>
                <w:szCs w:val="18"/>
              </w:rPr>
              <w:t>{</w:t>
            </w:r>
          </w:p>
          <w:p w14:paraId="2FCF51B2" w14:textId="6D30EF93" w:rsidR="00640E7B" w:rsidRDefault="00640E7B" w:rsidP="00640E7B">
            <w:pPr>
              <w:pStyle w:val="TAL"/>
              <w:rPr>
                <w:rFonts w:cs="Arial"/>
                <w:szCs w:val="18"/>
              </w:rPr>
            </w:pPr>
            <w:r>
              <w:rPr>
                <w:rFonts w:cs="Arial"/>
                <w:szCs w:val="18"/>
              </w:rPr>
              <w:t xml:space="preserve"> "1": [{localityType: CITY, localityValue: "Bath",</w:t>
            </w:r>
          </w:p>
          <w:p w14:paraId="3F7DF3A7" w14:textId="0963CF72" w:rsidR="00640E7B" w:rsidRDefault="00640E7B" w:rsidP="00640E7B">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640E7B" w:rsidRDefault="00640E7B" w:rsidP="00640E7B">
            <w:pPr>
              <w:pStyle w:val="TAL"/>
              <w:rPr>
                <w:rFonts w:cs="Arial"/>
                <w:szCs w:val="18"/>
              </w:rPr>
            </w:pPr>
            <w:r>
              <w:rPr>
                <w:rFonts w:cs="Arial"/>
                <w:szCs w:val="18"/>
              </w:rPr>
              <w:t xml:space="preserve">         "Virginia"}]],</w:t>
            </w:r>
          </w:p>
          <w:p w14:paraId="3B4ACDF1" w14:textId="77777777" w:rsidR="00640E7B" w:rsidRDefault="00640E7B" w:rsidP="00640E7B">
            <w:pPr>
              <w:pStyle w:val="TAL"/>
              <w:rPr>
                <w:rFonts w:cs="Arial"/>
                <w:szCs w:val="18"/>
              </w:rPr>
            </w:pPr>
            <w:r>
              <w:rPr>
                <w:rFonts w:cs="Arial"/>
                <w:szCs w:val="18"/>
              </w:rPr>
              <w:t xml:space="preserve"> "2": [{localityType: STATE, localityValue: "Virginia"}</w:t>
            </w:r>
          </w:p>
          <w:p w14:paraId="3FCB6587" w14:textId="77777777" w:rsidR="00640E7B" w:rsidRDefault="00640E7B" w:rsidP="00640E7B">
            <w:pPr>
              <w:pStyle w:val="TAL"/>
              <w:rPr>
                <w:rFonts w:cs="Arial"/>
                <w:szCs w:val="18"/>
              </w:rPr>
            </w:pPr>
            <w:r>
              <w:rPr>
                <w:rFonts w:cs="Arial"/>
                <w:szCs w:val="18"/>
              </w:rPr>
              <w:t>}</w:t>
            </w:r>
          </w:p>
          <w:p w14:paraId="77CF2FE3" w14:textId="77777777" w:rsidR="00640E7B" w:rsidRDefault="00640E7B" w:rsidP="00640E7B">
            <w:pPr>
              <w:pStyle w:val="TAL"/>
              <w:rPr>
                <w:rFonts w:cs="Arial"/>
                <w:szCs w:val="18"/>
              </w:rPr>
            </w:pPr>
          </w:p>
          <w:p w14:paraId="788B41E8" w14:textId="2BD07E70" w:rsidR="00640E7B" w:rsidRPr="00690A26" w:rsidRDefault="00640E7B" w:rsidP="00640E7B">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640E7B" w:rsidRPr="00690A26" w:rsidRDefault="00640E7B" w:rsidP="00640E7B">
            <w:pPr>
              <w:pStyle w:val="TAL"/>
              <w:rPr>
                <w:rFonts w:cs="Arial"/>
                <w:szCs w:val="18"/>
              </w:rPr>
            </w:pPr>
            <w:r w:rsidRPr="00D4681E">
              <w:lastRenderedPageBreak/>
              <w:t>Query-SBIProtoc1</w:t>
            </w:r>
            <w:r>
              <w:t>8</w:t>
            </w:r>
          </w:p>
        </w:tc>
      </w:tr>
      <w:tr w:rsidR="00640E7B"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640E7B" w:rsidRPr="00690A26" w:rsidRDefault="00640E7B" w:rsidP="00640E7B">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640E7B" w:rsidRPr="00690A26" w:rsidRDefault="00640E7B" w:rsidP="00640E7B">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640E7B" w:rsidRPr="00690A26" w:rsidRDefault="00640E7B" w:rsidP="00640E7B">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640E7B" w:rsidRPr="00690A26" w:rsidRDefault="00640E7B" w:rsidP="00640E7B">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640E7B" w:rsidRPr="00690A26" w:rsidRDefault="00640E7B" w:rsidP="00640E7B">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640E7B" w:rsidRPr="00690A26" w:rsidRDefault="00640E7B" w:rsidP="00640E7B">
            <w:pPr>
              <w:pStyle w:val="TAL"/>
              <w:rPr>
                <w:rFonts w:cs="Arial"/>
                <w:szCs w:val="18"/>
              </w:rPr>
            </w:pPr>
          </w:p>
        </w:tc>
      </w:tr>
      <w:tr w:rsidR="00640E7B"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640E7B" w:rsidRPr="00690A26" w:rsidRDefault="00640E7B" w:rsidP="00640E7B">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640E7B" w:rsidRPr="00690A26" w:rsidRDefault="00640E7B" w:rsidP="00640E7B">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640E7B" w:rsidRPr="00690A26" w:rsidRDefault="00640E7B" w:rsidP="00640E7B">
            <w:pPr>
              <w:pStyle w:val="TAL"/>
            </w:pPr>
            <w:r w:rsidRPr="00690A26">
              <w:t>List of features required to be supported by the target Network Function.</w:t>
            </w:r>
          </w:p>
          <w:p w14:paraId="514564EC" w14:textId="77777777" w:rsidR="00640E7B" w:rsidRPr="00690A26" w:rsidRDefault="00640E7B" w:rsidP="00640E7B">
            <w:pPr>
              <w:pStyle w:val="TAL"/>
            </w:pPr>
            <w:r w:rsidRPr="00690A26">
              <w:t>This IE may be present only if the service-names attribute is present and if it contains a single service-name. It shall be ignored by the NRF otherwise.</w:t>
            </w:r>
          </w:p>
          <w:p w14:paraId="6E3D8D12" w14:textId="77777777" w:rsidR="00640E7B" w:rsidRPr="00690A26" w:rsidRDefault="00640E7B" w:rsidP="00640E7B">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640E7B" w:rsidRPr="00690A26" w:rsidRDefault="00640E7B" w:rsidP="00640E7B">
            <w:pPr>
              <w:pStyle w:val="TAL"/>
            </w:pPr>
          </w:p>
        </w:tc>
      </w:tr>
      <w:tr w:rsidR="00640E7B"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640E7B" w:rsidRPr="00690A26" w:rsidRDefault="00640E7B" w:rsidP="00640E7B">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640E7B" w:rsidRPr="00690A26" w:rsidRDefault="00640E7B" w:rsidP="00640E7B">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640E7B" w:rsidRPr="00690A26" w:rsidRDefault="00640E7B" w:rsidP="00640E7B">
            <w:pPr>
              <w:pStyle w:val="TAL"/>
            </w:pPr>
            <w:r w:rsidRPr="00690A26">
              <w:t>List of features required to be supported by the target Network Function, as defined by the supportedFeatures attribute in NFService (see clauses 6.1.6.2.3 and 6.2.6.2.4).</w:t>
            </w:r>
          </w:p>
          <w:p w14:paraId="6E4E96BF" w14:textId="77777777" w:rsidR="00640E7B" w:rsidRPr="00690A26" w:rsidRDefault="00640E7B" w:rsidP="00640E7B">
            <w:pPr>
              <w:pStyle w:val="TAL"/>
            </w:pPr>
            <w:r w:rsidRPr="00690A26">
              <w:t>This IE may be present only if the service-names attribute is present.</w:t>
            </w:r>
          </w:p>
          <w:p w14:paraId="468B44BF" w14:textId="77777777" w:rsidR="00640E7B" w:rsidRDefault="00640E7B" w:rsidP="00640E7B">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640E7B" w:rsidRPr="00690A26" w:rsidRDefault="00640E7B" w:rsidP="00640E7B">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640E7B" w:rsidRPr="00690A26" w:rsidRDefault="00640E7B" w:rsidP="00640E7B">
            <w:pPr>
              <w:pStyle w:val="TAL"/>
            </w:pPr>
            <w:r w:rsidRPr="00690A26">
              <w:t>Query-Params-Ext1</w:t>
            </w:r>
          </w:p>
        </w:tc>
      </w:tr>
      <w:tr w:rsidR="00640E7B"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640E7B" w:rsidRPr="00690A26" w:rsidRDefault="00640E7B" w:rsidP="00640E7B">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640E7B" w:rsidRPr="00690A26" w:rsidRDefault="00640E7B" w:rsidP="00640E7B">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640E7B" w:rsidRPr="00690A26" w:rsidRDefault="00640E7B" w:rsidP="00640E7B">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640E7B" w:rsidRPr="00690A26" w:rsidRDefault="00640E7B" w:rsidP="00640E7B">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640E7B" w:rsidRPr="00690A26" w:rsidRDefault="00640E7B" w:rsidP="00640E7B">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640E7B" w:rsidRPr="00690A26" w:rsidRDefault="00640E7B" w:rsidP="00640E7B">
            <w:pPr>
              <w:pStyle w:val="TAL"/>
              <w:rPr>
                <w:lang w:eastAsia="zh-CN"/>
              </w:rPr>
            </w:pPr>
            <w:r w:rsidRPr="00690A26">
              <w:t>Complex-Query</w:t>
            </w:r>
          </w:p>
        </w:tc>
      </w:tr>
      <w:tr w:rsidR="00640E7B"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640E7B" w:rsidRPr="00690A26" w:rsidRDefault="00640E7B" w:rsidP="00640E7B">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640E7B" w:rsidRPr="00690A26" w:rsidRDefault="00640E7B" w:rsidP="00640E7B">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640E7B" w:rsidRDefault="00640E7B" w:rsidP="00640E7B">
            <w:pPr>
              <w:pStyle w:val="TAL"/>
            </w:pPr>
            <w:r w:rsidRPr="00690A26">
              <w:t>Maximum number of NFProfiles to be returned in the response.</w:t>
            </w:r>
          </w:p>
          <w:p w14:paraId="6E6DF024" w14:textId="77777777" w:rsidR="00640E7B" w:rsidRPr="00690A26" w:rsidRDefault="00640E7B" w:rsidP="00640E7B">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640E7B" w:rsidRPr="00690A26" w:rsidRDefault="00640E7B" w:rsidP="00640E7B">
            <w:pPr>
              <w:pStyle w:val="TAL"/>
            </w:pPr>
            <w:r w:rsidRPr="00690A26">
              <w:t>Query-Params-</w:t>
            </w:r>
            <w:r w:rsidRPr="00690A26">
              <w:lastRenderedPageBreak/>
              <w:t>Ext1</w:t>
            </w:r>
          </w:p>
        </w:tc>
      </w:tr>
      <w:tr w:rsidR="00640E7B"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640E7B" w:rsidRPr="00690A26" w:rsidRDefault="00640E7B" w:rsidP="00640E7B">
            <w:pPr>
              <w:pStyle w:val="TAL"/>
            </w:pPr>
            <w:r w:rsidRPr="00690A26">
              <w:lastRenderedPageBreak/>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640E7B" w:rsidRPr="00690A26" w:rsidRDefault="00640E7B" w:rsidP="00640E7B">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640E7B" w:rsidRPr="00690A26" w:rsidRDefault="00640E7B" w:rsidP="00640E7B">
            <w:pPr>
              <w:pStyle w:val="TAL"/>
            </w:pPr>
            <w:r w:rsidRPr="00690A26">
              <w:t>Maximum payload size (before compression, if any) of the response, expressed in kilo octets.</w:t>
            </w:r>
          </w:p>
          <w:p w14:paraId="0B76A8EF" w14:textId="77777777" w:rsidR="00640E7B" w:rsidRPr="00690A26" w:rsidRDefault="00640E7B" w:rsidP="00640E7B">
            <w:pPr>
              <w:pStyle w:val="TAL"/>
            </w:pPr>
            <w:r w:rsidRPr="00690A26">
              <w:t>When present, the NRF shall limit the number of NF profiles returned in the response such as to not exceed the maximum payload size indicated in the request.</w:t>
            </w:r>
          </w:p>
          <w:p w14:paraId="623B7DFD" w14:textId="77777777" w:rsidR="00640E7B" w:rsidRPr="00690A26" w:rsidRDefault="00640E7B" w:rsidP="00640E7B">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640E7B" w:rsidRPr="00690A26" w:rsidRDefault="00640E7B" w:rsidP="00640E7B">
            <w:pPr>
              <w:pStyle w:val="TAL"/>
            </w:pPr>
            <w:r w:rsidRPr="00690A26">
              <w:t>Query-Params-Ext1</w:t>
            </w:r>
          </w:p>
        </w:tc>
      </w:tr>
      <w:tr w:rsidR="00640E7B"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640E7B" w:rsidRPr="00690A26" w:rsidRDefault="00640E7B" w:rsidP="00640E7B">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640E7B" w:rsidRPr="00690A26" w:rsidRDefault="00640E7B" w:rsidP="00640E7B">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640E7B" w:rsidRPr="00690A26" w:rsidRDefault="00640E7B" w:rsidP="00640E7B">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640E7B" w:rsidRPr="00690A26" w:rsidRDefault="00640E7B" w:rsidP="00640E7B">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640E7B" w:rsidRPr="00690A26" w:rsidRDefault="00640E7B" w:rsidP="00640E7B">
            <w:pPr>
              <w:pStyle w:val="TAL"/>
            </w:pPr>
            <w:r w:rsidRPr="00690A26">
              <w:t>Maximum payload size (before compression, if any) of the response, expressed in kilo octets.</w:t>
            </w:r>
          </w:p>
          <w:p w14:paraId="605A4534" w14:textId="77777777" w:rsidR="00640E7B" w:rsidRPr="00690A26" w:rsidRDefault="00640E7B" w:rsidP="00640E7B">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640E7B" w:rsidRDefault="00640E7B" w:rsidP="00640E7B">
            <w:pPr>
              <w:pStyle w:val="TAL"/>
              <w:rPr>
                <w:lang w:eastAsia="zh-CN"/>
              </w:rPr>
            </w:pPr>
            <w:r>
              <w:rPr>
                <w:rFonts w:hint="eastAsia"/>
                <w:lang w:eastAsia="zh-CN"/>
              </w:rPr>
              <w:t>This query parameter is used when the consumer supports payload size bigger than 2 million octets.</w:t>
            </w:r>
          </w:p>
          <w:p w14:paraId="4D3E25A7" w14:textId="77777777" w:rsidR="00640E7B" w:rsidRPr="00690A26" w:rsidRDefault="00640E7B" w:rsidP="00640E7B">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640E7B" w:rsidRPr="00690A26" w:rsidRDefault="00640E7B" w:rsidP="00640E7B">
            <w:pPr>
              <w:pStyle w:val="TAL"/>
            </w:pPr>
            <w:r w:rsidRPr="00690A26">
              <w:t>Query-Params-Ext2</w:t>
            </w:r>
          </w:p>
        </w:tc>
      </w:tr>
      <w:tr w:rsidR="00640E7B"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640E7B" w:rsidRPr="00690A26" w:rsidRDefault="00640E7B" w:rsidP="00640E7B">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640E7B" w:rsidRPr="00690A26" w:rsidRDefault="00640E7B" w:rsidP="00640E7B">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640E7B" w:rsidRPr="00690A26" w:rsidRDefault="00640E7B" w:rsidP="00640E7B">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640E7B" w:rsidRPr="00690A26" w:rsidRDefault="00640E7B" w:rsidP="00640E7B">
            <w:pPr>
              <w:pStyle w:val="TAL"/>
            </w:pPr>
            <w:r w:rsidRPr="00690A26">
              <w:t>Query-Params-Ext1</w:t>
            </w:r>
          </w:p>
        </w:tc>
      </w:tr>
      <w:tr w:rsidR="00640E7B"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640E7B" w:rsidRPr="00690A26" w:rsidRDefault="00640E7B" w:rsidP="00640E7B">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640E7B" w:rsidRPr="00690A26" w:rsidRDefault="00640E7B" w:rsidP="00640E7B">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640E7B" w:rsidRPr="00690A26" w:rsidRDefault="00640E7B" w:rsidP="00640E7B">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640E7B" w:rsidRPr="00690A26" w:rsidRDefault="00640E7B" w:rsidP="00640E7B">
            <w:pPr>
              <w:pStyle w:val="TAL"/>
            </w:pPr>
            <w:r w:rsidRPr="00690A26">
              <w:t>Query-Param-Analytics</w:t>
            </w:r>
          </w:p>
        </w:tc>
      </w:tr>
      <w:tr w:rsidR="00640E7B"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640E7B" w:rsidRPr="00690A26" w:rsidRDefault="00640E7B" w:rsidP="00640E7B">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640E7B" w:rsidRPr="00690A26" w:rsidRDefault="00640E7B" w:rsidP="00640E7B">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640E7B" w:rsidRPr="00690A26" w:rsidRDefault="00640E7B" w:rsidP="00640E7B">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640E7B" w:rsidRPr="00690A26" w:rsidRDefault="00640E7B" w:rsidP="00640E7B">
            <w:pPr>
              <w:pStyle w:val="TAL"/>
            </w:pPr>
            <w:r w:rsidRPr="00690A26">
              <w:t>Query-Param-Analytics</w:t>
            </w:r>
          </w:p>
        </w:tc>
      </w:tr>
      <w:tr w:rsidR="00640E7B"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640E7B" w:rsidRPr="00690A26" w:rsidRDefault="00640E7B" w:rsidP="00640E7B">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640E7B" w:rsidRPr="00690A26" w:rsidRDefault="00640E7B" w:rsidP="00640E7B">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640E7B" w:rsidRPr="00690A26" w:rsidRDefault="00640E7B" w:rsidP="00640E7B">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640E7B" w:rsidRPr="00690A26" w:rsidRDefault="00640E7B" w:rsidP="00640E7B">
            <w:pPr>
              <w:pStyle w:val="TAL"/>
            </w:pPr>
            <w:r>
              <w:t>Query-UPEAS</w:t>
            </w:r>
          </w:p>
        </w:tc>
      </w:tr>
      <w:tr w:rsidR="00640E7B"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640E7B" w:rsidRPr="00690A26" w:rsidRDefault="00640E7B" w:rsidP="00640E7B">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640E7B" w:rsidRPr="00690A26" w:rsidRDefault="00640E7B" w:rsidP="00640E7B">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640E7B" w:rsidRPr="00690A26" w:rsidRDefault="00640E7B" w:rsidP="00640E7B">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640E7B" w:rsidRPr="00690A26" w:rsidRDefault="00640E7B" w:rsidP="00640E7B">
            <w:pPr>
              <w:pStyle w:val="TAL"/>
            </w:pPr>
            <w:r w:rsidRPr="00690A26">
              <w:rPr>
                <w:rFonts w:hint="eastAsia"/>
                <w:lang w:eastAsia="zh-CN"/>
              </w:rPr>
              <w:t>MAPDU</w:t>
            </w:r>
          </w:p>
        </w:tc>
      </w:tr>
      <w:tr w:rsidR="00640E7B"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640E7B" w:rsidRPr="00690A26" w:rsidRDefault="00640E7B" w:rsidP="00640E7B">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640E7B" w:rsidRPr="00690A26" w:rsidRDefault="00640E7B" w:rsidP="00640E7B">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640E7B" w:rsidRPr="00690A26" w:rsidRDefault="00640E7B" w:rsidP="00640E7B">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640E7B" w:rsidRPr="00690A26" w:rsidRDefault="00640E7B" w:rsidP="00640E7B">
            <w:pPr>
              <w:pStyle w:val="TAL"/>
            </w:pPr>
          </w:p>
          <w:p w14:paraId="6EFDC18D" w14:textId="77777777" w:rsidR="00640E7B" w:rsidRPr="00690A26" w:rsidRDefault="00640E7B" w:rsidP="00640E7B">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640E7B" w:rsidRPr="00690A26" w:rsidRDefault="00640E7B" w:rsidP="00640E7B">
            <w:pPr>
              <w:pStyle w:val="TAL"/>
              <w:rPr>
                <w:lang w:eastAsia="zh-CN"/>
              </w:rPr>
            </w:pPr>
            <w:r w:rsidRPr="00690A26">
              <w:t>Query-Params-Ext2</w:t>
            </w:r>
          </w:p>
        </w:tc>
      </w:tr>
      <w:tr w:rsidR="00640E7B"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640E7B" w:rsidRPr="00690A26" w:rsidRDefault="00640E7B" w:rsidP="00640E7B">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640E7B" w:rsidRPr="00690A26" w:rsidRDefault="00640E7B" w:rsidP="00640E7B">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640E7B" w:rsidRPr="00690A26" w:rsidRDefault="00640E7B" w:rsidP="00640E7B">
            <w:pPr>
              <w:pStyle w:val="TAL"/>
            </w:pPr>
            <w:r w:rsidRPr="00690A26">
              <w:t>When present, this IE indicates that NF(s) dedicatedly serving the specified Client Type needs to be discovered. This IE may be included when target NF Type is "LMF" and "GMLC".</w:t>
            </w:r>
          </w:p>
          <w:p w14:paraId="515C2358" w14:textId="77777777" w:rsidR="00640E7B" w:rsidRPr="00690A26" w:rsidRDefault="00640E7B" w:rsidP="00640E7B">
            <w:pPr>
              <w:pStyle w:val="TAL"/>
            </w:pPr>
          </w:p>
          <w:p w14:paraId="56C4C7ED" w14:textId="77777777" w:rsidR="00640E7B" w:rsidRPr="00690A26" w:rsidRDefault="00640E7B" w:rsidP="00640E7B">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640E7B" w:rsidRPr="00690A26" w:rsidRDefault="00640E7B" w:rsidP="00640E7B">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640E7B" w:rsidRPr="00690A26" w:rsidRDefault="00640E7B" w:rsidP="00640E7B">
            <w:pPr>
              <w:pStyle w:val="TAL"/>
            </w:pPr>
            <w:r w:rsidRPr="00690A26">
              <w:t>Query-Params-Ext2</w:t>
            </w:r>
          </w:p>
        </w:tc>
      </w:tr>
      <w:tr w:rsidR="00640E7B"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640E7B" w:rsidRPr="00690A26" w:rsidRDefault="00640E7B" w:rsidP="00640E7B">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640E7B" w:rsidRPr="00690A26" w:rsidRDefault="00640E7B" w:rsidP="00640E7B">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640E7B" w:rsidRPr="00690A26" w:rsidRDefault="00640E7B" w:rsidP="00640E7B">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640E7B" w:rsidRPr="00690A26" w:rsidRDefault="00640E7B" w:rsidP="00640E7B">
            <w:pPr>
              <w:pStyle w:val="TAL"/>
            </w:pPr>
            <w:r w:rsidRPr="00690A26">
              <w:t>Query-Params-Ext2</w:t>
            </w:r>
          </w:p>
        </w:tc>
      </w:tr>
      <w:tr w:rsidR="00640E7B"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640E7B" w:rsidRPr="00690A26" w:rsidRDefault="00640E7B" w:rsidP="00640E7B">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640E7B" w:rsidRPr="00690A26" w:rsidRDefault="00640E7B" w:rsidP="00640E7B">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640E7B" w:rsidRPr="00690A26" w:rsidRDefault="00640E7B" w:rsidP="00640E7B">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640E7B" w:rsidRPr="00690A26" w:rsidRDefault="00640E7B" w:rsidP="00640E7B">
            <w:pPr>
              <w:pStyle w:val="TAL"/>
            </w:pPr>
            <w:r w:rsidRPr="00690A26">
              <w:t>Query-Params-Ext2</w:t>
            </w:r>
          </w:p>
        </w:tc>
      </w:tr>
      <w:tr w:rsidR="00640E7B"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640E7B" w:rsidRPr="00690A26" w:rsidRDefault="00640E7B" w:rsidP="00640E7B">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640E7B" w:rsidRPr="00690A26" w:rsidRDefault="00640E7B" w:rsidP="00640E7B">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640E7B" w:rsidRPr="00690A26" w:rsidRDefault="00640E7B" w:rsidP="00640E7B">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640E7B" w:rsidRPr="00690A26" w:rsidRDefault="00640E7B" w:rsidP="00640E7B">
            <w:pPr>
              <w:pStyle w:val="TAL"/>
            </w:pPr>
            <w:r w:rsidRPr="00690A26">
              <w:t>Query-Params-Ext2</w:t>
            </w:r>
          </w:p>
        </w:tc>
      </w:tr>
      <w:tr w:rsidR="00640E7B"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640E7B" w:rsidRPr="00690A26" w:rsidRDefault="00640E7B" w:rsidP="00640E7B">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640E7B" w:rsidRPr="00690A26" w:rsidRDefault="00640E7B" w:rsidP="00640E7B">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640E7B" w:rsidRDefault="00640E7B" w:rsidP="00640E7B">
            <w:pPr>
              <w:pStyle w:val="TAL"/>
            </w:pPr>
            <w:r w:rsidRPr="00690A26">
              <w:t>This IE shall be included when NF services of a specific SNPN need to be discovered. When included, this IE shall contain the PLMN ID and NID of the target NF.</w:t>
            </w:r>
          </w:p>
          <w:p w14:paraId="08E82E0E" w14:textId="6D8848FA" w:rsidR="00640E7B" w:rsidRPr="00690A26" w:rsidRDefault="00640E7B" w:rsidP="00640E7B">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640E7B" w:rsidRPr="00690A26" w:rsidRDefault="00640E7B" w:rsidP="00640E7B">
            <w:pPr>
              <w:pStyle w:val="TAL"/>
            </w:pPr>
            <w:r w:rsidRPr="00690A26">
              <w:rPr>
                <w:noProof/>
                <w:lang w:eastAsia="zh-CN"/>
              </w:rPr>
              <w:t>Query-Params-Ext2</w:t>
            </w:r>
          </w:p>
        </w:tc>
      </w:tr>
      <w:tr w:rsidR="00640E7B"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640E7B" w:rsidRPr="00690A26" w:rsidRDefault="00640E7B" w:rsidP="00640E7B">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640E7B" w:rsidRPr="00690A26" w:rsidRDefault="00640E7B" w:rsidP="00640E7B">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640E7B" w:rsidRPr="00690A26" w:rsidRDefault="00640E7B" w:rsidP="00640E7B">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640E7B" w:rsidRPr="00690A26" w:rsidRDefault="00640E7B" w:rsidP="00640E7B">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640E7B" w:rsidRPr="00690A26" w:rsidRDefault="00640E7B" w:rsidP="00640E7B">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640E7B" w:rsidRPr="00690A26" w:rsidRDefault="00640E7B" w:rsidP="00640E7B">
            <w:pPr>
              <w:pStyle w:val="TAL"/>
              <w:rPr>
                <w:noProof/>
                <w:lang w:eastAsia="zh-CN"/>
              </w:rPr>
            </w:pPr>
            <w:r w:rsidRPr="00690A26">
              <w:rPr>
                <w:noProof/>
                <w:lang w:eastAsia="zh-CN"/>
              </w:rPr>
              <w:t>Query-Params-Ext2</w:t>
            </w:r>
          </w:p>
        </w:tc>
      </w:tr>
      <w:tr w:rsidR="00640E7B"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640E7B" w:rsidRPr="00690A26" w:rsidRDefault="00640E7B" w:rsidP="00640E7B">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640E7B" w:rsidRPr="00690A26" w:rsidRDefault="00640E7B" w:rsidP="00640E7B">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640E7B" w:rsidRPr="00690A26" w:rsidRDefault="00640E7B" w:rsidP="00640E7B">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640E7B" w:rsidRPr="00690A26" w:rsidRDefault="00640E7B" w:rsidP="00640E7B">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640E7B" w:rsidRPr="00690A26" w:rsidRDefault="00640E7B" w:rsidP="00640E7B">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640E7B" w:rsidRPr="00690A26" w:rsidRDefault="00640E7B" w:rsidP="00640E7B">
            <w:pPr>
              <w:pStyle w:val="TAL"/>
              <w:rPr>
                <w:noProof/>
                <w:lang w:eastAsia="zh-CN"/>
              </w:rPr>
            </w:pPr>
            <w:r w:rsidRPr="00690A26">
              <w:t>Query-Params-Ext2</w:t>
            </w:r>
          </w:p>
        </w:tc>
      </w:tr>
      <w:tr w:rsidR="00640E7B"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640E7B" w:rsidRPr="00690A26" w:rsidRDefault="00640E7B" w:rsidP="00640E7B">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640E7B" w:rsidRPr="00690A26" w:rsidRDefault="00640E7B" w:rsidP="00640E7B">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640E7B" w:rsidRPr="00690A26" w:rsidRDefault="00640E7B" w:rsidP="00640E7B">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640E7B" w:rsidRPr="00690A26" w:rsidRDefault="00640E7B" w:rsidP="00640E7B">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640E7B" w:rsidRPr="00690A26" w:rsidRDefault="00640E7B" w:rsidP="00640E7B">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640E7B" w:rsidRPr="00690A26" w:rsidRDefault="00640E7B" w:rsidP="00640E7B">
            <w:pPr>
              <w:pStyle w:val="TAL"/>
              <w:rPr>
                <w:noProof/>
                <w:lang w:eastAsia="zh-CN"/>
              </w:rPr>
            </w:pPr>
            <w:r w:rsidRPr="00690A26">
              <w:t>Query-Params-Ext2</w:t>
            </w:r>
          </w:p>
        </w:tc>
      </w:tr>
      <w:tr w:rsidR="00640E7B"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640E7B" w:rsidRPr="00690A26" w:rsidRDefault="00640E7B" w:rsidP="00640E7B">
            <w:pPr>
              <w:pStyle w:val="TAL"/>
              <w:rPr>
                <w:lang w:eastAsia="zh-CN"/>
              </w:rPr>
            </w:pPr>
            <w:r w:rsidRPr="00690A26">
              <w:rPr>
                <w:lang w:eastAsia="zh-CN"/>
              </w:rPr>
              <w:lastRenderedPageBreak/>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640E7B" w:rsidRPr="00690A26" w:rsidRDefault="00640E7B" w:rsidP="00640E7B">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640E7B" w:rsidRPr="00690A26" w:rsidRDefault="00640E7B" w:rsidP="00640E7B">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640E7B" w:rsidRPr="00690A26" w:rsidRDefault="00640E7B" w:rsidP="00640E7B">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640E7B" w:rsidRPr="00690A26" w:rsidRDefault="00640E7B" w:rsidP="00640E7B">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640E7B" w:rsidRPr="00690A26" w:rsidRDefault="00640E7B" w:rsidP="00640E7B">
            <w:pPr>
              <w:pStyle w:val="TAL"/>
            </w:pPr>
            <w:r w:rsidRPr="00690A26">
              <w:t>Query-Params-Ext2</w:t>
            </w:r>
          </w:p>
        </w:tc>
      </w:tr>
      <w:tr w:rsidR="00640E7B"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640E7B" w:rsidRPr="00690A26" w:rsidRDefault="00640E7B" w:rsidP="00640E7B">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640E7B" w:rsidRPr="00690A26" w:rsidRDefault="00640E7B" w:rsidP="00640E7B">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640E7B" w:rsidRPr="00690A26" w:rsidRDefault="00640E7B" w:rsidP="00640E7B">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640E7B" w:rsidRPr="00690A26" w:rsidRDefault="00640E7B" w:rsidP="00640E7B">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640E7B" w:rsidRPr="00690A26" w:rsidRDefault="00640E7B" w:rsidP="00640E7B">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640E7B" w:rsidRPr="00690A26" w:rsidRDefault="00640E7B" w:rsidP="00640E7B">
            <w:pPr>
              <w:pStyle w:val="TAL"/>
            </w:pPr>
            <w:r w:rsidRPr="00690A26">
              <w:t>Query-Params-Ext2</w:t>
            </w:r>
          </w:p>
        </w:tc>
      </w:tr>
      <w:tr w:rsidR="00640E7B"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640E7B" w:rsidRPr="00690A26" w:rsidRDefault="00640E7B" w:rsidP="00640E7B">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640E7B" w:rsidRPr="00690A26" w:rsidRDefault="00640E7B" w:rsidP="00640E7B">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640E7B" w:rsidRPr="00690A26" w:rsidRDefault="00640E7B" w:rsidP="00640E7B">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640E7B" w:rsidRPr="00690A26" w:rsidRDefault="00640E7B" w:rsidP="00640E7B">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640E7B" w:rsidRDefault="00640E7B" w:rsidP="00640E7B">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640E7B" w:rsidRDefault="00640E7B" w:rsidP="00640E7B">
            <w:pPr>
              <w:pStyle w:val="TAL"/>
            </w:pPr>
          </w:p>
          <w:p w14:paraId="07CE8FB1" w14:textId="287E85F5" w:rsidR="00640E7B" w:rsidRPr="00690A26" w:rsidRDefault="00640E7B" w:rsidP="00640E7B">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640E7B" w:rsidRPr="00690A26" w:rsidRDefault="00640E7B" w:rsidP="00640E7B">
            <w:pPr>
              <w:pStyle w:val="TAL"/>
            </w:pPr>
            <w:r w:rsidRPr="00690A26">
              <w:t>Query-Params-Ext2</w:t>
            </w:r>
          </w:p>
        </w:tc>
      </w:tr>
      <w:tr w:rsidR="00640E7B"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640E7B" w:rsidRPr="00690A26" w:rsidRDefault="00640E7B" w:rsidP="00640E7B">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640E7B" w:rsidRPr="00690A26" w:rsidRDefault="00640E7B" w:rsidP="00640E7B">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640E7B" w:rsidRPr="00690A26" w:rsidRDefault="00640E7B" w:rsidP="00640E7B">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640E7B" w:rsidRPr="00690A26" w:rsidRDefault="00640E7B" w:rsidP="00640E7B">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640E7B" w:rsidRPr="00690A26" w:rsidRDefault="00640E7B" w:rsidP="00640E7B">
            <w:pPr>
              <w:pStyle w:val="TAL"/>
            </w:pPr>
            <w:r w:rsidRPr="00690A26">
              <w:t>Query-Params-Ext2</w:t>
            </w:r>
          </w:p>
        </w:tc>
      </w:tr>
      <w:tr w:rsidR="00640E7B"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640E7B" w:rsidRPr="00690A26" w:rsidRDefault="00640E7B" w:rsidP="00640E7B">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640E7B" w:rsidRPr="00690A26" w:rsidRDefault="00640E7B" w:rsidP="00640E7B">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640E7B" w:rsidRPr="00690A26" w:rsidRDefault="00640E7B" w:rsidP="00640E7B">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640E7B" w:rsidRPr="00690A26" w:rsidRDefault="00640E7B" w:rsidP="00640E7B">
            <w:pPr>
              <w:pStyle w:val="TAL"/>
            </w:pPr>
            <w:r w:rsidRPr="00690A26">
              <w:t>Query-Params-Ext2</w:t>
            </w:r>
          </w:p>
        </w:tc>
      </w:tr>
      <w:tr w:rsidR="00640E7B"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640E7B" w:rsidRPr="00690A26" w:rsidRDefault="00640E7B" w:rsidP="00640E7B">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640E7B" w:rsidRPr="00690A26" w:rsidRDefault="00640E7B" w:rsidP="00640E7B">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640E7B" w:rsidRPr="00690A26" w:rsidRDefault="00640E7B" w:rsidP="00640E7B">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640E7B" w:rsidRPr="00690A26" w:rsidRDefault="00640E7B" w:rsidP="00640E7B">
            <w:pPr>
              <w:pStyle w:val="TAL"/>
            </w:pPr>
            <w:r w:rsidRPr="00690A26">
              <w:t>Query-Params-Ext2</w:t>
            </w:r>
          </w:p>
        </w:tc>
      </w:tr>
      <w:tr w:rsidR="00640E7B"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640E7B" w:rsidRPr="00690A26" w:rsidRDefault="00640E7B" w:rsidP="00640E7B">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640E7B" w:rsidRPr="00690A26" w:rsidRDefault="00640E7B" w:rsidP="00640E7B">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640E7B" w:rsidRPr="00690A26" w:rsidRDefault="00640E7B" w:rsidP="00640E7B">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640E7B" w:rsidRPr="00690A26" w:rsidRDefault="00640E7B" w:rsidP="00640E7B">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640E7B" w:rsidRPr="00690A26" w:rsidRDefault="00640E7B" w:rsidP="00640E7B">
            <w:pPr>
              <w:pStyle w:val="TAL"/>
            </w:pPr>
            <w:r w:rsidRPr="00690A26">
              <w:t>Query-Params-Ext2</w:t>
            </w:r>
          </w:p>
        </w:tc>
      </w:tr>
      <w:tr w:rsidR="00640E7B"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640E7B" w:rsidRPr="00690A26" w:rsidRDefault="00640E7B" w:rsidP="00640E7B">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640E7B" w:rsidRPr="00690A26" w:rsidRDefault="00640E7B" w:rsidP="00640E7B">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640E7B" w:rsidRDefault="00640E7B" w:rsidP="00640E7B">
            <w:pPr>
              <w:pStyle w:val="TAL"/>
              <w:rPr>
                <w:rFonts w:cs="Arial"/>
                <w:szCs w:val="18"/>
              </w:rPr>
            </w:pPr>
            <w:r>
              <w:rPr>
                <w:rFonts w:cs="Arial"/>
                <w:szCs w:val="18"/>
              </w:rPr>
              <w:t>This IE may be included when "</w:t>
            </w:r>
            <w:r>
              <w:t>notification-type" IE is present with value "N1_MESSAGES".</w:t>
            </w:r>
          </w:p>
          <w:p w14:paraId="01B35BB5" w14:textId="77777777" w:rsidR="00640E7B" w:rsidRDefault="00640E7B" w:rsidP="00640E7B">
            <w:pPr>
              <w:pStyle w:val="TAL"/>
              <w:rPr>
                <w:rFonts w:cs="Arial"/>
                <w:szCs w:val="18"/>
              </w:rPr>
            </w:pPr>
          </w:p>
          <w:p w14:paraId="58D1E560" w14:textId="77777777" w:rsidR="00640E7B" w:rsidRDefault="00640E7B" w:rsidP="00640E7B">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640E7B" w:rsidRPr="00690A26" w:rsidRDefault="00640E7B" w:rsidP="00640E7B">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640E7B" w:rsidRPr="00690A26" w:rsidRDefault="00640E7B" w:rsidP="00640E7B">
            <w:pPr>
              <w:pStyle w:val="TAL"/>
            </w:pPr>
            <w:r>
              <w:t>Query-Params-Ext3</w:t>
            </w:r>
          </w:p>
        </w:tc>
      </w:tr>
      <w:tr w:rsidR="00640E7B"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640E7B" w:rsidRPr="00690A26" w:rsidRDefault="00640E7B" w:rsidP="00640E7B">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640E7B" w:rsidRPr="00690A26" w:rsidRDefault="00640E7B" w:rsidP="00640E7B">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640E7B" w:rsidRDefault="00640E7B" w:rsidP="00640E7B">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640E7B" w:rsidRDefault="00640E7B" w:rsidP="00640E7B">
            <w:pPr>
              <w:pStyle w:val="TAL"/>
              <w:rPr>
                <w:rFonts w:cs="Arial"/>
                <w:szCs w:val="18"/>
              </w:rPr>
            </w:pPr>
          </w:p>
          <w:p w14:paraId="2A53443B" w14:textId="77777777" w:rsidR="00640E7B" w:rsidRDefault="00640E7B" w:rsidP="00640E7B">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640E7B" w:rsidRPr="00690A26" w:rsidRDefault="00640E7B" w:rsidP="00640E7B">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640E7B" w:rsidRPr="00690A26" w:rsidRDefault="00640E7B" w:rsidP="00640E7B">
            <w:pPr>
              <w:pStyle w:val="TAL"/>
            </w:pPr>
            <w:r>
              <w:t>Query-Params-Ext3</w:t>
            </w:r>
          </w:p>
        </w:tc>
      </w:tr>
      <w:tr w:rsidR="00640E7B"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640E7B" w:rsidRPr="00690A26" w:rsidRDefault="00640E7B" w:rsidP="00640E7B">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640E7B" w:rsidRPr="00690A26" w:rsidRDefault="00640E7B" w:rsidP="00640E7B">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640E7B" w:rsidRPr="00690A26" w:rsidRDefault="00640E7B" w:rsidP="00640E7B">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640E7B" w:rsidRPr="00690A26" w:rsidRDefault="00640E7B" w:rsidP="00640E7B">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640E7B" w:rsidRDefault="00640E7B" w:rsidP="00640E7B">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640E7B" w:rsidRPr="00690A26" w:rsidRDefault="00640E7B" w:rsidP="00640E7B">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640E7B" w:rsidRPr="00690A26" w:rsidRDefault="00640E7B" w:rsidP="00640E7B">
            <w:pPr>
              <w:pStyle w:val="TAL"/>
            </w:pPr>
            <w:r w:rsidRPr="00690A26">
              <w:t>Query-Params-Ext2</w:t>
            </w:r>
          </w:p>
        </w:tc>
      </w:tr>
      <w:tr w:rsidR="00640E7B"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640E7B" w:rsidRPr="00690A26" w:rsidRDefault="00640E7B" w:rsidP="00640E7B">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640E7B" w:rsidRPr="00690A26" w:rsidRDefault="00640E7B" w:rsidP="00640E7B">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640E7B" w:rsidRPr="00690A26" w:rsidRDefault="00640E7B" w:rsidP="00640E7B">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640E7B" w:rsidRPr="00690A26" w:rsidRDefault="00640E7B" w:rsidP="00640E7B">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640E7B" w:rsidRPr="00690A26" w:rsidRDefault="00640E7B" w:rsidP="00640E7B">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640E7B" w:rsidRPr="00690A26" w:rsidRDefault="00640E7B" w:rsidP="00640E7B">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640E7B" w:rsidRPr="00690A26" w:rsidRDefault="00640E7B" w:rsidP="00640E7B">
            <w:pPr>
              <w:pStyle w:val="TAL"/>
            </w:pPr>
            <w:r w:rsidRPr="00690A26">
              <w:t>Query-Params-Ext2</w:t>
            </w:r>
          </w:p>
        </w:tc>
      </w:tr>
      <w:tr w:rsidR="00640E7B"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640E7B" w:rsidRPr="00690A26" w:rsidRDefault="00640E7B" w:rsidP="00640E7B">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640E7B" w:rsidRPr="00690A26" w:rsidRDefault="00640E7B" w:rsidP="00640E7B">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640E7B" w:rsidRPr="00690A26" w:rsidRDefault="00640E7B" w:rsidP="00640E7B">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640E7B" w:rsidRPr="00690A26" w:rsidRDefault="00640E7B" w:rsidP="00640E7B">
            <w:pPr>
              <w:pStyle w:val="TAL"/>
            </w:pPr>
            <w:r w:rsidRPr="00690A26">
              <w:t>Query-Params-Ext</w:t>
            </w:r>
            <w:r>
              <w:t>3</w:t>
            </w:r>
          </w:p>
        </w:tc>
      </w:tr>
      <w:tr w:rsidR="00640E7B"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640E7B" w:rsidRPr="00690A26" w:rsidRDefault="00640E7B" w:rsidP="00640E7B">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640E7B" w:rsidRPr="00690A26" w:rsidRDefault="00640E7B" w:rsidP="00640E7B">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640E7B" w:rsidRPr="00690A26" w:rsidRDefault="00640E7B" w:rsidP="00640E7B">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640E7B" w:rsidRPr="00690A26" w:rsidRDefault="00640E7B" w:rsidP="00640E7B">
            <w:pPr>
              <w:pStyle w:val="TAL"/>
            </w:pPr>
            <w:r w:rsidRPr="00690A26">
              <w:t>Query-Params-Ext</w:t>
            </w:r>
            <w:r>
              <w:t>3</w:t>
            </w:r>
          </w:p>
        </w:tc>
      </w:tr>
      <w:tr w:rsidR="00640E7B"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640E7B" w:rsidRPr="00690A26" w:rsidRDefault="00640E7B" w:rsidP="00640E7B">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640E7B" w:rsidRPr="00690A26" w:rsidRDefault="00640E7B" w:rsidP="00640E7B">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640E7B" w:rsidRPr="00690A26" w:rsidRDefault="00640E7B" w:rsidP="00640E7B">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w:t>
            </w:r>
            <w:r w:rsidRPr="00690A26">
              <w:rPr>
                <w:rFonts w:cs="Arial"/>
                <w:szCs w:val="18"/>
              </w:rPr>
              <w:lastRenderedPageBreak/>
              <w:t xml:space="preserve">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640E7B" w:rsidRPr="00690A26" w:rsidRDefault="00640E7B" w:rsidP="00640E7B">
            <w:pPr>
              <w:pStyle w:val="TAL"/>
            </w:pPr>
            <w:r w:rsidRPr="00690A26">
              <w:lastRenderedPageBreak/>
              <w:t>Query-Params-</w:t>
            </w:r>
            <w:r w:rsidRPr="00690A26">
              <w:lastRenderedPageBreak/>
              <w:t>Ext</w:t>
            </w:r>
            <w:r>
              <w:t>3</w:t>
            </w:r>
          </w:p>
        </w:tc>
      </w:tr>
      <w:tr w:rsidR="00640E7B"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640E7B" w:rsidRPr="00690A26" w:rsidRDefault="00640E7B" w:rsidP="00640E7B">
            <w:pPr>
              <w:pStyle w:val="TAL"/>
            </w:pPr>
            <w:r w:rsidRPr="00690A26">
              <w:lastRenderedPageBreak/>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640E7B" w:rsidRPr="00690A26" w:rsidRDefault="00640E7B" w:rsidP="00640E7B">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640E7B" w:rsidRPr="00690A26" w:rsidRDefault="00640E7B" w:rsidP="00640E7B">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640E7B" w:rsidRPr="00690A26" w:rsidRDefault="00640E7B" w:rsidP="00640E7B">
            <w:pPr>
              <w:pStyle w:val="TAL"/>
            </w:pPr>
            <w:r w:rsidRPr="00690A26">
              <w:t>Query-Params-Ext2</w:t>
            </w:r>
          </w:p>
        </w:tc>
      </w:tr>
      <w:tr w:rsidR="00640E7B"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640E7B" w:rsidRPr="00690A26" w:rsidRDefault="00640E7B" w:rsidP="00640E7B">
            <w:pPr>
              <w:pStyle w:val="TAL"/>
            </w:pPr>
            <w:bookmarkStart w:id="1477"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640E7B" w:rsidRPr="00690A26" w:rsidRDefault="00640E7B" w:rsidP="00640E7B">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640E7B" w:rsidRPr="00690A26" w:rsidRDefault="00640E7B" w:rsidP="00640E7B">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640E7B" w:rsidRPr="00690A26" w:rsidRDefault="00640E7B" w:rsidP="00640E7B">
            <w:pPr>
              <w:pStyle w:val="TAL"/>
              <w:rPr>
                <w:rFonts w:cs="Arial"/>
                <w:szCs w:val="18"/>
              </w:rPr>
            </w:pPr>
          </w:p>
          <w:p w14:paraId="1A903284" w14:textId="77777777" w:rsidR="00640E7B" w:rsidRPr="00690A26" w:rsidRDefault="00640E7B" w:rsidP="00640E7B">
            <w:pPr>
              <w:pStyle w:val="TAL"/>
              <w:rPr>
                <w:rFonts w:cs="Arial"/>
                <w:szCs w:val="18"/>
              </w:rPr>
            </w:pPr>
            <w:r w:rsidRPr="00690A26">
              <w:rPr>
                <w:rFonts w:cs="Arial"/>
                <w:szCs w:val="18"/>
              </w:rPr>
              <w:t>An API Version Indication is a string formatted as {operator}+{API Version}.</w:t>
            </w:r>
          </w:p>
          <w:p w14:paraId="28EEA761" w14:textId="77777777" w:rsidR="00640E7B" w:rsidRPr="00690A26" w:rsidRDefault="00640E7B" w:rsidP="00640E7B">
            <w:pPr>
              <w:pStyle w:val="TAL"/>
              <w:rPr>
                <w:rFonts w:cs="Arial"/>
                <w:szCs w:val="18"/>
              </w:rPr>
            </w:pPr>
          </w:p>
          <w:p w14:paraId="6697FB45" w14:textId="77777777" w:rsidR="00640E7B" w:rsidRPr="00690A26" w:rsidRDefault="00640E7B" w:rsidP="00640E7B">
            <w:pPr>
              <w:pStyle w:val="TAL"/>
              <w:rPr>
                <w:rFonts w:cs="Arial"/>
                <w:szCs w:val="18"/>
              </w:rPr>
            </w:pPr>
            <w:r w:rsidRPr="00690A26">
              <w:rPr>
                <w:rFonts w:cs="Arial"/>
                <w:szCs w:val="18"/>
              </w:rPr>
              <w:t>The following operators shall be supported:</w:t>
            </w:r>
          </w:p>
          <w:p w14:paraId="6F8F6765" w14:textId="77777777" w:rsidR="00640E7B" w:rsidRPr="00690A26" w:rsidRDefault="00640E7B" w:rsidP="00640E7B">
            <w:pPr>
              <w:pStyle w:val="TAL"/>
              <w:rPr>
                <w:rFonts w:cs="Arial"/>
                <w:szCs w:val="18"/>
              </w:rPr>
            </w:pPr>
          </w:p>
          <w:p w14:paraId="6B7E8C05" w14:textId="77777777" w:rsidR="00640E7B" w:rsidRPr="00690A26" w:rsidRDefault="00640E7B" w:rsidP="00640E7B">
            <w:pPr>
              <w:pStyle w:val="TAL"/>
              <w:ind w:left="621" w:hanging="621"/>
              <w:rPr>
                <w:rFonts w:cs="Arial"/>
                <w:szCs w:val="18"/>
              </w:rPr>
            </w:pPr>
            <w:bookmarkStart w:id="1478"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640E7B" w:rsidRPr="00690A26" w:rsidRDefault="00640E7B" w:rsidP="00640E7B">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640E7B" w:rsidRPr="00690A26" w:rsidRDefault="00640E7B" w:rsidP="00640E7B">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640E7B" w:rsidRPr="00690A26" w:rsidRDefault="00640E7B" w:rsidP="00640E7B">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640E7B" w:rsidRPr="00690A26" w:rsidRDefault="00640E7B" w:rsidP="00640E7B">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640E7B" w:rsidRPr="00690A26" w:rsidRDefault="00640E7B" w:rsidP="00640E7B">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78"/>
          <w:p w14:paraId="4824DD22" w14:textId="77777777" w:rsidR="00640E7B" w:rsidRPr="00690A26" w:rsidRDefault="00640E7B" w:rsidP="00640E7B">
            <w:pPr>
              <w:pStyle w:val="TAL"/>
              <w:rPr>
                <w:rFonts w:cs="Arial"/>
                <w:szCs w:val="18"/>
              </w:rPr>
            </w:pPr>
          </w:p>
          <w:p w14:paraId="494433B3" w14:textId="77777777" w:rsidR="00640E7B" w:rsidRPr="00690A26" w:rsidRDefault="00640E7B" w:rsidP="00640E7B">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640E7B" w:rsidRPr="00690A26" w:rsidRDefault="00640E7B" w:rsidP="00640E7B">
            <w:pPr>
              <w:pStyle w:val="TAL"/>
              <w:rPr>
                <w:rFonts w:cs="Arial"/>
                <w:szCs w:val="18"/>
              </w:rPr>
            </w:pPr>
          </w:p>
          <w:p w14:paraId="4727D648" w14:textId="77777777" w:rsidR="00640E7B" w:rsidRPr="00690A26" w:rsidRDefault="00640E7B" w:rsidP="00640E7B">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640E7B" w:rsidRPr="00690A26" w:rsidRDefault="00640E7B" w:rsidP="00640E7B">
            <w:pPr>
              <w:pStyle w:val="TAL"/>
              <w:rPr>
                <w:rFonts w:cs="Arial"/>
                <w:szCs w:val="18"/>
              </w:rPr>
            </w:pPr>
          </w:p>
          <w:p w14:paraId="64A537CD" w14:textId="77777777" w:rsidR="00640E7B" w:rsidRPr="00690A26" w:rsidRDefault="00640E7B" w:rsidP="00640E7B">
            <w:pPr>
              <w:pStyle w:val="TAL"/>
              <w:rPr>
                <w:rFonts w:cs="Arial"/>
                <w:szCs w:val="18"/>
                <w:u w:val="single"/>
              </w:rPr>
            </w:pPr>
            <w:r w:rsidRPr="00690A26">
              <w:rPr>
                <w:rFonts w:cs="Arial"/>
                <w:szCs w:val="18"/>
                <w:u w:val="single"/>
              </w:rPr>
              <w:t>Example of API Version Indication:</w:t>
            </w:r>
          </w:p>
          <w:p w14:paraId="315A9ABA" w14:textId="77777777" w:rsidR="00640E7B" w:rsidRPr="00690A26" w:rsidRDefault="00640E7B" w:rsidP="00640E7B">
            <w:pPr>
              <w:pStyle w:val="TAL"/>
              <w:rPr>
                <w:rFonts w:cs="Arial"/>
                <w:szCs w:val="18"/>
              </w:rPr>
            </w:pPr>
          </w:p>
          <w:p w14:paraId="7BEE9095" w14:textId="77777777" w:rsidR="00640E7B" w:rsidRPr="00690A26" w:rsidRDefault="00640E7B" w:rsidP="00640E7B">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640E7B" w:rsidRPr="00690A26" w:rsidRDefault="00640E7B" w:rsidP="00640E7B">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640E7B" w:rsidRPr="00690A26" w:rsidRDefault="00640E7B" w:rsidP="00640E7B">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640E7B" w:rsidRPr="00690A26" w:rsidRDefault="00640E7B" w:rsidP="00640E7B">
            <w:pPr>
              <w:pStyle w:val="TAL"/>
            </w:pPr>
            <w:r w:rsidRPr="00690A26">
              <w:t>Query-Params-Ext2</w:t>
            </w:r>
          </w:p>
        </w:tc>
      </w:tr>
      <w:bookmarkEnd w:id="1477"/>
      <w:tr w:rsidR="00640E7B"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640E7B" w:rsidRPr="00690A26" w:rsidRDefault="00640E7B" w:rsidP="00640E7B">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640E7B" w:rsidRPr="00690A26" w:rsidRDefault="00640E7B" w:rsidP="00640E7B">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640E7B" w:rsidRPr="00690A26" w:rsidRDefault="00640E7B" w:rsidP="00640E7B">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640E7B" w:rsidRPr="00690A26" w:rsidRDefault="00640E7B" w:rsidP="00640E7B">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640E7B" w:rsidRPr="002857AD" w:rsidRDefault="00640E7B" w:rsidP="00640E7B">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640E7B" w:rsidRPr="002857AD" w:rsidRDefault="00640E7B" w:rsidP="00640E7B">
            <w:pPr>
              <w:pStyle w:val="TAL"/>
            </w:pPr>
          </w:p>
          <w:p w14:paraId="5C249CF1" w14:textId="77777777" w:rsidR="00640E7B" w:rsidRPr="00690A26" w:rsidRDefault="00640E7B" w:rsidP="00640E7B">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640E7B" w:rsidRPr="00690A26" w:rsidRDefault="00640E7B" w:rsidP="00640E7B">
            <w:pPr>
              <w:pStyle w:val="TAL"/>
            </w:pPr>
            <w:r w:rsidRPr="00F41E31">
              <w:t>Query-Params-Ext</w:t>
            </w:r>
            <w:r>
              <w:t>2</w:t>
            </w:r>
          </w:p>
        </w:tc>
      </w:tr>
      <w:tr w:rsidR="00640E7B"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640E7B" w:rsidRDefault="00640E7B" w:rsidP="00640E7B">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640E7B" w:rsidRPr="002857AD" w:rsidRDefault="00640E7B" w:rsidP="00640E7B">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640E7B" w:rsidRDefault="00640E7B" w:rsidP="00640E7B">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640E7B" w:rsidRDefault="00640E7B" w:rsidP="00640E7B">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640E7B" w:rsidRPr="00A16735" w:rsidRDefault="00640E7B" w:rsidP="00640E7B">
            <w:pPr>
              <w:pStyle w:val="TAL"/>
            </w:pPr>
            <w:r w:rsidRPr="00B1070C">
              <w:t>When present, this IE indicates whether a UPF supporting redundant GTP-U path needs to be discovered.</w:t>
            </w:r>
          </w:p>
          <w:p w14:paraId="53D3E09E" w14:textId="77777777" w:rsidR="00640E7B" w:rsidRPr="00A16735" w:rsidRDefault="00640E7B" w:rsidP="00640E7B">
            <w:pPr>
              <w:pStyle w:val="TAL"/>
            </w:pPr>
          </w:p>
          <w:p w14:paraId="025CFB79" w14:textId="77777777" w:rsidR="00640E7B" w:rsidRPr="002857AD" w:rsidRDefault="00640E7B" w:rsidP="00640E7B">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640E7B" w:rsidRPr="00F41E31" w:rsidRDefault="00640E7B" w:rsidP="00640E7B">
            <w:pPr>
              <w:pStyle w:val="TAL"/>
            </w:pPr>
            <w:r w:rsidRPr="00A16735">
              <w:rPr>
                <w:color w:val="000000"/>
              </w:rPr>
              <w:t>Query-Params-Ext2</w:t>
            </w:r>
          </w:p>
        </w:tc>
      </w:tr>
      <w:tr w:rsidR="00640E7B"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640E7B" w:rsidRDefault="00640E7B" w:rsidP="00640E7B">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640E7B" w:rsidRPr="002857AD" w:rsidRDefault="00640E7B" w:rsidP="00640E7B">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640E7B" w:rsidRDefault="00640E7B" w:rsidP="00640E7B">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640E7B" w:rsidRDefault="00640E7B" w:rsidP="00640E7B">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640E7B" w:rsidRPr="00A16735" w:rsidRDefault="00640E7B" w:rsidP="00640E7B">
            <w:pPr>
              <w:pStyle w:val="TAL"/>
            </w:pPr>
            <w:r w:rsidRPr="00B1070C">
              <w:t>When present, this IE indicates whether a UPF supporting redundant transport path on the transport layer in the corresponding network slice needs to be discovered.</w:t>
            </w:r>
          </w:p>
          <w:p w14:paraId="1965437B" w14:textId="77777777" w:rsidR="00640E7B" w:rsidRPr="00A16735" w:rsidRDefault="00640E7B" w:rsidP="00640E7B">
            <w:pPr>
              <w:pStyle w:val="TAL"/>
            </w:pPr>
          </w:p>
          <w:p w14:paraId="5CDA8D3D" w14:textId="77777777" w:rsidR="00640E7B" w:rsidRPr="00A16735" w:rsidRDefault="00640E7B" w:rsidP="00640E7B">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640E7B" w:rsidRPr="00A16735" w:rsidRDefault="00640E7B" w:rsidP="00640E7B">
            <w:pPr>
              <w:pStyle w:val="TAL"/>
            </w:pPr>
          </w:p>
          <w:p w14:paraId="2D1ECDC4" w14:textId="77777777" w:rsidR="00640E7B" w:rsidRPr="002857AD" w:rsidRDefault="00640E7B" w:rsidP="00640E7B">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640E7B" w:rsidRPr="00F41E31" w:rsidRDefault="00640E7B" w:rsidP="00640E7B">
            <w:pPr>
              <w:pStyle w:val="TAL"/>
            </w:pPr>
            <w:r w:rsidRPr="00A16735">
              <w:rPr>
                <w:color w:val="000000"/>
              </w:rPr>
              <w:lastRenderedPageBreak/>
              <w:t>Query-Params-Ext2</w:t>
            </w:r>
          </w:p>
        </w:tc>
      </w:tr>
      <w:tr w:rsidR="00640E7B"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640E7B" w:rsidRPr="00A16735" w:rsidRDefault="00640E7B" w:rsidP="00640E7B">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640E7B" w:rsidRPr="00A16735" w:rsidRDefault="00640E7B" w:rsidP="00640E7B">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640E7B" w:rsidRPr="00A16735" w:rsidRDefault="00640E7B" w:rsidP="00640E7B">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640E7B" w:rsidRPr="00A16735" w:rsidRDefault="00640E7B" w:rsidP="00640E7B">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640E7B" w:rsidRPr="00075E8F" w:rsidRDefault="00640E7B" w:rsidP="00640E7B">
            <w:pPr>
              <w:pStyle w:val="TAL"/>
            </w:pPr>
            <w:r w:rsidRPr="00B1070C">
              <w:t>When present, this IE indicates whether a UPF which is configured for IPUPS is requested to be discovered.</w:t>
            </w:r>
          </w:p>
          <w:p w14:paraId="1C5A154D" w14:textId="77777777" w:rsidR="00640E7B" w:rsidRPr="00075E8F" w:rsidRDefault="00640E7B" w:rsidP="00640E7B">
            <w:pPr>
              <w:pStyle w:val="TAL"/>
            </w:pPr>
          </w:p>
          <w:p w14:paraId="46EFF261" w14:textId="77777777" w:rsidR="00640E7B" w:rsidRPr="00075E8F" w:rsidRDefault="00640E7B" w:rsidP="00640E7B">
            <w:pPr>
              <w:pStyle w:val="TAL"/>
            </w:pPr>
            <w:r w:rsidRPr="00B1070C">
              <w:t>true: a UPF which is configured for IPUPS is requested to be discovered;</w:t>
            </w:r>
          </w:p>
          <w:p w14:paraId="7E32510C" w14:textId="77777777" w:rsidR="00640E7B" w:rsidRPr="00A16735" w:rsidRDefault="00640E7B" w:rsidP="00640E7B">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640E7B" w:rsidRPr="00A16735" w:rsidRDefault="00640E7B" w:rsidP="00640E7B">
            <w:pPr>
              <w:pStyle w:val="TAL"/>
              <w:rPr>
                <w:color w:val="000000"/>
              </w:rPr>
            </w:pPr>
            <w:r w:rsidRPr="00075E8F">
              <w:rPr>
                <w:color w:val="000000"/>
              </w:rPr>
              <w:t>Query-Params-Ext2</w:t>
            </w:r>
          </w:p>
        </w:tc>
      </w:tr>
      <w:tr w:rsidR="00640E7B"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640E7B" w:rsidRPr="00B1070C" w:rsidRDefault="00640E7B" w:rsidP="00640E7B">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640E7B" w:rsidRPr="00075E8F" w:rsidRDefault="00640E7B" w:rsidP="00640E7B">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640E7B" w:rsidRPr="00B1070C" w:rsidRDefault="00640E7B" w:rsidP="00640E7B">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640E7B" w:rsidRPr="00B1070C" w:rsidRDefault="00640E7B" w:rsidP="00640E7B">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640E7B" w:rsidRDefault="00640E7B" w:rsidP="00640E7B">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640E7B" w:rsidRPr="00075E8F" w:rsidRDefault="00640E7B" w:rsidP="00640E7B">
            <w:pPr>
              <w:pStyle w:val="TAL"/>
            </w:pPr>
          </w:p>
          <w:p w14:paraId="26D3A086" w14:textId="77777777" w:rsidR="00640E7B" w:rsidRPr="00075E8F" w:rsidRDefault="00640E7B" w:rsidP="00640E7B">
            <w:pPr>
              <w:pStyle w:val="TAL"/>
            </w:pPr>
            <w:r w:rsidRPr="00B1070C">
              <w:t xml:space="preserve">true: a UPF which is configured </w:t>
            </w:r>
            <w:r>
              <w:t>to support Sxa interface</w:t>
            </w:r>
            <w:r w:rsidRPr="00B1070C">
              <w:t xml:space="preserve"> is requested to be discovered;</w:t>
            </w:r>
          </w:p>
          <w:p w14:paraId="12EF8E1B" w14:textId="3C8FFC4C" w:rsidR="00640E7B" w:rsidRPr="00B1070C" w:rsidRDefault="00640E7B" w:rsidP="00640E7B">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640E7B" w:rsidRPr="00075E8F" w:rsidRDefault="00640E7B" w:rsidP="00640E7B">
            <w:pPr>
              <w:pStyle w:val="TAL"/>
              <w:rPr>
                <w:color w:val="000000"/>
              </w:rPr>
            </w:pPr>
            <w:r w:rsidRPr="00D4681E">
              <w:t>Query-SBIProtoc1</w:t>
            </w:r>
            <w:r>
              <w:t>8</w:t>
            </w:r>
          </w:p>
        </w:tc>
      </w:tr>
      <w:tr w:rsidR="00640E7B"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640E7B" w:rsidRPr="00075E8F" w:rsidRDefault="00640E7B" w:rsidP="00640E7B">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640E7B" w:rsidRPr="00075E8F" w:rsidRDefault="00640E7B" w:rsidP="00640E7B">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640E7B" w:rsidRPr="00075E8F" w:rsidRDefault="00640E7B" w:rsidP="00640E7B">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640E7B" w:rsidRPr="00075E8F" w:rsidRDefault="00640E7B" w:rsidP="00640E7B">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640E7B" w:rsidRPr="00075E8F" w:rsidRDefault="00640E7B" w:rsidP="00640E7B">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640E7B" w:rsidRPr="00075E8F" w:rsidRDefault="00640E7B" w:rsidP="00640E7B">
            <w:pPr>
              <w:pStyle w:val="TAL"/>
              <w:rPr>
                <w:color w:val="000000"/>
              </w:rPr>
            </w:pPr>
            <w:r w:rsidRPr="00A16735">
              <w:rPr>
                <w:color w:val="000000"/>
              </w:rPr>
              <w:t>Query-Params-Ext2</w:t>
            </w:r>
          </w:p>
        </w:tc>
      </w:tr>
      <w:tr w:rsidR="00640E7B"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640E7B" w:rsidRPr="00075E8F" w:rsidRDefault="00640E7B" w:rsidP="00640E7B">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640E7B" w:rsidRPr="00075E8F" w:rsidRDefault="00640E7B" w:rsidP="00640E7B">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640E7B" w:rsidRPr="00075E8F" w:rsidRDefault="00640E7B" w:rsidP="00640E7B">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640E7B" w:rsidRPr="00075E8F" w:rsidRDefault="00640E7B" w:rsidP="00640E7B">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640E7B" w:rsidRPr="00075E8F" w:rsidRDefault="00640E7B" w:rsidP="00640E7B">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640E7B" w:rsidRPr="00075E8F" w:rsidRDefault="00640E7B" w:rsidP="00640E7B">
            <w:pPr>
              <w:pStyle w:val="TAL"/>
            </w:pPr>
            <w:r w:rsidRPr="00B1070C">
              <w:t>Query-Params-Ext2</w:t>
            </w:r>
          </w:p>
        </w:tc>
      </w:tr>
      <w:tr w:rsidR="00640E7B"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640E7B" w:rsidRPr="00075E8F" w:rsidRDefault="00640E7B" w:rsidP="00640E7B">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640E7B" w:rsidRPr="00075E8F" w:rsidRDefault="00640E7B" w:rsidP="00640E7B">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640E7B" w:rsidRPr="00075E8F" w:rsidRDefault="00640E7B" w:rsidP="00640E7B">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640E7B" w:rsidRPr="00075E8F" w:rsidRDefault="00640E7B" w:rsidP="00640E7B">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640E7B" w:rsidRPr="00075E8F" w:rsidRDefault="00640E7B" w:rsidP="00640E7B">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640E7B" w:rsidRPr="00075E8F" w:rsidRDefault="00640E7B" w:rsidP="00640E7B">
            <w:pPr>
              <w:pStyle w:val="TAL"/>
            </w:pPr>
            <w:r w:rsidRPr="00B1070C">
              <w:t>Query-Params-Ext2</w:t>
            </w:r>
          </w:p>
        </w:tc>
      </w:tr>
      <w:tr w:rsidR="00640E7B"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640E7B" w:rsidRPr="00075E8F" w:rsidRDefault="00640E7B" w:rsidP="00640E7B">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640E7B" w:rsidRPr="00075E8F" w:rsidRDefault="00640E7B" w:rsidP="00640E7B">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640E7B" w:rsidRPr="00075E8F" w:rsidRDefault="00640E7B" w:rsidP="00640E7B">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640E7B" w:rsidRPr="00075E8F" w:rsidRDefault="00640E7B" w:rsidP="00640E7B">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640E7B" w:rsidRPr="00075E8F" w:rsidRDefault="00640E7B" w:rsidP="00640E7B">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640E7B" w:rsidRPr="00075E8F" w:rsidRDefault="00640E7B" w:rsidP="00640E7B">
            <w:pPr>
              <w:pStyle w:val="TAL"/>
            </w:pPr>
            <w:r w:rsidRPr="00B1070C">
              <w:t>Query-Params-Ext2</w:t>
            </w:r>
          </w:p>
        </w:tc>
      </w:tr>
      <w:tr w:rsidR="00640E7B"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640E7B" w:rsidRPr="00075E8F" w:rsidRDefault="00640E7B" w:rsidP="00640E7B">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640E7B" w:rsidRPr="00075E8F" w:rsidRDefault="00640E7B" w:rsidP="00640E7B">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640E7B" w:rsidRPr="00075E8F" w:rsidRDefault="00640E7B" w:rsidP="00640E7B">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640E7B" w:rsidRPr="00075E8F" w:rsidRDefault="00640E7B" w:rsidP="00640E7B">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640E7B" w:rsidRPr="00075E8F" w:rsidRDefault="00640E7B" w:rsidP="00640E7B">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640E7B" w:rsidRPr="00075E8F" w:rsidRDefault="00640E7B" w:rsidP="00640E7B">
            <w:pPr>
              <w:pStyle w:val="TAL"/>
              <w:rPr>
                <w:color w:val="000000"/>
              </w:rPr>
            </w:pPr>
            <w:r w:rsidRPr="00690A26">
              <w:t>Query-Params-Ext2</w:t>
            </w:r>
          </w:p>
        </w:tc>
      </w:tr>
      <w:tr w:rsidR="00640E7B"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640E7B" w:rsidRPr="00075E8F" w:rsidRDefault="00640E7B" w:rsidP="00640E7B">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640E7B" w:rsidRPr="00075E8F" w:rsidRDefault="00640E7B" w:rsidP="00640E7B">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640E7B" w:rsidRPr="00075E8F" w:rsidRDefault="00640E7B" w:rsidP="00640E7B">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640E7B" w:rsidRPr="00075E8F" w:rsidRDefault="00640E7B" w:rsidP="00640E7B">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640E7B" w:rsidRPr="00075E8F" w:rsidRDefault="00640E7B" w:rsidP="00640E7B">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640E7B" w:rsidRPr="00075E8F" w:rsidRDefault="00640E7B" w:rsidP="00640E7B">
            <w:pPr>
              <w:pStyle w:val="TAL"/>
            </w:pPr>
            <w:r w:rsidRPr="00B1070C">
              <w:t>Query-Params-Ext2</w:t>
            </w:r>
          </w:p>
        </w:tc>
      </w:tr>
      <w:tr w:rsidR="00640E7B"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640E7B" w:rsidRDefault="00640E7B" w:rsidP="00640E7B">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640E7B" w:rsidRPr="00690A26" w:rsidRDefault="00640E7B" w:rsidP="00640E7B">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640E7B" w:rsidRPr="00690A26" w:rsidRDefault="00640E7B" w:rsidP="00640E7B">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640E7B" w:rsidRPr="00B1070C" w:rsidRDefault="00640E7B" w:rsidP="00640E7B">
            <w:pPr>
              <w:pStyle w:val="TAL"/>
            </w:pPr>
            <w:r>
              <w:t>Query-ENPN</w:t>
            </w:r>
          </w:p>
        </w:tc>
      </w:tr>
      <w:tr w:rsidR="00640E7B"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640E7B" w:rsidRDefault="00640E7B" w:rsidP="00640E7B">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640E7B" w:rsidRPr="00690A26" w:rsidRDefault="00640E7B" w:rsidP="00640E7B">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640E7B" w:rsidRPr="00690A26" w:rsidRDefault="00640E7B" w:rsidP="00640E7B">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640E7B" w:rsidRPr="00690A26" w:rsidRDefault="00640E7B" w:rsidP="00640E7B">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640E7B" w:rsidRDefault="00640E7B" w:rsidP="00640E7B">
            <w:pPr>
              <w:pStyle w:val="TAL"/>
            </w:pPr>
            <w:r w:rsidRPr="00B1070C">
              <w:t>This may be included if the target NF type is "UPF". (NOTE 13)</w:t>
            </w:r>
          </w:p>
          <w:p w14:paraId="2C580B25" w14:textId="77777777" w:rsidR="00640E7B" w:rsidRDefault="00640E7B" w:rsidP="00640E7B">
            <w:pPr>
              <w:pStyle w:val="TAL"/>
            </w:pPr>
          </w:p>
          <w:p w14:paraId="48B0621B" w14:textId="77777777" w:rsidR="00640E7B" w:rsidRDefault="00640E7B" w:rsidP="00640E7B">
            <w:pPr>
              <w:pStyle w:val="TAL"/>
            </w:pPr>
            <w:r w:rsidRPr="00B1070C">
              <w:t>When present, the IE indicates whether UPF(s) configured for data forwarding needs to be discovered.</w:t>
            </w:r>
          </w:p>
          <w:p w14:paraId="31B09394" w14:textId="77777777" w:rsidR="00640E7B" w:rsidRDefault="00640E7B" w:rsidP="00640E7B">
            <w:pPr>
              <w:pStyle w:val="TAL"/>
            </w:pPr>
          </w:p>
          <w:p w14:paraId="5E1A7293" w14:textId="77777777" w:rsidR="00640E7B" w:rsidRPr="00690A26" w:rsidRDefault="00640E7B" w:rsidP="00640E7B">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640E7B" w:rsidRPr="00A16735" w:rsidRDefault="00640E7B" w:rsidP="00640E7B">
            <w:pPr>
              <w:pStyle w:val="TAL"/>
            </w:pPr>
            <w:r w:rsidRPr="00B1070C">
              <w:t>Query-Params-Ext2</w:t>
            </w:r>
          </w:p>
        </w:tc>
      </w:tr>
      <w:tr w:rsidR="00640E7B"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640E7B" w:rsidRDefault="00640E7B" w:rsidP="00640E7B">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640E7B" w:rsidRDefault="00640E7B" w:rsidP="00640E7B">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640E7B" w:rsidRDefault="00640E7B" w:rsidP="00640E7B">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640E7B" w:rsidRDefault="00640E7B" w:rsidP="00640E7B">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640E7B" w:rsidRDefault="00640E7B" w:rsidP="00640E7B">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640E7B" w:rsidRDefault="00640E7B" w:rsidP="00640E7B">
            <w:pPr>
              <w:pStyle w:val="TAL"/>
            </w:pPr>
          </w:p>
          <w:p w14:paraId="771CB38E" w14:textId="77777777" w:rsidR="00640E7B" w:rsidRDefault="00640E7B" w:rsidP="00640E7B">
            <w:pPr>
              <w:pStyle w:val="TAL"/>
            </w:pPr>
            <w:r w:rsidRPr="00B1070C">
              <w:t>- true: NF instance(s) serving the full PLMN is preferred;</w:t>
            </w:r>
          </w:p>
          <w:p w14:paraId="232136BD" w14:textId="77777777" w:rsidR="00640E7B" w:rsidRDefault="00640E7B" w:rsidP="00640E7B">
            <w:pPr>
              <w:pStyle w:val="TAL"/>
            </w:pPr>
            <w:r w:rsidRPr="00B1070C">
              <w:t>- false: NF instance(s) serving the full PLMN is not preferred.</w:t>
            </w:r>
          </w:p>
          <w:p w14:paraId="4C3DB6B8" w14:textId="77777777" w:rsidR="00640E7B" w:rsidRDefault="00640E7B" w:rsidP="00640E7B">
            <w:pPr>
              <w:pStyle w:val="TAL"/>
            </w:pPr>
          </w:p>
          <w:p w14:paraId="76978450" w14:textId="77777777" w:rsidR="00640E7B" w:rsidRDefault="00640E7B" w:rsidP="00640E7B">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640E7B" w:rsidRDefault="00640E7B" w:rsidP="00640E7B">
            <w:pPr>
              <w:pStyle w:val="TAL"/>
            </w:pPr>
            <w:r w:rsidRPr="00B1070C">
              <w:t>Query-Params-Ext2</w:t>
            </w:r>
          </w:p>
        </w:tc>
      </w:tr>
      <w:tr w:rsidR="00640E7B"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640E7B" w:rsidRDefault="00640E7B" w:rsidP="00640E7B">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640E7B" w:rsidRDefault="00640E7B" w:rsidP="00640E7B">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640E7B" w:rsidRDefault="00640E7B" w:rsidP="00640E7B">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640E7B" w:rsidRDefault="00640E7B" w:rsidP="00640E7B">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640E7B" w:rsidRDefault="00640E7B" w:rsidP="00640E7B">
            <w:pPr>
              <w:pStyle w:val="TAL"/>
            </w:pPr>
            <w:r w:rsidRPr="00B1070C">
              <w:t>Nnrf_NFDiscovery features supported by the Requester NF that is invoking the Nnrf_NFDiscovery service.</w:t>
            </w:r>
          </w:p>
          <w:p w14:paraId="160DDAE2" w14:textId="77777777" w:rsidR="00640E7B" w:rsidRDefault="00640E7B" w:rsidP="00640E7B">
            <w:pPr>
              <w:pStyle w:val="TAL"/>
            </w:pPr>
          </w:p>
          <w:p w14:paraId="10561C4E" w14:textId="77777777" w:rsidR="00640E7B" w:rsidRDefault="00640E7B" w:rsidP="00640E7B">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640E7B" w:rsidRDefault="00640E7B" w:rsidP="00640E7B">
            <w:pPr>
              <w:pStyle w:val="TAL"/>
            </w:pPr>
            <w:r>
              <w:t>- Service-Map</w:t>
            </w:r>
          </w:p>
          <w:p w14:paraId="5D8E9E63" w14:textId="77777777" w:rsidR="00640E7B" w:rsidRDefault="00640E7B" w:rsidP="00640E7B">
            <w:pPr>
              <w:pStyle w:val="TAL"/>
            </w:pPr>
            <w:r>
              <w:t xml:space="preserve">- </w:t>
            </w:r>
            <w:r>
              <w:rPr>
                <w:noProof/>
                <w:lang w:eastAsia="zh-CN"/>
              </w:rPr>
              <w:t>Enh-NF-Discovery</w:t>
            </w:r>
          </w:p>
          <w:p w14:paraId="435F1C19" w14:textId="77777777" w:rsidR="00640E7B" w:rsidRDefault="00640E7B" w:rsidP="00640E7B">
            <w:pPr>
              <w:pStyle w:val="TAL"/>
            </w:pPr>
          </w:p>
          <w:p w14:paraId="2FBC6807" w14:textId="32C5C6A5" w:rsidR="00640E7B" w:rsidRPr="00690A26" w:rsidRDefault="00640E7B" w:rsidP="00640E7B">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640E7B" w:rsidRPr="00A16735" w:rsidRDefault="00640E7B" w:rsidP="00640E7B">
            <w:pPr>
              <w:pStyle w:val="TAL"/>
              <w:rPr>
                <w:color w:val="000000"/>
              </w:rPr>
            </w:pPr>
          </w:p>
        </w:tc>
      </w:tr>
      <w:tr w:rsidR="00640E7B"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640E7B" w:rsidRDefault="00640E7B" w:rsidP="00640E7B">
            <w:pPr>
              <w:pStyle w:val="TAL"/>
            </w:pPr>
            <w:r w:rsidRPr="00B1070C">
              <w:lastRenderedPageBreak/>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640E7B" w:rsidRDefault="00640E7B" w:rsidP="00640E7B">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640E7B" w:rsidRDefault="00640E7B" w:rsidP="00640E7B">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640E7B" w:rsidRDefault="00640E7B" w:rsidP="00640E7B">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640E7B" w:rsidRDefault="00640E7B" w:rsidP="00640E7B">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640E7B" w:rsidRPr="00A16735" w:rsidRDefault="00640E7B" w:rsidP="00640E7B">
            <w:pPr>
              <w:pStyle w:val="TAL"/>
            </w:pPr>
            <w:r w:rsidRPr="00B1070C">
              <w:t>Query-Params-Ext4</w:t>
            </w:r>
          </w:p>
        </w:tc>
      </w:tr>
      <w:tr w:rsidR="00640E7B"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640E7B" w:rsidRDefault="00640E7B" w:rsidP="00640E7B">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640E7B" w:rsidRDefault="00640E7B" w:rsidP="00640E7B">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640E7B" w:rsidRDefault="00640E7B" w:rsidP="00640E7B">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640E7B" w:rsidRDefault="00640E7B" w:rsidP="00640E7B">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640E7B" w:rsidRDefault="00640E7B" w:rsidP="00640E7B">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640E7B" w:rsidRPr="00A16735" w:rsidRDefault="00640E7B" w:rsidP="00640E7B">
            <w:pPr>
              <w:pStyle w:val="TAL"/>
            </w:pPr>
            <w:r w:rsidRPr="00B1070C">
              <w:t>Query-Params-Ext4</w:t>
            </w:r>
          </w:p>
        </w:tc>
      </w:tr>
      <w:tr w:rsidR="00640E7B"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640E7B" w:rsidRDefault="00640E7B" w:rsidP="00640E7B">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640E7B" w:rsidRDefault="00640E7B" w:rsidP="00640E7B">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640E7B" w:rsidRDefault="00640E7B" w:rsidP="00640E7B">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640E7B" w:rsidRDefault="00640E7B" w:rsidP="00640E7B">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640E7B" w:rsidRDefault="00640E7B" w:rsidP="00640E7B">
            <w:pPr>
              <w:pStyle w:val="TAL"/>
            </w:pPr>
            <w:r w:rsidRPr="00B1070C">
              <w:t>This IE may be included when the target NF type is "SMF".</w:t>
            </w:r>
          </w:p>
          <w:p w14:paraId="01AD7FB6" w14:textId="77777777" w:rsidR="00640E7B" w:rsidRDefault="00640E7B" w:rsidP="00640E7B">
            <w:pPr>
              <w:pStyle w:val="TAL"/>
            </w:pPr>
          </w:p>
          <w:p w14:paraId="78092668" w14:textId="77777777" w:rsidR="00640E7B" w:rsidRDefault="00640E7B" w:rsidP="00640E7B">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13299FCE" w:rsidR="00640E7B" w:rsidRDefault="00640E7B" w:rsidP="003B113B">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p>
          <w:p w14:paraId="03F85299" w14:textId="77777777" w:rsidR="00640E7B" w:rsidRDefault="00640E7B" w:rsidP="00640E7B">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640E7B" w:rsidRPr="00A16735" w:rsidRDefault="00640E7B" w:rsidP="00640E7B">
            <w:pPr>
              <w:pStyle w:val="TAL"/>
              <w:rPr>
                <w:color w:val="000000"/>
              </w:rPr>
            </w:pPr>
            <w:r w:rsidRPr="00690A26">
              <w:t>Query-Param-</w:t>
            </w:r>
            <w:r>
              <w:t>vSmf-Capability</w:t>
            </w:r>
          </w:p>
        </w:tc>
      </w:tr>
      <w:tr w:rsidR="00640E7B"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640E7B" w:rsidRDefault="00640E7B" w:rsidP="00640E7B">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640E7B" w:rsidRDefault="00640E7B" w:rsidP="00640E7B">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640E7B" w:rsidRDefault="00640E7B" w:rsidP="00640E7B">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640E7B" w:rsidRPr="00B1070C" w:rsidRDefault="00640E7B" w:rsidP="00640E7B">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640E7B" w:rsidRPr="00363859" w:rsidRDefault="00640E7B" w:rsidP="00640E7B">
            <w:pPr>
              <w:pStyle w:val="TAL"/>
            </w:pPr>
            <w:r w:rsidRPr="00363859">
              <w:t>This IE may be included when the target NF type is "SMF".</w:t>
            </w:r>
          </w:p>
          <w:p w14:paraId="6D1131F4" w14:textId="77777777" w:rsidR="00640E7B" w:rsidRDefault="00640E7B" w:rsidP="00640E7B">
            <w:pPr>
              <w:pStyle w:val="TAL"/>
            </w:pPr>
          </w:p>
          <w:p w14:paraId="47B653E1" w14:textId="77777777" w:rsidR="00640E7B" w:rsidRDefault="00640E7B" w:rsidP="00640E7B">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1F9BC6E0" w:rsidR="00640E7B" w:rsidRPr="00363859" w:rsidRDefault="00640E7B" w:rsidP="003B113B">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p>
          <w:p w14:paraId="16F1F449" w14:textId="3A612240" w:rsidR="00640E7B" w:rsidRPr="00B1070C" w:rsidRDefault="00640E7B" w:rsidP="00640E7B">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640E7B" w:rsidRPr="00690A26" w:rsidRDefault="00640E7B" w:rsidP="00640E7B">
            <w:pPr>
              <w:pStyle w:val="TAL"/>
            </w:pPr>
            <w:r>
              <w:t>Query-Param-i</w:t>
            </w:r>
            <w:r w:rsidRPr="00363859">
              <w:t>Smf-Capability</w:t>
            </w:r>
          </w:p>
        </w:tc>
      </w:tr>
      <w:tr w:rsidR="00640E7B"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640E7B" w:rsidRDefault="00640E7B" w:rsidP="00640E7B">
            <w:pPr>
              <w:pStyle w:val="TAL"/>
              <w:rPr>
                <w:color w:val="000000"/>
              </w:rPr>
            </w:pPr>
            <w:bookmarkStart w:id="1479"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640E7B" w:rsidRDefault="00640E7B" w:rsidP="00640E7B">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640E7B" w:rsidRDefault="00640E7B" w:rsidP="00640E7B">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640E7B" w:rsidRDefault="00640E7B" w:rsidP="00640E7B">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640E7B" w:rsidRDefault="00640E7B" w:rsidP="00640E7B">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640E7B" w:rsidRDefault="00640E7B" w:rsidP="00640E7B">
            <w:pPr>
              <w:pStyle w:val="TAL"/>
            </w:pPr>
          </w:p>
          <w:p w14:paraId="0C51C9ED" w14:textId="77777777" w:rsidR="00640E7B" w:rsidRDefault="00640E7B" w:rsidP="00640E7B">
            <w:pPr>
              <w:pStyle w:val="TAL"/>
            </w:pPr>
            <w:r w:rsidRPr="00690A26">
              <w:t xml:space="preserve">It shall be included </w:t>
            </w:r>
            <w:r>
              <w:t>if:</w:t>
            </w:r>
          </w:p>
          <w:p w14:paraId="38BC3981" w14:textId="3F8E897A" w:rsidR="00640E7B" w:rsidRPr="00091556" w:rsidRDefault="00640E7B" w:rsidP="00640E7B">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640E7B" w:rsidRPr="00091556" w:rsidRDefault="00640E7B" w:rsidP="00640E7B">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640E7B" w:rsidRDefault="00640E7B" w:rsidP="00640E7B">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640E7B" w:rsidRPr="00A16735" w:rsidRDefault="00640E7B" w:rsidP="00640E7B">
            <w:pPr>
              <w:pStyle w:val="TAL"/>
              <w:rPr>
                <w:color w:val="000000"/>
              </w:rPr>
            </w:pPr>
            <w:r>
              <w:rPr>
                <w:noProof/>
                <w:lang w:eastAsia="zh-CN"/>
              </w:rPr>
              <w:t>Enh-NF-Discovery</w:t>
            </w:r>
          </w:p>
        </w:tc>
      </w:tr>
      <w:bookmarkEnd w:id="1479"/>
      <w:tr w:rsidR="00640E7B"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640E7B" w:rsidRDefault="00640E7B" w:rsidP="00640E7B">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640E7B" w:rsidRPr="00690A26" w:rsidRDefault="00640E7B" w:rsidP="00640E7B">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640E7B" w:rsidRPr="00690A26" w:rsidRDefault="00640E7B" w:rsidP="00640E7B">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640E7B" w:rsidRDefault="00640E7B" w:rsidP="00640E7B">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640E7B" w:rsidRDefault="00640E7B" w:rsidP="00640E7B">
            <w:pPr>
              <w:pStyle w:val="TAL"/>
              <w:rPr>
                <w:rFonts w:cs="Arial"/>
                <w:szCs w:val="18"/>
              </w:rPr>
            </w:pPr>
          </w:p>
          <w:p w14:paraId="381F0797" w14:textId="77777777" w:rsidR="00640E7B" w:rsidRDefault="00640E7B" w:rsidP="00640E7B">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640E7B" w:rsidRPr="00B1070C" w:rsidRDefault="00640E7B" w:rsidP="00640E7B">
            <w:pPr>
              <w:pStyle w:val="TAL"/>
            </w:pPr>
          </w:p>
          <w:p w14:paraId="559CF7D8" w14:textId="77777777" w:rsidR="00640E7B" w:rsidRDefault="00640E7B" w:rsidP="00640E7B">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640E7B" w:rsidRDefault="00640E7B" w:rsidP="00640E7B">
            <w:pPr>
              <w:pStyle w:val="TAL"/>
              <w:rPr>
                <w:rFonts w:cs="Arial"/>
                <w:szCs w:val="18"/>
              </w:rPr>
            </w:pPr>
            <w:r>
              <w:rPr>
                <w:rFonts w:cs="Arial"/>
                <w:szCs w:val="18"/>
              </w:rPr>
              <w:t>The value of each entry of the map shall be a list (array) of VendorSpecificFeature objects.</w:t>
            </w:r>
          </w:p>
          <w:p w14:paraId="395E1D0D" w14:textId="77777777" w:rsidR="00640E7B" w:rsidRPr="00D4681E" w:rsidRDefault="00640E7B" w:rsidP="00640E7B">
            <w:pPr>
              <w:pStyle w:val="TAL"/>
            </w:pPr>
          </w:p>
          <w:p w14:paraId="6A8D3B7C" w14:textId="77777777" w:rsidR="00640E7B" w:rsidRPr="00690A26" w:rsidRDefault="00640E7B" w:rsidP="00640E7B">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640E7B" w:rsidRDefault="00640E7B" w:rsidP="00640E7B">
            <w:pPr>
              <w:pStyle w:val="TAL"/>
              <w:rPr>
                <w:noProof/>
                <w:lang w:eastAsia="zh-CN"/>
              </w:rPr>
            </w:pPr>
            <w:r w:rsidRPr="00D4681E">
              <w:t>Query-SBIProtoc17</w:t>
            </w:r>
          </w:p>
        </w:tc>
      </w:tr>
      <w:tr w:rsidR="00640E7B"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640E7B" w:rsidRPr="00690A26" w:rsidRDefault="00640E7B" w:rsidP="00640E7B">
            <w:pPr>
              <w:pStyle w:val="TAL"/>
            </w:pPr>
            <w:r w:rsidRPr="00690A26">
              <w:t>preferred-</w:t>
            </w:r>
            <w:r>
              <w:t>vendor-</w:t>
            </w:r>
            <w:r>
              <w:lastRenderedPageBreak/>
              <w:t>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640E7B" w:rsidRPr="00690A26" w:rsidRDefault="00640E7B" w:rsidP="00640E7B">
            <w:pPr>
              <w:pStyle w:val="TAL"/>
            </w:pPr>
            <w:r>
              <w:lastRenderedPageBreak/>
              <w:t>map(array(VendorSpecificFeatu</w:t>
            </w:r>
            <w:r>
              <w:lastRenderedPageBreak/>
              <w:t>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640E7B" w:rsidRPr="00690A26" w:rsidRDefault="00640E7B" w:rsidP="00640E7B">
            <w:pPr>
              <w:pStyle w:val="TAC"/>
            </w:pPr>
            <w:r w:rsidRPr="00690A26">
              <w:lastRenderedPageBreak/>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640E7B" w:rsidRPr="00690A26" w:rsidRDefault="00640E7B" w:rsidP="00640E7B">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640E7B" w:rsidRDefault="00640E7B" w:rsidP="00640E7B">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w:t>
            </w:r>
            <w:r w:rsidRPr="00690A26">
              <w:lastRenderedPageBreak/>
              <w:t xml:space="preserve">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640E7B" w:rsidRDefault="00640E7B" w:rsidP="00640E7B">
            <w:pPr>
              <w:pStyle w:val="TAL"/>
              <w:rPr>
                <w:rFonts w:cs="Arial"/>
                <w:szCs w:val="18"/>
              </w:rPr>
            </w:pPr>
          </w:p>
          <w:p w14:paraId="5B003DD1" w14:textId="77777777" w:rsidR="00640E7B" w:rsidRDefault="00640E7B" w:rsidP="00640E7B">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640E7B" w:rsidRPr="00D4681E" w:rsidRDefault="00640E7B" w:rsidP="00640E7B">
            <w:pPr>
              <w:pStyle w:val="TAL"/>
            </w:pPr>
          </w:p>
          <w:p w14:paraId="1F429D88" w14:textId="300F43FE" w:rsidR="00640E7B" w:rsidRPr="00690A26" w:rsidRDefault="00640E7B" w:rsidP="00640E7B">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640E7B" w:rsidRPr="00690A26" w:rsidRDefault="00640E7B" w:rsidP="00640E7B">
            <w:pPr>
              <w:pStyle w:val="TAL"/>
            </w:pPr>
            <w:r w:rsidRPr="00D4681E">
              <w:lastRenderedPageBreak/>
              <w:t>Query-SBIProto</w:t>
            </w:r>
            <w:r w:rsidRPr="00D4681E">
              <w:lastRenderedPageBreak/>
              <w:t>c17</w:t>
            </w:r>
          </w:p>
        </w:tc>
      </w:tr>
      <w:tr w:rsidR="00640E7B"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640E7B" w:rsidRPr="00690A26" w:rsidRDefault="00640E7B" w:rsidP="00640E7B">
            <w:pPr>
              <w:pStyle w:val="TAL"/>
            </w:pPr>
            <w:r>
              <w:rPr>
                <w:lang w:val="es-ES"/>
              </w:rPr>
              <w:lastRenderedPageBreak/>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640E7B" w:rsidRPr="00690A26" w:rsidRDefault="00640E7B" w:rsidP="00640E7B">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640E7B" w:rsidRPr="00690A26" w:rsidRDefault="00640E7B" w:rsidP="00640E7B">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640E7B" w:rsidRPr="00690A26" w:rsidRDefault="00640E7B" w:rsidP="00640E7B">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640E7B" w:rsidRPr="00887FAE" w:rsidRDefault="00640E7B" w:rsidP="00640E7B">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640E7B" w:rsidRPr="00887FAE" w:rsidRDefault="00640E7B" w:rsidP="00640E7B">
            <w:pPr>
              <w:pStyle w:val="TAL"/>
              <w:rPr>
                <w:lang w:val="en-US"/>
              </w:rPr>
            </w:pPr>
          </w:p>
          <w:p w14:paraId="50ED46F3" w14:textId="77777777" w:rsidR="00640E7B" w:rsidRPr="00690A26" w:rsidRDefault="00640E7B" w:rsidP="00640E7B">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640E7B" w:rsidRPr="00690A26" w:rsidRDefault="00640E7B" w:rsidP="00640E7B">
            <w:pPr>
              <w:pStyle w:val="TAL"/>
            </w:pPr>
            <w:r>
              <w:rPr>
                <w:lang w:val="es-ES"/>
              </w:rPr>
              <w:t>Query-Upf-Pfcp</w:t>
            </w:r>
          </w:p>
        </w:tc>
      </w:tr>
      <w:tr w:rsidR="00640E7B"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640E7B" w:rsidRDefault="00640E7B" w:rsidP="00640E7B">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640E7B" w:rsidRDefault="00640E7B" w:rsidP="00640E7B">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640E7B" w:rsidRDefault="00640E7B" w:rsidP="00640E7B">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640E7B" w:rsidRDefault="00640E7B" w:rsidP="00640E7B">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640E7B" w:rsidRDefault="00640E7B" w:rsidP="00640E7B">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640E7B" w:rsidRDefault="00640E7B" w:rsidP="00640E7B">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640E7B" w:rsidRPr="00887FAE" w:rsidRDefault="00640E7B" w:rsidP="00640E7B">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640E7B" w:rsidRDefault="00640E7B" w:rsidP="00640E7B">
            <w:pPr>
              <w:pStyle w:val="TAL"/>
              <w:rPr>
                <w:lang w:val="es-ES"/>
              </w:rPr>
            </w:pPr>
            <w:r w:rsidRPr="00D4681E">
              <w:t>Query-SBIProtoc17</w:t>
            </w:r>
          </w:p>
        </w:tc>
      </w:tr>
      <w:tr w:rsidR="00640E7B"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640E7B" w:rsidRDefault="00640E7B" w:rsidP="00640E7B">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640E7B" w:rsidRDefault="00640E7B" w:rsidP="00640E7B">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640E7B" w:rsidRDefault="00640E7B" w:rsidP="00640E7B">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640E7B" w:rsidRDefault="00640E7B" w:rsidP="00640E7B">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640E7B" w:rsidRDefault="00640E7B" w:rsidP="00640E7B">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640E7B" w:rsidRDefault="00640E7B" w:rsidP="00640E7B">
            <w:pPr>
              <w:pStyle w:val="TAL"/>
            </w:pPr>
          </w:p>
          <w:p w14:paraId="220C813E" w14:textId="77777777" w:rsidR="00640E7B" w:rsidRPr="003B113B" w:rsidRDefault="00640E7B" w:rsidP="00640E7B">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640E7B" w:rsidRDefault="00640E7B" w:rsidP="003B113B">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640E7B" w:rsidRPr="00690A26" w:rsidRDefault="00640E7B" w:rsidP="00640E7B">
            <w:pPr>
              <w:pStyle w:val="TAL"/>
            </w:pPr>
            <w:r w:rsidRPr="00A84750">
              <w:rPr>
                <w:lang w:val="en-US"/>
              </w:rPr>
              <w:t>Query-5G-ProSe</w:t>
            </w:r>
          </w:p>
        </w:tc>
      </w:tr>
      <w:tr w:rsidR="00640E7B"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640E7B" w:rsidRDefault="00640E7B" w:rsidP="00640E7B">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640E7B" w:rsidRDefault="00640E7B" w:rsidP="00640E7B">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640E7B" w:rsidRDefault="00640E7B" w:rsidP="00640E7B">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640E7B" w:rsidRDefault="00640E7B" w:rsidP="00640E7B">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640E7B" w:rsidRDefault="00640E7B" w:rsidP="00640E7B">
            <w:pPr>
              <w:pStyle w:val="TAL"/>
              <w:rPr>
                <w:lang w:val="en-US"/>
              </w:rPr>
            </w:pPr>
            <w:r w:rsidRPr="00EF5303">
              <w:rPr>
                <w:lang w:val="en-US"/>
              </w:rPr>
              <w:t>This IE may be included when the target NF type is "NWDAF".</w:t>
            </w:r>
          </w:p>
          <w:p w14:paraId="172D6DCC" w14:textId="77777777" w:rsidR="00640E7B" w:rsidRDefault="00640E7B" w:rsidP="00640E7B">
            <w:pPr>
              <w:pStyle w:val="TAL"/>
              <w:rPr>
                <w:lang w:val="en-US"/>
              </w:rPr>
            </w:pPr>
          </w:p>
          <w:p w14:paraId="44D9EAE0" w14:textId="77777777" w:rsidR="00640E7B" w:rsidRDefault="00640E7B" w:rsidP="00640E7B">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640E7B" w:rsidRPr="000C4554" w:rsidRDefault="00640E7B" w:rsidP="003B113B">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640E7B" w:rsidRDefault="00640E7B" w:rsidP="00640E7B">
            <w:pPr>
              <w:pStyle w:val="TAL"/>
            </w:pPr>
            <w:r w:rsidRPr="00A84750">
              <w:rPr>
                <w:lang w:val="en-US"/>
              </w:rPr>
              <w:t>Query-eNA-PH2</w:t>
            </w:r>
          </w:p>
        </w:tc>
      </w:tr>
      <w:tr w:rsidR="00640E7B"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640E7B" w:rsidRDefault="00640E7B" w:rsidP="00640E7B">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640E7B" w:rsidRPr="00690A26" w:rsidRDefault="00640E7B" w:rsidP="00640E7B">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640E7B" w:rsidRDefault="00640E7B" w:rsidP="00640E7B">
            <w:pPr>
              <w:pStyle w:val="TAL"/>
              <w:rPr>
                <w:lang w:val="en-US"/>
              </w:rPr>
            </w:pPr>
            <w:r w:rsidRPr="00EF5303">
              <w:rPr>
                <w:lang w:val="en-US"/>
              </w:rPr>
              <w:t>This IE may be included when the target NF type is "NWDAF".</w:t>
            </w:r>
          </w:p>
          <w:p w14:paraId="41D77FB7" w14:textId="77777777" w:rsidR="00640E7B" w:rsidRDefault="00640E7B" w:rsidP="00640E7B">
            <w:pPr>
              <w:pStyle w:val="TAL"/>
              <w:rPr>
                <w:lang w:val="en-US"/>
              </w:rPr>
            </w:pPr>
          </w:p>
          <w:p w14:paraId="034B6D4B" w14:textId="77777777" w:rsidR="00640E7B" w:rsidRDefault="00640E7B" w:rsidP="00640E7B">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640E7B" w:rsidRPr="003B113B" w:rsidRDefault="00640E7B" w:rsidP="003B113B">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640E7B" w:rsidRPr="00064FED" w:rsidRDefault="00640E7B" w:rsidP="00640E7B">
            <w:pPr>
              <w:pStyle w:val="TAL"/>
              <w:rPr>
                <w:lang w:val="en-US"/>
              </w:rPr>
            </w:pPr>
            <w:r w:rsidRPr="00D15EBE">
              <w:rPr>
                <w:lang w:val="es-ES"/>
              </w:rPr>
              <w:t>Query-eNA-PH2</w:t>
            </w:r>
          </w:p>
        </w:tc>
      </w:tr>
      <w:tr w:rsidR="00640E7B"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640E7B" w:rsidRDefault="00640E7B" w:rsidP="00640E7B">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640E7B" w:rsidRPr="00690A26" w:rsidRDefault="00640E7B" w:rsidP="00640E7B">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640E7B" w:rsidRPr="00690A26" w:rsidRDefault="00640E7B" w:rsidP="00640E7B">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640E7B" w:rsidRPr="00690A26" w:rsidRDefault="00640E7B" w:rsidP="00640E7B">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640E7B" w:rsidRPr="00D201A0" w:rsidRDefault="00640E7B" w:rsidP="00640E7B">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640E7B" w:rsidRPr="00690A26" w:rsidRDefault="00640E7B" w:rsidP="00640E7B">
            <w:pPr>
              <w:pStyle w:val="TAL"/>
            </w:pPr>
            <w:r w:rsidRPr="00A84750">
              <w:rPr>
                <w:lang w:val="en-US"/>
              </w:rPr>
              <w:t>Query-eNA-PH2</w:t>
            </w:r>
          </w:p>
        </w:tc>
      </w:tr>
      <w:tr w:rsidR="00640E7B"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640E7B" w:rsidRDefault="00640E7B" w:rsidP="00640E7B">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640E7B" w:rsidRPr="00690A26" w:rsidRDefault="00640E7B" w:rsidP="00640E7B">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640E7B" w:rsidRPr="00690A26" w:rsidRDefault="00640E7B" w:rsidP="00640E7B">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640E7B" w:rsidRPr="00690A26" w:rsidRDefault="00640E7B" w:rsidP="00640E7B">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640E7B" w:rsidRPr="00D201A0" w:rsidRDefault="00640E7B" w:rsidP="00640E7B">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640E7B" w:rsidRPr="00690A26" w:rsidRDefault="00640E7B" w:rsidP="00640E7B">
            <w:pPr>
              <w:pStyle w:val="TAL"/>
            </w:pPr>
            <w:r w:rsidRPr="00A84750">
              <w:rPr>
                <w:lang w:val="en-US"/>
              </w:rPr>
              <w:t>Query-eNA-PH2</w:t>
            </w:r>
          </w:p>
        </w:tc>
      </w:tr>
      <w:tr w:rsidR="00640E7B"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640E7B" w:rsidRDefault="00640E7B" w:rsidP="00640E7B">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640E7B" w:rsidRPr="007D0C4F" w:rsidRDefault="00640E7B" w:rsidP="00640E7B">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640E7B" w:rsidRPr="007D0C4F" w:rsidRDefault="00640E7B" w:rsidP="00640E7B">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640E7B" w:rsidRPr="007D0C4F" w:rsidRDefault="00640E7B" w:rsidP="00640E7B">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640E7B" w:rsidRPr="007D0C4F" w:rsidRDefault="00640E7B" w:rsidP="00640E7B">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640E7B" w:rsidRPr="00A84750" w:rsidRDefault="00640E7B" w:rsidP="00640E7B">
            <w:pPr>
              <w:pStyle w:val="TAL"/>
              <w:rPr>
                <w:lang w:val="en-US"/>
              </w:rPr>
            </w:pPr>
            <w:r w:rsidRPr="003F73CF">
              <w:rPr>
                <w:lang w:val="en-US"/>
              </w:rPr>
              <w:t>Query-eNA-PH2</w:t>
            </w:r>
          </w:p>
        </w:tc>
      </w:tr>
      <w:tr w:rsidR="00640E7B"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640E7B" w:rsidRDefault="00640E7B" w:rsidP="00640E7B">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640E7B" w:rsidRPr="007D0C4F" w:rsidRDefault="00640E7B" w:rsidP="00640E7B">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640E7B" w:rsidRPr="007D0C4F" w:rsidRDefault="00640E7B" w:rsidP="00640E7B">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640E7B" w:rsidRPr="007D0C4F" w:rsidRDefault="00640E7B" w:rsidP="00640E7B">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640E7B" w:rsidRPr="007D0C4F" w:rsidRDefault="00640E7B" w:rsidP="00640E7B">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640E7B" w:rsidRPr="007D0C4F" w:rsidRDefault="00640E7B" w:rsidP="00640E7B">
            <w:pPr>
              <w:pStyle w:val="TAL"/>
            </w:pPr>
            <w:r w:rsidRPr="00350B76">
              <w:rPr>
                <w:rFonts w:hint="eastAsia"/>
                <w:lang w:eastAsia="zh-CN"/>
              </w:rPr>
              <w:t>NSAC</w:t>
            </w:r>
          </w:p>
        </w:tc>
      </w:tr>
      <w:tr w:rsidR="00640E7B"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640E7B" w:rsidRPr="00350B76" w:rsidRDefault="00640E7B" w:rsidP="00640E7B">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640E7B" w:rsidRPr="00350B76" w:rsidRDefault="00640E7B" w:rsidP="00640E7B">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640E7B" w:rsidRPr="00350B7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640E7B" w:rsidRPr="00350B7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640E7B" w:rsidRDefault="00640E7B" w:rsidP="00640E7B">
            <w:pPr>
              <w:pStyle w:val="TAL"/>
              <w:rPr>
                <w:rFonts w:cs="Arial"/>
                <w:szCs w:val="18"/>
              </w:rPr>
            </w:pPr>
            <w:r>
              <w:rPr>
                <w:rFonts w:cs="Arial"/>
                <w:szCs w:val="18"/>
              </w:rPr>
              <w:t>This IE may be present if the target NF type is "MB-SMF".</w:t>
            </w:r>
          </w:p>
          <w:p w14:paraId="2A62F6E7" w14:textId="77777777" w:rsidR="00640E7B" w:rsidRDefault="00640E7B" w:rsidP="00640E7B">
            <w:pPr>
              <w:pStyle w:val="TAL"/>
              <w:rPr>
                <w:rFonts w:cs="Arial"/>
                <w:szCs w:val="18"/>
              </w:rPr>
            </w:pPr>
            <w:r>
              <w:rPr>
                <w:rFonts w:cs="Arial"/>
                <w:szCs w:val="18"/>
              </w:rPr>
              <w:t>When present, it shall contain the list of MBS Session ID(s) for which MB-SMF(s) are to be discovered.</w:t>
            </w:r>
          </w:p>
          <w:p w14:paraId="203FC18C" w14:textId="77777777" w:rsidR="00640E7B" w:rsidRDefault="00640E7B" w:rsidP="00640E7B">
            <w:pPr>
              <w:pStyle w:val="TAL"/>
              <w:rPr>
                <w:rFonts w:cs="Arial"/>
                <w:szCs w:val="18"/>
              </w:rPr>
            </w:pPr>
            <w:r>
              <w:rPr>
                <w:rFonts w:cs="Arial"/>
                <w:szCs w:val="18"/>
              </w:rPr>
              <w:t xml:space="preserve">When present, for each mbs-session-id in the list, the NRF shall determine whether an MB-SMF supporting the mbs-session-id </w:t>
            </w:r>
            <w:r>
              <w:rPr>
                <w:rFonts w:cs="Arial"/>
                <w:szCs w:val="18"/>
              </w:rPr>
              <w:lastRenderedPageBreak/>
              <w:t>and complying with the other query parameters (if any) exists. An MB-SMF shall be considered to support the mbs-session-id if:</w:t>
            </w:r>
          </w:p>
          <w:p w14:paraId="755721F4" w14:textId="77777777" w:rsidR="00640E7B" w:rsidRDefault="00640E7B" w:rsidP="00640E7B">
            <w:pPr>
              <w:pStyle w:val="B1"/>
              <w:rPr>
                <w:rFonts w:ascii="Arial" w:hAnsi="Arial" w:cs="Arial"/>
                <w:sz w:val="18"/>
                <w:szCs w:val="18"/>
              </w:rPr>
            </w:pPr>
            <w:bookmarkStart w:id="1480"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640E7B" w:rsidRDefault="00640E7B" w:rsidP="00640E7B">
            <w:pPr>
              <w:pStyle w:val="B2"/>
              <w:rPr>
                <w:rFonts w:ascii="Arial" w:hAnsi="Arial" w:cs="Arial"/>
                <w:sz w:val="18"/>
                <w:szCs w:val="18"/>
              </w:rPr>
            </w:pPr>
            <w:bookmarkStart w:id="1481" w:name="_PERM_MCCTEMPBM_CRPT88420245___7"/>
            <w:bookmarkEnd w:id="1480"/>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640E7B" w:rsidRPr="00B21A66" w:rsidRDefault="00640E7B" w:rsidP="00640E7B">
            <w:pPr>
              <w:pStyle w:val="B1"/>
              <w:rPr>
                <w:rFonts w:ascii="Arial" w:hAnsi="Arial" w:cs="Arial"/>
                <w:sz w:val="18"/>
                <w:szCs w:val="18"/>
              </w:rPr>
            </w:pPr>
            <w:bookmarkStart w:id="1482" w:name="_PERM_MCCTEMPBM_CRPT88420246___7"/>
            <w:bookmarkEnd w:id="1481"/>
            <w:r>
              <w:rPr>
                <w:rFonts w:ascii="Arial" w:hAnsi="Arial" w:cs="Arial"/>
                <w:sz w:val="18"/>
                <w:szCs w:val="18"/>
              </w:rPr>
              <w:t>or</w:t>
            </w:r>
          </w:p>
          <w:p w14:paraId="71F40D4B" w14:textId="77777777" w:rsidR="00640E7B" w:rsidRDefault="00640E7B" w:rsidP="00640E7B">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640E7B" w:rsidRDefault="00640E7B" w:rsidP="00640E7B">
            <w:pPr>
              <w:pStyle w:val="B2"/>
              <w:rPr>
                <w:rFonts w:ascii="Arial" w:hAnsi="Arial" w:cs="Arial"/>
                <w:sz w:val="18"/>
                <w:szCs w:val="18"/>
              </w:rPr>
            </w:pPr>
            <w:bookmarkStart w:id="1483" w:name="_PERM_MCCTEMPBM_CRPT88420247___7"/>
            <w:bookmarkEnd w:id="1482"/>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83"/>
          <w:p w14:paraId="10E66B0E" w14:textId="1421F45A" w:rsidR="00640E7B" w:rsidRDefault="00640E7B" w:rsidP="00640E7B">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640E7B" w:rsidRPr="00350B76" w:rsidRDefault="00640E7B" w:rsidP="00640E7B">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640E7B" w:rsidRPr="00350B76" w:rsidRDefault="00640E7B" w:rsidP="00640E7B">
            <w:pPr>
              <w:pStyle w:val="TAL"/>
              <w:rPr>
                <w:lang w:eastAsia="zh-CN"/>
              </w:rPr>
            </w:pPr>
            <w:r>
              <w:lastRenderedPageBreak/>
              <w:t>Query-MBS</w:t>
            </w:r>
          </w:p>
        </w:tc>
      </w:tr>
      <w:tr w:rsidR="00640E7B"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640E7B" w:rsidRDefault="00640E7B" w:rsidP="00640E7B">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640E7B" w:rsidRDefault="00640E7B" w:rsidP="00640E7B">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640E7B"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640E7B"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640E7B" w:rsidRDefault="00640E7B" w:rsidP="00640E7B">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640E7B" w:rsidRDefault="00640E7B" w:rsidP="00640E7B">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640E7B" w:rsidRDefault="00640E7B" w:rsidP="00640E7B">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640E7B" w:rsidRDefault="00640E7B" w:rsidP="00640E7B">
            <w:pPr>
              <w:pStyle w:val="TAL"/>
              <w:rPr>
                <w:rFonts w:cs="Arial"/>
                <w:szCs w:val="18"/>
              </w:rPr>
            </w:pPr>
            <w:r>
              <w:rPr>
                <w:rFonts w:cs="Arial"/>
                <w:szCs w:val="18"/>
              </w:rPr>
              <w:t>If no MB-SMF supports the MBS Session ID and Area Session ID, the NRF shall return an empty response.</w:t>
            </w:r>
          </w:p>
          <w:p w14:paraId="094F5336" w14:textId="231F09CB" w:rsidR="00640E7B" w:rsidRDefault="00640E7B" w:rsidP="00640E7B">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640E7B" w:rsidRDefault="00640E7B" w:rsidP="00640E7B">
            <w:pPr>
              <w:pStyle w:val="TAL"/>
            </w:pPr>
            <w:r>
              <w:t>Query-MBS</w:t>
            </w:r>
          </w:p>
        </w:tc>
      </w:tr>
      <w:tr w:rsidR="00640E7B"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640E7B" w:rsidRDefault="00640E7B" w:rsidP="00640E7B">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640E7B" w:rsidRDefault="00640E7B" w:rsidP="00640E7B">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640E7B"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640E7B"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640E7B" w:rsidRDefault="00640E7B" w:rsidP="00640E7B">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640E7B" w:rsidRDefault="00640E7B" w:rsidP="00640E7B">
            <w:pPr>
              <w:pStyle w:val="TAL"/>
            </w:pPr>
          </w:p>
          <w:p w14:paraId="009194CC" w14:textId="16BE8B22" w:rsidR="00640E7B" w:rsidRDefault="00640E7B" w:rsidP="00640E7B">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640E7B" w:rsidRDefault="00640E7B" w:rsidP="00640E7B">
            <w:pPr>
              <w:pStyle w:val="TAL"/>
            </w:pPr>
            <w:r>
              <w:rPr>
                <w:lang w:eastAsia="zh-CN"/>
              </w:rPr>
              <w:t>Query-eLCS</w:t>
            </w:r>
          </w:p>
        </w:tc>
      </w:tr>
      <w:tr w:rsidR="00640E7B"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640E7B" w:rsidRDefault="00640E7B" w:rsidP="00640E7B">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640E7B" w:rsidRDefault="00640E7B" w:rsidP="00640E7B">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640E7B"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640E7B"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640E7B" w:rsidRDefault="00640E7B" w:rsidP="00640E7B">
            <w:pPr>
              <w:pStyle w:val="TAL"/>
            </w:pPr>
            <w:r w:rsidRPr="00704A93">
              <w:t>If included, this IE shall contain the N6 IP address of PSA UPF.</w:t>
            </w:r>
          </w:p>
          <w:p w14:paraId="57990123" w14:textId="77777777" w:rsidR="00640E7B" w:rsidRDefault="00640E7B" w:rsidP="00640E7B">
            <w:pPr>
              <w:pStyle w:val="TAL"/>
            </w:pPr>
          </w:p>
          <w:p w14:paraId="549571AC" w14:textId="59DEE8E2" w:rsidR="00640E7B" w:rsidRPr="00350B76" w:rsidRDefault="00640E7B" w:rsidP="00640E7B">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640E7B" w:rsidRDefault="00640E7B" w:rsidP="00640E7B">
            <w:pPr>
              <w:pStyle w:val="TAL"/>
              <w:rPr>
                <w:lang w:eastAsia="zh-CN"/>
              </w:rPr>
            </w:pPr>
            <w:r w:rsidRPr="00A84750">
              <w:rPr>
                <w:lang w:val="en-US"/>
              </w:rPr>
              <w:t>Query-</w:t>
            </w:r>
            <w:r>
              <w:rPr>
                <w:lang w:val="en-US"/>
              </w:rPr>
              <w:t>eEDGE</w:t>
            </w:r>
            <w:r w:rsidRPr="00A84750">
              <w:rPr>
                <w:lang w:val="en-US"/>
              </w:rPr>
              <w:t>-</w:t>
            </w:r>
            <w:r>
              <w:rPr>
                <w:lang w:val="en-US"/>
              </w:rPr>
              <w:t>5GC</w:t>
            </w:r>
          </w:p>
        </w:tc>
      </w:tr>
      <w:tr w:rsidR="00640E7B"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640E7B" w:rsidRDefault="00640E7B" w:rsidP="00640E7B">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640E7B" w:rsidRDefault="00640E7B" w:rsidP="00640E7B">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640E7B"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7B3D043A" w:rsidR="00640E7B" w:rsidRPr="00704A93" w:rsidRDefault="00640E7B" w:rsidP="00640E7B">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00941B55">
              <w:t xml:space="preserve"> or "MB-SMF"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640E7B" w:rsidRPr="00A84750" w:rsidRDefault="00640E7B" w:rsidP="00640E7B">
            <w:pPr>
              <w:pStyle w:val="TAL"/>
              <w:rPr>
                <w:lang w:val="en-US"/>
              </w:rPr>
            </w:pPr>
            <w:r w:rsidRPr="00A84750">
              <w:rPr>
                <w:lang w:val="en-US"/>
              </w:rPr>
              <w:t>Query-</w:t>
            </w:r>
            <w:r>
              <w:rPr>
                <w:lang w:val="en-US"/>
              </w:rPr>
              <w:t>eEDGE</w:t>
            </w:r>
            <w:r w:rsidRPr="00A84750">
              <w:rPr>
                <w:lang w:val="en-US"/>
              </w:rPr>
              <w:t>-</w:t>
            </w:r>
            <w:r>
              <w:rPr>
                <w:lang w:val="en-US"/>
              </w:rPr>
              <w:t>5GC</w:t>
            </w:r>
          </w:p>
        </w:tc>
      </w:tr>
      <w:tr w:rsidR="00640E7B"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640E7B" w:rsidRDefault="00640E7B" w:rsidP="00640E7B">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640E7B" w:rsidRDefault="00640E7B" w:rsidP="00640E7B">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640E7B" w:rsidRPr="00690A26" w:rsidRDefault="00640E7B" w:rsidP="00640E7B">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640E7B" w:rsidRDefault="00640E7B" w:rsidP="00640E7B">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640E7B" w:rsidRDefault="00640E7B" w:rsidP="00640E7B">
            <w:pPr>
              <w:pStyle w:val="TAL"/>
              <w:rPr>
                <w:rFonts w:cs="Arial"/>
                <w:szCs w:val="18"/>
              </w:rPr>
            </w:pPr>
          </w:p>
          <w:p w14:paraId="311260CD" w14:textId="77777777" w:rsidR="00640E7B" w:rsidRDefault="00640E7B" w:rsidP="00640E7B">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640E7B" w:rsidRDefault="00640E7B" w:rsidP="00640E7B">
            <w:pPr>
              <w:pStyle w:val="TAL"/>
              <w:rPr>
                <w:rFonts w:cs="Arial"/>
                <w:szCs w:val="18"/>
              </w:rPr>
            </w:pPr>
          </w:p>
          <w:p w14:paraId="26096539" w14:textId="4C10AD9E" w:rsidR="00640E7B" w:rsidRDefault="00640E7B" w:rsidP="00640E7B">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640E7B" w:rsidRDefault="00640E7B" w:rsidP="00640E7B">
            <w:pPr>
              <w:pStyle w:val="TAL"/>
              <w:rPr>
                <w:rFonts w:cs="Arial"/>
                <w:szCs w:val="18"/>
              </w:rPr>
            </w:pPr>
          </w:p>
          <w:p w14:paraId="465A3169" w14:textId="77777777" w:rsidR="00640E7B" w:rsidRDefault="00640E7B" w:rsidP="00640E7B">
            <w:pPr>
              <w:pStyle w:val="TAL"/>
              <w:rPr>
                <w:rFonts w:cs="Arial"/>
                <w:szCs w:val="18"/>
              </w:rPr>
            </w:pPr>
            <w:r>
              <w:rPr>
                <w:rFonts w:cs="Arial"/>
                <w:szCs w:val="18"/>
              </w:rPr>
              <w:t>Example:</w:t>
            </w:r>
          </w:p>
          <w:p w14:paraId="0D266B14" w14:textId="77777777" w:rsidR="00640E7B" w:rsidRDefault="00640E7B" w:rsidP="00640E7B">
            <w:pPr>
              <w:pStyle w:val="TAL"/>
              <w:rPr>
                <w:rFonts w:cs="Arial"/>
                <w:szCs w:val="18"/>
              </w:rPr>
            </w:pPr>
          </w:p>
          <w:p w14:paraId="15E6A141" w14:textId="77777777" w:rsidR="00640E7B" w:rsidRPr="0024158F" w:rsidRDefault="00640E7B" w:rsidP="00640E7B">
            <w:pPr>
              <w:pStyle w:val="TAL"/>
            </w:pPr>
            <w:r w:rsidRPr="004455A7">
              <w:lastRenderedPageBreak/>
              <w:t>preferences-precedence</w:t>
            </w:r>
            <w:r w:rsidRPr="007A7BFA">
              <w:t>=</w:t>
            </w:r>
            <w:r w:rsidRPr="00D0513E">
              <w:t>[preferred-tai, preferred-vendor-specific-features]</w:t>
            </w:r>
          </w:p>
          <w:p w14:paraId="4BC4FCED" w14:textId="77777777" w:rsidR="00640E7B" w:rsidRPr="0024158F" w:rsidRDefault="00640E7B" w:rsidP="00640E7B">
            <w:pPr>
              <w:pStyle w:val="TAL"/>
              <w:rPr>
                <w:rFonts w:cs="Arial"/>
                <w:szCs w:val="18"/>
              </w:rPr>
            </w:pPr>
          </w:p>
          <w:p w14:paraId="2ABCAB43" w14:textId="5F27E06B" w:rsidR="00640E7B" w:rsidRPr="00690A26" w:rsidRDefault="00640E7B" w:rsidP="00640E7B">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640E7B" w:rsidRPr="00A84750" w:rsidRDefault="00640E7B" w:rsidP="00640E7B">
            <w:pPr>
              <w:pStyle w:val="TAL"/>
              <w:rPr>
                <w:lang w:val="en-US"/>
              </w:rPr>
            </w:pPr>
            <w:r w:rsidRPr="00D4681E">
              <w:lastRenderedPageBreak/>
              <w:t>Query-SBIProtoc17</w:t>
            </w:r>
          </w:p>
        </w:tc>
      </w:tr>
      <w:tr w:rsidR="00640E7B"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640E7B" w:rsidRPr="004455A7" w:rsidRDefault="00640E7B" w:rsidP="00640E7B">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640E7B" w:rsidRDefault="00640E7B" w:rsidP="00640E7B">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640E7B" w:rsidRDefault="00640E7B" w:rsidP="00640E7B">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640E7B"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640E7B" w:rsidRDefault="00640E7B" w:rsidP="00640E7B">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640E7B" w:rsidRDefault="00640E7B" w:rsidP="00640E7B">
            <w:pPr>
              <w:pStyle w:val="TAL"/>
            </w:pPr>
          </w:p>
          <w:p w14:paraId="55ED48BA" w14:textId="77777777" w:rsidR="00640E7B" w:rsidRDefault="00640E7B" w:rsidP="00640E7B">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640E7B" w:rsidRPr="00422FE5" w:rsidRDefault="00640E7B" w:rsidP="003B113B">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640E7B" w:rsidRPr="00D4681E" w:rsidRDefault="00640E7B" w:rsidP="00640E7B">
            <w:pPr>
              <w:pStyle w:val="TAL"/>
            </w:pPr>
            <w:r>
              <w:rPr>
                <w:lang w:eastAsia="zh-CN"/>
              </w:rPr>
              <w:t>Query-E</w:t>
            </w:r>
            <w:r w:rsidRPr="00A06AFF">
              <w:rPr>
                <w:lang w:eastAsia="zh-CN"/>
              </w:rPr>
              <w:t>NPN</w:t>
            </w:r>
          </w:p>
        </w:tc>
      </w:tr>
      <w:tr w:rsidR="00640E7B"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640E7B" w:rsidRDefault="00640E7B" w:rsidP="00640E7B">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640E7B" w:rsidRDefault="00640E7B" w:rsidP="00640E7B">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640E7B" w:rsidRDefault="00640E7B" w:rsidP="00640E7B">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640E7B" w:rsidRDefault="00640E7B" w:rsidP="00640E7B">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640E7B" w:rsidRDefault="00640E7B" w:rsidP="00640E7B">
            <w:pPr>
              <w:pStyle w:val="TAL"/>
              <w:rPr>
                <w:lang w:val="en-US"/>
              </w:rPr>
            </w:pPr>
          </w:p>
          <w:p w14:paraId="3D18CEA4" w14:textId="77777777" w:rsidR="00640E7B" w:rsidRDefault="00640E7B" w:rsidP="00640E7B">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640E7B" w:rsidRPr="00422FE5" w:rsidRDefault="00640E7B" w:rsidP="003B113B">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640E7B" w:rsidRDefault="00640E7B" w:rsidP="00640E7B">
            <w:pPr>
              <w:pStyle w:val="TAL"/>
              <w:rPr>
                <w:lang w:eastAsia="zh-CN"/>
              </w:rPr>
            </w:pPr>
            <w:r>
              <w:rPr>
                <w:lang w:val="es-ES"/>
              </w:rPr>
              <w:t>Query-ID_UAS</w:t>
            </w:r>
          </w:p>
        </w:tc>
      </w:tr>
      <w:tr w:rsidR="00640E7B"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640E7B" w:rsidRDefault="00640E7B" w:rsidP="00640E7B">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640E7B" w:rsidRPr="00690A26" w:rsidRDefault="00640E7B" w:rsidP="00640E7B">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640E7B" w:rsidRPr="00690A26" w:rsidRDefault="00640E7B" w:rsidP="00640E7B">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640E7B" w:rsidRPr="00690A26" w:rsidRDefault="00640E7B" w:rsidP="00640E7B">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640E7B" w:rsidRDefault="00640E7B" w:rsidP="00640E7B">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640E7B" w:rsidRDefault="00640E7B" w:rsidP="00640E7B">
            <w:pPr>
              <w:pStyle w:val="TAL"/>
              <w:rPr>
                <w:lang w:eastAsia="zh-CN"/>
              </w:rPr>
            </w:pPr>
          </w:p>
          <w:p w14:paraId="26F95217" w14:textId="492E75C6" w:rsidR="00640E7B" w:rsidRPr="00D201A0" w:rsidRDefault="00640E7B" w:rsidP="00640E7B">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640E7B" w:rsidRDefault="00640E7B" w:rsidP="00640E7B">
            <w:pPr>
              <w:pStyle w:val="TAL"/>
              <w:rPr>
                <w:lang w:val="es-ES"/>
              </w:rPr>
            </w:pPr>
            <w:r w:rsidRPr="00D4681E">
              <w:t>Query-SBIProtoc17</w:t>
            </w:r>
          </w:p>
        </w:tc>
      </w:tr>
      <w:tr w:rsidR="00640E7B"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640E7B" w:rsidRDefault="00640E7B" w:rsidP="00640E7B">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640E7B" w:rsidRDefault="00640E7B" w:rsidP="00640E7B">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640E7B" w:rsidRDefault="00640E7B" w:rsidP="00640E7B">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640E7B" w:rsidRDefault="00640E7B" w:rsidP="00640E7B">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640E7B" w:rsidRDefault="00640E7B" w:rsidP="00640E7B">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640E7B" w:rsidRDefault="00640E7B" w:rsidP="00640E7B">
            <w:pPr>
              <w:pStyle w:val="TAL"/>
              <w:rPr>
                <w:lang w:eastAsia="zh-CN"/>
              </w:rPr>
            </w:pPr>
          </w:p>
          <w:p w14:paraId="0A99D203" w14:textId="4BC5A773" w:rsidR="00640E7B" w:rsidRPr="006D279F" w:rsidRDefault="00640E7B" w:rsidP="00640E7B">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640E7B" w:rsidRPr="00D4681E" w:rsidRDefault="00640E7B" w:rsidP="00640E7B">
            <w:pPr>
              <w:pStyle w:val="TAL"/>
            </w:pPr>
            <w:r w:rsidRPr="00A84750">
              <w:rPr>
                <w:lang w:val="en-US"/>
              </w:rPr>
              <w:t>Query-5G-ProSe</w:t>
            </w:r>
          </w:p>
        </w:tc>
      </w:tr>
      <w:tr w:rsidR="00640E7B"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640E7B" w:rsidRDefault="00640E7B" w:rsidP="00640E7B">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640E7B" w:rsidRDefault="00640E7B" w:rsidP="00640E7B">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640E7B" w:rsidRDefault="00640E7B" w:rsidP="00640E7B">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640E7B" w:rsidRDefault="00640E7B" w:rsidP="00640E7B">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640E7B" w:rsidRPr="006D279F" w:rsidRDefault="00640E7B" w:rsidP="00640E7B">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640E7B" w:rsidRPr="00A84750" w:rsidRDefault="00640E7B" w:rsidP="00640E7B">
            <w:pPr>
              <w:pStyle w:val="TAL"/>
              <w:rPr>
                <w:lang w:val="en-US"/>
              </w:rPr>
            </w:pPr>
            <w:r w:rsidRPr="00D4681E">
              <w:t>Query-SBIProtoc17</w:t>
            </w:r>
          </w:p>
        </w:tc>
      </w:tr>
      <w:tr w:rsidR="00640E7B"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640E7B" w:rsidRDefault="00640E7B" w:rsidP="00640E7B">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640E7B" w:rsidRDefault="00640E7B" w:rsidP="00640E7B">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640E7B"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640E7B"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640E7B" w:rsidRDefault="00640E7B" w:rsidP="00640E7B">
            <w:pPr>
              <w:pStyle w:val="TAL"/>
            </w:pPr>
            <w:r w:rsidRPr="00690A26">
              <w:t>If included, this IE shall contain the</w:t>
            </w:r>
            <w:r>
              <w:t xml:space="preserve"> Home Network Identifier.</w:t>
            </w:r>
          </w:p>
          <w:p w14:paraId="4DBF6372" w14:textId="77777777" w:rsidR="00640E7B" w:rsidRDefault="00640E7B" w:rsidP="00640E7B">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640E7B" w:rsidRDefault="00640E7B" w:rsidP="00640E7B">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640E7B" w:rsidRPr="00D4681E" w:rsidRDefault="00640E7B" w:rsidP="00640E7B">
            <w:pPr>
              <w:pStyle w:val="TAL"/>
            </w:pPr>
            <w:r>
              <w:rPr>
                <w:lang w:eastAsia="zh-CN"/>
              </w:rPr>
              <w:t>Query-ENPN</w:t>
            </w:r>
          </w:p>
        </w:tc>
      </w:tr>
      <w:tr w:rsidR="00640E7B"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640E7B" w:rsidRDefault="00640E7B" w:rsidP="00640E7B">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640E7B" w:rsidRDefault="00640E7B" w:rsidP="00640E7B">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640E7B" w:rsidRDefault="00640E7B" w:rsidP="00640E7B">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640E7B" w:rsidRDefault="00640E7B" w:rsidP="00640E7B">
            <w:pPr>
              <w:pStyle w:val="TAL"/>
            </w:pPr>
          </w:p>
          <w:p w14:paraId="5DECD43F" w14:textId="19EACAC1" w:rsidR="00640E7B" w:rsidRPr="00690A26" w:rsidRDefault="00640E7B" w:rsidP="00640E7B">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640E7B" w:rsidRDefault="00640E7B" w:rsidP="00640E7B">
            <w:pPr>
              <w:pStyle w:val="TAL"/>
              <w:rPr>
                <w:lang w:eastAsia="zh-CN"/>
              </w:rPr>
            </w:pPr>
            <w:r>
              <w:rPr>
                <w:lang w:eastAsia="zh-CN"/>
              </w:rPr>
              <w:t>Query-Nw-Resolution</w:t>
            </w:r>
          </w:p>
        </w:tc>
      </w:tr>
      <w:tr w:rsidR="00640E7B"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640E7B" w:rsidRDefault="00640E7B" w:rsidP="00640E7B">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640E7B" w:rsidRDefault="00640E7B" w:rsidP="00640E7B">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640E7B"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640E7B" w:rsidRDefault="00640E7B" w:rsidP="00640E7B">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640E7B" w:rsidRDefault="00640E7B" w:rsidP="00640E7B">
            <w:pPr>
              <w:pStyle w:val="TAL"/>
            </w:pPr>
            <w:r>
              <w:t>If included, this IE shall indicate the list of NF instances that should not be returned in the NF Discovery response.</w:t>
            </w:r>
          </w:p>
          <w:p w14:paraId="7AF8FB61" w14:textId="4B55E6E7" w:rsidR="00640E7B" w:rsidRDefault="00640E7B" w:rsidP="00640E7B">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640E7B" w:rsidRDefault="00640E7B" w:rsidP="00640E7B">
            <w:pPr>
              <w:pStyle w:val="TAL"/>
              <w:rPr>
                <w:lang w:eastAsia="zh-CN"/>
              </w:rPr>
            </w:pPr>
            <w:r w:rsidRPr="00D4681E">
              <w:t>Query-SBIProtoc17</w:t>
            </w:r>
            <w:r>
              <w:t>-Ext1</w:t>
            </w:r>
          </w:p>
        </w:tc>
      </w:tr>
      <w:tr w:rsidR="00640E7B"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640E7B" w:rsidRDefault="00640E7B" w:rsidP="00640E7B">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640E7B" w:rsidRDefault="00640E7B" w:rsidP="00640E7B">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640E7B"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640E7B" w:rsidRDefault="00640E7B" w:rsidP="00640E7B">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640E7B" w:rsidRDefault="00640E7B" w:rsidP="00640E7B">
            <w:pPr>
              <w:pStyle w:val="TAL"/>
            </w:pPr>
            <w:r>
              <w:t>If included, this IE shall indicate the list of NF service instances that should not be returned in the NF Discovery response.</w:t>
            </w:r>
          </w:p>
          <w:p w14:paraId="696BC679" w14:textId="7056DFAE" w:rsidR="00640E7B" w:rsidRDefault="00640E7B" w:rsidP="00640E7B">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640E7B" w:rsidRDefault="00640E7B" w:rsidP="00640E7B">
            <w:pPr>
              <w:pStyle w:val="TAL"/>
              <w:rPr>
                <w:lang w:eastAsia="zh-CN"/>
              </w:rPr>
            </w:pPr>
            <w:r w:rsidRPr="00D4681E">
              <w:t>Query-SBIProtoc17</w:t>
            </w:r>
            <w:r>
              <w:t>-Ext1</w:t>
            </w:r>
          </w:p>
        </w:tc>
      </w:tr>
      <w:tr w:rsidR="00640E7B"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640E7B" w:rsidRDefault="00640E7B" w:rsidP="00640E7B">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640E7B" w:rsidRDefault="00640E7B" w:rsidP="00640E7B">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640E7B"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640E7B" w:rsidRDefault="00640E7B" w:rsidP="00640E7B">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640E7B" w:rsidRDefault="00640E7B" w:rsidP="00640E7B">
            <w:pPr>
              <w:pStyle w:val="TAL"/>
            </w:pPr>
            <w:r>
              <w:t>If included, this IE shall indicate the list of NF service sets of NF service instances that should not be returned in the NF Discovery response.</w:t>
            </w:r>
          </w:p>
          <w:p w14:paraId="7C7F44C7" w14:textId="381668A6" w:rsidR="00640E7B" w:rsidRDefault="00640E7B" w:rsidP="00640E7B">
            <w:pPr>
              <w:pStyle w:val="TAL"/>
            </w:pPr>
            <w:r>
              <w:lastRenderedPageBreak/>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640E7B" w:rsidRDefault="00640E7B" w:rsidP="00640E7B">
            <w:pPr>
              <w:pStyle w:val="TAL"/>
              <w:rPr>
                <w:lang w:eastAsia="zh-CN"/>
              </w:rPr>
            </w:pPr>
            <w:r w:rsidRPr="00D4681E">
              <w:lastRenderedPageBreak/>
              <w:t>Query-SBIProtoc17</w:t>
            </w:r>
            <w:r>
              <w:t>-Ext1</w:t>
            </w:r>
          </w:p>
        </w:tc>
      </w:tr>
      <w:tr w:rsidR="00640E7B"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640E7B" w:rsidRDefault="00640E7B" w:rsidP="00640E7B">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640E7B" w:rsidRDefault="00640E7B" w:rsidP="00640E7B">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640E7B"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640E7B" w:rsidRDefault="00640E7B" w:rsidP="00640E7B">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640E7B" w:rsidRDefault="00640E7B" w:rsidP="00640E7B">
            <w:pPr>
              <w:pStyle w:val="TAL"/>
            </w:pPr>
            <w:r>
              <w:t>If included, this IE shall indicate the list of NF sets of NF instances that should not be returned in the NF Discovery response.</w:t>
            </w:r>
          </w:p>
          <w:p w14:paraId="531A3180" w14:textId="24586D53" w:rsidR="00640E7B" w:rsidRDefault="00640E7B" w:rsidP="00640E7B">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640E7B" w:rsidRDefault="00640E7B" w:rsidP="00640E7B">
            <w:pPr>
              <w:pStyle w:val="TAL"/>
              <w:rPr>
                <w:lang w:eastAsia="zh-CN"/>
              </w:rPr>
            </w:pPr>
            <w:r w:rsidRPr="00D4681E">
              <w:t>Query-SBIProtoc17</w:t>
            </w:r>
            <w:r>
              <w:t>-Ext1</w:t>
            </w:r>
          </w:p>
        </w:tc>
      </w:tr>
      <w:tr w:rsidR="00640E7B"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640E7B" w:rsidRDefault="00640E7B" w:rsidP="00640E7B">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640E7B" w:rsidRDefault="00640E7B" w:rsidP="00640E7B">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640E7B" w:rsidRDefault="00640E7B" w:rsidP="00640E7B">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640E7B" w:rsidRDefault="00640E7B" w:rsidP="00640E7B">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640E7B" w:rsidRDefault="00640E7B" w:rsidP="00640E7B">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640E7B" w:rsidRDefault="00640E7B" w:rsidP="00640E7B">
            <w:pPr>
              <w:pStyle w:val="TAL"/>
              <w:rPr>
                <w:rFonts w:cs="Arial"/>
                <w:szCs w:val="18"/>
              </w:rPr>
            </w:pPr>
          </w:p>
          <w:p w14:paraId="76025639" w14:textId="43E4A834" w:rsidR="00640E7B" w:rsidRDefault="00640E7B" w:rsidP="00640E7B">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640E7B" w:rsidRPr="00D4681E" w:rsidRDefault="00640E7B" w:rsidP="00640E7B">
            <w:pPr>
              <w:pStyle w:val="TAL"/>
            </w:pPr>
            <w:r w:rsidRPr="00CB0A0C">
              <w:rPr>
                <w:lang w:val="es-ES"/>
              </w:rPr>
              <w:t>Query-eNA-PH2</w:t>
            </w:r>
            <w:r>
              <w:rPr>
                <w:lang w:val="es-ES"/>
              </w:rPr>
              <w:t>-Ext1</w:t>
            </w:r>
          </w:p>
        </w:tc>
      </w:tr>
      <w:tr w:rsidR="00941B55"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941B55" w:rsidRDefault="00941B55" w:rsidP="00941B55">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941B55" w:rsidRDefault="00941B55" w:rsidP="00941B55">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941B55" w:rsidRDefault="00941B55" w:rsidP="00941B55">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941B55" w:rsidRDefault="00941B55" w:rsidP="00941B55">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941B55" w:rsidRDefault="00941B55" w:rsidP="00941B55">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941B55" w:rsidRDefault="00941B55" w:rsidP="00941B55">
            <w:pPr>
              <w:pStyle w:val="TAL"/>
              <w:rPr>
                <w:lang w:eastAsia="zh-CN"/>
              </w:rPr>
            </w:pPr>
          </w:p>
          <w:p w14:paraId="50399857" w14:textId="77777777" w:rsidR="00941B55" w:rsidRDefault="00941B55" w:rsidP="00941B55">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941B55" w:rsidRPr="00690A26" w:rsidRDefault="00941B55" w:rsidP="00941B55">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941B55" w:rsidRPr="00CB0A0C" w:rsidRDefault="00941B55" w:rsidP="00941B55">
            <w:pPr>
              <w:pStyle w:val="TAL"/>
              <w:rPr>
                <w:lang w:val="es-ES"/>
              </w:rPr>
            </w:pPr>
            <w:r w:rsidRPr="00D4681E">
              <w:t>Query-</w:t>
            </w:r>
            <w:r>
              <w:t>HLC</w:t>
            </w:r>
          </w:p>
        </w:tc>
      </w:tr>
      <w:tr w:rsidR="00941B55"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941B55" w:rsidRDefault="00941B55" w:rsidP="00941B55">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941B55" w:rsidRDefault="00941B55" w:rsidP="00941B55">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941B55" w:rsidRDefault="00941B55" w:rsidP="00941B55">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941B55" w:rsidRDefault="00941B55" w:rsidP="00941B55">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941B55" w:rsidRDefault="00941B55" w:rsidP="00941B55">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941B55" w:rsidRDefault="00941B55" w:rsidP="00941B55">
            <w:pPr>
              <w:pStyle w:val="TAL"/>
              <w:rPr>
                <w:lang w:eastAsia="zh-CN"/>
              </w:rPr>
            </w:pPr>
          </w:p>
          <w:p w14:paraId="6184E2CC" w14:textId="77777777" w:rsidR="00941B55" w:rsidRDefault="00941B55" w:rsidP="00941B55">
            <w:pPr>
              <w:pStyle w:val="TAL"/>
              <w:rPr>
                <w:lang w:eastAsia="zh-CN"/>
              </w:rPr>
            </w:pPr>
            <w:r w:rsidRPr="00F43B8A">
              <w:rPr>
                <w:rFonts w:hint="eastAsia"/>
                <w:lang w:eastAsia="zh-CN"/>
              </w:rPr>
              <w:t>Presence of this IE with false value shall be prohibited</w:t>
            </w:r>
            <w:r w:rsidRPr="00F43B8A">
              <w:t>.</w:t>
            </w:r>
          </w:p>
          <w:p w14:paraId="0C2ED120" w14:textId="0C89D9BE" w:rsidR="00941B55" w:rsidRPr="00690A26" w:rsidRDefault="00941B55" w:rsidP="00941B55">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941B55" w:rsidRPr="00CB0A0C" w:rsidRDefault="00941B55" w:rsidP="00941B55">
            <w:pPr>
              <w:pStyle w:val="TAL"/>
              <w:rPr>
                <w:lang w:val="es-ES"/>
              </w:rPr>
            </w:pPr>
            <w:r>
              <w:t>Complete-Profile-Discovery</w:t>
            </w:r>
          </w:p>
        </w:tc>
      </w:tr>
      <w:tr w:rsidR="00941B55"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941B55" w:rsidRDefault="00941B55" w:rsidP="00941B55">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941B55" w:rsidRDefault="00941B55" w:rsidP="00941B55">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941B55" w:rsidRDefault="00941B55" w:rsidP="00941B55">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941B55" w:rsidRDefault="00941B55" w:rsidP="00941B55">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941B55" w:rsidRDefault="00941B55" w:rsidP="00941B55">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941B55" w:rsidRDefault="00941B55" w:rsidP="00941B55">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941B55" w:rsidRDefault="00941B55" w:rsidP="00941B55">
            <w:pPr>
              <w:pStyle w:val="TAL"/>
            </w:pPr>
            <w:r w:rsidRPr="00D4681E">
              <w:t>Query-SBIProtoc1</w:t>
            </w:r>
            <w:r>
              <w:t>8</w:t>
            </w:r>
          </w:p>
        </w:tc>
      </w:tr>
      <w:tr w:rsidR="00941B55"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941B55" w:rsidRDefault="00941B55" w:rsidP="00941B55">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941B55" w:rsidRDefault="00941B55" w:rsidP="00941B55">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941B55" w:rsidRDefault="00941B55" w:rsidP="00941B55">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941B55" w:rsidRDefault="00941B55" w:rsidP="00941B55">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941B55" w:rsidRDefault="00941B55" w:rsidP="00941B55">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941B55" w:rsidRPr="00690A26" w:rsidRDefault="00941B55" w:rsidP="00941B55">
            <w:pPr>
              <w:pStyle w:val="TAL"/>
            </w:pPr>
          </w:p>
          <w:p w14:paraId="4031EDE2" w14:textId="77777777" w:rsidR="00941B55" w:rsidRDefault="00941B55" w:rsidP="00941B55">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941B55" w:rsidRDefault="00941B55" w:rsidP="00941B55">
            <w:pPr>
              <w:pStyle w:val="TAL"/>
            </w:pPr>
          </w:p>
          <w:p w14:paraId="00D2DB7A" w14:textId="77777777" w:rsidR="00941B55" w:rsidDel="00E914B5" w:rsidRDefault="00941B55" w:rsidP="00941B55">
            <w:pPr>
              <w:pStyle w:val="TAL"/>
            </w:pPr>
            <w:r>
              <w:t>The NRF shall priorize the NF candidates supporting the preferred features in the search result.</w:t>
            </w:r>
          </w:p>
          <w:p w14:paraId="343A85ED" w14:textId="77777777" w:rsidR="00941B55" w:rsidRDefault="00941B55" w:rsidP="00941B55">
            <w:pPr>
              <w:pStyle w:val="TAL"/>
            </w:pPr>
          </w:p>
          <w:p w14:paraId="6D821CBF" w14:textId="0CB129AB" w:rsidR="00941B55" w:rsidRPr="00690A26" w:rsidRDefault="00941B55" w:rsidP="00941B55">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941B55" w:rsidRPr="00D4681E" w:rsidRDefault="00941B55" w:rsidP="00941B55">
            <w:pPr>
              <w:pStyle w:val="TAL"/>
            </w:pPr>
            <w:r w:rsidRPr="00D4681E">
              <w:t>Query-SBIProtoc1</w:t>
            </w:r>
            <w:r>
              <w:t>8</w:t>
            </w:r>
          </w:p>
        </w:tc>
      </w:tr>
      <w:tr w:rsidR="00941B55"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941B55" w:rsidRDefault="00941B55" w:rsidP="00941B55">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941B55" w:rsidRDefault="00941B55" w:rsidP="00941B55">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941B55" w:rsidRPr="00690A26" w:rsidRDefault="00941B55" w:rsidP="00941B55">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941B55" w:rsidRPr="00690A26" w:rsidRDefault="00941B55" w:rsidP="00941B55">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77777777" w:rsidR="00941B55" w:rsidRDefault="00941B55" w:rsidP="00941B55">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p>
          <w:p w14:paraId="64703E2E" w14:textId="77777777" w:rsidR="00941B55" w:rsidRDefault="00941B55" w:rsidP="00941B55">
            <w:pPr>
              <w:pStyle w:val="TAL"/>
            </w:pPr>
          </w:p>
          <w:p w14:paraId="0FED76D8" w14:textId="77777777" w:rsidR="00941B55" w:rsidRDefault="00941B55" w:rsidP="00941B55">
            <w:pPr>
              <w:pStyle w:val="TAL"/>
              <w:rPr>
                <w:rFonts w:cs="Arial"/>
                <w:szCs w:val="18"/>
              </w:rPr>
            </w:pPr>
            <w:r w:rsidRPr="00F84FB1">
              <w:rPr>
                <w:rFonts w:cs="Arial"/>
                <w:szCs w:val="18"/>
              </w:rPr>
              <w:t xml:space="preserve">The NRF shall return the candidate NF service producer(s) in discovery result with </w:t>
            </w:r>
            <w:r>
              <w:rPr>
                <w:rFonts w:cs="Arial"/>
                <w:szCs w:val="18"/>
              </w:rPr>
              <w:t xml:space="preserve">the </w:t>
            </w:r>
            <w:r w:rsidRPr="00F84FB1">
              <w:rPr>
                <w:rFonts w:cs="Arial"/>
                <w:szCs w:val="18"/>
              </w:rPr>
              <w:t xml:space="preserve">following </w:t>
            </w:r>
            <w:r>
              <w:rPr>
                <w:rFonts w:cs="Arial"/>
                <w:szCs w:val="18"/>
              </w:rPr>
              <w:t>order</w:t>
            </w:r>
            <w:r>
              <w:t xml:space="preserve"> </w:t>
            </w:r>
            <w:r w:rsidRPr="00C4585A">
              <w:rPr>
                <w:rFonts w:cs="Arial"/>
                <w:szCs w:val="18"/>
              </w:rPr>
              <w:t>of preference</w:t>
            </w:r>
            <w:r w:rsidRPr="00F84FB1">
              <w:rPr>
                <w:rFonts w:cs="Arial"/>
                <w:szCs w:val="18"/>
              </w:rPr>
              <w:t>:</w:t>
            </w:r>
          </w:p>
          <w:p w14:paraId="08B9B0AA" w14:textId="77777777" w:rsidR="00941B55" w:rsidRDefault="00941B55" w:rsidP="00941B55">
            <w:pPr>
              <w:pStyle w:val="TAL"/>
              <w:rPr>
                <w:rFonts w:cs="Arial"/>
                <w:szCs w:val="18"/>
              </w:rPr>
            </w:pPr>
          </w:p>
          <w:p w14:paraId="24115796" w14:textId="77777777" w:rsidR="00941B55" w:rsidRPr="008D71E2" w:rsidRDefault="00941B55" w:rsidP="00941B55">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941B55" w:rsidRPr="00EB08A5" w:rsidRDefault="00941B55" w:rsidP="00941B55">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39BC1A5C" w14:textId="1C16914C" w:rsidR="00941B55" w:rsidRPr="00690A26" w:rsidRDefault="00941B55" w:rsidP="00941B55">
            <w:pPr>
              <w:pStyle w:val="B1"/>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941B55" w:rsidRPr="00D4681E" w:rsidRDefault="00941B55" w:rsidP="00941B55">
            <w:pPr>
              <w:pStyle w:val="TAL"/>
            </w:pPr>
            <w:r w:rsidRPr="00D4681E">
              <w:t>Query-SBIProtoc1</w:t>
            </w:r>
            <w:r>
              <w:t>8</w:t>
            </w:r>
          </w:p>
        </w:tc>
      </w:tr>
      <w:tr w:rsidR="00941B55"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941B55" w:rsidRPr="00690A26" w:rsidRDefault="00941B55" w:rsidP="00941B55">
            <w:pPr>
              <w:pStyle w:val="TAN"/>
              <w:rPr>
                <w:rFonts w:cs="Arial"/>
                <w:szCs w:val="18"/>
              </w:rPr>
            </w:pPr>
            <w:r w:rsidRPr="00690A26">
              <w:lastRenderedPageBreak/>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941B55" w:rsidRPr="00690A26" w:rsidRDefault="00941B55" w:rsidP="00941B55">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941B55" w:rsidRPr="00690A26" w:rsidRDefault="00941B55" w:rsidP="00941B55">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941B55" w:rsidRPr="00690A26" w:rsidRDefault="00941B55" w:rsidP="00941B55">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941B55" w:rsidRPr="00690A26" w:rsidRDefault="00941B55" w:rsidP="00941B55">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941B55" w:rsidRPr="00690A26" w:rsidRDefault="00941B55" w:rsidP="00941B55">
            <w:pPr>
              <w:pStyle w:val="TAN"/>
            </w:pPr>
            <w:r w:rsidRPr="00690A26">
              <w:t>NOTE 6:</w:t>
            </w:r>
            <w:r w:rsidRPr="00690A26">
              <w:tab/>
              <w:t>The SMF may select the P-CSCF close to the UPF by setting the preferred-locality to the value of the locality of the UPF.</w:t>
            </w:r>
          </w:p>
          <w:p w14:paraId="65895A63" w14:textId="77777777" w:rsidR="00941B55" w:rsidRPr="00690A26" w:rsidRDefault="00941B55" w:rsidP="00941B55">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941B55" w:rsidRPr="00690A26" w:rsidRDefault="00941B55" w:rsidP="00941B55">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941B55" w:rsidRPr="00690A26" w:rsidRDefault="00941B55" w:rsidP="00941B55">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941B55" w:rsidRDefault="00941B55" w:rsidP="00941B55">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941B55" w:rsidRDefault="00941B55" w:rsidP="00941B55">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941B55" w:rsidRDefault="00941B55" w:rsidP="00941B55">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941B55" w:rsidRDefault="00941B55" w:rsidP="00941B55">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941B55" w:rsidRDefault="00941B55" w:rsidP="00941B55">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941B55" w:rsidRDefault="00941B55" w:rsidP="00941B55">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941B55" w:rsidRDefault="00941B55" w:rsidP="00941B55">
            <w:pPr>
              <w:pStyle w:val="TAN"/>
              <w:rPr>
                <w:lang w:val="en-US"/>
              </w:rPr>
            </w:pPr>
            <w:r w:rsidRPr="00887FAE">
              <w:rPr>
                <w:lang w:val="en-US"/>
              </w:rPr>
              <w:t>NOTE</w:t>
            </w:r>
            <w:r>
              <w:rPr>
                <w:lang w:val="en-US"/>
              </w:rPr>
              <w:t> 16</w:t>
            </w:r>
            <w:r w:rsidRPr="00887FAE">
              <w:rPr>
                <w:lang w:val="en-US"/>
              </w:rPr>
              <w:t>:</w:t>
            </w:r>
            <w:r w:rsidRPr="00887FAE">
              <w:rPr>
                <w:lang w:val="en-US"/>
              </w:rPr>
              <w:tab/>
              <w:t xml:space="preserve">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w:t>
            </w:r>
            <w:r w:rsidRPr="00887FAE">
              <w:rPr>
                <w:lang w:val="en-US"/>
              </w:rPr>
              <w:lastRenderedPageBreak/>
              <w:t>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941B55" w:rsidRDefault="00941B55" w:rsidP="00941B55">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941B55" w:rsidRDefault="00941B55" w:rsidP="00941B55">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941B55" w:rsidRDefault="00941B55" w:rsidP="00941B55">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941B55" w:rsidRDefault="00941B55" w:rsidP="00941B55">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941B55" w:rsidRDefault="00941B55" w:rsidP="00941B55">
            <w:pPr>
              <w:pStyle w:val="TAN"/>
            </w:pPr>
            <w:r>
              <w:t>NOTE 21:</w:t>
            </w:r>
            <w:r>
              <w:tab/>
              <w:t>Either pgw-ind IE or preferred-pgw-ind IE may be included in the discovery request.</w:t>
            </w:r>
          </w:p>
          <w:p w14:paraId="2BFE0183" w14:textId="77777777" w:rsidR="00941B55" w:rsidRDefault="00941B55" w:rsidP="00941B55">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941B55" w:rsidRDefault="00941B55" w:rsidP="00941B55">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941B55" w:rsidRDefault="00941B55" w:rsidP="00941B55">
            <w:pPr>
              <w:pStyle w:val="TAN"/>
            </w:pPr>
            <w:r>
              <w:t>NOTE 24:</w:t>
            </w:r>
            <w:r>
              <w:tab/>
              <w:t>A feature shall not be included in both required-features IE and preferred-features IE in the same discovery request.</w:t>
            </w:r>
          </w:p>
          <w:p w14:paraId="3CD1B406" w14:textId="77777777" w:rsidR="00941B55" w:rsidRDefault="00941B55" w:rsidP="00941B55">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p>
          <w:p w14:paraId="4DEB60D9" w14:textId="77777777" w:rsidR="00941B55" w:rsidRDefault="00941B55" w:rsidP="00941B55">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5E72AE7F" w14:textId="1C282BA2" w:rsidR="00941B55" w:rsidRPr="00690A26" w:rsidRDefault="00941B55" w:rsidP="00941B55">
            <w:pPr>
              <w:pStyle w:val="TAN"/>
            </w:pPr>
            <w:r>
              <w:t>NOTE 27:</w:t>
            </w:r>
            <w:r>
              <w:tab/>
              <w:t>The query "ue-ipv4-address" or "ue-ipv6-prefix" may contain a public IP address for a PDU session or a NATed public IP address. When they are used to discover a UPF, the NRF shall find a match by looking into either natedI</w:t>
            </w:r>
            <w:r w:rsidRPr="00690A26">
              <w:t>pv4AddressRanges</w:t>
            </w:r>
            <w:r>
              <w:t xml:space="preserve"> or natedIpv6PrefixRanges in the </w:t>
            </w:r>
            <w:r w:rsidRPr="00690A26">
              <w:t>DnnUpfInfoItem</w:t>
            </w:r>
            <w:r>
              <w:t>.</w:t>
            </w:r>
          </w:p>
        </w:tc>
      </w:tr>
    </w:tbl>
    <w:p w14:paraId="55182A37" w14:textId="77777777" w:rsidR="00A16735" w:rsidRPr="00690A26" w:rsidRDefault="00A16735" w:rsidP="00A16735"/>
    <w:p w14:paraId="1B187000" w14:textId="568D73A3"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0E3F9C">
        <w:rPr>
          <w:lang w:eastAsia="zh-CN"/>
        </w:rPr>
        <w:t>,</w:t>
      </w:r>
      <w:r w:rsidRPr="00690A26">
        <w:rPr>
          <w:rFonts w:hint="eastAsia"/>
          <w:lang w:eastAsia="zh-CN"/>
        </w:rPr>
        <w:t xml:space="preserve"> </w:t>
      </w:r>
      <w:r w:rsidR="0063445A">
        <w:rPr>
          <w:lang w:eastAsia="zh-CN"/>
        </w:rPr>
        <w:t xml:space="preserve">"ext-preferred-locality", </w:t>
      </w:r>
      <w:r w:rsidRPr="00690A26">
        <w:rPr>
          <w:rFonts w:hint="eastAsia"/>
          <w:lang w:eastAsia="zh-CN"/>
        </w:rPr>
        <w:t>"</w:t>
      </w:r>
      <w:r w:rsidRPr="00690A26">
        <w:t>preferred-nf-instances</w:t>
      </w:r>
      <w:r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Pr="00690A26">
        <w:rPr>
          <w:rFonts w:hint="eastAsia"/>
          <w:lang w:eastAsia="zh-CN"/>
        </w:rPr>
        <w:t xml:space="preserve"> query</w:t>
      </w:r>
      <w:r w:rsidR="000E3F9C">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84" w:name="_Toc24937749"/>
      <w:bookmarkStart w:id="1485"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86" w:name="_Toc42883338"/>
      <w:bookmarkStart w:id="1487" w:name="_Toc49733206"/>
      <w:bookmarkStart w:id="1488" w:name="_Toc56690833"/>
      <w:bookmarkStart w:id="1489" w:name="_Toc130820911"/>
      <w:r w:rsidRPr="00690A26">
        <w:t>6.2.3.2.4</w:t>
      </w:r>
      <w:r w:rsidRPr="00690A26">
        <w:tab/>
        <w:t>Resource Custom Operations</w:t>
      </w:r>
      <w:bookmarkEnd w:id="1484"/>
      <w:bookmarkEnd w:id="1485"/>
      <w:bookmarkEnd w:id="1486"/>
      <w:bookmarkEnd w:id="1487"/>
      <w:bookmarkEnd w:id="1488"/>
      <w:bookmarkEnd w:id="1489"/>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90" w:name="_Toc24937750"/>
      <w:bookmarkStart w:id="1491" w:name="_Toc33962570"/>
      <w:bookmarkStart w:id="1492" w:name="_Toc42883339"/>
      <w:bookmarkStart w:id="1493" w:name="_Toc49733207"/>
      <w:bookmarkStart w:id="1494" w:name="_Toc56690834"/>
      <w:bookmarkStart w:id="1495" w:name="_Toc130820912"/>
      <w:r w:rsidRPr="00690A26">
        <w:t>6.2.3.3</w:t>
      </w:r>
      <w:r w:rsidRPr="00690A26">
        <w:tab/>
        <w:t>Resource: Stored Search (Document)</w:t>
      </w:r>
      <w:bookmarkEnd w:id="1490"/>
      <w:bookmarkEnd w:id="1491"/>
      <w:bookmarkEnd w:id="1492"/>
      <w:bookmarkEnd w:id="1493"/>
      <w:bookmarkEnd w:id="1494"/>
      <w:bookmarkEnd w:id="1495"/>
    </w:p>
    <w:p w14:paraId="7BF22422" w14:textId="77777777" w:rsidR="00A16735" w:rsidRPr="00690A26" w:rsidRDefault="00A16735" w:rsidP="006F4E24">
      <w:pPr>
        <w:pStyle w:val="Heading5"/>
      </w:pPr>
      <w:bookmarkStart w:id="1496" w:name="_Toc24937751"/>
      <w:bookmarkStart w:id="1497" w:name="_Toc33962571"/>
      <w:bookmarkStart w:id="1498" w:name="_Toc42883340"/>
      <w:bookmarkStart w:id="1499" w:name="_Toc49733208"/>
      <w:bookmarkStart w:id="1500" w:name="_Toc56690835"/>
      <w:bookmarkStart w:id="1501" w:name="_Toc130820913"/>
      <w:r w:rsidRPr="00690A26">
        <w:t>6.2.3.3.1</w:t>
      </w:r>
      <w:r w:rsidRPr="00690A26">
        <w:tab/>
        <w:t>Description</w:t>
      </w:r>
      <w:bookmarkEnd w:id="1496"/>
      <w:bookmarkEnd w:id="1497"/>
      <w:bookmarkEnd w:id="1498"/>
      <w:bookmarkEnd w:id="1499"/>
      <w:bookmarkEnd w:id="1500"/>
      <w:bookmarkEnd w:id="1501"/>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02" w:name="_Toc24937752"/>
      <w:bookmarkStart w:id="1503" w:name="_Toc33962572"/>
      <w:bookmarkStart w:id="1504" w:name="_Toc42883341"/>
      <w:bookmarkStart w:id="1505" w:name="_Toc49733209"/>
      <w:bookmarkStart w:id="1506" w:name="_Toc56690836"/>
      <w:bookmarkStart w:id="1507" w:name="_Toc130820914"/>
      <w:r w:rsidRPr="00690A26">
        <w:t>6.2.3.3.2</w:t>
      </w:r>
      <w:r w:rsidRPr="00690A26">
        <w:tab/>
        <w:t>Resource Definition</w:t>
      </w:r>
      <w:bookmarkEnd w:id="1502"/>
      <w:bookmarkEnd w:id="1503"/>
      <w:bookmarkEnd w:id="1504"/>
      <w:bookmarkEnd w:id="1505"/>
      <w:bookmarkEnd w:id="1506"/>
      <w:bookmarkEnd w:id="1507"/>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08" w:name="_Toc24937753"/>
      <w:bookmarkStart w:id="1509" w:name="_Toc33962573"/>
      <w:bookmarkStart w:id="1510" w:name="_Toc42883342"/>
      <w:bookmarkStart w:id="1511" w:name="_Toc49733210"/>
      <w:bookmarkStart w:id="1512" w:name="_Toc56690837"/>
      <w:r w:rsidRPr="00690A26">
        <w:t>6.2.3.3.2.1</w:t>
      </w:r>
      <w:r w:rsidRPr="00690A26">
        <w:tab/>
        <w:t>GET</w:t>
      </w:r>
      <w:bookmarkEnd w:id="1508"/>
      <w:bookmarkEnd w:id="1509"/>
      <w:bookmarkEnd w:id="1510"/>
      <w:bookmarkEnd w:id="1511"/>
      <w:bookmarkEnd w:id="1512"/>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13" w:name="_Toc24937754"/>
      <w:bookmarkStart w:id="1514" w:name="_Toc33962574"/>
      <w:bookmarkStart w:id="1515" w:name="_Toc42883343"/>
      <w:bookmarkStart w:id="1516" w:name="_Toc49733211"/>
      <w:bookmarkStart w:id="1517" w:name="_Toc56690838"/>
      <w:bookmarkStart w:id="1518" w:name="_Toc130820915"/>
      <w:r w:rsidRPr="00690A26">
        <w:t>6.2.3.4</w:t>
      </w:r>
      <w:r w:rsidRPr="00690A26">
        <w:tab/>
        <w:t>Resource: Complete Stored Search (Document)</w:t>
      </w:r>
      <w:bookmarkEnd w:id="1513"/>
      <w:bookmarkEnd w:id="1514"/>
      <w:bookmarkEnd w:id="1515"/>
      <w:bookmarkEnd w:id="1516"/>
      <w:bookmarkEnd w:id="1517"/>
      <w:bookmarkEnd w:id="1518"/>
    </w:p>
    <w:p w14:paraId="773E2145" w14:textId="77777777" w:rsidR="00A16735" w:rsidRPr="00690A26" w:rsidRDefault="00A16735" w:rsidP="006F4E24">
      <w:pPr>
        <w:pStyle w:val="Heading5"/>
      </w:pPr>
      <w:bookmarkStart w:id="1519" w:name="_Toc24937755"/>
      <w:bookmarkStart w:id="1520" w:name="_Toc33962575"/>
      <w:bookmarkStart w:id="1521" w:name="_Toc42883344"/>
      <w:bookmarkStart w:id="1522" w:name="_Toc49733212"/>
      <w:bookmarkStart w:id="1523" w:name="_Toc56690839"/>
      <w:bookmarkStart w:id="1524" w:name="_Toc130820916"/>
      <w:r w:rsidRPr="00690A26">
        <w:t>6.2.3.4.1</w:t>
      </w:r>
      <w:r w:rsidRPr="00690A26">
        <w:tab/>
        <w:t>Description</w:t>
      </w:r>
      <w:bookmarkEnd w:id="1519"/>
      <w:bookmarkEnd w:id="1520"/>
      <w:bookmarkEnd w:id="1521"/>
      <w:bookmarkEnd w:id="1522"/>
      <w:bookmarkEnd w:id="1523"/>
      <w:bookmarkEnd w:id="1524"/>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25" w:name="_Toc24937756"/>
      <w:bookmarkStart w:id="1526" w:name="_Toc33962576"/>
      <w:bookmarkStart w:id="1527" w:name="_Toc42883345"/>
      <w:bookmarkStart w:id="1528" w:name="_Toc49733213"/>
      <w:bookmarkStart w:id="1529" w:name="_Toc56690840"/>
      <w:bookmarkStart w:id="1530" w:name="_Toc130820917"/>
      <w:r w:rsidRPr="00690A26">
        <w:t>6.2.3.4.2</w:t>
      </w:r>
      <w:r w:rsidRPr="00690A26">
        <w:tab/>
        <w:t>Resource Definition</w:t>
      </w:r>
      <w:bookmarkEnd w:id="1525"/>
      <w:bookmarkEnd w:id="1526"/>
      <w:bookmarkEnd w:id="1527"/>
      <w:bookmarkEnd w:id="1528"/>
      <w:bookmarkEnd w:id="1529"/>
      <w:bookmarkEnd w:id="1530"/>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31" w:name="_Toc24937757"/>
      <w:bookmarkStart w:id="1532" w:name="_Toc33962577"/>
      <w:bookmarkStart w:id="1533" w:name="_Toc42883346"/>
      <w:bookmarkStart w:id="1534" w:name="_Toc49733214"/>
      <w:bookmarkStart w:id="1535" w:name="_Toc56690841"/>
      <w:r w:rsidRPr="00690A26">
        <w:t>6.2.3.4.2.1</w:t>
      </w:r>
      <w:r w:rsidRPr="00690A26">
        <w:tab/>
        <w:t>GET</w:t>
      </w:r>
      <w:bookmarkEnd w:id="1531"/>
      <w:bookmarkEnd w:id="1532"/>
      <w:bookmarkEnd w:id="1533"/>
      <w:bookmarkEnd w:id="1534"/>
      <w:bookmarkEnd w:id="1535"/>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36" w:name="_Toc51871671"/>
      <w:bookmarkStart w:id="1537" w:name="_Toc56690842"/>
      <w:bookmarkStart w:id="1538" w:name="_Toc24937758"/>
      <w:bookmarkStart w:id="1539" w:name="_Toc33962578"/>
      <w:bookmarkStart w:id="1540" w:name="_Toc42883347"/>
      <w:bookmarkStart w:id="1541" w:name="_Toc49733215"/>
      <w:bookmarkStart w:id="1542" w:name="_Toc130820918"/>
      <w:r w:rsidRPr="00690A26">
        <w:t>6.2.3.</w:t>
      </w:r>
      <w:r>
        <w:t>5</w:t>
      </w:r>
      <w:r w:rsidRPr="00690A26">
        <w:tab/>
        <w:t xml:space="preserve">Resource: </w:t>
      </w:r>
      <w:r>
        <w:t>SCP Domain Routing Informat</w:t>
      </w:r>
      <w:r w:rsidR="00FD77A9">
        <w:t>i</w:t>
      </w:r>
      <w:r>
        <w:t>on</w:t>
      </w:r>
      <w:r w:rsidRPr="00690A26">
        <w:t xml:space="preserve"> (Document)</w:t>
      </w:r>
      <w:bookmarkEnd w:id="1536"/>
      <w:bookmarkEnd w:id="1537"/>
      <w:bookmarkEnd w:id="1542"/>
    </w:p>
    <w:p w14:paraId="27F0C265" w14:textId="77777777" w:rsidR="00C26F55" w:rsidRPr="00690A26" w:rsidRDefault="00C26F55" w:rsidP="006F4E24">
      <w:pPr>
        <w:pStyle w:val="Heading5"/>
      </w:pPr>
      <w:bookmarkStart w:id="1543" w:name="_Toc51871672"/>
      <w:bookmarkStart w:id="1544" w:name="_Toc56690843"/>
      <w:bookmarkStart w:id="1545" w:name="_Toc130820919"/>
      <w:r w:rsidRPr="00690A26">
        <w:t>6.2.3.</w:t>
      </w:r>
      <w:r>
        <w:t>5</w:t>
      </w:r>
      <w:r w:rsidRPr="00690A26">
        <w:t>.1</w:t>
      </w:r>
      <w:r w:rsidRPr="00690A26">
        <w:tab/>
        <w:t>Description</w:t>
      </w:r>
      <w:bookmarkEnd w:id="1543"/>
      <w:bookmarkEnd w:id="1544"/>
      <w:bookmarkEnd w:id="1545"/>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46" w:name="_Toc51871673"/>
      <w:bookmarkStart w:id="1547" w:name="_Toc56690844"/>
      <w:bookmarkStart w:id="1548" w:name="_Toc130820920"/>
      <w:r w:rsidRPr="00690A26">
        <w:t>6.2.3.</w:t>
      </w:r>
      <w:r>
        <w:t>5</w:t>
      </w:r>
      <w:r w:rsidRPr="00690A26">
        <w:t>.2</w:t>
      </w:r>
      <w:r w:rsidRPr="00690A26">
        <w:tab/>
        <w:t>Resource Definition</w:t>
      </w:r>
      <w:bookmarkEnd w:id="1546"/>
      <w:bookmarkEnd w:id="1547"/>
      <w:bookmarkEnd w:id="1548"/>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49" w:name="_Toc51871674"/>
      <w:bookmarkStart w:id="1550" w:name="_Toc56690845"/>
      <w:r w:rsidRPr="00690A26">
        <w:t>6.2.3.</w:t>
      </w:r>
      <w:r>
        <w:t>5</w:t>
      </w:r>
      <w:r w:rsidRPr="00690A26">
        <w:t>.2.1</w:t>
      </w:r>
      <w:r w:rsidRPr="00690A26">
        <w:tab/>
        <w:t>GET</w:t>
      </w:r>
      <w:bookmarkEnd w:id="1549"/>
      <w:bookmarkEnd w:id="1550"/>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51" w:name="_Toc51871541"/>
    </w:p>
    <w:p w14:paraId="0A00BE4E" w14:textId="77777777" w:rsidR="00C26F55" w:rsidRPr="00690A26" w:rsidRDefault="00C26F55" w:rsidP="006F4E24">
      <w:pPr>
        <w:pStyle w:val="Heading4"/>
      </w:pPr>
      <w:bookmarkStart w:id="1552" w:name="_Toc56690846"/>
      <w:bookmarkStart w:id="1553" w:name="_Toc130820921"/>
      <w:r w:rsidRPr="00690A26">
        <w:t>6.</w:t>
      </w:r>
      <w:r>
        <w:t>2</w:t>
      </w:r>
      <w:r w:rsidRPr="00690A26">
        <w:t>.3.</w:t>
      </w:r>
      <w:r>
        <w:t>6</w:t>
      </w:r>
      <w:r w:rsidRPr="00690A26">
        <w:tab/>
        <w:t xml:space="preserve">Resource: </w:t>
      </w:r>
      <w:r>
        <w:t xml:space="preserve">SCP Domain Routing Information Subscriptions </w:t>
      </w:r>
      <w:r w:rsidRPr="00690A26">
        <w:t>(Collection)</w:t>
      </w:r>
      <w:bookmarkEnd w:id="1551"/>
      <w:bookmarkEnd w:id="1552"/>
      <w:bookmarkEnd w:id="1553"/>
    </w:p>
    <w:p w14:paraId="59916743" w14:textId="77777777" w:rsidR="00C26F55" w:rsidRPr="00690A26" w:rsidRDefault="00C26F55" w:rsidP="006F4E24">
      <w:pPr>
        <w:pStyle w:val="Heading5"/>
      </w:pPr>
      <w:bookmarkStart w:id="1554" w:name="_Toc51871542"/>
      <w:bookmarkStart w:id="1555" w:name="_Toc56690847"/>
      <w:bookmarkStart w:id="1556" w:name="_Toc130820922"/>
      <w:r w:rsidRPr="00690A26">
        <w:t>6.</w:t>
      </w:r>
      <w:r>
        <w:t>2</w:t>
      </w:r>
      <w:r w:rsidRPr="00690A26">
        <w:t>.3.</w:t>
      </w:r>
      <w:r>
        <w:t>6</w:t>
      </w:r>
      <w:r w:rsidRPr="00690A26">
        <w:t>.1</w:t>
      </w:r>
      <w:r w:rsidRPr="00690A26">
        <w:tab/>
        <w:t>Description</w:t>
      </w:r>
      <w:bookmarkEnd w:id="1554"/>
      <w:bookmarkEnd w:id="1555"/>
      <w:bookmarkEnd w:id="1556"/>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57" w:name="_Toc51871543"/>
      <w:bookmarkStart w:id="1558" w:name="_Toc56690848"/>
      <w:bookmarkStart w:id="1559" w:name="_Toc130820923"/>
      <w:r w:rsidRPr="00690A26">
        <w:t>6.</w:t>
      </w:r>
      <w:r>
        <w:t>2</w:t>
      </w:r>
      <w:r w:rsidRPr="00690A26">
        <w:t>.3.</w:t>
      </w:r>
      <w:r>
        <w:t>6</w:t>
      </w:r>
      <w:r w:rsidRPr="00690A26">
        <w:t>.2</w:t>
      </w:r>
      <w:r w:rsidRPr="00690A26">
        <w:tab/>
        <w:t>Resource Definition</w:t>
      </w:r>
      <w:bookmarkEnd w:id="1557"/>
      <w:bookmarkEnd w:id="1558"/>
      <w:bookmarkEnd w:id="1559"/>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60" w:name="_Toc51871544"/>
      <w:bookmarkStart w:id="1561" w:name="_Toc56690849"/>
      <w:bookmarkStart w:id="1562" w:name="_Toc130820924"/>
      <w:r w:rsidRPr="00690A26">
        <w:t>6.</w:t>
      </w:r>
      <w:r>
        <w:t>2</w:t>
      </w:r>
      <w:r w:rsidRPr="00690A26">
        <w:t>.3.</w:t>
      </w:r>
      <w:r>
        <w:t>6</w:t>
      </w:r>
      <w:r w:rsidRPr="00690A26">
        <w:t>.3</w:t>
      </w:r>
      <w:r w:rsidRPr="00690A26">
        <w:tab/>
        <w:t>Resource Standard Methods</w:t>
      </w:r>
      <w:bookmarkEnd w:id="1560"/>
      <w:bookmarkEnd w:id="1561"/>
      <w:bookmarkEnd w:id="1562"/>
    </w:p>
    <w:p w14:paraId="0A5660EE" w14:textId="77777777" w:rsidR="00C26F55" w:rsidRPr="00690A26" w:rsidRDefault="00C26F55" w:rsidP="00545906">
      <w:pPr>
        <w:pStyle w:val="H6"/>
      </w:pPr>
      <w:bookmarkStart w:id="1563" w:name="_Toc51871545"/>
      <w:bookmarkStart w:id="1564" w:name="_Toc56690850"/>
      <w:r w:rsidRPr="00690A26">
        <w:t>6.</w:t>
      </w:r>
      <w:r>
        <w:t>2</w:t>
      </w:r>
      <w:r w:rsidRPr="00690A26">
        <w:t>.3.</w:t>
      </w:r>
      <w:r>
        <w:t>6.</w:t>
      </w:r>
      <w:r w:rsidRPr="00690A26">
        <w:t>3.1</w:t>
      </w:r>
      <w:r w:rsidRPr="00690A26">
        <w:tab/>
        <w:t>POST</w:t>
      </w:r>
      <w:bookmarkEnd w:id="1563"/>
      <w:bookmarkEnd w:id="1564"/>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65" w:name="_Toc51871546"/>
      <w:bookmarkStart w:id="1566" w:name="_Toc56690851"/>
      <w:bookmarkStart w:id="1567" w:name="_Toc130820925"/>
      <w:r w:rsidRPr="00690A26">
        <w:t>6.</w:t>
      </w:r>
      <w:r>
        <w:t>2</w:t>
      </w:r>
      <w:r w:rsidRPr="00690A26">
        <w:t>.3.</w:t>
      </w:r>
      <w:r>
        <w:t>7</w:t>
      </w:r>
      <w:r w:rsidRPr="00690A26">
        <w:tab/>
        <w:t xml:space="preserve">Resource: </w:t>
      </w:r>
      <w:r>
        <w:t>Individual SCP Domain Routing Information Subscription</w:t>
      </w:r>
      <w:r w:rsidRPr="00690A26">
        <w:t xml:space="preserve"> (Document)</w:t>
      </w:r>
      <w:bookmarkEnd w:id="1565"/>
      <w:bookmarkEnd w:id="1566"/>
      <w:bookmarkEnd w:id="1567"/>
    </w:p>
    <w:p w14:paraId="18596BED" w14:textId="77777777" w:rsidR="00C26F55" w:rsidRPr="00690A26" w:rsidRDefault="00C26F55" w:rsidP="006F4E24">
      <w:pPr>
        <w:pStyle w:val="Heading5"/>
      </w:pPr>
      <w:bookmarkStart w:id="1568" w:name="_Toc51871547"/>
      <w:bookmarkStart w:id="1569" w:name="_Toc56690852"/>
      <w:bookmarkStart w:id="1570" w:name="_Toc130820926"/>
      <w:r w:rsidRPr="00690A26">
        <w:t>6.</w:t>
      </w:r>
      <w:r>
        <w:t>2</w:t>
      </w:r>
      <w:r w:rsidRPr="00690A26">
        <w:t>.3.</w:t>
      </w:r>
      <w:r>
        <w:t>7</w:t>
      </w:r>
      <w:r w:rsidRPr="00690A26">
        <w:t>.1</w:t>
      </w:r>
      <w:r w:rsidRPr="00690A26">
        <w:tab/>
        <w:t>Description</w:t>
      </w:r>
      <w:bookmarkEnd w:id="1568"/>
      <w:bookmarkEnd w:id="1569"/>
      <w:bookmarkEnd w:id="1570"/>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71" w:name="_Toc51871548"/>
      <w:bookmarkStart w:id="1572" w:name="_Toc56690853"/>
      <w:bookmarkStart w:id="1573" w:name="_Toc130820927"/>
      <w:r w:rsidRPr="00690A26">
        <w:t>6.</w:t>
      </w:r>
      <w:r>
        <w:t>2</w:t>
      </w:r>
      <w:r w:rsidRPr="00690A26">
        <w:t>.3.</w:t>
      </w:r>
      <w:r>
        <w:t>7</w:t>
      </w:r>
      <w:r w:rsidRPr="00690A26">
        <w:t>.2</w:t>
      </w:r>
      <w:r w:rsidRPr="00690A26">
        <w:tab/>
        <w:t>Resource Definition</w:t>
      </w:r>
      <w:bookmarkEnd w:id="1571"/>
      <w:bookmarkEnd w:id="1572"/>
      <w:bookmarkEnd w:id="1573"/>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74" w:name="_Toc51871549"/>
      <w:bookmarkStart w:id="1575" w:name="_Toc56690854"/>
      <w:bookmarkStart w:id="1576" w:name="_Toc130820928"/>
      <w:r w:rsidRPr="00690A26">
        <w:t>6.</w:t>
      </w:r>
      <w:r>
        <w:t>2</w:t>
      </w:r>
      <w:r w:rsidRPr="00690A26">
        <w:t>.3.</w:t>
      </w:r>
      <w:r>
        <w:t>7</w:t>
      </w:r>
      <w:r w:rsidRPr="00690A26">
        <w:t>.3</w:t>
      </w:r>
      <w:r w:rsidRPr="00690A26">
        <w:tab/>
        <w:t>Resource Standard Methods</w:t>
      </w:r>
      <w:bookmarkEnd w:id="1574"/>
      <w:bookmarkEnd w:id="1575"/>
      <w:bookmarkEnd w:id="1576"/>
    </w:p>
    <w:p w14:paraId="6AE85F34" w14:textId="77777777" w:rsidR="00C26F55" w:rsidRPr="00690A26" w:rsidRDefault="00C26F55" w:rsidP="00545906">
      <w:pPr>
        <w:pStyle w:val="H6"/>
      </w:pPr>
      <w:bookmarkStart w:id="1577" w:name="_Toc51871550"/>
      <w:bookmarkStart w:id="1578" w:name="_Toc56690855"/>
      <w:r w:rsidRPr="00690A26">
        <w:t>6.</w:t>
      </w:r>
      <w:r>
        <w:t>2</w:t>
      </w:r>
      <w:r w:rsidRPr="00690A26">
        <w:t>.3.</w:t>
      </w:r>
      <w:r>
        <w:t>7</w:t>
      </w:r>
      <w:r w:rsidRPr="00690A26">
        <w:t>.</w:t>
      </w:r>
      <w:r>
        <w:t>3</w:t>
      </w:r>
      <w:r w:rsidRPr="00690A26">
        <w:t>.1</w:t>
      </w:r>
      <w:r w:rsidRPr="00690A26">
        <w:tab/>
        <w:t>DELETE</w:t>
      </w:r>
      <w:bookmarkEnd w:id="1577"/>
      <w:bookmarkEnd w:id="1578"/>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79" w:name="_Toc56690856"/>
      <w:bookmarkStart w:id="1580" w:name="_Toc130820929"/>
      <w:r w:rsidRPr="00690A26">
        <w:t>6.2.4</w:t>
      </w:r>
      <w:r w:rsidRPr="00690A26">
        <w:tab/>
        <w:t>Custom Operations without associated resources</w:t>
      </w:r>
      <w:bookmarkEnd w:id="1538"/>
      <w:bookmarkEnd w:id="1539"/>
      <w:bookmarkEnd w:id="1540"/>
      <w:bookmarkEnd w:id="1541"/>
      <w:bookmarkEnd w:id="1579"/>
      <w:bookmarkEnd w:id="1580"/>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81" w:name="_Toc24937759"/>
      <w:bookmarkStart w:id="1582" w:name="_Toc33962579"/>
      <w:bookmarkStart w:id="1583" w:name="_Toc42883348"/>
      <w:bookmarkStart w:id="1584" w:name="_Toc49733216"/>
      <w:bookmarkStart w:id="1585" w:name="_Toc56690857"/>
      <w:bookmarkStart w:id="1586" w:name="_Toc130820930"/>
      <w:r w:rsidRPr="00690A26">
        <w:t>6.2.5</w:t>
      </w:r>
      <w:r w:rsidRPr="00690A26">
        <w:tab/>
        <w:t>Notifications</w:t>
      </w:r>
      <w:bookmarkEnd w:id="1581"/>
      <w:bookmarkEnd w:id="1582"/>
      <w:bookmarkEnd w:id="1583"/>
      <w:bookmarkEnd w:id="1584"/>
      <w:bookmarkEnd w:id="1585"/>
      <w:bookmarkEnd w:id="1586"/>
    </w:p>
    <w:p w14:paraId="65884A17" w14:textId="77777777" w:rsidR="00FC5940" w:rsidRPr="00690A26" w:rsidRDefault="00FC5940" w:rsidP="006F4E24">
      <w:pPr>
        <w:pStyle w:val="Heading4"/>
      </w:pPr>
      <w:bookmarkStart w:id="1587" w:name="_Toc51871554"/>
      <w:bookmarkStart w:id="1588" w:name="_Toc56690858"/>
      <w:bookmarkStart w:id="1589" w:name="_Toc24937760"/>
      <w:bookmarkStart w:id="1590" w:name="_Toc33962580"/>
      <w:bookmarkStart w:id="1591" w:name="_Toc42883349"/>
      <w:bookmarkStart w:id="1592" w:name="_Toc49733217"/>
      <w:bookmarkStart w:id="1593" w:name="_Toc130820931"/>
      <w:r w:rsidRPr="00690A26">
        <w:t>6.</w:t>
      </w:r>
      <w:r>
        <w:t>2</w:t>
      </w:r>
      <w:r w:rsidRPr="00690A26">
        <w:t>.5.1</w:t>
      </w:r>
      <w:r w:rsidRPr="00690A26">
        <w:tab/>
        <w:t>General</w:t>
      </w:r>
      <w:bookmarkEnd w:id="1587"/>
      <w:bookmarkEnd w:id="1588"/>
      <w:bookmarkEnd w:id="1593"/>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94" w:name="_Toc51871555"/>
      <w:bookmarkStart w:id="1595" w:name="_Toc56690859"/>
      <w:bookmarkStart w:id="1596" w:name="_Toc130820932"/>
      <w:r w:rsidRPr="00690A26">
        <w:t>6.</w:t>
      </w:r>
      <w:r>
        <w:t>2</w:t>
      </w:r>
      <w:r w:rsidRPr="00690A26">
        <w:t>.5.2</w:t>
      </w:r>
      <w:r w:rsidRPr="00690A26">
        <w:tab/>
      </w:r>
      <w:bookmarkEnd w:id="1594"/>
      <w:r>
        <w:rPr>
          <w:lang w:val="en-US"/>
        </w:rPr>
        <w:t xml:space="preserve">SCP Domain Routing Information Change </w:t>
      </w:r>
      <w:r w:rsidRPr="00690A26">
        <w:rPr>
          <w:lang w:val="en-US"/>
        </w:rPr>
        <w:t>Notification</w:t>
      </w:r>
      <w:bookmarkEnd w:id="1595"/>
      <w:bookmarkEnd w:id="1596"/>
    </w:p>
    <w:p w14:paraId="56DB2797" w14:textId="77777777" w:rsidR="00FC5940" w:rsidRPr="00690A26" w:rsidRDefault="00FC5940" w:rsidP="006F4E24">
      <w:pPr>
        <w:pStyle w:val="Heading5"/>
      </w:pPr>
      <w:bookmarkStart w:id="1597" w:name="_Toc51871556"/>
      <w:bookmarkStart w:id="1598" w:name="_Toc56690860"/>
      <w:bookmarkStart w:id="1599" w:name="_Toc130820933"/>
      <w:r w:rsidRPr="00690A26">
        <w:t>6.</w:t>
      </w:r>
      <w:r>
        <w:t>2</w:t>
      </w:r>
      <w:r w:rsidRPr="00690A26">
        <w:t>.5.2.1</w:t>
      </w:r>
      <w:r w:rsidRPr="00690A26">
        <w:tab/>
        <w:t>Description</w:t>
      </w:r>
      <w:bookmarkEnd w:id="1597"/>
      <w:bookmarkEnd w:id="1598"/>
      <w:bookmarkEnd w:id="1599"/>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00" w:name="_Toc51871557"/>
      <w:bookmarkStart w:id="1601" w:name="_Toc56690861"/>
      <w:bookmarkStart w:id="1602" w:name="_Toc130820934"/>
      <w:r w:rsidRPr="00690A26">
        <w:t>6.</w:t>
      </w:r>
      <w:r>
        <w:t>2</w:t>
      </w:r>
      <w:r w:rsidRPr="00690A26">
        <w:t>.5.2.2</w:t>
      </w:r>
      <w:r w:rsidRPr="00690A26">
        <w:tab/>
        <w:t>Notification Definition</w:t>
      </w:r>
      <w:bookmarkEnd w:id="1600"/>
      <w:bookmarkEnd w:id="1601"/>
      <w:bookmarkEnd w:id="1602"/>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03" w:name="_Toc56690862"/>
      <w:bookmarkStart w:id="1604" w:name="_Toc130820935"/>
      <w:r w:rsidRPr="00690A26">
        <w:t>6.2.6</w:t>
      </w:r>
      <w:r w:rsidRPr="00690A26">
        <w:tab/>
        <w:t>Data Model</w:t>
      </w:r>
      <w:bookmarkEnd w:id="1589"/>
      <w:bookmarkEnd w:id="1590"/>
      <w:bookmarkEnd w:id="1591"/>
      <w:bookmarkEnd w:id="1592"/>
      <w:bookmarkEnd w:id="1603"/>
      <w:bookmarkEnd w:id="1604"/>
    </w:p>
    <w:p w14:paraId="76E5C637" w14:textId="77777777" w:rsidR="00A16735" w:rsidRPr="00690A26" w:rsidRDefault="00A16735" w:rsidP="006F4E24">
      <w:pPr>
        <w:pStyle w:val="Heading4"/>
      </w:pPr>
      <w:bookmarkStart w:id="1605" w:name="_Toc24937761"/>
      <w:bookmarkStart w:id="1606" w:name="_Toc33962581"/>
      <w:bookmarkStart w:id="1607" w:name="_Toc42883350"/>
      <w:bookmarkStart w:id="1608" w:name="_Toc49733218"/>
      <w:bookmarkStart w:id="1609" w:name="_Toc56690863"/>
      <w:bookmarkStart w:id="1610" w:name="_Toc130820936"/>
      <w:r w:rsidRPr="00690A26">
        <w:t>6.2.6.1</w:t>
      </w:r>
      <w:r w:rsidRPr="00690A26">
        <w:tab/>
        <w:t>General</w:t>
      </w:r>
      <w:bookmarkEnd w:id="1605"/>
      <w:bookmarkEnd w:id="1606"/>
      <w:bookmarkEnd w:id="1607"/>
      <w:bookmarkEnd w:id="1608"/>
      <w:bookmarkEnd w:id="1609"/>
      <w:bookmarkEnd w:id="1610"/>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ED3E82"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ED3E82" w:rsidRDefault="00ED3E82" w:rsidP="00ED3E82">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ED3E82" w:rsidRDefault="00ED3E82" w:rsidP="00ED3E82">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ED3E82"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ED3E82" w:rsidRPr="00690A26" w:rsidRDefault="00ED3E82" w:rsidP="00ED3E82">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ED3E82" w:rsidRPr="00690A26" w:rsidRDefault="00ED3E82" w:rsidP="00ED3E82">
            <w:pPr>
              <w:pStyle w:val="TAL"/>
              <w:rPr>
                <w:rFonts w:cs="Arial"/>
                <w:szCs w:val="18"/>
              </w:rPr>
            </w:pPr>
            <w:r w:rsidRPr="00690A26">
              <w:t>See clause 6.1.6.2.4</w:t>
            </w:r>
          </w:p>
        </w:tc>
      </w:tr>
      <w:tr w:rsidR="00ED3E82"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ED3E82" w:rsidRPr="00690A26" w:rsidRDefault="00ED3E82" w:rsidP="00ED3E82">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ED3E82" w:rsidRPr="00690A26" w:rsidRDefault="00ED3E82" w:rsidP="00ED3E82">
            <w:pPr>
              <w:pStyle w:val="TAL"/>
              <w:rPr>
                <w:rFonts w:cs="Arial"/>
                <w:szCs w:val="18"/>
              </w:rPr>
            </w:pPr>
            <w:r w:rsidRPr="00690A26">
              <w:t>See clause 6.1.6.2.5</w:t>
            </w:r>
          </w:p>
        </w:tc>
      </w:tr>
      <w:tr w:rsidR="00ED3E82"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ED3E82" w:rsidRPr="00690A26" w:rsidRDefault="00ED3E82" w:rsidP="00ED3E82">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ED3E82" w:rsidRPr="00690A26" w:rsidRDefault="00ED3E82" w:rsidP="00ED3E82">
            <w:pPr>
              <w:pStyle w:val="TAL"/>
              <w:rPr>
                <w:rFonts w:cs="Arial"/>
                <w:szCs w:val="18"/>
              </w:rPr>
            </w:pPr>
            <w:r w:rsidRPr="00690A26">
              <w:t>See clause 6.1.6.3.3</w:t>
            </w:r>
          </w:p>
        </w:tc>
      </w:tr>
      <w:tr w:rsidR="00ED3E82"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ED3E82" w:rsidRPr="00690A26" w:rsidRDefault="00ED3E82" w:rsidP="00ED3E82">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ED3E82" w:rsidRPr="00690A26" w:rsidRDefault="00ED3E82" w:rsidP="00ED3E82">
            <w:pPr>
              <w:pStyle w:val="TAL"/>
              <w:rPr>
                <w:rFonts w:cs="Arial"/>
                <w:szCs w:val="18"/>
              </w:rPr>
            </w:pPr>
            <w:r w:rsidRPr="00690A26">
              <w:t>See clause 6.1.6.2.6</w:t>
            </w:r>
          </w:p>
        </w:tc>
      </w:tr>
      <w:tr w:rsidR="00ED3E82"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ED3E82" w:rsidRPr="00690A26" w:rsidRDefault="00ED3E82" w:rsidP="00ED3E82">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ED3E82" w:rsidRPr="00690A26" w:rsidRDefault="00ED3E82" w:rsidP="00ED3E82">
            <w:pPr>
              <w:pStyle w:val="TAL"/>
            </w:pPr>
            <w:r w:rsidRPr="00690A26">
              <w:t>See clause 6.1.6.2.7</w:t>
            </w:r>
          </w:p>
        </w:tc>
      </w:tr>
      <w:tr w:rsidR="00ED3E82"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ED3E82" w:rsidRPr="00690A26" w:rsidRDefault="00ED3E82" w:rsidP="00ED3E82">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ED3E82" w:rsidRPr="00690A26" w:rsidRDefault="00ED3E82" w:rsidP="00ED3E82">
            <w:pPr>
              <w:pStyle w:val="TAL"/>
            </w:pPr>
            <w:r w:rsidRPr="00690A26">
              <w:t>See clause 6.1.6.2.8</w:t>
            </w:r>
          </w:p>
        </w:tc>
      </w:tr>
      <w:tr w:rsidR="00ED3E82"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ED3E82" w:rsidRPr="00690A26" w:rsidRDefault="00ED3E82" w:rsidP="00ED3E82">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ED3E82" w:rsidRPr="00690A26" w:rsidRDefault="00ED3E82" w:rsidP="00ED3E82">
            <w:pPr>
              <w:pStyle w:val="TAL"/>
              <w:rPr>
                <w:rFonts w:cs="Arial"/>
                <w:szCs w:val="18"/>
              </w:rPr>
            </w:pPr>
            <w:r w:rsidRPr="00690A26">
              <w:t>See clause 6.1.6.2.9</w:t>
            </w:r>
          </w:p>
        </w:tc>
      </w:tr>
      <w:tr w:rsidR="00ED3E82"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ED3E82" w:rsidRPr="00690A26" w:rsidRDefault="00ED3E82" w:rsidP="00ED3E82">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ED3E82" w:rsidRPr="00690A26" w:rsidRDefault="00ED3E82" w:rsidP="00ED3E82">
            <w:pPr>
              <w:pStyle w:val="TAL"/>
              <w:rPr>
                <w:rFonts w:cs="Arial"/>
                <w:szCs w:val="18"/>
              </w:rPr>
            </w:pPr>
            <w:r w:rsidRPr="00690A26">
              <w:t>See clause 6.1.6.2.11</w:t>
            </w:r>
          </w:p>
        </w:tc>
      </w:tr>
      <w:tr w:rsidR="00ED3E82"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ED3E82" w:rsidRPr="00690A26" w:rsidRDefault="00ED3E82" w:rsidP="00ED3E82">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ED3E82" w:rsidRPr="00690A26" w:rsidRDefault="00ED3E82" w:rsidP="00ED3E82">
            <w:pPr>
              <w:pStyle w:val="TAL"/>
              <w:rPr>
                <w:rFonts w:cs="Arial"/>
                <w:szCs w:val="18"/>
              </w:rPr>
            </w:pPr>
            <w:r w:rsidRPr="00690A26">
              <w:t>See clause 6.1.6.2.12</w:t>
            </w:r>
          </w:p>
        </w:tc>
      </w:tr>
      <w:tr w:rsidR="00ED3E82"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ED3E82" w:rsidRPr="00690A26" w:rsidRDefault="00ED3E82" w:rsidP="00ED3E82">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ED3E82" w:rsidRPr="00690A26" w:rsidRDefault="00ED3E82" w:rsidP="00ED3E82">
            <w:pPr>
              <w:pStyle w:val="TAL"/>
              <w:rPr>
                <w:rFonts w:cs="Arial"/>
                <w:szCs w:val="18"/>
              </w:rPr>
            </w:pPr>
            <w:r w:rsidRPr="00690A26">
              <w:t>See clause 6.1.6.2.13</w:t>
            </w:r>
          </w:p>
        </w:tc>
      </w:tr>
      <w:tr w:rsidR="00ED3E82"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ED3E82" w:rsidRPr="00690A26" w:rsidRDefault="00ED3E82" w:rsidP="00ED3E82">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ED3E82" w:rsidRPr="00690A26" w:rsidRDefault="00ED3E82" w:rsidP="00ED3E82">
            <w:pPr>
              <w:pStyle w:val="TAL"/>
            </w:pPr>
            <w:r w:rsidRPr="00690A26">
              <w:t>See clause 6.1.6.2.20</w:t>
            </w:r>
          </w:p>
        </w:tc>
      </w:tr>
      <w:tr w:rsidR="00ED3E82"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ED3E82" w:rsidRPr="00690A26" w:rsidRDefault="00ED3E82" w:rsidP="00ED3E82">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ED3E82" w:rsidRPr="00690A26" w:rsidRDefault="00ED3E82" w:rsidP="00ED3E82">
            <w:pPr>
              <w:pStyle w:val="TAL"/>
            </w:pPr>
            <w:r w:rsidRPr="00690A26">
              <w:t>See clause 6.1.6.2.21</w:t>
            </w:r>
          </w:p>
        </w:tc>
      </w:tr>
      <w:tr w:rsidR="00ED3E82"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ED3E82" w:rsidRPr="00690A26" w:rsidRDefault="00ED3E82" w:rsidP="00ED3E82">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ED3E82" w:rsidRPr="00690A26" w:rsidRDefault="00ED3E82" w:rsidP="00ED3E82">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ED3E82" w:rsidRPr="00690A26" w:rsidRDefault="00ED3E82" w:rsidP="00ED3E82">
            <w:pPr>
              <w:pStyle w:val="TAL"/>
            </w:pPr>
            <w:r w:rsidRPr="00690A26">
              <w:rPr>
                <w:rFonts w:hint="eastAsia"/>
              </w:rPr>
              <w:t>See clause 6.1.6.2</w:t>
            </w:r>
            <w:r w:rsidRPr="00690A26">
              <w:t>.32</w:t>
            </w:r>
          </w:p>
        </w:tc>
      </w:tr>
      <w:tr w:rsidR="00ED3E82"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ED3E82" w:rsidRPr="00690A26" w:rsidRDefault="00ED3E82" w:rsidP="00ED3E82">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ED3E82" w:rsidRPr="00690A26" w:rsidRDefault="00ED3E82" w:rsidP="00ED3E82">
            <w:pPr>
              <w:pStyle w:val="TAL"/>
            </w:pPr>
            <w:r w:rsidRPr="00690A26">
              <w:t>See clause 6.1.6.2.19</w:t>
            </w:r>
          </w:p>
        </w:tc>
      </w:tr>
      <w:tr w:rsidR="00ED3E82"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ED3E82" w:rsidRPr="00690A26" w:rsidRDefault="00ED3E82" w:rsidP="00ED3E82">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ED3E82" w:rsidRPr="00690A26" w:rsidRDefault="00ED3E82" w:rsidP="00ED3E82">
            <w:pPr>
              <w:pStyle w:val="TAL"/>
            </w:pPr>
            <w:r w:rsidRPr="00690A26">
              <w:rPr>
                <w:rFonts w:hint="eastAsia"/>
              </w:rPr>
              <w:t>See clause 6.1.6.2.</w:t>
            </w:r>
            <w:r w:rsidRPr="00690A26">
              <w:t>44</w:t>
            </w:r>
          </w:p>
        </w:tc>
      </w:tr>
      <w:tr w:rsidR="00ED3E82"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ED3E82" w:rsidRPr="00690A26" w:rsidRDefault="00ED3E82" w:rsidP="00ED3E82">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ED3E82" w:rsidRPr="00690A26" w:rsidRDefault="00ED3E82" w:rsidP="00ED3E82">
            <w:pPr>
              <w:pStyle w:val="TAL"/>
            </w:pPr>
            <w:r w:rsidRPr="00690A26">
              <w:t>See clause 6.1.6.2.45</w:t>
            </w:r>
          </w:p>
        </w:tc>
      </w:tr>
      <w:tr w:rsidR="00ED3E82"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ED3E82" w:rsidRPr="00690A26" w:rsidRDefault="00ED3E82" w:rsidP="00ED3E82">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ED3E82" w:rsidRPr="00690A26" w:rsidRDefault="00ED3E82" w:rsidP="00ED3E82">
            <w:pPr>
              <w:pStyle w:val="TAL"/>
            </w:pPr>
            <w:r w:rsidRPr="00690A26">
              <w:t>See clause 6.1.6.3.7</w:t>
            </w:r>
          </w:p>
        </w:tc>
      </w:tr>
      <w:tr w:rsidR="00ED3E82"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ED3E82" w:rsidRPr="00690A26" w:rsidRDefault="00ED3E82" w:rsidP="00ED3E82">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ED3E82" w:rsidRPr="00690A26" w:rsidRDefault="00ED3E82" w:rsidP="00ED3E82">
            <w:pPr>
              <w:pStyle w:val="TAL"/>
            </w:pPr>
            <w:r w:rsidRPr="00690A26">
              <w:t>See clause 6.1.6.3.8</w:t>
            </w:r>
          </w:p>
        </w:tc>
      </w:tr>
      <w:tr w:rsidR="00ED3E82"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ED3E82" w:rsidRPr="00690A26" w:rsidRDefault="00ED3E82" w:rsidP="00ED3E82">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ED3E82" w:rsidRPr="00690A26" w:rsidRDefault="00ED3E82" w:rsidP="00ED3E82">
            <w:pPr>
              <w:pStyle w:val="TAL"/>
            </w:pPr>
            <w:r w:rsidRPr="00690A26">
              <w:t>See clause 6.1.6.3.11</w:t>
            </w:r>
          </w:p>
        </w:tc>
      </w:tr>
      <w:tr w:rsidR="00ED3E82"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ED3E82" w:rsidRPr="00690A26" w:rsidRDefault="00ED3E82" w:rsidP="00ED3E82">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ED3E82" w:rsidRPr="00690A26" w:rsidRDefault="00ED3E82" w:rsidP="00ED3E82">
            <w:pPr>
              <w:pStyle w:val="TAL"/>
            </w:pPr>
            <w:r w:rsidRPr="00690A26">
              <w:t>See clause 6.1.6.3.12</w:t>
            </w:r>
          </w:p>
        </w:tc>
      </w:tr>
      <w:tr w:rsidR="00ED3E82"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ED3E82" w:rsidRPr="00690A26" w:rsidRDefault="00ED3E82" w:rsidP="00ED3E82">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ED3E82" w:rsidRPr="00690A26" w:rsidRDefault="00ED3E82" w:rsidP="00ED3E82">
            <w:pPr>
              <w:pStyle w:val="TAL"/>
            </w:pPr>
            <w:r w:rsidRPr="00690A26">
              <w:t>See clause 6.1.6.2.46</w:t>
            </w:r>
          </w:p>
        </w:tc>
      </w:tr>
      <w:tr w:rsidR="00ED3E82"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ED3E82" w:rsidRPr="00690A26" w:rsidRDefault="00ED3E82" w:rsidP="00ED3E82">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ED3E82" w:rsidRPr="00690A26" w:rsidRDefault="00ED3E82" w:rsidP="00ED3E82">
            <w:pPr>
              <w:pStyle w:val="TAL"/>
            </w:pPr>
            <w:r w:rsidRPr="00690A26">
              <w:t>See clause 6.1.6.2.47</w:t>
            </w:r>
          </w:p>
        </w:tc>
      </w:tr>
      <w:tr w:rsidR="00ED3E82"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ED3E82" w:rsidRPr="00690A26" w:rsidRDefault="00ED3E82" w:rsidP="00ED3E82">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ED3E82" w:rsidRPr="00690A26" w:rsidRDefault="00ED3E82" w:rsidP="00ED3E82">
            <w:pPr>
              <w:pStyle w:val="TAL"/>
            </w:pPr>
            <w:r w:rsidRPr="00690A26">
              <w:t>See clause 6.1.6.2.48</w:t>
            </w:r>
          </w:p>
        </w:tc>
      </w:tr>
      <w:tr w:rsidR="00ED3E82"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ED3E82" w:rsidRPr="00690A26" w:rsidRDefault="00ED3E82" w:rsidP="00ED3E82">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ED3E82" w:rsidRPr="00690A26" w:rsidRDefault="00ED3E82" w:rsidP="00ED3E82">
            <w:pPr>
              <w:pStyle w:val="TAL"/>
            </w:pPr>
            <w:r w:rsidRPr="00690A26">
              <w:t>See clause 6.1.6.2.49</w:t>
            </w:r>
          </w:p>
        </w:tc>
      </w:tr>
      <w:tr w:rsidR="00ED3E82"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ED3E82" w:rsidRPr="00690A26" w:rsidRDefault="00ED3E82" w:rsidP="00ED3E82">
            <w:pPr>
              <w:pStyle w:val="TAL"/>
            </w:pPr>
            <w:r w:rsidRPr="00690A26">
              <w:lastRenderedPageBreak/>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ED3E82" w:rsidRPr="00690A26" w:rsidRDefault="00ED3E82" w:rsidP="00ED3E82">
            <w:pPr>
              <w:pStyle w:val="TAL"/>
            </w:pPr>
            <w:r w:rsidRPr="00690A26">
              <w:t>See clause 6.1.6.2.50</w:t>
            </w:r>
          </w:p>
        </w:tc>
      </w:tr>
      <w:tr w:rsidR="00ED3E82"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ED3E82" w:rsidRPr="00690A26" w:rsidRDefault="00ED3E82" w:rsidP="00ED3E82">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ED3E82" w:rsidRPr="00690A26" w:rsidRDefault="00ED3E82" w:rsidP="00ED3E82">
            <w:pPr>
              <w:pStyle w:val="TAL"/>
            </w:pPr>
            <w:r w:rsidRPr="00690A26">
              <w:t>See clause 6.1.6.2.53</w:t>
            </w:r>
          </w:p>
        </w:tc>
      </w:tr>
      <w:tr w:rsidR="00ED3E82"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ED3E82" w:rsidRPr="00690A26" w:rsidRDefault="00ED3E82" w:rsidP="00ED3E82">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ED3E82" w:rsidRPr="00690A26" w:rsidRDefault="00ED3E82" w:rsidP="00ED3E82">
            <w:pPr>
              <w:pStyle w:val="TAL"/>
            </w:pPr>
            <w:r w:rsidRPr="00690A26">
              <w:t>See clause 6.1.6.2.57</w:t>
            </w:r>
          </w:p>
        </w:tc>
      </w:tr>
      <w:tr w:rsidR="00ED3E82"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ED3E82" w:rsidRPr="00690A26" w:rsidRDefault="00ED3E82" w:rsidP="00ED3E82">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ED3E82" w:rsidRPr="00690A26" w:rsidRDefault="00ED3E82" w:rsidP="00ED3E82">
            <w:pPr>
              <w:pStyle w:val="TAL"/>
            </w:pPr>
            <w:r w:rsidRPr="00690A26">
              <w:t>See clause 6.1.6.2.58</w:t>
            </w:r>
          </w:p>
        </w:tc>
      </w:tr>
      <w:tr w:rsidR="00ED3E82"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ED3E82" w:rsidRPr="00690A26" w:rsidRDefault="00ED3E82" w:rsidP="00ED3E82">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ED3E82" w:rsidRPr="00690A26" w:rsidRDefault="00ED3E82" w:rsidP="00ED3E82">
            <w:pPr>
              <w:pStyle w:val="TAL"/>
            </w:pPr>
            <w:r w:rsidRPr="00690A26">
              <w:t>See clause 6.1.6.2.</w:t>
            </w:r>
            <w:r>
              <w:t>62</w:t>
            </w:r>
          </w:p>
        </w:tc>
      </w:tr>
      <w:tr w:rsidR="00ED3E82"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ED3E82" w:rsidRDefault="00ED3E82" w:rsidP="00ED3E82">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ED3E82" w:rsidRPr="00690A26" w:rsidRDefault="00ED3E82" w:rsidP="00ED3E82">
            <w:pPr>
              <w:pStyle w:val="TAL"/>
            </w:pPr>
            <w:r w:rsidRPr="00690A26">
              <w:t>See clause 6.1.6.2.</w:t>
            </w:r>
            <w:r>
              <w:t>65</w:t>
            </w:r>
          </w:p>
        </w:tc>
      </w:tr>
      <w:tr w:rsidR="00ED3E82"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ED3E82" w:rsidRPr="00690A26" w:rsidRDefault="00ED3E82" w:rsidP="00ED3E82">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77777777" w:rsidR="00ED3E82" w:rsidRPr="00690A26" w:rsidRDefault="00ED3E82" w:rsidP="00ED3E82">
            <w:pPr>
              <w:pStyle w:val="TAL"/>
            </w:pPr>
            <w:r w:rsidRPr="00690A26">
              <w:t>See clause 6.1.6.3</w:t>
            </w:r>
          </w:p>
        </w:tc>
      </w:tr>
      <w:tr w:rsidR="00ED3E82"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ED3E82" w:rsidRPr="00690A26" w:rsidRDefault="00ED3E82" w:rsidP="00ED3E82">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77777777" w:rsidR="00ED3E82" w:rsidRPr="00690A26" w:rsidRDefault="00ED3E82" w:rsidP="00ED3E82">
            <w:pPr>
              <w:pStyle w:val="TAL"/>
            </w:pPr>
            <w:r w:rsidRPr="00690A26">
              <w:t>See clause 6.1.6.3</w:t>
            </w:r>
          </w:p>
        </w:tc>
      </w:tr>
      <w:tr w:rsidR="00ED3E82"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ED3E82" w:rsidRDefault="00ED3E82" w:rsidP="00ED3E82">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ED3E82" w:rsidRPr="00690A26"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ED3E82" w:rsidRPr="00690A26" w:rsidRDefault="00ED3E82" w:rsidP="00ED3E82">
            <w:pPr>
              <w:pStyle w:val="TAL"/>
            </w:pPr>
            <w:r>
              <w:t>See clause 6.1.6.3.13</w:t>
            </w:r>
          </w:p>
        </w:tc>
      </w:tr>
      <w:tr w:rsidR="00ED3E82"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ED3E82" w:rsidRPr="00F8445E" w:rsidRDefault="00ED3E82" w:rsidP="00ED3E82">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ED3E82" w:rsidRDefault="00ED3E82" w:rsidP="00ED3E82">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ED3E82" w:rsidRDefault="00ED3E82" w:rsidP="00ED3E82">
            <w:pPr>
              <w:pStyle w:val="TAL"/>
            </w:pPr>
            <w:r w:rsidRPr="002857AD">
              <w:t xml:space="preserve">See clause </w:t>
            </w:r>
            <w:r>
              <w:t>6.1.6.</w:t>
            </w:r>
            <w:r>
              <w:rPr>
                <w:rFonts w:hint="eastAsia"/>
                <w:lang w:eastAsia="zh-CN"/>
              </w:rPr>
              <w:t>2</w:t>
            </w:r>
            <w:r w:rsidRPr="002857AD">
              <w:t>.</w:t>
            </w:r>
            <w:r>
              <w:rPr>
                <w:lang w:eastAsia="zh-CN"/>
              </w:rPr>
              <w:t>71</w:t>
            </w:r>
          </w:p>
        </w:tc>
      </w:tr>
      <w:tr w:rsidR="00ED3E82"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ED3E82" w:rsidRDefault="00ED3E82" w:rsidP="00ED3E82">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ED3E82" w:rsidRPr="002857AD"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ED3E82" w:rsidRPr="002857AD" w:rsidRDefault="00ED3E82" w:rsidP="00ED3E82">
            <w:pPr>
              <w:pStyle w:val="TAL"/>
            </w:pPr>
            <w:r w:rsidRPr="00690A26">
              <w:t>See clause 6.1.6.2.</w:t>
            </w:r>
            <w:r>
              <w:t>72</w:t>
            </w:r>
          </w:p>
        </w:tc>
      </w:tr>
      <w:tr w:rsidR="00ED3E82"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ED3E82" w:rsidRDefault="00ED3E82" w:rsidP="00ED3E82">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ED3E82" w:rsidRPr="00690A26" w:rsidRDefault="00ED3E82" w:rsidP="00ED3E82">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ED3E82" w:rsidRPr="00690A26" w:rsidRDefault="00ED3E82" w:rsidP="00ED3E82">
            <w:pPr>
              <w:pStyle w:val="TAL"/>
            </w:pPr>
            <w:r w:rsidRPr="00350B76">
              <w:t>See clause 6.1.6.2.</w:t>
            </w:r>
            <w:r>
              <w:t>81</w:t>
            </w:r>
          </w:p>
        </w:tc>
      </w:tr>
      <w:tr w:rsidR="00ED3E82"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ED3E82" w:rsidRDefault="00ED3E82" w:rsidP="00ED3E82">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ED3E82" w:rsidRPr="00690A26" w:rsidRDefault="00ED3E82" w:rsidP="00ED3E82">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ED3E82" w:rsidRPr="00690A26" w:rsidRDefault="00ED3E82" w:rsidP="00ED3E82">
            <w:pPr>
              <w:pStyle w:val="TAL"/>
            </w:pPr>
            <w:r w:rsidRPr="00350B76">
              <w:t>See clause 6.1.6.2.</w:t>
            </w:r>
            <w:r>
              <w:t>82</w:t>
            </w:r>
          </w:p>
        </w:tc>
      </w:tr>
      <w:tr w:rsidR="00ED3E82"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ED3E82" w:rsidRPr="00350B76" w:rsidRDefault="00ED3E82" w:rsidP="00ED3E82">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ED3E82" w:rsidRPr="00350B76"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ED3E82" w:rsidRPr="00350B76" w:rsidRDefault="00ED3E82" w:rsidP="00ED3E82">
            <w:pPr>
              <w:pStyle w:val="TAL"/>
            </w:pPr>
            <w:r>
              <w:t>See clause </w:t>
            </w:r>
            <w:r w:rsidRPr="00132962">
              <w:t>6.1.6.2.</w:t>
            </w:r>
            <w:r>
              <w:t>84</w:t>
            </w:r>
          </w:p>
        </w:tc>
      </w:tr>
      <w:tr w:rsidR="00ED3E82"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ED3E82" w:rsidRPr="00350B76" w:rsidRDefault="00ED3E82" w:rsidP="00ED3E82">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ED3E82" w:rsidRPr="00350B7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ED3E82" w:rsidRPr="00350B76" w:rsidRDefault="00ED3E82" w:rsidP="00ED3E82">
            <w:pPr>
              <w:pStyle w:val="TAL"/>
            </w:pPr>
            <w:r>
              <w:t>See clause 6.1.6.2.85</w:t>
            </w:r>
          </w:p>
        </w:tc>
      </w:tr>
      <w:tr w:rsidR="00ED3E82"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ED3E82" w:rsidRDefault="00ED3E82" w:rsidP="00ED3E82">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ED3E82" w:rsidRDefault="00ED3E82" w:rsidP="00ED3E82">
            <w:pPr>
              <w:pStyle w:val="TAL"/>
            </w:pPr>
            <w:r>
              <w:t>See clause 6.1.6.2.91</w:t>
            </w:r>
          </w:p>
        </w:tc>
      </w:tr>
      <w:tr w:rsidR="00ED3E82"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ED3E82" w:rsidRDefault="00ED3E82" w:rsidP="00ED3E82">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ED3E82" w:rsidRPr="00690A26" w:rsidRDefault="00ED3E82" w:rsidP="00ED3E82">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631633A9" w:rsidR="00ED3E82" w:rsidRDefault="00ED3E82" w:rsidP="00ED3E82">
            <w:pPr>
              <w:pStyle w:val="TAL"/>
            </w:pPr>
            <w:r w:rsidRPr="00350B76">
              <w:t>See clause 6.1.6.2.</w:t>
            </w:r>
            <w:r>
              <w:t>94</w:t>
            </w:r>
          </w:p>
        </w:tc>
      </w:tr>
      <w:tr w:rsidR="00ED3E82"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ED3E82" w:rsidRDefault="00ED3E82" w:rsidP="00ED3E82">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ED3E82" w:rsidRPr="00350B7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ED3E82" w:rsidRPr="00350B76" w:rsidRDefault="00ED3E82" w:rsidP="00ED3E82">
            <w:pPr>
              <w:pStyle w:val="TAL"/>
            </w:pPr>
            <w:r>
              <w:t>See clause 6.1.6.2.96</w:t>
            </w:r>
          </w:p>
        </w:tc>
      </w:tr>
      <w:tr w:rsidR="00ED3E82"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ED3E82" w:rsidRDefault="00ED3E82" w:rsidP="00ED3E82">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ED3E82" w:rsidRPr="00690A26"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ED3E82" w:rsidRDefault="00ED3E82" w:rsidP="00ED3E82">
            <w:pPr>
              <w:pStyle w:val="TAL"/>
            </w:pPr>
            <w:r>
              <w:t>See clause 6.1.6.2.99</w:t>
            </w:r>
          </w:p>
        </w:tc>
      </w:tr>
      <w:tr w:rsidR="00ED3E82"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ED3E82" w:rsidRDefault="00ED3E82" w:rsidP="00ED3E82">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ED3E82"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ED3E82" w:rsidRDefault="00ED3E82" w:rsidP="00ED3E82">
            <w:pPr>
              <w:pStyle w:val="TAL"/>
            </w:pPr>
            <w:r>
              <w:t>See clause 6.1.6.2.</w:t>
            </w:r>
            <w:r>
              <w:rPr>
                <w:lang w:eastAsia="zh-CN"/>
              </w:rPr>
              <w:t>104</w:t>
            </w:r>
          </w:p>
        </w:tc>
      </w:tr>
      <w:tr w:rsidR="00ED3E82"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ED3E82" w:rsidRDefault="00ED3E82" w:rsidP="00ED3E82">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ED3E82"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ED3E82" w:rsidRDefault="00ED3E82" w:rsidP="00ED3E82">
            <w:pPr>
              <w:pStyle w:val="TAL"/>
            </w:pPr>
            <w:r>
              <w:t>See clause 6.1.6.2.</w:t>
            </w:r>
            <w:r>
              <w:rPr>
                <w:lang w:eastAsia="zh-CN"/>
              </w:rPr>
              <w:t>108</w:t>
            </w:r>
          </w:p>
        </w:tc>
      </w:tr>
      <w:tr w:rsidR="00ED3E82"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ED3E82" w:rsidRDefault="00ED3E82" w:rsidP="00ED3E82">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ED3E82"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06B1774F" w:rsidR="00ED3E82" w:rsidRDefault="00ED3E82" w:rsidP="00ED3E82">
            <w:pPr>
              <w:pStyle w:val="TAL"/>
            </w:pPr>
            <w:r w:rsidRPr="00690A26">
              <w:t>See clause 6.1.6.2.</w:t>
            </w:r>
            <w:r>
              <w:t>109</w:t>
            </w:r>
          </w:p>
        </w:tc>
      </w:tr>
      <w:tr w:rsidR="00ED3E82"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ED3E82" w:rsidRDefault="00ED3E82" w:rsidP="00ED3E82">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75DBC8FB"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D9BDF1A" w14:textId="28D2CB1B" w:rsidR="00ED3E82" w:rsidRPr="00690A26" w:rsidRDefault="00ED3E82" w:rsidP="00ED3E82">
            <w:pPr>
              <w:pStyle w:val="TAL"/>
            </w:pPr>
            <w:r w:rsidRPr="00690A26">
              <w:t>See clause 6.1.6.2.</w:t>
            </w:r>
            <w:r>
              <w:t>111</w:t>
            </w:r>
          </w:p>
        </w:tc>
      </w:tr>
      <w:tr w:rsidR="00ED3E82"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ED3E82" w:rsidRDefault="00ED3E82" w:rsidP="00ED3E82">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6D951119"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F80A7B" w14:textId="4EBCC3C1" w:rsidR="00ED3E82" w:rsidRPr="00690A26" w:rsidRDefault="00ED3E82" w:rsidP="00ED3E82">
            <w:pPr>
              <w:pStyle w:val="TAL"/>
            </w:pPr>
            <w:r w:rsidRPr="00690A26">
              <w:t>See clause 6.1.6.2.</w:t>
            </w:r>
            <w:r>
              <w:t>112</w:t>
            </w:r>
          </w:p>
        </w:tc>
      </w:tr>
      <w:tr w:rsidR="00ED3E82"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ED3E82" w:rsidRDefault="00ED3E82" w:rsidP="00ED3E82">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0D1A5725"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27EF7FF" w14:textId="0710CF63" w:rsidR="00ED3E82" w:rsidRPr="00690A26" w:rsidRDefault="00ED3E82" w:rsidP="00ED3E82">
            <w:pPr>
              <w:pStyle w:val="TAL"/>
            </w:pPr>
            <w:r w:rsidRPr="00690A26">
              <w:t>See clause 6.1.6.</w:t>
            </w:r>
            <w:r>
              <w:t>3</w:t>
            </w:r>
            <w:r w:rsidRPr="00690A26">
              <w:t>.</w:t>
            </w:r>
            <w:r>
              <w:t>18</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11" w:name="_Toc24937762"/>
      <w:bookmarkStart w:id="1612" w:name="_Toc33962582"/>
      <w:bookmarkStart w:id="1613" w:name="_Toc42883351"/>
      <w:bookmarkStart w:id="1614" w:name="_Toc49733219"/>
      <w:bookmarkStart w:id="1615" w:name="_Toc56690864"/>
      <w:bookmarkStart w:id="1616" w:name="_Toc130820937"/>
      <w:r w:rsidRPr="00690A26">
        <w:rPr>
          <w:lang w:val="en-US"/>
        </w:rPr>
        <w:t>6.2.6.2</w:t>
      </w:r>
      <w:r w:rsidRPr="00690A26">
        <w:rPr>
          <w:lang w:val="en-US"/>
        </w:rPr>
        <w:tab/>
        <w:t>Structured data types</w:t>
      </w:r>
      <w:bookmarkEnd w:id="1611"/>
      <w:bookmarkEnd w:id="1612"/>
      <w:bookmarkEnd w:id="1613"/>
      <w:bookmarkEnd w:id="1614"/>
      <w:bookmarkEnd w:id="1615"/>
      <w:bookmarkEnd w:id="1616"/>
    </w:p>
    <w:p w14:paraId="70027E4F" w14:textId="77777777" w:rsidR="00A16735" w:rsidRPr="00690A26" w:rsidRDefault="00A16735" w:rsidP="006F4E24">
      <w:pPr>
        <w:pStyle w:val="Heading5"/>
      </w:pPr>
      <w:bookmarkStart w:id="1617" w:name="_Toc24937763"/>
      <w:bookmarkStart w:id="1618" w:name="_Toc33962583"/>
      <w:bookmarkStart w:id="1619" w:name="_Toc42883352"/>
      <w:bookmarkStart w:id="1620" w:name="_Toc49733220"/>
      <w:bookmarkStart w:id="1621" w:name="_Toc56690865"/>
      <w:bookmarkStart w:id="1622" w:name="_Toc130820938"/>
      <w:r w:rsidRPr="00690A26">
        <w:t>6.2.6.2.1</w:t>
      </w:r>
      <w:r w:rsidRPr="00690A26">
        <w:tab/>
        <w:t>Introduction</w:t>
      </w:r>
      <w:bookmarkEnd w:id="1617"/>
      <w:bookmarkEnd w:id="1618"/>
      <w:bookmarkEnd w:id="1619"/>
      <w:bookmarkEnd w:id="1620"/>
      <w:bookmarkEnd w:id="1621"/>
      <w:bookmarkEnd w:id="1622"/>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23" w:name="_Toc24937764"/>
      <w:bookmarkStart w:id="1624" w:name="_Toc33962584"/>
      <w:bookmarkStart w:id="1625" w:name="_Toc42883353"/>
      <w:bookmarkStart w:id="1626" w:name="_Toc49733221"/>
      <w:bookmarkStart w:id="1627" w:name="_Toc56690866"/>
      <w:bookmarkStart w:id="1628" w:name="_Toc130820939"/>
      <w:r w:rsidRPr="00690A26">
        <w:lastRenderedPageBreak/>
        <w:t>6.2.6.2.2</w:t>
      </w:r>
      <w:r w:rsidRPr="00690A26">
        <w:tab/>
        <w:t>Type: SearchResult</w:t>
      </w:r>
      <w:bookmarkEnd w:id="1623"/>
      <w:bookmarkEnd w:id="1624"/>
      <w:bookmarkEnd w:id="1625"/>
      <w:bookmarkEnd w:id="1626"/>
      <w:bookmarkEnd w:id="1627"/>
      <w:bookmarkEnd w:id="1628"/>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9736788" w14:textId="77777777" w:rsidR="00750C77" w:rsidRDefault="00A16735"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60A39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0DBB7C" w14:textId="1D8E0A5F"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ADE8D18" w14:textId="6D309A74"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655219" w14:textId="7696B33C"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0E670467" w14:textId="0EF5E073"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750C77" w:rsidRDefault="00750C77" w:rsidP="00750C77">
            <w:pPr>
              <w:pStyle w:val="TAL"/>
              <w:rPr>
                <w:rFonts w:cs="Arial"/>
                <w:szCs w:val="18"/>
                <w:lang w:eastAsia="zh-CN"/>
              </w:rPr>
            </w:pPr>
          </w:p>
          <w:p w14:paraId="780B32AA" w14:textId="7C380A9E" w:rsidR="00750C77" w:rsidRPr="00690A26" w:rsidRDefault="00750C77"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r w:rsidR="00750C77"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750C77" w:rsidRPr="00690A26" w:rsidRDefault="00750C77" w:rsidP="00750C77">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750C77" w:rsidRPr="00690A26" w:rsidRDefault="00750C77"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750C77" w:rsidRPr="00690A26" w:rsidRDefault="00750C77"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750C77"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750C77" w:rsidRPr="00690A26" w:rsidRDefault="00750C77" w:rsidP="00750C77">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750C77" w:rsidRPr="00690A26" w:rsidRDefault="00750C77"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750C77" w:rsidRPr="00690A26" w:rsidRDefault="00750C77"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750C77"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750C77" w:rsidRPr="00690A26" w:rsidRDefault="00750C77" w:rsidP="00750C77">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750C77" w:rsidRPr="00690A26" w:rsidRDefault="00750C77"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750C77" w:rsidRPr="00690A26" w:rsidRDefault="00750C77" w:rsidP="00750C77">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750C77" w:rsidRPr="00690A26" w:rsidRDefault="00750C77" w:rsidP="00750C77">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750C77" w:rsidRPr="00690A26" w:rsidRDefault="00750C77"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r>
      <w:tr w:rsidR="00750C77"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750C77" w:rsidRPr="00690A26" w:rsidRDefault="00750C77" w:rsidP="00750C77">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750C77" w:rsidRPr="00690A26" w:rsidRDefault="00750C77"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750C77" w:rsidRPr="00690A26" w:rsidRDefault="00750C77" w:rsidP="00750C7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77777777" w:rsidR="00750C77" w:rsidRPr="00690A26" w:rsidRDefault="00750C77" w:rsidP="00750C77">
            <w:pPr>
              <w:pStyle w:val="TAL"/>
              <w:rPr>
                <w:rFonts w:cs="Arial"/>
                <w:szCs w:val="18"/>
              </w:rPr>
            </w:pPr>
            <w:r w:rsidRPr="00690A26">
              <w:rPr>
                <w:rFonts w:cs="Arial"/>
                <w:szCs w:val="18"/>
              </w:rPr>
              <w:t>Features supported by the NRF for the NFDiscovery service (see clause 6.2.9).</w:t>
            </w:r>
          </w:p>
          <w:p w14:paraId="57485DAB" w14:textId="77777777" w:rsidR="00750C77" w:rsidRPr="00690A26" w:rsidRDefault="00750C77" w:rsidP="00750C77">
            <w:pPr>
              <w:pStyle w:val="TAL"/>
              <w:rPr>
                <w:rFonts w:cs="Arial"/>
                <w:szCs w:val="18"/>
              </w:rPr>
            </w:pPr>
            <w:r w:rsidRPr="00690A26">
              <w:rPr>
                <w:rFonts w:cs="Arial"/>
                <w:szCs w:val="18"/>
              </w:rPr>
              <w:t>This IE should be present if the NRF supports at least one feature.</w:t>
            </w:r>
          </w:p>
        </w:tc>
      </w:tr>
      <w:tr w:rsidR="00750C77"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750C77" w:rsidRPr="00690A26" w:rsidRDefault="00750C77" w:rsidP="00750C77">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750C77" w:rsidRPr="00690A26" w:rsidRDefault="00750C77"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750C77" w:rsidRPr="00690A26"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750C77" w:rsidRPr="00690A26" w:rsidRDefault="00750C77" w:rsidP="00750C7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750C77" w:rsidRDefault="00750C77"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750C77" w:rsidRDefault="00750C77"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750C77" w:rsidRPr="00690A26" w:rsidRDefault="00750C77" w:rsidP="00750C77">
            <w:pPr>
              <w:pStyle w:val="TAL"/>
              <w:rPr>
                <w:rFonts w:cs="Arial"/>
                <w:szCs w:val="18"/>
              </w:rPr>
            </w:pPr>
            <w:r>
              <w:rPr>
                <w:rFonts w:cs="Arial"/>
                <w:szCs w:val="18"/>
              </w:rPr>
              <w:t>(NOTE 2)</w:t>
            </w:r>
          </w:p>
        </w:tc>
      </w:tr>
      <w:tr w:rsidR="00750C77"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750C77" w:rsidRDefault="00750C77" w:rsidP="00750C77">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750C77" w:rsidRDefault="00750C77" w:rsidP="00750C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750C77" w:rsidRDefault="00750C77" w:rsidP="00750C77">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750C77" w:rsidRDefault="00750C77" w:rsidP="00750C77">
            <w:pPr>
              <w:pStyle w:val="TAL"/>
              <w:rPr>
                <w:rFonts w:cs="Arial"/>
                <w:szCs w:val="18"/>
              </w:rPr>
            </w:pPr>
          </w:p>
          <w:p w14:paraId="3F6BF92B" w14:textId="77777777" w:rsidR="00750C77" w:rsidRDefault="00750C77" w:rsidP="00750C77">
            <w:pPr>
              <w:pStyle w:val="TAL"/>
              <w:rPr>
                <w:rFonts w:cs="Arial"/>
                <w:szCs w:val="18"/>
              </w:rPr>
            </w:pPr>
            <w:r>
              <w:rPr>
                <w:rFonts w:cs="Arial"/>
                <w:szCs w:val="18"/>
              </w:rPr>
              <w:lastRenderedPageBreak/>
              <w:t>When present, this IE shall be set as following:</w:t>
            </w:r>
          </w:p>
          <w:p w14:paraId="2C42AAE2" w14:textId="77777777" w:rsidR="00750C77" w:rsidRDefault="00750C77" w:rsidP="00750C77">
            <w:pPr>
              <w:pStyle w:val="TAL"/>
              <w:rPr>
                <w:rFonts w:cs="Arial"/>
                <w:szCs w:val="18"/>
              </w:rPr>
            </w:pPr>
            <w:r>
              <w:rPr>
                <w:rFonts w:cs="Arial"/>
                <w:szCs w:val="18"/>
              </w:rPr>
              <w:t>- true: NF instances with NRF altered priority are returned in the search result.</w:t>
            </w:r>
          </w:p>
          <w:p w14:paraId="3841BBDB" w14:textId="14A265CA" w:rsidR="00750C77" w:rsidRDefault="00750C77" w:rsidP="00750C77">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750C77"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750C77" w:rsidRDefault="00750C77" w:rsidP="00750C77">
            <w:pPr>
              <w:pStyle w:val="TAL"/>
            </w:pPr>
            <w:r>
              <w:lastRenderedPageBreak/>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750C77" w:rsidRDefault="00750C77" w:rsidP="00750C77">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09B05A7F" w:rsidR="00750C77" w:rsidRDefault="00750C77" w:rsidP="00750C77">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750C77" w:rsidRDefault="00750C77" w:rsidP="00750C77">
            <w:pPr>
              <w:pStyle w:val="TAL"/>
              <w:rPr>
                <w:rFonts w:cs="Arial"/>
                <w:szCs w:val="18"/>
              </w:rPr>
            </w:pPr>
            <w:r>
              <w:rPr>
                <w:rFonts w:cs="Arial"/>
                <w:szCs w:val="18"/>
                <w:lang w:eastAsia="zh-CN"/>
              </w:rPr>
              <w:t>If present, it shall indicate the specific reason for not finding any NF instance that can match the search criteria.</w:t>
            </w:r>
          </w:p>
        </w:tc>
      </w:tr>
      <w:tr w:rsidR="00750C77"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750C77" w:rsidRDefault="00750C77" w:rsidP="00750C77">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4D8C6EE3" w:rsidR="00750C77" w:rsidRDefault="00750C77" w:rsidP="00750C77">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63A0742C" w14:textId="6BFD2C05" w:rsidR="00750C77" w:rsidRDefault="00750C77" w:rsidP="00750C77">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29" w:name="_Toc24937765"/>
      <w:bookmarkStart w:id="1630" w:name="_Toc33962585"/>
      <w:bookmarkStart w:id="1631" w:name="_Toc42883354"/>
      <w:bookmarkStart w:id="1632" w:name="_Toc49733222"/>
      <w:bookmarkStart w:id="1633" w:name="_Toc56690867"/>
      <w:bookmarkStart w:id="1634" w:name="_Toc130820940"/>
      <w:r w:rsidRPr="00690A26">
        <w:lastRenderedPageBreak/>
        <w:t>6.2.6.2.3</w:t>
      </w:r>
      <w:r w:rsidRPr="00690A26">
        <w:tab/>
        <w:t>Type: NFProfile</w:t>
      </w:r>
      <w:bookmarkEnd w:id="1629"/>
      <w:bookmarkEnd w:id="1630"/>
      <w:bookmarkEnd w:id="1631"/>
      <w:bookmarkEnd w:id="1632"/>
      <w:bookmarkEnd w:id="1633"/>
      <w:bookmarkEnd w:id="1634"/>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01AD973C" w:rsidR="00780F74" w:rsidRPr="00690A26" w:rsidRDefault="00780F74" w:rsidP="00D4681E">
            <w:pPr>
              <w:pStyle w:val="TAL"/>
            </w:pPr>
            <w:r w:rsidRPr="00D4681E">
              <w:t>collocated</w:t>
            </w:r>
            <w:r w:rsidR="00FF7E4B">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43B85AA8" w:rsidR="00780F74" w:rsidRPr="00690A26" w:rsidRDefault="00780F74"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sidR="00A5377F">
              <w:rPr>
                <w:rFonts w:cs="Arial"/>
                <w:szCs w:val="18"/>
              </w:rPr>
              <w:t xml:space="preserve">neither the </w:t>
            </w:r>
            <w:r w:rsidR="00A5377F" w:rsidRPr="00690A26">
              <w:t>plmnList</w:t>
            </w:r>
            <w:r w:rsidR="00A5377F">
              <w:t xml:space="preserve"> IE nor the </w:t>
            </w:r>
            <w:r w:rsidR="00A5377F" w:rsidRPr="00690A26">
              <w:t>snpnList</w:t>
            </w:r>
            <w:r w:rsidR="00A5377F">
              <w:t xml:space="preserve"> IE </w:t>
            </w:r>
            <w:r w:rsidR="00A5377F">
              <w:rPr>
                <w:rFonts w:cs="Arial"/>
                <w:szCs w:val="18"/>
              </w:rPr>
              <w:t>were</w:t>
            </w:r>
            <w:r w:rsidRPr="00690A26">
              <w:rPr>
                <w:rFonts w:cs="Arial"/>
                <w:szCs w:val="18"/>
              </w:rPr>
              <w:t xml:space="preserve"> provided by the NF during registration, the NRF should return the list of PLMN ID(s) of the PLMN of the NRF. If </w:t>
            </w:r>
            <w:r w:rsidR="00A5377F">
              <w:rPr>
                <w:rFonts w:cs="Arial"/>
                <w:szCs w:val="18"/>
              </w:rPr>
              <w:t>both</w:t>
            </w:r>
            <w:r w:rsidR="00DC6029">
              <w:rPr>
                <w:rFonts w:cs="Arial"/>
                <w:szCs w:val="18"/>
              </w:rPr>
              <w:t xml:space="preserve"> the plmnList </w:t>
            </w:r>
            <w:r w:rsidRPr="00690A26">
              <w:rPr>
                <w:rFonts w:cs="Arial"/>
                <w:szCs w:val="18"/>
              </w:rPr>
              <w:t xml:space="preserve">IE </w:t>
            </w:r>
            <w:r w:rsidR="00DC6029">
              <w:rPr>
                <w:rFonts w:cs="Arial"/>
                <w:szCs w:val="18"/>
              </w:rPr>
              <w:t xml:space="preserve">and </w:t>
            </w:r>
            <w:r w:rsidR="00DC6029">
              <w:t xml:space="preserve">the </w:t>
            </w:r>
            <w:r w:rsidR="00DC6029" w:rsidRPr="00690A26">
              <w:t>snpnList</w:t>
            </w:r>
            <w:r w:rsidR="00DC6029">
              <w:t xml:space="preserve"> IE </w:t>
            </w:r>
            <w:r w:rsidR="00DC6029">
              <w:rPr>
                <w:rFonts w:cs="Arial"/>
                <w:szCs w:val="18"/>
              </w:rPr>
              <w:t>are</w:t>
            </w:r>
            <w:r w:rsidRPr="00690A26">
              <w:rPr>
                <w:rFonts w:cs="Arial"/>
                <w:szCs w:val="18"/>
              </w:rPr>
              <w:t xml:space="preserve">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50C77" w:rsidRPr="00690A26" w14:paraId="2A5F51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7ADA3" w14:textId="355B4245" w:rsidR="00750C77" w:rsidRPr="00690A26" w:rsidRDefault="00750C77" w:rsidP="00750C77">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4C6D29DE" w14:textId="090A0EBC" w:rsidR="00750C77" w:rsidRPr="00690A26" w:rsidRDefault="00750C77" w:rsidP="00750C77">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2EC19D2" w14:textId="61E40894"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A73D8C" w14:textId="0429FE25"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0785E4" w14:textId="77777777" w:rsidR="00750C77" w:rsidRPr="00690A26" w:rsidRDefault="00750C77" w:rsidP="00750C77">
            <w:pPr>
              <w:pStyle w:val="TAL"/>
              <w:rPr>
                <w:rFonts w:cs="Arial"/>
                <w:szCs w:val="18"/>
              </w:rPr>
            </w:pPr>
            <w:r w:rsidRPr="00690A26">
              <w:rPr>
                <w:rFonts w:cs="Arial"/>
                <w:szCs w:val="18"/>
              </w:rPr>
              <w:t>PLMNs allowed to access the NF instance.</w:t>
            </w:r>
          </w:p>
          <w:p w14:paraId="6DA85B5C" w14:textId="77777777" w:rsidR="00750C77" w:rsidRDefault="00750C77" w:rsidP="00750C77">
            <w:pPr>
              <w:pStyle w:val="TAL"/>
              <w:rPr>
                <w:rFonts w:cs="Arial"/>
                <w:szCs w:val="18"/>
              </w:rPr>
            </w:pPr>
          </w:p>
          <w:p w14:paraId="6EC5C8F6" w14:textId="1F86CF83"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4BB7EFA" w14:textId="77777777" w:rsidR="00750C77" w:rsidRDefault="00750C77" w:rsidP="00750C77">
            <w:pPr>
              <w:pStyle w:val="TAL"/>
              <w:rPr>
                <w:rFonts w:cs="Arial"/>
                <w:szCs w:val="18"/>
              </w:rPr>
            </w:pPr>
          </w:p>
          <w:p w14:paraId="58F0D66F" w14:textId="18030F2B" w:rsidR="00750C77" w:rsidRPr="00690A26" w:rsidRDefault="00750C77" w:rsidP="00750C77">
            <w:pPr>
              <w:pStyle w:val="TAL"/>
              <w:rPr>
                <w:rFonts w:cs="Arial"/>
                <w:szCs w:val="18"/>
              </w:rPr>
            </w:pPr>
            <w:r w:rsidRPr="00690A26">
              <w:rPr>
                <w:rFonts w:cs="Arial"/>
                <w:szCs w:val="18"/>
              </w:rPr>
              <w:t>If not provided, any PLMN is allowed to access the NF.</w:t>
            </w:r>
          </w:p>
        </w:tc>
      </w:tr>
      <w:tr w:rsidR="00750C77" w:rsidRPr="00690A26" w14:paraId="08D38A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0127B8" w14:textId="4869B000" w:rsidR="00750C77" w:rsidRPr="00690A26" w:rsidRDefault="00750C77" w:rsidP="00750C77">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1C5DA745" w14:textId="1991BF80" w:rsidR="00750C77" w:rsidRPr="00690A26" w:rsidRDefault="00750C77" w:rsidP="00750C77">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4FE6CB58" w14:textId="076C60A1"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13E188" w14:textId="63C3ACC5"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C7E8D1" w14:textId="77777777" w:rsidR="00750C77" w:rsidRDefault="00750C77" w:rsidP="00750C77">
            <w:pPr>
              <w:pStyle w:val="TAL"/>
              <w:rPr>
                <w:rFonts w:cs="Arial"/>
                <w:szCs w:val="18"/>
              </w:rPr>
            </w:pPr>
            <w:r w:rsidRPr="00690A26">
              <w:rPr>
                <w:rFonts w:cs="Arial"/>
                <w:szCs w:val="18"/>
              </w:rPr>
              <w:t>SNPNs allowed to access the NF instance.</w:t>
            </w:r>
          </w:p>
          <w:p w14:paraId="643B7F4D" w14:textId="77777777" w:rsidR="00750C77" w:rsidRDefault="00750C77" w:rsidP="00750C77">
            <w:pPr>
              <w:pStyle w:val="TAL"/>
              <w:rPr>
                <w:rFonts w:cs="Arial"/>
                <w:szCs w:val="18"/>
              </w:rPr>
            </w:pPr>
          </w:p>
          <w:p w14:paraId="598FA3F5" w14:textId="11D38E4A"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w:t>
            </w:r>
            <w:r>
              <w:lastRenderedPageBreak/>
              <w:t>SearchResult or StoredSearchResult data types). It shall not be present otherwise.</w:t>
            </w:r>
          </w:p>
          <w:p w14:paraId="7691D8EC" w14:textId="77777777" w:rsidR="00750C77" w:rsidRPr="00690A26" w:rsidRDefault="00750C77" w:rsidP="00750C77">
            <w:pPr>
              <w:pStyle w:val="TAL"/>
            </w:pPr>
          </w:p>
          <w:p w14:paraId="543BDDA7" w14:textId="77777777" w:rsidR="00750C77" w:rsidRPr="00690A26" w:rsidRDefault="00750C77"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750C77" w:rsidRPr="00690A26" w:rsidRDefault="00750C77" w:rsidP="00750C77">
            <w:pPr>
              <w:pStyle w:val="TAL"/>
              <w:rPr>
                <w:rFonts w:cs="Arial"/>
                <w:szCs w:val="18"/>
              </w:rPr>
            </w:pPr>
          </w:p>
          <w:p w14:paraId="522C10CA" w14:textId="53C012B4" w:rsidR="00750C77" w:rsidRPr="00690A26" w:rsidRDefault="00750C77"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sidR="00664CA9">
              <w:rPr>
                <w:rFonts w:cs="Arial"/>
                <w:szCs w:val="18"/>
              </w:rPr>
              <w:t xml:space="preserve"> (if the NF pertains to an SNPN)</w:t>
            </w:r>
            <w:r w:rsidRPr="00690A26">
              <w:rPr>
                <w:rFonts w:cs="Arial"/>
                <w:szCs w:val="18"/>
              </w:rPr>
              <w:t>, is allowed to access the service instance.</w:t>
            </w:r>
          </w:p>
          <w:p w14:paraId="69C01431" w14:textId="77777777" w:rsidR="00750C77" w:rsidRPr="00690A26" w:rsidRDefault="00750C77" w:rsidP="00750C77">
            <w:pPr>
              <w:pStyle w:val="TAL"/>
              <w:rPr>
                <w:rFonts w:cs="Arial"/>
                <w:szCs w:val="18"/>
              </w:rPr>
            </w:pPr>
          </w:p>
        </w:tc>
      </w:tr>
      <w:tr w:rsidR="00750C77" w:rsidRPr="00690A26" w14:paraId="567278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327C3C" w14:textId="7F8D01F3" w:rsidR="00750C77" w:rsidRPr="00690A26" w:rsidRDefault="00750C77" w:rsidP="00750C77">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2AD4B854" w14:textId="5F90CF0C" w:rsidR="00750C77" w:rsidRPr="00690A26" w:rsidRDefault="00750C77" w:rsidP="00750C77">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3DB040A3" w14:textId="5163DE4B"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AC8A0D" w14:textId="7F53C26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5DD7B" w14:textId="77777777" w:rsidR="00750C77" w:rsidRPr="00690A26" w:rsidRDefault="00750C77" w:rsidP="00750C77">
            <w:pPr>
              <w:pStyle w:val="TAL"/>
              <w:rPr>
                <w:rFonts w:cs="Arial"/>
                <w:szCs w:val="18"/>
              </w:rPr>
            </w:pPr>
            <w:r w:rsidRPr="00690A26">
              <w:rPr>
                <w:rFonts w:cs="Arial"/>
                <w:szCs w:val="18"/>
              </w:rPr>
              <w:t>Type of the NFs allowed to access the NF instance.</w:t>
            </w:r>
          </w:p>
          <w:p w14:paraId="381E9F76" w14:textId="77777777" w:rsidR="00750C77" w:rsidRDefault="00750C77" w:rsidP="00750C77">
            <w:pPr>
              <w:pStyle w:val="TAL"/>
              <w:rPr>
                <w:rFonts w:cs="Arial"/>
                <w:szCs w:val="18"/>
              </w:rPr>
            </w:pPr>
          </w:p>
          <w:p w14:paraId="09D83B4D" w14:textId="7C065B1C"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750C77" w:rsidRDefault="00750C77" w:rsidP="00750C77">
            <w:pPr>
              <w:pStyle w:val="TAL"/>
              <w:rPr>
                <w:rFonts w:cs="Arial"/>
                <w:szCs w:val="18"/>
              </w:rPr>
            </w:pPr>
          </w:p>
          <w:p w14:paraId="4F38F096" w14:textId="6F5B08EE" w:rsidR="00750C77" w:rsidRPr="00690A26" w:rsidRDefault="00750C77" w:rsidP="00750C77">
            <w:pPr>
              <w:pStyle w:val="TAL"/>
              <w:rPr>
                <w:rFonts w:cs="Arial"/>
                <w:szCs w:val="18"/>
              </w:rPr>
            </w:pPr>
            <w:r w:rsidRPr="00690A26">
              <w:rPr>
                <w:rFonts w:cs="Arial"/>
                <w:szCs w:val="18"/>
              </w:rPr>
              <w:t>If not provided, any NF type is allowed to access the NF.</w:t>
            </w:r>
          </w:p>
        </w:tc>
      </w:tr>
      <w:tr w:rsidR="00750C77" w:rsidRPr="00690A26" w14:paraId="15507E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4FC8D0" w14:textId="127281BC" w:rsidR="00750C77" w:rsidRPr="00690A26" w:rsidRDefault="00750C77" w:rsidP="00750C77">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4D7BEC9" w14:textId="4DE7B2BB" w:rsidR="00750C77" w:rsidRPr="00690A26" w:rsidRDefault="00750C77" w:rsidP="00750C77">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3BEFC16" w14:textId="4CC09AEE"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D9B461" w14:textId="140484FD"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C6EA04D" w14:textId="77777777" w:rsidR="00750C77" w:rsidRDefault="00750C77"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750C77" w:rsidRDefault="00750C77" w:rsidP="00750C77">
            <w:pPr>
              <w:pStyle w:val="TAL"/>
              <w:rPr>
                <w:rFonts w:cs="Arial"/>
                <w:szCs w:val="18"/>
              </w:rPr>
            </w:pPr>
          </w:p>
          <w:p w14:paraId="5A941AD8" w14:textId="1AE24426"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750C77" w:rsidRPr="00690A26" w:rsidRDefault="00750C77" w:rsidP="00750C77">
            <w:pPr>
              <w:pStyle w:val="TAL"/>
              <w:rPr>
                <w:rFonts w:cs="Arial"/>
                <w:szCs w:val="18"/>
              </w:rPr>
            </w:pPr>
          </w:p>
          <w:p w14:paraId="1AE9C5A8" w14:textId="0FFF3FF5" w:rsidR="00750C77" w:rsidRPr="00690A26" w:rsidRDefault="00750C77" w:rsidP="00750C77">
            <w:pPr>
              <w:pStyle w:val="TAL"/>
              <w:rPr>
                <w:rFonts w:cs="Arial"/>
                <w:szCs w:val="18"/>
              </w:rPr>
            </w:pPr>
            <w:r w:rsidRPr="00690A26">
              <w:rPr>
                <w:rFonts w:cs="Arial"/>
                <w:szCs w:val="18"/>
              </w:rPr>
              <w:t>If not provided, any NF domain is allowed to access the NF.</w:t>
            </w:r>
          </w:p>
        </w:tc>
      </w:tr>
      <w:tr w:rsidR="00750C77" w:rsidRPr="00690A26" w14:paraId="24E80B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E2116B" w14:textId="4E454430" w:rsidR="00750C77" w:rsidRPr="00690A26" w:rsidRDefault="00750C77" w:rsidP="00750C77">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0BC30FDD" w14:textId="5255C964" w:rsidR="00750C77" w:rsidRPr="00690A26" w:rsidRDefault="00750C77" w:rsidP="00750C77">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5444A88" w14:textId="401BE702"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C148E" w14:textId="0979FDDD"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80CBB5D" w14:textId="77777777" w:rsidR="00750C77" w:rsidRDefault="00750C77" w:rsidP="00750C77">
            <w:pPr>
              <w:pStyle w:val="TAL"/>
              <w:rPr>
                <w:rFonts w:cs="Arial"/>
                <w:szCs w:val="18"/>
              </w:rPr>
            </w:pPr>
            <w:r w:rsidRPr="00690A26">
              <w:rPr>
                <w:rFonts w:cs="Arial"/>
                <w:szCs w:val="18"/>
              </w:rPr>
              <w:t>S-NSSAI of the allowed slices to access the NF instance.</w:t>
            </w:r>
          </w:p>
          <w:p w14:paraId="0B7C9B7B" w14:textId="77777777" w:rsidR="00750C77" w:rsidRDefault="00750C77" w:rsidP="00750C77">
            <w:pPr>
              <w:pStyle w:val="TAL"/>
              <w:rPr>
                <w:rFonts w:cs="Arial"/>
                <w:szCs w:val="18"/>
              </w:rPr>
            </w:pPr>
          </w:p>
          <w:p w14:paraId="4665761B" w14:textId="755D2CC2"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750C77" w:rsidRPr="00690A26" w:rsidRDefault="00750C77" w:rsidP="00750C77">
            <w:pPr>
              <w:pStyle w:val="TAL"/>
              <w:rPr>
                <w:rFonts w:cs="Arial"/>
                <w:szCs w:val="18"/>
              </w:rPr>
            </w:pPr>
          </w:p>
          <w:p w14:paraId="76DD5A8F" w14:textId="28C3F7DA" w:rsidR="00750C77" w:rsidRPr="00690A26" w:rsidRDefault="00750C77" w:rsidP="00750C77">
            <w:pPr>
              <w:pStyle w:val="TAL"/>
              <w:rPr>
                <w:rFonts w:cs="Arial"/>
                <w:szCs w:val="18"/>
              </w:rPr>
            </w:pPr>
            <w:r w:rsidRPr="00690A26">
              <w:rPr>
                <w:rFonts w:cs="Arial"/>
                <w:szCs w:val="18"/>
              </w:rPr>
              <w:t>If not provided, any slice is allowed to access the NF.</w:t>
            </w:r>
          </w:p>
        </w:tc>
      </w:tr>
      <w:tr w:rsidR="00750C77"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50C77" w:rsidRPr="00690A26" w:rsidRDefault="00750C77" w:rsidP="00750C77">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50C77" w:rsidRPr="00690A26" w:rsidRDefault="00750C77" w:rsidP="00750C77">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50C77" w:rsidRPr="00690A26" w:rsidRDefault="00750C77" w:rsidP="00750C77">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50C77"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50C77" w:rsidRPr="00690A26" w:rsidRDefault="00750C77" w:rsidP="00750C77">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50C77" w:rsidRPr="00690A26" w:rsidRDefault="00750C77" w:rsidP="00750C77">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50C77" w:rsidRPr="00690A26" w:rsidRDefault="00750C77" w:rsidP="00750C77">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50C77"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50C77" w:rsidRPr="00690A26" w:rsidRDefault="00750C77" w:rsidP="00750C77">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50C77" w:rsidRPr="00690A26" w:rsidRDefault="00750C77" w:rsidP="00750C77">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50C77" w:rsidRPr="00690A26"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50C77" w:rsidRPr="00690A26"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50C77" w:rsidRPr="00690A26" w:rsidRDefault="00750C77" w:rsidP="00750C77">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50C77"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50C77" w:rsidRPr="00690A26" w:rsidRDefault="00750C77" w:rsidP="00750C77">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50C77" w:rsidRPr="00690A26" w:rsidRDefault="00750C77"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50C77" w:rsidRPr="00690A26" w:rsidRDefault="00750C77" w:rsidP="00750C77">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50C77" w:rsidRPr="00690A26" w14:paraId="0284064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CC94D8" w14:textId="50889205" w:rsidR="00750C77" w:rsidRPr="00690A26" w:rsidRDefault="00750C77" w:rsidP="00750C77">
            <w:pPr>
              <w:pStyle w:val="TAL"/>
            </w:pPr>
            <w:r>
              <w:t>extLocality</w:t>
            </w:r>
          </w:p>
        </w:tc>
        <w:tc>
          <w:tcPr>
            <w:tcW w:w="1559" w:type="dxa"/>
            <w:tcBorders>
              <w:top w:val="single" w:sz="4" w:space="0" w:color="auto"/>
              <w:left w:val="single" w:sz="4" w:space="0" w:color="auto"/>
              <w:bottom w:val="single" w:sz="4" w:space="0" w:color="auto"/>
              <w:right w:val="single" w:sz="4" w:space="0" w:color="auto"/>
            </w:tcBorders>
          </w:tcPr>
          <w:p w14:paraId="2B76DAD1" w14:textId="2256BCE9" w:rsidR="00750C77" w:rsidRPr="00690A26" w:rsidRDefault="00750C77" w:rsidP="00750C77">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09B54E2F" w14:textId="7499EA1E" w:rsidR="00750C77" w:rsidRPr="00690A26" w:rsidRDefault="00750C77" w:rsidP="00750C77">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8514C7" w14:textId="4FB778EF" w:rsidR="00750C77" w:rsidRPr="00690A26" w:rsidRDefault="00750C77" w:rsidP="00750C7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A7425D" w14:textId="77777777" w:rsidR="00750C77" w:rsidRDefault="00750C77" w:rsidP="00750C77">
            <w:pPr>
              <w:pStyle w:val="TAL"/>
              <w:rPr>
                <w:rFonts w:cs="Arial"/>
                <w:szCs w:val="18"/>
              </w:rPr>
            </w:pPr>
            <w:r>
              <w:rPr>
                <w:rFonts w:cs="Arial"/>
                <w:szCs w:val="18"/>
              </w:rPr>
              <w:t>Operator defined information about the location of the NF instance. (NOTE 3)</w:t>
            </w:r>
          </w:p>
          <w:p w14:paraId="47A9C5F2" w14:textId="128B0F35" w:rsidR="00750C77" w:rsidRDefault="00750C77" w:rsidP="00750C77">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6.1.6.3.x</w:t>
            </w:r>
            <w:r>
              <w:rPr>
                <w:noProof/>
                <w:lang w:eastAsia="zh-CN"/>
              </w:rPr>
              <w:t>.</w:t>
            </w:r>
          </w:p>
          <w:p w14:paraId="571BBEC9" w14:textId="77777777" w:rsidR="00750C77" w:rsidRDefault="00750C77" w:rsidP="00750C77">
            <w:pPr>
              <w:pStyle w:val="TAL"/>
              <w:rPr>
                <w:noProof/>
                <w:lang w:eastAsia="zh-CN"/>
              </w:rPr>
            </w:pPr>
          </w:p>
          <w:p w14:paraId="5E73181C" w14:textId="7BD31A20" w:rsidR="00750C77" w:rsidRDefault="00750C77" w:rsidP="00750C77">
            <w:pPr>
              <w:pStyle w:val="TAL"/>
              <w:rPr>
                <w:noProof/>
                <w:lang w:eastAsia="zh-CN"/>
              </w:rPr>
            </w:pPr>
            <w:r>
              <w:rPr>
                <w:noProof/>
                <w:lang w:eastAsia="zh-CN"/>
              </w:rPr>
              <w:t>Example:</w:t>
            </w:r>
          </w:p>
          <w:p w14:paraId="0070C404" w14:textId="77777777" w:rsidR="00750C77" w:rsidRDefault="00750C77" w:rsidP="00750C77">
            <w:pPr>
              <w:pStyle w:val="TAL"/>
              <w:rPr>
                <w:rFonts w:cs="Arial"/>
                <w:szCs w:val="18"/>
              </w:rPr>
            </w:pPr>
            <w:r>
              <w:rPr>
                <w:rFonts w:cs="Arial"/>
                <w:szCs w:val="18"/>
              </w:rPr>
              <w:t>{</w:t>
            </w:r>
          </w:p>
          <w:p w14:paraId="011C78C4" w14:textId="6C9E2E77" w:rsidR="00750C77" w:rsidRDefault="00750C77" w:rsidP="00750C77">
            <w:pPr>
              <w:pStyle w:val="TAL"/>
              <w:rPr>
                <w:rFonts w:cs="Arial"/>
                <w:szCs w:val="18"/>
              </w:rPr>
            </w:pPr>
            <w:r>
              <w:rPr>
                <w:rFonts w:cs="Arial"/>
                <w:szCs w:val="18"/>
              </w:rPr>
              <w:t xml:space="preserve">  "</w:t>
            </w:r>
            <w:r>
              <w:t>DATA_CENTER</w:t>
            </w:r>
            <w:r>
              <w:rPr>
                <w:rFonts w:cs="Arial"/>
                <w:szCs w:val="18"/>
              </w:rPr>
              <w:t>": "dc-123",</w:t>
            </w:r>
          </w:p>
          <w:p w14:paraId="3C51AA3B" w14:textId="0B697A5A" w:rsidR="00750C77" w:rsidRDefault="00750C77" w:rsidP="00750C77">
            <w:pPr>
              <w:pStyle w:val="TAL"/>
              <w:rPr>
                <w:rFonts w:cs="Arial"/>
                <w:szCs w:val="18"/>
              </w:rPr>
            </w:pPr>
            <w:r>
              <w:rPr>
                <w:rFonts w:cs="Arial"/>
                <w:szCs w:val="18"/>
              </w:rPr>
              <w:t xml:space="preserve">  "CITY": "Los Angeles",</w:t>
            </w:r>
          </w:p>
          <w:p w14:paraId="23FC7329" w14:textId="4F509682" w:rsidR="00750C77" w:rsidRDefault="00750C77" w:rsidP="00750C77">
            <w:pPr>
              <w:pStyle w:val="TAL"/>
              <w:rPr>
                <w:rFonts w:cs="Arial"/>
                <w:szCs w:val="18"/>
              </w:rPr>
            </w:pPr>
            <w:r>
              <w:rPr>
                <w:rFonts w:cs="Arial"/>
                <w:szCs w:val="18"/>
              </w:rPr>
              <w:lastRenderedPageBreak/>
              <w:t xml:space="preserve">  "STATE": "California"</w:t>
            </w:r>
          </w:p>
          <w:p w14:paraId="26DAAF55" w14:textId="77777777" w:rsidR="00750C77" w:rsidRPr="006C0EBD" w:rsidRDefault="00750C77" w:rsidP="00750C77">
            <w:pPr>
              <w:pStyle w:val="TAL"/>
              <w:rPr>
                <w:rFonts w:cs="Arial"/>
                <w:szCs w:val="18"/>
              </w:rPr>
            </w:pPr>
            <w:r>
              <w:rPr>
                <w:rFonts w:cs="Arial"/>
                <w:szCs w:val="18"/>
              </w:rPr>
              <w:t>}</w:t>
            </w:r>
          </w:p>
          <w:p w14:paraId="0B7AD683" w14:textId="77777777" w:rsidR="00750C77" w:rsidRPr="00690A26" w:rsidRDefault="00750C77" w:rsidP="00750C77">
            <w:pPr>
              <w:pStyle w:val="TAL"/>
              <w:rPr>
                <w:rFonts w:cs="Arial"/>
                <w:szCs w:val="18"/>
              </w:rPr>
            </w:pPr>
          </w:p>
        </w:tc>
      </w:tr>
      <w:tr w:rsidR="00750C77"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50C77" w:rsidRPr="00690A26" w:rsidRDefault="00750C77" w:rsidP="00750C77">
            <w:pPr>
              <w:pStyle w:val="TAL"/>
            </w:pPr>
            <w:r w:rsidRPr="00690A26">
              <w:lastRenderedPageBreak/>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50C77" w:rsidRPr="00690A26" w:rsidRDefault="00750C77" w:rsidP="00750C77">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50C77" w:rsidRPr="00690A26" w:rsidRDefault="00750C77" w:rsidP="00750C77">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50C77" w:rsidRDefault="00750C77" w:rsidP="00750C77">
            <w:pPr>
              <w:pStyle w:val="TAL"/>
              <w:rPr>
                <w:rFonts w:cs="Arial"/>
                <w:szCs w:val="18"/>
              </w:rPr>
            </w:pPr>
            <w:r w:rsidRPr="00690A26">
              <w:rPr>
                <w:rFonts w:cs="Arial"/>
                <w:szCs w:val="18"/>
              </w:rPr>
              <w:t>(NOTE 2)</w:t>
            </w:r>
          </w:p>
          <w:p w14:paraId="7E3A71A1" w14:textId="77777777" w:rsidR="00750C77" w:rsidRDefault="00750C77" w:rsidP="00750C77">
            <w:pPr>
              <w:pStyle w:val="TAL"/>
              <w:rPr>
                <w:rFonts w:cs="Arial"/>
                <w:szCs w:val="18"/>
              </w:rPr>
            </w:pPr>
          </w:p>
          <w:p w14:paraId="3D55AC0F" w14:textId="22CF1A8E" w:rsidR="00750C77" w:rsidRPr="00690A26" w:rsidRDefault="00750C77" w:rsidP="00750C77">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50C77"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50C77" w:rsidRPr="00690A26" w:rsidRDefault="00750C77" w:rsidP="00750C77">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50C77" w:rsidRPr="00690A26" w:rsidRDefault="00750C77" w:rsidP="00750C77">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50C77" w:rsidRPr="00690A26" w:rsidRDefault="00750C77" w:rsidP="00750C77">
            <w:pPr>
              <w:pStyle w:val="TAL"/>
              <w:rPr>
                <w:rFonts w:cs="Arial"/>
                <w:szCs w:val="18"/>
              </w:rPr>
            </w:pPr>
            <w:r w:rsidRPr="00690A26">
              <w:rPr>
                <w:rFonts w:cs="Arial"/>
                <w:szCs w:val="18"/>
              </w:rPr>
              <w:t>Specific data for the UDR (ranges of SUPI, …)</w:t>
            </w:r>
          </w:p>
        </w:tc>
      </w:tr>
      <w:tr w:rsidR="00750C77"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50C77" w:rsidRPr="00690A26" w:rsidRDefault="00750C77" w:rsidP="00750C77">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50C77" w:rsidRPr="00690A26" w:rsidRDefault="00750C77" w:rsidP="00750C77">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50C77" w:rsidRDefault="00750C77" w:rsidP="00750C77">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50C77" w:rsidRPr="00690A26" w:rsidRDefault="00750C77" w:rsidP="00750C77">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50C77" w:rsidRPr="00690A26" w:rsidRDefault="00750C77" w:rsidP="00750C77">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50C77" w:rsidRPr="00690A26" w:rsidRDefault="00750C77" w:rsidP="00750C77">
            <w:pPr>
              <w:pStyle w:val="TAL"/>
              <w:rPr>
                <w:rFonts w:cs="Arial"/>
                <w:szCs w:val="18"/>
              </w:rPr>
            </w:pPr>
            <w:r w:rsidRPr="00690A26">
              <w:rPr>
                <w:rFonts w:cs="Arial"/>
                <w:szCs w:val="18"/>
              </w:rPr>
              <w:t>Specific data for the UDM</w:t>
            </w:r>
          </w:p>
        </w:tc>
      </w:tr>
      <w:tr w:rsidR="00750C77"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50C77" w:rsidRPr="00690A26" w:rsidRDefault="00750C77" w:rsidP="00750C77">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50C77" w:rsidRPr="00690A26" w:rsidRDefault="00750C77" w:rsidP="00750C77">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50C77" w:rsidRDefault="00750C77" w:rsidP="00750C77">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50C77" w:rsidRPr="00690A26" w:rsidRDefault="00750C77" w:rsidP="00750C77">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50C77" w:rsidRPr="00690A26" w:rsidRDefault="00750C77" w:rsidP="00750C77">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50C77" w:rsidRPr="00690A26" w:rsidRDefault="00750C77" w:rsidP="00750C77">
            <w:pPr>
              <w:pStyle w:val="TAL"/>
              <w:rPr>
                <w:rFonts w:cs="Arial"/>
                <w:szCs w:val="18"/>
              </w:rPr>
            </w:pPr>
            <w:r w:rsidRPr="00690A26">
              <w:rPr>
                <w:rFonts w:cs="Arial"/>
                <w:szCs w:val="18"/>
              </w:rPr>
              <w:t>Specific data for the AUSF</w:t>
            </w:r>
          </w:p>
        </w:tc>
      </w:tr>
      <w:tr w:rsidR="00750C77"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50C77" w:rsidRPr="00690A26" w:rsidRDefault="00750C77" w:rsidP="00750C77">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50C77" w:rsidRPr="00690A26" w:rsidRDefault="00750C77" w:rsidP="00750C77">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50C77" w:rsidRDefault="00750C77" w:rsidP="00750C77">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50C77" w:rsidRPr="00690A26" w:rsidRDefault="00750C77" w:rsidP="00750C77">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50C77" w:rsidRPr="00690A26" w:rsidRDefault="00750C77" w:rsidP="00750C77">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50C77" w:rsidRPr="00690A26" w:rsidRDefault="00750C77" w:rsidP="00750C77">
            <w:pPr>
              <w:pStyle w:val="TAL"/>
              <w:rPr>
                <w:rFonts w:cs="Arial"/>
                <w:szCs w:val="18"/>
              </w:rPr>
            </w:pPr>
            <w:r w:rsidRPr="00690A26">
              <w:rPr>
                <w:rFonts w:cs="Arial"/>
                <w:szCs w:val="18"/>
              </w:rPr>
              <w:t>Specific data for the AMF (AMF Set ID, …)</w:t>
            </w:r>
          </w:p>
        </w:tc>
      </w:tr>
      <w:tr w:rsidR="00750C77"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50C77" w:rsidRPr="00690A26" w:rsidRDefault="00750C77" w:rsidP="00750C77">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50C77" w:rsidRPr="00690A26" w:rsidRDefault="00750C77" w:rsidP="00750C77">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50C77" w:rsidRDefault="00750C77" w:rsidP="00750C77">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50C77" w:rsidRPr="00690A26" w:rsidRDefault="00750C77" w:rsidP="00750C77">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50C77" w:rsidRPr="00690A26" w:rsidRDefault="00750C77" w:rsidP="00750C77">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50C77" w:rsidRPr="00690A26" w:rsidRDefault="00750C77" w:rsidP="00750C77">
            <w:pPr>
              <w:pStyle w:val="TAL"/>
              <w:rPr>
                <w:rFonts w:cs="Arial"/>
                <w:szCs w:val="18"/>
              </w:rPr>
            </w:pPr>
            <w:r w:rsidRPr="00690A26">
              <w:rPr>
                <w:rFonts w:cs="Arial"/>
                <w:szCs w:val="18"/>
              </w:rPr>
              <w:t>Specific data for the SMF (DNN's, …).</w:t>
            </w:r>
          </w:p>
          <w:p w14:paraId="0831802C" w14:textId="77777777" w:rsidR="00750C77" w:rsidRPr="00690A26" w:rsidRDefault="00750C77" w:rsidP="00750C77">
            <w:pPr>
              <w:pStyle w:val="TAL"/>
              <w:rPr>
                <w:rFonts w:cs="Arial"/>
                <w:szCs w:val="18"/>
              </w:rPr>
            </w:pPr>
            <w:r w:rsidRPr="00690A26">
              <w:rPr>
                <w:rFonts w:cs="Arial"/>
                <w:szCs w:val="18"/>
              </w:rPr>
              <w:t>(NOTE 8)</w:t>
            </w:r>
          </w:p>
        </w:tc>
      </w:tr>
      <w:tr w:rsidR="00750C77"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50C77" w:rsidRPr="00690A26" w:rsidRDefault="00750C77" w:rsidP="00750C77">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50C77" w:rsidRPr="00690A26" w:rsidRDefault="00750C77" w:rsidP="00750C77">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50C77" w:rsidRDefault="00750C77" w:rsidP="00750C77">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50C77" w:rsidRPr="00690A26" w:rsidRDefault="00750C77" w:rsidP="00750C77">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50C77" w:rsidRPr="00690A26" w:rsidRDefault="00750C77" w:rsidP="00750C77">
            <w:pPr>
              <w:pStyle w:val="TAL"/>
              <w:rPr>
                <w:rFonts w:cs="Arial"/>
                <w:szCs w:val="18"/>
              </w:rPr>
            </w:pPr>
            <w:r w:rsidRPr="00690A26">
              <w:rPr>
                <w:rFonts w:cs="Arial"/>
                <w:szCs w:val="18"/>
              </w:rPr>
              <w:t>(NOTE 8)</w:t>
            </w:r>
          </w:p>
        </w:tc>
      </w:tr>
      <w:tr w:rsidR="00750C77"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50C77" w:rsidRPr="00690A26" w:rsidRDefault="00750C77" w:rsidP="00750C77">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50C77" w:rsidRPr="00690A26" w:rsidRDefault="00750C77" w:rsidP="00750C77">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50C77" w:rsidRPr="00690A26" w:rsidRDefault="00750C77" w:rsidP="00750C77">
            <w:pPr>
              <w:pStyle w:val="TAL"/>
              <w:rPr>
                <w:rFonts w:cs="Arial"/>
                <w:szCs w:val="18"/>
              </w:rPr>
            </w:pPr>
            <w:r w:rsidRPr="00690A26">
              <w:rPr>
                <w:rFonts w:cs="Arial"/>
                <w:szCs w:val="18"/>
              </w:rPr>
              <w:t>Specific data for the UPF (S-NSSAI, DNN, SMF serving area, …)</w:t>
            </w:r>
          </w:p>
        </w:tc>
      </w:tr>
      <w:tr w:rsidR="00750C77"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50C77" w:rsidRPr="00690A26" w:rsidRDefault="00750C77" w:rsidP="00750C77">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50C77" w:rsidRPr="00690A26" w:rsidRDefault="00750C77" w:rsidP="00750C77">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50C77" w:rsidRDefault="00750C77" w:rsidP="00750C77">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50C77" w:rsidRPr="00690A26" w:rsidRDefault="00750C77" w:rsidP="00750C77">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50C77" w:rsidRPr="00690A26" w:rsidRDefault="00750C77" w:rsidP="00750C77">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50C77" w:rsidRPr="00690A26" w:rsidRDefault="00750C77" w:rsidP="00750C77">
            <w:pPr>
              <w:pStyle w:val="TAL"/>
              <w:rPr>
                <w:rFonts w:cs="Arial"/>
                <w:szCs w:val="18"/>
              </w:rPr>
            </w:pPr>
            <w:r w:rsidRPr="00690A26">
              <w:rPr>
                <w:rFonts w:cs="Arial"/>
                <w:szCs w:val="18"/>
              </w:rPr>
              <w:t>Specific data for the PCF</w:t>
            </w:r>
          </w:p>
        </w:tc>
      </w:tr>
      <w:tr w:rsidR="00750C77"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50C77" w:rsidRPr="00690A26" w:rsidRDefault="00750C77" w:rsidP="00750C77">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50C77" w:rsidRPr="00690A26" w:rsidRDefault="00750C77" w:rsidP="00750C77">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50C77" w:rsidRDefault="00750C77" w:rsidP="00750C77">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50C77" w:rsidRPr="00690A26" w:rsidRDefault="00750C77" w:rsidP="00750C77">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50C77" w:rsidRPr="00690A26" w:rsidRDefault="00750C77" w:rsidP="00750C77">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50C77" w:rsidRPr="00690A26" w:rsidRDefault="00750C77" w:rsidP="00750C77">
            <w:pPr>
              <w:pStyle w:val="TAL"/>
              <w:rPr>
                <w:rFonts w:cs="Arial"/>
                <w:szCs w:val="18"/>
              </w:rPr>
            </w:pPr>
            <w:r w:rsidRPr="00690A26">
              <w:rPr>
                <w:rFonts w:cs="Arial"/>
                <w:szCs w:val="18"/>
              </w:rPr>
              <w:t>Specific data for the BSF</w:t>
            </w:r>
          </w:p>
        </w:tc>
      </w:tr>
      <w:tr w:rsidR="00750C77"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50C77" w:rsidRPr="00690A26" w:rsidRDefault="00750C77" w:rsidP="00750C77">
            <w:pPr>
              <w:pStyle w:val="TAL"/>
            </w:pPr>
            <w:r w:rsidRPr="00690A26">
              <w:rPr>
                <w:rFonts w:hint="eastAsia"/>
                <w:lang w:eastAsia="zh-CN"/>
              </w:rPr>
              <w:lastRenderedPageBreak/>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50C77" w:rsidRPr="00690A26" w:rsidRDefault="00750C77" w:rsidP="00750C77">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50C77" w:rsidRDefault="00750C77" w:rsidP="00750C77">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50C77" w:rsidRPr="00690A26" w:rsidRDefault="00750C77" w:rsidP="00750C77">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50C77" w:rsidRPr="00690A26" w:rsidRDefault="00750C77" w:rsidP="00750C77">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50C77" w:rsidRPr="00690A26" w:rsidRDefault="00750C77" w:rsidP="00750C77">
            <w:pPr>
              <w:pStyle w:val="TAL"/>
              <w:rPr>
                <w:rFonts w:cs="Arial"/>
                <w:szCs w:val="18"/>
              </w:rPr>
            </w:pPr>
            <w:r w:rsidRPr="00690A26">
              <w:rPr>
                <w:rFonts w:cs="Arial" w:hint="eastAsia"/>
                <w:szCs w:val="18"/>
              </w:rPr>
              <w:t>Specific data for the CHF</w:t>
            </w:r>
          </w:p>
        </w:tc>
      </w:tr>
      <w:tr w:rsidR="00750C77"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50C77" w:rsidRPr="00690A26" w:rsidRDefault="00750C77" w:rsidP="00750C77">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50C77" w:rsidRPr="00690A26" w:rsidRDefault="00750C77" w:rsidP="00750C77">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50C77" w:rsidRDefault="00750C77" w:rsidP="00750C77">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50C77" w:rsidRPr="00690A26" w:rsidRDefault="00750C77" w:rsidP="00750C77">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50C77" w:rsidRPr="00690A26" w:rsidRDefault="00750C77" w:rsidP="00750C77">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50C77" w:rsidRPr="00690A26" w:rsidRDefault="00750C77" w:rsidP="00750C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50C77" w:rsidRPr="00690A26" w:rsidRDefault="00750C77" w:rsidP="00750C7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50C77" w:rsidRPr="00690A26" w:rsidRDefault="00750C77" w:rsidP="00750C77">
            <w:pPr>
              <w:pStyle w:val="TAL"/>
              <w:rPr>
                <w:rFonts w:cs="Arial"/>
                <w:szCs w:val="18"/>
                <w:lang w:eastAsia="zh-CN"/>
              </w:rPr>
            </w:pPr>
            <w:r>
              <w:rPr>
                <w:rFonts w:cs="Arial"/>
                <w:szCs w:val="18"/>
              </w:rPr>
              <w:t>Specific data for the UDSF</w:t>
            </w:r>
          </w:p>
        </w:tc>
      </w:tr>
      <w:tr w:rsidR="00750C77"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50C77" w:rsidRPr="00690A26" w:rsidRDefault="00750C77" w:rsidP="00750C77">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50C77" w:rsidRPr="00690A26" w:rsidRDefault="00750C77" w:rsidP="00750C77">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50C77" w:rsidRPr="00690A26" w:rsidRDefault="00750C77" w:rsidP="00750C77">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50C77" w:rsidRPr="00690A26" w:rsidRDefault="00750C77" w:rsidP="00750C77">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50C77" w:rsidRDefault="00750C77" w:rsidP="00750C77">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50C77" w:rsidRPr="00690A26" w:rsidRDefault="00750C77" w:rsidP="00750C77">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50C77" w:rsidRPr="00690A26" w:rsidRDefault="00750C77" w:rsidP="00750C77">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50C77" w:rsidRPr="00690A26" w:rsidRDefault="00750C77" w:rsidP="00750C77">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50C77" w:rsidRPr="00690A26" w:rsidRDefault="00750C77" w:rsidP="00750C7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50C77" w:rsidRPr="00690A26" w:rsidRDefault="00750C77" w:rsidP="00750C77">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50C77" w:rsidRPr="00690A26" w:rsidRDefault="00750C77" w:rsidP="00750C77">
            <w:pPr>
              <w:pStyle w:val="TAL"/>
              <w:rPr>
                <w:rFonts w:cs="Arial"/>
                <w:szCs w:val="18"/>
                <w:lang w:eastAsia="zh-CN"/>
              </w:rPr>
            </w:pPr>
            <w:r w:rsidRPr="00690A26">
              <w:rPr>
                <w:rFonts w:cs="Arial"/>
                <w:szCs w:val="18"/>
              </w:rPr>
              <w:t>Specific data for the NEF</w:t>
            </w:r>
          </w:p>
        </w:tc>
      </w:tr>
      <w:tr w:rsidR="00750C77"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50C77" w:rsidRPr="00690A26" w:rsidRDefault="00750C77" w:rsidP="00750C77">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50C77" w:rsidRPr="00690A26" w:rsidRDefault="00750C77" w:rsidP="00750C77">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50C77" w:rsidRPr="00690A26" w:rsidRDefault="00750C77" w:rsidP="00750C77">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50C77"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50C77" w:rsidRPr="00690A26" w:rsidRDefault="00750C77" w:rsidP="00750C77">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50C77" w:rsidRPr="00690A26" w:rsidRDefault="00750C77" w:rsidP="00750C77">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50C77" w:rsidRDefault="00750C77" w:rsidP="00750C77">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50C77" w:rsidRPr="00690A26" w:rsidRDefault="00750C77" w:rsidP="00750C77">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50C77" w:rsidRPr="00690A26" w:rsidRDefault="00750C77" w:rsidP="00750C77">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50C77" w:rsidRDefault="00750C77" w:rsidP="00750C77">
            <w:pPr>
              <w:pStyle w:val="TAL"/>
              <w:rPr>
                <w:rFonts w:cs="Arial"/>
                <w:szCs w:val="18"/>
              </w:rPr>
            </w:pPr>
            <w:r w:rsidRPr="00690A26">
              <w:rPr>
                <w:rFonts w:cs="Arial"/>
                <w:szCs w:val="18"/>
              </w:rPr>
              <w:t>Specific data for the P-CSCF.</w:t>
            </w:r>
          </w:p>
          <w:p w14:paraId="743A0BF1"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50C77" w:rsidRPr="00690A26" w:rsidRDefault="00750C77" w:rsidP="00750C77">
            <w:pPr>
              <w:pStyle w:val="TAL"/>
              <w:rPr>
                <w:rFonts w:cs="Arial"/>
                <w:szCs w:val="18"/>
              </w:rPr>
            </w:pPr>
            <w:r w:rsidRPr="00690A26">
              <w:rPr>
                <w:rFonts w:cs="Arial"/>
                <w:szCs w:val="18"/>
              </w:rPr>
              <w:t>(NOTE 7)</w:t>
            </w:r>
          </w:p>
        </w:tc>
      </w:tr>
      <w:tr w:rsidR="00750C77"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50C77" w:rsidRPr="00690A26" w:rsidRDefault="00750C77" w:rsidP="00750C77">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50C77" w:rsidRPr="00690A26" w:rsidRDefault="00750C77" w:rsidP="00750C77">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50C77" w:rsidRDefault="00750C77" w:rsidP="00750C77">
            <w:pPr>
              <w:pStyle w:val="TAL"/>
              <w:rPr>
                <w:rFonts w:cs="Arial"/>
                <w:szCs w:val="18"/>
              </w:rPr>
            </w:pPr>
            <w:r w:rsidRPr="00690A26">
              <w:rPr>
                <w:rFonts w:cs="Arial"/>
                <w:szCs w:val="18"/>
              </w:rPr>
              <w:t>Specific data for the HSS.</w:t>
            </w:r>
          </w:p>
          <w:p w14:paraId="20B5CA25"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50C77" w:rsidRPr="00690A26" w:rsidRDefault="00750C77" w:rsidP="00750C77">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50C77" w:rsidRPr="00690A26" w:rsidRDefault="00750C77" w:rsidP="00750C77">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50C77" w:rsidRPr="00690A26" w:rsidRDefault="00750C77" w:rsidP="00750C77">
            <w:pPr>
              <w:pStyle w:val="TAL"/>
              <w:rPr>
                <w:rFonts w:cs="Arial"/>
                <w:szCs w:val="18"/>
              </w:rPr>
            </w:pPr>
            <w:r w:rsidRPr="00690A26">
              <w:rPr>
                <w:rFonts w:cs="Arial"/>
                <w:szCs w:val="18"/>
              </w:rPr>
              <w:t>Specific data for custom Network Functions</w:t>
            </w:r>
          </w:p>
        </w:tc>
      </w:tr>
      <w:tr w:rsidR="00750C77"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50C77" w:rsidRPr="00690A26" w:rsidRDefault="00750C77" w:rsidP="00750C77">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50C77" w:rsidRPr="00690A26" w:rsidRDefault="00750C77" w:rsidP="00750C77">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50C77" w:rsidRPr="00690A26" w:rsidRDefault="00750C77" w:rsidP="00750C77">
            <w:pPr>
              <w:pStyle w:val="TAL"/>
              <w:rPr>
                <w:rFonts w:cs="Arial"/>
                <w:szCs w:val="18"/>
              </w:rPr>
            </w:pPr>
            <w:r w:rsidRPr="00690A26">
              <w:rPr>
                <w:rFonts w:cs="Arial"/>
                <w:szCs w:val="18"/>
              </w:rPr>
              <w:t>Timestamp when the NF was (re)started</w:t>
            </w:r>
          </w:p>
        </w:tc>
      </w:tr>
      <w:tr w:rsidR="00750C77"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50C77" w:rsidRPr="00690A26" w:rsidRDefault="00750C77" w:rsidP="00750C77">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50C77" w:rsidRPr="00690A26" w:rsidRDefault="00750C77" w:rsidP="00750C77">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50C77" w:rsidRPr="00690A26" w:rsidRDefault="00750C77" w:rsidP="00750C77">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50C77" w:rsidRPr="00690A26" w:rsidRDefault="00750C77" w:rsidP="00750C77">
            <w:pPr>
              <w:pStyle w:val="TAL"/>
              <w:rPr>
                <w:rFonts w:cs="Arial"/>
                <w:szCs w:val="18"/>
              </w:rPr>
            </w:pPr>
          </w:p>
          <w:p w14:paraId="076B095A" w14:textId="77777777" w:rsidR="00750C77" w:rsidRPr="00690A26" w:rsidRDefault="00750C77" w:rsidP="00750C77">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50C77"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50C77" w:rsidRPr="00690A26" w:rsidRDefault="00750C77" w:rsidP="00750C77">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50C77" w:rsidRPr="00690A26" w:rsidRDefault="00750C77" w:rsidP="00750C77">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50C77" w:rsidRDefault="00750C77" w:rsidP="00750C77">
            <w:pPr>
              <w:pStyle w:val="TAL"/>
              <w:rPr>
                <w:rFonts w:cs="Arial"/>
                <w:szCs w:val="18"/>
              </w:rPr>
            </w:pPr>
            <w:r w:rsidRPr="00690A26">
              <w:rPr>
                <w:rFonts w:cs="Arial"/>
                <w:szCs w:val="18"/>
              </w:rPr>
              <w:t>List of NF Service Instances</w:t>
            </w:r>
            <w:r>
              <w:rPr>
                <w:rFonts w:cs="Arial"/>
                <w:szCs w:val="18"/>
              </w:rPr>
              <w:t>.</w:t>
            </w:r>
          </w:p>
          <w:p w14:paraId="52327D4D" w14:textId="77777777" w:rsidR="00750C77" w:rsidRDefault="00750C77" w:rsidP="00750C77">
            <w:pPr>
              <w:pStyle w:val="TAL"/>
              <w:rPr>
                <w:rFonts w:cs="Arial"/>
                <w:szCs w:val="18"/>
              </w:rPr>
            </w:pPr>
            <w:r>
              <w:rPr>
                <w:rFonts w:cs="Arial"/>
                <w:szCs w:val="18"/>
              </w:rPr>
              <w:t>(NOTE 10)</w:t>
            </w:r>
          </w:p>
          <w:p w14:paraId="75FDD7E6" w14:textId="77777777" w:rsidR="00750C77" w:rsidRDefault="00750C77" w:rsidP="00750C77">
            <w:pPr>
              <w:pStyle w:val="TAL"/>
              <w:rPr>
                <w:rFonts w:cs="Arial"/>
                <w:szCs w:val="18"/>
              </w:rPr>
            </w:pPr>
          </w:p>
          <w:p w14:paraId="26508619" w14:textId="77777777" w:rsidR="00750C77" w:rsidRPr="00690A26" w:rsidRDefault="00750C77" w:rsidP="00750C77">
            <w:pPr>
              <w:pStyle w:val="TAL"/>
              <w:rPr>
                <w:rFonts w:cs="Arial"/>
                <w:szCs w:val="18"/>
              </w:rPr>
            </w:pPr>
            <w:r>
              <w:t>This attribute is deprecated; the attribute "nfServiceList" should be used instead.</w:t>
            </w:r>
          </w:p>
        </w:tc>
      </w:tr>
      <w:tr w:rsidR="00750C77"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50C77" w:rsidRPr="00690A26" w:rsidRDefault="00750C77" w:rsidP="00750C77">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50C77" w:rsidRPr="00690A26" w:rsidRDefault="00750C77" w:rsidP="00750C77">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50C77" w:rsidRPr="00690A26"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50C77" w:rsidRPr="00690A26" w:rsidRDefault="00750C77" w:rsidP="00750C7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50C77" w:rsidRDefault="00750C77" w:rsidP="00750C77">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50C77" w:rsidRPr="00690A26" w:rsidRDefault="00750C77" w:rsidP="00750C77">
            <w:pPr>
              <w:pStyle w:val="TAL"/>
              <w:rPr>
                <w:rFonts w:cs="Arial"/>
                <w:szCs w:val="18"/>
              </w:rPr>
            </w:pPr>
            <w:r>
              <w:rPr>
                <w:rFonts w:cs="Arial"/>
                <w:szCs w:val="18"/>
              </w:rPr>
              <w:t>(NOTE 10)</w:t>
            </w:r>
          </w:p>
        </w:tc>
      </w:tr>
      <w:tr w:rsidR="00750C77"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50C77" w:rsidRPr="00690A26" w:rsidRDefault="00750C77" w:rsidP="00750C77">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50C77" w:rsidRPr="00690A26" w:rsidRDefault="00750C77" w:rsidP="00750C77">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50C77" w:rsidRPr="00690A26" w:rsidRDefault="00750C77" w:rsidP="00750C77">
            <w:pPr>
              <w:pStyle w:val="TAL"/>
              <w:rPr>
                <w:rFonts w:cs="Arial"/>
                <w:szCs w:val="18"/>
              </w:rPr>
            </w:pPr>
            <w:r w:rsidRPr="00690A26">
              <w:rPr>
                <w:rFonts w:cs="Arial"/>
                <w:szCs w:val="18"/>
              </w:rPr>
              <w:t>Notification endpoints for different notification types.</w:t>
            </w:r>
          </w:p>
          <w:p w14:paraId="03EF4892" w14:textId="77777777" w:rsidR="00750C77" w:rsidRPr="00690A26" w:rsidRDefault="00750C77" w:rsidP="00750C77">
            <w:pPr>
              <w:pStyle w:val="TAL"/>
              <w:rPr>
                <w:rFonts w:cs="Arial"/>
                <w:szCs w:val="18"/>
              </w:rPr>
            </w:pPr>
            <w:r w:rsidRPr="00690A26">
              <w:rPr>
                <w:rFonts w:cs="Arial"/>
                <w:szCs w:val="18"/>
              </w:rPr>
              <w:t>(NOTE 6)</w:t>
            </w:r>
          </w:p>
          <w:p w14:paraId="0DBFBC71" w14:textId="77777777" w:rsidR="00750C77" w:rsidRPr="00690A26" w:rsidRDefault="00750C77" w:rsidP="00750C77">
            <w:pPr>
              <w:pStyle w:val="TAL"/>
              <w:rPr>
                <w:rFonts w:cs="Arial"/>
                <w:szCs w:val="18"/>
              </w:rPr>
            </w:pPr>
            <w:r>
              <w:rPr>
                <w:rFonts w:cs="Arial"/>
                <w:szCs w:val="18"/>
              </w:rPr>
              <w:t>(</w:t>
            </w:r>
            <w:r>
              <w:rPr>
                <w:lang w:val="en-US"/>
              </w:rPr>
              <w:t>See also NOTE 10 in clause 6.1.6.2.2)</w:t>
            </w:r>
          </w:p>
        </w:tc>
      </w:tr>
      <w:tr w:rsidR="00750C77"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50C77" w:rsidRPr="00690A26" w:rsidRDefault="00750C77" w:rsidP="00750C77">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50C77" w:rsidRPr="00690A26" w:rsidRDefault="00750C77" w:rsidP="00750C77">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50C77" w:rsidRPr="00690A26" w:rsidRDefault="00750C77" w:rsidP="00750C77">
            <w:pPr>
              <w:pStyle w:val="TAL"/>
              <w:rPr>
                <w:rFonts w:cs="Arial"/>
                <w:szCs w:val="18"/>
              </w:rPr>
            </w:pPr>
            <w:r w:rsidRPr="00690A26">
              <w:rPr>
                <w:rFonts w:cs="Arial"/>
                <w:szCs w:val="18"/>
              </w:rPr>
              <w:t>Specific data for the LMF</w:t>
            </w:r>
          </w:p>
        </w:tc>
      </w:tr>
      <w:tr w:rsidR="00750C77"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50C77" w:rsidRPr="00690A26" w:rsidRDefault="00750C77" w:rsidP="00750C77">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50C77" w:rsidRPr="00690A26" w:rsidRDefault="00750C77" w:rsidP="00750C77">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50C77" w:rsidRPr="00690A26" w:rsidRDefault="00750C77" w:rsidP="00750C77">
            <w:pPr>
              <w:pStyle w:val="TAL"/>
              <w:rPr>
                <w:rFonts w:cs="Arial"/>
                <w:szCs w:val="18"/>
              </w:rPr>
            </w:pPr>
            <w:r w:rsidRPr="00690A26">
              <w:rPr>
                <w:rFonts w:cs="Arial"/>
                <w:szCs w:val="18"/>
              </w:rPr>
              <w:t>Specific data for the GMLC</w:t>
            </w:r>
          </w:p>
        </w:tc>
      </w:tr>
      <w:tr w:rsidR="00750C77"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50C77" w:rsidRPr="00690A26" w:rsidRDefault="00750C77" w:rsidP="00750C77">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50C77" w:rsidRPr="00690A26" w:rsidRDefault="00750C77" w:rsidP="00750C77">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50C77" w:rsidRPr="00690A26" w:rsidRDefault="00750C77" w:rsidP="00750C7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50C77" w:rsidRPr="00690A26" w:rsidRDefault="00750C77" w:rsidP="00750C77">
            <w:pPr>
              <w:pStyle w:val="TAL"/>
              <w:rPr>
                <w:rFonts w:cs="Arial"/>
                <w:szCs w:val="18"/>
              </w:rPr>
            </w:pPr>
            <w:r w:rsidRPr="00690A26">
              <w:rPr>
                <w:rFonts w:cs="Arial"/>
                <w:szCs w:val="18"/>
              </w:rPr>
              <w:t>SNPN(s) of the Network Function.</w:t>
            </w:r>
          </w:p>
          <w:p w14:paraId="2F2DEA29" w14:textId="77777777" w:rsidR="00750C77" w:rsidRPr="00690A26" w:rsidRDefault="00750C77" w:rsidP="00750C77">
            <w:pPr>
              <w:pStyle w:val="TAL"/>
              <w:rPr>
                <w:rFonts w:cs="Arial"/>
                <w:szCs w:val="18"/>
              </w:rPr>
            </w:pPr>
            <w:r w:rsidRPr="00690A26">
              <w:rPr>
                <w:rFonts w:cs="Arial"/>
                <w:szCs w:val="18"/>
              </w:rPr>
              <w:t xml:space="preserve">This IE shall be present if the NF pertains to one or </w:t>
            </w:r>
            <w:r w:rsidRPr="00690A26">
              <w:rPr>
                <w:rFonts w:cs="Arial"/>
                <w:szCs w:val="18"/>
              </w:rPr>
              <w:lastRenderedPageBreak/>
              <w:t>more SNPNs.</w:t>
            </w:r>
          </w:p>
        </w:tc>
      </w:tr>
      <w:tr w:rsidR="00750C77"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50C77" w:rsidRPr="00690A26" w:rsidRDefault="00750C77" w:rsidP="00750C77">
            <w:pPr>
              <w:pStyle w:val="TAL"/>
            </w:pPr>
            <w:r w:rsidRPr="00690A26">
              <w:lastRenderedPageBreak/>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50C77" w:rsidRPr="00690A26" w:rsidRDefault="00750C77" w:rsidP="00750C77">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750C77" w:rsidRPr="00690A26" w:rsidRDefault="00750C77" w:rsidP="00750C77">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750C77" w:rsidRDefault="00750C77" w:rsidP="00750C77">
            <w:pPr>
              <w:pStyle w:val="TAL"/>
            </w:pPr>
            <w:r w:rsidRPr="00690A26">
              <w:t>At most one NF Set ID shall be indicated per PLMN</w:t>
            </w:r>
            <w:r>
              <w:t>-ID or SNPN</w:t>
            </w:r>
            <w:r w:rsidRPr="00690A26">
              <w:t xml:space="preserve"> of the NF.</w:t>
            </w:r>
            <w:r w:rsidR="008B7689">
              <w:rPr>
                <w:noProof/>
              </w:rPr>
              <w:t xml:space="preserve"> A</w:t>
            </w:r>
            <w:r w:rsidR="008B7689" w:rsidRPr="00690A26">
              <w:t xml:space="preserve">t most one </w:t>
            </w:r>
            <w:r w:rsidR="008B7689">
              <w:t>combination of an AMF region and an AMF Set ID</w:t>
            </w:r>
            <w:r w:rsidR="008B7689" w:rsidRPr="00690A26">
              <w:t xml:space="preserve"> shall be indicated per PLMN</w:t>
            </w:r>
            <w:r w:rsidR="008B7689">
              <w:t>-ID or SNPN in an AMF profile.</w:t>
            </w:r>
          </w:p>
          <w:p w14:paraId="533EB513" w14:textId="77777777" w:rsidR="00750C77" w:rsidRPr="00690A26" w:rsidRDefault="00750C77" w:rsidP="00750C77">
            <w:pPr>
              <w:pStyle w:val="TAL"/>
              <w:rPr>
                <w:rFonts w:cs="Arial"/>
                <w:szCs w:val="18"/>
              </w:rPr>
            </w:pPr>
            <w:r>
              <w:rPr>
                <w:rFonts w:hint="eastAsia"/>
                <w:lang w:eastAsia="zh-CN"/>
              </w:rPr>
              <w:t>This information shall be present if available.</w:t>
            </w:r>
          </w:p>
        </w:tc>
      </w:tr>
      <w:tr w:rsidR="00750C77"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50C77" w:rsidRPr="00690A26" w:rsidRDefault="00750C77" w:rsidP="00750C77">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50C77" w:rsidRPr="00690A26" w:rsidRDefault="00750C77" w:rsidP="00750C77">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50C77" w:rsidRPr="00690A26" w:rsidRDefault="00750C77" w:rsidP="00750C77">
            <w:pPr>
              <w:pStyle w:val="TAL"/>
              <w:rPr>
                <w:rFonts w:cs="Arial"/>
                <w:szCs w:val="18"/>
                <w:lang w:eastAsia="zh-CN"/>
              </w:rPr>
            </w:pPr>
            <w:r w:rsidRPr="00690A26">
              <w:rPr>
                <w:rFonts w:cs="Arial" w:hint="eastAsia"/>
                <w:szCs w:val="18"/>
                <w:lang w:eastAsia="zh-CN"/>
              </w:rPr>
              <w:t>The served area(s) of the NF instance.</w:t>
            </w:r>
          </w:p>
          <w:p w14:paraId="316D148A" w14:textId="77777777" w:rsidR="00750C77" w:rsidRPr="00690A26" w:rsidRDefault="00750C77" w:rsidP="00750C77">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50C77"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50C77" w:rsidRPr="00690A26" w:rsidRDefault="00750C77" w:rsidP="00750C77">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50C77" w:rsidRPr="00690A26" w:rsidRDefault="00750C77" w:rsidP="00750C77">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50C77" w:rsidRPr="00690A26" w:rsidRDefault="00750C77" w:rsidP="00750C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50C77" w:rsidRPr="00690A26" w:rsidRDefault="00750C77" w:rsidP="00750C7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750C77" w:rsidRDefault="00750C77" w:rsidP="00750C77">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750C77" w:rsidRDefault="00750C77" w:rsidP="00750C77">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50C77" w:rsidRPr="00690A26" w:rsidRDefault="00750C77" w:rsidP="00750C77">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50C77"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50C77" w:rsidRPr="00690A26" w:rsidRDefault="00750C77" w:rsidP="00750C77">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50C77" w:rsidRPr="00690A26" w:rsidRDefault="00750C77" w:rsidP="00750C77">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50C77" w:rsidRPr="00690A26" w:rsidRDefault="00750C77" w:rsidP="00750C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50C77" w:rsidRPr="00690A26" w:rsidRDefault="00750C77" w:rsidP="00750C7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750C77" w:rsidRDefault="00750C77" w:rsidP="00750C77">
            <w:pPr>
              <w:pStyle w:val="TAL"/>
            </w:pPr>
            <w:r>
              <w:rPr>
                <w:rFonts w:cs="Arial"/>
                <w:szCs w:val="18"/>
                <w:lang w:eastAsia="zh-CN"/>
              </w:rPr>
              <w:t>This IE indicates whether the NF supports Overl</w:t>
            </w:r>
            <w:r>
              <w:t>oad Control based on OCI Header (see clause 6.4 of 3GPP TS 29.500 [4]).</w:t>
            </w:r>
          </w:p>
          <w:p w14:paraId="778F85AF" w14:textId="77777777" w:rsidR="00750C77" w:rsidRDefault="00750C77" w:rsidP="00750C77">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50C77" w:rsidRPr="00690A26" w:rsidRDefault="00750C77" w:rsidP="00750C77">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50C77"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50C77" w:rsidRDefault="00750C77" w:rsidP="00750C77">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50C77" w:rsidRDefault="00750C77" w:rsidP="00750C77">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50C77" w:rsidRDefault="00750C77" w:rsidP="00750C7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50C77" w:rsidRDefault="00750C77" w:rsidP="00750C77">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50C77" w:rsidRDefault="00750C77" w:rsidP="00750C77">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50C77" w:rsidRDefault="00750C77" w:rsidP="00750C77">
            <w:pPr>
              <w:pStyle w:val="TAL"/>
              <w:rPr>
                <w:rFonts w:cs="Arial"/>
                <w:szCs w:val="18"/>
              </w:rPr>
            </w:pPr>
          </w:p>
          <w:p w14:paraId="734ADC24" w14:textId="77777777" w:rsidR="00750C77" w:rsidRDefault="00750C77" w:rsidP="00750C77">
            <w:pPr>
              <w:pStyle w:val="TAL"/>
              <w:rPr>
                <w:rFonts w:cs="Arial"/>
                <w:szCs w:val="18"/>
                <w:lang w:eastAsia="zh-CN"/>
              </w:rPr>
            </w:pPr>
            <w:r>
              <w:rPr>
                <w:rFonts w:cs="Arial"/>
                <w:szCs w:val="18"/>
              </w:rPr>
              <w:t>When present, the value of each entry of the map shall be the recovery time of the NF Set indicated by the key.</w:t>
            </w:r>
          </w:p>
        </w:tc>
      </w:tr>
      <w:tr w:rsidR="00750C77"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50C77" w:rsidRDefault="00750C77" w:rsidP="00750C77">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50C77" w:rsidRDefault="00750C77" w:rsidP="00750C77">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50C77" w:rsidRDefault="00750C77" w:rsidP="00750C7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50C77" w:rsidRDefault="00750C77" w:rsidP="00750C77">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50C77" w:rsidRDefault="00750C77" w:rsidP="00750C77">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50C77" w:rsidRDefault="00750C77" w:rsidP="00750C77">
            <w:pPr>
              <w:pStyle w:val="TAL"/>
              <w:rPr>
                <w:rFonts w:cs="Arial"/>
                <w:szCs w:val="18"/>
              </w:rPr>
            </w:pPr>
          </w:p>
          <w:p w14:paraId="54B5D026" w14:textId="77777777" w:rsidR="00750C77" w:rsidRDefault="00750C77" w:rsidP="00750C77">
            <w:pPr>
              <w:pStyle w:val="TAL"/>
              <w:rPr>
                <w:rFonts w:cs="Arial"/>
                <w:szCs w:val="18"/>
                <w:lang w:eastAsia="zh-CN"/>
              </w:rPr>
            </w:pPr>
            <w:r>
              <w:rPr>
                <w:rFonts w:cs="Arial"/>
                <w:szCs w:val="18"/>
              </w:rPr>
              <w:t>When present, the value of each entry of the map shall be the recovery time of the NF Service Set indicated by the key.</w:t>
            </w:r>
          </w:p>
        </w:tc>
      </w:tr>
      <w:tr w:rsidR="00750C77"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50C77" w:rsidRDefault="00750C77" w:rsidP="00750C77">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50C77" w:rsidRDefault="00750C77" w:rsidP="00750C7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50C77" w:rsidRPr="00690A26"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50C77" w:rsidRPr="00690A26" w:rsidRDefault="00750C77" w:rsidP="00750C7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50C77" w:rsidRDefault="00750C77" w:rsidP="00750C77">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50C77" w:rsidRDefault="00750C77" w:rsidP="00750C77">
            <w:pPr>
              <w:pStyle w:val="TAL"/>
              <w:rPr>
                <w:rFonts w:cs="Arial"/>
                <w:szCs w:val="18"/>
              </w:rPr>
            </w:pPr>
            <w:r>
              <w:rPr>
                <w:rFonts w:cs="Arial"/>
                <w:szCs w:val="18"/>
              </w:rPr>
              <w:t>(NOTE 9)</w:t>
            </w:r>
          </w:p>
        </w:tc>
      </w:tr>
      <w:tr w:rsidR="00750C77"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50C77" w:rsidRDefault="00750C77" w:rsidP="00750C77">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50C77" w:rsidRDefault="00750C77" w:rsidP="00750C77">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50C77" w:rsidRPr="00690A26"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50C77" w:rsidRPr="00690A26"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50C77" w:rsidRDefault="00750C77" w:rsidP="00750C77">
            <w:pPr>
              <w:pStyle w:val="TAL"/>
              <w:rPr>
                <w:rFonts w:cs="Arial"/>
                <w:szCs w:val="18"/>
              </w:rPr>
            </w:pPr>
            <w:r>
              <w:rPr>
                <w:rFonts w:cs="Arial"/>
                <w:szCs w:val="18"/>
              </w:rPr>
              <w:t>Specific data for the SCP.</w:t>
            </w:r>
          </w:p>
        </w:tc>
      </w:tr>
      <w:tr w:rsidR="00750C77"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50C77" w:rsidRDefault="00750C77" w:rsidP="00750C77">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50C77" w:rsidRDefault="00750C77" w:rsidP="00750C77">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50C77" w:rsidRDefault="00750C77" w:rsidP="00750C77">
            <w:pPr>
              <w:pStyle w:val="TAL"/>
              <w:rPr>
                <w:rFonts w:cs="Arial"/>
                <w:szCs w:val="18"/>
              </w:rPr>
            </w:pPr>
            <w:r>
              <w:rPr>
                <w:rFonts w:cs="Arial"/>
                <w:szCs w:val="18"/>
              </w:rPr>
              <w:t>Specific data for the SEPP.</w:t>
            </w:r>
          </w:p>
        </w:tc>
      </w:tr>
      <w:tr w:rsidR="00750C77"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50C77" w:rsidRDefault="00750C77" w:rsidP="00750C77">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50C77" w:rsidRDefault="00750C77" w:rsidP="00750C77">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50C77" w:rsidRDefault="00750C77" w:rsidP="00750C77">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50C77"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50C77" w:rsidRDefault="00750C77" w:rsidP="00750C77">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50C77" w:rsidRDefault="00750C77" w:rsidP="00750C77">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50C77" w:rsidRDefault="00750C77" w:rsidP="00750C77">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50C77" w:rsidRDefault="00750C77" w:rsidP="00750C77">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50C77" w:rsidRDefault="00750C77" w:rsidP="00750C77">
            <w:pPr>
              <w:pStyle w:val="TAL"/>
              <w:rPr>
                <w:rFonts w:cs="Arial"/>
                <w:szCs w:val="18"/>
              </w:rPr>
            </w:pPr>
            <w:r>
              <w:rPr>
                <w:rFonts w:cs="Arial"/>
                <w:szCs w:val="18"/>
              </w:rPr>
              <w:t>The value of each entry of the map shall be a list (array) of VendorSpecificFeature objects.</w:t>
            </w:r>
          </w:p>
          <w:p w14:paraId="284C714B" w14:textId="637BEE4D" w:rsidR="00750C77" w:rsidRDefault="00750C77" w:rsidP="00750C77">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50C77"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50C77" w:rsidRDefault="00750C77" w:rsidP="00750C77">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50C77" w:rsidRDefault="00750C77" w:rsidP="00750C77">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50C77"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50C77"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50C77" w:rsidRDefault="00750C77" w:rsidP="00750C77">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50C77"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50C77" w:rsidRDefault="00750C77" w:rsidP="00750C77">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50C77" w:rsidRDefault="00750C77" w:rsidP="00750C77">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50C77" w:rsidRPr="00690A26" w:rsidRDefault="00750C77" w:rsidP="00750C77">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50C77" w:rsidRPr="00690A26" w:rsidRDefault="00750C77" w:rsidP="00750C77">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50C77" w:rsidRPr="00690A26" w:rsidRDefault="00750C77" w:rsidP="00750C77">
            <w:pPr>
              <w:pStyle w:val="TAL"/>
              <w:rPr>
                <w:rFonts w:cs="Arial"/>
                <w:szCs w:val="18"/>
              </w:rPr>
            </w:pPr>
            <w:r w:rsidRPr="00321379">
              <w:rPr>
                <w:rFonts w:cs="Arial"/>
                <w:szCs w:val="18"/>
              </w:rPr>
              <w:t xml:space="preserve">Specific data for the </w:t>
            </w:r>
            <w:r>
              <w:rPr>
                <w:rFonts w:cs="Arial"/>
                <w:szCs w:val="18"/>
              </w:rPr>
              <w:t>MFAF.</w:t>
            </w:r>
          </w:p>
        </w:tc>
      </w:tr>
      <w:tr w:rsidR="00750C77"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50C77" w:rsidRDefault="00750C77" w:rsidP="00750C77">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50C77" w:rsidRDefault="00750C77" w:rsidP="00750C77">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50C77" w:rsidRPr="00321379"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50C77" w:rsidRPr="00321379"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50C77" w:rsidRDefault="00750C77" w:rsidP="00750C77">
            <w:pPr>
              <w:pStyle w:val="TAL"/>
              <w:rPr>
                <w:rFonts w:cs="Arial"/>
                <w:szCs w:val="18"/>
                <w:lang w:eastAsia="zh-CN"/>
              </w:rPr>
            </w:pPr>
            <w:r>
              <w:rPr>
                <w:rFonts w:cs="Arial"/>
                <w:szCs w:val="18"/>
                <w:lang w:eastAsia="zh-CN"/>
              </w:rPr>
              <w:t>Specific data for the EASDF.</w:t>
            </w:r>
          </w:p>
          <w:p w14:paraId="7F43EEB7" w14:textId="77777777" w:rsidR="00750C77" w:rsidRDefault="00750C77" w:rsidP="00750C77">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50C77" w:rsidRPr="00321379" w:rsidRDefault="00750C77" w:rsidP="00750C77">
            <w:pPr>
              <w:pStyle w:val="TAL"/>
              <w:rPr>
                <w:rFonts w:cs="Arial"/>
                <w:szCs w:val="18"/>
              </w:rPr>
            </w:pPr>
            <w:r>
              <w:rPr>
                <w:lang w:val="en-US"/>
              </w:rPr>
              <w:t>(NOTE 13)</w:t>
            </w:r>
          </w:p>
        </w:tc>
      </w:tr>
      <w:tr w:rsidR="00750C77"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50C77" w:rsidRDefault="00750C77" w:rsidP="00750C77">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50C77" w:rsidRDefault="00750C77" w:rsidP="00750C77">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50C77" w:rsidRPr="00690A26" w:rsidRDefault="00750C77" w:rsidP="00750C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50C77" w:rsidRPr="00690A26" w:rsidRDefault="00750C77" w:rsidP="00750C7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50C77" w:rsidRDefault="00750C77" w:rsidP="00750C77">
            <w:pPr>
              <w:pStyle w:val="TAL"/>
              <w:rPr>
                <w:rFonts w:cs="Arial"/>
                <w:szCs w:val="18"/>
                <w:lang w:eastAsia="zh-CN"/>
              </w:rPr>
            </w:pPr>
            <w:r>
              <w:rPr>
                <w:rFonts w:cs="Arial"/>
                <w:szCs w:val="18"/>
              </w:rPr>
              <w:t>Specific data for the DCCF.</w:t>
            </w:r>
          </w:p>
        </w:tc>
      </w:tr>
      <w:tr w:rsidR="00750C77"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50C77" w:rsidRDefault="00750C77" w:rsidP="00750C77">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50C77" w:rsidRDefault="00750C77" w:rsidP="00750C77">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50C77" w:rsidRDefault="00750C77" w:rsidP="00750C77">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50C77" w:rsidRDefault="00750C77" w:rsidP="00750C77">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50C77" w:rsidRPr="00350B76" w:rsidRDefault="00750C77" w:rsidP="00750C77">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50C77" w:rsidRDefault="00750C77" w:rsidP="00750C77">
            <w:pPr>
              <w:pStyle w:val="TAL"/>
              <w:rPr>
                <w:rFonts w:cs="Arial"/>
                <w:szCs w:val="18"/>
              </w:rPr>
            </w:pPr>
            <w:r w:rsidRPr="00350B76">
              <w:rPr>
                <w:rFonts w:cs="Arial"/>
                <w:szCs w:val="18"/>
                <w:lang w:eastAsia="zh-CN"/>
              </w:rPr>
              <w:lastRenderedPageBreak/>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50C77"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50C77" w:rsidRDefault="00750C77" w:rsidP="00750C77">
            <w:pPr>
              <w:pStyle w:val="TAL"/>
              <w:rPr>
                <w:lang w:eastAsia="zh-CN"/>
              </w:rPr>
            </w:pPr>
            <w:r>
              <w:rPr>
                <w:lang w:eastAsia="zh-CN"/>
              </w:rPr>
              <w:lastRenderedPageBreak/>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50C77" w:rsidRPr="00350B76" w:rsidRDefault="00750C77" w:rsidP="00750C77">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50C77" w:rsidRPr="00350B76" w:rsidRDefault="00750C77" w:rsidP="00750C77">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50C77" w:rsidRPr="00350B76" w:rsidRDefault="00750C77" w:rsidP="00750C77">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50C77" w:rsidRDefault="00750C77" w:rsidP="00750C77">
            <w:pPr>
              <w:pStyle w:val="TAL"/>
              <w:rPr>
                <w:rFonts w:cs="Arial"/>
                <w:szCs w:val="18"/>
                <w:lang w:eastAsia="zh-CN"/>
              </w:rPr>
            </w:pPr>
            <w:r>
              <w:rPr>
                <w:rFonts w:cs="Arial"/>
                <w:szCs w:val="18"/>
                <w:lang w:eastAsia="zh-CN"/>
              </w:rPr>
              <w:t>MB-SMF specific data.</w:t>
            </w:r>
          </w:p>
          <w:p w14:paraId="195D4EAB" w14:textId="4AE2D657" w:rsidR="00750C77" w:rsidRPr="00350B7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50C77" w:rsidRDefault="00750C77" w:rsidP="00750C77">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50C77" w:rsidRDefault="00750C77" w:rsidP="00750C77">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50C77" w:rsidRPr="00690A26" w:rsidRDefault="00750C77" w:rsidP="00750C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50C77" w:rsidRPr="00690A26" w:rsidRDefault="00750C77" w:rsidP="00750C77">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50C77" w:rsidRDefault="00750C77" w:rsidP="00750C77">
            <w:pPr>
              <w:pStyle w:val="TAL"/>
              <w:rPr>
                <w:rFonts w:cs="Arial"/>
                <w:szCs w:val="18"/>
              </w:rPr>
            </w:pPr>
            <w:r>
              <w:rPr>
                <w:rFonts w:cs="Arial"/>
                <w:szCs w:val="18"/>
              </w:rPr>
              <w:t>Specific data for the TSCTSF.</w:t>
            </w:r>
          </w:p>
          <w:p w14:paraId="1D2DE98E" w14:textId="2D0D78EC" w:rsidR="00750C77" w:rsidRDefault="00750C77" w:rsidP="00750C77">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50C77" w:rsidRDefault="00750C77" w:rsidP="00750C77">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50C77" w:rsidRDefault="00750C77" w:rsidP="00750C77">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50C77" w:rsidRDefault="00750C77" w:rsidP="00750C77">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50C77" w:rsidRDefault="00750C77" w:rsidP="00750C77">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50C77" w:rsidRDefault="00750C77" w:rsidP="00750C77">
            <w:pPr>
              <w:pStyle w:val="TAL"/>
              <w:rPr>
                <w:rFonts w:cs="Arial"/>
                <w:szCs w:val="18"/>
                <w:lang w:val="fr-FR" w:eastAsia="zh-CN"/>
              </w:rPr>
            </w:pPr>
            <w:r>
              <w:rPr>
                <w:rFonts w:cs="Arial"/>
                <w:szCs w:val="18"/>
                <w:lang w:val="fr-FR" w:eastAsia="zh-CN"/>
              </w:rPr>
              <w:t>MB-UPF specific data.</w:t>
            </w:r>
          </w:p>
          <w:p w14:paraId="18744CDD" w14:textId="77777777" w:rsidR="00750C77" w:rsidRDefault="00750C77" w:rsidP="00750C77">
            <w:pPr>
              <w:pStyle w:val="TAL"/>
              <w:rPr>
                <w:rFonts w:cs="Arial"/>
                <w:szCs w:val="18"/>
                <w:lang w:val="fr-FR" w:eastAsia="zh-CN"/>
              </w:rPr>
            </w:pPr>
          </w:p>
          <w:p w14:paraId="095AC928" w14:textId="40B56778" w:rsidR="00750C77" w:rsidRDefault="00750C77" w:rsidP="00750C77">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50C77"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50C77" w:rsidRDefault="00750C77" w:rsidP="00750C77">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50C77" w:rsidRDefault="00750C77" w:rsidP="00750C77">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50C77" w:rsidRDefault="00750C77" w:rsidP="00750C77">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50C77" w:rsidRDefault="00750C77" w:rsidP="00750C77">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50C77" w:rsidRDefault="00750C77" w:rsidP="00750C77">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750C77"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750C77" w:rsidRDefault="00750C77" w:rsidP="00750C77">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750C77" w:rsidRDefault="00750C77" w:rsidP="00750C77">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750C77" w:rsidRPr="00321379"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750C77" w:rsidRPr="00321379"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750C77" w:rsidRPr="00321379" w:rsidRDefault="00750C77" w:rsidP="00750C77">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750C77"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750C77" w:rsidRDefault="00750C77" w:rsidP="00750C77">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750C77" w:rsidRDefault="00750C77" w:rsidP="00750C77">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750C77" w:rsidRPr="00690A26" w:rsidRDefault="00750C77" w:rsidP="00750C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750C77" w:rsidRPr="00690A26" w:rsidRDefault="00750C77" w:rsidP="00750C7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750C77" w:rsidRDefault="00750C77" w:rsidP="00750C77">
            <w:pPr>
              <w:pStyle w:val="TAL"/>
            </w:pPr>
            <w:r>
              <w:t>Identifications of Credentials Holder or Default Credentials Server.</w:t>
            </w:r>
          </w:p>
          <w:p w14:paraId="492F1F30" w14:textId="05EF48F0" w:rsidR="00750C77" w:rsidRPr="00690A26" w:rsidRDefault="00750C77" w:rsidP="00750C77">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750C77"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750C77" w:rsidRDefault="00750C77" w:rsidP="00750C77">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750C77" w:rsidRDefault="00750C77" w:rsidP="00750C77">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750C77" w:rsidRDefault="00750C77" w:rsidP="00750C7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750C77"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750C77" w:rsidRDefault="00750C77" w:rsidP="00750C77">
            <w:pPr>
              <w:pStyle w:val="TAL"/>
            </w:pPr>
            <w:r w:rsidRPr="00690A26">
              <w:rPr>
                <w:rFonts w:cs="Arial"/>
                <w:szCs w:val="18"/>
              </w:rPr>
              <w:t xml:space="preserve">Specific data for the </w:t>
            </w:r>
            <w:r>
              <w:rPr>
                <w:rFonts w:cs="Arial"/>
                <w:szCs w:val="18"/>
              </w:rPr>
              <w:t>SMS-IWMSC.</w:t>
            </w:r>
          </w:p>
        </w:tc>
      </w:tr>
      <w:tr w:rsidR="00750C77"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750C77" w:rsidRDefault="00750C77" w:rsidP="00750C77">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750C77" w:rsidRDefault="00750C77" w:rsidP="00750C77">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750C77" w:rsidRPr="00690A26" w:rsidRDefault="00750C77" w:rsidP="00750C77">
            <w:pPr>
              <w:pStyle w:val="TAL"/>
              <w:rPr>
                <w:rFonts w:cs="Arial"/>
                <w:szCs w:val="18"/>
              </w:rPr>
            </w:pPr>
            <w:r w:rsidRPr="00690A26">
              <w:rPr>
                <w:rFonts w:cs="Arial"/>
                <w:szCs w:val="18"/>
              </w:rPr>
              <w:t xml:space="preserve">Specific data for the </w:t>
            </w:r>
            <w:r>
              <w:rPr>
                <w:rFonts w:cs="Arial"/>
                <w:szCs w:val="18"/>
              </w:rPr>
              <w:t>MNPF.</w:t>
            </w:r>
          </w:p>
        </w:tc>
      </w:tr>
      <w:tr w:rsidR="008D71E2" w:rsidRPr="00690A26" w14:paraId="408FAD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6127DA" w14:textId="238C075F" w:rsidR="008D71E2" w:rsidRDefault="008D71E2" w:rsidP="008D71E2">
            <w:pPr>
              <w:pStyle w:val="TAL"/>
            </w:pPr>
            <w:r>
              <w:rPr>
                <w:lang w:val="fr-FR" w:eastAsia="zh-CN"/>
              </w:rPr>
              <w:t>smsfInfo</w:t>
            </w:r>
          </w:p>
        </w:tc>
        <w:tc>
          <w:tcPr>
            <w:tcW w:w="1559" w:type="dxa"/>
            <w:tcBorders>
              <w:top w:val="single" w:sz="4" w:space="0" w:color="auto"/>
              <w:left w:val="single" w:sz="4" w:space="0" w:color="auto"/>
              <w:bottom w:val="single" w:sz="4" w:space="0" w:color="auto"/>
              <w:right w:val="single" w:sz="4" w:space="0" w:color="auto"/>
            </w:tcBorders>
          </w:tcPr>
          <w:p w14:paraId="3642D31A" w14:textId="4E03821B" w:rsidR="008D71E2" w:rsidRDefault="008D71E2" w:rsidP="008D71E2">
            <w:pPr>
              <w:pStyle w:val="TAL"/>
            </w:pPr>
            <w:r>
              <w:rPr>
                <w:lang w:val="fr-FR" w:eastAsia="zh-CN"/>
              </w:rPr>
              <w:t>SmsfInfo</w:t>
            </w:r>
          </w:p>
        </w:tc>
        <w:tc>
          <w:tcPr>
            <w:tcW w:w="425" w:type="dxa"/>
            <w:tcBorders>
              <w:top w:val="single" w:sz="4" w:space="0" w:color="auto"/>
              <w:left w:val="single" w:sz="4" w:space="0" w:color="auto"/>
              <w:bottom w:val="single" w:sz="4" w:space="0" w:color="auto"/>
              <w:right w:val="single" w:sz="4" w:space="0" w:color="auto"/>
            </w:tcBorders>
          </w:tcPr>
          <w:p w14:paraId="3CA95E7E" w14:textId="77A3214B" w:rsidR="008D71E2" w:rsidRPr="00690A26" w:rsidRDefault="008D71E2" w:rsidP="008D71E2">
            <w:pPr>
              <w:pStyle w:val="TAC"/>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489ADDA4" w14:textId="48413222" w:rsidR="008D71E2" w:rsidRPr="00690A26" w:rsidRDefault="008D71E2" w:rsidP="008D71E2">
            <w:pPr>
              <w:pStyle w:val="TAL"/>
            </w:pPr>
            <w:r>
              <w:rPr>
                <w:lang w:val="fr-FR" w:eastAsia="zh-CN"/>
              </w:rPr>
              <w:t>0..1</w:t>
            </w:r>
          </w:p>
        </w:tc>
        <w:tc>
          <w:tcPr>
            <w:tcW w:w="4359" w:type="dxa"/>
            <w:tcBorders>
              <w:top w:val="single" w:sz="4" w:space="0" w:color="auto"/>
              <w:left w:val="single" w:sz="4" w:space="0" w:color="auto"/>
              <w:bottom w:val="single" w:sz="4" w:space="0" w:color="auto"/>
              <w:right w:val="single" w:sz="4" w:space="0" w:color="auto"/>
            </w:tcBorders>
          </w:tcPr>
          <w:p w14:paraId="7835BC8F" w14:textId="082D0DCF" w:rsidR="008D71E2" w:rsidRPr="00690A26" w:rsidRDefault="008D71E2" w:rsidP="008D71E2">
            <w:pPr>
              <w:pStyle w:val="TAL"/>
              <w:rPr>
                <w:rFonts w:cs="Arial"/>
                <w:szCs w:val="18"/>
              </w:rPr>
            </w:pPr>
            <w:r>
              <w:rPr>
                <w:rFonts w:cs="Arial"/>
                <w:szCs w:val="18"/>
                <w:lang w:val="fr-FR" w:eastAsia="zh-CN"/>
              </w:rPr>
              <w:t>Specific data for the SMSF.</w:t>
            </w:r>
          </w:p>
        </w:tc>
      </w:tr>
      <w:tr w:rsidR="008D71E2"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8D71E2" w:rsidRPr="00690A26" w:rsidRDefault="008D71E2" w:rsidP="008D71E2">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8D71E2" w:rsidRPr="00690A26" w:rsidRDefault="008D71E2" w:rsidP="008D71E2">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8D71E2" w:rsidRPr="00690A26" w:rsidRDefault="008D71E2" w:rsidP="008D71E2">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8D71E2" w:rsidRPr="00690A26" w:rsidRDefault="008D71E2" w:rsidP="008D71E2">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8D71E2" w:rsidRPr="00690A26" w:rsidRDefault="008D71E2" w:rsidP="008D71E2">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8D71E2" w:rsidRPr="00690A26" w:rsidRDefault="008D71E2" w:rsidP="008D71E2">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8D71E2" w:rsidRPr="00690A26" w:rsidRDefault="008D71E2" w:rsidP="008D71E2">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8D71E2" w:rsidRDefault="008D71E2" w:rsidP="008D71E2">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8D71E2" w:rsidRDefault="008D71E2" w:rsidP="008D71E2">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8D71E2" w:rsidRDefault="008D71E2" w:rsidP="008D71E2">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8D71E2" w:rsidRDefault="008D71E2" w:rsidP="008D71E2">
            <w:pPr>
              <w:pStyle w:val="TAN"/>
            </w:pPr>
            <w:r>
              <w:rPr>
                <w:lang w:eastAsia="zh-CN"/>
              </w:rPr>
              <w:t>NOTE 11:</w:t>
            </w:r>
            <w:r>
              <w:rPr>
                <w:lang w:eastAsia="zh-CN"/>
              </w:rPr>
              <w:tab/>
              <w:t xml:space="preserve">For API URIs constructed with </w:t>
            </w:r>
            <w:r>
              <w:t xml:space="preserve">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w:t>
            </w:r>
            <w:r>
              <w:lastRenderedPageBreak/>
              <w:t>connection with an FQDN in the target URI.</w:t>
            </w:r>
          </w:p>
          <w:p w14:paraId="32B8A80A" w14:textId="77777777" w:rsidR="008D71E2" w:rsidRDefault="008D71E2" w:rsidP="008D71E2">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4504FBB8" w14:textId="03F56ED1" w:rsidR="008D71E2" w:rsidRDefault="008D71E2" w:rsidP="008D71E2">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66A83ED" w14:textId="51E641F1" w:rsidR="008D71E2" w:rsidRPr="00690A26" w:rsidRDefault="008D71E2" w:rsidP="008D71E2">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35" w:name="_Toc24937766"/>
      <w:bookmarkStart w:id="1636" w:name="_Toc33962586"/>
      <w:bookmarkStart w:id="1637" w:name="_Toc42883355"/>
      <w:bookmarkStart w:id="1638" w:name="_Toc49733223"/>
      <w:bookmarkStart w:id="1639" w:name="_Toc56690868"/>
      <w:bookmarkStart w:id="1640" w:name="_Toc130820941"/>
      <w:r w:rsidRPr="00690A26">
        <w:lastRenderedPageBreak/>
        <w:t>6.2.6.2.4</w:t>
      </w:r>
      <w:r w:rsidRPr="00690A26">
        <w:tab/>
        <w:t>Type: NFService</w:t>
      </w:r>
      <w:bookmarkEnd w:id="1635"/>
      <w:bookmarkEnd w:id="1636"/>
      <w:bookmarkEnd w:id="1637"/>
      <w:bookmarkEnd w:id="1638"/>
      <w:bookmarkEnd w:id="1639"/>
      <w:bookmarkEnd w:id="1640"/>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750C77" w:rsidRPr="00690A26" w14:paraId="776F70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93A7" w14:textId="2EC5ABFF" w:rsidR="00750C77" w:rsidRPr="00690A26" w:rsidRDefault="00750C77" w:rsidP="00750C77">
            <w:pPr>
              <w:pStyle w:val="TAL"/>
            </w:pPr>
            <w:r w:rsidRPr="00690A26">
              <w:t>allowedPlmns</w:t>
            </w:r>
          </w:p>
        </w:tc>
        <w:tc>
          <w:tcPr>
            <w:tcW w:w="1710" w:type="dxa"/>
            <w:tcBorders>
              <w:top w:val="single" w:sz="4" w:space="0" w:color="auto"/>
              <w:left w:val="single" w:sz="4" w:space="0" w:color="auto"/>
              <w:bottom w:val="single" w:sz="4" w:space="0" w:color="auto"/>
              <w:right w:val="single" w:sz="4" w:space="0" w:color="auto"/>
            </w:tcBorders>
          </w:tcPr>
          <w:p w14:paraId="33745392" w14:textId="70641A32" w:rsidR="00750C77" w:rsidRPr="00690A26" w:rsidRDefault="00750C77" w:rsidP="00750C77">
            <w:pPr>
              <w:pStyle w:val="TAL"/>
            </w:pPr>
            <w:r w:rsidRPr="00690A26">
              <w:t>array(PlmnId)</w:t>
            </w:r>
          </w:p>
        </w:tc>
        <w:tc>
          <w:tcPr>
            <w:tcW w:w="350" w:type="dxa"/>
            <w:tcBorders>
              <w:top w:val="single" w:sz="4" w:space="0" w:color="auto"/>
              <w:left w:val="single" w:sz="4" w:space="0" w:color="auto"/>
              <w:bottom w:val="single" w:sz="4" w:space="0" w:color="auto"/>
              <w:right w:val="single" w:sz="4" w:space="0" w:color="auto"/>
            </w:tcBorders>
          </w:tcPr>
          <w:p w14:paraId="10B6E315" w14:textId="4B4DD1B8"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53324457" w14:textId="03736CDE"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7E243F23" w14:textId="57C310D1" w:rsidR="00750C77" w:rsidRDefault="00750C77" w:rsidP="00750C77">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750C77" w:rsidRDefault="00750C77" w:rsidP="00750C77">
            <w:pPr>
              <w:pStyle w:val="TAL"/>
              <w:rPr>
                <w:rFonts w:cs="Arial"/>
                <w:szCs w:val="18"/>
              </w:rPr>
            </w:pPr>
          </w:p>
          <w:p w14:paraId="710BE800" w14:textId="6887908E"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750C77" w:rsidRPr="00690A26" w:rsidRDefault="00750C77" w:rsidP="00750C77">
            <w:pPr>
              <w:pStyle w:val="TAL"/>
              <w:rPr>
                <w:rFonts w:cs="Arial"/>
                <w:szCs w:val="18"/>
              </w:rPr>
            </w:pPr>
          </w:p>
          <w:p w14:paraId="7D7DD1F4" w14:textId="77777777" w:rsidR="00750C77" w:rsidRPr="00690A26" w:rsidRDefault="00750C77" w:rsidP="00750C77">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750C77" w:rsidRPr="00690A26" w:rsidRDefault="00750C77" w:rsidP="00750C77">
            <w:pPr>
              <w:pStyle w:val="TAL"/>
              <w:rPr>
                <w:rFonts w:cs="Arial"/>
                <w:szCs w:val="18"/>
              </w:rPr>
            </w:pPr>
          </w:p>
          <w:p w14:paraId="4A74A1C9" w14:textId="2FE42D64" w:rsidR="00750C77" w:rsidRPr="00690A26" w:rsidRDefault="00750C77" w:rsidP="00750C77">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r>
      <w:tr w:rsidR="00750C77" w:rsidRPr="00690A26" w14:paraId="7A4CA7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2FB3FA" w14:textId="5FAE2C65" w:rsidR="00750C77" w:rsidRPr="00690A26" w:rsidRDefault="00750C77" w:rsidP="00750C77">
            <w:pPr>
              <w:pStyle w:val="TAL"/>
            </w:pPr>
            <w:r w:rsidRPr="00690A26">
              <w:lastRenderedPageBreak/>
              <w:t>allowedSnpns</w:t>
            </w:r>
          </w:p>
        </w:tc>
        <w:tc>
          <w:tcPr>
            <w:tcW w:w="1710" w:type="dxa"/>
            <w:tcBorders>
              <w:top w:val="single" w:sz="4" w:space="0" w:color="auto"/>
              <w:left w:val="single" w:sz="4" w:space="0" w:color="auto"/>
              <w:bottom w:val="single" w:sz="4" w:space="0" w:color="auto"/>
              <w:right w:val="single" w:sz="4" w:space="0" w:color="auto"/>
            </w:tcBorders>
          </w:tcPr>
          <w:p w14:paraId="57183185" w14:textId="37E9FB14" w:rsidR="00750C77" w:rsidRPr="00690A26" w:rsidRDefault="00750C77" w:rsidP="00750C77">
            <w:pPr>
              <w:pStyle w:val="TAL"/>
            </w:pPr>
            <w:r w:rsidRPr="00690A26">
              <w:t>array(PlmnIdNid)</w:t>
            </w:r>
          </w:p>
        </w:tc>
        <w:tc>
          <w:tcPr>
            <w:tcW w:w="350" w:type="dxa"/>
            <w:tcBorders>
              <w:top w:val="single" w:sz="4" w:space="0" w:color="auto"/>
              <w:left w:val="single" w:sz="4" w:space="0" w:color="auto"/>
              <w:bottom w:val="single" w:sz="4" w:space="0" w:color="auto"/>
              <w:right w:val="single" w:sz="4" w:space="0" w:color="auto"/>
            </w:tcBorders>
          </w:tcPr>
          <w:p w14:paraId="5630A1E4" w14:textId="265206AF"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2BF9B38" w14:textId="33D727F0"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6023FD26" w14:textId="77777777" w:rsidR="00750C77" w:rsidRPr="00690A26" w:rsidRDefault="00750C77" w:rsidP="00750C77">
            <w:pPr>
              <w:pStyle w:val="TAL"/>
              <w:rPr>
                <w:rFonts w:cs="Arial"/>
                <w:szCs w:val="18"/>
              </w:rPr>
            </w:pPr>
            <w:r w:rsidRPr="00690A26">
              <w:rPr>
                <w:rFonts w:cs="Arial"/>
                <w:szCs w:val="18"/>
              </w:rPr>
              <w:t>SNPNs allowed to access the service instance.</w:t>
            </w:r>
          </w:p>
          <w:p w14:paraId="5FB38846" w14:textId="77777777" w:rsidR="00750C77" w:rsidRDefault="00750C77" w:rsidP="00750C77">
            <w:pPr>
              <w:pStyle w:val="TAL"/>
              <w:rPr>
                <w:rFonts w:cs="Arial"/>
                <w:szCs w:val="18"/>
              </w:rPr>
            </w:pPr>
          </w:p>
          <w:p w14:paraId="057FCDBC" w14:textId="33C18AD4"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750C77" w:rsidRPr="00690A26" w:rsidRDefault="00750C77" w:rsidP="00750C77">
            <w:pPr>
              <w:pStyle w:val="TAL"/>
              <w:rPr>
                <w:rFonts w:cs="Arial"/>
                <w:szCs w:val="18"/>
              </w:rPr>
            </w:pPr>
          </w:p>
          <w:p w14:paraId="27E87FF3" w14:textId="77777777" w:rsidR="00750C77" w:rsidRPr="00690A26" w:rsidRDefault="00750C77"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750C77" w:rsidRPr="00690A26" w:rsidRDefault="00750C77" w:rsidP="00750C77">
            <w:pPr>
              <w:pStyle w:val="TAL"/>
              <w:rPr>
                <w:rFonts w:cs="Arial"/>
                <w:szCs w:val="18"/>
              </w:rPr>
            </w:pPr>
          </w:p>
          <w:p w14:paraId="05F69740" w14:textId="489ABEE9" w:rsidR="00750C77" w:rsidRPr="00690A26" w:rsidRDefault="00750C77"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sidR="00664CA9">
              <w:rPr>
                <w:rFonts w:cs="Arial"/>
                <w:szCs w:val="18"/>
              </w:rPr>
              <w:t xml:space="preserve"> (if the NF pertains to an SNPN)</w:t>
            </w:r>
            <w:r w:rsidRPr="00690A26">
              <w:rPr>
                <w:rFonts w:cs="Arial"/>
                <w:szCs w:val="18"/>
              </w:rPr>
              <w:t>, is allowed to access the service instance.</w:t>
            </w:r>
          </w:p>
          <w:p w14:paraId="601524D3" w14:textId="77777777" w:rsidR="00750C77" w:rsidRPr="00690A26" w:rsidRDefault="00750C77" w:rsidP="00750C77">
            <w:pPr>
              <w:pStyle w:val="TAL"/>
              <w:rPr>
                <w:rFonts w:cs="Arial"/>
                <w:szCs w:val="18"/>
              </w:rPr>
            </w:pPr>
          </w:p>
          <w:p w14:paraId="2BB282B2" w14:textId="5685141A" w:rsidR="00750C77" w:rsidRPr="00690A26" w:rsidRDefault="00750C77" w:rsidP="00750C77">
            <w:pPr>
              <w:pStyle w:val="TAL"/>
              <w:rPr>
                <w:rFonts w:cs="Arial"/>
                <w:szCs w:val="18"/>
              </w:rPr>
            </w:pPr>
            <w:r w:rsidRPr="00690A26">
              <w:rPr>
                <w:rFonts w:cs="Arial"/>
                <w:szCs w:val="18"/>
              </w:rPr>
              <w:t>When included, the allowedSnpns attribute needs not include the PLMN ID/NID(s) registered in the snpnList attribute of the NF Profile</w:t>
            </w:r>
            <w:r w:rsidR="00664CA9">
              <w:rPr>
                <w:rFonts w:cs="Arial"/>
                <w:szCs w:val="18"/>
              </w:rPr>
              <w:t xml:space="preserve"> (if the NF pertains to an SNPN)</w:t>
            </w:r>
            <w:r w:rsidRPr="00690A26">
              <w:rPr>
                <w:rFonts w:cs="Arial"/>
                <w:szCs w:val="18"/>
              </w:rPr>
              <w:t>, i.e. the SNPNs registered in the NF Profile</w:t>
            </w:r>
            <w:r w:rsidR="00664CA9">
              <w:rPr>
                <w:rFonts w:cs="Arial"/>
                <w:szCs w:val="18"/>
              </w:rPr>
              <w:t xml:space="preserve"> (if any)</w:t>
            </w:r>
            <w:r w:rsidRPr="00690A26">
              <w:rPr>
                <w:rFonts w:cs="Arial"/>
                <w:szCs w:val="18"/>
              </w:rPr>
              <w:t xml:space="preserve"> shall be considered to be allowed to access the service instance.</w:t>
            </w:r>
          </w:p>
        </w:tc>
      </w:tr>
      <w:tr w:rsidR="00750C77" w:rsidRPr="00690A26" w14:paraId="41976E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C7DD5F" w14:textId="7FC28739" w:rsidR="00750C77" w:rsidRPr="00690A26" w:rsidRDefault="00750C77" w:rsidP="00750C77">
            <w:pPr>
              <w:pStyle w:val="TAL"/>
            </w:pPr>
            <w:r w:rsidRPr="00690A26">
              <w:t>allowedNfTypes</w:t>
            </w:r>
          </w:p>
        </w:tc>
        <w:tc>
          <w:tcPr>
            <w:tcW w:w="1710" w:type="dxa"/>
            <w:tcBorders>
              <w:top w:val="single" w:sz="4" w:space="0" w:color="auto"/>
              <w:left w:val="single" w:sz="4" w:space="0" w:color="auto"/>
              <w:bottom w:val="single" w:sz="4" w:space="0" w:color="auto"/>
              <w:right w:val="single" w:sz="4" w:space="0" w:color="auto"/>
            </w:tcBorders>
          </w:tcPr>
          <w:p w14:paraId="1C846C8A" w14:textId="64CA85CC" w:rsidR="00750C77" w:rsidRPr="00690A26" w:rsidRDefault="00750C77" w:rsidP="00750C77">
            <w:pPr>
              <w:pStyle w:val="TAL"/>
            </w:pPr>
            <w:r w:rsidRPr="00690A26">
              <w:t>array(NFType)</w:t>
            </w:r>
          </w:p>
        </w:tc>
        <w:tc>
          <w:tcPr>
            <w:tcW w:w="350" w:type="dxa"/>
            <w:tcBorders>
              <w:top w:val="single" w:sz="4" w:space="0" w:color="auto"/>
              <w:left w:val="single" w:sz="4" w:space="0" w:color="auto"/>
              <w:bottom w:val="single" w:sz="4" w:space="0" w:color="auto"/>
              <w:right w:val="single" w:sz="4" w:space="0" w:color="auto"/>
            </w:tcBorders>
          </w:tcPr>
          <w:p w14:paraId="1F44BA9C" w14:textId="487BD91F"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AB7A94C" w14:textId="52455752"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4933D58E" w14:textId="16D5064E" w:rsidR="00750C77" w:rsidRPr="00690A26" w:rsidRDefault="00750C77" w:rsidP="00750C77">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750C77" w:rsidRDefault="00750C77" w:rsidP="00750C77">
            <w:pPr>
              <w:pStyle w:val="TAL"/>
              <w:rPr>
                <w:rFonts w:cs="Arial"/>
                <w:szCs w:val="18"/>
              </w:rPr>
            </w:pPr>
          </w:p>
          <w:p w14:paraId="327BA8D4" w14:textId="22F7A86E"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D089ACA" w14:textId="77777777" w:rsidR="00750C77" w:rsidRPr="00690A26" w:rsidRDefault="00750C77" w:rsidP="00750C77">
            <w:pPr>
              <w:pStyle w:val="TAL"/>
              <w:rPr>
                <w:rFonts w:cs="Arial"/>
                <w:szCs w:val="18"/>
              </w:rPr>
            </w:pPr>
          </w:p>
          <w:p w14:paraId="62E68C0B" w14:textId="5E27260D" w:rsidR="00750C77" w:rsidRPr="00690A26" w:rsidRDefault="00750C77" w:rsidP="00750C77">
            <w:pPr>
              <w:pStyle w:val="TAL"/>
              <w:rPr>
                <w:rFonts w:cs="Arial"/>
                <w:szCs w:val="18"/>
              </w:rPr>
            </w:pPr>
            <w:r w:rsidRPr="00690A26">
              <w:rPr>
                <w:rFonts w:cs="Arial"/>
                <w:szCs w:val="18"/>
              </w:rPr>
              <w:t>The absence of this attribute indicates that any NF type is allowed to access the service instance.</w:t>
            </w:r>
          </w:p>
        </w:tc>
      </w:tr>
      <w:tr w:rsidR="00750C77" w:rsidRPr="00690A26" w14:paraId="1CB297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673368" w14:textId="1EEBA56E" w:rsidR="00750C77" w:rsidRPr="00690A26" w:rsidRDefault="00750C77" w:rsidP="00750C77">
            <w:pPr>
              <w:pStyle w:val="TAL"/>
            </w:pPr>
            <w:r w:rsidRPr="00690A26">
              <w:t>allowedNfDomains</w:t>
            </w:r>
          </w:p>
        </w:tc>
        <w:tc>
          <w:tcPr>
            <w:tcW w:w="1710" w:type="dxa"/>
            <w:tcBorders>
              <w:top w:val="single" w:sz="4" w:space="0" w:color="auto"/>
              <w:left w:val="single" w:sz="4" w:space="0" w:color="auto"/>
              <w:bottom w:val="single" w:sz="4" w:space="0" w:color="auto"/>
              <w:right w:val="single" w:sz="4" w:space="0" w:color="auto"/>
            </w:tcBorders>
          </w:tcPr>
          <w:p w14:paraId="512BF978" w14:textId="5136253B" w:rsidR="00750C77" w:rsidRPr="00690A26" w:rsidRDefault="00750C77" w:rsidP="00750C77">
            <w:pPr>
              <w:pStyle w:val="TAL"/>
            </w:pPr>
            <w:r w:rsidRPr="00690A26">
              <w:t>array(string)</w:t>
            </w:r>
          </w:p>
        </w:tc>
        <w:tc>
          <w:tcPr>
            <w:tcW w:w="350" w:type="dxa"/>
            <w:tcBorders>
              <w:top w:val="single" w:sz="4" w:space="0" w:color="auto"/>
              <w:left w:val="single" w:sz="4" w:space="0" w:color="auto"/>
              <w:bottom w:val="single" w:sz="4" w:space="0" w:color="auto"/>
              <w:right w:val="single" w:sz="4" w:space="0" w:color="auto"/>
            </w:tcBorders>
          </w:tcPr>
          <w:p w14:paraId="1F0E3E86" w14:textId="253F3216"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0814A90" w14:textId="04712DD1"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F76AC5" w14:textId="1E530798" w:rsidR="00750C77" w:rsidRPr="00690A26" w:rsidRDefault="00750C77"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750C77" w:rsidRDefault="00750C77" w:rsidP="00750C77">
            <w:pPr>
              <w:pStyle w:val="TAL"/>
              <w:rPr>
                <w:rFonts w:cs="Arial"/>
                <w:szCs w:val="18"/>
              </w:rPr>
            </w:pPr>
          </w:p>
          <w:p w14:paraId="61FAF6B4" w14:textId="12054D65"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750C77" w:rsidRPr="00690A26" w:rsidRDefault="00750C77" w:rsidP="00750C77">
            <w:pPr>
              <w:pStyle w:val="TAL"/>
              <w:rPr>
                <w:rFonts w:cs="Arial"/>
                <w:szCs w:val="18"/>
              </w:rPr>
            </w:pPr>
          </w:p>
          <w:p w14:paraId="7B162C68" w14:textId="234EA1AD" w:rsidR="00750C77" w:rsidRPr="00690A26" w:rsidRDefault="00750C77" w:rsidP="00750C77">
            <w:pPr>
              <w:pStyle w:val="TAL"/>
              <w:rPr>
                <w:rFonts w:cs="Arial"/>
                <w:szCs w:val="18"/>
              </w:rPr>
            </w:pPr>
            <w:r w:rsidRPr="00690A26">
              <w:rPr>
                <w:rFonts w:cs="Arial"/>
                <w:szCs w:val="18"/>
              </w:rPr>
              <w:t>The absence of this attribute indicates that any NF domain is allowed to access the service instance.</w:t>
            </w:r>
          </w:p>
        </w:tc>
      </w:tr>
      <w:tr w:rsidR="00750C77" w:rsidRPr="00690A26" w14:paraId="2A6518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242661" w14:textId="1A9D1DED" w:rsidR="00750C77" w:rsidRPr="00690A26" w:rsidRDefault="00750C77" w:rsidP="00750C77">
            <w:pPr>
              <w:pStyle w:val="TAL"/>
            </w:pPr>
            <w:r w:rsidRPr="00690A26">
              <w:t>allowedNssais</w:t>
            </w:r>
          </w:p>
        </w:tc>
        <w:tc>
          <w:tcPr>
            <w:tcW w:w="1710" w:type="dxa"/>
            <w:tcBorders>
              <w:top w:val="single" w:sz="4" w:space="0" w:color="auto"/>
              <w:left w:val="single" w:sz="4" w:space="0" w:color="auto"/>
              <w:bottom w:val="single" w:sz="4" w:space="0" w:color="auto"/>
              <w:right w:val="single" w:sz="4" w:space="0" w:color="auto"/>
            </w:tcBorders>
          </w:tcPr>
          <w:p w14:paraId="32E1222B" w14:textId="1891C9CB" w:rsidR="00750C77" w:rsidRPr="00690A26" w:rsidRDefault="00750C77" w:rsidP="00750C77">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01E897AD" w14:textId="2BF7292B"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530F8956" w14:textId="43F327D8"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624C5F69" w14:textId="383F8F72" w:rsidR="00750C77" w:rsidRPr="00690A26" w:rsidRDefault="00750C77" w:rsidP="00750C77">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750C77" w:rsidRDefault="00750C77" w:rsidP="00750C77">
            <w:pPr>
              <w:pStyle w:val="TAL"/>
              <w:rPr>
                <w:rFonts w:cs="Arial"/>
                <w:szCs w:val="18"/>
              </w:rPr>
            </w:pPr>
          </w:p>
          <w:p w14:paraId="25C35697" w14:textId="7076CF77"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750C77" w:rsidRPr="00690A26" w:rsidRDefault="00750C77" w:rsidP="00750C77">
            <w:pPr>
              <w:pStyle w:val="TAL"/>
              <w:rPr>
                <w:rFonts w:cs="Arial"/>
                <w:szCs w:val="18"/>
              </w:rPr>
            </w:pPr>
          </w:p>
          <w:p w14:paraId="161478A5" w14:textId="3D5A6C02" w:rsidR="00750C77" w:rsidRPr="00690A26" w:rsidRDefault="00750C77" w:rsidP="00750C77">
            <w:pPr>
              <w:pStyle w:val="TAL"/>
              <w:rPr>
                <w:rFonts w:cs="Arial"/>
                <w:szCs w:val="18"/>
              </w:rPr>
            </w:pPr>
            <w:r w:rsidRPr="00690A26">
              <w:rPr>
                <w:rFonts w:cs="Arial"/>
                <w:szCs w:val="18"/>
              </w:rPr>
              <w:t>The absence of this attribute indicates that any slice is allowed to access the service instance.</w:t>
            </w:r>
          </w:p>
        </w:tc>
      </w:tr>
      <w:tr w:rsidR="00750C77"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750C77" w:rsidRPr="00690A26" w:rsidRDefault="00750C77" w:rsidP="00750C77">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750C77" w:rsidRPr="00690A26" w:rsidRDefault="00750C77" w:rsidP="00750C77">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750C77" w:rsidRPr="00690A26" w:rsidRDefault="00750C77" w:rsidP="00750C77">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750C77" w:rsidRPr="00690A26" w:rsidRDefault="00750C77" w:rsidP="00750C77">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750C77"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750C77" w:rsidRPr="00690A26" w:rsidRDefault="00750C77" w:rsidP="00750C77">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750C77" w:rsidRPr="00690A26" w:rsidRDefault="00750C77" w:rsidP="00750C77">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750C77" w:rsidRPr="00690A26" w:rsidRDefault="00750C77" w:rsidP="00750C77">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750C77" w:rsidRPr="00690A26" w:rsidRDefault="00750C77" w:rsidP="00750C77">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50C77"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750C77" w:rsidRPr="00690A26" w:rsidRDefault="00750C77" w:rsidP="00750C77">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750C77" w:rsidRPr="00690A26" w:rsidRDefault="00750C77" w:rsidP="00750C77">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750C77" w:rsidRPr="00690A26" w:rsidRDefault="00750C77" w:rsidP="00750C77">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750C77" w:rsidRPr="00690A26" w:rsidRDefault="00750C77" w:rsidP="00750C77">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750C77" w:rsidRPr="00690A26" w:rsidRDefault="00750C77" w:rsidP="00750C77">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750C77"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750C77" w:rsidRPr="00690A26" w:rsidRDefault="00750C77" w:rsidP="00750C77">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750C77" w:rsidRPr="00690A26" w:rsidRDefault="00750C77" w:rsidP="00750C77">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750C77" w:rsidRPr="00690A26" w:rsidRDefault="00750C77" w:rsidP="00750C77">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750C77" w:rsidRPr="00690A26" w:rsidRDefault="00750C77" w:rsidP="00750C77">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750C77"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750C77" w:rsidRPr="00690A26" w:rsidRDefault="00750C77" w:rsidP="00750C77">
            <w:pPr>
              <w:pStyle w:val="TAL"/>
            </w:pPr>
            <w:r w:rsidRPr="00690A26">
              <w:lastRenderedPageBreak/>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750C77" w:rsidRPr="00690A26" w:rsidRDefault="00750C77" w:rsidP="00750C77">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750C77" w:rsidRPr="00690A26" w:rsidRDefault="00750C77" w:rsidP="00750C77">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750C77" w:rsidRPr="00690A26" w:rsidRDefault="00750C77" w:rsidP="00750C77">
            <w:pPr>
              <w:pStyle w:val="TAL"/>
              <w:rPr>
                <w:rFonts w:cs="Arial"/>
                <w:szCs w:val="18"/>
              </w:rPr>
            </w:pPr>
            <w:r w:rsidRPr="00690A26">
              <w:rPr>
                <w:rFonts w:cs="Arial"/>
                <w:szCs w:val="18"/>
              </w:rPr>
              <w:t xml:space="preserve">Timestamp when the NF service was (re)started </w:t>
            </w:r>
          </w:p>
        </w:tc>
      </w:tr>
      <w:tr w:rsidR="00750C77"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750C77" w:rsidRPr="00690A26" w:rsidRDefault="00750C77" w:rsidP="00750C77">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750C77" w:rsidRPr="00690A26" w:rsidRDefault="00750C77" w:rsidP="00750C77">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750C77" w:rsidRPr="00690A26" w:rsidRDefault="00750C77" w:rsidP="00750C77">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750C77" w:rsidRPr="00690A26" w:rsidRDefault="00750C77" w:rsidP="00750C77">
            <w:pPr>
              <w:pStyle w:val="TAL"/>
              <w:rPr>
                <w:rFonts w:cs="Arial"/>
                <w:szCs w:val="18"/>
              </w:rPr>
            </w:pPr>
            <w:r w:rsidRPr="00690A26">
              <w:rPr>
                <w:rFonts w:cs="Arial"/>
                <w:szCs w:val="18"/>
              </w:rPr>
              <w:t>Supported Features of the NF Service instance</w:t>
            </w:r>
          </w:p>
        </w:tc>
      </w:tr>
      <w:tr w:rsidR="00750C77"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750C77" w:rsidRPr="00690A26" w:rsidRDefault="00750C77" w:rsidP="00750C77">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750C77" w:rsidRPr="00690A26" w:rsidRDefault="00750C77" w:rsidP="00750C77">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1281396B" w:rsidR="00750C77" w:rsidRPr="00690A26" w:rsidRDefault="00750C77" w:rsidP="00750C77">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750C77" w:rsidRDefault="00750C77" w:rsidP="00750C77">
            <w:pPr>
              <w:pStyle w:val="TAL"/>
            </w:pPr>
            <w:r w:rsidRPr="00690A26">
              <w:t>At most one NF Service Set ID shall be indicated per PLMN</w:t>
            </w:r>
            <w:r>
              <w:t>-ID or SNPN</w:t>
            </w:r>
            <w:r w:rsidRPr="00690A26">
              <w:t xml:space="preserve"> of the NF.</w:t>
            </w:r>
          </w:p>
          <w:p w14:paraId="1BE50576" w14:textId="77777777" w:rsidR="00750C77" w:rsidRPr="00690A26" w:rsidRDefault="00750C77" w:rsidP="00750C77">
            <w:pPr>
              <w:pStyle w:val="TAL"/>
              <w:rPr>
                <w:rFonts w:cs="Arial"/>
                <w:szCs w:val="18"/>
              </w:rPr>
            </w:pPr>
            <w:r>
              <w:rPr>
                <w:rFonts w:hint="eastAsia"/>
                <w:lang w:eastAsia="zh-CN"/>
              </w:rPr>
              <w:t>This information shall be present if available.</w:t>
            </w:r>
          </w:p>
        </w:tc>
      </w:tr>
      <w:tr w:rsidR="00750C77"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750C77" w:rsidRPr="00690A26" w:rsidRDefault="00750C77" w:rsidP="00750C77">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750C77" w:rsidRPr="00690A26" w:rsidRDefault="00750C77" w:rsidP="00750C77">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750C77" w:rsidRDefault="00750C77" w:rsidP="00750C77">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750C77" w:rsidRPr="00690A26" w:rsidRDefault="00750C77" w:rsidP="00750C77">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750C77"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750C77" w:rsidRPr="00690A26" w:rsidRDefault="00750C77" w:rsidP="00750C77">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750C77" w:rsidRPr="00690A26" w:rsidRDefault="00750C77" w:rsidP="00750C77">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750C77" w:rsidRDefault="00750C77" w:rsidP="00750C77">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750C77" w:rsidRDefault="00750C77" w:rsidP="00750C77">
            <w:pPr>
              <w:pStyle w:val="TAL"/>
              <w:rPr>
                <w:rFonts w:cs="Arial"/>
                <w:szCs w:val="18"/>
              </w:rPr>
            </w:pPr>
          </w:p>
          <w:p w14:paraId="068033DF" w14:textId="77777777" w:rsidR="00750C77" w:rsidRPr="00690A26" w:rsidRDefault="00750C77" w:rsidP="00750C77">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750C77"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750C77" w:rsidRPr="00690A26" w:rsidRDefault="00750C77" w:rsidP="00750C77">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750C77" w:rsidRPr="00690A26" w:rsidRDefault="00750C77" w:rsidP="00750C77">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750C77" w:rsidRPr="00690A26" w:rsidRDefault="00750C77" w:rsidP="00750C77">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750C77" w:rsidRPr="00690A26" w:rsidRDefault="00750C77" w:rsidP="00750C77">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750C77" w:rsidRPr="00690A26" w:rsidRDefault="00750C77" w:rsidP="00750C77">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750C77"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750C77" w:rsidRPr="00690A26" w:rsidRDefault="00750C77" w:rsidP="00750C77">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750C77" w:rsidRPr="00690A26" w:rsidRDefault="00750C77" w:rsidP="00750C77">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750C77" w:rsidRPr="00690A26" w:rsidRDefault="00750C77" w:rsidP="00750C77">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750C77" w:rsidRPr="00690A26" w:rsidRDefault="00750C77" w:rsidP="00750C77">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750C77" w:rsidRDefault="00750C77" w:rsidP="00750C77">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750C77" w:rsidRPr="00030486" w:rsidRDefault="00750C77" w:rsidP="00750C77">
            <w:pPr>
              <w:pStyle w:val="TAL"/>
              <w:rPr>
                <w:rFonts w:cs="Arial"/>
                <w:szCs w:val="18"/>
              </w:rPr>
            </w:pPr>
            <w:r>
              <w:rPr>
                <w:rFonts w:cs="Arial"/>
                <w:szCs w:val="18"/>
              </w:rPr>
              <w:t>The value of each entry of the map shall be a list (array) of VendorSpecificFeature objects.</w:t>
            </w:r>
          </w:p>
          <w:p w14:paraId="56EA7928" w14:textId="77777777" w:rsidR="00750C77" w:rsidRPr="00690A26" w:rsidRDefault="00750C77" w:rsidP="00750C77">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750C77"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750C77" w:rsidRDefault="00750C77" w:rsidP="00750C77">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750C77" w:rsidRDefault="00750C77" w:rsidP="00750C77">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750C77" w:rsidRDefault="00750C77" w:rsidP="00750C77">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750C77" w:rsidRDefault="00750C77" w:rsidP="00750C77">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750C77" w:rsidRDefault="00750C77" w:rsidP="00750C77">
            <w:pPr>
              <w:pStyle w:val="TAL"/>
              <w:rPr>
                <w:rFonts w:cs="Arial"/>
                <w:szCs w:val="18"/>
                <w:lang w:eastAsia="zh-CN"/>
              </w:rPr>
            </w:pPr>
            <w:r>
              <w:rPr>
                <w:rFonts w:cs="Arial"/>
                <w:szCs w:val="18"/>
                <w:lang w:eastAsia="zh-CN"/>
              </w:rPr>
              <w:t>It indicates whether the NF Instance requires Oauth2-based authorization.</w:t>
            </w:r>
          </w:p>
          <w:p w14:paraId="4BCB35BC" w14:textId="77777777" w:rsidR="00750C77" w:rsidRDefault="00750C77" w:rsidP="00750C77">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750C77" w:rsidRDefault="00750C77" w:rsidP="00750C77">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750C77"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750C77" w:rsidRDefault="00750C77" w:rsidP="00750C77">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750C77" w:rsidRDefault="00750C77" w:rsidP="00750C77">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A19599C" w:rsidR="00750C77" w:rsidRDefault="00750C77" w:rsidP="00750C77">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750C77" w:rsidRDefault="00750C77" w:rsidP="00750C77">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750C77" w:rsidRDefault="00750C77" w:rsidP="00750C77">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750C77" w:rsidRDefault="00750C77" w:rsidP="00750C77">
            <w:pPr>
              <w:pStyle w:val="TAL"/>
              <w:rPr>
                <w:rFonts w:cs="Arial"/>
                <w:szCs w:val="18"/>
              </w:rPr>
            </w:pPr>
          </w:p>
          <w:p w14:paraId="3800A603" w14:textId="3E702B96" w:rsidR="00750C77" w:rsidRDefault="00750C77" w:rsidP="00750C77">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750C77" w:rsidRDefault="00750C77" w:rsidP="00750C77">
            <w:pPr>
              <w:pStyle w:val="TAL"/>
              <w:rPr>
                <w:rFonts w:cs="Arial"/>
                <w:szCs w:val="18"/>
              </w:rPr>
            </w:pPr>
          </w:p>
          <w:p w14:paraId="34355B74" w14:textId="77777777" w:rsidR="00750C77" w:rsidRDefault="00750C77" w:rsidP="00750C77">
            <w:pPr>
              <w:pStyle w:val="TAL"/>
              <w:rPr>
                <w:rFonts w:cs="Arial"/>
                <w:szCs w:val="18"/>
                <w:lang w:eastAsia="zh-CN"/>
              </w:rPr>
            </w:pPr>
            <w:r>
              <w:rPr>
                <w:rFonts w:cs="Arial"/>
                <w:szCs w:val="18"/>
              </w:rPr>
              <w:t>(NOTE 8)</w:t>
            </w:r>
          </w:p>
        </w:tc>
      </w:tr>
      <w:tr w:rsidR="00750C77"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750C77" w:rsidRDefault="00750C77" w:rsidP="00750C77">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750C77" w:rsidRDefault="00750C77" w:rsidP="00750C77">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398FB128" w:rsidR="00750C77" w:rsidRDefault="00750C77" w:rsidP="00750C77">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750C77" w:rsidRDefault="00750C77" w:rsidP="00750C77">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750C77" w:rsidRDefault="00750C77" w:rsidP="00750C77">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750C77" w:rsidRDefault="00750C77" w:rsidP="00750C77">
            <w:pPr>
              <w:pStyle w:val="TAL"/>
              <w:rPr>
                <w:rFonts w:cs="Arial"/>
                <w:szCs w:val="18"/>
              </w:rPr>
            </w:pPr>
          </w:p>
          <w:p w14:paraId="51E7C831" w14:textId="77777777" w:rsidR="00750C77" w:rsidRPr="00483A55" w:rsidRDefault="00750C77" w:rsidP="00750C77">
            <w:pPr>
              <w:pStyle w:val="TAL"/>
              <w:rPr>
                <w:rFonts w:cs="Arial"/>
                <w:szCs w:val="18"/>
              </w:rPr>
            </w:pPr>
            <w:r>
              <w:rPr>
                <w:rFonts w:cs="Arial"/>
                <w:szCs w:val="18"/>
              </w:rPr>
              <w:t xml:space="preserve">This IE should be present, if it is present in the </w:t>
            </w:r>
            <w:r>
              <w:rPr>
                <w:rFonts w:cs="Arial"/>
                <w:szCs w:val="18"/>
              </w:rPr>
              <w:lastRenderedPageBreak/>
              <w:t>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750C77" w:rsidRDefault="00750C77" w:rsidP="00750C77">
            <w:pPr>
              <w:pStyle w:val="TAL"/>
              <w:rPr>
                <w:rFonts w:cs="Arial"/>
                <w:szCs w:val="18"/>
              </w:rPr>
            </w:pPr>
          </w:p>
          <w:p w14:paraId="4A8BF4E9" w14:textId="77777777" w:rsidR="00750C77" w:rsidRDefault="00750C77" w:rsidP="00750C77">
            <w:pPr>
              <w:pStyle w:val="TAL"/>
              <w:rPr>
                <w:rFonts w:cs="Arial"/>
                <w:szCs w:val="18"/>
                <w:lang w:eastAsia="zh-CN"/>
              </w:rPr>
            </w:pPr>
            <w:r>
              <w:rPr>
                <w:rFonts w:cs="Arial"/>
                <w:szCs w:val="18"/>
              </w:rPr>
              <w:t>(NOTE 8)</w:t>
            </w:r>
          </w:p>
        </w:tc>
      </w:tr>
      <w:tr w:rsidR="00750C77" w:rsidRPr="00690A26" w14:paraId="4CFDD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6A3622" w14:textId="32596828" w:rsidR="00750C77" w:rsidRDefault="00750C77" w:rsidP="00750C77">
            <w:pPr>
              <w:pStyle w:val="TAL"/>
            </w:pPr>
            <w:r>
              <w:lastRenderedPageBreak/>
              <w:t>allowedOperationsPerNfInstanceOverrides</w:t>
            </w:r>
          </w:p>
        </w:tc>
        <w:tc>
          <w:tcPr>
            <w:tcW w:w="1710" w:type="dxa"/>
            <w:tcBorders>
              <w:top w:val="single" w:sz="4" w:space="0" w:color="auto"/>
              <w:left w:val="single" w:sz="4" w:space="0" w:color="auto"/>
              <w:bottom w:val="single" w:sz="4" w:space="0" w:color="auto"/>
              <w:right w:val="single" w:sz="4" w:space="0" w:color="auto"/>
            </w:tcBorders>
          </w:tcPr>
          <w:p w14:paraId="25AB8C5F" w14:textId="2AFDA2C5" w:rsidR="00750C77" w:rsidRDefault="00750C77" w:rsidP="00750C77">
            <w:pPr>
              <w:pStyle w:val="TAL"/>
            </w:pPr>
            <w:r>
              <w:t>boolean</w:t>
            </w:r>
          </w:p>
        </w:tc>
        <w:tc>
          <w:tcPr>
            <w:tcW w:w="350" w:type="dxa"/>
            <w:tcBorders>
              <w:top w:val="single" w:sz="4" w:space="0" w:color="auto"/>
              <w:left w:val="single" w:sz="4" w:space="0" w:color="auto"/>
              <w:bottom w:val="single" w:sz="4" w:space="0" w:color="auto"/>
              <w:right w:val="single" w:sz="4" w:space="0" w:color="auto"/>
            </w:tcBorders>
          </w:tcPr>
          <w:p w14:paraId="4134E012" w14:textId="5F5A2A0B" w:rsidR="00750C77" w:rsidDel="008A5A85" w:rsidRDefault="00750C77" w:rsidP="00750C77">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484D7ED" w14:textId="210BD6F8" w:rsidR="00750C77" w:rsidRDefault="00750C77" w:rsidP="00750C77">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5E429BF1" w14:textId="77777777" w:rsidR="00750C77" w:rsidRDefault="00750C77" w:rsidP="00750C77">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750C77" w:rsidRDefault="00750C77" w:rsidP="00750C77">
            <w:pPr>
              <w:pStyle w:val="TAL"/>
            </w:pPr>
          </w:p>
          <w:p w14:paraId="175C5A38" w14:textId="18498DF6" w:rsidR="00750C77" w:rsidRDefault="00750C77" w:rsidP="00750C77">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r>
      <w:tr w:rsidR="00750C77"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05AE8885" w:rsidR="00750C77" w:rsidRPr="00690A26" w:rsidRDefault="00750C77" w:rsidP="00750C77">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750C77" w:rsidRPr="00690A26" w:rsidRDefault="00750C77" w:rsidP="00750C77">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750C77" w:rsidRPr="00690A26" w:rsidRDefault="00750C77" w:rsidP="00750C77">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750C77" w:rsidRPr="00690A26" w:rsidRDefault="00750C77" w:rsidP="00750C77">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750C77" w:rsidRPr="00690A26" w:rsidRDefault="00750C77" w:rsidP="00750C77">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750C77" w:rsidRDefault="00750C77" w:rsidP="00750C77">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AF0E94C" w:rsidR="00750C77" w:rsidRDefault="00750C77" w:rsidP="00750C77">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750C77" w:rsidRDefault="00750C77" w:rsidP="00750C77">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64A6BD07" w14:textId="77777777" w:rsidR="00750C77" w:rsidRDefault="00750C77" w:rsidP="00750C77">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750C77" w:rsidRDefault="00750C77" w:rsidP="00750C77">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62C1058" w14:textId="77777777" w:rsidR="00750C77" w:rsidRDefault="00750C77" w:rsidP="00750C77">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62BD45AC" w14:textId="3B1EF7AB" w:rsidR="00750C77" w:rsidRPr="00690A26" w:rsidRDefault="00750C77" w:rsidP="00750C77">
            <w:pPr>
              <w:pStyle w:val="TAN"/>
            </w:pPr>
            <w:r w:rsidRPr="00690A26">
              <w:lastRenderedPageBreak/>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41" w:name="_Toc24937767"/>
      <w:bookmarkStart w:id="1642" w:name="_Toc33962587"/>
      <w:bookmarkStart w:id="1643" w:name="_Toc42883356"/>
      <w:bookmarkStart w:id="1644" w:name="_Toc49733224"/>
      <w:bookmarkStart w:id="1645" w:name="_Toc56690869"/>
      <w:bookmarkStart w:id="1646" w:name="_Toc130820942"/>
      <w:r w:rsidRPr="00690A26">
        <w:t>6.2.6.2.5</w:t>
      </w:r>
      <w:r w:rsidRPr="00690A26">
        <w:tab/>
        <w:t>Type: StoredSearchResult</w:t>
      </w:r>
      <w:bookmarkEnd w:id="1641"/>
      <w:bookmarkEnd w:id="1642"/>
      <w:bookmarkEnd w:id="1643"/>
      <w:bookmarkEnd w:id="1644"/>
      <w:bookmarkEnd w:id="1645"/>
      <w:bookmarkEnd w:id="1646"/>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47" w:name="_Toc24937768"/>
      <w:bookmarkStart w:id="1648" w:name="_Toc33962588"/>
      <w:bookmarkStart w:id="1649" w:name="_Toc42883357"/>
      <w:bookmarkStart w:id="1650" w:name="_Toc49733225"/>
      <w:bookmarkStart w:id="1651" w:name="_Toc56690870"/>
      <w:bookmarkStart w:id="1652" w:name="_Toc130820943"/>
      <w:r w:rsidRPr="00690A26">
        <w:lastRenderedPageBreak/>
        <w:t>6.2.6.2.6</w:t>
      </w:r>
      <w:r w:rsidRPr="00690A26">
        <w:tab/>
        <w:t>Type: PreferredS</w:t>
      </w:r>
      <w:r w:rsidRPr="00690A26">
        <w:rPr>
          <w:lang w:eastAsia="zh-CN"/>
        </w:rPr>
        <w:t>earch</w:t>
      </w:r>
      <w:bookmarkEnd w:id="1647"/>
      <w:bookmarkEnd w:id="1648"/>
      <w:bookmarkEnd w:id="1649"/>
      <w:bookmarkEnd w:id="1650"/>
      <w:bookmarkEnd w:id="1651"/>
      <w:bookmarkEnd w:id="1652"/>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53" w:name="_Toc45029887"/>
      <w:bookmarkStart w:id="1654" w:name="_Toc56690871"/>
      <w:bookmarkStart w:id="1655" w:name="_Toc130820944"/>
      <w:r w:rsidRPr="00690A26">
        <w:lastRenderedPageBreak/>
        <w:t>6.2.6.2.</w:t>
      </w:r>
      <w:r>
        <w:t>7</w:t>
      </w:r>
      <w:r w:rsidRPr="00690A26">
        <w:tab/>
        <w:t xml:space="preserve">Type: </w:t>
      </w:r>
      <w:bookmarkEnd w:id="1653"/>
      <w:r>
        <w:t>NfInstanceInfo</w:t>
      </w:r>
      <w:bookmarkEnd w:id="1654"/>
      <w:bookmarkEnd w:id="1655"/>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56" w:name="_Toc51871562"/>
      <w:bookmarkStart w:id="1657" w:name="_Toc56690872"/>
      <w:bookmarkStart w:id="1658" w:name="_Toc24937769"/>
      <w:bookmarkStart w:id="1659" w:name="_Toc33962589"/>
      <w:bookmarkStart w:id="1660" w:name="_Toc42883358"/>
      <w:bookmarkStart w:id="1661" w:name="_Toc49733226"/>
      <w:bookmarkStart w:id="1662" w:name="_Toc130820945"/>
      <w:r w:rsidRPr="00690A26">
        <w:t>6.</w:t>
      </w:r>
      <w:r>
        <w:t>2</w:t>
      </w:r>
      <w:r w:rsidRPr="00690A26">
        <w:t>.6.2.</w:t>
      </w:r>
      <w:r>
        <w:t>8</w:t>
      </w:r>
      <w:r w:rsidRPr="00690A26">
        <w:tab/>
        <w:t xml:space="preserve">Type: </w:t>
      </w:r>
      <w:bookmarkEnd w:id="1656"/>
      <w:r>
        <w:t>ScpDomainRoutingInformation</w:t>
      </w:r>
      <w:bookmarkEnd w:id="1657"/>
      <w:bookmarkEnd w:id="1662"/>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63" w:name="_Toc56690873"/>
      <w:bookmarkStart w:id="1664" w:name="_Toc130820946"/>
      <w:r w:rsidRPr="00690A26">
        <w:t>6.</w:t>
      </w:r>
      <w:r>
        <w:t>2</w:t>
      </w:r>
      <w:r w:rsidRPr="00690A26">
        <w:t>.6.2.</w:t>
      </w:r>
      <w:r>
        <w:t>9</w:t>
      </w:r>
      <w:r w:rsidRPr="00690A26">
        <w:tab/>
        <w:t xml:space="preserve">Type: </w:t>
      </w:r>
      <w:r>
        <w:rPr>
          <w:lang w:eastAsia="zh-CN"/>
        </w:rPr>
        <w:t>ScpDomainConnectivity</w:t>
      </w:r>
      <w:bookmarkEnd w:id="1663"/>
      <w:bookmarkEnd w:id="1664"/>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65" w:name="_Toc56690874"/>
      <w:bookmarkStart w:id="1666" w:name="_Toc130820947"/>
      <w:r w:rsidRPr="00690A26">
        <w:t>6.</w:t>
      </w:r>
      <w:r>
        <w:t>2</w:t>
      </w:r>
      <w:r w:rsidRPr="00690A26">
        <w:t>.6.2.</w:t>
      </w:r>
      <w:r>
        <w:t>10</w:t>
      </w:r>
      <w:r w:rsidRPr="00690A26">
        <w:tab/>
        <w:t xml:space="preserve">Type: </w:t>
      </w:r>
      <w:r>
        <w:t>ScpDomainRoutingInfoSubscription</w:t>
      </w:r>
      <w:bookmarkEnd w:id="1665"/>
      <w:bookmarkEnd w:id="1666"/>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67" w:name="_Toc56690875"/>
      <w:bookmarkStart w:id="1668" w:name="_Toc130820948"/>
      <w:r w:rsidRPr="00690A26">
        <w:lastRenderedPageBreak/>
        <w:t>6.</w:t>
      </w:r>
      <w:r>
        <w:t>2</w:t>
      </w:r>
      <w:r w:rsidRPr="00690A26">
        <w:t>.6.2.</w:t>
      </w:r>
      <w:r>
        <w:t>11</w:t>
      </w:r>
      <w:r w:rsidRPr="00690A26">
        <w:tab/>
        <w:t xml:space="preserve">Type: </w:t>
      </w:r>
      <w:r>
        <w:t>ScpDomainRoutingInfoNotification</w:t>
      </w:r>
      <w:bookmarkEnd w:id="1667"/>
      <w:bookmarkEnd w:id="1668"/>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69" w:name="_Toc106626513"/>
      <w:bookmarkStart w:id="1670" w:name="_Toc56690876"/>
      <w:bookmarkStart w:id="1671" w:name="_Toc130820949"/>
      <w:r w:rsidRPr="00690A26">
        <w:t>6.</w:t>
      </w:r>
      <w:r>
        <w:t>2</w:t>
      </w:r>
      <w:r w:rsidRPr="00690A26">
        <w:t>.6.2.</w:t>
      </w:r>
      <w:r>
        <w:t>12</w:t>
      </w:r>
      <w:r w:rsidRPr="00690A26">
        <w:tab/>
        <w:t xml:space="preserve">Type: </w:t>
      </w:r>
      <w:bookmarkEnd w:id="1669"/>
      <w:r>
        <w:t>NfServiceInstance</w:t>
      </w:r>
      <w:bookmarkEnd w:id="1671"/>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72"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72"/>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673" w:name="_Toc130820950"/>
      <w:r>
        <w:t>6.2.6.2.13</w:t>
      </w:r>
      <w:r>
        <w:tab/>
        <w:t>Type: NoProfileMatchInfo</w:t>
      </w:r>
      <w:bookmarkEnd w:id="1673"/>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674" w:name="_Toc130820951"/>
      <w:r w:rsidRPr="00690A26">
        <w:t>6.</w:t>
      </w:r>
      <w:r>
        <w:t>2</w:t>
      </w:r>
      <w:r w:rsidRPr="00690A26">
        <w:t>.6.2.</w:t>
      </w:r>
      <w:r>
        <w:t>14</w:t>
      </w:r>
      <w:r w:rsidRPr="00690A26">
        <w:tab/>
        <w:t xml:space="preserve">Type: </w:t>
      </w:r>
      <w:r>
        <w:t>QueryParamCombination</w:t>
      </w:r>
      <w:bookmarkEnd w:id="1674"/>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75" w:name="_Toc130820952"/>
      <w:r w:rsidRPr="00690A26">
        <w:t>6.</w:t>
      </w:r>
      <w:r>
        <w:t>2</w:t>
      </w:r>
      <w:r w:rsidRPr="00690A26">
        <w:t>.6.2.</w:t>
      </w:r>
      <w:r>
        <w:t>15</w:t>
      </w:r>
      <w:r w:rsidRPr="00690A26">
        <w:tab/>
        <w:t xml:space="preserve">Type: </w:t>
      </w:r>
      <w:r>
        <w:t>QueryParameter</w:t>
      </w:r>
      <w:bookmarkEnd w:id="1675"/>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1676" w:name="_Toc130820953"/>
      <w:r w:rsidRPr="00690A26">
        <w:rPr>
          <w:lang w:val="en-US"/>
        </w:rPr>
        <w:lastRenderedPageBreak/>
        <w:t>6.2.6.3</w:t>
      </w:r>
      <w:r w:rsidRPr="00690A26">
        <w:rPr>
          <w:lang w:val="en-US"/>
        </w:rPr>
        <w:tab/>
        <w:t>Simple data types and enumerations</w:t>
      </w:r>
      <w:bookmarkEnd w:id="1658"/>
      <w:bookmarkEnd w:id="1659"/>
      <w:bookmarkEnd w:id="1660"/>
      <w:bookmarkEnd w:id="1661"/>
      <w:bookmarkEnd w:id="1670"/>
      <w:bookmarkEnd w:id="1676"/>
    </w:p>
    <w:p w14:paraId="3B1321DA" w14:textId="77777777" w:rsidR="00A16735" w:rsidRPr="00690A26" w:rsidRDefault="00A16735" w:rsidP="006F4E24">
      <w:pPr>
        <w:pStyle w:val="Heading5"/>
      </w:pPr>
      <w:bookmarkStart w:id="1677" w:name="_Toc24937770"/>
      <w:bookmarkStart w:id="1678" w:name="_Toc33962590"/>
      <w:bookmarkStart w:id="1679" w:name="_Toc42883359"/>
      <w:bookmarkStart w:id="1680" w:name="_Toc49733227"/>
      <w:bookmarkStart w:id="1681" w:name="_Toc56690877"/>
      <w:bookmarkStart w:id="1682" w:name="_Toc130820954"/>
      <w:r w:rsidRPr="00690A26">
        <w:t>6.2.6.3.1</w:t>
      </w:r>
      <w:r w:rsidRPr="00690A26">
        <w:tab/>
        <w:t>Introduction</w:t>
      </w:r>
      <w:bookmarkEnd w:id="1677"/>
      <w:bookmarkEnd w:id="1678"/>
      <w:bookmarkEnd w:id="1679"/>
      <w:bookmarkEnd w:id="1680"/>
      <w:bookmarkEnd w:id="1681"/>
      <w:bookmarkEnd w:id="1682"/>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83" w:name="_Toc24937771"/>
      <w:bookmarkStart w:id="1684" w:name="_Toc33962591"/>
      <w:bookmarkStart w:id="1685" w:name="_Toc42883360"/>
      <w:bookmarkStart w:id="1686" w:name="_Toc49733228"/>
      <w:bookmarkStart w:id="1687" w:name="_Toc56690878"/>
      <w:bookmarkStart w:id="1688" w:name="_Toc130820955"/>
      <w:r w:rsidRPr="00690A26">
        <w:t>6.2.6.3.2</w:t>
      </w:r>
      <w:r w:rsidRPr="00690A26">
        <w:tab/>
        <w:t>Simple data types</w:t>
      </w:r>
      <w:bookmarkEnd w:id="1683"/>
      <w:bookmarkEnd w:id="1684"/>
      <w:bookmarkEnd w:id="1685"/>
      <w:bookmarkEnd w:id="1686"/>
      <w:bookmarkEnd w:id="1687"/>
      <w:bookmarkEnd w:id="1688"/>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689" w:name="_Toc106626437"/>
      <w:bookmarkStart w:id="1690" w:name="_Toc24937772"/>
      <w:bookmarkStart w:id="1691" w:name="_Toc33962592"/>
      <w:bookmarkStart w:id="1692" w:name="_Toc42883361"/>
      <w:bookmarkStart w:id="1693" w:name="_Toc49733229"/>
      <w:bookmarkStart w:id="1694" w:name="_Toc56690879"/>
      <w:bookmarkStart w:id="1695" w:name="_Toc130820956"/>
      <w:r>
        <w:t>6.2.6.3.3</w:t>
      </w:r>
      <w:r>
        <w:tab/>
        <w:t xml:space="preserve">Enumeration: </w:t>
      </w:r>
      <w:bookmarkEnd w:id="1689"/>
      <w:r>
        <w:t>NoProfileMatchReason</w:t>
      </w:r>
      <w:bookmarkEnd w:id="1695"/>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696" w:name="_Toc130820957"/>
      <w:r w:rsidRPr="00690A26">
        <w:t>6.2.7</w:t>
      </w:r>
      <w:r w:rsidRPr="00690A26">
        <w:tab/>
        <w:t>Error Handling</w:t>
      </w:r>
      <w:bookmarkEnd w:id="1690"/>
      <w:bookmarkEnd w:id="1691"/>
      <w:bookmarkEnd w:id="1692"/>
      <w:bookmarkEnd w:id="1693"/>
      <w:bookmarkEnd w:id="1694"/>
      <w:bookmarkEnd w:id="1696"/>
    </w:p>
    <w:p w14:paraId="42E29D2D" w14:textId="77777777" w:rsidR="00A16735" w:rsidRPr="00690A26" w:rsidRDefault="00A16735" w:rsidP="006F4E24">
      <w:pPr>
        <w:pStyle w:val="Heading4"/>
      </w:pPr>
      <w:bookmarkStart w:id="1697" w:name="_Toc24937773"/>
      <w:bookmarkStart w:id="1698" w:name="_Toc33962593"/>
      <w:bookmarkStart w:id="1699" w:name="_Toc42883362"/>
      <w:bookmarkStart w:id="1700" w:name="_Toc49733230"/>
      <w:bookmarkStart w:id="1701" w:name="_Toc56690880"/>
      <w:bookmarkStart w:id="1702" w:name="_Toc130820958"/>
      <w:bookmarkEnd w:id="73"/>
      <w:r w:rsidRPr="00690A26">
        <w:t>6.2.7.1</w:t>
      </w:r>
      <w:r w:rsidRPr="00690A26">
        <w:tab/>
        <w:t>General</w:t>
      </w:r>
      <w:bookmarkEnd w:id="1697"/>
      <w:bookmarkEnd w:id="1698"/>
      <w:bookmarkEnd w:id="1699"/>
      <w:bookmarkEnd w:id="1700"/>
      <w:bookmarkEnd w:id="1701"/>
      <w:bookmarkEnd w:id="1702"/>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03" w:name="_Toc24937774"/>
      <w:bookmarkStart w:id="1704" w:name="_Toc33962594"/>
      <w:bookmarkStart w:id="1705" w:name="_Toc42883363"/>
      <w:bookmarkStart w:id="1706" w:name="_Toc49733231"/>
      <w:bookmarkStart w:id="1707" w:name="_Toc56690881"/>
      <w:bookmarkStart w:id="1708" w:name="_Toc130820959"/>
      <w:r w:rsidRPr="00690A26">
        <w:t>6.2.7.2</w:t>
      </w:r>
      <w:r w:rsidRPr="00690A26">
        <w:tab/>
        <w:t>Protocol Errors</w:t>
      </w:r>
      <w:bookmarkEnd w:id="1703"/>
      <w:bookmarkEnd w:id="1704"/>
      <w:bookmarkEnd w:id="1705"/>
      <w:bookmarkEnd w:id="1706"/>
      <w:bookmarkEnd w:id="1707"/>
      <w:bookmarkEnd w:id="1708"/>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09" w:name="_Toc24937775"/>
      <w:bookmarkStart w:id="1710" w:name="_Toc33962595"/>
      <w:bookmarkStart w:id="1711" w:name="_Toc42883364"/>
      <w:bookmarkStart w:id="1712" w:name="_Toc49733232"/>
      <w:bookmarkStart w:id="1713" w:name="_Toc56690882"/>
      <w:bookmarkStart w:id="1714" w:name="_Toc130820960"/>
      <w:r w:rsidRPr="00690A26">
        <w:t>6.2.7.3</w:t>
      </w:r>
      <w:r w:rsidRPr="00690A26">
        <w:tab/>
        <w:t>Application Errors</w:t>
      </w:r>
      <w:bookmarkEnd w:id="1709"/>
      <w:bookmarkEnd w:id="1710"/>
      <w:bookmarkEnd w:id="1711"/>
      <w:bookmarkEnd w:id="1712"/>
      <w:bookmarkEnd w:id="1713"/>
      <w:bookmarkEnd w:id="1714"/>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15" w:name="_Toc24937776"/>
      <w:bookmarkStart w:id="1716" w:name="_Toc33962596"/>
      <w:bookmarkStart w:id="1717" w:name="_Toc42883365"/>
      <w:bookmarkStart w:id="1718" w:name="_Toc49733233"/>
      <w:bookmarkStart w:id="1719" w:name="_Toc56690883"/>
      <w:bookmarkStart w:id="1720" w:name="_Toc130820961"/>
      <w:r w:rsidRPr="00690A26">
        <w:rPr>
          <w:lang w:val="en-US"/>
        </w:rPr>
        <w:lastRenderedPageBreak/>
        <w:t>6.2.8</w:t>
      </w:r>
      <w:r w:rsidRPr="00690A26">
        <w:rPr>
          <w:lang w:val="en-US"/>
        </w:rPr>
        <w:tab/>
        <w:t>Security</w:t>
      </w:r>
      <w:bookmarkEnd w:id="1715"/>
      <w:bookmarkEnd w:id="1716"/>
      <w:bookmarkEnd w:id="1717"/>
      <w:bookmarkEnd w:id="1718"/>
      <w:bookmarkEnd w:id="1719"/>
      <w:bookmarkEnd w:id="1720"/>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721" w:name="_Toc24937777"/>
      <w:bookmarkStart w:id="1722" w:name="_Toc33962597"/>
      <w:bookmarkStart w:id="1723" w:name="_Toc42883366"/>
      <w:bookmarkStart w:id="1724" w:name="_Toc49733234"/>
      <w:bookmarkStart w:id="1725" w:name="_Toc56690884"/>
      <w:bookmarkStart w:id="1726" w:name="_Toc130820962"/>
      <w:r w:rsidRPr="00690A26">
        <w:t>6.2.9</w:t>
      </w:r>
      <w:r w:rsidRPr="00690A26">
        <w:tab/>
        <w:t>Features supported by the NFDiscovery service</w:t>
      </w:r>
      <w:bookmarkEnd w:id="1721"/>
      <w:bookmarkEnd w:id="1722"/>
      <w:bookmarkEnd w:id="1723"/>
      <w:bookmarkEnd w:id="1724"/>
      <w:bookmarkEnd w:id="1725"/>
      <w:bookmarkEnd w:id="1726"/>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355330"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77777777" w:rsidR="0012041E" w:rsidRDefault="0012041E" w:rsidP="0012041E">
            <w:pPr>
              <w:pStyle w:val="TAL"/>
            </w:pPr>
            <w:r>
              <w:t>NRF Set feature</w:t>
            </w:r>
          </w:p>
          <w:p w14:paraId="699D96D7" w14:textId="77777777" w:rsidR="0012041E" w:rsidRDefault="0012041E" w:rsidP="0012041E">
            <w:pPr>
              <w:pStyle w:val="TAL"/>
            </w:pPr>
          </w:p>
          <w:p w14:paraId="5DB0A107" w14:textId="77777777" w:rsidR="0012041E" w:rsidRDefault="0012041E" w:rsidP="0012041E">
            <w:pPr>
              <w:pStyle w:val="TAL"/>
            </w:pPr>
            <w:r>
              <w:t>An NRF supporting this feature shall allow a NF Service Consumer to get the NRF Set Information and subscribe/unsubscribe to the change of NRF Set Information:</w:t>
            </w:r>
          </w:p>
          <w:p w14:paraId="5C1E6B19" w14:textId="77777777" w:rsidR="0012041E" w:rsidRDefault="0012041E" w:rsidP="0012041E">
            <w:pPr>
              <w:pStyle w:val="TAL"/>
            </w:pPr>
          </w:p>
          <w:p w14:paraId="06D4CC31" w14:textId="4A3A176E" w:rsidR="0012041E" w:rsidRPr="00CB0A0C" w:rsidRDefault="0012041E" w:rsidP="0012041E">
            <w:pPr>
              <w:pStyle w:val="TAL"/>
            </w:pPr>
            <w:r>
              <w:t>A NF Service Consumer supporting this feature shall be able to handle Notify of the NRF status change, if subscribed to the change of NRF set information.</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6A4A4406" w14:textId="6BDB3C06" w:rsidR="00941B55" w:rsidRPr="00CB0A0C" w:rsidRDefault="00941B55" w:rsidP="00941B55">
            <w:pPr>
              <w:pStyle w:val="TAL"/>
            </w:pPr>
            <w:r>
              <w:t>- remote</w:t>
            </w:r>
            <w:r w:rsidRPr="00690A26">
              <w:rPr>
                <w:rFonts w:hint="eastAsia"/>
              </w:rPr>
              <w:t>-plmn</w:t>
            </w:r>
            <w:r>
              <w:t>-id-roaming</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941B55" w:rsidRPr="00690A26" w14:paraId="383BA7B9" w14:textId="77777777" w:rsidTr="0002158B">
        <w:trPr>
          <w:cantSplit/>
          <w:jc w:val="center"/>
        </w:trPr>
        <w:tc>
          <w:tcPr>
            <w:tcW w:w="9498" w:type="dxa"/>
            <w:gridSpan w:val="4"/>
          </w:tcPr>
          <w:p w14:paraId="55B388BC" w14:textId="77777777" w:rsidR="00941B55" w:rsidRPr="00690A26" w:rsidRDefault="00941B55" w:rsidP="00941B55">
            <w:pPr>
              <w:pStyle w:val="TAL"/>
              <w:rPr>
                <w:bCs/>
              </w:rPr>
            </w:pPr>
            <w:r w:rsidRPr="00690A26">
              <w:t>Feature number: The order number of the feature within the s</w:t>
            </w:r>
            <w:r w:rsidRPr="00690A26">
              <w:rPr>
                <w:bCs/>
              </w:rPr>
              <w:t>upportedFeatures attribute (starting with 1).</w:t>
            </w:r>
          </w:p>
          <w:p w14:paraId="639184D6" w14:textId="77777777" w:rsidR="00941B55" w:rsidRDefault="00941B55" w:rsidP="00941B55">
            <w:pPr>
              <w:pStyle w:val="TAL"/>
              <w:rPr>
                <w:bCs/>
              </w:rPr>
            </w:pPr>
            <w:r w:rsidRPr="00690A26">
              <w:rPr>
                <w:bCs/>
              </w:rPr>
              <w:t>Feature: A short name that can be used to refer to the bit and to the feature.</w:t>
            </w:r>
          </w:p>
          <w:p w14:paraId="60A1FF33" w14:textId="77777777" w:rsidR="00941B55" w:rsidRPr="00690A26" w:rsidRDefault="00941B55" w:rsidP="00941B55">
            <w:pPr>
              <w:pStyle w:val="TAL"/>
              <w:rPr>
                <w:bCs/>
              </w:rPr>
            </w:pPr>
            <w:r w:rsidRPr="00292875">
              <w:rPr>
                <w:bCs/>
              </w:rPr>
              <w:t>M/O: Defines if the implementation of the feature is mandatory ("M") or optional ("O").</w:t>
            </w:r>
          </w:p>
          <w:p w14:paraId="1B117EAD" w14:textId="77777777" w:rsidR="00941B55" w:rsidRDefault="00941B55" w:rsidP="00941B55">
            <w:pPr>
              <w:pStyle w:val="TAL"/>
            </w:pPr>
            <w:r w:rsidRPr="00690A26">
              <w:t>Description: A clear textual description of the feature.</w:t>
            </w:r>
          </w:p>
          <w:p w14:paraId="5A00E5C0" w14:textId="49016F3A" w:rsidR="00941B55" w:rsidRDefault="00941B55" w:rsidP="00941B55">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941B55" w:rsidRPr="00690A26" w:rsidRDefault="00941B55" w:rsidP="00941B55">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27" w:name="_Toc24937778"/>
      <w:bookmarkStart w:id="1728" w:name="_Toc33962598"/>
      <w:bookmarkStart w:id="1729" w:name="_Toc42883367"/>
      <w:bookmarkStart w:id="1730" w:name="_Toc49733235"/>
      <w:bookmarkStart w:id="1731" w:name="_Toc56690885"/>
      <w:bookmarkStart w:id="1732" w:name="_Toc130820963"/>
      <w:r w:rsidRPr="00690A26">
        <w:rPr>
          <w:rFonts w:hint="eastAsia"/>
        </w:rPr>
        <w:t>6.3</w:t>
      </w:r>
      <w:r w:rsidRPr="00690A26">
        <w:rPr>
          <w:rFonts w:hint="eastAsia"/>
        </w:rPr>
        <w:tab/>
      </w:r>
      <w:r w:rsidRPr="00690A26">
        <w:t>Nnrf_AccessToken Service API</w:t>
      </w:r>
      <w:bookmarkEnd w:id="1727"/>
      <w:bookmarkEnd w:id="1728"/>
      <w:bookmarkEnd w:id="1729"/>
      <w:bookmarkEnd w:id="1730"/>
      <w:bookmarkEnd w:id="1731"/>
      <w:bookmarkEnd w:id="1732"/>
    </w:p>
    <w:p w14:paraId="5841A876" w14:textId="77777777" w:rsidR="00A16735" w:rsidRPr="00690A26" w:rsidRDefault="00A16735" w:rsidP="006F4E24">
      <w:pPr>
        <w:pStyle w:val="Heading3"/>
      </w:pPr>
      <w:bookmarkStart w:id="1733" w:name="_Toc24937779"/>
      <w:bookmarkStart w:id="1734" w:name="_Toc33962599"/>
      <w:bookmarkStart w:id="1735" w:name="_Toc42883368"/>
      <w:bookmarkStart w:id="1736" w:name="_Toc49733236"/>
      <w:bookmarkStart w:id="1737" w:name="_Toc56690886"/>
      <w:bookmarkStart w:id="1738" w:name="_Toc130820964"/>
      <w:r w:rsidRPr="00690A26">
        <w:rPr>
          <w:rFonts w:hint="eastAsia"/>
        </w:rPr>
        <w:t>6.3.1</w:t>
      </w:r>
      <w:r w:rsidRPr="00690A26">
        <w:rPr>
          <w:rFonts w:hint="eastAsia"/>
        </w:rPr>
        <w:tab/>
      </w:r>
      <w:r w:rsidRPr="00690A26">
        <w:t>General</w:t>
      </w:r>
      <w:bookmarkEnd w:id="1733"/>
      <w:bookmarkEnd w:id="1734"/>
      <w:bookmarkEnd w:id="1735"/>
      <w:bookmarkEnd w:id="1736"/>
      <w:bookmarkEnd w:id="1737"/>
      <w:bookmarkEnd w:id="1738"/>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39" w:name="_Toc24937780"/>
      <w:bookmarkStart w:id="1740" w:name="_Toc33962600"/>
      <w:bookmarkStart w:id="1741" w:name="_Toc42883369"/>
      <w:bookmarkStart w:id="1742" w:name="_Toc49733237"/>
      <w:bookmarkStart w:id="1743" w:name="_Toc56690887"/>
      <w:bookmarkStart w:id="1744" w:name="_Toc130820965"/>
      <w:r w:rsidRPr="00690A26">
        <w:rPr>
          <w:rFonts w:hint="eastAsia"/>
        </w:rPr>
        <w:lastRenderedPageBreak/>
        <w:t>6.3.2</w:t>
      </w:r>
      <w:r w:rsidRPr="00690A26">
        <w:rPr>
          <w:rFonts w:hint="eastAsia"/>
        </w:rPr>
        <w:tab/>
        <w:t>API URI</w:t>
      </w:r>
      <w:bookmarkEnd w:id="1739"/>
      <w:bookmarkEnd w:id="1740"/>
      <w:bookmarkEnd w:id="1741"/>
      <w:bookmarkEnd w:id="1742"/>
      <w:bookmarkEnd w:id="1743"/>
      <w:bookmarkEnd w:id="1744"/>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45" w:name="_Toc24937781"/>
      <w:bookmarkStart w:id="1746" w:name="_Toc33962601"/>
      <w:bookmarkStart w:id="1747" w:name="_Toc42883370"/>
      <w:bookmarkStart w:id="1748" w:name="_Toc49733238"/>
      <w:bookmarkStart w:id="1749" w:name="_Toc56690888"/>
      <w:bookmarkStart w:id="1750" w:name="_Toc130820966"/>
      <w:r w:rsidRPr="00690A26">
        <w:t>6.3.3</w:t>
      </w:r>
      <w:r w:rsidRPr="00690A26">
        <w:tab/>
        <w:t>Usage of HTTP</w:t>
      </w:r>
      <w:bookmarkEnd w:id="1745"/>
      <w:bookmarkEnd w:id="1746"/>
      <w:bookmarkEnd w:id="1747"/>
      <w:bookmarkEnd w:id="1748"/>
      <w:bookmarkEnd w:id="1749"/>
      <w:bookmarkEnd w:id="1750"/>
    </w:p>
    <w:p w14:paraId="1FE47853" w14:textId="77777777" w:rsidR="00A16735" w:rsidRPr="00690A26" w:rsidRDefault="00A16735" w:rsidP="006F4E24">
      <w:pPr>
        <w:pStyle w:val="Heading4"/>
      </w:pPr>
      <w:bookmarkStart w:id="1751" w:name="_Toc24937782"/>
      <w:bookmarkStart w:id="1752" w:name="_Toc33962602"/>
      <w:bookmarkStart w:id="1753" w:name="_Toc42883371"/>
      <w:bookmarkStart w:id="1754" w:name="_Toc49733239"/>
      <w:bookmarkStart w:id="1755" w:name="_Toc56690889"/>
      <w:bookmarkStart w:id="1756" w:name="_Toc130820967"/>
      <w:r w:rsidRPr="00690A26">
        <w:t>6.3.3.1</w:t>
      </w:r>
      <w:r w:rsidRPr="00690A26">
        <w:tab/>
        <w:t>General</w:t>
      </w:r>
      <w:bookmarkEnd w:id="1751"/>
      <w:bookmarkEnd w:id="1752"/>
      <w:bookmarkEnd w:id="1753"/>
      <w:bookmarkEnd w:id="1754"/>
      <w:bookmarkEnd w:id="1755"/>
      <w:bookmarkEnd w:id="1756"/>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57" w:name="_Toc24937783"/>
      <w:bookmarkStart w:id="1758" w:name="_Toc33962603"/>
      <w:bookmarkStart w:id="1759" w:name="_Toc42883372"/>
      <w:bookmarkStart w:id="1760" w:name="_Toc49733240"/>
      <w:bookmarkStart w:id="1761" w:name="_Toc56690890"/>
      <w:bookmarkStart w:id="1762" w:name="_Toc130820968"/>
      <w:r w:rsidRPr="00690A26">
        <w:t>6.3.3.2</w:t>
      </w:r>
      <w:r w:rsidRPr="00690A26">
        <w:tab/>
        <w:t>HTTP standard headers</w:t>
      </w:r>
      <w:bookmarkEnd w:id="1757"/>
      <w:bookmarkEnd w:id="1758"/>
      <w:bookmarkEnd w:id="1759"/>
      <w:bookmarkEnd w:id="1760"/>
      <w:bookmarkEnd w:id="1761"/>
      <w:bookmarkEnd w:id="1762"/>
    </w:p>
    <w:p w14:paraId="5152F06E" w14:textId="77777777" w:rsidR="00A16735" w:rsidRPr="00690A26" w:rsidRDefault="00A16735" w:rsidP="006F4E24">
      <w:pPr>
        <w:pStyle w:val="Heading5"/>
        <w:rPr>
          <w:lang w:eastAsia="zh-CN"/>
        </w:rPr>
      </w:pPr>
      <w:bookmarkStart w:id="1763" w:name="_Toc24937784"/>
      <w:bookmarkStart w:id="1764" w:name="_Toc33962604"/>
      <w:bookmarkStart w:id="1765" w:name="_Toc42883373"/>
      <w:bookmarkStart w:id="1766" w:name="_Toc49733241"/>
      <w:bookmarkStart w:id="1767" w:name="_Toc56690891"/>
      <w:bookmarkStart w:id="1768" w:name="_Toc130820969"/>
      <w:r w:rsidRPr="00690A26">
        <w:t>6.3.3.2.1</w:t>
      </w:r>
      <w:r w:rsidRPr="00690A26">
        <w:rPr>
          <w:rFonts w:hint="eastAsia"/>
          <w:lang w:eastAsia="zh-CN"/>
        </w:rPr>
        <w:tab/>
      </w:r>
      <w:r w:rsidRPr="00690A26">
        <w:rPr>
          <w:lang w:eastAsia="zh-CN"/>
        </w:rPr>
        <w:t>General</w:t>
      </w:r>
      <w:bookmarkEnd w:id="1763"/>
      <w:bookmarkEnd w:id="1764"/>
      <w:bookmarkEnd w:id="1765"/>
      <w:bookmarkEnd w:id="1766"/>
      <w:bookmarkEnd w:id="1767"/>
      <w:bookmarkEnd w:id="1768"/>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69" w:name="_Toc24937785"/>
      <w:bookmarkStart w:id="1770" w:name="_Toc33962605"/>
      <w:bookmarkStart w:id="1771" w:name="_Toc42883374"/>
      <w:bookmarkStart w:id="1772" w:name="_Toc49733242"/>
      <w:bookmarkStart w:id="1773" w:name="_Toc56690892"/>
      <w:bookmarkStart w:id="1774" w:name="_Toc130820970"/>
      <w:r w:rsidRPr="00690A26">
        <w:t>6.3.3.2.2</w:t>
      </w:r>
      <w:r w:rsidRPr="00690A26">
        <w:tab/>
        <w:t>Content type</w:t>
      </w:r>
      <w:bookmarkEnd w:id="1769"/>
      <w:bookmarkEnd w:id="1770"/>
      <w:bookmarkEnd w:id="1771"/>
      <w:bookmarkEnd w:id="1772"/>
      <w:bookmarkEnd w:id="1773"/>
      <w:bookmarkEnd w:id="1774"/>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775" w:name="_Toc24937786"/>
      <w:bookmarkStart w:id="1776" w:name="_Toc33962606"/>
      <w:bookmarkStart w:id="1777" w:name="_Toc42883375"/>
      <w:bookmarkStart w:id="1778" w:name="_Toc49733243"/>
      <w:bookmarkStart w:id="1779" w:name="_Toc56690893"/>
      <w:bookmarkStart w:id="1780" w:name="_Toc130820971"/>
      <w:r w:rsidRPr="00690A26">
        <w:t>6.3.3.3</w:t>
      </w:r>
      <w:r w:rsidRPr="00690A26">
        <w:tab/>
        <w:t>HTTP custom headers</w:t>
      </w:r>
      <w:bookmarkEnd w:id="1775"/>
      <w:bookmarkEnd w:id="1776"/>
      <w:bookmarkEnd w:id="1777"/>
      <w:bookmarkEnd w:id="1778"/>
      <w:bookmarkEnd w:id="1779"/>
      <w:bookmarkEnd w:id="1780"/>
    </w:p>
    <w:p w14:paraId="188F638A" w14:textId="77777777" w:rsidR="00A16735" w:rsidRPr="00690A26" w:rsidRDefault="00A16735" w:rsidP="006F4E24">
      <w:pPr>
        <w:pStyle w:val="Heading5"/>
        <w:rPr>
          <w:lang w:eastAsia="zh-CN"/>
        </w:rPr>
      </w:pPr>
      <w:bookmarkStart w:id="1781" w:name="_Toc24937787"/>
      <w:bookmarkStart w:id="1782" w:name="_Toc33962607"/>
      <w:bookmarkStart w:id="1783" w:name="_Toc42883376"/>
      <w:bookmarkStart w:id="1784" w:name="_Toc49733244"/>
      <w:bookmarkStart w:id="1785" w:name="_Toc56690894"/>
      <w:bookmarkStart w:id="1786" w:name="_Toc130820972"/>
      <w:r w:rsidRPr="00690A26">
        <w:t>6.3.3.3.1</w:t>
      </w:r>
      <w:r w:rsidRPr="00690A26">
        <w:rPr>
          <w:rFonts w:hint="eastAsia"/>
          <w:lang w:eastAsia="zh-CN"/>
        </w:rPr>
        <w:tab/>
      </w:r>
      <w:r w:rsidRPr="00690A26">
        <w:rPr>
          <w:lang w:eastAsia="zh-CN"/>
        </w:rPr>
        <w:t>General</w:t>
      </w:r>
      <w:bookmarkEnd w:id="1781"/>
      <w:bookmarkEnd w:id="1782"/>
      <w:bookmarkEnd w:id="1783"/>
      <w:bookmarkEnd w:id="1784"/>
      <w:bookmarkEnd w:id="1785"/>
      <w:bookmarkEnd w:id="1786"/>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787" w:name="_Toc24937788"/>
      <w:bookmarkStart w:id="1788" w:name="_Toc33962608"/>
      <w:bookmarkStart w:id="1789" w:name="_Toc42883377"/>
      <w:bookmarkStart w:id="1790" w:name="_Toc49733245"/>
      <w:bookmarkStart w:id="1791" w:name="_Toc56690895"/>
      <w:bookmarkStart w:id="1792" w:name="_Toc130820973"/>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87"/>
      <w:bookmarkEnd w:id="1788"/>
      <w:bookmarkEnd w:id="1789"/>
      <w:bookmarkEnd w:id="1790"/>
      <w:bookmarkEnd w:id="1791"/>
      <w:bookmarkEnd w:id="1792"/>
    </w:p>
    <w:p w14:paraId="30EFB66C" w14:textId="77777777" w:rsidR="00A16735" w:rsidRPr="00690A26" w:rsidRDefault="00A16735" w:rsidP="006F4E24">
      <w:pPr>
        <w:pStyle w:val="Heading4"/>
      </w:pPr>
      <w:bookmarkStart w:id="1793" w:name="_Toc24937789"/>
      <w:bookmarkStart w:id="1794" w:name="_Toc33962609"/>
      <w:bookmarkStart w:id="1795" w:name="_Toc42883378"/>
      <w:bookmarkStart w:id="1796" w:name="_Toc49733246"/>
      <w:bookmarkStart w:id="1797" w:name="_Toc56690896"/>
      <w:bookmarkStart w:id="1798" w:name="_Toc130820974"/>
      <w:r w:rsidRPr="00690A26">
        <w:rPr>
          <w:rFonts w:hint="eastAsia"/>
        </w:rPr>
        <w:t>6.3.4.1</w:t>
      </w:r>
      <w:r w:rsidRPr="00690A26">
        <w:rPr>
          <w:rFonts w:hint="eastAsia"/>
        </w:rPr>
        <w:tab/>
        <w:t>Overview</w:t>
      </w:r>
      <w:bookmarkEnd w:id="1793"/>
      <w:bookmarkEnd w:id="1794"/>
      <w:bookmarkEnd w:id="1795"/>
      <w:bookmarkEnd w:id="1796"/>
      <w:bookmarkEnd w:id="1797"/>
      <w:bookmarkEnd w:id="1798"/>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lastRenderedPageBreak/>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99" w:name="_Toc24937790"/>
      <w:bookmarkStart w:id="1800" w:name="_Toc33962610"/>
      <w:bookmarkStart w:id="1801" w:name="_Toc42883379"/>
      <w:bookmarkStart w:id="1802" w:name="_Toc49733247"/>
      <w:bookmarkStart w:id="1803" w:name="_Toc56690897"/>
      <w:bookmarkStart w:id="1804" w:name="_Toc130820975"/>
      <w:r w:rsidRPr="00690A26">
        <w:t>6.3.4.2</w:t>
      </w:r>
      <w:r w:rsidRPr="00690A26">
        <w:tab/>
        <w:t>Operation: Get (Access Token Request)</w:t>
      </w:r>
      <w:bookmarkEnd w:id="1799"/>
      <w:bookmarkEnd w:id="1800"/>
      <w:bookmarkEnd w:id="1801"/>
      <w:bookmarkEnd w:id="1802"/>
      <w:bookmarkEnd w:id="1803"/>
      <w:bookmarkEnd w:id="1804"/>
    </w:p>
    <w:p w14:paraId="3F4E5B69" w14:textId="77777777" w:rsidR="00A16735" w:rsidRPr="00690A26" w:rsidRDefault="00A16735" w:rsidP="006F4E24">
      <w:pPr>
        <w:pStyle w:val="Heading5"/>
      </w:pPr>
      <w:bookmarkStart w:id="1805" w:name="_Toc24937791"/>
      <w:bookmarkStart w:id="1806" w:name="_Toc33962611"/>
      <w:bookmarkStart w:id="1807" w:name="_Toc42883380"/>
      <w:bookmarkStart w:id="1808" w:name="_Toc49733248"/>
      <w:bookmarkStart w:id="1809" w:name="_Toc56690898"/>
      <w:bookmarkStart w:id="1810" w:name="_Toc130820976"/>
      <w:r w:rsidRPr="00690A26">
        <w:t>6.3.4.2.1</w:t>
      </w:r>
      <w:r w:rsidRPr="00690A26">
        <w:tab/>
        <w:t>Description</w:t>
      </w:r>
      <w:bookmarkEnd w:id="1805"/>
      <w:bookmarkEnd w:id="1806"/>
      <w:bookmarkEnd w:id="1807"/>
      <w:bookmarkEnd w:id="1808"/>
      <w:bookmarkEnd w:id="1809"/>
      <w:bookmarkEnd w:id="1810"/>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11" w:name="_Toc24937792"/>
      <w:bookmarkStart w:id="1812" w:name="_Toc33962612"/>
      <w:bookmarkStart w:id="1813" w:name="_Toc42883381"/>
      <w:bookmarkStart w:id="1814" w:name="_Toc49733249"/>
      <w:bookmarkStart w:id="1815" w:name="_Toc56690899"/>
      <w:bookmarkStart w:id="1816" w:name="_Toc130820977"/>
      <w:r w:rsidRPr="00690A26">
        <w:t>6.3.4.2.2</w:t>
      </w:r>
      <w:r w:rsidRPr="00690A26">
        <w:tab/>
        <w:t>Operation Definition</w:t>
      </w:r>
      <w:bookmarkEnd w:id="1811"/>
      <w:bookmarkEnd w:id="1812"/>
      <w:bookmarkEnd w:id="1813"/>
      <w:bookmarkEnd w:id="1814"/>
      <w:bookmarkEnd w:id="1815"/>
      <w:bookmarkEnd w:id="1816"/>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17" w:name="_Toc24937793"/>
      <w:bookmarkStart w:id="1818"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19" w:name="_Toc42883382"/>
      <w:bookmarkStart w:id="1820" w:name="_Toc49733250"/>
      <w:bookmarkStart w:id="1821" w:name="_Toc56690900"/>
      <w:bookmarkStart w:id="1822" w:name="_Toc130820978"/>
      <w:r w:rsidRPr="00690A26">
        <w:rPr>
          <w:rFonts w:hint="eastAsia"/>
        </w:rPr>
        <w:lastRenderedPageBreak/>
        <w:t>6.3.5</w:t>
      </w:r>
      <w:r w:rsidRPr="00690A26">
        <w:rPr>
          <w:rFonts w:hint="eastAsia"/>
        </w:rPr>
        <w:tab/>
      </w:r>
      <w:r w:rsidRPr="00690A26">
        <w:t>Data Model</w:t>
      </w:r>
      <w:bookmarkEnd w:id="1817"/>
      <w:bookmarkEnd w:id="1818"/>
      <w:bookmarkEnd w:id="1819"/>
      <w:bookmarkEnd w:id="1820"/>
      <w:bookmarkEnd w:id="1821"/>
      <w:bookmarkEnd w:id="1822"/>
    </w:p>
    <w:p w14:paraId="02D15FE4" w14:textId="77777777" w:rsidR="00A16735" w:rsidRPr="00690A26" w:rsidRDefault="00A16735" w:rsidP="006F4E24">
      <w:pPr>
        <w:pStyle w:val="Heading4"/>
      </w:pPr>
      <w:bookmarkStart w:id="1823" w:name="_Toc24937794"/>
      <w:bookmarkStart w:id="1824" w:name="_Toc33962614"/>
      <w:bookmarkStart w:id="1825" w:name="_Toc42883383"/>
      <w:bookmarkStart w:id="1826" w:name="_Toc49733251"/>
      <w:bookmarkStart w:id="1827" w:name="_Toc56690901"/>
      <w:bookmarkStart w:id="1828" w:name="_Toc130820979"/>
      <w:r w:rsidRPr="00690A26">
        <w:t>6.3.5.1</w:t>
      </w:r>
      <w:r w:rsidRPr="00690A26">
        <w:tab/>
        <w:t>General</w:t>
      </w:r>
      <w:bookmarkEnd w:id="1823"/>
      <w:bookmarkEnd w:id="1824"/>
      <w:bookmarkEnd w:id="1825"/>
      <w:bookmarkEnd w:id="1826"/>
      <w:bookmarkEnd w:id="1827"/>
      <w:bookmarkEnd w:id="1828"/>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29" w:name="_Toc24937795"/>
      <w:bookmarkStart w:id="1830" w:name="_Toc33962615"/>
      <w:bookmarkStart w:id="1831" w:name="_Toc42883384"/>
      <w:bookmarkStart w:id="1832" w:name="_Toc49733252"/>
      <w:bookmarkStart w:id="1833" w:name="_Toc56690902"/>
      <w:bookmarkStart w:id="1834" w:name="_Toc130820980"/>
      <w:r w:rsidRPr="00690A26">
        <w:rPr>
          <w:lang w:val="en-US"/>
        </w:rPr>
        <w:t>6.3.5.2</w:t>
      </w:r>
      <w:r w:rsidRPr="00690A26">
        <w:rPr>
          <w:lang w:val="en-US"/>
        </w:rPr>
        <w:tab/>
        <w:t>Structured data types</w:t>
      </w:r>
      <w:bookmarkEnd w:id="1829"/>
      <w:bookmarkEnd w:id="1830"/>
      <w:bookmarkEnd w:id="1831"/>
      <w:bookmarkEnd w:id="1832"/>
      <w:bookmarkEnd w:id="1833"/>
      <w:bookmarkEnd w:id="1834"/>
    </w:p>
    <w:p w14:paraId="27A804DD" w14:textId="77777777" w:rsidR="00A16735" w:rsidRPr="00690A26" w:rsidRDefault="00A16735" w:rsidP="006F4E24">
      <w:pPr>
        <w:pStyle w:val="Heading5"/>
      </w:pPr>
      <w:bookmarkStart w:id="1835" w:name="_Toc24937796"/>
      <w:bookmarkStart w:id="1836" w:name="_Toc33962616"/>
      <w:bookmarkStart w:id="1837" w:name="_Toc42883385"/>
      <w:bookmarkStart w:id="1838" w:name="_Toc49733253"/>
      <w:bookmarkStart w:id="1839" w:name="_Toc56690903"/>
      <w:bookmarkStart w:id="1840" w:name="_Toc130820981"/>
      <w:r w:rsidRPr="00690A26">
        <w:t>6.3.5.2.1</w:t>
      </w:r>
      <w:r w:rsidRPr="00690A26">
        <w:tab/>
        <w:t>Introduction</w:t>
      </w:r>
      <w:bookmarkEnd w:id="1835"/>
      <w:bookmarkEnd w:id="1836"/>
      <w:bookmarkEnd w:id="1837"/>
      <w:bookmarkEnd w:id="1838"/>
      <w:bookmarkEnd w:id="1839"/>
      <w:bookmarkEnd w:id="1840"/>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41" w:name="_Toc24937797"/>
      <w:bookmarkStart w:id="1842" w:name="_Toc33962617"/>
      <w:bookmarkStart w:id="1843" w:name="_Toc42883386"/>
      <w:bookmarkStart w:id="1844" w:name="_Toc49733254"/>
      <w:bookmarkStart w:id="1845" w:name="_Toc56690904"/>
      <w:bookmarkStart w:id="1846" w:name="_Toc130820982"/>
      <w:r w:rsidRPr="00690A26">
        <w:lastRenderedPageBreak/>
        <w:t>6.3.5.2.2</w:t>
      </w:r>
      <w:r w:rsidRPr="00690A26">
        <w:tab/>
        <w:t>Type: AccessTokenReq</w:t>
      </w:r>
      <w:bookmarkEnd w:id="1841"/>
      <w:bookmarkEnd w:id="1842"/>
      <w:bookmarkEnd w:id="1843"/>
      <w:bookmarkEnd w:id="1844"/>
      <w:bookmarkEnd w:id="1845"/>
      <w:bookmarkEnd w:id="1846"/>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a different PLMN, the requester NF shall provide S-NSSAI values of the target PLMN, that 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w:t>
            </w:r>
            <w:r>
              <w:lastRenderedPageBreak/>
              <w:t>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47" w:name="_Toc24937798"/>
      <w:bookmarkStart w:id="1848" w:name="_Toc33962618"/>
      <w:bookmarkStart w:id="1849" w:name="_Toc42883387"/>
      <w:bookmarkStart w:id="1850" w:name="_Toc49733255"/>
      <w:bookmarkStart w:id="1851" w:name="_Toc56690905"/>
      <w:bookmarkStart w:id="1852" w:name="_Toc130820983"/>
      <w:r w:rsidRPr="00690A26">
        <w:lastRenderedPageBreak/>
        <w:t>6.3.5.2.3</w:t>
      </w:r>
      <w:r w:rsidRPr="00690A26">
        <w:tab/>
        <w:t>Type: AccessTokenRsp</w:t>
      </w:r>
      <w:bookmarkEnd w:id="1847"/>
      <w:bookmarkEnd w:id="1848"/>
      <w:bookmarkEnd w:id="1849"/>
      <w:bookmarkEnd w:id="1850"/>
      <w:bookmarkEnd w:id="1851"/>
      <w:bookmarkEnd w:id="1852"/>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53" w:name="_Toc24937799"/>
      <w:bookmarkStart w:id="1854" w:name="_Toc33962619"/>
      <w:bookmarkStart w:id="1855" w:name="_Toc42883388"/>
      <w:bookmarkStart w:id="1856" w:name="_Toc49733256"/>
      <w:bookmarkStart w:id="1857" w:name="_Toc56690906"/>
      <w:bookmarkStart w:id="1858" w:name="_Toc130820984"/>
      <w:r w:rsidRPr="00690A26">
        <w:lastRenderedPageBreak/>
        <w:t>6.3.5.2.4</w:t>
      </w:r>
      <w:r w:rsidRPr="00690A26">
        <w:tab/>
        <w:t>Type: AccessTokenClaims</w:t>
      </w:r>
      <w:bookmarkEnd w:id="1853"/>
      <w:bookmarkEnd w:id="1854"/>
      <w:bookmarkEnd w:id="1855"/>
      <w:bookmarkEnd w:id="1856"/>
      <w:bookmarkEnd w:id="1857"/>
      <w:bookmarkEnd w:id="1858"/>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59" w:name="_Toc56685115"/>
      <w:bookmarkStart w:id="1860" w:name="_Toc66099153"/>
      <w:bookmarkStart w:id="1861" w:name="_Toc24937800"/>
      <w:bookmarkStart w:id="1862" w:name="_Toc33962620"/>
      <w:bookmarkStart w:id="1863" w:name="_Toc42883389"/>
      <w:bookmarkStart w:id="1864" w:name="_Toc49733257"/>
      <w:bookmarkStart w:id="1865" w:name="_Toc56690907"/>
      <w:bookmarkStart w:id="1866" w:name="_Toc130820985"/>
      <w:r>
        <w:t>6.3.5.2.5</w:t>
      </w:r>
      <w:r w:rsidRPr="00690A26">
        <w:tab/>
        <w:t xml:space="preserve">Type: </w:t>
      </w:r>
      <w:bookmarkEnd w:id="1859"/>
      <w:bookmarkEnd w:id="1860"/>
      <w:r w:rsidRPr="00690A26">
        <w:rPr>
          <w:rFonts w:hint="eastAsia"/>
        </w:rPr>
        <w:t>AccessTokenErr</w:t>
      </w:r>
      <w:bookmarkEnd w:id="1866"/>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67" w:name="_Toc130820986"/>
      <w:r w:rsidRPr="00690A26">
        <w:rPr>
          <w:lang w:val="en-US"/>
        </w:rPr>
        <w:lastRenderedPageBreak/>
        <w:t>6.3.5.3</w:t>
      </w:r>
      <w:r w:rsidRPr="00690A26">
        <w:rPr>
          <w:lang w:val="en-US"/>
        </w:rPr>
        <w:tab/>
        <w:t>Simple data types and enumerations</w:t>
      </w:r>
      <w:bookmarkEnd w:id="1861"/>
      <w:bookmarkEnd w:id="1862"/>
      <w:bookmarkEnd w:id="1863"/>
      <w:bookmarkEnd w:id="1864"/>
      <w:bookmarkEnd w:id="1865"/>
      <w:bookmarkEnd w:id="1867"/>
    </w:p>
    <w:p w14:paraId="614FC5C5" w14:textId="77777777" w:rsidR="00A16735" w:rsidRPr="00690A26" w:rsidRDefault="00A16735" w:rsidP="006F4E24">
      <w:pPr>
        <w:pStyle w:val="Heading5"/>
      </w:pPr>
      <w:bookmarkStart w:id="1868" w:name="_Toc24937801"/>
      <w:bookmarkStart w:id="1869" w:name="_Toc33962621"/>
      <w:bookmarkStart w:id="1870" w:name="_Toc42883390"/>
      <w:bookmarkStart w:id="1871" w:name="_Toc49733258"/>
      <w:bookmarkStart w:id="1872" w:name="_Toc56690908"/>
      <w:bookmarkStart w:id="1873" w:name="_Toc130820987"/>
      <w:r w:rsidRPr="00690A26">
        <w:t>6.3.5.3.1</w:t>
      </w:r>
      <w:r w:rsidRPr="00690A26">
        <w:tab/>
        <w:t>Introduction</w:t>
      </w:r>
      <w:bookmarkEnd w:id="1868"/>
      <w:bookmarkEnd w:id="1869"/>
      <w:bookmarkEnd w:id="1870"/>
      <w:bookmarkEnd w:id="1871"/>
      <w:bookmarkEnd w:id="1872"/>
      <w:bookmarkEnd w:id="1873"/>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74" w:name="_Toc24937802"/>
      <w:bookmarkStart w:id="1875" w:name="_Toc33962622"/>
      <w:bookmarkStart w:id="1876" w:name="_Toc42883391"/>
      <w:bookmarkStart w:id="1877" w:name="_Toc49733259"/>
      <w:bookmarkStart w:id="1878" w:name="_Toc56690909"/>
      <w:bookmarkStart w:id="1879" w:name="_Toc130820988"/>
      <w:r w:rsidRPr="00690A26">
        <w:t>6.3.5.3.2</w:t>
      </w:r>
      <w:r w:rsidRPr="00690A26">
        <w:tab/>
        <w:t>Simple data types</w:t>
      </w:r>
      <w:bookmarkEnd w:id="1874"/>
      <w:bookmarkEnd w:id="1875"/>
      <w:bookmarkEnd w:id="1876"/>
      <w:bookmarkEnd w:id="1877"/>
      <w:bookmarkEnd w:id="1878"/>
      <w:bookmarkEnd w:id="1879"/>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80" w:name="_Toc24937803"/>
      <w:bookmarkStart w:id="1881" w:name="_Toc33962623"/>
      <w:bookmarkStart w:id="1882" w:name="_Toc42883392"/>
      <w:bookmarkStart w:id="1883" w:name="_Toc49733260"/>
      <w:bookmarkStart w:id="1884" w:name="_Toc56690910"/>
      <w:bookmarkStart w:id="1885" w:name="_Toc130820989"/>
      <w:r w:rsidRPr="00690A26">
        <w:t>6.3.5.3.3</w:t>
      </w:r>
      <w:r w:rsidRPr="00690A26">
        <w:tab/>
      </w:r>
      <w:bookmarkEnd w:id="1880"/>
      <w:bookmarkEnd w:id="1881"/>
      <w:bookmarkEnd w:id="1882"/>
      <w:bookmarkEnd w:id="1883"/>
      <w:bookmarkEnd w:id="1884"/>
      <w:r w:rsidR="00B76E2B">
        <w:t>Void</w:t>
      </w:r>
      <w:bookmarkEnd w:id="1885"/>
    </w:p>
    <w:p w14:paraId="37483B6F" w14:textId="77777777" w:rsidR="00A16735" w:rsidRPr="00690A26" w:rsidRDefault="00A16735" w:rsidP="006F4E24">
      <w:pPr>
        <w:pStyle w:val="Heading4"/>
        <w:rPr>
          <w:lang w:val="en-US"/>
        </w:rPr>
      </w:pPr>
      <w:bookmarkStart w:id="1886" w:name="_Toc24937804"/>
      <w:bookmarkStart w:id="1887" w:name="_Toc33962624"/>
      <w:bookmarkStart w:id="1888" w:name="_Toc42883393"/>
      <w:bookmarkStart w:id="1889" w:name="_Toc49733261"/>
      <w:bookmarkStart w:id="1890" w:name="_Toc56690911"/>
      <w:bookmarkStart w:id="1891" w:name="_Toc130820990"/>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86"/>
      <w:bookmarkEnd w:id="1887"/>
      <w:bookmarkEnd w:id="1888"/>
      <w:bookmarkEnd w:id="1889"/>
      <w:bookmarkEnd w:id="1890"/>
      <w:bookmarkEnd w:id="1891"/>
    </w:p>
    <w:p w14:paraId="691CED7C" w14:textId="77777777" w:rsidR="00A16735" w:rsidRPr="00690A26" w:rsidRDefault="00A16735" w:rsidP="006F4E24">
      <w:pPr>
        <w:pStyle w:val="Heading5"/>
      </w:pPr>
      <w:bookmarkStart w:id="1892" w:name="_Toc24937805"/>
      <w:bookmarkStart w:id="1893" w:name="_Toc33962625"/>
      <w:bookmarkStart w:id="1894" w:name="_Toc42883394"/>
      <w:bookmarkStart w:id="1895" w:name="_Toc49733262"/>
      <w:bookmarkStart w:id="1896" w:name="_Toc56690912"/>
      <w:bookmarkStart w:id="1897" w:name="_Toc130820991"/>
      <w:r w:rsidRPr="00690A26">
        <w:t>6.3.5.4.1</w:t>
      </w:r>
      <w:r w:rsidRPr="00690A26">
        <w:tab/>
        <w:t>Type: Audience</w:t>
      </w:r>
      <w:bookmarkEnd w:id="1892"/>
      <w:bookmarkEnd w:id="1893"/>
      <w:bookmarkEnd w:id="1894"/>
      <w:bookmarkEnd w:id="1895"/>
      <w:bookmarkEnd w:id="1896"/>
      <w:bookmarkEnd w:id="1897"/>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98" w:name="_Toc24937806"/>
      <w:bookmarkStart w:id="1899" w:name="_Toc33962626"/>
      <w:bookmarkStart w:id="1900" w:name="_Toc42883395"/>
      <w:bookmarkStart w:id="1901" w:name="_Toc49733263"/>
      <w:bookmarkStart w:id="1902" w:name="_Toc56690913"/>
      <w:bookmarkStart w:id="1903" w:name="_Toc130820992"/>
      <w:r w:rsidRPr="00690A26">
        <w:t>6.</w:t>
      </w:r>
      <w:r>
        <w:t>3</w:t>
      </w:r>
      <w:r w:rsidRPr="00690A26">
        <w:t>.</w:t>
      </w:r>
      <w:r>
        <w:t>6</w:t>
      </w:r>
      <w:r w:rsidRPr="00690A26">
        <w:tab/>
        <w:t>Error Handling</w:t>
      </w:r>
      <w:bookmarkEnd w:id="1903"/>
    </w:p>
    <w:p w14:paraId="08F9D0B3" w14:textId="45AEF8B7" w:rsidR="005C374A" w:rsidRPr="00690A26" w:rsidRDefault="005C374A" w:rsidP="005C374A">
      <w:pPr>
        <w:pStyle w:val="Heading4"/>
      </w:pPr>
      <w:bookmarkStart w:id="1904" w:name="_Toc90630224"/>
      <w:bookmarkStart w:id="1905" w:name="_Toc130820993"/>
      <w:r w:rsidRPr="00690A26">
        <w:t>6.</w:t>
      </w:r>
      <w:r>
        <w:t>3</w:t>
      </w:r>
      <w:r w:rsidRPr="00690A26">
        <w:t>.</w:t>
      </w:r>
      <w:r>
        <w:t>6</w:t>
      </w:r>
      <w:r w:rsidRPr="00690A26">
        <w:t>.1</w:t>
      </w:r>
      <w:r w:rsidRPr="00690A26">
        <w:tab/>
        <w:t>General</w:t>
      </w:r>
      <w:bookmarkEnd w:id="1904"/>
      <w:bookmarkEnd w:id="1905"/>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06" w:name="_Toc90630225"/>
      <w:bookmarkStart w:id="1907" w:name="_Toc130820994"/>
      <w:r w:rsidRPr="00690A26">
        <w:t>6.</w:t>
      </w:r>
      <w:r>
        <w:t>3</w:t>
      </w:r>
      <w:r w:rsidRPr="00690A26">
        <w:t>.</w:t>
      </w:r>
      <w:r>
        <w:t>6</w:t>
      </w:r>
      <w:r w:rsidRPr="00690A26">
        <w:t>.2</w:t>
      </w:r>
      <w:r w:rsidRPr="00690A26">
        <w:tab/>
        <w:t>Protocol Errors</w:t>
      </w:r>
      <w:bookmarkEnd w:id="1906"/>
      <w:bookmarkEnd w:id="1907"/>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08" w:name="_Toc90630226"/>
      <w:bookmarkStart w:id="1909" w:name="_Toc130820995"/>
      <w:r w:rsidRPr="00690A26">
        <w:t>6.</w:t>
      </w:r>
      <w:r>
        <w:t>3</w:t>
      </w:r>
      <w:r w:rsidRPr="00690A26">
        <w:t>.</w:t>
      </w:r>
      <w:r>
        <w:t>6</w:t>
      </w:r>
      <w:r w:rsidRPr="00690A26">
        <w:t>.3</w:t>
      </w:r>
      <w:r w:rsidRPr="00690A26">
        <w:tab/>
        <w:t>Application Errors</w:t>
      </w:r>
      <w:bookmarkEnd w:id="1908"/>
      <w:bookmarkEnd w:id="1909"/>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10" w:name="_Toc130820996"/>
      <w:r w:rsidRPr="00690A26">
        <w:rPr>
          <w:rFonts w:hint="eastAsia"/>
        </w:rPr>
        <w:lastRenderedPageBreak/>
        <w:t>6</w:t>
      </w:r>
      <w:bookmarkStart w:id="1911" w:name="_Toc11336347"/>
      <w:r w:rsidRPr="00690A26">
        <w:rPr>
          <w:rFonts w:hint="eastAsia"/>
        </w:rPr>
        <w:t>.</w:t>
      </w:r>
      <w:r w:rsidRPr="00690A26">
        <w:t>4</w:t>
      </w:r>
      <w:r w:rsidRPr="00690A26">
        <w:rPr>
          <w:rFonts w:hint="eastAsia"/>
        </w:rPr>
        <w:tab/>
      </w:r>
      <w:r w:rsidRPr="00690A26">
        <w:t>Nnrf_Bootstrapping Service API</w:t>
      </w:r>
      <w:bookmarkEnd w:id="1898"/>
      <w:bookmarkEnd w:id="1899"/>
      <w:bookmarkEnd w:id="1900"/>
      <w:bookmarkEnd w:id="1901"/>
      <w:bookmarkEnd w:id="1902"/>
      <w:bookmarkEnd w:id="1910"/>
      <w:bookmarkEnd w:id="1911"/>
    </w:p>
    <w:p w14:paraId="41DA0504" w14:textId="77777777" w:rsidR="00A16735" w:rsidRPr="00690A26" w:rsidRDefault="00A16735" w:rsidP="006F4E24">
      <w:pPr>
        <w:pStyle w:val="Heading3"/>
      </w:pPr>
      <w:bookmarkStart w:id="1912" w:name="_Toc11336349"/>
      <w:bookmarkStart w:id="1913" w:name="_Toc24937807"/>
      <w:bookmarkStart w:id="1914" w:name="_Toc33962627"/>
      <w:bookmarkStart w:id="1915" w:name="_Toc42883396"/>
      <w:bookmarkStart w:id="1916" w:name="_Toc49733264"/>
      <w:bookmarkStart w:id="1917" w:name="_Toc56690914"/>
      <w:bookmarkStart w:id="1918" w:name="_Toc130820997"/>
      <w:r w:rsidRPr="00690A26">
        <w:rPr>
          <w:rFonts w:hint="eastAsia"/>
        </w:rPr>
        <w:t>6.</w:t>
      </w:r>
      <w:r w:rsidRPr="00690A26">
        <w:t>4</w:t>
      </w:r>
      <w:r w:rsidRPr="00690A26">
        <w:rPr>
          <w:rFonts w:hint="eastAsia"/>
        </w:rPr>
        <w:t>.</w:t>
      </w:r>
      <w:r w:rsidRPr="00690A26">
        <w:t>1</w:t>
      </w:r>
      <w:r w:rsidRPr="00690A26">
        <w:rPr>
          <w:rFonts w:hint="eastAsia"/>
        </w:rPr>
        <w:tab/>
        <w:t>API URI</w:t>
      </w:r>
      <w:bookmarkEnd w:id="1912"/>
      <w:bookmarkEnd w:id="1913"/>
      <w:bookmarkEnd w:id="1914"/>
      <w:bookmarkEnd w:id="1915"/>
      <w:bookmarkEnd w:id="1916"/>
      <w:bookmarkEnd w:id="1917"/>
      <w:bookmarkEnd w:id="1918"/>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19" w:name="_Toc11336350"/>
      <w:bookmarkStart w:id="1920" w:name="_Toc24937808"/>
      <w:bookmarkStart w:id="1921" w:name="_Toc33962628"/>
      <w:bookmarkStart w:id="1922" w:name="_Toc42883397"/>
      <w:bookmarkStart w:id="1923" w:name="_Toc49733265"/>
      <w:bookmarkStart w:id="1924" w:name="_Toc56690915"/>
      <w:bookmarkStart w:id="1925" w:name="_Toc130820998"/>
      <w:r w:rsidRPr="00690A26">
        <w:t>6.4.2</w:t>
      </w:r>
      <w:r w:rsidRPr="00690A26">
        <w:tab/>
        <w:t>Usage of HTTP</w:t>
      </w:r>
      <w:bookmarkEnd w:id="1919"/>
      <w:bookmarkEnd w:id="1920"/>
      <w:bookmarkEnd w:id="1921"/>
      <w:bookmarkEnd w:id="1922"/>
      <w:bookmarkEnd w:id="1923"/>
      <w:bookmarkEnd w:id="1924"/>
      <w:bookmarkEnd w:id="1925"/>
    </w:p>
    <w:p w14:paraId="5BDBE7EC" w14:textId="77777777" w:rsidR="00A16735" w:rsidRPr="00690A26" w:rsidRDefault="00A16735" w:rsidP="006F4E24">
      <w:pPr>
        <w:pStyle w:val="Heading4"/>
      </w:pPr>
      <w:bookmarkStart w:id="1926" w:name="_Toc11336351"/>
      <w:bookmarkStart w:id="1927" w:name="_Toc24937809"/>
      <w:bookmarkStart w:id="1928" w:name="_Toc33962629"/>
      <w:bookmarkStart w:id="1929" w:name="_Toc42883398"/>
      <w:bookmarkStart w:id="1930" w:name="_Toc49733266"/>
      <w:bookmarkStart w:id="1931" w:name="_Toc56690916"/>
      <w:bookmarkStart w:id="1932" w:name="_Toc130820999"/>
      <w:r w:rsidRPr="00690A26">
        <w:t>6.4.2.1</w:t>
      </w:r>
      <w:r w:rsidRPr="00690A26">
        <w:tab/>
        <w:t>General</w:t>
      </w:r>
      <w:bookmarkEnd w:id="1926"/>
      <w:bookmarkEnd w:id="1927"/>
      <w:bookmarkEnd w:id="1928"/>
      <w:bookmarkEnd w:id="1929"/>
      <w:bookmarkEnd w:id="1930"/>
      <w:bookmarkEnd w:id="1931"/>
      <w:bookmarkEnd w:id="1932"/>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33" w:name="_Toc11336352"/>
      <w:bookmarkStart w:id="1934" w:name="_Toc24937810"/>
      <w:bookmarkStart w:id="1935" w:name="_Toc33962630"/>
      <w:bookmarkStart w:id="1936" w:name="_Toc42883399"/>
      <w:bookmarkStart w:id="1937" w:name="_Toc49733267"/>
      <w:bookmarkStart w:id="1938" w:name="_Toc56690917"/>
      <w:bookmarkStart w:id="1939" w:name="_Toc130821000"/>
      <w:r w:rsidRPr="00690A26">
        <w:t>6.4.2.2</w:t>
      </w:r>
      <w:r w:rsidRPr="00690A26">
        <w:tab/>
        <w:t>HTTP standard headers</w:t>
      </w:r>
      <w:bookmarkEnd w:id="1933"/>
      <w:bookmarkEnd w:id="1934"/>
      <w:bookmarkEnd w:id="1935"/>
      <w:bookmarkEnd w:id="1936"/>
      <w:bookmarkEnd w:id="1937"/>
      <w:bookmarkEnd w:id="1938"/>
      <w:bookmarkEnd w:id="1939"/>
    </w:p>
    <w:p w14:paraId="30E74D3C" w14:textId="77777777" w:rsidR="00A16735" w:rsidRPr="00690A26" w:rsidRDefault="00A16735" w:rsidP="006F4E24">
      <w:pPr>
        <w:pStyle w:val="Heading5"/>
        <w:rPr>
          <w:lang w:eastAsia="zh-CN"/>
        </w:rPr>
      </w:pPr>
      <w:bookmarkStart w:id="1940" w:name="_Toc11336353"/>
      <w:bookmarkStart w:id="1941" w:name="_Toc24937811"/>
      <w:bookmarkStart w:id="1942" w:name="_Toc33962631"/>
      <w:bookmarkStart w:id="1943" w:name="_Toc42883400"/>
      <w:bookmarkStart w:id="1944" w:name="_Toc49733268"/>
      <w:bookmarkStart w:id="1945" w:name="_Toc56690918"/>
      <w:bookmarkStart w:id="1946" w:name="_Toc130821001"/>
      <w:r w:rsidRPr="00690A26">
        <w:t>6.4.2.2.1</w:t>
      </w:r>
      <w:r w:rsidRPr="00690A26">
        <w:rPr>
          <w:rFonts w:hint="eastAsia"/>
          <w:lang w:eastAsia="zh-CN"/>
        </w:rPr>
        <w:tab/>
      </w:r>
      <w:r w:rsidRPr="00690A26">
        <w:rPr>
          <w:lang w:eastAsia="zh-CN"/>
        </w:rPr>
        <w:t>General</w:t>
      </w:r>
      <w:bookmarkEnd w:id="1940"/>
      <w:bookmarkEnd w:id="1941"/>
      <w:bookmarkEnd w:id="1942"/>
      <w:bookmarkEnd w:id="1943"/>
      <w:bookmarkEnd w:id="1944"/>
      <w:bookmarkEnd w:id="1945"/>
      <w:bookmarkEnd w:id="1946"/>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1947" w:name="_Toc11336354"/>
      <w:bookmarkStart w:id="1948" w:name="_Toc24937812"/>
      <w:bookmarkStart w:id="1949" w:name="_Toc33962632"/>
      <w:bookmarkStart w:id="1950" w:name="_Toc42883401"/>
      <w:bookmarkStart w:id="1951" w:name="_Toc49733269"/>
      <w:bookmarkStart w:id="1952" w:name="_Toc56690919"/>
      <w:bookmarkStart w:id="1953" w:name="_Toc130821002"/>
      <w:r w:rsidRPr="00690A26">
        <w:t>6.4.2.2.2</w:t>
      </w:r>
      <w:r w:rsidRPr="00690A26">
        <w:tab/>
        <w:t>Content type</w:t>
      </w:r>
      <w:bookmarkEnd w:id="1947"/>
      <w:bookmarkEnd w:id="1948"/>
      <w:bookmarkEnd w:id="1949"/>
      <w:bookmarkEnd w:id="1950"/>
      <w:bookmarkEnd w:id="1951"/>
      <w:bookmarkEnd w:id="1952"/>
      <w:bookmarkEnd w:id="1953"/>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54" w:name="_Toc98495345"/>
      <w:bookmarkStart w:id="1955" w:name="_Toc11336355"/>
      <w:bookmarkStart w:id="1956" w:name="_Toc24937813"/>
      <w:bookmarkStart w:id="1957" w:name="_Toc33962633"/>
      <w:bookmarkStart w:id="1958" w:name="_Toc42883402"/>
      <w:bookmarkStart w:id="1959" w:name="_Toc49733270"/>
      <w:bookmarkStart w:id="1960" w:name="_Toc56690920"/>
      <w:bookmarkStart w:id="1961" w:name="_Toc130821003"/>
      <w:r w:rsidRPr="00690A26">
        <w:rPr>
          <w:lang w:val="en-US"/>
        </w:rPr>
        <w:t>6.</w:t>
      </w:r>
      <w:r>
        <w:rPr>
          <w:lang w:val="en-US"/>
        </w:rPr>
        <w:t>4</w:t>
      </w:r>
      <w:r w:rsidRPr="00690A26">
        <w:rPr>
          <w:lang w:val="en-US"/>
        </w:rPr>
        <w:t>.2.2.</w:t>
      </w:r>
      <w:r>
        <w:rPr>
          <w:lang w:val="en-US"/>
        </w:rPr>
        <w:t>3</w:t>
      </w:r>
      <w:r w:rsidRPr="00690A26">
        <w:rPr>
          <w:lang w:val="en-US"/>
        </w:rPr>
        <w:tab/>
        <w:t>Cache-Control</w:t>
      </w:r>
      <w:bookmarkEnd w:id="1954"/>
      <w:bookmarkEnd w:id="1961"/>
    </w:p>
    <w:p w14:paraId="11E53431" w14:textId="77777777" w:rsidR="00E92D1E" w:rsidRPr="00690A26" w:rsidRDefault="00E92D1E" w:rsidP="00E92D1E">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62" w:name="_Toc98495346"/>
      <w:bookmarkStart w:id="1963" w:name="_Toc130821004"/>
      <w:r w:rsidRPr="00690A26">
        <w:rPr>
          <w:lang w:val="en-US"/>
        </w:rPr>
        <w:t>6.</w:t>
      </w:r>
      <w:r>
        <w:rPr>
          <w:lang w:val="en-US"/>
        </w:rPr>
        <w:t>4</w:t>
      </w:r>
      <w:r w:rsidRPr="00690A26">
        <w:rPr>
          <w:lang w:val="en-US"/>
        </w:rPr>
        <w:t>.2.2.</w:t>
      </w:r>
      <w:r>
        <w:rPr>
          <w:lang w:val="en-US"/>
        </w:rPr>
        <w:t>4</w:t>
      </w:r>
      <w:r w:rsidRPr="00690A26">
        <w:rPr>
          <w:lang w:val="en-US"/>
        </w:rPr>
        <w:tab/>
        <w:t>ETag</w:t>
      </w:r>
      <w:bookmarkEnd w:id="1962"/>
      <w:bookmarkEnd w:id="1963"/>
    </w:p>
    <w:p w14:paraId="7DD96BC0" w14:textId="77777777" w:rsidR="00E92D1E" w:rsidRPr="00690A26" w:rsidRDefault="00E92D1E" w:rsidP="00E92D1E">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64" w:name="_Toc98495347"/>
      <w:bookmarkStart w:id="1965" w:name="_Toc130821005"/>
      <w:r w:rsidRPr="00690A26">
        <w:rPr>
          <w:lang w:val="en-US"/>
        </w:rPr>
        <w:t>6.</w:t>
      </w:r>
      <w:r>
        <w:rPr>
          <w:lang w:val="en-US"/>
        </w:rPr>
        <w:t>4</w:t>
      </w:r>
      <w:r w:rsidRPr="00690A26">
        <w:rPr>
          <w:lang w:val="en-US"/>
        </w:rPr>
        <w:t>.2.2.</w:t>
      </w:r>
      <w:r>
        <w:rPr>
          <w:lang w:val="en-US"/>
        </w:rPr>
        <w:t>5</w:t>
      </w:r>
      <w:r w:rsidRPr="00690A26">
        <w:rPr>
          <w:lang w:val="en-US"/>
        </w:rPr>
        <w:tab/>
        <w:t>If-None-Match</w:t>
      </w:r>
      <w:bookmarkEnd w:id="1964"/>
      <w:bookmarkEnd w:id="1965"/>
    </w:p>
    <w:p w14:paraId="561EED13" w14:textId="77777777"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7232 [19], clause 3.2, containing one or several entity tags received in previous responses for the same resource.</w:t>
      </w:r>
    </w:p>
    <w:p w14:paraId="71A51B4E" w14:textId="77777777" w:rsidR="00A16735" w:rsidRPr="00690A26" w:rsidRDefault="00A16735" w:rsidP="006F4E24">
      <w:pPr>
        <w:pStyle w:val="Heading4"/>
      </w:pPr>
      <w:bookmarkStart w:id="1966" w:name="_Toc130821006"/>
      <w:r w:rsidRPr="00690A26">
        <w:lastRenderedPageBreak/>
        <w:t>6.4.2.3</w:t>
      </w:r>
      <w:r w:rsidRPr="00690A26">
        <w:tab/>
        <w:t>HTTP custom headers</w:t>
      </w:r>
      <w:bookmarkEnd w:id="1955"/>
      <w:bookmarkEnd w:id="1956"/>
      <w:bookmarkEnd w:id="1957"/>
      <w:bookmarkEnd w:id="1958"/>
      <w:bookmarkEnd w:id="1959"/>
      <w:bookmarkEnd w:id="1960"/>
      <w:bookmarkEnd w:id="1966"/>
    </w:p>
    <w:p w14:paraId="66157412" w14:textId="77777777" w:rsidR="00A16735" w:rsidRPr="00690A26" w:rsidRDefault="00A16735" w:rsidP="006F4E24">
      <w:pPr>
        <w:pStyle w:val="Heading5"/>
        <w:rPr>
          <w:lang w:eastAsia="zh-CN"/>
        </w:rPr>
      </w:pPr>
      <w:bookmarkStart w:id="1967" w:name="_Toc11336356"/>
      <w:bookmarkStart w:id="1968" w:name="_Toc24937814"/>
      <w:bookmarkStart w:id="1969" w:name="_Toc33962634"/>
      <w:bookmarkStart w:id="1970" w:name="_Toc42883403"/>
      <w:bookmarkStart w:id="1971" w:name="_Toc49733271"/>
      <w:bookmarkStart w:id="1972" w:name="_Toc56690921"/>
      <w:bookmarkStart w:id="1973" w:name="_Toc130821007"/>
      <w:r w:rsidRPr="00690A26">
        <w:t>6.4.2.3.1</w:t>
      </w:r>
      <w:r w:rsidRPr="00690A26">
        <w:rPr>
          <w:rFonts w:hint="eastAsia"/>
          <w:lang w:eastAsia="zh-CN"/>
        </w:rPr>
        <w:tab/>
      </w:r>
      <w:r w:rsidRPr="00690A26">
        <w:rPr>
          <w:lang w:eastAsia="zh-CN"/>
        </w:rPr>
        <w:t>General</w:t>
      </w:r>
      <w:bookmarkEnd w:id="1967"/>
      <w:bookmarkEnd w:id="1968"/>
      <w:bookmarkEnd w:id="1969"/>
      <w:bookmarkEnd w:id="1970"/>
      <w:bookmarkEnd w:id="1971"/>
      <w:bookmarkEnd w:id="1972"/>
      <w:bookmarkEnd w:id="1973"/>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974" w:name="_Toc11336312"/>
      <w:bookmarkStart w:id="1975" w:name="_Toc24937815"/>
    </w:p>
    <w:p w14:paraId="4DC508B2" w14:textId="77777777" w:rsidR="00A16735" w:rsidRPr="00690A26" w:rsidRDefault="00A16735" w:rsidP="006F4E24">
      <w:pPr>
        <w:pStyle w:val="Heading3"/>
      </w:pPr>
      <w:bookmarkStart w:id="1976" w:name="_Toc33962635"/>
      <w:bookmarkStart w:id="1977" w:name="_Toc42883404"/>
      <w:bookmarkStart w:id="1978" w:name="_Toc49733272"/>
      <w:bookmarkStart w:id="1979" w:name="_Toc56690922"/>
      <w:bookmarkStart w:id="1980" w:name="_Toc130821008"/>
      <w:r w:rsidRPr="00690A26">
        <w:t>6.4.3</w:t>
      </w:r>
      <w:r w:rsidRPr="00690A26">
        <w:tab/>
        <w:t>Resources</w:t>
      </w:r>
      <w:bookmarkEnd w:id="1974"/>
      <w:bookmarkEnd w:id="1975"/>
      <w:bookmarkEnd w:id="1976"/>
      <w:bookmarkEnd w:id="1977"/>
      <w:bookmarkEnd w:id="1978"/>
      <w:bookmarkEnd w:id="1979"/>
      <w:bookmarkEnd w:id="1980"/>
    </w:p>
    <w:p w14:paraId="1AEB6E0E" w14:textId="77777777" w:rsidR="00A16735" w:rsidRPr="00690A26" w:rsidRDefault="00A16735" w:rsidP="006F4E24">
      <w:pPr>
        <w:pStyle w:val="Heading4"/>
      </w:pPr>
      <w:bookmarkStart w:id="1981" w:name="_Toc11336313"/>
      <w:bookmarkStart w:id="1982" w:name="_Toc24937816"/>
      <w:bookmarkStart w:id="1983" w:name="_Toc33962636"/>
      <w:bookmarkStart w:id="1984" w:name="_Toc42883405"/>
      <w:bookmarkStart w:id="1985" w:name="_Toc49733273"/>
      <w:bookmarkStart w:id="1986" w:name="_Toc56690923"/>
      <w:bookmarkStart w:id="1987" w:name="_Toc130821009"/>
      <w:r w:rsidRPr="00690A26">
        <w:t>6.4.3.1</w:t>
      </w:r>
      <w:r w:rsidRPr="00690A26">
        <w:tab/>
        <w:t>Overview</w:t>
      </w:r>
      <w:bookmarkEnd w:id="1981"/>
      <w:bookmarkEnd w:id="1982"/>
      <w:bookmarkEnd w:id="1983"/>
      <w:bookmarkEnd w:id="1984"/>
      <w:bookmarkEnd w:id="1985"/>
      <w:bookmarkEnd w:id="1986"/>
      <w:bookmarkEnd w:id="1987"/>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pt;height:131.1pt;mso-position-horizontal:absolute;mso-position-vertical:absolute" o:ole="">
            <v:imagedata r:id="rId88" o:title="" croptop="7726f" cropbottom="23179f" cropright="12881f"/>
          </v:shape>
          <o:OLEObject Type="Embed" ProgID="Visio.Drawing.15" ShapeID="_x0000_i1062" DrawAspect="Content" ObjectID="_1741434408" r:id="rId89"/>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88" w:name="_Toc11336201"/>
      <w:bookmarkStart w:id="1989" w:name="_Toc24937817"/>
      <w:bookmarkStart w:id="1990" w:name="_Toc33962637"/>
      <w:bookmarkStart w:id="1991" w:name="_Toc42883406"/>
      <w:bookmarkStart w:id="1992" w:name="_Toc49733274"/>
      <w:bookmarkStart w:id="1993" w:name="_Toc56690924"/>
      <w:bookmarkStart w:id="1994" w:name="_Toc130821010"/>
      <w:r w:rsidRPr="00690A26">
        <w:t>6.4.3.2</w:t>
      </w:r>
      <w:r w:rsidRPr="00690A26">
        <w:tab/>
        <w:t>Resource: Bootstrapping (Document)</w:t>
      </w:r>
      <w:bookmarkEnd w:id="1988"/>
      <w:bookmarkEnd w:id="1989"/>
      <w:bookmarkEnd w:id="1990"/>
      <w:bookmarkEnd w:id="1991"/>
      <w:bookmarkEnd w:id="1992"/>
      <w:bookmarkEnd w:id="1993"/>
      <w:bookmarkEnd w:id="1994"/>
    </w:p>
    <w:p w14:paraId="13C57ED3" w14:textId="77777777" w:rsidR="00A16735" w:rsidRPr="00690A26" w:rsidRDefault="00A16735" w:rsidP="006F4E24">
      <w:pPr>
        <w:pStyle w:val="Heading5"/>
      </w:pPr>
      <w:bookmarkStart w:id="1995" w:name="_Toc11336202"/>
      <w:bookmarkStart w:id="1996" w:name="_Toc24937818"/>
      <w:bookmarkStart w:id="1997" w:name="_Toc33962638"/>
      <w:bookmarkStart w:id="1998" w:name="_Toc42883407"/>
      <w:bookmarkStart w:id="1999" w:name="_Toc49733275"/>
      <w:bookmarkStart w:id="2000" w:name="_Toc56690925"/>
      <w:bookmarkStart w:id="2001" w:name="_Toc130821011"/>
      <w:r w:rsidRPr="00690A26">
        <w:t>6.4.3.2.1</w:t>
      </w:r>
      <w:r w:rsidRPr="00690A26">
        <w:tab/>
        <w:t>Description</w:t>
      </w:r>
      <w:bookmarkEnd w:id="1995"/>
      <w:bookmarkEnd w:id="1996"/>
      <w:bookmarkEnd w:id="1997"/>
      <w:bookmarkEnd w:id="1998"/>
      <w:bookmarkEnd w:id="1999"/>
      <w:bookmarkEnd w:id="2000"/>
      <w:bookmarkEnd w:id="2001"/>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02" w:name="_Toc11336203"/>
      <w:bookmarkStart w:id="2003" w:name="_Toc24937819"/>
      <w:bookmarkStart w:id="2004" w:name="_Toc33962639"/>
      <w:bookmarkStart w:id="2005" w:name="_Toc42883408"/>
      <w:bookmarkStart w:id="2006" w:name="_Toc49733276"/>
      <w:bookmarkStart w:id="2007" w:name="_Toc56690926"/>
      <w:bookmarkStart w:id="2008" w:name="_Toc130821012"/>
      <w:r w:rsidRPr="00690A26">
        <w:t>6.4.3.2.2</w:t>
      </w:r>
      <w:r w:rsidRPr="00690A26">
        <w:tab/>
        <w:t>Resource Definition</w:t>
      </w:r>
      <w:bookmarkEnd w:id="2002"/>
      <w:bookmarkEnd w:id="2003"/>
      <w:bookmarkEnd w:id="2004"/>
      <w:bookmarkEnd w:id="2005"/>
      <w:bookmarkEnd w:id="2006"/>
      <w:bookmarkEnd w:id="2007"/>
      <w:bookmarkEnd w:id="2008"/>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09" w:name="_Toc11336204"/>
      <w:bookmarkStart w:id="2010" w:name="_Toc24937820"/>
      <w:bookmarkStart w:id="2011" w:name="_Toc33962640"/>
      <w:bookmarkStart w:id="2012" w:name="_Toc42883409"/>
      <w:bookmarkStart w:id="2013" w:name="_Toc49733277"/>
      <w:bookmarkStart w:id="2014" w:name="_Toc56690927"/>
      <w:bookmarkStart w:id="2015" w:name="_Toc130821013"/>
      <w:r w:rsidRPr="00690A26">
        <w:lastRenderedPageBreak/>
        <w:t>6.4.3.2.3</w:t>
      </w:r>
      <w:r w:rsidRPr="00690A26">
        <w:tab/>
        <w:t>Resource Standard Methods</w:t>
      </w:r>
      <w:bookmarkEnd w:id="2009"/>
      <w:bookmarkEnd w:id="2010"/>
      <w:bookmarkEnd w:id="2011"/>
      <w:bookmarkEnd w:id="2012"/>
      <w:bookmarkEnd w:id="2013"/>
      <w:bookmarkEnd w:id="2014"/>
      <w:bookmarkEnd w:id="2015"/>
    </w:p>
    <w:p w14:paraId="5C00F645" w14:textId="77777777" w:rsidR="00A16735" w:rsidRPr="00690A26" w:rsidRDefault="00A16735" w:rsidP="00545906">
      <w:pPr>
        <w:pStyle w:val="H6"/>
      </w:pPr>
      <w:bookmarkStart w:id="2016" w:name="_Toc11336205"/>
      <w:bookmarkStart w:id="2017" w:name="_Toc24937821"/>
      <w:bookmarkStart w:id="2018" w:name="_Toc33962641"/>
      <w:bookmarkStart w:id="2019" w:name="_Toc42883410"/>
      <w:bookmarkStart w:id="2020" w:name="_Toc49733278"/>
      <w:bookmarkStart w:id="2021" w:name="_Toc56690928"/>
      <w:r w:rsidRPr="00690A26">
        <w:t>6.4.3.2.3.1</w:t>
      </w:r>
      <w:r w:rsidRPr="00690A26">
        <w:tab/>
        <w:t>GET</w:t>
      </w:r>
      <w:bookmarkEnd w:id="2016"/>
      <w:bookmarkEnd w:id="2017"/>
      <w:bookmarkEnd w:id="2018"/>
      <w:bookmarkEnd w:id="2019"/>
      <w:bookmarkEnd w:id="2020"/>
      <w:bookmarkEnd w:id="2021"/>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22" w:name="_Toc11336227"/>
      <w:bookmarkStart w:id="2023" w:name="_Toc24937822"/>
      <w:bookmarkStart w:id="2024" w:name="_Toc33962642"/>
      <w:bookmarkStart w:id="2025" w:name="_Toc42883411"/>
      <w:bookmarkStart w:id="2026" w:name="_Toc49733279"/>
      <w:bookmarkStart w:id="2027" w:name="_Toc56690929"/>
      <w:bookmarkStart w:id="2028" w:name="_Toc130821014"/>
      <w:r w:rsidRPr="00690A26">
        <w:t>6.4.4</w:t>
      </w:r>
      <w:r w:rsidRPr="00690A26">
        <w:tab/>
        <w:t>Custom Operations without associated resources</w:t>
      </w:r>
      <w:bookmarkEnd w:id="2022"/>
      <w:bookmarkEnd w:id="2023"/>
      <w:bookmarkEnd w:id="2024"/>
      <w:bookmarkEnd w:id="2025"/>
      <w:bookmarkEnd w:id="2026"/>
      <w:bookmarkEnd w:id="2027"/>
      <w:bookmarkEnd w:id="2028"/>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29" w:name="_Toc11336228"/>
      <w:bookmarkStart w:id="2030" w:name="_Toc24937823"/>
      <w:bookmarkStart w:id="2031" w:name="_Toc33962643"/>
      <w:bookmarkStart w:id="2032" w:name="_Toc42883412"/>
      <w:bookmarkStart w:id="2033" w:name="_Toc49733280"/>
      <w:bookmarkStart w:id="2034" w:name="_Toc56690930"/>
      <w:bookmarkStart w:id="2035" w:name="_Toc130821015"/>
      <w:r w:rsidRPr="00690A26">
        <w:t>6.4.5</w:t>
      </w:r>
      <w:r w:rsidRPr="00690A26">
        <w:tab/>
        <w:t>Notifications</w:t>
      </w:r>
      <w:bookmarkEnd w:id="2029"/>
      <w:bookmarkEnd w:id="2030"/>
      <w:bookmarkEnd w:id="2031"/>
      <w:bookmarkEnd w:id="2032"/>
      <w:bookmarkEnd w:id="2033"/>
      <w:bookmarkEnd w:id="2034"/>
      <w:bookmarkEnd w:id="2035"/>
    </w:p>
    <w:p w14:paraId="02690661" w14:textId="77777777" w:rsidR="00A16735" w:rsidRDefault="00A16735" w:rsidP="00A16735">
      <w:r w:rsidRPr="00690A26">
        <w:t>There are no notifications defined for the Nnrf_Bootstrapping service in this release of the specification.</w:t>
      </w:r>
      <w:bookmarkStart w:id="2036" w:name="_Toc11336233"/>
      <w:bookmarkStart w:id="2037" w:name="_Toc24937824"/>
    </w:p>
    <w:p w14:paraId="12265776" w14:textId="77777777" w:rsidR="00A16735" w:rsidRPr="00690A26" w:rsidRDefault="00A16735" w:rsidP="006F4E24">
      <w:pPr>
        <w:pStyle w:val="Heading3"/>
      </w:pPr>
      <w:bookmarkStart w:id="2038" w:name="_Toc33962644"/>
      <w:bookmarkStart w:id="2039" w:name="_Toc42883413"/>
      <w:bookmarkStart w:id="2040" w:name="_Toc49733281"/>
      <w:bookmarkStart w:id="2041" w:name="_Toc56690931"/>
      <w:bookmarkStart w:id="2042" w:name="_Toc130821016"/>
      <w:r w:rsidRPr="00690A26">
        <w:t>6.4.6</w:t>
      </w:r>
      <w:r w:rsidRPr="00690A26">
        <w:tab/>
        <w:t>Data Model</w:t>
      </w:r>
      <w:bookmarkEnd w:id="2036"/>
      <w:bookmarkEnd w:id="2037"/>
      <w:bookmarkEnd w:id="2038"/>
      <w:bookmarkEnd w:id="2039"/>
      <w:bookmarkEnd w:id="2040"/>
      <w:bookmarkEnd w:id="2041"/>
      <w:bookmarkEnd w:id="2042"/>
    </w:p>
    <w:p w14:paraId="63F60164" w14:textId="77777777" w:rsidR="00A16735" w:rsidRPr="00690A26" w:rsidRDefault="00A16735" w:rsidP="006F4E24">
      <w:pPr>
        <w:pStyle w:val="Heading4"/>
      </w:pPr>
      <w:bookmarkStart w:id="2043" w:name="_Toc11336234"/>
      <w:bookmarkStart w:id="2044" w:name="_Toc24937825"/>
      <w:bookmarkStart w:id="2045" w:name="_Toc33962645"/>
      <w:bookmarkStart w:id="2046" w:name="_Toc42883414"/>
      <w:bookmarkStart w:id="2047" w:name="_Toc49733282"/>
      <w:bookmarkStart w:id="2048" w:name="_Toc56690932"/>
      <w:bookmarkStart w:id="2049" w:name="_Toc130821017"/>
      <w:r w:rsidRPr="00690A26">
        <w:t>6.4.6.1</w:t>
      </w:r>
      <w:r w:rsidRPr="00690A26">
        <w:tab/>
        <w:t>General</w:t>
      </w:r>
      <w:bookmarkEnd w:id="2043"/>
      <w:bookmarkEnd w:id="2044"/>
      <w:bookmarkEnd w:id="2045"/>
      <w:bookmarkEnd w:id="2046"/>
      <w:bookmarkEnd w:id="2047"/>
      <w:bookmarkEnd w:id="2048"/>
      <w:bookmarkEnd w:id="2049"/>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050" w:name="_Toc11336235"/>
      <w:bookmarkStart w:id="2051" w:name="_Toc24937826"/>
    </w:p>
    <w:p w14:paraId="2BA0E078" w14:textId="77777777" w:rsidR="00A16735" w:rsidRPr="00690A26" w:rsidRDefault="00A16735" w:rsidP="006F4E24">
      <w:pPr>
        <w:pStyle w:val="Heading4"/>
        <w:rPr>
          <w:lang w:val="en-US"/>
        </w:rPr>
      </w:pPr>
      <w:bookmarkStart w:id="2052" w:name="_Toc33962646"/>
      <w:bookmarkStart w:id="2053" w:name="_Toc42883415"/>
      <w:bookmarkStart w:id="2054" w:name="_Toc49733283"/>
      <w:bookmarkStart w:id="2055" w:name="_Toc56690933"/>
      <w:bookmarkStart w:id="2056" w:name="_Toc130821018"/>
      <w:r w:rsidRPr="00690A26">
        <w:rPr>
          <w:lang w:val="en-US"/>
        </w:rPr>
        <w:t>6.4.6.2</w:t>
      </w:r>
      <w:r w:rsidRPr="00690A26">
        <w:rPr>
          <w:lang w:val="en-US"/>
        </w:rPr>
        <w:tab/>
        <w:t>Structured data types</w:t>
      </w:r>
      <w:bookmarkEnd w:id="2050"/>
      <w:bookmarkEnd w:id="2051"/>
      <w:bookmarkEnd w:id="2052"/>
      <w:bookmarkEnd w:id="2053"/>
      <w:bookmarkEnd w:id="2054"/>
      <w:bookmarkEnd w:id="2055"/>
      <w:bookmarkEnd w:id="2056"/>
    </w:p>
    <w:p w14:paraId="55D0344F" w14:textId="77777777" w:rsidR="00A16735" w:rsidRPr="00690A26" w:rsidRDefault="00A16735" w:rsidP="006F4E24">
      <w:pPr>
        <w:pStyle w:val="Heading5"/>
      </w:pPr>
      <w:bookmarkStart w:id="2057" w:name="_Toc11336236"/>
      <w:bookmarkStart w:id="2058" w:name="_Toc24937827"/>
      <w:bookmarkStart w:id="2059" w:name="_Toc33962647"/>
      <w:bookmarkStart w:id="2060" w:name="_Toc42883416"/>
      <w:bookmarkStart w:id="2061" w:name="_Toc49733284"/>
      <w:bookmarkStart w:id="2062" w:name="_Toc56690934"/>
      <w:bookmarkStart w:id="2063" w:name="_Toc130821019"/>
      <w:r w:rsidRPr="00690A26">
        <w:t>6.4.6.2.1</w:t>
      </w:r>
      <w:r w:rsidRPr="00690A26">
        <w:tab/>
        <w:t>Introduction</w:t>
      </w:r>
      <w:bookmarkEnd w:id="2057"/>
      <w:bookmarkEnd w:id="2058"/>
      <w:bookmarkEnd w:id="2059"/>
      <w:bookmarkEnd w:id="2060"/>
      <w:bookmarkEnd w:id="2061"/>
      <w:bookmarkEnd w:id="2062"/>
      <w:bookmarkEnd w:id="2063"/>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64" w:name="_Toc11336237"/>
      <w:bookmarkStart w:id="2065" w:name="_Toc24937828"/>
      <w:bookmarkStart w:id="2066" w:name="_Toc33962648"/>
      <w:bookmarkStart w:id="2067" w:name="_Toc42883417"/>
      <w:bookmarkStart w:id="2068" w:name="_Toc49733285"/>
      <w:bookmarkStart w:id="2069" w:name="_Toc56690935"/>
      <w:bookmarkStart w:id="2070" w:name="_Toc130821020"/>
      <w:r w:rsidRPr="00690A26">
        <w:lastRenderedPageBreak/>
        <w:t>6.4.6.2.2</w:t>
      </w:r>
      <w:r w:rsidRPr="00690A26">
        <w:tab/>
        <w:t xml:space="preserve">Type: </w:t>
      </w:r>
      <w:bookmarkEnd w:id="2064"/>
      <w:r w:rsidRPr="00690A26">
        <w:t>BootstrappingInfo</w:t>
      </w:r>
      <w:bookmarkEnd w:id="2065"/>
      <w:bookmarkEnd w:id="2066"/>
      <w:bookmarkEnd w:id="2067"/>
      <w:bookmarkEnd w:id="2068"/>
      <w:bookmarkEnd w:id="2069"/>
      <w:bookmarkEnd w:id="2070"/>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71"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71"/>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72" w:name="_Toc11336281"/>
      <w:bookmarkStart w:id="2073" w:name="_Toc24937829"/>
      <w:bookmarkStart w:id="2074" w:name="_Toc33962649"/>
      <w:bookmarkStart w:id="2075" w:name="_Toc42883418"/>
      <w:bookmarkStart w:id="2076" w:name="_Toc49733286"/>
      <w:bookmarkStart w:id="2077" w:name="_Toc56690936"/>
      <w:bookmarkStart w:id="2078" w:name="_Toc130821021"/>
      <w:r w:rsidRPr="00690A26">
        <w:rPr>
          <w:lang w:val="en-US"/>
        </w:rPr>
        <w:t>6.4.6.3</w:t>
      </w:r>
      <w:r w:rsidRPr="00690A26">
        <w:rPr>
          <w:lang w:val="en-US"/>
        </w:rPr>
        <w:tab/>
        <w:t>Simple data types and enumerations</w:t>
      </w:r>
      <w:bookmarkEnd w:id="2072"/>
      <w:bookmarkEnd w:id="2073"/>
      <w:bookmarkEnd w:id="2074"/>
      <w:bookmarkEnd w:id="2075"/>
      <w:bookmarkEnd w:id="2076"/>
      <w:bookmarkEnd w:id="2077"/>
      <w:bookmarkEnd w:id="2078"/>
    </w:p>
    <w:p w14:paraId="74DF5F39" w14:textId="77777777" w:rsidR="00A16735" w:rsidRPr="00690A26" w:rsidRDefault="00A16735" w:rsidP="006F4E24">
      <w:pPr>
        <w:pStyle w:val="Heading5"/>
      </w:pPr>
      <w:bookmarkStart w:id="2079" w:name="_Toc11336282"/>
      <w:bookmarkStart w:id="2080" w:name="_Toc24937830"/>
      <w:bookmarkStart w:id="2081" w:name="_Toc33962650"/>
      <w:bookmarkStart w:id="2082" w:name="_Toc42883419"/>
      <w:bookmarkStart w:id="2083" w:name="_Toc49733287"/>
      <w:bookmarkStart w:id="2084" w:name="_Toc56690937"/>
      <w:bookmarkStart w:id="2085" w:name="_Toc130821022"/>
      <w:r w:rsidRPr="00690A26">
        <w:t>6.4.6.3.1</w:t>
      </w:r>
      <w:r w:rsidRPr="00690A26">
        <w:tab/>
        <w:t>Introduction</w:t>
      </w:r>
      <w:bookmarkEnd w:id="2079"/>
      <w:bookmarkEnd w:id="2080"/>
      <w:bookmarkEnd w:id="2081"/>
      <w:bookmarkEnd w:id="2082"/>
      <w:bookmarkEnd w:id="2083"/>
      <w:bookmarkEnd w:id="2084"/>
      <w:bookmarkEnd w:id="2085"/>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86" w:name="_Toc24937831"/>
      <w:bookmarkStart w:id="2087" w:name="_Toc33962651"/>
      <w:bookmarkStart w:id="2088" w:name="_Toc42883420"/>
      <w:bookmarkStart w:id="2089" w:name="_Toc49733288"/>
      <w:bookmarkStart w:id="2090" w:name="_Toc56690938"/>
      <w:bookmarkStart w:id="2091" w:name="_Toc130821023"/>
      <w:r w:rsidRPr="00690A26">
        <w:t>6.4.6.3.2</w:t>
      </w:r>
      <w:r w:rsidRPr="00690A26">
        <w:tab/>
        <w:t>Enumeration: Status</w:t>
      </w:r>
      <w:bookmarkEnd w:id="2086"/>
      <w:bookmarkEnd w:id="2087"/>
      <w:bookmarkEnd w:id="2088"/>
      <w:bookmarkEnd w:id="2089"/>
      <w:bookmarkEnd w:id="2090"/>
      <w:bookmarkEnd w:id="2091"/>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92" w:name="_Toc11336291"/>
      <w:bookmarkStart w:id="2093" w:name="_Toc24937832"/>
      <w:bookmarkStart w:id="2094" w:name="_Toc33962652"/>
      <w:bookmarkStart w:id="2095" w:name="_Toc42883421"/>
      <w:bookmarkStart w:id="2096" w:name="_Toc49733289"/>
      <w:bookmarkStart w:id="2097" w:name="_Toc56690939"/>
      <w:bookmarkStart w:id="2098" w:name="_Toc130821024"/>
      <w:r w:rsidRPr="00690A26">
        <w:lastRenderedPageBreak/>
        <w:t>6.4.6.3.3</w:t>
      </w:r>
      <w:r w:rsidRPr="00690A26">
        <w:tab/>
        <w:t>Relation Types</w:t>
      </w:r>
      <w:bookmarkEnd w:id="2092"/>
      <w:bookmarkEnd w:id="2093"/>
      <w:bookmarkEnd w:id="2094"/>
      <w:bookmarkEnd w:id="2095"/>
      <w:bookmarkEnd w:id="2096"/>
      <w:bookmarkEnd w:id="2097"/>
      <w:bookmarkEnd w:id="2098"/>
    </w:p>
    <w:p w14:paraId="1205BCCB" w14:textId="77777777" w:rsidR="00A16735" w:rsidRPr="00690A26" w:rsidRDefault="00A16735" w:rsidP="00545906">
      <w:pPr>
        <w:pStyle w:val="H6"/>
      </w:pPr>
      <w:bookmarkStart w:id="2099" w:name="_Toc11336292"/>
      <w:bookmarkStart w:id="2100" w:name="_Toc24937833"/>
      <w:bookmarkStart w:id="2101" w:name="_Toc33962653"/>
      <w:bookmarkStart w:id="2102" w:name="_Toc42883422"/>
      <w:bookmarkStart w:id="2103" w:name="_Toc49733290"/>
      <w:bookmarkStart w:id="2104" w:name="_Toc56690940"/>
      <w:r w:rsidRPr="00690A26">
        <w:t>6.4.6.3.3.1</w:t>
      </w:r>
      <w:r w:rsidRPr="00690A26">
        <w:tab/>
        <w:t>General</w:t>
      </w:r>
      <w:bookmarkEnd w:id="2099"/>
      <w:bookmarkEnd w:id="2100"/>
      <w:bookmarkEnd w:id="2101"/>
      <w:bookmarkEnd w:id="2102"/>
      <w:bookmarkEnd w:id="2103"/>
      <w:bookmarkEnd w:id="2104"/>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05" w:name="_Toc24937834"/>
      <w:bookmarkStart w:id="2106" w:name="_Toc33962654"/>
      <w:bookmarkStart w:id="2107" w:name="_Toc42883423"/>
      <w:bookmarkStart w:id="2108" w:name="_Toc49733291"/>
      <w:bookmarkStart w:id="2109" w:name="_Toc56690941"/>
      <w:r>
        <w:br w:type="page"/>
      </w:r>
      <w:bookmarkStart w:id="2110" w:name="_Toc106619809"/>
    </w:p>
    <w:p w14:paraId="46EEE318" w14:textId="6F73CFF8" w:rsidR="00A16735" w:rsidRPr="00690A26" w:rsidRDefault="00A16735" w:rsidP="006F4E24">
      <w:pPr>
        <w:pStyle w:val="Heading8"/>
        <w:rPr>
          <w:noProof/>
        </w:rPr>
      </w:pPr>
      <w:bookmarkStart w:id="2111" w:name="_Toc130821025"/>
      <w:r w:rsidRPr="00690A26">
        <w:rPr>
          <w:noProof/>
        </w:rPr>
        <w:t>Annex A (normative):</w:t>
      </w:r>
      <w:r w:rsidR="00785DA7">
        <w:rPr>
          <w:noProof/>
        </w:rPr>
        <w:br/>
      </w:r>
      <w:r w:rsidRPr="00690A26">
        <w:rPr>
          <w:noProof/>
        </w:rPr>
        <w:t>OpenAPI specification</w:t>
      </w:r>
      <w:bookmarkEnd w:id="2105"/>
      <w:bookmarkEnd w:id="2106"/>
      <w:bookmarkEnd w:id="2107"/>
      <w:bookmarkEnd w:id="2108"/>
      <w:bookmarkEnd w:id="2109"/>
      <w:bookmarkEnd w:id="2110"/>
      <w:bookmarkEnd w:id="2111"/>
    </w:p>
    <w:p w14:paraId="558AF3F9" w14:textId="77777777" w:rsidR="00A16735" w:rsidRPr="00690A26" w:rsidRDefault="00A16735" w:rsidP="00736F2E">
      <w:pPr>
        <w:pStyle w:val="Heading1"/>
      </w:pPr>
      <w:bookmarkStart w:id="2112" w:name="_Toc24937835"/>
      <w:bookmarkStart w:id="2113" w:name="_Toc33962655"/>
      <w:bookmarkStart w:id="2114" w:name="_Toc42883424"/>
      <w:bookmarkStart w:id="2115" w:name="_Toc49733292"/>
      <w:bookmarkStart w:id="2116" w:name="_Toc56690942"/>
      <w:bookmarkStart w:id="2117" w:name="_Toc130821026"/>
      <w:r w:rsidRPr="00690A26">
        <w:t>A.1</w:t>
      </w:r>
      <w:r w:rsidRPr="00690A26">
        <w:tab/>
        <w:t>General</w:t>
      </w:r>
      <w:bookmarkEnd w:id="2112"/>
      <w:bookmarkEnd w:id="2113"/>
      <w:bookmarkEnd w:id="2114"/>
      <w:bookmarkEnd w:id="2115"/>
      <w:bookmarkEnd w:id="2116"/>
      <w:bookmarkEnd w:id="2117"/>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18" w:name="_Toc24937836"/>
      <w:bookmarkStart w:id="2119" w:name="_Toc33962656"/>
      <w:bookmarkStart w:id="2120" w:name="_Toc42883425"/>
      <w:bookmarkStart w:id="2121" w:name="_Toc49733293"/>
      <w:bookmarkStart w:id="2122" w:name="_Toc56690943"/>
      <w:bookmarkStart w:id="2123" w:name="_Toc130821027"/>
      <w:r w:rsidRPr="00690A26">
        <w:t>A.2</w:t>
      </w:r>
      <w:r w:rsidRPr="00690A26">
        <w:tab/>
        <w:t>Nnrf_NFManagement API</w:t>
      </w:r>
      <w:bookmarkEnd w:id="2118"/>
      <w:bookmarkEnd w:id="2119"/>
      <w:bookmarkEnd w:id="2120"/>
      <w:bookmarkEnd w:id="2121"/>
      <w:bookmarkEnd w:id="2122"/>
      <w:bookmarkEnd w:id="2123"/>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04DC0B3C" w:rsidR="00A16735" w:rsidRPr="00690A26" w:rsidRDefault="00A16735" w:rsidP="00A16735">
      <w:pPr>
        <w:pStyle w:val="PL"/>
      </w:pPr>
      <w:r w:rsidRPr="00690A26">
        <w:t xml:space="preserve">  version: '1.</w:t>
      </w:r>
      <w:r w:rsidR="009D75FD">
        <w:t>3</w:t>
      </w:r>
      <w:r w:rsidRPr="00690A26">
        <w:t>.</w:t>
      </w:r>
      <w:r w:rsidR="00DE083E">
        <w:t>0</w:t>
      </w:r>
      <w:r w:rsidR="009D75FD">
        <w:t>-alpha.</w:t>
      </w:r>
      <w:r w:rsidR="00F56403">
        <w:t>3</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08A7A111" w:rsidR="00A16735" w:rsidRPr="00690A26" w:rsidRDefault="00A16735" w:rsidP="00A16735">
      <w:pPr>
        <w:pStyle w:val="PL"/>
      </w:pPr>
      <w:r w:rsidRPr="00690A26">
        <w:t xml:space="preserve">    © 20</w:t>
      </w:r>
      <w:r>
        <w:t>2</w:t>
      </w:r>
      <w:r w:rsidR="00F56403">
        <w:t>3</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21DAB95B" w:rsidR="00A16735" w:rsidRPr="00690A26" w:rsidRDefault="00A16735" w:rsidP="00A16735">
      <w:pPr>
        <w:pStyle w:val="PL"/>
      </w:pPr>
      <w:r w:rsidRPr="00690A26">
        <w:t xml:space="preserve">  description: 3GPP TS 29.510 V1</w:t>
      </w:r>
      <w:r w:rsidR="009D75FD">
        <w:t>8</w:t>
      </w:r>
      <w:r w:rsidRPr="00690A26">
        <w:t>.</w:t>
      </w:r>
      <w:r w:rsidR="00F56403">
        <w:t>2</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lastRenderedPageBreak/>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lastRenderedPageBreak/>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lastRenderedPageBreak/>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lastRenderedPageBreak/>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lastRenderedPageBreak/>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lastRenderedPageBreak/>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lastRenderedPageBreak/>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77777777" w:rsidR="00A16735" w:rsidRPr="00690A26" w:rsidRDefault="00A16735" w:rsidP="00A16735">
      <w:pPr>
        <w:pStyle w:val="PL"/>
      </w:pPr>
      <w:r w:rsidRPr="00690A26">
        <w:t xml:space="preserve">            pattern: '^([0-9]{5,6}-)?[^-]+$'</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77777777" w:rsidR="00A16735" w:rsidRPr="00690A26" w:rsidRDefault="00A16735" w:rsidP="00A16735">
      <w:pPr>
        <w:pStyle w:val="PL"/>
      </w:pPr>
      <w:r w:rsidRPr="00690A26">
        <w:t xml:space="preserve">            pattern: '^([0-9]{5,6}-)?[^-]+$'</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lastRenderedPageBreak/>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lastRenderedPageBreak/>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24" w:name="_Hlk99101186"/>
      <w:r w:rsidR="002E7358">
        <w:t>TS29571_CommonData.yaml</w:t>
      </w:r>
      <w:bookmarkEnd w:id="212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lastRenderedPageBreak/>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lastRenderedPageBreak/>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lastRenderedPageBreak/>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lastRenderedPageBreak/>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lastRenderedPageBreak/>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lastRenderedPageBreak/>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lastRenderedPageBreak/>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77777777" w:rsidR="00A16735" w:rsidRPr="00690A26" w:rsidRDefault="00A16735" w:rsidP="00A16735">
      <w:pPr>
        <w:pStyle w:val="PL"/>
      </w:pPr>
      <w:r w:rsidRPr="00690A26">
        <w:t xml:space="preserve">          pattern: '^([0-9]{5,6}-)?[^-]+$'</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lastRenderedPageBreak/>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lastRenderedPageBreak/>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lastRenderedPageBreak/>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lastRenderedPageBreak/>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25"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25"/>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lastRenderedPageBreak/>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26"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26"/>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D96FD4" w:rsidRDefault="0051013D" w:rsidP="0051013D">
      <w:pPr>
        <w:pStyle w:val="PL"/>
        <w:rPr>
          <w:lang w:val="es-ES"/>
        </w:rPr>
      </w:pPr>
      <w:r>
        <w:t xml:space="preserve">            </w:t>
      </w:r>
      <w:r w:rsidRPr="00D96FD4">
        <w:rPr>
          <w:lang w:val="es-ES"/>
        </w:rPr>
        <w:t>- A_EASD</w:t>
      </w:r>
    </w:p>
    <w:p w14:paraId="2651AE40" w14:textId="77777777" w:rsidR="0051013D" w:rsidRPr="00D96FD4" w:rsidRDefault="0051013D" w:rsidP="0051013D">
      <w:pPr>
        <w:pStyle w:val="PL"/>
        <w:rPr>
          <w:lang w:val="es-ES"/>
        </w:rPr>
      </w:pPr>
      <w:r w:rsidRPr="00D96FD4">
        <w:rPr>
          <w:lang w:val="es-ES"/>
        </w:rPr>
        <w:t xml:space="preserve">            - A_AMI</w:t>
      </w:r>
    </w:p>
    <w:p w14:paraId="7AECF219" w14:textId="77777777" w:rsidR="0051013D" w:rsidRPr="00D96FD4" w:rsidRDefault="0051013D" w:rsidP="0051013D">
      <w:pPr>
        <w:pStyle w:val="PL"/>
        <w:rPr>
          <w:lang w:val="es-ES"/>
        </w:rPr>
      </w:pPr>
      <w:r w:rsidRPr="00D96FD4">
        <w:rPr>
          <w:lang w:val="es-ES"/>
        </w:rPr>
        <w:t xml:space="preserve">            - P_UE</w:t>
      </w:r>
    </w:p>
    <w:p w14:paraId="6F10B60F" w14:textId="77777777" w:rsidR="0051013D" w:rsidRDefault="0051013D" w:rsidP="0051013D">
      <w:pPr>
        <w:pStyle w:val="PL"/>
      </w:pPr>
      <w:r w:rsidRPr="00D96FD4">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lastRenderedPageBreak/>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lastRenderedPageBreak/>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lastRenderedPageBreak/>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lastRenderedPageBreak/>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networkInstance:</w:t>
      </w:r>
    </w:p>
    <w:p w14:paraId="3E4A1891"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description: &gt;</w:t>
      </w:r>
    </w:p>
    <w:p w14:paraId="3B9D5236"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The N6 </w:t>
      </w:r>
      <w:r w:rsidRPr="00E12496">
        <w:rPr>
          <w:rFonts w:ascii="Courier New" w:hAnsi="Courier New"/>
          <w:sz w:val="16"/>
          <w:lang w:eastAsia="zh-CN"/>
        </w:rPr>
        <w:t xml:space="preserve">Network Instance associated </w:t>
      </w:r>
      <w:r>
        <w:rPr>
          <w:rFonts w:ascii="Courier New" w:hAnsi="Courier New"/>
          <w:sz w:val="16"/>
          <w:lang w:eastAsia="zh-CN"/>
        </w:rPr>
        <w:t>with</w:t>
      </w:r>
      <w:r w:rsidRPr="00E12496">
        <w:rPr>
          <w:rFonts w:ascii="Courier New" w:hAnsi="Courier New"/>
          <w:sz w:val="16"/>
          <w:lang w:eastAsia="zh-CN"/>
        </w:rPr>
        <w:t xml:space="preserve"> the S-NSSAI and DNN.</w:t>
      </w:r>
    </w:p>
    <w:p w14:paraId="1D67ABCC" w14:textId="77777777" w:rsidR="001D6230" w:rsidRPr="004D1CBF"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type: string</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7B217F4B" w14:textId="77777777" w:rsidR="001D6230" w:rsidRDefault="001D6230" w:rsidP="001D6230">
      <w:pPr>
        <w:pStyle w:val="PL"/>
      </w:pPr>
      <w:r>
        <w:lastRenderedPageBreak/>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27" w:name="OLE_LINK17"/>
      <w:r>
        <w:rPr>
          <w:lang w:eastAsia="zh-CN"/>
        </w:rPr>
        <w:t>anyOf:</w:t>
      </w:r>
    </w:p>
    <w:p w14:paraId="090BB6EF" w14:textId="77777777" w:rsidR="009F056D" w:rsidRDefault="009F056D" w:rsidP="009F056D">
      <w:pPr>
        <w:pStyle w:val="PL"/>
        <w:rPr>
          <w:lang w:eastAsia="zh-CN"/>
        </w:rPr>
      </w:pPr>
      <w:bookmarkStart w:id="2128"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28"/>
    </w:p>
    <w:bookmarkEnd w:id="2127"/>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lastRenderedPageBreak/>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lastRenderedPageBreak/>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lastRenderedPageBreak/>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lastRenderedPageBreak/>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348881FD" w14:textId="77777777" w:rsidR="00A16735" w:rsidRPr="00690A26" w:rsidRDefault="00A16735" w:rsidP="00A16735">
      <w:pPr>
        <w:pStyle w:val="PL"/>
      </w:pPr>
      <w:r w:rsidRPr="00690A26">
        <w:t xml:space="preserve">            - not:</w:t>
      </w:r>
    </w:p>
    <w:p w14:paraId="73EF93EF" w14:textId="77777777" w:rsidR="00A16735" w:rsidRPr="00690A26" w:rsidRDefault="00A16735" w:rsidP="00A16735">
      <w:pPr>
        <w:pStyle w:val="PL"/>
      </w:pPr>
      <w:r w:rsidRPr="00690A26">
        <w:t xml:space="preserve">                required: [ interPlmnFqdn ]</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lastRenderedPageBreak/>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3CAA4EDF" w14:textId="77777777" w:rsidR="00A16735" w:rsidRPr="00690A26" w:rsidRDefault="00A16735" w:rsidP="00A16735">
      <w:pPr>
        <w:pStyle w:val="PL"/>
      </w:pPr>
      <w:r w:rsidRPr="00690A26">
        <w:t xml:space="preserve">                      - not:</w:t>
      </w:r>
    </w:p>
    <w:p w14:paraId="6CA0A291" w14:textId="77777777" w:rsidR="00A16735" w:rsidRPr="00690A26" w:rsidRDefault="00A16735" w:rsidP="00A16735">
      <w:pPr>
        <w:pStyle w:val="PL"/>
      </w:pPr>
      <w:r w:rsidRPr="00690A26">
        <w:t xml:space="preserve">                          required: [ interPlmnFqdn ]</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2E9E24AC" w14:textId="77777777" w:rsidR="00B04648" w:rsidRPr="00690A26" w:rsidRDefault="00B04648" w:rsidP="00B04648">
      <w:pPr>
        <w:pStyle w:val="PL"/>
      </w:pPr>
      <w:r w:rsidRPr="00690A26">
        <w:t xml:space="preserve">                      - not:</w:t>
      </w:r>
    </w:p>
    <w:p w14:paraId="03F1A98A" w14:textId="77777777" w:rsidR="00B04648" w:rsidRPr="00690A26" w:rsidRDefault="00B04648" w:rsidP="00B04648">
      <w:pPr>
        <w:pStyle w:val="PL"/>
      </w:pPr>
      <w:r w:rsidRPr="00690A26">
        <w:t xml:space="preserve">                          required: [ interPlmnFqdn ]</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lastRenderedPageBreak/>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1F081A" w:rsidRDefault="00F40BAF" w:rsidP="00F40BAF">
      <w:pPr>
        <w:pStyle w:val="PL"/>
        <w:rPr>
          <w:lang w:val="en-US"/>
        </w:rPr>
      </w:pPr>
      <w:r w:rsidRPr="00690A26">
        <w:rPr>
          <w:lang w:val="es-ES"/>
        </w:rPr>
        <w:t xml:space="preserve">            </w:t>
      </w:r>
      <w:r w:rsidRPr="001F081A">
        <w:rPr>
          <w:lang w:val="en-US"/>
        </w:rPr>
        <w:t>- nudm-ssau</w:t>
      </w:r>
    </w:p>
    <w:p w14:paraId="60FA3C92" w14:textId="77777777" w:rsidR="00B508C2" w:rsidRPr="001F081A" w:rsidRDefault="00B508C2" w:rsidP="00B508C2">
      <w:pPr>
        <w:pStyle w:val="PL"/>
        <w:rPr>
          <w:lang w:val="en-US"/>
        </w:rPr>
      </w:pPr>
      <w:r>
        <w:rPr>
          <w:lang w:val="en-US"/>
        </w:rPr>
        <w:t xml:space="preserve">            - nudm-rsds</w:t>
      </w:r>
    </w:p>
    <w:p w14:paraId="16AB77B1" w14:textId="77777777" w:rsidR="005C2777" w:rsidRPr="00690A26" w:rsidRDefault="005C2777" w:rsidP="005C2777">
      <w:pPr>
        <w:pStyle w:val="PL"/>
      </w:pPr>
      <w:r>
        <w:t xml:space="preserve">            - </w:t>
      </w:r>
      <w:r w:rsidRPr="00690A26">
        <w:t>nudm-ue</w:t>
      </w:r>
      <w:r>
        <w:t>id</w:t>
      </w:r>
    </w:p>
    <w:p w14:paraId="1D74E964" w14:textId="77777777" w:rsidR="00A16735" w:rsidRPr="00690A26" w:rsidRDefault="00A16735" w:rsidP="00A16735">
      <w:pPr>
        <w:pStyle w:val="PL"/>
      </w:pPr>
      <w:r w:rsidRPr="001F081A">
        <w:rPr>
          <w:lang w:val="en-U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77777777" w:rsidR="00305AA9" w:rsidRDefault="00305AA9" w:rsidP="00305AA9">
      <w:pPr>
        <w:pStyle w:val="PL"/>
      </w:pPr>
      <w:r>
        <w:t xml:space="preserve">            - nnef-</w:t>
      </w:r>
      <w:r w:rsidRPr="00BF57A7">
        <w:t>eas-deployment</w:t>
      </w:r>
      <w:r w:rsidRPr="006A7DFC">
        <w:t>-info</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lastRenderedPageBreak/>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77777777" w:rsidR="00515730" w:rsidRDefault="00515730" w:rsidP="00515730">
      <w:pPr>
        <w:pStyle w:val="PL"/>
      </w:pPr>
      <w:r>
        <w:t xml:space="preserve">            - ndccf-dm</w:t>
      </w:r>
    </w:p>
    <w:p w14:paraId="445DA42E" w14:textId="77777777" w:rsidR="00515730" w:rsidRPr="003B113B" w:rsidRDefault="00515730" w:rsidP="00515730">
      <w:pPr>
        <w:pStyle w:val="PL"/>
        <w:rPr>
          <w:lang w:val="es-ES"/>
        </w:rPr>
      </w:pPr>
      <w:r>
        <w:t xml:space="preserve">            </w:t>
      </w:r>
      <w:r w:rsidRPr="003B113B">
        <w:rPr>
          <w:lang w:val="es-ES"/>
        </w:rPr>
        <w:t>- ndccf-cm</w:t>
      </w:r>
    </w:p>
    <w:p w14:paraId="4C63F83C" w14:textId="77777777" w:rsidR="005A461E" w:rsidRPr="003B113B" w:rsidRDefault="005A461E" w:rsidP="005A461E">
      <w:pPr>
        <w:pStyle w:val="PL"/>
        <w:rPr>
          <w:lang w:val="es-ES"/>
        </w:rPr>
      </w:pPr>
      <w:r w:rsidRPr="003B113B">
        <w:rPr>
          <w:lang w:val="es-ES"/>
        </w:rPr>
        <w:t xml:space="preserve">            - nnsacf-nsac</w:t>
      </w:r>
    </w:p>
    <w:p w14:paraId="3236E539" w14:textId="77777777" w:rsidR="005A461E" w:rsidRPr="003B113B" w:rsidRDefault="005A461E" w:rsidP="005A461E">
      <w:pPr>
        <w:pStyle w:val="PL"/>
        <w:rPr>
          <w:lang w:val="es-ES"/>
        </w:rPr>
      </w:pPr>
      <w:r w:rsidRPr="003B113B">
        <w:rPr>
          <w:lang w:val="es-ES"/>
        </w:rPr>
        <w:t xml:space="preserve">            - nnsacf-slice-ee</w:t>
      </w:r>
    </w:p>
    <w:p w14:paraId="66C0F2CA" w14:textId="77777777" w:rsidR="00CF7AF2" w:rsidRDefault="00CF7AF2" w:rsidP="00CF7AF2">
      <w:pPr>
        <w:pStyle w:val="PL"/>
      </w:pPr>
      <w:r w:rsidRPr="003B113B">
        <w:rPr>
          <w:lang w:val="es-ES"/>
        </w:rPr>
        <w:t xml:space="preserve">            </w:t>
      </w:r>
      <w:r>
        <w:t>- nmbsmf-tmgi</w:t>
      </w:r>
    </w:p>
    <w:p w14:paraId="132F1391" w14:textId="77777777" w:rsidR="00CF7AF2" w:rsidRDefault="00CF7AF2" w:rsidP="00CF7AF2">
      <w:pPr>
        <w:pStyle w:val="PL"/>
      </w:pPr>
      <w:r>
        <w:t xml:space="preserve">            - nmbsmf-mbssession</w:t>
      </w:r>
    </w:p>
    <w:p w14:paraId="7B7E4253" w14:textId="77777777" w:rsidR="00064FED" w:rsidRDefault="00064FED" w:rsidP="00064FED">
      <w:pPr>
        <w:pStyle w:val="PL"/>
      </w:pPr>
      <w:r>
        <w:t xml:space="preserve">            - nadrf-dm</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77777777" w:rsidR="00F96C59" w:rsidRDefault="00F96C59" w:rsidP="00F96C59">
      <w:pPr>
        <w:pStyle w:val="PL"/>
      </w:pPr>
      <w:r>
        <w:t xml:space="preserve">            - nmbsf-mbsuserserv</w:t>
      </w:r>
    </w:p>
    <w:p w14:paraId="55829E3D" w14:textId="77777777" w:rsidR="00F96C59" w:rsidRDefault="00F96C59" w:rsidP="00F96C59">
      <w:pPr>
        <w:pStyle w:val="PL"/>
      </w:pPr>
      <w:r>
        <w:t xml:space="preserve">            - nmbsf-mbsuserdataing</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6C6691B3" w14:textId="77777777" w:rsidR="00ED3E82" w:rsidRPr="00690A26" w:rsidRDefault="00ED3E82" w:rsidP="00ED3E82">
      <w:pPr>
        <w:pStyle w:val="PL"/>
      </w:pPr>
      <w:r>
        <w:t xml:space="preserve">            - nupf-ee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lastRenderedPageBreak/>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lastRenderedPageBreak/>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lastRenderedPageBreak/>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lastRenderedPageBreak/>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lastRenderedPageBreak/>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lastRenderedPageBreak/>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lastRenderedPageBreak/>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lastRenderedPageBreak/>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lastRenderedPageBreak/>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lastRenderedPageBreak/>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lastRenderedPageBreak/>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lastRenderedPageBreak/>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lastRenderedPageBreak/>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lastRenderedPageBreak/>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lastRenderedPageBreak/>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lastRenderedPageBreak/>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lastRenderedPageBreak/>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lastRenderedPageBreak/>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77777777" w:rsidR="002B539A" w:rsidRPr="00EA6F16" w:rsidRDefault="002B539A" w:rsidP="002B539A">
      <w:pPr>
        <w:pStyle w:val="PL"/>
        <w:rPr>
          <w:lang w:val="en-US"/>
        </w:rPr>
      </w:pPr>
    </w:p>
    <w:p w14:paraId="07A82BE3" w14:textId="77777777" w:rsidR="00A16735" w:rsidRPr="00690A26" w:rsidRDefault="00A16735" w:rsidP="00736F2E">
      <w:pPr>
        <w:pStyle w:val="Heading1"/>
      </w:pPr>
      <w:bookmarkStart w:id="2129" w:name="_Toc24937837"/>
      <w:bookmarkStart w:id="2130" w:name="_Toc33962657"/>
      <w:bookmarkStart w:id="2131" w:name="_Toc42883426"/>
      <w:bookmarkStart w:id="2132" w:name="_Toc49733294"/>
      <w:bookmarkStart w:id="2133" w:name="_Toc56690944"/>
      <w:bookmarkStart w:id="2134" w:name="_Toc130821028"/>
      <w:r w:rsidRPr="00690A26">
        <w:lastRenderedPageBreak/>
        <w:t>A.3</w:t>
      </w:r>
      <w:r w:rsidRPr="00690A26">
        <w:tab/>
        <w:t>Nnrf_NFDiscovery API</w:t>
      </w:r>
      <w:bookmarkEnd w:id="2129"/>
      <w:bookmarkEnd w:id="2130"/>
      <w:bookmarkEnd w:id="2131"/>
      <w:bookmarkEnd w:id="2132"/>
      <w:bookmarkEnd w:id="2133"/>
      <w:bookmarkEnd w:id="2134"/>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7758C3CD"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DE083E">
        <w:rPr>
          <w:lang w:val="en-US"/>
        </w:rPr>
        <w:t>0</w:t>
      </w:r>
      <w:r w:rsidR="009D75FD">
        <w:rPr>
          <w:lang w:val="en-US"/>
        </w:rPr>
        <w:t>-alpha.</w:t>
      </w:r>
      <w:r w:rsidR="00F56403">
        <w:rPr>
          <w:lang w:val="en-US"/>
        </w:rPr>
        <w:t>3</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235C99F1" w:rsidR="00A16735" w:rsidRPr="00690A26" w:rsidRDefault="00A16735" w:rsidP="00A16735">
      <w:pPr>
        <w:pStyle w:val="PL"/>
      </w:pPr>
      <w:r w:rsidRPr="00690A26">
        <w:rPr>
          <w:lang w:val="en-US"/>
        </w:rPr>
        <w:t xml:space="preserve">    </w:t>
      </w:r>
      <w:r w:rsidRPr="00690A26">
        <w:t>© 20</w:t>
      </w:r>
      <w:r>
        <w:t>2</w:t>
      </w:r>
      <w:r w:rsidR="00F56403">
        <w:t>3</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328A7FCE"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F56403">
        <w:t>2</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lastRenderedPageBreak/>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lastRenderedPageBreak/>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lastRenderedPageBreak/>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lastRenderedPageBreak/>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lastRenderedPageBreak/>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lastRenderedPageBreak/>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lastRenderedPageBreak/>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lastRenderedPageBreak/>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lastRenderedPageBreak/>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lastRenderedPageBreak/>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lastRenderedPageBreak/>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lastRenderedPageBreak/>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lastRenderedPageBreak/>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lastRenderedPageBreak/>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lastRenderedPageBreak/>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lastRenderedPageBreak/>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lastRenderedPageBreak/>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lastRenderedPageBreak/>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lastRenderedPageBreak/>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lastRenderedPageBreak/>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lastRenderedPageBreak/>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lastRenderedPageBreak/>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lastRenderedPageBreak/>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lastRenderedPageBreak/>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lastRenderedPageBreak/>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lastRenderedPageBreak/>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lastRenderedPageBreak/>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EA6F16" w:rsidRDefault="00616E45" w:rsidP="00A16735">
      <w:pPr>
        <w:pStyle w:val="PL"/>
      </w:pPr>
    </w:p>
    <w:p w14:paraId="62C4BD84" w14:textId="77777777" w:rsidR="00A16735" w:rsidRPr="00690A26" w:rsidRDefault="00A16735" w:rsidP="00736F2E">
      <w:pPr>
        <w:pStyle w:val="Heading1"/>
        <w:rPr>
          <w:lang w:val="en-US"/>
        </w:rPr>
      </w:pPr>
      <w:bookmarkStart w:id="2135" w:name="_Toc24937838"/>
      <w:bookmarkStart w:id="2136" w:name="_Toc33962658"/>
      <w:bookmarkStart w:id="2137" w:name="_Toc42883427"/>
      <w:bookmarkStart w:id="2138" w:name="_Toc49733295"/>
      <w:bookmarkStart w:id="2139" w:name="_Toc56690945"/>
      <w:bookmarkStart w:id="2140" w:name="_Toc130821029"/>
      <w:r w:rsidRPr="00690A26">
        <w:t>A.4</w:t>
      </w:r>
      <w:r w:rsidRPr="00690A26">
        <w:tab/>
        <w:t>Nnrf_AccessToken API (NRF OAuth2 Authorization)</w:t>
      </w:r>
      <w:bookmarkEnd w:id="2135"/>
      <w:bookmarkEnd w:id="2136"/>
      <w:bookmarkEnd w:id="2137"/>
      <w:bookmarkEnd w:id="2138"/>
      <w:bookmarkEnd w:id="2139"/>
      <w:bookmarkEnd w:id="2140"/>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0AA7B736"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F2C4C3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lastRenderedPageBreak/>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lastRenderedPageBreak/>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lastRenderedPageBreak/>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lastRenderedPageBreak/>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41" w:name="_Toc11336379"/>
      <w:bookmarkStart w:id="2142" w:name="_Toc24937839"/>
      <w:bookmarkStart w:id="2143" w:name="_Toc33962659"/>
      <w:bookmarkStart w:id="2144" w:name="_Toc42883428"/>
      <w:bookmarkStart w:id="2145" w:name="_Toc49733296"/>
      <w:bookmarkStart w:id="2146" w:name="_Toc56690946"/>
      <w:bookmarkStart w:id="2147" w:name="_Toc130821030"/>
      <w:r w:rsidRPr="00690A26">
        <w:t>A.5</w:t>
      </w:r>
      <w:r w:rsidRPr="00690A26">
        <w:tab/>
        <w:t>Nnrf_Bootstrapping API</w:t>
      </w:r>
      <w:bookmarkEnd w:id="2141"/>
      <w:bookmarkEnd w:id="2142"/>
      <w:bookmarkEnd w:id="2143"/>
      <w:bookmarkEnd w:id="2144"/>
      <w:bookmarkEnd w:id="2145"/>
      <w:bookmarkEnd w:id="2146"/>
      <w:bookmarkEnd w:id="2147"/>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lastRenderedPageBreak/>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lastRenderedPageBreak/>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48" w:name="_Toc24937840"/>
      <w:bookmarkStart w:id="2149" w:name="_Toc33962660"/>
      <w:bookmarkStart w:id="2150" w:name="_Toc42883429"/>
      <w:bookmarkStart w:id="2151" w:name="_Toc49733297"/>
      <w:bookmarkStart w:id="2152" w:name="_Toc56690947"/>
      <w:r>
        <w:br w:type="page"/>
      </w:r>
      <w:bookmarkStart w:id="2153" w:name="_Toc106626208"/>
      <w:bookmarkStart w:id="2154" w:name="_Toc130821031"/>
      <w:r w:rsidR="00A16735" w:rsidRPr="00690A26">
        <w:rPr>
          <w:noProof/>
        </w:rPr>
        <w:lastRenderedPageBreak/>
        <w:t>Annex B (normative):</w:t>
      </w:r>
      <w:r w:rsidR="00785DA7">
        <w:rPr>
          <w:noProof/>
        </w:rPr>
        <w:br/>
      </w:r>
      <w:r w:rsidR="00A16735" w:rsidRPr="00690A26">
        <w:rPr>
          <w:noProof/>
        </w:rPr>
        <w:t>NF Profile changes in NFRegister and NFUpdate (NF Profile Complete Replacement) responses</w:t>
      </w:r>
      <w:bookmarkEnd w:id="2148"/>
      <w:bookmarkEnd w:id="2149"/>
      <w:bookmarkEnd w:id="2150"/>
      <w:bookmarkEnd w:id="2151"/>
      <w:bookmarkEnd w:id="2152"/>
      <w:bookmarkEnd w:id="2153"/>
      <w:bookmarkEnd w:id="2154"/>
    </w:p>
    <w:p w14:paraId="5CE141ED" w14:textId="77777777" w:rsidR="00A16735" w:rsidRPr="00690A26" w:rsidRDefault="00A16735" w:rsidP="00736F2E">
      <w:pPr>
        <w:pStyle w:val="Heading1"/>
      </w:pPr>
      <w:bookmarkStart w:id="2155" w:name="_Toc24937841"/>
      <w:bookmarkStart w:id="2156" w:name="_Toc33962661"/>
      <w:bookmarkStart w:id="2157" w:name="_Toc42883430"/>
      <w:bookmarkStart w:id="2158" w:name="_Toc49733298"/>
      <w:bookmarkStart w:id="2159" w:name="_Toc56690948"/>
      <w:bookmarkStart w:id="2160" w:name="_Toc130821032"/>
      <w:r w:rsidRPr="00690A26">
        <w:t>B.1</w:t>
      </w:r>
      <w:r w:rsidRPr="00690A26">
        <w:tab/>
        <w:t>General</w:t>
      </w:r>
      <w:bookmarkEnd w:id="2155"/>
      <w:bookmarkEnd w:id="2156"/>
      <w:bookmarkEnd w:id="2157"/>
      <w:bookmarkEnd w:id="2158"/>
      <w:bookmarkEnd w:id="2159"/>
      <w:bookmarkEnd w:id="2160"/>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61" w:name="_Toc24937842"/>
      <w:bookmarkStart w:id="2162" w:name="_Toc33962662"/>
      <w:bookmarkStart w:id="2163" w:name="_Toc42883431"/>
      <w:bookmarkStart w:id="2164" w:name="_Toc49733299"/>
      <w:bookmarkStart w:id="2165" w:name="_Toc56690949"/>
      <w:r>
        <w:br w:type="page"/>
      </w:r>
      <w:bookmarkStart w:id="2166" w:name="_Toc130821033"/>
      <w:r w:rsidR="00A16735" w:rsidRPr="00690A26">
        <w:lastRenderedPageBreak/>
        <w:t xml:space="preserve">Annex </w:t>
      </w:r>
      <w:r w:rsidR="00A16735" w:rsidRPr="00690A26">
        <w:rPr>
          <w:lang w:eastAsia="zh-CN"/>
        </w:rPr>
        <w:t>C</w:t>
      </w:r>
      <w:r w:rsidR="00A16735" w:rsidRPr="00690A26">
        <w:t xml:space="preserve"> (informative):</w:t>
      </w:r>
      <w:r w:rsidR="00785DA7">
        <w:br/>
      </w:r>
      <w:r w:rsidR="00A16735" w:rsidRPr="00690A26">
        <w:t>Change history</w:t>
      </w:r>
      <w:bookmarkEnd w:id="2161"/>
      <w:bookmarkEnd w:id="2162"/>
      <w:bookmarkEnd w:id="2163"/>
      <w:bookmarkEnd w:id="2164"/>
      <w:bookmarkEnd w:id="2165"/>
      <w:bookmarkEnd w:id="2166"/>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bl>
    <w:p w14:paraId="024ED962" w14:textId="77777777" w:rsidR="00080512" w:rsidRDefault="00080512" w:rsidP="00A16735"/>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CBE94B" w14:textId="77777777" w:rsidR="00C3321C" w:rsidRDefault="00C3321C">
      <w:r>
        <w:separator/>
      </w:r>
    </w:p>
  </w:endnote>
  <w:endnote w:type="continuationSeparator" w:id="0">
    <w:p w14:paraId="1499ABE2" w14:textId="77777777" w:rsidR="00C3321C" w:rsidRDefault="00C332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MS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F08F15" w14:textId="77777777" w:rsidR="00C3321C" w:rsidRDefault="00C3321C">
      <w:r>
        <w:separator/>
      </w:r>
    </w:p>
  </w:footnote>
  <w:footnote w:type="continuationSeparator" w:id="0">
    <w:p w14:paraId="3EC37F3A" w14:textId="77777777" w:rsidR="00C3321C" w:rsidRDefault="00C332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449057E4"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46BA">
      <w:rPr>
        <w:rFonts w:ascii="Arial" w:hAnsi="Arial" w:cs="Arial"/>
        <w:b/>
        <w:noProof/>
        <w:sz w:val="18"/>
        <w:szCs w:val="18"/>
      </w:rPr>
      <w:t>3GPP TS 29.510 V18.2.0 (2023-03)</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45032D8D"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46BA">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3"/>
  </w:num>
  <w:num w:numId="6" w16cid:durableId="233441555">
    <w:abstractNumId w:val="20"/>
  </w:num>
  <w:num w:numId="7" w16cid:durableId="210969170">
    <w:abstractNumId w:val="22"/>
  </w:num>
  <w:num w:numId="8" w16cid:durableId="1984040048">
    <w:abstractNumId w:val="19"/>
  </w:num>
  <w:num w:numId="9" w16cid:durableId="883062345">
    <w:abstractNumId w:val="24"/>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209A"/>
    <w:rsid w:val="00033242"/>
    <w:rsid w:val="00033397"/>
    <w:rsid w:val="00035953"/>
    <w:rsid w:val="00040095"/>
    <w:rsid w:val="00041687"/>
    <w:rsid w:val="0004566F"/>
    <w:rsid w:val="00046897"/>
    <w:rsid w:val="00051834"/>
    <w:rsid w:val="00054A22"/>
    <w:rsid w:val="00062023"/>
    <w:rsid w:val="000627F8"/>
    <w:rsid w:val="00064FED"/>
    <w:rsid w:val="000655A6"/>
    <w:rsid w:val="000655E8"/>
    <w:rsid w:val="00067334"/>
    <w:rsid w:val="0007556D"/>
    <w:rsid w:val="00075E8F"/>
    <w:rsid w:val="00076CEB"/>
    <w:rsid w:val="00077DF2"/>
    <w:rsid w:val="00080512"/>
    <w:rsid w:val="00084782"/>
    <w:rsid w:val="00085E42"/>
    <w:rsid w:val="000905B8"/>
    <w:rsid w:val="000A06E3"/>
    <w:rsid w:val="000A2970"/>
    <w:rsid w:val="000A48CF"/>
    <w:rsid w:val="000B30A5"/>
    <w:rsid w:val="000B365B"/>
    <w:rsid w:val="000B4731"/>
    <w:rsid w:val="000B5AB3"/>
    <w:rsid w:val="000C0171"/>
    <w:rsid w:val="000C1C21"/>
    <w:rsid w:val="000C3ABE"/>
    <w:rsid w:val="000C4554"/>
    <w:rsid w:val="000C47C3"/>
    <w:rsid w:val="000C5BB4"/>
    <w:rsid w:val="000D157B"/>
    <w:rsid w:val="000D49BA"/>
    <w:rsid w:val="000D58AB"/>
    <w:rsid w:val="000D5B5A"/>
    <w:rsid w:val="000D762D"/>
    <w:rsid w:val="000E3F9C"/>
    <w:rsid w:val="000E576C"/>
    <w:rsid w:val="00100565"/>
    <w:rsid w:val="00102363"/>
    <w:rsid w:val="001043DD"/>
    <w:rsid w:val="00105053"/>
    <w:rsid w:val="00105C76"/>
    <w:rsid w:val="00106785"/>
    <w:rsid w:val="00107F30"/>
    <w:rsid w:val="0011044B"/>
    <w:rsid w:val="00116D36"/>
    <w:rsid w:val="0012041E"/>
    <w:rsid w:val="001217A7"/>
    <w:rsid w:val="001229FB"/>
    <w:rsid w:val="001255BE"/>
    <w:rsid w:val="0013338B"/>
    <w:rsid w:val="00133525"/>
    <w:rsid w:val="00136726"/>
    <w:rsid w:val="001367BF"/>
    <w:rsid w:val="001448F8"/>
    <w:rsid w:val="001465FC"/>
    <w:rsid w:val="00150D70"/>
    <w:rsid w:val="001527F7"/>
    <w:rsid w:val="00152973"/>
    <w:rsid w:val="00154B27"/>
    <w:rsid w:val="001633BE"/>
    <w:rsid w:val="00167B17"/>
    <w:rsid w:val="00170D33"/>
    <w:rsid w:val="00171B92"/>
    <w:rsid w:val="00177DA1"/>
    <w:rsid w:val="00182B6E"/>
    <w:rsid w:val="001863B6"/>
    <w:rsid w:val="001A46BA"/>
    <w:rsid w:val="001A4C42"/>
    <w:rsid w:val="001A5D10"/>
    <w:rsid w:val="001A61AE"/>
    <w:rsid w:val="001A7420"/>
    <w:rsid w:val="001B044C"/>
    <w:rsid w:val="001B6637"/>
    <w:rsid w:val="001C02B0"/>
    <w:rsid w:val="001C21C3"/>
    <w:rsid w:val="001C3ECB"/>
    <w:rsid w:val="001C5FEF"/>
    <w:rsid w:val="001C711E"/>
    <w:rsid w:val="001C7471"/>
    <w:rsid w:val="001D02C2"/>
    <w:rsid w:val="001D6230"/>
    <w:rsid w:val="001D76D3"/>
    <w:rsid w:val="001E24C1"/>
    <w:rsid w:val="001F02E7"/>
    <w:rsid w:val="001F081A"/>
    <w:rsid w:val="001F0C1D"/>
    <w:rsid w:val="001F1132"/>
    <w:rsid w:val="001F168B"/>
    <w:rsid w:val="001F284A"/>
    <w:rsid w:val="001F63BC"/>
    <w:rsid w:val="001F6E7D"/>
    <w:rsid w:val="0020375F"/>
    <w:rsid w:val="0020466C"/>
    <w:rsid w:val="00207DB7"/>
    <w:rsid w:val="00212BF9"/>
    <w:rsid w:val="00214095"/>
    <w:rsid w:val="002165D0"/>
    <w:rsid w:val="002177FB"/>
    <w:rsid w:val="00222162"/>
    <w:rsid w:val="002223D8"/>
    <w:rsid w:val="00226E02"/>
    <w:rsid w:val="00230B71"/>
    <w:rsid w:val="0023122F"/>
    <w:rsid w:val="00231F4C"/>
    <w:rsid w:val="00233CC1"/>
    <w:rsid w:val="002347A2"/>
    <w:rsid w:val="002360C8"/>
    <w:rsid w:val="0024490A"/>
    <w:rsid w:val="00245CFF"/>
    <w:rsid w:val="002467DA"/>
    <w:rsid w:val="00253CB6"/>
    <w:rsid w:val="00256456"/>
    <w:rsid w:val="00260C59"/>
    <w:rsid w:val="002675F0"/>
    <w:rsid w:val="002720E6"/>
    <w:rsid w:val="00272671"/>
    <w:rsid w:val="002730FB"/>
    <w:rsid w:val="00274350"/>
    <w:rsid w:val="00277739"/>
    <w:rsid w:val="002807F6"/>
    <w:rsid w:val="0028173E"/>
    <w:rsid w:val="002822FF"/>
    <w:rsid w:val="00285F83"/>
    <w:rsid w:val="00295E06"/>
    <w:rsid w:val="002962EF"/>
    <w:rsid w:val="00296EEF"/>
    <w:rsid w:val="002A04A4"/>
    <w:rsid w:val="002A24DF"/>
    <w:rsid w:val="002A24F1"/>
    <w:rsid w:val="002A638F"/>
    <w:rsid w:val="002A667C"/>
    <w:rsid w:val="002B3B31"/>
    <w:rsid w:val="002B539A"/>
    <w:rsid w:val="002B60EA"/>
    <w:rsid w:val="002B6339"/>
    <w:rsid w:val="002B7739"/>
    <w:rsid w:val="002C1CC4"/>
    <w:rsid w:val="002C4238"/>
    <w:rsid w:val="002C7F31"/>
    <w:rsid w:val="002D022A"/>
    <w:rsid w:val="002D0B78"/>
    <w:rsid w:val="002D63C9"/>
    <w:rsid w:val="002E00EE"/>
    <w:rsid w:val="002E1CD7"/>
    <w:rsid w:val="002E401C"/>
    <w:rsid w:val="002E60A0"/>
    <w:rsid w:val="002E7358"/>
    <w:rsid w:val="002F0B21"/>
    <w:rsid w:val="002F3179"/>
    <w:rsid w:val="002F6036"/>
    <w:rsid w:val="00302521"/>
    <w:rsid w:val="00305AA9"/>
    <w:rsid w:val="003106C9"/>
    <w:rsid w:val="00315E03"/>
    <w:rsid w:val="003172DC"/>
    <w:rsid w:val="0032186D"/>
    <w:rsid w:val="00325197"/>
    <w:rsid w:val="00325354"/>
    <w:rsid w:val="00327AE4"/>
    <w:rsid w:val="00331887"/>
    <w:rsid w:val="00332534"/>
    <w:rsid w:val="00340A48"/>
    <w:rsid w:val="0034289C"/>
    <w:rsid w:val="00344819"/>
    <w:rsid w:val="00352FBE"/>
    <w:rsid w:val="0035462D"/>
    <w:rsid w:val="00355330"/>
    <w:rsid w:val="00356C1C"/>
    <w:rsid w:val="0036001A"/>
    <w:rsid w:val="003624CF"/>
    <w:rsid w:val="00366F8F"/>
    <w:rsid w:val="0036741A"/>
    <w:rsid w:val="0036761E"/>
    <w:rsid w:val="00367A7B"/>
    <w:rsid w:val="003765B8"/>
    <w:rsid w:val="00380F1A"/>
    <w:rsid w:val="003852EF"/>
    <w:rsid w:val="0038537B"/>
    <w:rsid w:val="003857C9"/>
    <w:rsid w:val="00394468"/>
    <w:rsid w:val="00397DBA"/>
    <w:rsid w:val="003B06D0"/>
    <w:rsid w:val="003B07FD"/>
    <w:rsid w:val="003B113B"/>
    <w:rsid w:val="003B222F"/>
    <w:rsid w:val="003B5AC3"/>
    <w:rsid w:val="003C3971"/>
    <w:rsid w:val="003C75ED"/>
    <w:rsid w:val="003D1490"/>
    <w:rsid w:val="003D4E5B"/>
    <w:rsid w:val="003E5096"/>
    <w:rsid w:val="003E5174"/>
    <w:rsid w:val="003F21F7"/>
    <w:rsid w:val="003F30E3"/>
    <w:rsid w:val="003F4357"/>
    <w:rsid w:val="004039BE"/>
    <w:rsid w:val="00407734"/>
    <w:rsid w:val="00412CBB"/>
    <w:rsid w:val="004161F5"/>
    <w:rsid w:val="0041694B"/>
    <w:rsid w:val="00416C65"/>
    <w:rsid w:val="00417234"/>
    <w:rsid w:val="00422FE5"/>
    <w:rsid w:val="00423334"/>
    <w:rsid w:val="004345E9"/>
    <w:rsid w:val="004345EC"/>
    <w:rsid w:val="00437C94"/>
    <w:rsid w:val="00450E6C"/>
    <w:rsid w:val="004536AA"/>
    <w:rsid w:val="00457321"/>
    <w:rsid w:val="00461BFF"/>
    <w:rsid w:val="00464BB9"/>
    <w:rsid w:val="00465515"/>
    <w:rsid w:val="00465916"/>
    <w:rsid w:val="00472A97"/>
    <w:rsid w:val="00474CA3"/>
    <w:rsid w:val="00483DCA"/>
    <w:rsid w:val="00485BC0"/>
    <w:rsid w:val="004879AF"/>
    <w:rsid w:val="00490BB4"/>
    <w:rsid w:val="00494EF0"/>
    <w:rsid w:val="004A6B23"/>
    <w:rsid w:val="004A6BF4"/>
    <w:rsid w:val="004B0D7A"/>
    <w:rsid w:val="004B132C"/>
    <w:rsid w:val="004B49DB"/>
    <w:rsid w:val="004B5A85"/>
    <w:rsid w:val="004C15A3"/>
    <w:rsid w:val="004D3578"/>
    <w:rsid w:val="004D3833"/>
    <w:rsid w:val="004D61AF"/>
    <w:rsid w:val="004E213A"/>
    <w:rsid w:val="004E7E02"/>
    <w:rsid w:val="004F0988"/>
    <w:rsid w:val="004F22EB"/>
    <w:rsid w:val="004F28B5"/>
    <w:rsid w:val="004F2EAF"/>
    <w:rsid w:val="004F3340"/>
    <w:rsid w:val="005012F4"/>
    <w:rsid w:val="0051013D"/>
    <w:rsid w:val="00511474"/>
    <w:rsid w:val="00512B3D"/>
    <w:rsid w:val="00515730"/>
    <w:rsid w:val="005234B4"/>
    <w:rsid w:val="00523945"/>
    <w:rsid w:val="0053388B"/>
    <w:rsid w:val="00535773"/>
    <w:rsid w:val="00540F3B"/>
    <w:rsid w:val="00543E6C"/>
    <w:rsid w:val="00545906"/>
    <w:rsid w:val="00552C81"/>
    <w:rsid w:val="00554318"/>
    <w:rsid w:val="00555996"/>
    <w:rsid w:val="0055608C"/>
    <w:rsid w:val="0056475F"/>
    <w:rsid w:val="00564C3E"/>
    <w:rsid w:val="00565087"/>
    <w:rsid w:val="00577B02"/>
    <w:rsid w:val="00582551"/>
    <w:rsid w:val="00584B3E"/>
    <w:rsid w:val="00597B11"/>
    <w:rsid w:val="005A4363"/>
    <w:rsid w:val="005A461E"/>
    <w:rsid w:val="005A68B3"/>
    <w:rsid w:val="005A7A5C"/>
    <w:rsid w:val="005B20AA"/>
    <w:rsid w:val="005B7287"/>
    <w:rsid w:val="005C2777"/>
    <w:rsid w:val="005C374A"/>
    <w:rsid w:val="005C47E0"/>
    <w:rsid w:val="005C62B9"/>
    <w:rsid w:val="005D1717"/>
    <w:rsid w:val="005D19D4"/>
    <w:rsid w:val="005D2E01"/>
    <w:rsid w:val="005D3C76"/>
    <w:rsid w:val="005D466F"/>
    <w:rsid w:val="005D4E2E"/>
    <w:rsid w:val="005D7526"/>
    <w:rsid w:val="005E0B6A"/>
    <w:rsid w:val="005E42ED"/>
    <w:rsid w:val="005E4BB2"/>
    <w:rsid w:val="005F0928"/>
    <w:rsid w:val="005F21D6"/>
    <w:rsid w:val="005F381E"/>
    <w:rsid w:val="005F7F19"/>
    <w:rsid w:val="00601ED7"/>
    <w:rsid w:val="00602AEA"/>
    <w:rsid w:val="006102C1"/>
    <w:rsid w:val="006121D2"/>
    <w:rsid w:val="0061270A"/>
    <w:rsid w:val="00614FDF"/>
    <w:rsid w:val="00616E45"/>
    <w:rsid w:val="006202BB"/>
    <w:rsid w:val="0062036B"/>
    <w:rsid w:val="00624BCE"/>
    <w:rsid w:val="006273AF"/>
    <w:rsid w:val="00630DD4"/>
    <w:rsid w:val="006342FE"/>
    <w:rsid w:val="0063445A"/>
    <w:rsid w:val="0063543D"/>
    <w:rsid w:val="00637BAA"/>
    <w:rsid w:val="00640246"/>
    <w:rsid w:val="00640E7B"/>
    <w:rsid w:val="0064124A"/>
    <w:rsid w:val="00647114"/>
    <w:rsid w:val="00647B7C"/>
    <w:rsid w:val="00647F4A"/>
    <w:rsid w:val="00650925"/>
    <w:rsid w:val="00651D0A"/>
    <w:rsid w:val="006524F7"/>
    <w:rsid w:val="0065459A"/>
    <w:rsid w:val="006560BB"/>
    <w:rsid w:val="00656CFB"/>
    <w:rsid w:val="00660BEF"/>
    <w:rsid w:val="00664037"/>
    <w:rsid w:val="00664CA9"/>
    <w:rsid w:val="00666303"/>
    <w:rsid w:val="00667354"/>
    <w:rsid w:val="00667EB8"/>
    <w:rsid w:val="00680D27"/>
    <w:rsid w:val="006822C1"/>
    <w:rsid w:val="00684819"/>
    <w:rsid w:val="00687472"/>
    <w:rsid w:val="006902BC"/>
    <w:rsid w:val="00690532"/>
    <w:rsid w:val="00690954"/>
    <w:rsid w:val="00693C8A"/>
    <w:rsid w:val="00695570"/>
    <w:rsid w:val="006A323F"/>
    <w:rsid w:val="006B02B3"/>
    <w:rsid w:val="006B0F3A"/>
    <w:rsid w:val="006B30D0"/>
    <w:rsid w:val="006B39F8"/>
    <w:rsid w:val="006B49F1"/>
    <w:rsid w:val="006C00EE"/>
    <w:rsid w:val="006C1504"/>
    <w:rsid w:val="006C2058"/>
    <w:rsid w:val="006C243B"/>
    <w:rsid w:val="006C3D95"/>
    <w:rsid w:val="006C574E"/>
    <w:rsid w:val="006C6A6C"/>
    <w:rsid w:val="006D7247"/>
    <w:rsid w:val="006D7A71"/>
    <w:rsid w:val="006E0A74"/>
    <w:rsid w:val="006E5C86"/>
    <w:rsid w:val="006E7176"/>
    <w:rsid w:val="006F012B"/>
    <w:rsid w:val="006F254A"/>
    <w:rsid w:val="006F4E24"/>
    <w:rsid w:val="00701116"/>
    <w:rsid w:val="007046D6"/>
    <w:rsid w:val="00704A93"/>
    <w:rsid w:val="007050E6"/>
    <w:rsid w:val="00706631"/>
    <w:rsid w:val="00706A0B"/>
    <w:rsid w:val="00713C44"/>
    <w:rsid w:val="00725F83"/>
    <w:rsid w:val="00726575"/>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66609"/>
    <w:rsid w:val="00767B78"/>
    <w:rsid w:val="007716A9"/>
    <w:rsid w:val="00774DA4"/>
    <w:rsid w:val="00780F74"/>
    <w:rsid w:val="00781F0F"/>
    <w:rsid w:val="00783C30"/>
    <w:rsid w:val="00785DA7"/>
    <w:rsid w:val="00793FE3"/>
    <w:rsid w:val="00796315"/>
    <w:rsid w:val="00796802"/>
    <w:rsid w:val="00796B87"/>
    <w:rsid w:val="00796CB5"/>
    <w:rsid w:val="00796DAD"/>
    <w:rsid w:val="007A0E15"/>
    <w:rsid w:val="007B05FA"/>
    <w:rsid w:val="007B1CA5"/>
    <w:rsid w:val="007B2F1C"/>
    <w:rsid w:val="007B4AB5"/>
    <w:rsid w:val="007B600E"/>
    <w:rsid w:val="007C00DC"/>
    <w:rsid w:val="007C1E20"/>
    <w:rsid w:val="007C35F5"/>
    <w:rsid w:val="007D73CF"/>
    <w:rsid w:val="007E545E"/>
    <w:rsid w:val="007F0F4A"/>
    <w:rsid w:val="007F1FA5"/>
    <w:rsid w:val="00802006"/>
    <w:rsid w:val="00802113"/>
    <w:rsid w:val="008028A4"/>
    <w:rsid w:val="00812AFF"/>
    <w:rsid w:val="00812FDD"/>
    <w:rsid w:val="00817AF4"/>
    <w:rsid w:val="00817D26"/>
    <w:rsid w:val="00820AD3"/>
    <w:rsid w:val="00820B3D"/>
    <w:rsid w:val="00821EFA"/>
    <w:rsid w:val="00823903"/>
    <w:rsid w:val="00830747"/>
    <w:rsid w:val="00834C80"/>
    <w:rsid w:val="00844ABB"/>
    <w:rsid w:val="00844FBA"/>
    <w:rsid w:val="00845A5D"/>
    <w:rsid w:val="00860D29"/>
    <w:rsid w:val="00863C1C"/>
    <w:rsid w:val="00872E83"/>
    <w:rsid w:val="00873B37"/>
    <w:rsid w:val="008748CC"/>
    <w:rsid w:val="008768CA"/>
    <w:rsid w:val="00876ECB"/>
    <w:rsid w:val="00877A82"/>
    <w:rsid w:val="00883ECF"/>
    <w:rsid w:val="00886A07"/>
    <w:rsid w:val="0089055D"/>
    <w:rsid w:val="0089145B"/>
    <w:rsid w:val="00893D12"/>
    <w:rsid w:val="008956A2"/>
    <w:rsid w:val="0089634C"/>
    <w:rsid w:val="008A3933"/>
    <w:rsid w:val="008A4553"/>
    <w:rsid w:val="008A5A85"/>
    <w:rsid w:val="008B3925"/>
    <w:rsid w:val="008B7533"/>
    <w:rsid w:val="008B7689"/>
    <w:rsid w:val="008C055E"/>
    <w:rsid w:val="008C1E5A"/>
    <w:rsid w:val="008C269F"/>
    <w:rsid w:val="008C384C"/>
    <w:rsid w:val="008C54BE"/>
    <w:rsid w:val="008C6655"/>
    <w:rsid w:val="008C7155"/>
    <w:rsid w:val="008D0245"/>
    <w:rsid w:val="008D239F"/>
    <w:rsid w:val="008D71E2"/>
    <w:rsid w:val="008E7605"/>
    <w:rsid w:val="008F7A04"/>
    <w:rsid w:val="0090000A"/>
    <w:rsid w:val="0090271F"/>
    <w:rsid w:val="00902E23"/>
    <w:rsid w:val="0090576B"/>
    <w:rsid w:val="00906818"/>
    <w:rsid w:val="009114D7"/>
    <w:rsid w:val="0091348E"/>
    <w:rsid w:val="0091703C"/>
    <w:rsid w:val="00917CCB"/>
    <w:rsid w:val="00924589"/>
    <w:rsid w:val="00930577"/>
    <w:rsid w:val="009315CD"/>
    <w:rsid w:val="00937451"/>
    <w:rsid w:val="00941B55"/>
    <w:rsid w:val="00942EC2"/>
    <w:rsid w:val="0095614E"/>
    <w:rsid w:val="00963A2B"/>
    <w:rsid w:val="00963A99"/>
    <w:rsid w:val="00966704"/>
    <w:rsid w:val="00975802"/>
    <w:rsid w:val="00976553"/>
    <w:rsid w:val="00976BCC"/>
    <w:rsid w:val="009846D8"/>
    <w:rsid w:val="009862B7"/>
    <w:rsid w:val="009875E5"/>
    <w:rsid w:val="00990EA0"/>
    <w:rsid w:val="00990F70"/>
    <w:rsid w:val="0099103C"/>
    <w:rsid w:val="00995B69"/>
    <w:rsid w:val="009A1342"/>
    <w:rsid w:val="009A5119"/>
    <w:rsid w:val="009A5864"/>
    <w:rsid w:val="009A6E98"/>
    <w:rsid w:val="009B6EE2"/>
    <w:rsid w:val="009C1D30"/>
    <w:rsid w:val="009C2789"/>
    <w:rsid w:val="009C3897"/>
    <w:rsid w:val="009C4138"/>
    <w:rsid w:val="009C5E0C"/>
    <w:rsid w:val="009C65F0"/>
    <w:rsid w:val="009D04CE"/>
    <w:rsid w:val="009D5C5C"/>
    <w:rsid w:val="009D75FD"/>
    <w:rsid w:val="009E364E"/>
    <w:rsid w:val="009F056D"/>
    <w:rsid w:val="009F37B7"/>
    <w:rsid w:val="009F6CEF"/>
    <w:rsid w:val="00A10F02"/>
    <w:rsid w:val="00A10F3B"/>
    <w:rsid w:val="00A118E9"/>
    <w:rsid w:val="00A11DC6"/>
    <w:rsid w:val="00A12AB9"/>
    <w:rsid w:val="00A164B4"/>
    <w:rsid w:val="00A16735"/>
    <w:rsid w:val="00A204DA"/>
    <w:rsid w:val="00A257D8"/>
    <w:rsid w:val="00A25E24"/>
    <w:rsid w:val="00A26956"/>
    <w:rsid w:val="00A27486"/>
    <w:rsid w:val="00A27F72"/>
    <w:rsid w:val="00A3472F"/>
    <w:rsid w:val="00A349A5"/>
    <w:rsid w:val="00A36527"/>
    <w:rsid w:val="00A42F46"/>
    <w:rsid w:val="00A47C8A"/>
    <w:rsid w:val="00A47EF1"/>
    <w:rsid w:val="00A50D26"/>
    <w:rsid w:val="00A51F23"/>
    <w:rsid w:val="00A52ECB"/>
    <w:rsid w:val="00A53724"/>
    <w:rsid w:val="00A5377F"/>
    <w:rsid w:val="00A56066"/>
    <w:rsid w:val="00A56967"/>
    <w:rsid w:val="00A56CAB"/>
    <w:rsid w:val="00A57D33"/>
    <w:rsid w:val="00A6104B"/>
    <w:rsid w:val="00A61E7E"/>
    <w:rsid w:val="00A73129"/>
    <w:rsid w:val="00A7598B"/>
    <w:rsid w:val="00A800EF"/>
    <w:rsid w:val="00A82346"/>
    <w:rsid w:val="00A83C11"/>
    <w:rsid w:val="00A84750"/>
    <w:rsid w:val="00A92BA1"/>
    <w:rsid w:val="00A945B0"/>
    <w:rsid w:val="00A94C54"/>
    <w:rsid w:val="00A97886"/>
    <w:rsid w:val="00AA1A04"/>
    <w:rsid w:val="00AA32BE"/>
    <w:rsid w:val="00AA7A75"/>
    <w:rsid w:val="00AB0E12"/>
    <w:rsid w:val="00AB156A"/>
    <w:rsid w:val="00AB644C"/>
    <w:rsid w:val="00AB6EC8"/>
    <w:rsid w:val="00AC5202"/>
    <w:rsid w:val="00AC6BC6"/>
    <w:rsid w:val="00AC6D4F"/>
    <w:rsid w:val="00AD067F"/>
    <w:rsid w:val="00AD368E"/>
    <w:rsid w:val="00AD37E8"/>
    <w:rsid w:val="00AD5B82"/>
    <w:rsid w:val="00AD7283"/>
    <w:rsid w:val="00AD7D13"/>
    <w:rsid w:val="00AE56ED"/>
    <w:rsid w:val="00AE65E2"/>
    <w:rsid w:val="00AE7F12"/>
    <w:rsid w:val="00B01CCF"/>
    <w:rsid w:val="00B029CE"/>
    <w:rsid w:val="00B0459A"/>
    <w:rsid w:val="00B04648"/>
    <w:rsid w:val="00B1070C"/>
    <w:rsid w:val="00B14F62"/>
    <w:rsid w:val="00B14F7B"/>
    <w:rsid w:val="00B15449"/>
    <w:rsid w:val="00B16B35"/>
    <w:rsid w:val="00B3009A"/>
    <w:rsid w:val="00B43A83"/>
    <w:rsid w:val="00B508C2"/>
    <w:rsid w:val="00B50F0F"/>
    <w:rsid w:val="00B5564E"/>
    <w:rsid w:val="00B60BB9"/>
    <w:rsid w:val="00B62DE7"/>
    <w:rsid w:val="00B63295"/>
    <w:rsid w:val="00B63689"/>
    <w:rsid w:val="00B64789"/>
    <w:rsid w:val="00B70B3E"/>
    <w:rsid w:val="00B7240F"/>
    <w:rsid w:val="00B74091"/>
    <w:rsid w:val="00B76E2B"/>
    <w:rsid w:val="00B81006"/>
    <w:rsid w:val="00B81B6A"/>
    <w:rsid w:val="00B82FBA"/>
    <w:rsid w:val="00B84A6D"/>
    <w:rsid w:val="00B90FF9"/>
    <w:rsid w:val="00B93086"/>
    <w:rsid w:val="00B97433"/>
    <w:rsid w:val="00BA049D"/>
    <w:rsid w:val="00BA19ED"/>
    <w:rsid w:val="00BA4B8D"/>
    <w:rsid w:val="00BB1B1B"/>
    <w:rsid w:val="00BB53C9"/>
    <w:rsid w:val="00BB6E58"/>
    <w:rsid w:val="00BC0F7D"/>
    <w:rsid w:val="00BC4774"/>
    <w:rsid w:val="00BD0777"/>
    <w:rsid w:val="00BD4898"/>
    <w:rsid w:val="00BD64D6"/>
    <w:rsid w:val="00BD7872"/>
    <w:rsid w:val="00BD78A1"/>
    <w:rsid w:val="00BD7D31"/>
    <w:rsid w:val="00BE0047"/>
    <w:rsid w:val="00BE00C0"/>
    <w:rsid w:val="00BE0E8F"/>
    <w:rsid w:val="00BE3255"/>
    <w:rsid w:val="00BF0255"/>
    <w:rsid w:val="00BF128E"/>
    <w:rsid w:val="00BF25D6"/>
    <w:rsid w:val="00BF2778"/>
    <w:rsid w:val="00C02657"/>
    <w:rsid w:val="00C0437A"/>
    <w:rsid w:val="00C06506"/>
    <w:rsid w:val="00C074DD"/>
    <w:rsid w:val="00C1496A"/>
    <w:rsid w:val="00C14F72"/>
    <w:rsid w:val="00C26099"/>
    <w:rsid w:val="00C26F55"/>
    <w:rsid w:val="00C3040E"/>
    <w:rsid w:val="00C3202E"/>
    <w:rsid w:val="00C33079"/>
    <w:rsid w:val="00C3321C"/>
    <w:rsid w:val="00C3337C"/>
    <w:rsid w:val="00C3355C"/>
    <w:rsid w:val="00C3592D"/>
    <w:rsid w:val="00C45231"/>
    <w:rsid w:val="00C47D35"/>
    <w:rsid w:val="00C514FE"/>
    <w:rsid w:val="00C520C6"/>
    <w:rsid w:val="00C528B1"/>
    <w:rsid w:val="00C67514"/>
    <w:rsid w:val="00C72833"/>
    <w:rsid w:val="00C7742C"/>
    <w:rsid w:val="00C80F1D"/>
    <w:rsid w:val="00C833C0"/>
    <w:rsid w:val="00C847F3"/>
    <w:rsid w:val="00C85E53"/>
    <w:rsid w:val="00C923E7"/>
    <w:rsid w:val="00C93F40"/>
    <w:rsid w:val="00C95BF8"/>
    <w:rsid w:val="00CA07CB"/>
    <w:rsid w:val="00CA2D46"/>
    <w:rsid w:val="00CA3D0C"/>
    <w:rsid w:val="00CB2501"/>
    <w:rsid w:val="00CB5214"/>
    <w:rsid w:val="00CC0712"/>
    <w:rsid w:val="00CC129E"/>
    <w:rsid w:val="00CE006E"/>
    <w:rsid w:val="00CE0D78"/>
    <w:rsid w:val="00CE43CB"/>
    <w:rsid w:val="00CF0646"/>
    <w:rsid w:val="00CF7AF2"/>
    <w:rsid w:val="00D00A2B"/>
    <w:rsid w:val="00D02A45"/>
    <w:rsid w:val="00D04732"/>
    <w:rsid w:val="00D05A2B"/>
    <w:rsid w:val="00D07FA1"/>
    <w:rsid w:val="00D10029"/>
    <w:rsid w:val="00D1025D"/>
    <w:rsid w:val="00D2652F"/>
    <w:rsid w:val="00D26899"/>
    <w:rsid w:val="00D31238"/>
    <w:rsid w:val="00D348BE"/>
    <w:rsid w:val="00D372EC"/>
    <w:rsid w:val="00D37C9E"/>
    <w:rsid w:val="00D42BC8"/>
    <w:rsid w:val="00D4551D"/>
    <w:rsid w:val="00D4681E"/>
    <w:rsid w:val="00D52BF7"/>
    <w:rsid w:val="00D535B3"/>
    <w:rsid w:val="00D57972"/>
    <w:rsid w:val="00D675A9"/>
    <w:rsid w:val="00D738D6"/>
    <w:rsid w:val="00D755EB"/>
    <w:rsid w:val="00D75B3D"/>
    <w:rsid w:val="00D76048"/>
    <w:rsid w:val="00D82DE8"/>
    <w:rsid w:val="00D87E00"/>
    <w:rsid w:val="00D9134D"/>
    <w:rsid w:val="00D92452"/>
    <w:rsid w:val="00D93448"/>
    <w:rsid w:val="00D96E95"/>
    <w:rsid w:val="00D96FD4"/>
    <w:rsid w:val="00DA1783"/>
    <w:rsid w:val="00DA178D"/>
    <w:rsid w:val="00DA2AF2"/>
    <w:rsid w:val="00DA7A03"/>
    <w:rsid w:val="00DB1818"/>
    <w:rsid w:val="00DB1A81"/>
    <w:rsid w:val="00DB3018"/>
    <w:rsid w:val="00DB3B8E"/>
    <w:rsid w:val="00DB3E9B"/>
    <w:rsid w:val="00DB3FD4"/>
    <w:rsid w:val="00DB5DD7"/>
    <w:rsid w:val="00DB6556"/>
    <w:rsid w:val="00DC309B"/>
    <w:rsid w:val="00DC4678"/>
    <w:rsid w:val="00DC4DA2"/>
    <w:rsid w:val="00DC6029"/>
    <w:rsid w:val="00DD1B97"/>
    <w:rsid w:val="00DD4C17"/>
    <w:rsid w:val="00DD5143"/>
    <w:rsid w:val="00DD6781"/>
    <w:rsid w:val="00DD74A5"/>
    <w:rsid w:val="00DE083E"/>
    <w:rsid w:val="00DF05BF"/>
    <w:rsid w:val="00DF2B1F"/>
    <w:rsid w:val="00DF62CD"/>
    <w:rsid w:val="00E007A7"/>
    <w:rsid w:val="00E02157"/>
    <w:rsid w:val="00E06675"/>
    <w:rsid w:val="00E12DB8"/>
    <w:rsid w:val="00E13F84"/>
    <w:rsid w:val="00E15417"/>
    <w:rsid w:val="00E15AED"/>
    <w:rsid w:val="00E16509"/>
    <w:rsid w:val="00E2386E"/>
    <w:rsid w:val="00E23CEB"/>
    <w:rsid w:val="00E30BF0"/>
    <w:rsid w:val="00E354F2"/>
    <w:rsid w:val="00E369DB"/>
    <w:rsid w:val="00E417FA"/>
    <w:rsid w:val="00E43BA4"/>
    <w:rsid w:val="00E44582"/>
    <w:rsid w:val="00E45615"/>
    <w:rsid w:val="00E538C9"/>
    <w:rsid w:val="00E611BF"/>
    <w:rsid w:val="00E61C56"/>
    <w:rsid w:val="00E6389D"/>
    <w:rsid w:val="00E65816"/>
    <w:rsid w:val="00E72526"/>
    <w:rsid w:val="00E73C53"/>
    <w:rsid w:val="00E742BD"/>
    <w:rsid w:val="00E7633F"/>
    <w:rsid w:val="00E77645"/>
    <w:rsid w:val="00E8177F"/>
    <w:rsid w:val="00E82BD4"/>
    <w:rsid w:val="00E83D70"/>
    <w:rsid w:val="00E86FE4"/>
    <w:rsid w:val="00E87981"/>
    <w:rsid w:val="00E90E4C"/>
    <w:rsid w:val="00E927A8"/>
    <w:rsid w:val="00E92866"/>
    <w:rsid w:val="00E92D1E"/>
    <w:rsid w:val="00E92D21"/>
    <w:rsid w:val="00E96ABA"/>
    <w:rsid w:val="00E97B03"/>
    <w:rsid w:val="00EA15B0"/>
    <w:rsid w:val="00EA5EA7"/>
    <w:rsid w:val="00EA6F16"/>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27727"/>
    <w:rsid w:val="00F325C8"/>
    <w:rsid w:val="00F33906"/>
    <w:rsid w:val="00F33D99"/>
    <w:rsid w:val="00F40BAF"/>
    <w:rsid w:val="00F47ADB"/>
    <w:rsid w:val="00F511B9"/>
    <w:rsid w:val="00F56403"/>
    <w:rsid w:val="00F653B8"/>
    <w:rsid w:val="00F71C05"/>
    <w:rsid w:val="00F71FFD"/>
    <w:rsid w:val="00F7330A"/>
    <w:rsid w:val="00F857BB"/>
    <w:rsid w:val="00F9008D"/>
    <w:rsid w:val="00F916BD"/>
    <w:rsid w:val="00F92575"/>
    <w:rsid w:val="00F96C59"/>
    <w:rsid w:val="00FA1266"/>
    <w:rsid w:val="00FB29D5"/>
    <w:rsid w:val="00FB4701"/>
    <w:rsid w:val="00FB5BCE"/>
    <w:rsid w:val="00FB7CF3"/>
    <w:rsid w:val="00FC1192"/>
    <w:rsid w:val="00FC5940"/>
    <w:rsid w:val="00FC6BF4"/>
    <w:rsid w:val="00FC7EA5"/>
    <w:rsid w:val="00FD5307"/>
    <w:rsid w:val="00FD77A9"/>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vsd"/><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3.vsdx"/><Relationship Id="rId50" Type="http://schemas.openxmlformats.org/officeDocument/2006/relationships/image" Target="media/image19.emf"/><Relationship Id="rId55" Type="http://schemas.openxmlformats.org/officeDocument/2006/relationships/oleObject" Target="embeddings/Microsoft_Visio_2003-2010_Drawing14.vsd"/><Relationship Id="rId63" Type="http://schemas.openxmlformats.org/officeDocument/2006/relationships/oleObject" Target="embeddings/Microsoft_Visio_2003-2010_Drawing18.vsd"/><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package" Target="embeddings/Microsoft_Visio_Drawing6.vsdx"/><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www.iana.org/assignments/enterprise-numbers" TargetMode="External"/><Relationship Id="rId29" Type="http://schemas.openxmlformats.org/officeDocument/2006/relationships/oleObject" Target="embeddings/Microsoft_Visio_2003-2010_Drawing4.vsd"/><Relationship Id="rId11" Type="http://schemas.openxmlformats.org/officeDocument/2006/relationships/image" Target="media/image2.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2.vsdx"/><Relationship Id="rId40" Type="http://schemas.openxmlformats.org/officeDocument/2006/relationships/image" Target="media/image14.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3.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6.vsd"/><Relationship Id="rId87" Type="http://schemas.openxmlformats.org/officeDocument/2006/relationships/package" Target="embeddings/Microsoft_Visio_Drawing5.vsdx"/><Relationship Id="rId5" Type="http://schemas.openxmlformats.org/officeDocument/2006/relationships/settings" Target="settings.xml"/><Relationship Id="rId61" Type="http://schemas.openxmlformats.org/officeDocument/2006/relationships/oleObject" Target="embeddings/Microsoft_Visio_2003-2010_Drawing17.vsd"/><Relationship Id="rId82" Type="http://schemas.openxmlformats.org/officeDocument/2006/relationships/image" Target="media/image35.emf"/><Relationship Id="rId90" Type="http://schemas.openxmlformats.org/officeDocument/2006/relationships/header" Target="header1.xml"/><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22" Type="http://schemas.openxmlformats.org/officeDocument/2006/relationships/image" Target="media/image5.emf"/><Relationship Id="rId27" Type="http://schemas.openxmlformats.org/officeDocument/2006/relationships/oleObject" Target="embeddings/Microsoft_Visio_2003-2010_Drawing3.vsd"/><Relationship Id="rId30" Type="http://schemas.openxmlformats.org/officeDocument/2006/relationships/image" Target="media/image9.emf"/><Relationship Id="rId35" Type="http://schemas.openxmlformats.org/officeDocument/2006/relationships/package" Target="embeddings/Microsoft_Visio_Drawing1.vsdx"/><Relationship Id="rId43" Type="http://schemas.openxmlformats.org/officeDocument/2006/relationships/oleObject" Target="embeddings/Microsoft_Visio_2003-2010_Drawing9.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1.vsd"/><Relationship Id="rId77" Type="http://schemas.openxmlformats.org/officeDocument/2006/relationships/oleObject" Target="embeddings/Microsoft_Visio_2003-2010_Drawing25.vsd"/><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4.vsdx"/><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semver.org" TargetMode="Externa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20.vsd"/><Relationship Id="rId20" Type="http://schemas.openxmlformats.org/officeDocument/2006/relationships/image" Target="media/image4.emf"/><Relationship Id="rId41" Type="http://schemas.openxmlformats.org/officeDocument/2006/relationships/oleObject" Target="embeddings/Microsoft_Visio_2003-2010_Drawing8.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24.vsd"/><Relationship Id="rId83" Type="http://schemas.openxmlformats.org/officeDocument/2006/relationships/oleObject" Target="embeddings/Microsoft_Visio_2003-2010_Drawing28.vsd"/><Relationship Id="rId88" Type="http://schemas.openxmlformats.org/officeDocument/2006/relationships/image" Target="media/image38.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5.vsd"/><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1</Pages>
  <Words>131691</Words>
  <Characters>750641</Characters>
  <Application>Microsoft Office Word</Application>
  <DocSecurity>0</DocSecurity>
  <Lines>6255</Lines>
  <Paragraphs>1761</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880571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MCC/KK</cp:lastModifiedBy>
  <cp:revision>6</cp:revision>
  <cp:lastPrinted>2019-02-25T14:05:00Z</cp:lastPrinted>
  <dcterms:created xsi:type="dcterms:W3CDTF">2023-03-10T11:18:00Z</dcterms:created>
  <dcterms:modified xsi:type="dcterms:W3CDTF">2023-03-27T12:58:00Z</dcterms:modified>
</cp:coreProperties>
</file>