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6EFC2FE6" w14:textId="26AA3273"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rsidR="004C14E7">
              <w:t>7</w:t>
            </w:r>
            <w:r w:rsidRPr="00544965">
              <w:t>.</w:t>
            </w:r>
            <w:r w:rsidR="00373CAA">
              <w:t>5</w:t>
            </w:r>
            <w:r w:rsidRPr="00544965">
              <w:t>.</w:t>
            </w:r>
            <w:r w:rsidR="00DF5DA1">
              <w:t>0</w:t>
            </w:r>
            <w:r w:rsidRPr="00544965">
              <w:t xml:space="preserve"> </w:t>
            </w:r>
            <w:r w:rsidRPr="00544965">
              <w:rPr>
                <w:sz w:val="32"/>
              </w:rPr>
              <w:t>(20</w:t>
            </w:r>
            <w:r>
              <w:rPr>
                <w:sz w:val="32"/>
              </w:rPr>
              <w:t>2</w:t>
            </w:r>
            <w:r w:rsidR="00373CAA">
              <w:rPr>
                <w:sz w:val="32"/>
              </w:rPr>
              <w:t>2</w:t>
            </w:r>
            <w:r w:rsidRPr="00544965">
              <w:rPr>
                <w:sz w:val="32"/>
              </w:rPr>
              <w:t>-</w:t>
            </w:r>
            <w:r w:rsidR="00373CAA">
              <w:rPr>
                <w:sz w:val="32"/>
              </w:rPr>
              <w:t>03</w:t>
            </w:r>
            <w:r w:rsidRPr="00544965">
              <w:rPr>
                <w:sz w:val="32"/>
              </w:rPr>
              <w:t>)</w:t>
            </w:r>
          </w:p>
          <w:p w14:paraId="5BC67BD8" w14:textId="77777777" w:rsidR="004F0988" w:rsidRDefault="004F0988" w:rsidP="00133525">
            <w:pPr>
              <w:pStyle w:val="ZA"/>
              <w:framePr w:w="0" w:hRule="auto" w:wrap="auto" w:vAnchor="margin" w:hAnchor="text" w:yAlign="inline"/>
            </w:pP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CC75C7"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563E5522" w14:textId="37CCDEF6" w:rsidR="001A5C2C" w:rsidRDefault="00CC75C7" w:rsidP="001A5C2C">
            <w:pPr>
              <w:jc w:val="right"/>
            </w:pPr>
            <w:bookmarkStart w:id="2" w:name="logos"/>
            <w:r>
              <w:pict w14:anchorId="3D63C6C2">
                <v:shape id="_x0000_i1026" type="#_x0000_t75" style="width:127.95pt;height:74.2pt">
                  <v:imagedata r:id="rId10" o:title="3GPP-logo_web"/>
                </v:shape>
              </w:pict>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10F3168C"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373CAA">
              <w:rPr>
                <w:noProof/>
                <w:sz w:val="18"/>
              </w:rPr>
              <w:t>2</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rsidP="000F100F">
      <w:pPr>
        <w:pStyle w:val="TT"/>
      </w:pPr>
      <w:r w:rsidRPr="004D3578">
        <w:br w:type="page"/>
      </w:r>
      <w:bookmarkStart w:id="8" w:name="tableOfContents"/>
      <w:bookmarkEnd w:id="8"/>
      <w:r w:rsidRPr="004D3578">
        <w:lastRenderedPageBreak/>
        <w:t>Contents</w:t>
      </w:r>
    </w:p>
    <w:p w14:paraId="7B385DB3" w14:textId="0F64B15C" w:rsidR="00884A65" w:rsidRDefault="00FD77F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884A65">
        <w:t>Foreword</w:t>
      </w:r>
      <w:r w:rsidR="00884A65">
        <w:tab/>
      </w:r>
      <w:r w:rsidR="00884A65">
        <w:fldChar w:fldCharType="begin" w:fldLock="1"/>
      </w:r>
      <w:r w:rsidR="00884A65">
        <w:instrText xml:space="preserve"> PAGEREF _Toc98493764 \h </w:instrText>
      </w:r>
      <w:r w:rsidR="00884A65">
        <w:fldChar w:fldCharType="separate"/>
      </w:r>
      <w:r w:rsidR="00884A65">
        <w:t>7</w:t>
      </w:r>
      <w:r w:rsidR="00884A65">
        <w:fldChar w:fldCharType="end"/>
      </w:r>
    </w:p>
    <w:p w14:paraId="3C6F8C92" w14:textId="729D1F3F" w:rsidR="00884A65" w:rsidRDefault="00884A6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_Toc98493765 \h </w:instrText>
      </w:r>
      <w:r>
        <w:fldChar w:fldCharType="separate"/>
      </w:r>
      <w:r>
        <w:t>8</w:t>
      </w:r>
      <w:r>
        <w:fldChar w:fldCharType="end"/>
      </w:r>
    </w:p>
    <w:p w14:paraId="1E709049" w14:textId="652C68E0" w:rsidR="00884A65" w:rsidRDefault="00884A6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_Toc98493766 \h </w:instrText>
      </w:r>
      <w:r>
        <w:fldChar w:fldCharType="separate"/>
      </w:r>
      <w:r>
        <w:t>8</w:t>
      </w:r>
      <w:r>
        <w:fldChar w:fldCharType="end"/>
      </w:r>
    </w:p>
    <w:p w14:paraId="5F5C12CA" w14:textId="342840B9" w:rsidR="00884A65" w:rsidRDefault="00884A6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_Toc98493767 \h </w:instrText>
      </w:r>
      <w:r>
        <w:fldChar w:fldCharType="separate"/>
      </w:r>
      <w:r>
        <w:t>9</w:t>
      </w:r>
      <w:r>
        <w:fldChar w:fldCharType="end"/>
      </w:r>
    </w:p>
    <w:p w14:paraId="6A49BA27" w14:textId="36E3F07A" w:rsidR="00884A65" w:rsidRDefault="00884A6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_Toc98493768 \h </w:instrText>
      </w:r>
      <w:r>
        <w:fldChar w:fldCharType="separate"/>
      </w:r>
      <w:r>
        <w:t>9</w:t>
      </w:r>
      <w:r>
        <w:fldChar w:fldCharType="end"/>
      </w:r>
    </w:p>
    <w:p w14:paraId="29776427" w14:textId="1E1BE335" w:rsidR="00884A65" w:rsidRDefault="00884A6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_Toc98493769 \h </w:instrText>
      </w:r>
      <w:r>
        <w:fldChar w:fldCharType="separate"/>
      </w:r>
      <w:r>
        <w:t>9</w:t>
      </w:r>
      <w:r>
        <w:fldChar w:fldCharType="end"/>
      </w:r>
    </w:p>
    <w:p w14:paraId="6449FAEA" w14:textId="6A97B819" w:rsidR="00884A65" w:rsidRDefault="00884A6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_Toc98493770 \h </w:instrText>
      </w:r>
      <w:r>
        <w:fldChar w:fldCharType="separate"/>
      </w:r>
      <w:r>
        <w:t>10</w:t>
      </w:r>
      <w:r>
        <w:fldChar w:fldCharType="end"/>
      </w:r>
    </w:p>
    <w:p w14:paraId="052BDF8B" w14:textId="13769775" w:rsidR="00884A65" w:rsidRDefault="00884A6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_Toc98493771 \h </w:instrText>
      </w:r>
      <w:r>
        <w:fldChar w:fldCharType="separate"/>
      </w:r>
      <w:r>
        <w:t>10</w:t>
      </w:r>
      <w:r>
        <w:fldChar w:fldCharType="end"/>
      </w:r>
    </w:p>
    <w:p w14:paraId="7F2B869F" w14:textId="64290F1C" w:rsidR="00884A65" w:rsidRDefault="00884A6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AUSF</w:t>
      </w:r>
      <w:r>
        <w:tab/>
      </w:r>
      <w:r>
        <w:fldChar w:fldCharType="begin" w:fldLock="1"/>
      </w:r>
      <w:r>
        <w:instrText xml:space="preserve"> PAGEREF _Toc98493772 \h </w:instrText>
      </w:r>
      <w:r>
        <w:fldChar w:fldCharType="separate"/>
      </w:r>
      <w:r>
        <w:t>11</w:t>
      </w:r>
      <w:r>
        <w:fldChar w:fldCharType="end"/>
      </w:r>
    </w:p>
    <w:p w14:paraId="43D88BA1" w14:textId="0F5D0AD3" w:rsidR="00884A65" w:rsidRDefault="00884A6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_Toc98493773 \h </w:instrText>
      </w:r>
      <w:r>
        <w:fldChar w:fldCharType="separate"/>
      </w:r>
      <w:r>
        <w:t>11</w:t>
      </w:r>
      <w:r>
        <w:fldChar w:fldCharType="end"/>
      </w:r>
    </w:p>
    <w:p w14:paraId="657181B8" w14:textId="101926F2" w:rsidR="00884A65" w:rsidRDefault="00884A6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Nausf_</w:t>
      </w:r>
      <w:r w:rsidRPr="00AB136D">
        <w:rPr>
          <w:rFonts w:eastAsia="SimSun"/>
          <w:lang w:eastAsia="zh-CN"/>
        </w:rPr>
        <w:t>UEAuthentication</w:t>
      </w:r>
      <w:r>
        <w:t xml:space="preserve"> Service</w:t>
      </w:r>
      <w:r>
        <w:tab/>
      </w:r>
      <w:r>
        <w:fldChar w:fldCharType="begin" w:fldLock="1"/>
      </w:r>
      <w:r>
        <w:instrText xml:space="preserve"> PAGEREF _Toc98493774 \h </w:instrText>
      </w:r>
      <w:r>
        <w:fldChar w:fldCharType="separate"/>
      </w:r>
      <w:r>
        <w:t>11</w:t>
      </w:r>
      <w:r>
        <w:fldChar w:fldCharType="end"/>
      </w:r>
    </w:p>
    <w:p w14:paraId="4E8A4EB4" w14:textId="7FBFBA92" w:rsidR="00884A65" w:rsidRDefault="00884A6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_Toc98493775 \h </w:instrText>
      </w:r>
      <w:r>
        <w:fldChar w:fldCharType="separate"/>
      </w:r>
      <w:r>
        <w:t>11</w:t>
      </w:r>
      <w:r>
        <w:fldChar w:fldCharType="end"/>
      </w:r>
    </w:p>
    <w:p w14:paraId="2AFA2795" w14:textId="14EC104E" w:rsidR="00884A65" w:rsidRDefault="00884A6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_Toc98493776 \h </w:instrText>
      </w:r>
      <w:r>
        <w:fldChar w:fldCharType="separate"/>
      </w:r>
      <w:r>
        <w:t>11</w:t>
      </w:r>
      <w:r>
        <w:fldChar w:fldCharType="end"/>
      </w:r>
    </w:p>
    <w:p w14:paraId="59CD50F3" w14:textId="1EB4A70F" w:rsidR="00884A65" w:rsidRDefault="00884A6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_Toc98493777 \h </w:instrText>
      </w:r>
      <w:r>
        <w:fldChar w:fldCharType="separate"/>
      </w:r>
      <w:r>
        <w:t>11</w:t>
      </w:r>
      <w:r>
        <w:fldChar w:fldCharType="end"/>
      </w:r>
    </w:p>
    <w:p w14:paraId="34A7619B" w14:textId="43232335" w:rsidR="00884A65" w:rsidRDefault="00884A6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_Toc98493778 \h </w:instrText>
      </w:r>
      <w:r>
        <w:fldChar w:fldCharType="separate"/>
      </w:r>
      <w:r>
        <w:t>12</w:t>
      </w:r>
      <w:r>
        <w:fldChar w:fldCharType="end"/>
      </w:r>
    </w:p>
    <w:p w14:paraId="14583D4B" w14:textId="3F6763EB" w:rsidR="00884A65" w:rsidRDefault="00884A6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_Toc98493779 \h </w:instrText>
      </w:r>
      <w:r>
        <w:fldChar w:fldCharType="separate"/>
      </w:r>
      <w:r>
        <w:t>12</w:t>
      </w:r>
      <w:r>
        <w:fldChar w:fldCharType="end"/>
      </w:r>
    </w:p>
    <w:p w14:paraId="183432C0" w14:textId="6AFA6B3D" w:rsidR="00884A65" w:rsidRDefault="00884A65">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5G AKA</w:t>
      </w:r>
      <w:r>
        <w:tab/>
      </w:r>
      <w:r>
        <w:fldChar w:fldCharType="begin" w:fldLock="1"/>
      </w:r>
      <w:r>
        <w:instrText xml:space="preserve"> PAGEREF _Toc98493780 \h </w:instrText>
      </w:r>
      <w:r>
        <w:fldChar w:fldCharType="separate"/>
      </w:r>
      <w:r>
        <w:t>12</w:t>
      </w:r>
      <w:r>
        <w:fldChar w:fldCharType="end"/>
      </w:r>
    </w:p>
    <w:p w14:paraId="258BB4B0" w14:textId="4791426C" w:rsidR="00884A65" w:rsidRDefault="00884A65">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EAP-based authentication method</w:t>
      </w:r>
      <w:r>
        <w:tab/>
      </w:r>
      <w:r>
        <w:fldChar w:fldCharType="begin" w:fldLock="1"/>
      </w:r>
      <w:r>
        <w:instrText xml:space="preserve"> PAGEREF _Toc98493781 \h </w:instrText>
      </w:r>
      <w:r>
        <w:fldChar w:fldCharType="separate"/>
      </w:r>
      <w:r>
        <w:t>14</w:t>
      </w:r>
      <w:r>
        <w:fldChar w:fldCharType="end"/>
      </w:r>
    </w:p>
    <w:p w14:paraId="7B9F7B9B" w14:textId="281AD88C" w:rsidR="00884A65" w:rsidRDefault="00884A65">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t>Authentication for FN-RG</w:t>
      </w:r>
      <w:r>
        <w:tab/>
      </w:r>
      <w:r>
        <w:fldChar w:fldCharType="begin" w:fldLock="1"/>
      </w:r>
      <w:r>
        <w:instrText xml:space="preserve"> PAGEREF _Toc98493782 \h </w:instrText>
      </w:r>
      <w:r>
        <w:fldChar w:fldCharType="separate"/>
      </w:r>
      <w:r>
        <w:t>15</w:t>
      </w:r>
      <w:r>
        <w:fldChar w:fldCharType="end"/>
      </w:r>
    </w:p>
    <w:p w14:paraId="3055E7F0" w14:textId="1613B6FF" w:rsidR="00884A65" w:rsidRDefault="00884A65">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Authentication Result Removal with 5G AKA method</w:t>
      </w:r>
      <w:r>
        <w:tab/>
      </w:r>
      <w:r>
        <w:fldChar w:fldCharType="begin" w:fldLock="1"/>
      </w:r>
      <w:r>
        <w:instrText xml:space="preserve"> PAGEREF _Toc98493783 \h </w:instrText>
      </w:r>
      <w:r>
        <w:fldChar w:fldCharType="separate"/>
      </w:r>
      <w:r>
        <w:t>16</w:t>
      </w:r>
      <w:r>
        <w:fldChar w:fldCharType="end"/>
      </w:r>
    </w:p>
    <w:p w14:paraId="6AAFBB20" w14:textId="3EC57E77" w:rsidR="00884A65" w:rsidRDefault="00884A65">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Authentication Result Removal with EAP-AKA' method</w:t>
      </w:r>
      <w:r>
        <w:tab/>
      </w:r>
      <w:r>
        <w:fldChar w:fldCharType="begin" w:fldLock="1"/>
      </w:r>
      <w:r>
        <w:instrText xml:space="preserve"> PAGEREF _Toc98493784 \h </w:instrText>
      </w:r>
      <w:r>
        <w:fldChar w:fldCharType="separate"/>
      </w:r>
      <w:r>
        <w:t>17</w:t>
      </w:r>
      <w:r>
        <w:fldChar w:fldCharType="end"/>
      </w:r>
    </w:p>
    <w:p w14:paraId="72AAABC4" w14:textId="342EE608" w:rsidR="00884A65" w:rsidRDefault="00884A65">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Deregister</w:t>
      </w:r>
      <w:r>
        <w:tab/>
      </w:r>
      <w:r>
        <w:fldChar w:fldCharType="begin" w:fldLock="1"/>
      </w:r>
      <w:r>
        <w:instrText xml:space="preserve"> PAGEREF _Toc98493785 \h </w:instrText>
      </w:r>
      <w:r>
        <w:fldChar w:fldCharType="separate"/>
      </w:r>
      <w:r>
        <w:t>17</w:t>
      </w:r>
      <w:r>
        <w:fldChar w:fldCharType="end"/>
      </w:r>
    </w:p>
    <w:p w14:paraId="188C62AF" w14:textId="778516DC" w:rsidR="00884A65" w:rsidRDefault="00884A65">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_Toc98493786 \h </w:instrText>
      </w:r>
      <w:r>
        <w:fldChar w:fldCharType="separate"/>
      </w:r>
      <w:r>
        <w:t>17</w:t>
      </w:r>
      <w:r>
        <w:fldChar w:fldCharType="end"/>
      </w:r>
    </w:p>
    <w:p w14:paraId="5CB29D61" w14:textId="5F84C1D9" w:rsidR="00884A65" w:rsidRDefault="00884A65">
      <w:pPr>
        <w:pStyle w:val="TOC2"/>
        <w:rPr>
          <w:rFonts w:asciiTheme="minorHAnsi" w:eastAsiaTheme="minorEastAsia" w:hAnsiTheme="minorHAnsi" w:cstheme="minorBidi"/>
          <w:sz w:val="22"/>
          <w:szCs w:val="22"/>
          <w:lang w:eastAsia="en-GB"/>
        </w:rPr>
      </w:pPr>
      <w:r w:rsidRPr="00884A65">
        <w:t>5.3</w:t>
      </w:r>
      <w:r w:rsidRPr="00884A65">
        <w:rPr>
          <w:rFonts w:asciiTheme="minorHAnsi" w:eastAsiaTheme="minorEastAsia" w:hAnsiTheme="minorHAnsi" w:cstheme="minorBidi"/>
          <w:sz w:val="22"/>
          <w:szCs w:val="22"/>
          <w:lang w:eastAsia="en-GB"/>
        </w:rPr>
        <w:tab/>
      </w:r>
      <w:r w:rsidRPr="00AB136D">
        <w:rPr>
          <w:lang w:val="en-US"/>
        </w:rPr>
        <w:t>Nausf_</w:t>
      </w:r>
      <w:r w:rsidRPr="00AB136D">
        <w:rPr>
          <w:rFonts w:eastAsia="SimSun"/>
          <w:lang w:val="en-US"/>
        </w:rPr>
        <w:t>SoRProtection</w:t>
      </w:r>
      <w:r w:rsidRPr="00AB136D">
        <w:rPr>
          <w:lang w:val="en-US"/>
        </w:rPr>
        <w:t xml:space="preserve"> Service</w:t>
      </w:r>
      <w:r>
        <w:tab/>
      </w:r>
      <w:r>
        <w:fldChar w:fldCharType="begin" w:fldLock="1"/>
      </w:r>
      <w:r>
        <w:instrText xml:space="preserve"> PAGEREF _Toc98493787 \h </w:instrText>
      </w:r>
      <w:r>
        <w:fldChar w:fldCharType="separate"/>
      </w:r>
      <w:r>
        <w:t>18</w:t>
      </w:r>
      <w:r>
        <w:fldChar w:fldCharType="end"/>
      </w:r>
    </w:p>
    <w:p w14:paraId="4B4C68DB" w14:textId="0F9CBC78" w:rsidR="00884A65" w:rsidRDefault="00884A65">
      <w:pPr>
        <w:pStyle w:val="TOC3"/>
        <w:rPr>
          <w:rFonts w:asciiTheme="minorHAnsi" w:eastAsiaTheme="minorEastAsia" w:hAnsiTheme="minorHAnsi" w:cstheme="minorBidi"/>
          <w:sz w:val="22"/>
          <w:szCs w:val="22"/>
          <w:lang w:eastAsia="en-GB"/>
        </w:rPr>
      </w:pPr>
      <w:r w:rsidRPr="00884A65">
        <w:t>5.3.1</w:t>
      </w:r>
      <w:r w:rsidRPr="00884A65">
        <w:rPr>
          <w:rFonts w:asciiTheme="minorHAnsi" w:eastAsiaTheme="minorEastAsia" w:hAnsiTheme="minorHAnsi" w:cstheme="minorBidi"/>
          <w:sz w:val="22"/>
          <w:szCs w:val="22"/>
          <w:lang w:eastAsia="en-GB"/>
        </w:rPr>
        <w:tab/>
      </w:r>
      <w:r w:rsidRPr="00AB136D">
        <w:rPr>
          <w:lang w:val="en-US"/>
        </w:rPr>
        <w:t>Service Description</w:t>
      </w:r>
      <w:r>
        <w:tab/>
      </w:r>
      <w:r>
        <w:fldChar w:fldCharType="begin" w:fldLock="1"/>
      </w:r>
      <w:r>
        <w:instrText xml:space="preserve"> PAGEREF _Toc98493788 \h </w:instrText>
      </w:r>
      <w:r>
        <w:fldChar w:fldCharType="separate"/>
      </w:r>
      <w:r>
        <w:t>18</w:t>
      </w:r>
      <w:r>
        <w:fldChar w:fldCharType="end"/>
      </w:r>
    </w:p>
    <w:p w14:paraId="4D5F727F" w14:textId="01ADFF09" w:rsidR="00884A65" w:rsidRDefault="00884A6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_Toc98493789 \h </w:instrText>
      </w:r>
      <w:r>
        <w:fldChar w:fldCharType="separate"/>
      </w:r>
      <w:r>
        <w:t>18</w:t>
      </w:r>
      <w:r>
        <w:fldChar w:fldCharType="end"/>
      </w:r>
    </w:p>
    <w:p w14:paraId="61B86347" w14:textId="671E39F1" w:rsidR="00884A65" w:rsidRDefault="00884A65">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_Toc98493790 \h </w:instrText>
      </w:r>
      <w:r>
        <w:fldChar w:fldCharType="separate"/>
      </w:r>
      <w:r>
        <w:t>18</w:t>
      </w:r>
      <w:r>
        <w:fldChar w:fldCharType="end"/>
      </w:r>
    </w:p>
    <w:p w14:paraId="79C57F45" w14:textId="436EAA21" w:rsidR="00884A65" w:rsidRDefault="00884A65">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_Toc98493791 \h </w:instrText>
      </w:r>
      <w:r>
        <w:fldChar w:fldCharType="separate"/>
      </w:r>
      <w:r>
        <w:t>18</w:t>
      </w:r>
      <w:r>
        <w:fldChar w:fldCharType="end"/>
      </w:r>
    </w:p>
    <w:p w14:paraId="28B06A29" w14:textId="455D8011" w:rsidR="00884A65" w:rsidRDefault="00884A65">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_Toc98493792 \h </w:instrText>
      </w:r>
      <w:r>
        <w:fldChar w:fldCharType="separate"/>
      </w:r>
      <w:r>
        <w:t>18</w:t>
      </w:r>
      <w:r>
        <w:fldChar w:fldCharType="end"/>
      </w:r>
    </w:p>
    <w:p w14:paraId="12E5768C" w14:textId="694197A5" w:rsidR="00884A65" w:rsidRDefault="00884A65">
      <w:pPr>
        <w:pStyle w:val="TOC2"/>
        <w:rPr>
          <w:rFonts w:asciiTheme="minorHAnsi" w:eastAsiaTheme="minorEastAsia" w:hAnsiTheme="minorHAnsi" w:cstheme="minorBidi"/>
          <w:sz w:val="22"/>
          <w:szCs w:val="22"/>
          <w:lang w:eastAsia="en-GB"/>
        </w:rPr>
      </w:pPr>
      <w:r w:rsidRPr="00884A65">
        <w:t>5.4</w:t>
      </w:r>
      <w:r w:rsidRPr="00884A65">
        <w:rPr>
          <w:rFonts w:asciiTheme="minorHAnsi" w:eastAsiaTheme="minorEastAsia" w:hAnsiTheme="minorHAnsi" w:cstheme="minorBidi"/>
          <w:sz w:val="22"/>
          <w:szCs w:val="22"/>
          <w:lang w:eastAsia="en-GB"/>
        </w:rPr>
        <w:tab/>
      </w:r>
      <w:r w:rsidRPr="00AB136D">
        <w:rPr>
          <w:lang w:val="en-US"/>
        </w:rPr>
        <w:t>Nausf_</w:t>
      </w:r>
      <w:r w:rsidRPr="00AB136D">
        <w:rPr>
          <w:rFonts w:eastAsia="SimSun"/>
          <w:lang w:val="en-US" w:eastAsia="zh-CN"/>
        </w:rPr>
        <w:t>UPU</w:t>
      </w:r>
      <w:r w:rsidRPr="00AB136D">
        <w:rPr>
          <w:rFonts w:eastAsia="SimSun"/>
          <w:lang w:val="en-US"/>
        </w:rPr>
        <w:t>Protection</w:t>
      </w:r>
      <w:r w:rsidRPr="00AB136D">
        <w:rPr>
          <w:lang w:val="en-US"/>
        </w:rPr>
        <w:t xml:space="preserve"> Service</w:t>
      </w:r>
      <w:r>
        <w:tab/>
      </w:r>
      <w:r>
        <w:fldChar w:fldCharType="begin" w:fldLock="1"/>
      </w:r>
      <w:r>
        <w:instrText xml:space="preserve"> PAGEREF _Toc98493793 \h </w:instrText>
      </w:r>
      <w:r>
        <w:fldChar w:fldCharType="separate"/>
      </w:r>
      <w:r>
        <w:t>19</w:t>
      </w:r>
      <w:r>
        <w:fldChar w:fldCharType="end"/>
      </w:r>
    </w:p>
    <w:p w14:paraId="08018F90" w14:textId="557DBEFD" w:rsidR="00884A65" w:rsidRDefault="00884A65">
      <w:pPr>
        <w:pStyle w:val="TOC3"/>
        <w:rPr>
          <w:rFonts w:asciiTheme="minorHAnsi" w:eastAsiaTheme="minorEastAsia" w:hAnsiTheme="minorHAnsi" w:cstheme="minorBidi"/>
          <w:sz w:val="22"/>
          <w:szCs w:val="22"/>
          <w:lang w:eastAsia="en-GB"/>
        </w:rPr>
      </w:pPr>
      <w:r w:rsidRPr="00884A65">
        <w:t>5.</w:t>
      </w:r>
      <w:r w:rsidRPr="00884A65">
        <w:rPr>
          <w:lang w:eastAsia="zh-CN"/>
        </w:rPr>
        <w:t>4</w:t>
      </w:r>
      <w:r w:rsidRPr="00884A65">
        <w:t>.1</w:t>
      </w:r>
      <w:r w:rsidRPr="00884A65">
        <w:rPr>
          <w:rFonts w:asciiTheme="minorHAnsi" w:eastAsiaTheme="minorEastAsia" w:hAnsiTheme="minorHAnsi" w:cstheme="minorBidi"/>
          <w:sz w:val="22"/>
          <w:szCs w:val="22"/>
          <w:lang w:eastAsia="en-GB"/>
        </w:rPr>
        <w:tab/>
      </w:r>
      <w:r w:rsidRPr="00AB136D">
        <w:rPr>
          <w:lang w:val="en-US"/>
        </w:rPr>
        <w:t>Service Description</w:t>
      </w:r>
      <w:r>
        <w:tab/>
      </w:r>
      <w:r>
        <w:fldChar w:fldCharType="begin" w:fldLock="1"/>
      </w:r>
      <w:r>
        <w:instrText xml:space="preserve"> PAGEREF _Toc98493794 \h </w:instrText>
      </w:r>
      <w:r>
        <w:fldChar w:fldCharType="separate"/>
      </w:r>
      <w:r>
        <w:t>19</w:t>
      </w:r>
      <w:r>
        <w:fldChar w:fldCharType="end"/>
      </w:r>
    </w:p>
    <w:p w14:paraId="3EED2B5A" w14:textId="43CF9AFA" w:rsidR="00884A65" w:rsidRDefault="00884A65">
      <w:pPr>
        <w:pStyle w:val="TOC3"/>
        <w:rPr>
          <w:rFonts w:asciiTheme="minorHAnsi" w:eastAsiaTheme="minorEastAsia" w:hAnsiTheme="minorHAnsi" w:cstheme="minorBidi"/>
          <w:sz w:val="22"/>
          <w:szCs w:val="22"/>
          <w:lang w:eastAsia="en-GB"/>
        </w:rPr>
      </w:pPr>
      <w:r>
        <w:t>5.</w:t>
      </w:r>
      <w:r>
        <w:rPr>
          <w:lang w:eastAsia="zh-CN"/>
        </w:rPr>
        <w:t>4</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_Toc98493795 \h </w:instrText>
      </w:r>
      <w:r>
        <w:fldChar w:fldCharType="separate"/>
      </w:r>
      <w:r>
        <w:t>19</w:t>
      </w:r>
      <w:r>
        <w:fldChar w:fldCharType="end"/>
      </w:r>
    </w:p>
    <w:p w14:paraId="2BA503B3" w14:textId="585B7B3B" w:rsidR="00884A65" w:rsidRDefault="00884A65">
      <w:pPr>
        <w:pStyle w:val="TOC4"/>
        <w:rPr>
          <w:rFonts w:asciiTheme="minorHAnsi" w:eastAsiaTheme="minorEastAsia" w:hAnsiTheme="minorHAnsi" w:cstheme="minorBidi"/>
          <w:sz w:val="22"/>
          <w:szCs w:val="22"/>
          <w:lang w:eastAsia="en-GB"/>
        </w:rPr>
      </w:pPr>
      <w:r>
        <w:t>5.</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_Toc98493796 \h </w:instrText>
      </w:r>
      <w:r>
        <w:fldChar w:fldCharType="separate"/>
      </w:r>
      <w:r>
        <w:t>19</w:t>
      </w:r>
      <w:r>
        <w:fldChar w:fldCharType="end"/>
      </w:r>
    </w:p>
    <w:p w14:paraId="748BA1FF" w14:textId="14F16226" w:rsidR="00884A65" w:rsidRDefault="00884A65">
      <w:pPr>
        <w:pStyle w:val="TOC4"/>
        <w:rPr>
          <w:rFonts w:asciiTheme="minorHAnsi" w:eastAsiaTheme="minorEastAsia" w:hAnsiTheme="minorHAnsi" w:cstheme="minorBidi"/>
          <w:sz w:val="22"/>
          <w:szCs w:val="22"/>
          <w:lang w:eastAsia="en-GB"/>
        </w:rPr>
      </w:pPr>
      <w:r>
        <w:t>5.</w:t>
      </w:r>
      <w:r>
        <w:rPr>
          <w:lang w:eastAsia="zh-CN"/>
        </w:rPr>
        <w:t>4</w:t>
      </w:r>
      <w:r>
        <w:t>.2.2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_Toc98493797 \h </w:instrText>
      </w:r>
      <w:r>
        <w:fldChar w:fldCharType="separate"/>
      </w:r>
      <w:r>
        <w:t>19</w:t>
      </w:r>
      <w:r>
        <w:fldChar w:fldCharType="end"/>
      </w:r>
    </w:p>
    <w:p w14:paraId="2BD2A7C7" w14:textId="7FB7A0EB" w:rsidR="00884A65" w:rsidRDefault="00884A65">
      <w:pPr>
        <w:pStyle w:val="TOC5"/>
        <w:rPr>
          <w:rFonts w:asciiTheme="minorHAnsi" w:eastAsiaTheme="minorEastAsia" w:hAnsiTheme="minorHAnsi" w:cstheme="minorBidi"/>
          <w:sz w:val="22"/>
          <w:szCs w:val="22"/>
          <w:lang w:eastAsia="en-GB"/>
        </w:rPr>
      </w:pPr>
      <w:r>
        <w:t>5.</w:t>
      </w:r>
      <w:r>
        <w:rPr>
          <w:lang w:eastAsia="zh-CN"/>
        </w:rPr>
        <w:t>4</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_Toc98493798 \h </w:instrText>
      </w:r>
      <w:r>
        <w:fldChar w:fldCharType="separate"/>
      </w:r>
      <w:r>
        <w:t>19</w:t>
      </w:r>
      <w:r>
        <w:fldChar w:fldCharType="end"/>
      </w:r>
    </w:p>
    <w:p w14:paraId="4B7B45C0" w14:textId="1FF149C3" w:rsidR="00884A65" w:rsidRDefault="00884A6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_Toc98493799 \h </w:instrText>
      </w:r>
      <w:r>
        <w:fldChar w:fldCharType="separate"/>
      </w:r>
      <w:r>
        <w:t>20</w:t>
      </w:r>
      <w:r>
        <w:fldChar w:fldCharType="end"/>
      </w:r>
    </w:p>
    <w:p w14:paraId="532FA307" w14:textId="113DA869" w:rsidR="00884A65" w:rsidRDefault="00884A6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Nausf_</w:t>
      </w:r>
      <w:r w:rsidRPr="00AB136D">
        <w:rPr>
          <w:rFonts w:eastAsia="SimSun"/>
          <w:lang w:eastAsia="zh-CN"/>
        </w:rPr>
        <w:t>UEAuthentication</w:t>
      </w:r>
      <w:r>
        <w:t xml:space="preserve"> Service API</w:t>
      </w:r>
      <w:r>
        <w:tab/>
      </w:r>
      <w:r>
        <w:fldChar w:fldCharType="begin" w:fldLock="1"/>
      </w:r>
      <w:r>
        <w:instrText xml:space="preserve"> PAGEREF _Toc98493800 \h </w:instrText>
      </w:r>
      <w:r>
        <w:fldChar w:fldCharType="separate"/>
      </w:r>
      <w:r>
        <w:t>20</w:t>
      </w:r>
      <w:r>
        <w:fldChar w:fldCharType="end"/>
      </w:r>
    </w:p>
    <w:p w14:paraId="658E19EF" w14:textId="6975D258" w:rsidR="00884A65" w:rsidRDefault="00884A6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_Toc98493801 \h </w:instrText>
      </w:r>
      <w:r>
        <w:fldChar w:fldCharType="separate"/>
      </w:r>
      <w:r>
        <w:t>20</w:t>
      </w:r>
      <w:r>
        <w:fldChar w:fldCharType="end"/>
      </w:r>
    </w:p>
    <w:p w14:paraId="1785D03A" w14:textId="41EC1980" w:rsidR="00884A65" w:rsidRDefault="00884A6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_Toc98493802 \h </w:instrText>
      </w:r>
      <w:r>
        <w:fldChar w:fldCharType="separate"/>
      </w:r>
      <w:r>
        <w:t>21</w:t>
      </w:r>
      <w:r>
        <w:fldChar w:fldCharType="end"/>
      </w:r>
    </w:p>
    <w:p w14:paraId="0391F1DA" w14:textId="5B6D6884" w:rsidR="00884A65" w:rsidRDefault="00884A6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_Toc98493803 \h </w:instrText>
      </w:r>
      <w:r>
        <w:fldChar w:fldCharType="separate"/>
      </w:r>
      <w:r>
        <w:t>21</w:t>
      </w:r>
      <w:r>
        <w:fldChar w:fldCharType="end"/>
      </w:r>
    </w:p>
    <w:p w14:paraId="10F7F531" w14:textId="3E0D15D4" w:rsidR="00884A65" w:rsidRDefault="00884A6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_Toc98493804 \h </w:instrText>
      </w:r>
      <w:r>
        <w:fldChar w:fldCharType="separate"/>
      </w:r>
      <w:r>
        <w:t>21</w:t>
      </w:r>
      <w:r>
        <w:fldChar w:fldCharType="end"/>
      </w:r>
    </w:p>
    <w:p w14:paraId="138606BC" w14:textId="118CE37B" w:rsidR="00884A65" w:rsidRDefault="00884A6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_Toc98493805 \h </w:instrText>
      </w:r>
      <w:r>
        <w:fldChar w:fldCharType="separate"/>
      </w:r>
      <w:r>
        <w:t>21</w:t>
      </w:r>
      <w:r>
        <w:fldChar w:fldCharType="end"/>
      </w:r>
    </w:p>
    <w:p w14:paraId="17BD1B0A" w14:textId="451F5550" w:rsidR="00884A65" w:rsidRDefault="00884A6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_Toc98493806 \h </w:instrText>
      </w:r>
      <w:r>
        <w:fldChar w:fldCharType="separate"/>
      </w:r>
      <w:r>
        <w:t>21</w:t>
      </w:r>
      <w:r>
        <w:fldChar w:fldCharType="end"/>
      </w:r>
    </w:p>
    <w:p w14:paraId="4CC2FFB6" w14:textId="0FF4525F" w:rsidR="00884A65" w:rsidRDefault="00884A6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_Toc98493807 \h </w:instrText>
      </w:r>
      <w:r>
        <w:fldChar w:fldCharType="separate"/>
      </w:r>
      <w:r>
        <w:t>21</w:t>
      </w:r>
      <w:r>
        <w:fldChar w:fldCharType="end"/>
      </w:r>
    </w:p>
    <w:p w14:paraId="6FD8C1FB" w14:textId="5F35A0FD" w:rsidR="00884A65" w:rsidRDefault="00884A65">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_Toc98493808 \h </w:instrText>
      </w:r>
      <w:r>
        <w:fldChar w:fldCharType="separate"/>
      </w:r>
      <w:r>
        <w:t>21</w:t>
      </w:r>
      <w:r>
        <w:fldChar w:fldCharType="end"/>
      </w:r>
    </w:p>
    <w:p w14:paraId="6996A45B" w14:textId="532452EE" w:rsidR="00884A65" w:rsidRDefault="00884A6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_Toc98493809 \h </w:instrText>
      </w:r>
      <w:r>
        <w:fldChar w:fldCharType="separate"/>
      </w:r>
      <w:r>
        <w:t>21</w:t>
      </w:r>
      <w:r>
        <w:fldChar w:fldCharType="end"/>
      </w:r>
    </w:p>
    <w:p w14:paraId="532C1FBC" w14:textId="13B838C5" w:rsidR="00884A65" w:rsidRDefault="00884A6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_Toc98493810 \h </w:instrText>
      </w:r>
      <w:r>
        <w:fldChar w:fldCharType="separate"/>
      </w:r>
      <w:r>
        <w:t>21</w:t>
      </w:r>
      <w:r>
        <w:fldChar w:fldCharType="end"/>
      </w:r>
    </w:p>
    <w:p w14:paraId="5ECA3F9E" w14:textId="2B9E5C8E" w:rsidR="00884A65" w:rsidRDefault="00884A6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ue-authentications (Collection)</w:t>
      </w:r>
      <w:r>
        <w:tab/>
      </w:r>
      <w:r>
        <w:fldChar w:fldCharType="begin" w:fldLock="1"/>
      </w:r>
      <w:r>
        <w:instrText xml:space="preserve"> PAGEREF _Toc98493811 \h </w:instrText>
      </w:r>
      <w:r>
        <w:fldChar w:fldCharType="separate"/>
      </w:r>
      <w:r>
        <w:t>23</w:t>
      </w:r>
      <w:r>
        <w:fldChar w:fldCharType="end"/>
      </w:r>
    </w:p>
    <w:p w14:paraId="0FF785D0" w14:textId="5F52A6A3" w:rsidR="00884A65" w:rsidRDefault="00884A65">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_Toc98493812 \h </w:instrText>
      </w:r>
      <w:r>
        <w:fldChar w:fldCharType="separate"/>
      </w:r>
      <w:r>
        <w:t>23</w:t>
      </w:r>
      <w:r>
        <w:fldChar w:fldCharType="end"/>
      </w:r>
    </w:p>
    <w:p w14:paraId="25D5483E" w14:textId="65B3FC36" w:rsidR="00884A65" w:rsidRDefault="00884A6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_Toc98493813 \h </w:instrText>
      </w:r>
      <w:r>
        <w:fldChar w:fldCharType="separate"/>
      </w:r>
      <w:r>
        <w:t>23</w:t>
      </w:r>
      <w:r>
        <w:fldChar w:fldCharType="end"/>
      </w:r>
    </w:p>
    <w:p w14:paraId="02413789" w14:textId="2E5AD19B" w:rsidR="00884A65" w:rsidRDefault="00884A6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_Toc98493814 \h </w:instrText>
      </w:r>
      <w:r>
        <w:fldChar w:fldCharType="separate"/>
      </w:r>
      <w:r>
        <w:t>23</w:t>
      </w:r>
      <w:r>
        <w:fldChar w:fldCharType="end"/>
      </w:r>
    </w:p>
    <w:p w14:paraId="1AFC416A" w14:textId="38D2C319" w:rsidR="00884A65" w:rsidRDefault="00884A65">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_Toc98493815 \h </w:instrText>
      </w:r>
      <w:r>
        <w:fldChar w:fldCharType="separate"/>
      </w:r>
      <w:r>
        <w:t>26</w:t>
      </w:r>
      <w:r>
        <w:fldChar w:fldCharType="end"/>
      </w:r>
    </w:p>
    <w:p w14:paraId="5A662D4A" w14:textId="473A1A08" w:rsidR="00884A65" w:rsidRDefault="00884A65">
      <w:pPr>
        <w:pStyle w:val="TOC4"/>
        <w:rPr>
          <w:rFonts w:asciiTheme="minorHAnsi" w:eastAsiaTheme="minorEastAsia" w:hAnsiTheme="minorHAnsi" w:cstheme="minorBidi"/>
          <w:sz w:val="22"/>
          <w:szCs w:val="22"/>
          <w:lang w:eastAsia="en-GB"/>
        </w:rPr>
      </w:pPr>
      <w:r w:rsidRPr="00884A65">
        <w:t>6.1.3.3</w:t>
      </w:r>
      <w:r w:rsidRPr="00884A65">
        <w:rPr>
          <w:rFonts w:asciiTheme="minorHAnsi" w:eastAsiaTheme="minorEastAsia" w:hAnsiTheme="minorHAnsi" w:cstheme="minorBidi"/>
          <w:sz w:val="22"/>
          <w:szCs w:val="22"/>
          <w:lang w:eastAsia="en-GB"/>
        </w:rPr>
        <w:tab/>
      </w:r>
      <w:r w:rsidRPr="00AB136D">
        <w:rPr>
          <w:lang w:val="fr-FR"/>
        </w:rPr>
        <w:t>Resource: 5g-aka-confirmation (Document)</w:t>
      </w:r>
      <w:r>
        <w:tab/>
      </w:r>
      <w:r>
        <w:fldChar w:fldCharType="begin" w:fldLock="1"/>
      </w:r>
      <w:r>
        <w:instrText xml:space="preserve"> PAGEREF _Toc98493816 \h </w:instrText>
      </w:r>
      <w:r>
        <w:fldChar w:fldCharType="separate"/>
      </w:r>
      <w:r>
        <w:t>27</w:t>
      </w:r>
      <w:r>
        <w:fldChar w:fldCharType="end"/>
      </w:r>
    </w:p>
    <w:p w14:paraId="1CE4600E" w14:textId="5D3A2B17" w:rsidR="00884A65" w:rsidRDefault="00884A65">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_Toc98493817 \h </w:instrText>
      </w:r>
      <w:r>
        <w:fldChar w:fldCharType="separate"/>
      </w:r>
      <w:r>
        <w:t>27</w:t>
      </w:r>
      <w:r>
        <w:fldChar w:fldCharType="end"/>
      </w:r>
    </w:p>
    <w:p w14:paraId="0045A958" w14:textId="2F4D7858" w:rsidR="00884A65" w:rsidRDefault="00884A65">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_Toc98493818 \h </w:instrText>
      </w:r>
      <w:r>
        <w:fldChar w:fldCharType="separate"/>
      </w:r>
      <w:r>
        <w:t>27</w:t>
      </w:r>
      <w:r>
        <w:fldChar w:fldCharType="end"/>
      </w:r>
    </w:p>
    <w:p w14:paraId="0B7E478D" w14:textId="5DDF725F" w:rsidR="00884A65" w:rsidRDefault="00884A65">
      <w:pPr>
        <w:pStyle w:val="TOC5"/>
        <w:rPr>
          <w:rFonts w:asciiTheme="minorHAnsi" w:eastAsiaTheme="minorEastAsia" w:hAnsiTheme="minorHAnsi" w:cstheme="minorBidi"/>
          <w:sz w:val="22"/>
          <w:szCs w:val="22"/>
          <w:lang w:eastAsia="en-GB"/>
        </w:rPr>
      </w:pPr>
      <w:r>
        <w:lastRenderedPageBreak/>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_Toc98493819 \h </w:instrText>
      </w:r>
      <w:r>
        <w:fldChar w:fldCharType="separate"/>
      </w:r>
      <w:r>
        <w:t>28</w:t>
      </w:r>
      <w:r>
        <w:fldChar w:fldCharType="end"/>
      </w:r>
    </w:p>
    <w:p w14:paraId="068B90A5" w14:textId="37CDCB57" w:rsidR="00884A65" w:rsidRDefault="00884A65">
      <w:pPr>
        <w:pStyle w:val="TOC4"/>
        <w:rPr>
          <w:rFonts w:asciiTheme="minorHAnsi" w:eastAsiaTheme="minorEastAsia" w:hAnsiTheme="minorHAnsi" w:cstheme="minorBidi"/>
          <w:sz w:val="22"/>
          <w:szCs w:val="22"/>
          <w:lang w:eastAsia="en-GB"/>
        </w:rPr>
      </w:pPr>
      <w:r w:rsidRPr="00884A65">
        <w:t>6.1.3.4</w:t>
      </w:r>
      <w:r w:rsidRPr="00884A65">
        <w:rPr>
          <w:rFonts w:asciiTheme="minorHAnsi" w:eastAsiaTheme="minorEastAsia" w:hAnsiTheme="minorHAnsi" w:cstheme="minorBidi"/>
          <w:sz w:val="22"/>
          <w:szCs w:val="22"/>
          <w:lang w:eastAsia="en-GB"/>
        </w:rPr>
        <w:tab/>
      </w:r>
      <w:r w:rsidRPr="00AB136D">
        <w:rPr>
          <w:lang w:val="en-US"/>
        </w:rPr>
        <w:t>Resource: eap-session (Document)</w:t>
      </w:r>
      <w:r>
        <w:tab/>
      </w:r>
      <w:r>
        <w:fldChar w:fldCharType="begin" w:fldLock="1"/>
      </w:r>
      <w:r>
        <w:instrText xml:space="preserve"> PAGEREF _Toc98493820 \h </w:instrText>
      </w:r>
      <w:r>
        <w:fldChar w:fldCharType="separate"/>
      </w:r>
      <w:r>
        <w:t>30</w:t>
      </w:r>
      <w:r>
        <w:fldChar w:fldCharType="end"/>
      </w:r>
    </w:p>
    <w:p w14:paraId="3338B012" w14:textId="0C6D7A76" w:rsidR="00884A65" w:rsidRDefault="00884A65">
      <w:pPr>
        <w:pStyle w:val="TOC5"/>
        <w:rPr>
          <w:rFonts w:asciiTheme="minorHAnsi" w:eastAsiaTheme="minorEastAsia" w:hAnsiTheme="minorHAnsi" w:cstheme="minorBidi"/>
          <w:sz w:val="22"/>
          <w:szCs w:val="22"/>
          <w:lang w:eastAsia="en-GB"/>
        </w:rPr>
      </w:pPr>
      <w:r w:rsidRPr="00884A65">
        <w:t>6.1.3.4.1</w:t>
      </w:r>
      <w:r w:rsidRPr="00884A65">
        <w:rPr>
          <w:rFonts w:asciiTheme="minorHAnsi" w:eastAsiaTheme="minorEastAsia" w:hAnsiTheme="minorHAnsi" w:cstheme="minorBidi"/>
          <w:sz w:val="22"/>
          <w:szCs w:val="22"/>
          <w:lang w:eastAsia="en-GB"/>
        </w:rPr>
        <w:tab/>
      </w:r>
      <w:r w:rsidRPr="00AB136D">
        <w:rPr>
          <w:lang w:val="en-US"/>
        </w:rPr>
        <w:t>Description</w:t>
      </w:r>
      <w:r>
        <w:tab/>
      </w:r>
      <w:r>
        <w:fldChar w:fldCharType="begin" w:fldLock="1"/>
      </w:r>
      <w:r>
        <w:instrText xml:space="preserve"> PAGEREF _Toc98493821 \h </w:instrText>
      </w:r>
      <w:r>
        <w:fldChar w:fldCharType="separate"/>
      </w:r>
      <w:r>
        <w:t>30</w:t>
      </w:r>
      <w:r>
        <w:fldChar w:fldCharType="end"/>
      </w:r>
    </w:p>
    <w:p w14:paraId="20C77E95" w14:textId="001ACA2A" w:rsidR="00884A65" w:rsidRDefault="00884A65">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_Toc98493822 \h </w:instrText>
      </w:r>
      <w:r>
        <w:fldChar w:fldCharType="separate"/>
      </w:r>
      <w:r>
        <w:t>30</w:t>
      </w:r>
      <w:r>
        <w:fldChar w:fldCharType="end"/>
      </w:r>
    </w:p>
    <w:p w14:paraId="204FD71F" w14:textId="0F7AD2C2" w:rsidR="00884A65" w:rsidRDefault="00884A65">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_Toc98493823 \h </w:instrText>
      </w:r>
      <w:r>
        <w:fldChar w:fldCharType="separate"/>
      </w:r>
      <w:r>
        <w:t>31</w:t>
      </w:r>
      <w:r>
        <w:fldChar w:fldCharType="end"/>
      </w:r>
    </w:p>
    <w:p w14:paraId="31FC948F" w14:textId="080A88DE" w:rsidR="00884A65" w:rsidRDefault="00884A65">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rg-authentications (Collection)</w:t>
      </w:r>
      <w:r>
        <w:tab/>
      </w:r>
      <w:r>
        <w:fldChar w:fldCharType="begin" w:fldLock="1"/>
      </w:r>
      <w:r>
        <w:instrText xml:space="preserve"> PAGEREF _Toc98493824 \h </w:instrText>
      </w:r>
      <w:r>
        <w:fldChar w:fldCharType="separate"/>
      </w:r>
      <w:r>
        <w:t>33</w:t>
      </w:r>
      <w:r>
        <w:fldChar w:fldCharType="end"/>
      </w:r>
    </w:p>
    <w:p w14:paraId="41DBF2B0" w14:textId="2BC657FE" w:rsidR="00884A65" w:rsidRDefault="00884A65">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_Toc98493825 \h </w:instrText>
      </w:r>
      <w:r>
        <w:fldChar w:fldCharType="separate"/>
      </w:r>
      <w:r>
        <w:t>33</w:t>
      </w:r>
      <w:r>
        <w:fldChar w:fldCharType="end"/>
      </w:r>
    </w:p>
    <w:p w14:paraId="2DFA2161" w14:textId="4F8346A8" w:rsidR="00884A65" w:rsidRDefault="00884A65">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_Toc98493826 \h </w:instrText>
      </w:r>
      <w:r>
        <w:fldChar w:fldCharType="separate"/>
      </w:r>
      <w:r>
        <w:t>33</w:t>
      </w:r>
      <w:r>
        <w:fldChar w:fldCharType="end"/>
      </w:r>
    </w:p>
    <w:p w14:paraId="6FDF5F1A" w14:textId="69541E08" w:rsidR="00884A65" w:rsidRDefault="00884A65">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_Toc98493827 \h </w:instrText>
      </w:r>
      <w:r>
        <w:fldChar w:fldCharType="separate"/>
      </w:r>
      <w:r>
        <w:t>33</w:t>
      </w:r>
      <w:r>
        <w:fldChar w:fldCharType="end"/>
      </w:r>
    </w:p>
    <w:p w14:paraId="6750529E" w14:textId="5FD6C98C" w:rsidR="00884A65" w:rsidRDefault="00884A6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_Toc98493828 \h </w:instrText>
      </w:r>
      <w:r>
        <w:fldChar w:fldCharType="separate"/>
      </w:r>
      <w:r>
        <w:t>35</w:t>
      </w:r>
      <w:r>
        <w:fldChar w:fldCharType="end"/>
      </w:r>
    </w:p>
    <w:p w14:paraId="0F7E6014" w14:textId="3EA7E4E4" w:rsidR="00884A65" w:rsidRDefault="00884A65">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_Toc98493829 \h </w:instrText>
      </w:r>
      <w:r>
        <w:fldChar w:fldCharType="separate"/>
      </w:r>
      <w:r>
        <w:t>35</w:t>
      </w:r>
      <w:r>
        <w:fldChar w:fldCharType="end"/>
      </w:r>
    </w:p>
    <w:p w14:paraId="7E388939" w14:textId="33FD566C" w:rsidR="00884A65" w:rsidRDefault="00884A6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_Toc98493830 \h </w:instrText>
      </w:r>
      <w:r>
        <w:fldChar w:fldCharType="separate"/>
      </w:r>
      <w:r>
        <w:t>35</w:t>
      </w:r>
      <w:r>
        <w:fldChar w:fldCharType="end"/>
      </w:r>
    </w:p>
    <w:p w14:paraId="59F5451E" w14:textId="4B89BA3B" w:rsidR="00884A65" w:rsidRDefault="00884A65">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_Toc98493831 \h </w:instrText>
      </w:r>
      <w:r>
        <w:fldChar w:fldCharType="separate"/>
      </w:r>
      <w:r>
        <w:t>35</w:t>
      </w:r>
      <w:r>
        <w:fldChar w:fldCharType="end"/>
      </w:r>
    </w:p>
    <w:p w14:paraId="31698204" w14:textId="3DD5AA0B" w:rsidR="00884A65" w:rsidRDefault="00884A6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_Toc98493832 \h </w:instrText>
      </w:r>
      <w:r>
        <w:fldChar w:fldCharType="separate"/>
      </w:r>
      <w:r>
        <w:t>35</w:t>
      </w:r>
      <w:r>
        <w:fldChar w:fldCharType="end"/>
      </w:r>
    </w:p>
    <w:p w14:paraId="37AD9F6E" w14:textId="7F72A246" w:rsidR="00884A65" w:rsidRDefault="00884A6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_Toc98493833 \h </w:instrText>
      </w:r>
      <w:r>
        <w:fldChar w:fldCharType="separate"/>
      </w:r>
      <w:r>
        <w:t>35</w:t>
      </w:r>
      <w:r>
        <w:fldChar w:fldCharType="end"/>
      </w:r>
    </w:p>
    <w:p w14:paraId="1ACA1FD9" w14:textId="22420FF7" w:rsidR="00884A65" w:rsidRDefault="00884A65">
      <w:pPr>
        <w:pStyle w:val="TOC4"/>
        <w:rPr>
          <w:rFonts w:asciiTheme="minorHAnsi" w:eastAsiaTheme="minorEastAsia" w:hAnsiTheme="minorHAnsi" w:cstheme="minorBidi"/>
          <w:sz w:val="22"/>
          <w:szCs w:val="22"/>
          <w:lang w:eastAsia="en-GB"/>
        </w:rPr>
      </w:pPr>
      <w:r w:rsidRPr="00884A65">
        <w:t>6.1.6.2</w:t>
      </w:r>
      <w:r w:rsidRPr="00884A65">
        <w:rPr>
          <w:rFonts w:asciiTheme="minorHAnsi" w:eastAsiaTheme="minorEastAsia" w:hAnsiTheme="minorHAnsi" w:cstheme="minorBidi"/>
          <w:sz w:val="22"/>
          <w:szCs w:val="22"/>
          <w:lang w:eastAsia="en-GB"/>
        </w:rPr>
        <w:tab/>
      </w:r>
      <w:r w:rsidRPr="00AB136D">
        <w:rPr>
          <w:lang w:val="en-US"/>
        </w:rPr>
        <w:t>Structured data types</w:t>
      </w:r>
      <w:r>
        <w:tab/>
      </w:r>
      <w:r>
        <w:fldChar w:fldCharType="begin" w:fldLock="1"/>
      </w:r>
      <w:r>
        <w:instrText xml:space="preserve"> PAGEREF _Toc98493834 \h </w:instrText>
      </w:r>
      <w:r>
        <w:fldChar w:fldCharType="separate"/>
      </w:r>
      <w:r>
        <w:t>36</w:t>
      </w:r>
      <w:r>
        <w:fldChar w:fldCharType="end"/>
      </w:r>
    </w:p>
    <w:p w14:paraId="573475FD" w14:textId="37317450" w:rsidR="00884A65" w:rsidRDefault="00884A65">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_Toc98493835 \h </w:instrText>
      </w:r>
      <w:r>
        <w:fldChar w:fldCharType="separate"/>
      </w:r>
      <w:r>
        <w:t>36</w:t>
      </w:r>
      <w:r>
        <w:fldChar w:fldCharType="end"/>
      </w:r>
    </w:p>
    <w:p w14:paraId="129F408E" w14:textId="7F67D055" w:rsidR="00884A65" w:rsidRDefault="00884A65">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AuthenticationInfo</w:t>
      </w:r>
      <w:r>
        <w:tab/>
      </w:r>
      <w:r>
        <w:fldChar w:fldCharType="begin" w:fldLock="1"/>
      </w:r>
      <w:r>
        <w:instrText xml:space="preserve"> PAGEREF _Toc98493836 \h </w:instrText>
      </w:r>
      <w:r>
        <w:fldChar w:fldCharType="separate"/>
      </w:r>
      <w:r>
        <w:t>36</w:t>
      </w:r>
      <w:r>
        <w:fldChar w:fldCharType="end"/>
      </w:r>
    </w:p>
    <w:p w14:paraId="027C52AB" w14:textId="4E2D4AF6" w:rsidR="00884A65" w:rsidRDefault="00884A65">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UEAuthenticationCtx</w:t>
      </w:r>
      <w:r>
        <w:tab/>
      </w:r>
      <w:r>
        <w:fldChar w:fldCharType="begin" w:fldLock="1"/>
      </w:r>
      <w:r>
        <w:instrText xml:space="preserve"> PAGEREF _Toc98493837 \h </w:instrText>
      </w:r>
      <w:r>
        <w:fldChar w:fldCharType="separate"/>
      </w:r>
      <w:r>
        <w:t>37</w:t>
      </w:r>
      <w:r>
        <w:fldChar w:fldCharType="end"/>
      </w:r>
    </w:p>
    <w:p w14:paraId="767C1DBE" w14:textId="4CEBFAC6" w:rsidR="00884A65" w:rsidRDefault="00884A65">
      <w:pPr>
        <w:pStyle w:val="TOC5"/>
        <w:rPr>
          <w:rFonts w:asciiTheme="minorHAnsi" w:eastAsiaTheme="minorEastAsia" w:hAnsiTheme="minorHAnsi" w:cstheme="minorBidi"/>
          <w:sz w:val="22"/>
          <w:szCs w:val="22"/>
          <w:lang w:eastAsia="en-GB"/>
        </w:rPr>
      </w:pPr>
      <w:r w:rsidRPr="00884A65">
        <w:t>6.1.6.2.4</w:t>
      </w:r>
      <w:r w:rsidRPr="00884A65">
        <w:rPr>
          <w:rFonts w:asciiTheme="minorHAnsi" w:eastAsiaTheme="minorEastAsia" w:hAnsiTheme="minorHAnsi" w:cstheme="minorBidi"/>
          <w:sz w:val="22"/>
          <w:szCs w:val="22"/>
          <w:lang w:eastAsia="en-GB"/>
        </w:rPr>
        <w:tab/>
      </w:r>
      <w:r w:rsidRPr="00AB136D">
        <w:rPr>
          <w:lang w:val="en-US"/>
        </w:rPr>
        <w:t>Type: 5gAuthData</w:t>
      </w:r>
      <w:r>
        <w:tab/>
      </w:r>
      <w:r>
        <w:fldChar w:fldCharType="begin" w:fldLock="1"/>
      </w:r>
      <w:r>
        <w:instrText xml:space="preserve"> PAGEREF _Toc98493838 \h </w:instrText>
      </w:r>
      <w:r>
        <w:fldChar w:fldCharType="separate"/>
      </w:r>
      <w:r>
        <w:t>37</w:t>
      </w:r>
      <w:r>
        <w:fldChar w:fldCharType="end"/>
      </w:r>
    </w:p>
    <w:p w14:paraId="128E0800" w14:textId="39360DEA" w:rsidR="00884A65" w:rsidRDefault="00884A65">
      <w:pPr>
        <w:pStyle w:val="TOC5"/>
        <w:rPr>
          <w:rFonts w:asciiTheme="minorHAnsi" w:eastAsiaTheme="minorEastAsia" w:hAnsiTheme="minorHAnsi" w:cstheme="minorBidi"/>
          <w:sz w:val="22"/>
          <w:szCs w:val="22"/>
          <w:lang w:eastAsia="en-GB"/>
        </w:rPr>
      </w:pPr>
      <w:r w:rsidRPr="00884A65">
        <w:t>6.1.6.2.5</w:t>
      </w:r>
      <w:r w:rsidRPr="00884A65">
        <w:rPr>
          <w:rFonts w:asciiTheme="minorHAnsi" w:eastAsiaTheme="minorEastAsia" w:hAnsiTheme="minorHAnsi" w:cstheme="minorBidi"/>
          <w:sz w:val="22"/>
          <w:szCs w:val="22"/>
          <w:lang w:eastAsia="en-GB"/>
        </w:rPr>
        <w:tab/>
      </w:r>
      <w:r w:rsidRPr="00AB136D">
        <w:rPr>
          <w:lang w:val="en-US"/>
        </w:rPr>
        <w:t>Type: Av5gAka</w:t>
      </w:r>
      <w:r>
        <w:tab/>
      </w:r>
      <w:r>
        <w:fldChar w:fldCharType="begin" w:fldLock="1"/>
      </w:r>
      <w:r>
        <w:instrText xml:space="preserve"> PAGEREF _Toc98493839 \h </w:instrText>
      </w:r>
      <w:r>
        <w:fldChar w:fldCharType="separate"/>
      </w:r>
      <w:r>
        <w:t>37</w:t>
      </w:r>
      <w:r>
        <w:fldChar w:fldCharType="end"/>
      </w:r>
    </w:p>
    <w:p w14:paraId="6DD5A9DC" w14:textId="40274201" w:rsidR="00884A65" w:rsidRDefault="00884A65">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ConfirmationData</w:t>
      </w:r>
      <w:r>
        <w:tab/>
      </w:r>
      <w:r>
        <w:fldChar w:fldCharType="begin" w:fldLock="1"/>
      </w:r>
      <w:r>
        <w:instrText xml:space="preserve"> PAGEREF _Toc98493840 \h </w:instrText>
      </w:r>
      <w:r>
        <w:fldChar w:fldCharType="separate"/>
      </w:r>
      <w:r>
        <w:t>37</w:t>
      </w:r>
      <w:r>
        <w:fldChar w:fldCharType="end"/>
      </w:r>
    </w:p>
    <w:p w14:paraId="38E2502A" w14:textId="46B18C69" w:rsidR="00884A65" w:rsidRDefault="00884A65">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EapSession</w:t>
      </w:r>
      <w:r>
        <w:tab/>
      </w:r>
      <w:r>
        <w:fldChar w:fldCharType="begin" w:fldLock="1"/>
      </w:r>
      <w:r>
        <w:instrText xml:space="preserve"> PAGEREF _Toc98493841 \h </w:instrText>
      </w:r>
      <w:r>
        <w:fldChar w:fldCharType="separate"/>
      </w:r>
      <w:r>
        <w:t>38</w:t>
      </w:r>
      <w:r>
        <w:fldChar w:fldCharType="end"/>
      </w:r>
    </w:p>
    <w:p w14:paraId="5D2A1CD2" w14:textId="25D9D1FA" w:rsidR="00884A65" w:rsidRDefault="00884A65">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ConfirmationDataResponse</w:t>
      </w:r>
      <w:r>
        <w:tab/>
      </w:r>
      <w:r>
        <w:fldChar w:fldCharType="begin" w:fldLock="1"/>
      </w:r>
      <w:r>
        <w:instrText xml:space="preserve"> PAGEREF _Toc98493842 \h </w:instrText>
      </w:r>
      <w:r>
        <w:fldChar w:fldCharType="separate"/>
      </w:r>
      <w:r>
        <w:t>38</w:t>
      </w:r>
      <w:r>
        <w:fldChar w:fldCharType="end"/>
      </w:r>
    </w:p>
    <w:p w14:paraId="33A07BA8" w14:textId="6777D1C1" w:rsidR="00884A65" w:rsidRDefault="00884A65">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 xml:space="preserve">Type: </w:t>
      </w:r>
      <w:r>
        <w:rPr>
          <w:lang w:eastAsia="zh-CN"/>
        </w:rPr>
        <w:t>Rg</w:t>
      </w:r>
      <w:r>
        <w:t>AuthenticationInfo</w:t>
      </w:r>
      <w:r>
        <w:tab/>
      </w:r>
      <w:r>
        <w:fldChar w:fldCharType="begin" w:fldLock="1"/>
      </w:r>
      <w:r>
        <w:instrText xml:space="preserve"> PAGEREF _Toc98493843 \h </w:instrText>
      </w:r>
      <w:r>
        <w:fldChar w:fldCharType="separate"/>
      </w:r>
      <w:r>
        <w:t>38</w:t>
      </w:r>
      <w:r>
        <w:fldChar w:fldCharType="end"/>
      </w:r>
    </w:p>
    <w:p w14:paraId="2EB4ADEE" w14:textId="5EE7A46E" w:rsidR="00884A65" w:rsidRDefault="00884A65">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RgAuthCtx</w:t>
      </w:r>
      <w:r>
        <w:tab/>
      </w:r>
      <w:r>
        <w:fldChar w:fldCharType="begin" w:fldLock="1"/>
      </w:r>
      <w:r>
        <w:instrText xml:space="preserve"> PAGEREF _Toc98493844 \h </w:instrText>
      </w:r>
      <w:r>
        <w:fldChar w:fldCharType="separate"/>
      </w:r>
      <w:r>
        <w:t>39</w:t>
      </w:r>
      <w:r>
        <w:fldChar w:fldCharType="end"/>
      </w:r>
    </w:p>
    <w:p w14:paraId="64814B64" w14:textId="08D504B5" w:rsidR="00884A65" w:rsidRDefault="00884A65">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DeregistrationInfo</w:t>
      </w:r>
      <w:r>
        <w:tab/>
      </w:r>
      <w:r>
        <w:fldChar w:fldCharType="begin" w:fldLock="1"/>
      </w:r>
      <w:r>
        <w:instrText xml:space="preserve"> PAGEREF _Toc98493845 \h </w:instrText>
      </w:r>
      <w:r>
        <w:fldChar w:fldCharType="separate"/>
      </w:r>
      <w:r>
        <w:t>39</w:t>
      </w:r>
      <w:r>
        <w:fldChar w:fldCharType="end"/>
      </w:r>
    </w:p>
    <w:p w14:paraId="4F36238E" w14:textId="2E6D240A" w:rsidR="00884A65" w:rsidRDefault="00884A65">
      <w:pPr>
        <w:pStyle w:val="TOC4"/>
        <w:rPr>
          <w:rFonts w:asciiTheme="minorHAnsi" w:eastAsiaTheme="minorEastAsia" w:hAnsiTheme="minorHAnsi" w:cstheme="minorBidi"/>
          <w:sz w:val="22"/>
          <w:szCs w:val="22"/>
          <w:lang w:eastAsia="en-GB"/>
        </w:rPr>
      </w:pPr>
      <w:r w:rsidRPr="00884A65">
        <w:t>6.1.6.3</w:t>
      </w:r>
      <w:r w:rsidRPr="00884A65">
        <w:rPr>
          <w:rFonts w:asciiTheme="minorHAnsi" w:eastAsiaTheme="minorEastAsia" w:hAnsiTheme="minorHAnsi" w:cstheme="minorBidi"/>
          <w:sz w:val="22"/>
          <w:szCs w:val="22"/>
          <w:lang w:eastAsia="en-GB"/>
        </w:rPr>
        <w:tab/>
      </w:r>
      <w:r w:rsidRPr="00AB136D">
        <w:rPr>
          <w:lang w:val="en-US"/>
        </w:rPr>
        <w:t>Simple data types and enumerations</w:t>
      </w:r>
      <w:r>
        <w:tab/>
      </w:r>
      <w:r>
        <w:fldChar w:fldCharType="begin" w:fldLock="1"/>
      </w:r>
      <w:r>
        <w:instrText xml:space="preserve"> PAGEREF _Toc98493846 \h </w:instrText>
      </w:r>
      <w:r>
        <w:fldChar w:fldCharType="separate"/>
      </w:r>
      <w:r>
        <w:t>39</w:t>
      </w:r>
      <w:r>
        <w:fldChar w:fldCharType="end"/>
      </w:r>
    </w:p>
    <w:p w14:paraId="6AFECB76" w14:textId="5A01B67B" w:rsidR="00884A65" w:rsidRDefault="00884A65">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_Toc98493847 \h </w:instrText>
      </w:r>
      <w:r>
        <w:fldChar w:fldCharType="separate"/>
      </w:r>
      <w:r>
        <w:t>39</w:t>
      </w:r>
      <w:r>
        <w:fldChar w:fldCharType="end"/>
      </w:r>
    </w:p>
    <w:p w14:paraId="4BD055A4" w14:textId="77C0D019" w:rsidR="00884A65" w:rsidRDefault="00884A65">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_Toc98493848 \h </w:instrText>
      </w:r>
      <w:r>
        <w:fldChar w:fldCharType="separate"/>
      </w:r>
      <w:r>
        <w:t>39</w:t>
      </w:r>
      <w:r>
        <w:fldChar w:fldCharType="end"/>
      </w:r>
    </w:p>
    <w:p w14:paraId="12726473" w14:textId="1917A323" w:rsidR="00884A65" w:rsidRDefault="00884A65">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AuthType</w:t>
      </w:r>
      <w:r>
        <w:tab/>
      </w:r>
      <w:r>
        <w:fldChar w:fldCharType="begin" w:fldLock="1"/>
      </w:r>
      <w:r>
        <w:instrText xml:space="preserve"> PAGEREF _Toc98493849 \h </w:instrText>
      </w:r>
      <w:r>
        <w:fldChar w:fldCharType="separate"/>
      </w:r>
      <w:r>
        <w:t>39</w:t>
      </w:r>
      <w:r>
        <w:fldChar w:fldCharType="end"/>
      </w:r>
    </w:p>
    <w:p w14:paraId="49844A85" w14:textId="0349D4D9" w:rsidR="00884A65" w:rsidRDefault="00884A65">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_Toc98493850 \h </w:instrText>
      </w:r>
      <w:r>
        <w:fldChar w:fldCharType="separate"/>
      </w:r>
      <w:r>
        <w:t>40</w:t>
      </w:r>
      <w:r>
        <w:fldChar w:fldCharType="end"/>
      </w:r>
    </w:p>
    <w:p w14:paraId="732BB9BD" w14:textId="7319CD5D" w:rsidR="00884A65" w:rsidRDefault="00884A65">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_Toc98493851 \h </w:instrText>
      </w:r>
      <w:r>
        <w:fldChar w:fldCharType="separate"/>
      </w:r>
      <w:r>
        <w:t>40</w:t>
      </w:r>
      <w:r>
        <w:fldChar w:fldCharType="end"/>
      </w:r>
    </w:p>
    <w:p w14:paraId="6F81774D" w14:textId="1C39C2B9" w:rsidR="00884A65" w:rsidRDefault="00884A65">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_Toc98493852 \h </w:instrText>
      </w:r>
      <w:r>
        <w:fldChar w:fldCharType="separate"/>
      </w:r>
      <w:r>
        <w:t>40</w:t>
      </w:r>
      <w:r>
        <w:fldChar w:fldCharType="end"/>
      </w:r>
    </w:p>
    <w:p w14:paraId="54CAB7B0" w14:textId="06C7BA21" w:rsidR="00884A65" w:rsidRDefault="00884A65">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_Toc98493853 \h </w:instrText>
      </w:r>
      <w:r>
        <w:fldChar w:fldCharType="separate"/>
      </w:r>
      <w:r>
        <w:t>40</w:t>
      </w:r>
      <w:r>
        <w:fldChar w:fldCharType="end"/>
      </w:r>
    </w:p>
    <w:p w14:paraId="7FF5B85F" w14:textId="4A75B459" w:rsidR="00884A65" w:rsidRDefault="00884A65">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_Toc98493854 \h </w:instrText>
      </w:r>
      <w:r>
        <w:fldChar w:fldCharType="separate"/>
      </w:r>
      <w:r>
        <w:t>40</w:t>
      </w:r>
      <w:r>
        <w:fldChar w:fldCharType="end"/>
      </w:r>
    </w:p>
    <w:p w14:paraId="10AF01C3" w14:textId="78CF929B" w:rsidR="00884A65" w:rsidRDefault="00884A65">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_Toc98493855 \h </w:instrText>
      </w:r>
      <w:r>
        <w:fldChar w:fldCharType="separate"/>
      </w:r>
      <w:r>
        <w:t>40</w:t>
      </w:r>
      <w:r>
        <w:fldChar w:fldCharType="end"/>
      </w:r>
    </w:p>
    <w:p w14:paraId="24E34306" w14:textId="657E3B62" w:rsidR="00884A65" w:rsidRDefault="00884A65">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_Toc98493856 \h </w:instrText>
      </w:r>
      <w:r>
        <w:fldChar w:fldCharType="separate"/>
      </w:r>
      <w:r>
        <w:t>40</w:t>
      </w:r>
      <w:r>
        <w:fldChar w:fldCharType="end"/>
      </w:r>
    </w:p>
    <w:p w14:paraId="3D8F04F6" w14:textId="1ECBAD7A" w:rsidR="00884A65" w:rsidRDefault="00884A65">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_Toc98493857 \h </w:instrText>
      </w:r>
      <w:r>
        <w:fldChar w:fldCharType="separate"/>
      </w:r>
      <w:r>
        <w:t>40</w:t>
      </w:r>
      <w:r>
        <w:fldChar w:fldCharType="end"/>
      </w:r>
    </w:p>
    <w:p w14:paraId="32BE2BA8" w14:textId="4910B848" w:rsidR="00884A65" w:rsidRDefault="00884A65">
      <w:pPr>
        <w:pStyle w:val="TOC3"/>
        <w:rPr>
          <w:rFonts w:asciiTheme="minorHAnsi" w:eastAsiaTheme="minorEastAsia" w:hAnsiTheme="minorHAnsi" w:cstheme="minorBidi"/>
          <w:sz w:val="22"/>
          <w:szCs w:val="22"/>
          <w:lang w:eastAsia="en-GB"/>
        </w:rPr>
      </w:pPr>
      <w:r w:rsidRPr="00884A65">
        <w:t>6.1.8</w:t>
      </w:r>
      <w:r w:rsidRPr="00884A65">
        <w:rPr>
          <w:rFonts w:asciiTheme="minorHAnsi" w:eastAsiaTheme="minorEastAsia" w:hAnsiTheme="minorHAnsi" w:cstheme="minorBidi"/>
          <w:sz w:val="22"/>
          <w:szCs w:val="22"/>
          <w:lang w:eastAsia="en-GB"/>
        </w:rPr>
        <w:tab/>
      </w:r>
      <w:r w:rsidRPr="00AB136D">
        <w:rPr>
          <w:lang w:val="en-US"/>
        </w:rPr>
        <w:t>Security</w:t>
      </w:r>
      <w:r>
        <w:tab/>
      </w:r>
      <w:r>
        <w:fldChar w:fldCharType="begin" w:fldLock="1"/>
      </w:r>
      <w:r>
        <w:instrText xml:space="preserve"> PAGEREF _Toc98493858 \h </w:instrText>
      </w:r>
      <w:r>
        <w:fldChar w:fldCharType="separate"/>
      </w:r>
      <w:r>
        <w:t>41</w:t>
      </w:r>
      <w:r>
        <w:fldChar w:fldCharType="end"/>
      </w:r>
    </w:p>
    <w:p w14:paraId="449DA126" w14:textId="2C395623" w:rsidR="00884A65" w:rsidRDefault="00884A65">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_Toc98493859 \h </w:instrText>
      </w:r>
      <w:r>
        <w:fldChar w:fldCharType="separate"/>
      </w:r>
      <w:r>
        <w:t>41</w:t>
      </w:r>
      <w:r>
        <w:fldChar w:fldCharType="end"/>
      </w:r>
    </w:p>
    <w:p w14:paraId="6E3C15D4" w14:textId="77EB128D" w:rsidR="00884A65" w:rsidRDefault="00884A65">
      <w:pPr>
        <w:pStyle w:val="TOC3"/>
        <w:rPr>
          <w:rFonts w:asciiTheme="minorHAnsi" w:eastAsiaTheme="minorEastAsia" w:hAnsiTheme="minorHAnsi" w:cstheme="minorBidi"/>
          <w:sz w:val="22"/>
          <w:szCs w:val="22"/>
          <w:lang w:eastAsia="en-GB"/>
        </w:rPr>
      </w:pPr>
      <w:r w:rsidRPr="00884A65">
        <w:t>6.1.10</w:t>
      </w:r>
      <w:r w:rsidRPr="00884A65">
        <w:rPr>
          <w:rFonts w:asciiTheme="minorHAnsi" w:eastAsiaTheme="minorEastAsia" w:hAnsiTheme="minorHAnsi" w:cstheme="minorBidi"/>
          <w:sz w:val="22"/>
          <w:szCs w:val="22"/>
          <w:lang w:eastAsia="en-GB"/>
        </w:rPr>
        <w:tab/>
      </w:r>
      <w:r w:rsidRPr="00AB136D">
        <w:rPr>
          <w:lang w:val="en-US"/>
        </w:rPr>
        <w:t>HTTP redirection</w:t>
      </w:r>
      <w:r>
        <w:tab/>
      </w:r>
      <w:r>
        <w:fldChar w:fldCharType="begin" w:fldLock="1"/>
      </w:r>
      <w:r>
        <w:instrText xml:space="preserve"> PAGEREF _Toc98493860 \h </w:instrText>
      </w:r>
      <w:r>
        <w:fldChar w:fldCharType="separate"/>
      </w:r>
      <w:r>
        <w:t>42</w:t>
      </w:r>
      <w:r>
        <w:fldChar w:fldCharType="end"/>
      </w:r>
    </w:p>
    <w:p w14:paraId="121E5CDB" w14:textId="63252456" w:rsidR="00884A65" w:rsidRDefault="00884A6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Nausf_SoRProtection Service API</w:t>
      </w:r>
      <w:r>
        <w:tab/>
      </w:r>
      <w:r>
        <w:fldChar w:fldCharType="begin" w:fldLock="1"/>
      </w:r>
      <w:r>
        <w:instrText xml:space="preserve"> PAGEREF _Toc98493861 \h </w:instrText>
      </w:r>
      <w:r>
        <w:fldChar w:fldCharType="separate"/>
      </w:r>
      <w:r>
        <w:t>43</w:t>
      </w:r>
      <w:r>
        <w:fldChar w:fldCharType="end"/>
      </w:r>
    </w:p>
    <w:p w14:paraId="31DCF455" w14:textId="624F0FC5" w:rsidR="00884A65" w:rsidRDefault="00884A6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_Toc98493862 \h </w:instrText>
      </w:r>
      <w:r>
        <w:fldChar w:fldCharType="separate"/>
      </w:r>
      <w:r>
        <w:t>43</w:t>
      </w:r>
      <w:r>
        <w:fldChar w:fldCharType="end"/>
      </w:r>
    </w:p>
    <w:p w14:paraId="04963241" w14:textId="3E89A587" w:rsidR="00884A65" w:rsidRDefault="00884A6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_Toc98493863 \h </w:instrText>
      </w:r>
      <w:r>
        <w:fldChar w:fldCharType="separate"/>
      </w:r>
      <w:r>
        <w:t>43</w:t>
      </w:r>
      <w:r>
        <w:fldChar w:fldCharType="end"/>
      </w:r>
    </w:p>
    <w:p w14:paraId="1112A522" w14:textId="110B2134" w:rsidR="00884A65" w:rsidRDefault="00884A6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_Toc98493864 \h </w:instrText>
      </w:r>
      <w:r>
        <w:fldChar w:fldCharType="separate"/>
      </w:r>
      <w:r>
        <w:t>43</w:t>
      </w:r>
      <w:r>
        <w:fldChar w:fldCharType="end"/>
      </w:r>
    </w:p>
    <w:p w14:paraId="1355C1B3" w14:textId="0DEF7618" w:rsidR="00884A65" w:rsidRDefault="00884A6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_Toc98493865 \h </w:instrText>
      </w:r>
      <w:r>
        <w:fldChar w:fldCharType="separate"/>
      </w:r>
      <w:r>
        <w:t>43</w:t>
      </w:r>
      <w:r>
        <w:fldChar w:fldCharType="end"/>
      </w:r>
    </w:p>
    <w:p w14:paraId="5BF4BA48" w14:textId="2848A290" w:rsidR="00884A65" w:rsidRDefault="00884A65">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_Toc98493866 \h </w:instrText>
      </w:r>
      <w:r>
        <w:fldChar w:fldCharType="separate"/>
      </w:r>
      <w:r>
        <w:t>43</w:t>
      </w:r>
      <w:r>
        <w:fldChar w:fldCharType="end"/>
      </w:r>
    </w:p>
    <w:p w14:paraId="569B3638" w14:textId="3926858C" w:rsidR="00884A65" w:rsidRDefault="00884A65">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_Toc98493867 \h </w:instrText>
      </w:r>
      <w:r>
        <w:fldChar w:fldCharType="separate"/>
      </w:r>
      <w:r>
        <w:t>43</w:t>
      </w:r>
      <w:r>
        <w:fldChar w:fldCharType="end"/>
      </w:r>
    </w:p>
    <w:p w14:paraId="1B7BE8EC" w14:textId="55E82BAE" w:rsidR="00884A65" w:rsidRDefault="00884A6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_Toc98493868 \h </w:instrText>
      </w:r>
      <w:r>
        <w:fldChar w:fldCharType="separate"/>
      </w:r>
      <w:r>
        <w:t>43</w:t>
      </w:r>
      <w:r>
        <w:fldChar w:fldCharType="end"/>
      </w:r>
    </w:p>
    <w:p w14:paraId="7BA372C2" w14:textId="4ACA1E5E" w:rsidR="00884A65" w:rsidRDefault="00884A65">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_Toc98493869 \h </w:instrText>
      </w:r>
      <w:r>
        <w:fldChar w:fldCharType="separate"/>
      </w:r>
      <w:r>
        <w:t>43</w:t>
      </w:r>
      <w:r>
        <w:fldChar w:fldCharType="end"/>
      </w:r>
    </w:p>
    <w:p w14:paraId="48767230" w14:textId="30A37FE2" w:rsidR="00884A65" w:rsidRDefault="00884A6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_Toc98493870 \h </w:instrText>
      </w:r>
      <w:r>
        <w:fldChar w:fldCharType="separate"/>
      </w:r>
      <w:r>
        <w:t>43</w:t>
      </w:r>
      <w:r>
        <w:fldChar w:fldCharType="end"/>
      </w:r>
    </w:p>
    <w:p w14:paraId="03078311" w14:textId="25BC3BDA" w:rsidR="00884A65" w:rsidRDefault="00884A6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_Toc98493871 \h </w:instrText>
      </w:r>
      <w:r>
        <w:fldChar w:fldCharType="separate"/>
      </w:r>
      <w:r>
        <w:t>43</w:t>
      </w:r>
      <w:r>
        <w:fldChar w:fldCharType="end"/>
      </w:r>
    </w:p>
    <w:p w14:paraId="523BDEAB" w14:textId="32D32DA1" w:rsidR="00884A65" w:rsidRDefault="00884A65">
      <w:pPr>
        <w:pStyle w:val="TOC4"/>
        <w:rPr>
          <w:rFonts w:asciiTheme="minorHAnsi" w:eastAsiaTheme="minorEastAsia" w:hAnsiTheme="minorHAnsi" w:cstheme="minorBidi"/>
          <w:sz w:val="22"/>
          <w:szCs w:val="22"/>
          <w:lang w:eastAsia="en-GB"/>
        </w:rPr>
      </w:pPr>
      <w:r w:rsidRPr="00884A65">
        <w:t>6.2.3.2</w:t>
      </w:r>
      <w:r w:rsidRPr="00884A65">
        <w:rPr>
          <w:rFonts w:asciiTheme="minorHAnsi" w:eastAsiaTheme="minorEastAsia" w:hAnsiTheme="minorHAnsi" w:cstheme="minorBidi"/>
          <w:sz w:val="22"/>
          <w:szCs w:val="22"/>
          <w:lang w:eastAsia="en-GB"/>
        </w:rPr>
        <w:tab/>
      </w:r>
      <w:r w:rsidRPr="00AB136D">
        <w:rPr>
          <w:lang w:val="en-US"/>
        </w:rPr>
        <w:t>Resource: ue-sor (Custom operation)</w:t>
      </w:r>
      <w:r>
        <w:tab/>
      </w:r>
      <w:r>
        <w:fldChar w:fldCharType="begin" w:fldLock="1"/>
      </w:r>
      <w:r>
        <w:instrText xml:space="preserve"> PAGEREF _Toc98493872 \h </w:instrText>
      </w:r>
      <w:r>
        <w:fldChar w:fldCharType="separate"/>
      </w:r>
      <w:r>
        <w:t>44</w:t>
      </w:r>
      <w:r>
        <w:fldChar w:fldCharType="end"/>
      </w:r>
    </w:p>
    <w:p w14:paraId="5DDA2881" w14:textId="2D10E44A" w:rsidR="00884A65" w:rsidRDefault="00884A65">
      <w:pPr>
        <w:pStyle w:val="TOC5"/>
        <w:rPr>
          <w:rFonts w:asciiTheme="minorHAnsi" w:eastAsiaTheme="minorEastAsia" w:hAnsiTheme="minorHAnsi" w:cstheme="minorBidi"/>
          <w:sz w:val="22"/>
          <w:szCs w:val="22"/>
          <w:lang w:eastAsia="en-GB"/>
        </w:rPr>
      </w:pPr>
      <w:r w:rsidRPr="00884A65">
        <w:t>6.2.3.2.1</w:t>
      </w:r>
      <w:r w:rsidRPr="00884A65">
        <w:rPr>
          <w:rFonts w:asciiTheme="minorHAnsi" w:eastAsiaTheme="minorEastAsia" w:hAnsiTheme="minorHAnsi" w:cstheme="minorBidi"/>
          <w:sz w:val="22"/>
          <w:szCs w:val="22"/>
          <w:lang w:eastAsia="en-GB"/>
        </w:rPr>
        <w:tab/>
      </w:r>
      <w:r w:rsidRPr="00AB136D">
        <w:rPr>
          <w:lang w:val="en-US"/>
        </w:rPr>
        <w:t>Description</w:t>
      </w:r>
      <w:r>
        <w:tab/>
      </w:r>
      <w:r>
        <w:fldChar w:fldCharType="begin" w:fldLock="1"/>
      </w:r>
      <w:r>
        <w:instrText xml:space="preserve"> PAGEREF _Toc98493873 \h </w:instrText>
      </w:r>
      <w:r>
        <w:fldChar w:fldCharType="separate"/>
      </w:r>
      <w:r>
        <w:t>44</w:t>
      </w:r>
      <w:r>
        <w:fldChar w:fldCharType="end"/>
      </w:r>
    </w:p>
    <w:p w14:paraId="1550BA4D" w14:textId="1B098A7D" w:rsidR="00884A65" w:rsidRDefault="00884A65">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_Toc98493874 \h </w:instrText>
      </w:r>
      <w:r>
        <w:fldChar w:fldCharType="separate"/>
      </w:r>
      <w:r>
        <w:t>44</w:t>
      </w:r>
      <w:r>
        <w:fldChar w:fldCharType="end"/>
      </w:r>
    </w:p>
    <w:p w14:paraId="5507E2DB" w14:textId="334D8B46" w:rsidR="00884A65" w:rsidRDefault="00884A65">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_Toc98493875 \h </w:instrText>
      </w:r>
      <w:r>
        <w:fldChar w:fldCharType="separate"/>
      </w:r>
      <w:r>
        <w:t>44</w:t>
      </w:r>
      <w:r>
        <w:fldChar w:fldCharType="end"/>
      </w:r>
    </w:p>
    <w:p w14:paraId="2A96BEF5" w14:textId="66E27EC5" w:rsidR="00884A65" w:rsidRDefault="00884A65">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_Toc98493876 \h </w:instrText>
      </w:r>
      <w:r>
        <w:fldChar w:fldCharType="separate"/>
      </w:r>
      <w:r>
        <w:t>45</w:t>
      </w:r>
      <w:r>
        <w:fldChar w:fldCharType="end"/>
      </w:r>
    </w:p>
    <w:p w14:paraId="742876D8" w14:textId="2E378E2D" w:rsidR="00884A65" w:rsidRDefault="00884A6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_Toc98493877 \h </w:instrText>
      </w:r>
      <w:r>
        <w:fldChar w:fldCharType="separate"/>
      </w:r>
      <w:r>
        <w:t>46</w:t>
      </w:r>
      <w:r>
        <w:fldChar w:fldCharType="end"/>
      </w:r>
    </w:p>
    <w:p w14:paraId="4F64455D" w14:textId="6DC480A0" w:rsidR="00884A65" w:rsidRDefault="00884A6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_Toc98493878 \h </w:instrText>
      </w:r>
      <w:r>
        <w:fldChar w:fldCharType="separate"/>
      </w:r>
      <w:r>
        <w:t>46</w:t>
      </w:r>
      <w:r>
        <w:fldChar w:fldCharType="end"/>
      </w:r>
    </w:p>
    <w:p w14:paraId="54C5D53A" w14:textId="19D8F80B" w:rsidR="00884A65" w:rsidRDefault="00884A6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_Toc98493879 \h </w:instrText>
      </w:r>
      <w:r>
        <w:fldChar w:fldCharType="separate"/>
      </w:r>
      <w:r>
        <w:t>46</w:t>
      </w:r>
      <w:r>
        <w:fldChar w:fldCharType="end"/>
      </w:r>
    </w:p>
    <w:p w14:paraId="4492071C" w14:textId="38BC4D94" w:rsidR="00884A65" w:rsidRDefault="00884A6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_Toc98493880 \h </w:instrText>
      </w:r>
      <w:r>
        <w:fldChar w:fldCharType="separate"/>
      </w:r>
      <w:r>
        <w:t>46</w:t>
      </w:r>
      <w:r>
        <w:fldChar w:fldCharType="end"/>
      </w:r>
    </w:p>
    <w:p w14:paraId="31278C5F" w14:textId="08E6A2F7" w:rsidR="00884A65" w:rsidRDefault="00884A65">
      <w:pPr>
        <w:pStyle w:val="TOC3"/>
        <w:rPr>
          <w:rFonts w:asciiTheme="minorHAnsi" w:eastAsiaTheme="minorEastAsia" w:hAnsiTheme="minorHAnsi" w:cstheme="minorBidi"/>
          <w:sz w:val="22"/>
          <w:szCs w:val="22"/>
          <w:lang w:eastAsia="en-GB"/>
        </w:rPr>
      </w:pPr>
      <w:r>
        <w:lastRenderedPageBreak/>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_Toc98493881 \h </w:instrText>
      </w:r>
      <w:r>
        <w:fldChar w:fldCharType="separate"/>
      </w:r>
      <w:r>
        <w:t>47</w:t>
      </w:r>
      <w:r>
        <w:fldChar w:fldCharType="end"/>
      </w:r>
    </w:p>
    <w:p w14:paraId="5540F220" w14:textId="024B3E68" w:rsidR="00884A65" w:rsidRDefault="00884A65">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_Toc98493882 \h </w:instrText>
      </w:r>
      <w:r>
        <w:fldChar w:fldCharType="separate"/>
      </w:r>
      <w:r>
        <w:t>47</w:t>
      </w:r>
      <w:r>
        <w:fldChar w:fldCharType="end"/>
      </w:r>
    </w:p>
    <w:p w14:paraId="379598C2" w14:textId="16F18E5E" w:rsidR="00884A65" w:rsidRDefault="00884A65">
      <w:pPr>
        <w:pStyle w:val="TOC4"/>
        <w:rPr>
          <w:rFonts w:asciiTheme="minorHAnsi" w:eastAsiaTheme="minorEastAsia" w:hAnsiTheme="minorHAnsi" w:cstheme="minorBidi"/>
          <w:sz w:val="22"/>
          <w:szCs w:val="22"/>
          <w:lang w:eastAsia="en-GB"/>
        </w:rPr>
      </w:pPr>
      <w:r w:rsidRPr="00884A65">
        <w:t>6.2.6.2</w:t>
      </w:r>
      <w:r w:rsidRPr="00884A65">
        <w:rPr>
          <w:rFonts w:asciiTheme="minorHAnsi" w:eastAsiaTheme="minorEastAsia" w:hAnsiTheme="minorHAnsi" w:cstheme="minorBidi"/>
          <w:sz w:val="22"/>
          <w:szCs w:val="22"/>
          <w:lang w:eastAsia="en-GB"/>
        </w:rPr>
        <w:tab/>
      </w:r>
      <w:r w:rsidRPr="00AB136D">
        <w:rPr>
          <w:lang w:val="en-US"/>
        </w:rPr>
        <w:t>Structured data types</w:t>
      </w:r>
      <w:r>
        <w:tab/>
      </w:r>
      <w:r>
        <w:fldChar w:fldCharType="begin" w:fldLock="1"/>
      </w:r>
      <w:r>
        <w:instrText xml:space="preserve"> PAGEREF _Toc98493883 \h </w:instrText>
      </w:r>
      <w:r>
        <w:fldChar w:fldCharType="separate"/>
      </w:r>
      <w:r>
        <w:t>47</w:t>
      </w:r>
      <w:r>
        <w:fldChar w:fldCharType="end"/>
      </w:r>
    </w:p>
    <w:p w14:paraId="011209DF" w14:textId="4BFAB4AD" w:rsidR="00884A65" w:rsidRDefault="00884A65">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_Toc98493884 \h </w:instrText>
      </w:r>
      <w:r>
        <w:fldChar w:fldCharType="separate"/>
      </w:r>
      <w:r>
        <w:t>47</w:t>
      </w:r>
      <w:r>
        <w:fldChar w:fldCharType="end"/>
      </w:r>
    </w:p>
    <w:p w14:paraId="2C1156C0" w14:textId="127CDC05" w:rsidR="00884A65" w:rsidRDefault="00884A65">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SorInfo</w:t>
      </w:r>
      <w:r>
        <w:tab/>
      </w:r>
      <w:r>
        <w:fldChar w:fldCharType="begin" w:fldLock="1"/>
      </w:r>
      <w:r>
        <w:instrText xml:space="preserve"> PAGEREF _Toc98493885 \h </w:instrText>
      </w:r>
      <w:r>
        <w:fldChar w:fldCharType="separate"/>
      </w:r>
      <w:r>
        <w:t>48</w:t>
      </w:r>
      <w:r>
        <w:fldChar w:fldCharType="end"/>
      </w:r>
    </w:p>
    <w:p w14:paraId="3039DA12" w14:textId="396A6671" w:rsidR="00884A65" w:rsidRDefault="00884A65">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SorSecurityInfo</w:t>
      </w:r>
      <w:r>
        <w:tab/>
      </w:r>
      <w:r>
        <w:fldChar w:fldCharType="begin" w:fldLock="1"/>
      </w:r>
      <w:r>
        <w:instrText xml:space="preserve"> PAGEREF _Toc98493886 \h </w:instrText>
      </w:r>
      <w:r>
        <w:fldChar w:fldCharType="separate"/>
      </w:r>
      <w:r>
        <w:t>48</w:t>
      </w:r>
      <w:r>
        <w:fldChar w:fldCharType="end"/>
      </w:r>
    </w:p>
    <w:p w14:paraId="366FAD1C" w14:textId="644B3831" w:rsidR="00884A65" w:rsidRDefault="00884A65">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SteeringInfo</w:t>
      </w:r>
      <w:r>
        <w:tab/>
      </w:r>
      <w:r>
        <w:fldChar w:fldCharType="begin" w:fldLock="1"/>
      </w:r>
      <w:r>
        <w:instrText xml:space="preserve"> PAGEREF _Toc98493887 \h </w:instrText>
      </w:r>
      <w:r>
        <w:fldChar w:fldCharType="separate"/>
      </w:r>
      <w:r>
        <w:t>48</w:t>
      </w:r>
      <w:r>
        <w:fldChar w:fldCharType="end"/>
      </w:r>
    </w:p>
    <w:p w14:paraId="7550CEB8" w14:textId="2135052C" w:rsidR="00884A65" w:rsidRDefault="00884A65">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SteeringContainer</w:t>
      </w:r>
      <w:r>
        <w:tab/>
      </w:r>
      <w:r>
        <w:fldChar w:fldCharType="begin" w:fldLock="1"/>
      </w:r>
      <w:r>
        <w:instrText xml:space="preserve"> PAGEREF _Toc98493888 \h </w:instrText>
      </w:r>
      <w:r>
        <w:fldChar w:fldCharType="separate"/>
      </w:r>
      <w:r>
        <w:t>49</w:t>
      </w:r>
      <w:r>
        <w:fldChar w:fldCharType="end"/>
      </w:r>
    </w:p>
    <w:p w14:paraId="38174C33" w14:textId="3E072B0F" w:rsidR="00884A65" w:rsidRDefault="00884A65">
      <w:pPr>
        <w:pStyle w:val="TOC4"/>
        <w:rPr>
          <w:rFonts w:asciiTheme="minorHAnsi" w:eastAsiaTheme="minorEastAsia" w:hAnsiTheme="minorHAnsi" w:cstheme="minorBidi"/>
          <w:sz w:val="22"/>
          <w:szCs w:val="22"/>
          <w:lang w:eastAsia="en-GB"/>
        </w:rPr>
      </w:pPr>
      <w:r w:rsidRPr="00884A65">
        <w:t>6.2.6.3</w:t>
      </w:r>
      <w:r w:rsidRPr="00884A65">
        <w:rPr>
          <w:rFonts w:asciiTheme="minorHAnsi" w:eastAsiaTheme="minorEastAsia" w:hAnsiTheme="minorHAnsi" w:cstheme="minorBidi"/>
          <w:sz w:val="22"/>
          <w:szCs w:val="22"/>
          <w:lang w:eastAsia="en-GB"/>
        </w:rPr>
        <w:tab/>
      </w:r>
      <w:r w:rsidRPr="00AB136D">
        <w:rPr>
          <w:lang w:val="en-US"/>
        </w:rPr>
        <w:t>Simple data types and enumerations</w:t>
      </w:r>
      <w:r>
        <w:tab/>
      </w:r>
      <w:r>
        <w:fldChar w:fldCharType="begin" w:fldLock="1"/>
      </w:r>
      <w:r>
        <w:instrText xml:space="preserve"> PAGEREF _Toc98493889 \h </w:instrText>
      </w:r>
      <w:r>
        <w:fldChar w:fldCharType="separate"/>
      </w:r>
      <w:r>
        <w:t>49</w:t>
      </w:r>
      <w:r>
        <w:fldChar w:fldCharType="end"/>
      </w:r>
    </w:p>
    <w:p w14:paraId="70D314F8" w14:textId="029EC196" w:rsidR="00884A65" w:rsidRDefault="00884A65">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_Toc98493890 \h </w:instrText>
      </w:r>
      <w:r>
        <w:fldChar w:fldCharType="separate"/>
      </w:r>
      <w:r>
        <w:t>49</w:t>
      </w:r>
      <w:r>
        <w:fldChar w:fldCharType="end"/>
      </w:r>
    </w:p>
    <w:p w14:paraId="6CD86321" w14:textId="4518A697" w:rsidR="00884A65" w:rsidRDefault="00884A65">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_Toc98493891 \h </w:instrText>
      </w:r>
      <w:r>
        <w:fldChar w:fldCharType="separate"/>
      </w:r>
      <w:r>
        <w:t>49</w:t>
      </w:r>
      <w:r>
        <w:fldChar w:fldCharType="end"/>
      </w:r>
    </w:p>
    <w:p w14:paraId="445FDEB3" w14:textId="4DF336D3" w:rsidR="00884A65" w:rsidRDefault="00884A65">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AccessTech</w:t>
      </w:r>
      <w:r>
        <w:tab/>
      </w:r>
      <w:r>
        <w:fldChar w:fldCharType="begin" w:fldLock="1"/>
      </w:r>
      <w:r>
        <w:instrText xml:space="preserve"> PAGEREF _Toc98493892 \h </w:instrText>
      </w:r>
      <w:r>
        <w:fldChar w:fldCharType="separate"/>
      </w:r>
      <w:r>
        <w:t>49</w:t>
      </w:r>
      <w:r>
        <w:fldChar w:fldCharType="end"/>
      </w:r>
    </w:p>
    <w:p w14:paraId="2CEF60A8" w14:textId="31B7B3B1" w:rsidR="00884A65" w:rsidRDefault="00884A65">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_Toc98493893 \h </w:instrText>
      </w:r>
      <w:r>
        <w:fldChar w:fldCharType="separate"/>
      </w:r>
      <w:r>
        <w:t>49</w:t>
      </w:r>
      <w:r>
        <w:fldChar w:fldCharType="end"/>
      </w:r>
    </w:p>
    <w:p w14:paraId="765BC885" w14:textId="6D8D1E88" w:rsidR="00884A65" w:rsidRDefault="00884A65">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_Toc98493894 \h </w:instrText>
      </w:r>
      <w:r>
        <w:fldChar w:fldCharType="separate"/>
      </w:r>
      <w:r>
        <w:t>49</w:t>
      </w:r>
      <w:r>
        <w:fldChar w:fldCharType="end"/>
      </w:r>
    </w:p>
    <w:p w14:paraId="3A289F10" w14:textId="67AB9182" w:rsidR="00884A65" w:rsidRDefault="00884A65">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_Toc98493895 \h </w:instrText>
      </w:r>
      <w:r>
        <w:fldChar w:fldCharType="separate"/>
      </w:r>
      <w:r>
        <w:t>50</w:t>
      </w:r>
      <w:r>
        <w:fldChar w:fldCharType="end"/>
      </w:r>
    </w:p>
    <w:p w14:paraId="436AEF52" w14:textId="520C93EB" w:rsidR="00884A65" w:rsidRDefault="00884A65">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_Toc98493896 \h </w:instrText>
      </w:r>
      <w:r>
        <w:fldChar w:fldCharType="separate"/>
      </w:r>
      <w:r>
        <w:t>50</w:t>
      </w:r>
      <w:r>
        <w:fldChar w:fldCharType="end"/>
      </w:r>
    </w:p>
    <w:p w14:paraId="786BF3B4" w14:textId="00F065AC" w:rsidR="00884A65" w:rsidRDefault="00884A65">
      <w:pPr>
        <w:pStyle w:val="TOC3"/>
        <w:rPr>
          <w:rFonts w:asciiTheme="minorHAnsi" w:eastAsiaTheme="minorEastAsia" w:hAnsiTheme="minorHAnsi" w:cstheme="minorBidi"/>
          <w:sz w:val="22"/>
          <w:szCs w:val="22"/>
          <w:lang w:eastAsia="en-GB"/>
        </w:rPr>
      </w:pPr>
      <w:r w:rsidRPr="00884A65">
        <w:t>6.2.8</w:t>
      </w:r>
      <w:r w:rsidRPr="00884A65">
        <w:rPr>
          <w:rFonts w:asciiTheme="minorHAnsi" w:eastAsiaTheme="minorEastAsia" w:hAnsiTheme="minorHAnsi" w:cstheme="minorBidi"/>
          <w:sz w:val="22"/>
          <w:szCs w:val="22"/>
          <w:lang w:eastAsia="en-GB"/>
        </w:rPr>
        <w:tab/>
      </w:r>
      <w:r w:rsidRPr="00AB136D">
        <w:rPr>
          <w:lang w:val="en-US"/>
        </w:rPr>
        <w:t>Security</w:t>
      </w:r>
      <w:r>
        <w:tab/>
      </w:r>
      <w:r>
        <w:fldChar w:fldCharType="begin" w:fldLock="1"/>
      </w:r>
      <w:r>
        <w:instrText xml:space="preserve"> PAGEREF _Toc98493897 \h </w:instrText>
      </w:r>
      <w:r>
        <w:fldChar w:fldCharType="separate"/>
      </w:r>
      <w:r>
        <w:t>50</w:t>
      </w:r>
      <w:r>
        <w:fldChar w:fldCharType="end"/>
      </w:r>
    </w:p>
    <w:p w14:paraId="60713534" w14:textId="61E72014" w:rsidR="00884A65" w:rsidRDefault="00884A65">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_Toc98493898 \h </w:instrText>
      </w:r>
      <w:r>
        <w:fldChar w:fldCharType="separate"/>
      </w:r>
      <w:r>
        <w:t>50</w:t>
      </w:r>
      <w:r>
        <w:fldChar w:fldCharType="end"/>
      </w:r>
    </w:p>
    <w:p w14:paraId="7212EC9F" w14:textId="543333DB" w:rsidR="00884A65" w:rsidRDefault="00884A65">
      <w:pPr>
        <w:pStyle w:val="TOC3"/>
        <w:rPr>
          <w:rFonts w:asciiTheme="minorHAnsi" w:eastAsiaTheme="minorEastAsia" w:hAnsiTheme="minorHAnsi" w:cstheme="minorBidi"/>
          <w:sz w:val="22"/>
          <w:szCs w:val="22"/>
          <w:lang w:eastAsia="en-GB"/>
        </w:rPr>
      </w:pPr>
      <w:r w:rsidRPr="00884A65">
        <w:t>6.2.10</w:t>
      </w:r>
      <w:r w:rsidRPr="00884A65">
        <w:rPr>
          <w:rFonts w:asciiTheme="minorHAnsi" w:eastAsiaTheme="minorEastAsia" w:hAnsiTheme="minorHAnsi" w:cstheme="minorBidi"/>
          <w:sz w:val="22"/>
          <w:szCs w:val="22"/>
          <w:lang w:eastAsia="en-GB"/>
        </w:rPr>
        <w:tab/>
      </w:r>
      <w:r w:rsidRPr="00AB136D">
        <w:rPr>
          <w:lang w:val="en-US"/>
        </w:rPr>
        <w:t>HTTP redirection</w:t>
      </w:r>
      <w:r>
        <w:tab/>
      </w:r>
      <w:r>
        <w:fldChar w:fldCharType="begin" w:fldLock="1"/>
      </w:r>
      <w:r>
        <w:instrText xml:space="preserve"> PAGEREF _Toc98493899 \h </w:instrText>
      </w:r>
      <w:r>
        <w:fldChar w:fldCharType="separate"/>
      </w:r>
      <w:r>
        <w:t>50</w:t>
      </w:r>
      <w:r>
        <w:fldChar w:fldCharType="end"/>
      </w:r>
    </w:p>
    <w:p w14:paraId="5B0C7CB5" w14:textId="1A352844" w:rsidR="00884A65" w:rsidRDefault="00884A65">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Nausf_</w:t>
      </w:r>
      <w:r>
        <w:rPr>
          <w:lang w:eastAsia="zh-CN"/>
        </w:rPr>
        <w:t>UPU</w:t>
      </w:r>
      <w:r>
        <w:t>Protection Service API</w:t>
      </w:r>
      <w:r>
        <w:tab/>
      </w:r>
      <w:r>
        <w:fldChar w:fldCharType="begin" w:fldLock="1"/>
      </w:r>
      <w:r>
        <w:instrText xml:space="preserve"> PAGEREF _Toc98493900 \h </w:instrText>
      </w:r>
      <w:r>
        <w:fldChar w:fldCharType="separate"/>
      </w:r>
      <w:r>
        <w:t>51</w:t>
      </w:r>
      <w:r>
        <w:fldChar w:fldCharType="end"/>
      </w:r>
    </w:p>
    <w:p w14:paraId="091909CB" w14:textId="23953670" w:rsidR="00884A65" w:rsidRDefault="00884A65">
      <w:pPr>
        <w:pStyle w:val="TOC3"/>
        <w:rPr>
          <w:rFonts w:asciiTheme="minorHAnsi" w:eastAsiaTheme="minorEastAsia" w:hAnsiTheme="minorHAnsi" w:cstheme="minorBidi"/>
          <w:sz w:val="22"/>
          <w:szCs w:val="22"/>
          <w:lang w:eastAsia="en-GB"/>
        </w:rPr>
      </w:pPr>
      <w:r>
        <w:t>6.</w:t>
      </w:r>
      <w:r>
        <w:rPr>
          <w:lang w:eastAsia="zh-CN"/>
        </w:rPr>
        <w:t>3</w:t>
      </w:r>
      <w:r>
        <w:t>.1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_Toc98493901 \h </w:instrText>
      </w:r>
      <w:r>
        <w:fldChar w:fldCharType="separate"/>
      </w:r>
      <w:r>
        <w:t>51</w:t>
      </w:r>
      <w:r>
        <w:fldChar w:fldCharType="end"/>
      </w:r>
    </w:p>
    <w:p w14:paraId="209962A7" w14:textId="392D0601" w:rsidR="00884A65" w:rsidRDefault="00884A65">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_Toc98493902 \h </w:instrText>
      </w:r>
      <w:r>
        <w:fldChar w:fldCharType="separate"/>
      </w:r>
      <w:r>
        <w:t>51</w:t>
      </w:r>
      <w:r>
        <w:fldChar w:fldCharType="end"/>
      </w:r>
    </w:p>
    <w:p w14:paraId="376A5318" w14:textId="25E25F59" w:rsidR="00884A65" w:rsidRDefault="00884A65">
      <w:pPr>
        <w:pStyle w:val="TOC4"/>
        <w:rPr>
          <w:rFonts w:asciiTheme="minorHAnsi" w:eastAsiaTheme="minorEastAsia" w:hAnsiTheme="minorHAnsi" w:cstheme="minorBidi"/>
          <w:sz w:val="22"/>
          <w:szCs w:val="22"/>
          <w:lang w:eastAsia="en-GB"/>
        </w:rPr>
      </w:pPr>
      <w:r>
        <w:t>6.</w:t>
      </w:r>
      <w:r>
        <w:rPr>
          <w:lang w:eastAsia="zh-CN"/>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_Toc98493903 \h </w:instrText>
      </w:r>
      <w:r>
        <w:fldChar w:fldCharType="separate"/>
      </w:r>
      <w:r>
        <w:t>51</w:t>
      </w:r>
      <w:r>
        <w:fldChar w:fldCharType="end"/>
      </w:r>
    </w:p>
    <w:p w14:paraId="0502A2ED" w14:textId="503621AF" w:rsidR="00884A65" w:rsidRDefault="00884A65">
      <w:pPr>
        <w:pStyle w:val="TOC4"/>
        <w:rPr>
          <w:rFonts w:asciiTheme="minorHAnsi" w:eastAsiaTheme="minorEastAsia" w:hAnsiTheme="minorHAnsi" w:cstheme="minorBidi"/>
          <w:sz w:val="22"/>
          <w:szCs w:val="22"/>
          <w:lang w:eastAsia="en-GB"/>
        </w:rPr>
      </w:pPr>
      <w:r>
        <w:t>6.</w:t>
      </w:r>
      <w:r>
        <w:rPr>
          <w:lang w:eastAsia="zh-CN"/>
        </w:rPr>
        <w:t>3</w:t>
      </w:r>
      <w:r>
        <w:t>.2.2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_Toc98493904 \h </w:instrText>
      </w:r>
      <w:r>
        <w:fldChar w:fldCharType="separate"/>
      </w:r>
      <w:r>
        <w:t>51</w:t>
      </w:r>
      <w:r>
        <w:fldChar w:fldCharType="end"/>
      </w:r>
    </w:p>
    <w:p w14:paraId="51312474" w14:textId="78B5F458" w:rsidR="00884A65" w:rsidRDefault="00884A65">
      <w:pPr>
        <w:pStyle w:val="TOC5"/>
        <w:rPr>
          <w:rFonts w:asciiTheme="minorHAnsi" w:eastAsiaTheme="minorEastAsia" w:hAnsiTheme="minorHAnsi" w:cstheme="minorBidi"/>
          <w:sz w:val="22"/>
          <w:szCs w:val="22"/>
          <w:lang w:eastAsia="en-GB"/>
        </w:rPr>
      </w:pPr>
      <w:r>
        <w:t>6.</w:t>
      </w:r>
      <w:r>
        <w:rPr>
          <w:lang w:eastAsia="zh-CN"/>
        </w:rPr>
        <w:t>3</w:t>
      </w:r>
      <w:r>
        <w:t>.2.2.1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_Toc98493905 \h </w:instrText>
      </w:r>
      <w:r>
        <w:fldChar w:fldCharType="separate"/>
      </w:r>
      <w:r>
        <w:t>51</w:t>
      </w:r>
      <w:r>
        <w:fldChar w:fldCharType="end"/>
      </w:r>
    </w:p>
    <w:p w14:paraId="6550657B" w14:textId="3E92557D" w:rsidR="00884A65" w:rsidRDefault="00884A65">
      <w:pPr>
        <w:pStyle w:val="TOC5"/>
        <w:rPr>
          <w:rFonts w:asciiTheme="minorHAnsi" w:eastAsiaTheme="minorEastAsia" w:hAnsiTheme="minorHAnsi" w:cstheme="minorBidi"/>
          <w:sz w:val="22"/>
          <w:szCs w:val="22"/>
          <w:lang w:eastAsia="en-GB"/>
        </w:rPr>
      </w:pPr>
      <w:r>
        <w:t>6.</w:t>
      </w:r>
      <w:r>
        <w:rPr>
          <w:lang w:eastAsia="zh-CN"/>
        </w:rPr>
        <w:t>3</w:t>
      </w:r>
      <w:r>
        <w:t>.2.2.2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_Toc98493906 \h </w:instrText>
      </w:r>
      <w:r>
        <w:fldChar w:fldCharType="separate"/>
      </w:r>
      <w:r>
        <w:t>51</w:t>
      </w:r>
      <w:r>
        <w:fldChar w:fldCharType="end"/>
      </w:r>
    </w:p>
    <w:p w14:paraId="58521CBD" w14:textId="1FBCA071" w:rsidR="00884A65" w:rsidRDefault="00884A65">
      <w:pPr>
        <w:pStyle w:val="TOC4"/>
        <w:rPr>
          <w:rFonts w:asciiTheme="minorHAnsi" w:eastAsiaTheme="minorEastAsia" w:hAnsiTheme="minorHAnsi" w:cstheme="minorBidi"/>
          <w:sz w:val="22"/>
          <w:szCs w:val="22"/>
          <w:lang w:eastAsia="en-GB"/>
        </w:rPr>
      </w:pPr>
      <w:r>
        <w:t>6.</w:t>
      </w:r>
      <w:r>
        <w:rPr>
          <w:lang w:eastAsia="zh-CN"/>
        </w:rPr>
        <w:t>3</w:t>
      </w:r>
      <w:r>
        <w:t>.2.3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_Toc98493907 \h </w:instrText>
      </w:r>
      <w:r>
        <w:fldChar w:fldCharType="separate"/>
      </w:r>
      <w:r>
        <w:t>51</w:t>
      </w:r>
      <w:r>
        <w:fldChar w:fldCharType="end"/>
      </w:r>
    </w:p>
    <w:p w14:paraId="61255E91" w14:textId="5564BF67" w:rsidR="00884A65" w:rsidRDefault="00884A65">
      <w:pPr>
        <w:pStyle w:val="TOC5"/>
        <w:rPr>
          <w:rFonts w:asciiTheme="minorHAnsi" w:eastAsiaTheme="minorEastAsia" w:hAnsiTheme="minorHAnsi" w:cstheme="minorBidi"/>
          <w:sz w:val="22"/>
          <w:szCs w:val="22"/>
          <w:lang w:eastAsia="en-GB"/>
        </w:rPr>
      </w:pPr>
      <w:r>
        <w:t>6.</w:t>
      </w:r>
      <w:r>
        <w:rPr>
          <w:lang w:eastAsia="zh-CN"/>
        </w:rPr>
        <w:t>3</w:t>
      </w:r>
      <w:r>
        <w:t>.2.3.1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_Toc98493908 \h </w:instrText>
      </w:r>
      <w:r>
        <w:fldChar w:fldCharType="separate"/>
      </w:r>
      <w:r>
        <w:t>51</w:t>
      </w:r>
      <w:r>
        <w:fldChar w:fldCharType="end"/>
      </w:r>
    </w:p>
    <w:p w14:paraId="71A9CDB2" w14:textId="03A61702" w:rsidR="00884A65" w:rsidRDefault="00884A65">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_Toc98493909 \h </w:instrText>
      </w:r>
      <w:r>
        <w:fldChar w:fldCharType="separate"/>
      </w:r>
      <w:r>
        <w:t>52</w:t>
      </w:r>
      <w:r>
        <w:fldChar w:fldCharType="end"/>
      </w:r>
    </w:p>
    <w:p w14:paraId="1A450A85" w14:textId="37DF0938" w:rsidR="00884A65" w:rsidRDefault="00884A65">
      <w:pPr>
        <w:pStyle w:val="TOC4"/>
        <w:rPr>
          <w:rFonts w:asciiTheme="minorHAnsi" w:eastAsiaTheme="minorEastAsia" w:hAnsiTheme="minorHAnsi" w:cstheme="minorBidi"/>
          <w:sz w:val="22"/>
          <w:szCs w:val="22"/>
          <w:lang w:eastAsia="en-GB"/>
        </w:rPr>
      </w:pPr>
      <w:r>
        <w:t>6.</w:t>
      </w:r>
      <w:r>
        <w:rPr>
          <w:lang w:eastAsia="zh-CN"/>
        </w:rPr>
        <w:t>3</w:t>
      </w:r>
      <w:r>
        <w:t>.3.1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_Toc98493910 \h </w:instrText>
      </w:r>
      <w:r>
        <w:fldChar w:fldCharType="separate"/>
      </w:r>
      <w:r>
        <w:t>52</w:t>
      </w:r>
      <w:r>
        <w:fldChar w:fldCharType="end"/>
      </w:r>
    </w:p>
    <w:p w14:paraId="65B156AC" w14:textId="0F0E099A" w:rsidR="00884A65" w:rsidRDefault="00884A65">
      <w:pPr>
        <w:pStyle w:val="TOC4"/>
        <w:rPr>
          <w:rFonts w:asciiTheme="minorHAnsi" w:eastAsiaTheme="minorEastAsia" w:hAnsiTheme="minorHAnsi" w:cstheme="minorBidi"/>
          <w:sz w:val="22"/>
          <w:szCs w:val="22"/>
          <w:lang w:eastAsia="en-GB"/>
        </w:rPr>
      </w:pPr>
      <w:r w:rsidRPr="00884A65">
        <w:t>6.</w:t>
      </w:r>
      <w:r w:rsidRPr="00884A65">
        <w:rPr>
          <w:lang w:eastAsia="zh-CN"/>
        </w:rPr>
        <w:t>3</w:t>
      </w:r>
      <w:r w:rsidRPr="00884A65">
        <w:t>.3.2</w:t>
      </w:r>
      <w:r w:rsidRPr="00884A65">
        <w:rPr>
          <w:rFonts w:asciiTheme="minorHAnsi" w:eastAsiaTheme="minorEastAsia" w:hAnsiTheme="minorHAnsi" w:cstheme="minorBidi"/>
          <w:sz w:val="22"/>
          <w:szCs w:val="22"/>
          <w:lang w:eastAsia="en-GB"/>
        </w:rPr>
        <w:tab/>
      </w:r>
      <w:r w:rsidRPr="00AB136D">
        <w:rPr>
          <w:lang w:val="en-US"/>
        </w:rPr>
        <w:t>Resource: ue-</w:t>
      </w:r>
      <w:r w:rsidRPr="00AB136D">
        <w:rPr>
          <w:lang w:val="en-US" w:eastAsia="zh-CN"/>
        </w:rPr>
        <w:t>upu (Custom operation)</w:t>
      </w:r>
      <w:r>
        <w:tab/>
      </w:r>
      <w:r>
        <w:fldChar w:fldCharType="begin" w:fldLock="1"/>
      </w:r>
      <w:r>
        <w:instrText xml:space="preserve"> PAGEREF _Toc98493911 \h </w:instrText>
      </w:r>
      <w:r>
        <w:fldChar w:fldCharType="separate"/>
      </w:r>
      <w:r>
        <w:t>52</w:t>
      </w:r>
      <w:r>
        <w:fldChar w:fldCharType="end"/>
      </w:r>
    </w:p>
    <w:p w14:paraId="5F56F3D4" w14:textId="6B339D7E" w:rsidR="00884A65" w:rsidRDefault="00884A65">
      <w:pPr>
        <w:pStyle w:val="TOC5"/>
        <w:rPr>
          <w:rFonts w:asciiTheme="minorHAnsi" w:eastAsiaTheme="minorEastAsia" w:hAnsiTheme="minorHAnsi" w:cstheme="minorBidi"/>
          <w:sz w:val="22"/>
          <w:szCs w:val="22"/>
          <w:lang w:eastAsia="en-GB"/>
        </w:rPr>
      </w:pPr>
      <w:r w:rsidRPr="00884A65">
        <w:t>6.</w:t>
      </w:r>
      <w:r w:rsidRPr="00884A65">
        <w:rPr>
          <w:lang w:eastAsia="zh-CN"/>
        </w:rPr>
        <w:t>3</w:t>
      </w:r>
      <w:r w:rsidRPr="00884A65">
        <w:t>.3.2.1</w:t>
      </w:r>
      <w:r w:rsidRPr="00884A65">
        <w:rPr>
          <w:rFonts w:asciiTheme="minorHAnsi" w:eastAsiaTheme="minorEastAsia" w:hAnsiTheme="minorHAnsi" w:cstheme="minorBidi"/>
          <w:sz w:val="22"/>
          <w:szCs w:val="22"/>
          <w:lang w:eastAsia="en-GB"/>
        </w:rPr>
        <w:tab/>
      </w:r>
      <w:r w:rsidRPr="00AB136D">
        <w:rPr>
          <w:lang w:val="en-US"/>
        </w:rPr>
        <w:t>Description</w:t>
      </w:r>
      <w:r>
        <w:tab/>
      </w:r>
      <w:r>
        <w:fldChar w:fldCharType="begin" w:fldLock="1"/>
      </w:r>
      <w:r>
        <w:instrText xml:space="preserve"> PAGEREF _Toc98493912 \h </w:instrText>
      </w:r>
      <w:r>
        <w:fldChar w:fldCharType="separate"/>
      </w:r>
      <w:r>
        <w:t>52</w:t>
      </w:r>
      <w:r>
        <w:fldChar w:fldCharType="end"/>
      </w:r>
    </w:p>
    <w:p w14:paraId="25D4E2B6" w14:textId="2EEC0B1C" w:rsidR="00884A65" w:rsidRDefault="00884A65">
      <w:pPr>
        <w:pStyle w:val="TOC5"/>
        <w:rPr>
          <w:rFonts w:asciiTheme="minorHAnsi" w:eastAsiaTheme="minorEastAsia" w:hAnsiTheme="minorHAnsi" w:cstheme="minorBidi"/>
          <w:sz w:val="22"/>
          <w:szCs w:val="22"/>
          <w:lang w:eastAsia="en-GB"/>
        </w:rPr>
      </w:pPr>
      <w:r>
        <w:t>6.</w:t>
      </w:r>
      <w:r>
        <w:rPr>
          <w:lang w:eastAsia="zh-CN"/>
        </w:rPr>
        <w:t>3</w:t>
      </w:r>
      <w:r>
        <w:t>.3.2.2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_Toc98493913 \h </w:instrText>
      </w:r>
      <w:r>
        <w:fldChar w:fldCharType="separate"/>
      </w:r>
      <w:r>
        <w:t>52</w:t>
      </w:r>
      <w:r>
        <w:fldChar w:fldCharType="end"/>
      </w:r>
    </w:p>
    <w:p w14:paraId="730A19A9" w14:textId="6E073AAB" w:rsidR="00884A65" w:rsidRDefault="00884A65">
      <w:pPr>
        <w:pStyle w:val="TOC5"/>
        <w:rPr>
          <w:rFonts w:asciiTheme="minorHAnsi" w:eastAsiaTheme="minorEastAsia" w:hAnsiTheme="minorHAnsi" w:cstheme="minorBidi"/>
          <w:sz w:val="22"/>
          <w:szCs w:val="22"/>
          <w:lang w:eastAsia="en-GB"/>
        </w:rPr>
      </w:pPr>
      <w:r>
        <w:t>6.</w:t>
      </w:r>
      <w:r>
        <w:rPr>
          <w:lang w:eastAsia="zh-CN"/>
        </w:rPr>
        <w:t>3</w:t>
      </w:r>
      <w:r>
        <w:t>.3.2.3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_Toc98493914 \h </w:instrText>
      </w:r>
      <w:r>
        <w:fldChar w:fldCharType="separate"/>
      </w:r>
      <w:r>
        <w:t>52</w:t>
      </w:r>
      <w:r>
        <w:fldChar w:fldCharType="end"/>
      </w:r>
    </w:p>
    <w:p w14:paraId="6587556A" w14:textId="6AF5092B" w:rsidR="00884A65" w:rsidRDefault="00884A65">
      <w:pPr>
        <w:pStyle w:val="TOC5"/>
        <w:rPr>
          <w:rFonts w:asciiTheme="minorHAnsi" w:eastAsiaTheme="minorEastAsia" w:hAnsiTheme="minorHAnsi" w:cstheme="minorBidi"/>
          <w:sz w:val="22"/>
          <w:szCs w:val="22"/>
          <w:lang w:eastAsia="en-GB"/>
        </w:rPr>
      </w:pPr>
      <w:r>
        <w:t>6.</w:t>
      </w:r>
      <w:r>
        <w:rPr>
          <w:lang w:eastAsia="zh-CN"/>
        </w:rPr>
        <w:t>3</w:t>
      </w:r>
      <w:r>
        <w:t>.3.2.4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_Toc98493915 \h </w:instrText>
      </w:r>
      <w:r>
        <w:fldChar w:fldCharType="separate"/>
      </w:r>
      <w:r>
        <w:t>53</w:t>
      </w:r>
      <w:r>
        <w:fldChar w:fldCharType="end"/>
      </w:r>
    </w:p>
    <w:p w14:paraId="13E4A870" w14:textId="5E82F50D" w:rsidR="00884A65" w:rsidRDefault="00884A6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_Toc98493916 \h </w:instrText>
      </w:r>
      <w:r>
        <w:fldChar w:fldCharType="separate"/>
      </w:r>
      <w:r>
        <w:t>54</w:t>
      </w:r>
      <w:r>
        <w:fldChar w:fldCharType="end"/>
      </w:r>
    </w:p>
    <w:p w14:paraId="461E9DDD" w14:textId="7DE15A30" w:rsidR="00884A65" w:rsidRDefault="00884A6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_Toc98493917 \h </w:instrText>
      </w:r>
      <w:r>
        <w:fldChar w:fldCharType="separate"/>
      </w:r>
      <w:r>
        <w:t>54</w:t>
      </w:r>
      <w:r>
        <w:fldChar w:fldCharType="end"/>
      </w:r>
    </w:p>
    <w:p w14:paraId="1F9B0493" w14:textId="6CF7EBD4" w:rsidR="00884A65" w:rsidRDefault="00884A65">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_Toc98493918 \h </w:instrText>
      </w:r>
      <w:r>
        <w:fldChar w:fldCharType="separate"/>
      </w:r>
      <w:r>
        <w:t>54</w:t>
      </w:r>
      <w:r>
        <w:fldChar w:fldCharType="end"/>
      </w:r>
    </w:p>
    <w:p w14:paraId="190B345A" w14:textId="48773BC2" w:rsidR="00884A65" w:rsidRDefault="00884A65">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_Toc98493919 \h </w:instrText>
      </w:r>
      <w:r>
        <w:fldChar w:fldCharType="separate"/>
      </w:r>
      <w:r>
        <w:t>54</w:t>
      </w:r>
      <w:r>
        <w:fldChar w:fldCharType="end"/>
      </w:r>
    </w:p>
    <w:p w14:paraId="5DE415F8" w14:textId="6126CA1D" w:rsidR="00884A65" w:rsidRDefault="00884A65">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_Toc98493920 \h </w:instrText>
      </w:r>
      <w:r>
        <w:fldChar w:fldCharType="separate"/>
      </w:r>
      <w:r>
        <w:t>54</w:t>
      </w:r>
      <w:r>
        <w:fldChar w:fldCharType="end"/>
      </w:r>
    </w:p>
    <w:p w14:paraId="122BAA8E" w14:textId="0C7D836D" w:rsidR="00884A65" w:rsidRDefault="00884A65">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_Toc98493921 \h </w:instrText>
      </w:r>
      <w:r>
        <w:fldChar w:fldCharType="separate"/>
      </w:r>
      <w:r>
        <w:t>54</w:t>
      </w:r>
      <w:r>
        <w:fldChar w:fldCharType="end"/>
      </w:r>
    </w:p>
    <w:p w14:paraId="303ACCCC" w14:textId="1136F986" w:rsidR="00884A65" w:rsidRDefault="00884A65">
      <w:pPr>
        <w:pStyle w:val="TOC4"/>
        <w:rPr>
          <w:rFonts w:asciiTheme="minorHAnsi" w:eastAsiaTheme="minorEastAsia" w:hAnsiTheme="minorHAnsi" w:cstheme="minorBidi"/>
          <w:sz w:val="22"/>
          <w:szCs w:val="22"/>
          <w:lang w:eastAsia="en-GB"/>
        </w:rPr>
      </w:pPr>
      <w:r w:rsidRPr="00884A65">
        <w:t>6.3.6.2</w:t>
      </w:r>
      <w:r w:rsidRPr="00884A65">
        <w:rPr>
          <w:rFonts w:asciiTheme="minorHAnsi" w:eastAsiaTheme="minorEastAsia" w:hAnsiTheme="minorHAnsi" w:cstheme="minorBidi"/>
          <w:sz w:val="22"/>
          <w:szCs w:val="22"/>
          <w:lang w:eastAsia="en-GB"/>
        </w:rPr>
        <w:tab/>
      </w:r>
      <w:r w:rsidRPr="00AB136D">
        <w:rPr>
          <w:lang w:val="en-US"/>
        </w:rPr>
        <w:t>Structured data types</w:t>
      </w:r>
      <w:r>
        <w:tab/>
      </w:r>
      <w:r>
        <w:fldChar w:fldCharType="begin" w:fldLock="1"/>
      </w:r>
      <w:r>
        <w:instrText xml:space="preserve"> PAGEREF _Toc98493922 \h </w:instrText>
      </w:r>
      <w:r>
        <w:fldChar w:fldCharType="separate"/>
      </w:r>
      <w:r>
        <w:t>55</w:t>
      </w:r>
      <w:r>
        <w:fldChar w:fldCharType="end"/>
      </w:r>
    </w:p>
    <w:p w14:paraId="5ACF8553" w14:textId="44651DE9" w:rsidR="00884A65" w:rsidRDefault="00884A65">
      <w:pPr>
        <w:pStyle w:val="TOC5"/>
        <w:rPr>
          <w:rFonts w:asciiTheme="minorHAnsi" w:eastAsiaTheme="minorEastAsia" w:hAnsiTheme="minorHAnsi" w:cstheme="minorBidi"/>
          <w:sz w:val="22"/>
          <w:szCs w:val="22"/>
          <w:lang w:eastAsia="en-GB"/>
        </w:rPr>
      </w:pPr>
      <w:r>
        <w:t>6.3.6.2.1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_Toc98493923 \h </w:instrText>
      </w:r>
      <w:r>
        <w:fldChar w:fldCharType="separate"/>
      </w:r>
      <w:r>
        <w:t>55</w:t>
      </w:r>
      <w:r>
        <w:fldChar w:fldCharType="end"/>
      </w:r>
    </w:p>
    <w:p w14:paraId="663AAB79" w14:textId="601C2161" w:rsidR="00884A65" w:rsidRDefault="00884A65">
      <w:pPr>
        <w:pStyle w:val="TOC5"/>
        <w:rPr>
          <w:rFonts w:asciiTheme="minorHAnsi" w:eastAsiaTheme="minorEastAsia" w:hAnsiTheme="minorHAnsi" w:cstheme="minorBidi"/>
          <w:sz w:val="22"/>
          <w:szCs w:val="22"/>
          <w:lang w:eastAsia="en-GB"/>
        </w:rPr>
      </w:pPr>
      <w:r>
        <w:t>6.3.6.2.2</w:t>
      </w:r>
      <w:r>
        <w:rPr>
          <w:rFonts w:asciiTheme="minorHAnsi" w:eastAsiaTheme="minorEastAsia" w:hAnsiTheme="minorHAnsi" w:cstheme="minorBidi"/>
          <w:sz w:val="22"/>
          <w:szCs w:val="22"/>
          <w:lang w:eastAsia="en-GB"/>
        </w:rPr>
        <w:tab/>
      </w:r>
      <w:r>
        <w:t xml:space="preserve">Type: </w:t>
      </w:r>
      <w:r>
        <w:rPr>
          <w:lang w:eastAsia="zh-CN"/>
        </w:rPr>
        <w:t>Upu</w:t>
      </w:r>
      <w:r>
        <w:t>Info</w:t>
      </w:r>
      <w:r>
        <w:tab/>
      </w:r>
      <w:r>
        <w:fldChar w:fldCharType="begin" w:fldLock="1"/>
      </w:r>
      <w:r>
        <w:instrText xml:space="preserve"> PAGEREF _Toc98493924 \h </w:instrText>
      </w:r>
      <w:r>
        <w:fldChar w:fldCharType="separate"/>
      </w:r>
      <w:r>
        <w:t>55</w:t>
      </w:r>
      <w:r>
        <w:fldChar w:fldCharType="end"/>
      </w:r>
    </w:p>
    <w:p w14:paraId="73D1377E" w14:textId="7C2BA5C1" w:rsidR="00884A65" w:rsidRDefault="00884A65">
      <w:pPr>
        <w:pStyle w:val="TOC5"/>
        <w:rPr>
          <w:rFonts w:asciiTheme="minorHAnsi" w:eastAsiaTheme="minorEastAsia" w:hAnsiTheme="minorHAnsi" w:cstheme="minorBidi"/>
          <w:sz w:val="22"/>
          <w:szCs w:val="22"/>
          <w:lang w:eastAsia="en-GB"/>
        </w:rPr>
      </w:pPr>
      <w:r>
        <w:t>6.3.6.2.3</w:t>
      </w:r>
      <w:r>
        <w:rPr>
          <w:rFonts w:asciiTheme="minorHAnsi" w:eastAsiaTheme="minorEastAsia" w:hAnsiTheme="minorHAnsi" w:cstheme="minorBidi"/>
          <w:sz w:val="22"/>
          <w:szCs w:val="22"/>
          <w:lang w:eastAsia="en-GB"/>
        </w:rPr>
        <w:tab/>
      </w:r>
      <w:r>
        <w:t xml:space="preserve">Type: </w:t>
      </w:r>
      <w:r>
        <w:rPr>
          <w:lang w:eastAsia="zh-CN"/>
        </w:rPr>
        <w:t>Upu</w:t>
      </w:r>
      <w:r>
        <w:t>SecurityInfo</w:t>
      </w:r>
      <w:r>
        <w:tab/>
      </w:r>
      <w:r>
        <w:fldChar w:fldCharType="begin" w:fldLock="1"/>
      </w:r>
      <w:r>
        <w:instrText xml:space="preserve"> PAGEREF _Toc98493925 \h </w:instrText>
      </w:r>
      <w:r>
        <w:fldChar w:fldCharType="separate"/>
      </w:r>
      <w:r>
        <w:t>55</w:t>
      </w:r>
      <w:r>
        <w:fldChar w:fldCharType="end"/>
      </w:r>
    </w:p>
    <w:p w14:paraId="3C4AC440" w14:textId="1350CB28" w:rsidR="00884A65" w:rsidRDefault="00884A65">
      <w:pPr>
        <w:pStyle w:val="TOC5"/>
        <w:rPr>
          <w:rFonts w:asciiTheme="minorHAnsi" w:eastAsiaTheme="minorEastAsia" w:hAnsiTheme="minorHAnsi" w:cstheme="minorBidi"/>
          <w:sz w:val="22"/>
          <w:szCs w:val="22"/>
          <w:lang w:eastAsia="en-GB"/>
        </w:rPr>
      </w:pPr>
      <w:r>
        <w:t>6.3.6.2.4</w:t>
      </w:r>
      <w:r>
        <w:rPr>
          <w:rFonts w:asciiTheme="minorHAnsi" w:eastAsiaTheme="minorEastAsia" w:hAnsiTheme="minorHAnsi" w:cstheme="minorBidi"/>
          <w:sz w:val="22"/>
          <w:szCs w:val="22"/>
          <w:lang w:eastAsia="en-GB"/>
        </w:rPr>
        <w:tab/>
      </w:r>
      <w:r>
        <w:t xml:space="preserve">Type: </w:t>
      </w:r>
      <w:r w:rsidRPr="00AB136D">
        <w:rPr>
          <w:lang w:val="es-ES"/>
        </w:rPr>
        <w:t>U</w:t>
      </w:r>
      <w:r w:rsidRPr="00AB136D">
        <w:rPr>
          <w:lang w:val="es-ES" w:eastAsia="zh-CN"/>
        </w:rPr>
        <w:t>puData</w:t>
      </w:r>
      <w:r>
        <w:tab/>
      </w:r>
      <w:r>
        <w:fldChar w:fldCharType="begin" w:fldLock="1"/>
      </w:r>
      <w:r>
        <w:instrText xml:space="preserve"> PAGEREF _Toc98493926 \h </w:instrText>
      </w:r>
      <w:r>
        <w:fldChar w:fldCharType="separate"/>
      </w:r>
      <w:r>
        <w:t>55</w:t>
      </w:r>
      <w:r>
        <w:fldChar w:fldCharType="end"/>
      </w:r>
    </w:p>
    <w:p w14:paraId="1B579F3F" w14:textId="6125AC7A" w:rsidR="00884A65" w:rsidRDefault="00884A65">
      <w:pPr>
        <w:pStyle w:val="TOC4"/>
        <w:rPr>
          <w:rFonts w:asciiTheme="minorHAnsi" w:eastAsiaTheme="minorEastAsia" w:hAnsiTheme="minorHAnsi" w:cstheme="minorBidi"/>
          <w:sz w:val="22"/>
          <w:szCs w:val="22"/>
          <w:lang w:eastAsia="en-GB"/>
        </w:rPr>
      </w:pPr>
      <w:r w:rsidRPr="00884A65">
        <w:t>6.3.6.3</w:t>
      </w:r>
      <w:r w:rsidRPr="00884A65">
        <w:rPr>
          <w:rFonts w:asciiTheme="minorHAnsi" w:eastAsiaTheme="minorEastAsia" w:hAnsiTheme="minorHAnsi" w:cstheme="minorBidi"/>
          <w:sz w:val="22"/>
          <w:szCs w:val="22"/>
          <w:lang w:eastAsia="en-GB"/>
        </w:rPr>
        <w:tab/>
      </w:r>
      <w:r w:rsidRPr="00AB136D">
        <w:rPr>
          <w:lang w:val="en-US"/>
        </w:rPr>
        <w:t>Simple data types and enumerations</w:t>
      </w:r>
      <w:r>
        <w:tab/>
      </w:r>
      <w:r>
        <w:fldChar w:fldCharType="begin" w:fldLock="1"/>
      </w:r>
      <w:r>
        <w:instrText xml:space="preserve"> PAGEREF _Toc98493927 \h </w:instrText>
      </w:r>
      <w:r>
        <w:fldChar w:fldCharType="separate"/>
      </w:r>
      <w:r>
        <w:t>56</w:t>
      </w:r>
      <w:r>
        <w:fldChar w:fldCharType="end"/>
      </w:r>
    </w:p>
    <w:p w14:paraId="0B84FF1E" w14:textId="459BE43A" w:rsidR="00884A65" w:rsidRDefault="00884A65">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_Toc98493928 \h </w:instrText>
      </w:r>
      <w:r>
        <w:fldChar w:fldCharType="separate"/>
      </w:r>
      <w:r>
        <w:t>56</w:t>
      </w:r>
      <w:r>
        <w:fldChar w:fldCharType="end"/>
      </w:r>
    </w:p>
    <w:p w14:paraId="083BE377" w14:textId="5BDE7DB6" w:rsidR="00884A65" w:rsidRDefault="00884A65">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_Toc98493929 \h </w:instrText>
      </w:r>
      <w:r>
        <w:fldChar w:fldCharType="separate"/>
      </w:r>
      <w:r>
        <w:t>56</w:t>
      </w:r>
      <w:r>
        <w:fldChar w:fldCharType="end"/>
      </w:r>
    </w:p>
    <w:p w14:paraId="7C91FD3B" w14:textId="7E6FD0EF" w:rsidR="00884A65" w:rsidRDefault="00884A65">
      <w:pPr>
        <w:pStyle w:val="TOC5"/>
        <w:rPr>
          <w:rFonts w:asciiTheme="minorHAnsi" w:eastAsiaTheme="minorEastAsia" w:hAnsiTheme="minorHAnsi" w:cstheme="minorBidi"/>
          <w:sz w:val="22"/>
          <w:szCs w:val="22"/>
          <w:lang w:eastAsia="en-GB"/>
        </w:rPr>
      </w:pPr>
      <w:r>
        <w:t>6.</w:t>
      </w:r>
      <w:r>
        <w:rPr>
          <w:lang w:eastAsia="zh-CN"/>
        </w:rPr>
        <w:t>3</w:t>
      </w:r>
      <w:r>
        <w:t>.6.3.3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_Toc98493930 \h </w:instrText>
      </w:r>
      <w:r>
        <w:fldChar w:fldCharType="separate"/>
      </w:r>
      <w:r>
        <w:t>56</w:t>
      </w:r>
      <w:r>
        <w:fldChar w:fldCharType="end"/>
      </w:r>
    </w:p>
    <w:p w14:paraId="07ACB8B3" w14:textId="0011A4E7" w:rsidR="00884A65" w:rsidRDefault="00884A65">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_Toc98493931 \h </w:instrText>
      </w:r>
      <w:r>
        <w:fldChar w:fldCharType="separate"/>
      </w:r>
      <w:r>
        <w:t>56</w:t>
      </w:r>
      <w:r>
        <w:fldChar w:fldCharType="end"/>
      </w:r>
    </w:p>
    <w:p w14:paraId="08364CAD" w14:textId="2727C7C9" w:rsidR="00884A65" w:rsidRDefault="00884A65">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_Toc98493932 \h </w:instrText>
      </w:r>
      <w:r>
        <w:fldChar w:fldCharType="separate"/>
      </w:r>
      <w:r>
        <w:t>56</w:t>
      </w:r>
      <w:r>
        <w:fldChar w:fldCharType="end"/>
      </w:r>
    </w:p>
    <w:p w14:paraId="26282B51" w14:textId="2D07AE03" w:rsidR="00884A65" w:rsidRDefault="00884A65">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_Toc98493933 \h </w:instrText>
      </w:r>
      <w:r>
        <w:fldChar w:fldCharType="separate"/>
      </w:r>
      <w:r>
        <w:t>56</w:t>
      </w:r>
      <w:r>
        <w:fldChar w:fldCharType="end"/>
      </w:r>
    </w:p>
    <w:p w14:paraId="6E128B2E" w14:textId="37EC479D" w:rsidR="00884A65" w:rsidRDefault="00884A65">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_Toc98493934 \h </w:instrText>
      </w:r>
      <w:r>
        <w:fldChar w:fldCharType="separate"/>
      </w:r>
      <w:r>
        <w:t>56</w:t>
      </w:r>
      <w:r>
        <w:fldChar w:fldCharType="end"/>
      </w:r>
    </w:p>
    <w:p w14:paraId="58724BDC" w14:textId="114C2228" w:rsidR="00884A65" w:rsidRDefault="00884A65">
      <w:pPr>
        <w:pStyle w:val="TOC3"/>
        <w:rPr>
          <w:rFonts w:asciiTheme="minorHAnsi" w:eastAsiaTheme="minorEastAsia" w:hAnsiTheme="minorHAnsi" w:cstheme="minorBidi"/>
          <w:sz w:val="22"/>
          <w:szCs w:val="22"/>
          <w:lang w:eastAsia="en-GB"/>
        </w:rPr>
      </w:pPr>
      <w:r w:rsidRPr="00884A65">
        <w:t>6.</w:t>
      </w:r>
      <w:r w:rsidRPr="00884A65">
        <w:rPr>
          <w:lang w:eastAsia="zh-CN"/>
        </w:rPr>
        <w:t>3</w:t>
      </w:r>
      <w:r w:rsidRPr="00884A65">
        <w:t>.8</w:t>
      </w:r>
      <w:r w:rsidRPr="00884A65">
        <w:rPr>
          <w:rFonts w:asciiTheme="minorHAnsi" w:eastAsiaTheme="minorEastAsia" w:hAnsiTheme="minorHAnsi" w:cstheme="minorBidi"/>
          <w:sz w:val="22"/>
          <w:szCs w:val="22"/>
          <w:lang w:eastAsia="en-GB"/>
        </w:rPr>
        <w:tab/>
      </w:r>
      <w:r w:rsidRPr="00AB136D">
        <w:rPr>
          <w:lang w:val="en-US"/>
        </w:rPr>
        <w:t>Security</w:t>
      </w:r>
      <w:r>
        <w:tab/>
      </w:r>
      <w:r>
        <w:fldChar w:fldCharType="begin" w:fldLock="1"/>
      </w:r>
      <w:r>
        <w:instrText xml:space="preserve"> PAGEREF _Toc98493935 \h </w:instrText>
      </w:r>
      <w:r>
        <w:fldChar w:fldCharType="separate"/>
      </w:r>
      <w:r>
        <w:t>56</w:t>
      </w:r>
      <w:r>
        <w:fldChar w:fldCharType="end"/>
      </w:r>
    </w:p>
    <w:p w14:paraId="33D52358" w14:textId="6A4A9ADC" w:rsidR="00884A65" w:rsidRDefault="00884A65">
      <w:pPr>
        <w:pStyle w:val="TOC3"/>
        <w:rPr>
          <w:rFonts w:asciiTheme="minorHAnsi" w:eastAsiaTheme="minorEastAsia" w:hAnsiTheme="minorHAnsi" w:cstheme="minorBidi"/>
          <w:sz w:val="22"/>
          <w:szCs w:val="22"/>
          <w:lang w:eastAsia="en-GB"/>
        </w:rPr>
      </w:pPr>
      <w:r>
        <w:t>6.3.9</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_Toc98493936 \h </w:instrText>
      </w:r>
      <w:r>
        <w:fldChar w:fldCharType="separate"/>
      </w:r>
      <w:r>
        <w:t>57</w:t>
      </w:r>
      <w:r>
        <w:fldChar w:fldCharType="end"/>
      </w:r>
    </w:p>
    <w:p w14:paraId="12B9BA71" w14:textId="170D6B10" w:rsidR="00884A65" w:rsidRDefault="00884A65">
      <w:pPr>
        <w:pStyle w:val="TOC3"/>
        <w:rPr>
          <w:rFonts w:asciiTheme="minorHAnsi" w:eastAsiaTheme="minorEastAsia" w:hAnsiTheme="minorHAnsi" w:cstheme="minorBidi"/>
          <w:sz w:val="22"/>
          <w:szCs w:val="22"/>
          <w:lang w:eastAsia="en-GB"/>
        </w:rPr>
      </w:pPr>
      <w:r w:rsidRPr="00884A65">
        <w:t>6.3.10</w:t>
      </w:r>
      <w:r w:rsidRPr="00884A65">
        <w:rPr>
          <w:rFonts w:asciiTheme="minorHAnsi" w:eastAsiaTheme="minorEastAsia" w:hAnsiTheme="minorHAnsi" w:cstheme="minorBidi"/>
          <w:sz w:val="22"/>
          <w:szCs w:val="22"/>
          <w:lang w:eastAsia="en-GB"/>
        </w:rPr>
        <w:tab/>
      </w:r>
      <w:r w:rsidRPr="00AB136D">
        <w:rPr>
          <w:lang w:val="en-US"/>
        </w:rPr>
        <w:t>HTTP redirection</w:t>
      </w:r>
      <w:r>
        <w:tab/>
      </w:r>
      <w:r>
        <w:fldChar w:fldCharType="begin" w:fldLock="1"/>
      </w:r>
      <w:r>
        <w:instrText xml:space="preserve"> PAGEREF _Toc98493937 \h </w:instrText>
      </w:r>
      <w:r>
        <w:fldChar w:fldCharType="separate"/>
      </w:r>
      <w:r>
        <w:t>57</w:t>
      </w:r>
      <w:r>
        <w:fldChar w:fldCharType="end"/>
      </w:r>
    </w:p>
    <w:p w14:paraId="7A3241DC" w14:textId="6114BDB3" w:rsidR="00884A65" w:rsidRDefault="00884A65" w:rsidP="00884A65">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_Toc98493938 \h </w:instrText>
      </w:r>
      <w:r>
        <w:fldChar w:fldCharType="separate"/>
      </w:r>
      <w:r>
        <w:t>58</w:t>
      </w:r>
      <w:r>
        <w:fldChar w:fldCharType="end"/>
      </w:r>
    </w:p>
    <w:p w14:paraId="751599B1" w14:textId="1B6F306A" w:rsidR="00884A65" w:rsidRDefault="00884A6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_Toc98493939 \h </w:instrText>
      </w:r>
      <w:r>
        <w:fldChar w:fldCharType="separate"/>
      </w:r>
      <w:r>
        <w:t>58</w:t>
      </w:r>
      <w:r>
        <w:fldChar w:fldCharType="end"/>
      </w:r>
    </w:p>
    <w:p w14:paraId="58B61668" w14:textId="27F55D8C" w:rsidR="00884A65" w:rsidRDefault="00884A6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Nausf_</w:t>
      </w:r>
      <w:r w:rsidRPr="00AB136D">
        <w:rPr>
          <w:rFonts w:eastAsia="SimSun"/>
          <w:lang w:eastAsia="zh-CN"/>
        </w:rPr>
        <w:t>UEAuthentication</w:t>
      </w:r>
      <w:r>
        <w:t xml:space="preserve"> API</w:t>
      </w:r>
      <w:r>
        <w:tab/>
      </w:r>
      <w:r>
        <w:fldChar w:fldCharType="begin" w:fldLock="1"/>
      </w:r>
      <w:r>
        <w:instrText xml:space="preserve"> PAGEREF _Toc98493940 \h </w:instrText>
      </w:r>
      <w:r>
        <w:fldChar w:fldCharType="separate"/>
      </w:r>
      <w:r>
        <w:t>58</w:t>
      </w:r>
      <w:r>
        <w:fldChar w:fldCharType="end"/>
      </w:r>
    </w:p>
    <w:p w14:paraId="5C867E67" w14:textId="5699D4A6" w:rsidR="00884A65" w:rsidRDefault="00884A65">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Nausf_</w:t>
      </w:r>
      <w:r w:rsidRPr="00AB136D">
        <w:rPr>
          <w:rFonts w:eastAsia="SimSun"/>
          <w:lang w:eastAsia="zh-CN"/>
        </w:rPr>
        <w:t>SoRProtection</w:t>
      </w:r>
      <w:r>
        <w:t xml:space="preserve"> API</w:t>
      </w:r>
      <w:r>
        <w:tab/>
      </w:r>
      <w:r>
        <w:fldChar w:fldCharType="begin" w:fldLock="1"/>
      </w:r>
      <w:r>
        <w:instrText xml:space="preserve"> PAGEREF _Toc98493941 \h </w:instrText>
      </w:r>
      <w:r>
        <w:fldChar w:fldCharType="separate"/>
      </w:r>
      <w:r>
        <w:t>65</w:t>
      </w:r>
      <w:r>
        <w:fldChar w:fldCharType="end"/>
      </w:r>
    </w:p>
    <w:p w14:paraId="2EAC2177" w14:textId="3F808023" w:rsidR="00884A65" w:rsidRDefault="00884A65">
      <w:pPr>
        <w:pStyle w:val="TOC2"/>
        <w:rPr>
          <w:rFonts w:asciiTheme="minorHAnsi" w:eastAsiaTheme="minorEastAsia" w:hAnsiTheme="minorHAnsi" w:cstheme="minorBidi"/>
          <w:sz w:val="22"/>
          <w:szCs w:val="22"/>
          <w:lang w:eastAsia="en-GB"/>
        </w:rPr>
      </w:pPr>
      <w:r>
        <w:lastRenderedPageBreak/>
        <w:t>A.</w:t>
      </w:r>
      <w:r>
        <w:rPr>
          <w:lang w:eastAsia="zh-CN"/>
        </w:rPr>
        <w:t>4</w:t>
      </w:r>
      <w:r>
        <w:rPr>
          <w:rFonts w:asciiTheme="minorHAnsi" w:eastAsiaTheme="minorEastAsia" w:hAnsiTheme="minorHAnsi" w:cstheme="minorBidi"/>
          <w:sz w:val="22"/>
          <w:szCs w:val="22"/>
          <w:lang w:eastAsia="en-GB"/>
        </w:rPr>
        <w:tab/>
      </w:r>
      <w:r>
        <w:t>Nausf_</w:t>
      </w:r>
      <w:r w:rsidRPr="00AB136D">
        <w:rPr>
          <w:rFonts w:eastAsia="SimSun"/>
          <w:lang w:eastAsia="zh-CN"/>
        </w:rPr>
        <w:t>UPUProtection</w:t>
      </w:r>
      <w:r>
        <w:t xml:space="preserve"> API</w:t>
      </w:r>
      <w:r>
        <w:tab/>
      </w:r>
      <w:r>
        <w:fldChar w:fldCharType="begin" w:fldLock="1"/>
      </w:r>
      <w:r>
        <w:instrText xml:space="preserve"> PAGEREF _Toc98493942 \h </w:instrText>
      </w:r>
      <w:r>
        <w:fldChar w:fldCharType="separate"/>
      </w:r>
      <w:r>
        <w:t>67</w:t>
      </w:r>
      <w:r>
        <w:fldChar w:fldCharType="end"/>
      </w:r>
    </w:p>
    <w:p w14:paraId="1C8CA93A" w14:textId="69DF6113" w:rsidR="00884A65" w:rsidRDefault="00884A65" w:rsidP="00884A65">
      <w:pPr>
        <w:pStyle w:val="TOC8"/>
        <w:rPr>
          <w:rFonts w:asciiTheme="minorHAnsi" w:eastAsiaTheme="minorEastAsia" w:hAnsiTheme="minorHAnsi" w:cstheme="minorBidi"/>
          <w:b w:val="0"/>
          <w:szCs w:val="22"/>
          <w:lang w:eastAsia="en-GB"/>
        </w:rPr>
      </w:pPr>
      <w:r>
        <w:t>Annex B (Informative):</w:t>
      </w:r>
      <w:r>
        <w:tab/>
        <w:t>Use of EAP-TLS</w:t>
      </w:r>
      <w:r>
        <w:tab/>
      </w:r>
      <w:r>
        <w:fldChar w:fldCharType="begin" w:fldLock="1"/>
      </w:r>
      <w:r>
        <w:instrText xml:space="preserve"> PAGEREF _Toc98493943 \h </w:instrText>
      </w:r>
      <w:r>
        <w:fldChar w:fldCharType="separate"/>
      </w:r>
      <w:r>
        <w:t>69</w:t>
      </w:r>
      <w:r>
        <w:fldChar w:fldCharType="end"/>
      </w:r>
    </w:p>
    <w:p w14:paraId="5B44C520" w14:textId="139B3DE8" w:rsidR="00884A65" w:rsidRDefault="00884A6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_Toc98493944 \h </w:instrText>
      </w:r>
      <w:r>
        <w:fldChar w:fldCharType="separate"/>
      </w:r>
      <w:r>
        <w:t>69</w:t>
      </w:r>
      <w:r>
        <w:fldChar w:fldCharType="end"/>
      </w:r>
    </w:p>
    <w:p w14:paraId="784B3929" w14:textId="30337F2B" w:rsidR="00884A65" w:rsidRDefault="00884A65">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_Toc98493945 \h </w:instrText>
      </w:r>
      <w:r>
        <w:fldChar w:fldCharType="separate"/>
      </w:r>
      <w:r>
        <w:t>70</w:t>
      </w:r>
      <w:r>
        <w:fldChar w:fldCharType="end"/>
      </w:r>
    </w:p>
    <w:p w14:paraId="78DCC03E" w14:textId="313FFB8E" w:rsidR="00884A65" w:rsidRDefault="00884A65" w:rsidP="00884A65">
      <w:pPr>
        <w:pStyle w:val="TOC8"/>
        <w:rPr>
          <w:rFonts w:asciiTheme="minorHAnsi" w:eastAsiaTheme="minorEastAsia" w:hAnsiTheme="minorHAnsi" w:cstheme="minorBidi"/>
          <w:b w:val="0"/>
          <w:szCs w:val="22"/>
          <w:lang w:eastAsia="en-GB"/>
        </w:rPr>
      </w:pPr>
      <w:r>
        <w:t>Annex C (informative):</w:t>
      </w:r>
      <w:r>
        <w:tab/>
        <w:t>Withdrawn API versions</w:t>
      </w:r>
      <w:r>
        <w:tab/>
      </w:r>
      <w:r>
        <w:fldChar w:fldCharType="begin" w:fldLock="1"/>
      </w:r>
      <w:r>
        <w:instrText xml:space="preserve"> PAGEREF _Toc98493946 \h </w:instrText>
      </w:r>
      <w:r>
        <w:fldChar w:fldCharType="separate"/>
      </w:r>
      <w:r>
        <w:t>71</w:t>
      </w:r>
      <w:r>
        <w:fldChar w:fldCharType="end"/>
      </w:r>
    </w:p>
    <w:p w14:paraId="47C80F85" w14:textId="4A524C31" w:rsidR="00884A65" w:rsidRDefault="00884A65">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_Toc98493947 \h </w:instrText>
      </w:r>
      <w:r>
        <w:fldChar w:fldCharType="separate"/>
      </w:r>
      <w:r>
        <w:t>71</w:t>
      </w:r>
      <w:r>
        <w:fldChar w:fldCharType="end"/>
      </w:r>
    </w:p>
    <w:p w14:paraId="61084B0A" w14:textId="603D302E" w:rsidR="00884A65" w:rsidRDefault="00884A65">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Nausf_SoRProtection API</w:t>
      </w:r>
      <w:r>
        <w:tab/>
      </w:r>
      <w:r>
        <w:fldChar w:fldCharType="begin" w:fldLock="1"/>
      </w:r>
      <w:r>
        <w:instrText xml:space="preserve"> PAGEREF _Toc98493948 \h </w:instrText>
      </w:r>
      <w:r>
        <w:fldChar w:fldCharType="separate"/>
      </w:r>
      <w:r>
        <w:t>71</w:t>
      </w:r>
      <w:r>
        <w:fldChar w:fldCharType="end"/>
      </w:r>
    </w:p>
    <w:p w14:paraId="1633A3CA" w14:textId="31D20FD8" w:rsidR="00884A65" w:rsidRDefault="00884A65" w:rsidP="00884A65">
      <w:pPr>
        <w:pStyle w:val="TOC8"/>
        <w:rPr>
          <w:rFonts w:asciiTheme="minorHAnsi" w:eastAsiaTheme="minorEastAsia" w:hAnsiTheme="minorHAnsi" w:cstheme="minorBidi"/>
          <w:b w:val="0"/>
          <w:szCs w:val="22"/>
          <w:lang w:eastAsia="en-GB"/>
        </w:rPr>
      </w:pPr>
      <w:r>
        <w:t>Annex D (informative):</w:t>
      </w:r>
      <w:r>
        <w:tab/>
        <w:t>Change history</w:t>
      </w:r>
      <w:r>
        <w:tab/>
      </w:r>
      <w:r>
        <w:fldChar w:fldCharType="begin" w:fldLock="1"/>
      </w:r>
      <w:r>
        <w:instrText xml:space="preserve"> PAGEREF _Toc98493949 \h </w:instrText>
      </w:r>
      <w:r>
        <w:fldChar w:fldCharType="separate"/>
      </w:r>
      <w:r>
        <w:t>72</w:t>
      </w:r>
      <w:r>
        <w:fldChar w:fldCharType="end"/>
      </w:r>
    </w:p>
    <w:p w14:paraId="13B141D3" w14:textId="561F381A" w:rsidR="00080512" w:rsidRPr="004D3578" w:rsidRDefault="00FD77F2">
      <w:r>
        <w:rPr>
          <w:noProof/>
          <w:sz w:val="22"/>
        </w:rPr>
        <w:fldChar w:fldCharType="end"/>
      </w:r>
    </w:p>
    <w:p w14:paraId="1236F2BA" w14:textId="77777777" w:rsidR="00080512" w:rsidRDefault="00080512" w:rsidP="000F100F">
      <w:pPr>
        <w:pStyle w:val="Heading1"/>
      </w:pPr>
      <w:r w:rsidRPr="004D3578">
        <w:br w:type="page"/>
      </w:r>
      <w:bookmarkStart w:id="9" w:name="foreword"/>
      <w:bookmarkStart w:id="10" w:name="_Toc2086433"/>
      <w:bookmarkStart w:id="11" w:name="_Toc36464799"/>
      <w:bookmarkStart w:id="12" w:name="_Toc51944529"/>
      <w:bookmarkStart w:id="13" w:name="_Toc98493764"/>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Heading1"/>
      </w:pPr>
      <w:bookmarkStart w:id="15" w:name="introduction"/>
      <w:bookmarkStart w:id="16" w:name="_Toc25270625"/>
      <w:bookmarkStart w:id="17" w:name="_Toc34310278"/>
      <w:bookmarkStart w:id="18" w:name="_Toc36464800"/>
      <w:bookmarkStart w:id="19" w:name="_Toc51944530"/>
      <w:bookmarkStart w:id="20" w:name="_Toc98493765"/>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Heading1"/>
      </w:pPr>
      <w:bookmarkStart w:id="21" w:name="_Toc25270626"/>
      <w:bookmarkStart w:id="22" w:name="_Toc34310279"/>
      <w:bookmarkStart w:id="23" w:name="_Toc36464801"/>
      <w:bookmarkStart w:id="24" w:name="_Toc51944531"/>
      <w:bookmarkStart w:id="25" w:name="_Toc98493766"/>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77777777" w:rsidR="001F42BE" w:rsidRDefault="001F42BE" w:rsidP="001F42BE">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14:paraId="01FF8E8B" w14:textId="77777777" w:rsidR="001F42BE" w:rsidRPr="00544965" w:rsidRDefault="001F42BE" w:rsidP="001F42BE">
      <w:pPr>
        <w:pStyle w:val="EditorsNote"/>
      </w:pPr>
      <w:r w:rsidRPr="00E172A7">
        <w:t>Editor's Note: This reference may be removed and references to it updated when the IETF publishes the corresponding update version.</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lastRenderedPageBreak/>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77777777" w:rsidR="001F42BE" w:rsidRDefault="001F42BE" w:rsidP="001F42BE">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69FC5183" w14:textId="77777777" w:rsidR="001F42BE" w:rsidRDefault="001F42BE" w:rsidP="001F42BE">
      <w:pPr>
        <w:pStyle w:val="EX"/>
      </w:pPr>
      <w:r>
        <w:t>[24]</w:t>
      </w:r>
      <w:r>
        <w:tab/>
        <w:t>3GPP TS 29.524: "5G System; Cause codes mapping between 5GC interfaces; Stage 3".</w:t>
      </w:r>
    </w:p>
    <w:p w14:paraId="1E1E408D" w14:textId="77777777" w:rsidR="004C07F2" w:rsidRDefault="00FD77F2" w:rsidP="001F42BE">
      <w:pPr>
        <w:pStyle w:val="EX"/>
      </w:pPr>
      <w:bookmarkStart w:id="26"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Hyperlink"/>
            <w:lang w:val="en-US"/>
          </w:rPr>
          <w:t>https://spec.openapis.org/oas/v3.0.0</w:t>
        </w:r>
      </w:hyperlink>
    </w:p>
    <w:bookmarkEnd w:id="26"/>
    <w:p w14:paraId="369E8F6D" w14:textId="099F16F3" w:rsidR="001F42BE" w:rsidRPr="00544965" w:rsidRDefault="001F42BE" w:rsidP="001F42BE">
      <w:pPr>
        <w:pStyle w:val="EX"/>
        <w:rPr>
          <w:lang w:eastAsia="zh-CN"/>
        </w:rPr>
      </w:pPr>
    </w:p>
    <w:p w14:paraId="7BF11BFD" w14:textId="77777777" w:rsidR="001F42BE" w:rsidRPr="00544965" w:rsidRDefault="001F42BE" w:rsidP="000F100F">
      <w:pPr>
        <w:pStyle w:val="Heading1"/>
      </w:pPr>
      <w:bookmarkStart w:id="27" w:name="_Toc25270627"/>
      <w:bookmarkStart w:id="28" w:name="_Toc34310280"/>
      <w:bookmarkStart w:id="29" w:name="_Toc36464802"/>
      <w:bookmarkStart w:id="30" w:name="_Toc51944532"/>
      <w:bookmarkStart w:id="31" w:name="_Toc98493767"/>
      <w:r w:rsidRPr="00544965">
        <w:t>3</w:t>
      </w:r>
      <w:r w:rsidRPr="00544965">
        <w:tab/>
        <w:t>Definitions and abbreviations</w:t>
      </w:r>
      <w:bookmarkEnd w:id="27"/>
      <w:bookmarkEnd w:id="28"/>
      <w:bookmarkEnd w:id="29"/>
      <w:bookmarkEnd w:id="30"/>
      <w:bookmarkEnd w:id="31"/>
    </w:p>
    <w:p w14:paraId="6BCBBF7B" w14:textId="77777777" w:rsidR="001F42BE" w:rsidRPr="00544965" w:rsidRDefault="001F42BE" w:rsidP="000F100F">
      <w:pPr>
        <w:pStyle w:val="Heading2"/>
      </w:pPr>
      <w:bookmarkStart w:id="32" w:name="_Toc25270628"/>
      <w:bookmarkStart w:id="33" w:name="_Toc34310281"/>
      <w:bookmarkStart w:id="34" w:name="_Toc36464803"/>
      <w:bookmarkStart w:id="35" w:name="_Toc51944533"/>
      <w:bookmarkStart w:id="36" w:name="_Toc98493768"/>
      <w:r w:rsidRPr="00544965">
        <w:t>3.1</w:t>
      </w:r>
      <w:r w:rsidRPr="00544965">
        <w:tab/>
        <w:t>Definitions</w:t>
      </w:r>
      <w:bookmarkEnd w:id="32"/>
      <w:bookmarkEnd w:id="33"/>
      <w:bookmarkEnd w:id="34"/>
      <w:bookmarkEnd w:id="35"/>
      <w:bookmarkEnd w:id="36"/>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Heading2"/>
      </w:pPr>
      <w:bookmarkStart w:id="37" w:name="_Toc25270629"/>
      <w:bookmarkStart w:id="38" w:name="_Toc34310282"/>
      <w:bookmarkStart w:id="39" w:name="_Toc36464804"/>
      <w:bookmarkStart w:id="40" w:name="_Toc51944534"/>
      <w:bookmarkStart w:id="41" w:name="_Toc98493769"/>
      <w:r w:rsidRPr="00544965">
        <w:t>3.2</w:t>
      </w:r>
      <w:r w:rsidRPr="00544965">
        <w:tab/>
        <w:t>Abbreviations</w:t>
      </w:r>
      <w:bookmarkEnd w:id="37"/>
      <w:bookmarkEnd w:id="38"/>
      <w:bookmarkEnd w:id="39"/>
      <w:bookmarkEnd w:id="40"/>
      <w:bookmarkEnd w:id="41"/>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4EF1DA2" w14:textId="77777777"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t>SEcurity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Heading1"/>
      </w:pPr>
      <w:bookmarkStart w:id="42" w:name="_Toc25270630"/>
      <w:bookmarkStart w:id="43" w:name="_Toc34310283"/>
      <w:bookmarkStart w:id="44" w:name="_Toc36464805"/>
      <w:bookmarkStart w:id="45" w:name="_Toc51944535"/>
      <w:bookmarkStart w:id="46" w:name="_Toc98493770"/>
      <w:r w:rsidRPr="00544965">
        <w:lastRenderedPageBreak/>
        <w:t>4</w:t>
      </w:r>
      <w:r w:rsidRPr="00544965">
        <w:tab/>
        <w:t>Overview</w:t>
      </w:r>
      <w:bookmarkEnd w:id="42"/>
      <w:bookmarkEnd w:id="43"/>
      <w:bookmarkEnd w:id="44"/>
      <w:bookmarkEnd w:id="45"/>
      <w:bookmarkEnd w:id="46"/>
    </w:p>
    <w:p w14:paraId="512DE192" w14:textId="77777777" w:rsidR="001F42BE" w:rsidRPr="00544965" w:rsidRDefault="001F42BE" w:rsidP="000F100F">
      <w:pPr>
        <w:pStyle w:val="Heading2"/>
      </w:pPr>
      <w:bookmarkStart w:id="47" w:name="_Toc25270631"/>
      <w:bookmarkStart w:id="48" w:name="_Toc34310284"/>
      <w:bookmarkStart w:id="49" w:name="_Toc36464806"/>
      <w:bookmarkStart w:id="50" w:name="_Toc51944536"/>
      <w:bookmarkStart w:id="51" w:name="_Toc98493771"/>
      <w:r w:rsidRPr="00544965">
        <w:t>4.1</w:t>
      </w:r>
      <w:r w:rsidRPr="00544965">
        <w:tab/>
        <w:t>Introduction</w:t>
      </w:r>
      <w:bookmarkEnd w:id="47"/>
      <w:bookmarkEnd w:id="48"/>
      <w:bookmarkEnd w:id="49"/>
      <w:bookmarkEnd w:id="50"/>
      <w:bookmarkEnd w:id="51"/>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4.85pt;height:208.25pt" o:ole="">
            <v:imagedata r:id="rId12" o:title=""/>
          </v:shape>
          <o:OLEObject Type="Embed" ProgID="Visio.Drawing.11" ShapeID="_x0000_i1027" DrawAspect="Content" ObjectID="_1709106639"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Figure 4-1 illustates PLMN level scenarios, but this architecture is also applicable to the SNPN scenarios, as explained below.</w:t>
      </w:r>
    </w:p>
    <w:p w14:paraId="09E5CB46" w14:textId="77777777"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 xml:space="preserve">services e.g. in the following scenarios:  </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77777777"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6777528B" w14:textId="77777777" w:rsidR="00BF2D4E" w:rsidRPr="00544965" w:rsidRDefault="00BF2D4E" w:rsidP="001F42BE"/>
    <w:p w14:paraId="52FCAD91" w14:textId="77777777" w:rsidR="001F42BE" w:rsidRPr="00544965" w:rsidRDefault="001F42BE" w:rsidP="000F100F">
      <w:pPr>
        <w:pStyle w:val="Heading1"/>
      </w:pPr>
      <w:bookmarkStart w:id="52" w:name="_Toc25270632"/>
      <w:bookmarkStart w:id="53" w:name="_Toc34310285"/>
      <w:bookmarkStart w:id="54" w:name="_Toc36464807"/>
      <w:bookmarkStart w:id="55" w:name="_Toc51944537"/>
      <w:bookmarkStart w:id="56" w:name="_Toc98493772"/>
      <w:r w:rsidRPr="00544965">
        <w:lastRenderedPageBreak/>
        <w:t>5</w:t>
      </w:r>
      <w:r w:rsidRPr="00544965">
        <w:tab/>
        <w:t>Services offered by the AUSF</w:t>
      </w:r>
      <w:bookmarkEnd w:id="52"/>
      <w:bookmarkEnd w:id="53"/>
      <w:bookmarkEnd w:id="54"/>
      <w:bookmarkEnd w:id="55"/>
      <w:bookmarkEnd w:id="56"/>
    </w:p>
    <w:p w14:paraId="429B760F" w14:textId="77777777" w:rsidR="001F42BE" w:rsidRPr="00544965" w:rsidRDefault="001F42BE" w:rsidP="000F100F">
      <w:pPr>
        <w:pStyle w:val="Heading2"/>
      </w:pPr>
      <w:bookmarkStart w:id="57" w:name="_Toc25270633"/>
      <w:bookmarkStart w:id="58" w:name="_Toc34310286"/>
      <w:bookmarkStart w:id="59" w:name="_Toc36464808"/>
      <w:bookmarkStart w:id="60" w:name="_Toc51944538"/>
      <w:bookmarkStart w:id="61" w:name="_Toc98493773"/>
      <w:r w:rsidRPr="00544965">
        <w:t>5.1</w:t>
      </w:r>
      <w:r w:rsidRPr="00544965">
        <w:tab/>
        <w:t>Introduction</w:t>
      </w:r>
      <w:bookmarkEnd w:id="57"/>
      <w:bookmarkEnd w:id="58"/>
      <w:bookmarkEnd w:id="59"/>
      <w:bookmarkEnd w:id="60"/>
      <w:bookmarkEnd w:id="61"/>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r w:rsidRPr="000F100F">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r w:rsidRPr="000F100F">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r w:rsidRPr="000F100F">
              <w:t>Nausf_SoRProtection</w:t>
            </w:r>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AUSF SoR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r w:rsidRPr="000F100F">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r w:rsidRPr="000F100F">
              <w:t>Nausf_UPUProtection</w:t>
            </w:r>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r w:rsidRPr="000F100F">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Heading2"/>
      </w:pPr>
      <w:bookmarkStart w:id="62" w:name="_Toc25270634"/>
      <w:bookmarkStart w:id="63" w:name="_Toc34310287"/>
      <w:bookmarkStart w:id="64" w:name="_Toc36464809"/>
      <w:bookmarkStart w:id="65" w:name="_Toc51944539"/>
      <w:bookmarkStart w:id="66" w:name="_Toc98493774"/>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2"/>
      <w:bookmarkEnd w:id="63"/>
      <w:bookmarkEnd w:id="64"/>
      <w:bookmarkEnd w:id="65"/>
      <w:bookmarkEnd w:id="66"/>
    </w:p>
    <w:p w14:paraId="26839345" w14:textId="77777777" w:rsidR="001F42BE" w:rsidRPr="00544965" w:rsidRDefault="001F42BE" w:rsidP="000F100F">
      <w:pPr>
        <w:pStyle w:val="Heading3"/>
      </w:pPr>
      <w:bookmarkStart w:id="67" w:name="_Toc25270635"/>
      <w:bookmarkStart w:id="68" w:name="_Toc34310288"/>
      <w:bookmarkStart w:id="69" w:name="_Toc36464810"/>
      <w:bookmarkStart w:id="70" w:name="_Toc51944540"/>
      <w:bookmarkStart w:id="71" w:name="_Toc98493775"/>
      <w:r w:rsidRPr="00544965">
        <w:t>5.2.1</w:t>
      </w:r>
      <w:r w:rsidRPr="00544965">
        <w:tab/>
        <w:t>Service Description</w:t>
      </w:r>
      <w:bookmarkEnd w:id="67"/>
      <w:bookmarkEnd w:id="68"/>
      <w:bookmarkEnd w:id="69"/>
      <w:bookmarkEnd w:id="70"/>
      <w:bookmarkEnd w:id="71"/>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Heading3"/>
      </w:pPr>
      <w:bookmarkStart w:id="72" w:name="_Toc25270636"/>
      <w:bookmarkStart w:id="73" w:name="_Toc34310289"/>
      <w:bookmarkStart w:id="74" w:name="_Toc36464811"/>
      <w:bookmarkStart w:id="75" w:name="_Toc51944541"/>
      <w:bookmarkStart w:id="76" w:name="_Toc98493776"/>
      <w:r w:rsidRPr="00544965">
        <w:t>5.2.2</w:t>
      </w:r>
      <w:r w:rsidRPr="00544965">
        <w:tab/>
        <w:t>Service Operations</w:t>
      </w:r>
      <w:bookmarkEnd w:id="72"/>
      <w:bookmarkEnd w:id="73"/>
      <w:bookmarkEnd w:id="74"/>
      <w:bookmarkEnd w:id="75"/>
      <w:bookmarkEnd w:id="76"/>
    </w:p>
    <w:p w14:paraId="0C0684B9" w14:textId="77777777" w:rsidR="001F42BE" w:rsidRPr="00544965" w:rsidRDefault="001F42BE" w:rsidP="000F100F">
      <w:pPr>
        <w:pStyle w:val="Heading4"/>
      </w:pPr>
      <w:bookmarkStart w:id="77" w:name="_Toc25270637"/>
      <w:bookmarkStart w:id="78" w:name="_Toc34310290"/>
      <w:bookmarkStart w:id="79" w:name="_Toc36464812"/>
      <w:bookmarkStart w:id="80" w:name="_Toc51944542"/>
      <w:bookmarkStart w:id="81" w:name="_Toc98493777"/>
      <w:r w:rsidRPr="00544965">
        <w:t>5.2.2.1</w:t>
      </w:r>
      <w:r w:rsidRPr="00544965">
        <w:tab/>
        <w:t>Introduction</w:t>
      </w:r>
      <w:bookmarkEnd w:id="77"/>
      <w:bookmarkEnd w:id="78"/>
      <w:bookmarkEnd w:id="79"/>
      <w:bookmarkEnd w:id="80"/>
      <w:bookmarkEnd w:id="81"/>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3CCAF3A9" w14:textId="77777777" w:rsidR="001F42BE" w:rsidRPr="00544965" w:rsidRDefault="001F42BE" w:rsidP="000F100F">
      <w:pPr>
        <w:pStyle w:val="Heading4"/>
      </w:pPr>
      <w:bookmarkStart w:id="82" w:name="_Toc25270638"/>
      <w:bookmarkStart w:id="83" w:name="_Toc34310291"/>
      <w:bookmarkStart w:id="84" w:name="_Toc36464813"/>
      <w:bookmarkStart w:id="85" w:name="_Toc51944543"/>
      <w:bookmarkStart w:id="86" w:name="_Toc98493778"/>
      <w:r w:rsidRPr="00544965">
        <w:t>5.2.2.2</w:t>
      </w:r>
      <w:r w:rsidRPr="00544965">
        <w:tab/>
        <w:t>Authenticate</w:t>
      </w:r>
      <w:bookmarkEnd w:id="82"/>
      <w:bookmarkEnd w:id="83"/>
      <w:bookmarkEnd w:id="84"/>
      <w:bookmarkEnd w:id="85"/>
      <w:bookmarkEnd w:id="86"/>
    </w:p>
    <w:p w14:paraId="50F2653F" w14:textId="77777777" w:rsidR="001F42BE" w:rsidRPr="00544965" w:rsidRDefault="001F42BE" w:rsidP="000F100F">
      <w:pPr>
        <w:pStyle w:val="Heading5"/>
      </w:pPr>
      <w:bookmarkStart w:id="87" w:name="_Toc25270639"/>
      <w:bookmarkStart w:id="88" w:name="_Toc34310292"/>
      <w:bookmarkStart w:id="89" w:name="_Toc36464814"/>
      <w:bookmarkStart w:id="90" w:name="_Toc51944544"/>
      <w:bookmarkStart w:id="91" w:name="_Toc98493779"/>
      <w:r w:rsidRPr="00544965">
        <w:t>5.2.2.2.1</w:t>
      </w:r>
      <w:r w:rsidRPr="00544965">
        <w:tab/>
        <w:t>General</w:t>
      </w:r>
      <w:bookmarkEnd w:id="87"/>
      <w:bookmarkEnd w:id="88"/>
      <w:bookmarkEnd w:id="89"/>
      <w:bookmarkEnd w:id="90"/>
      <w:bookmarkEnd w:id="91"/>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Heading5"/>
      </w:pPr>
      <w:bookmarkStart w:id="92" w:name="_Toc25270640"/>
      <w:bookmarkStart w:id="93" w:name="_Toc34310293"/>
      <w:bookmarkStart w:id="94" w:name="_Toc36464815"/>
      <w:bookmarkStart w:id="95" w:name="_Toc51944545"/>
      <w:bookmarkStart w:id="96" w:name="_Toc98493780"/>
      <w:r w:rsidRPr="00544965">
        <w:t>5.2.2.2.2</w:t>
      </w:r>
      <w:r w:rsidRPr="00544965">
        <w:tab/>
        <w:t>5G AKA</w:t>
      </w:r>
      <w:bookmarkEnd w:id="92"/>
      <w:bookmarkEnd w:id="93"/>
      <w:bookmarkEnd w:id="94"/>
      <w:bookmarkEnd w:id="95"/>
      <w:bookmarkEnd w:id="96"/>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3.05pt;height:230.95pt;mso-position-horizontal:absolute" o:ole="">
            <v:imagedata r:id="rId14" o:title=""/>
          </v:shape>
          <o:OLEObject Type="Embed" ProgID="Visio.Drawing.11" ShapeID="_x0000_i1028" DrawAspect="Content" ObjectID="_1709106640"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11E25449" w14:textId="10D8C3FE" w:rsidR="00235C8B" w:rsidRPr="00544965" w:rsidRDefault="00235C8B" w:rsidP="00046FF8">
      <w:pPr>
        <w:pStyle w:val="B1"/>
        <w:ind w:firstLine="0"/>
      </w:pPr>
      <w:r>
        <w:t>In SNPN onboarding scenarios, if the UE is authenticated successfully, the AUSF may include in the response the address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Heading5"/>
      </w:pPr>
      <w:bookmarkStart w:id="97" w:name="_Toc25270641"/>
      <w:bookmarkStart w:id="98" w:name="_Toc34310294"/>
      <w:bookmarkStart w:id="99" w:name="_Toc36464816"/>
      <w:bookmarkStart w:id="100" w:name="_Toc51944546"/>
      <w:bookmarkStart w:id="101" w:name="_Toc98493781"/>
      <w:r w:rsidRPr="00544965">
        <w:t>5.2.2.2.3</w:t>
      </w:r>
      <w:r w:rsidRPr="00544965">
        <w:tab/>
        <w:t>EAP-based authentication method</w:t>
      </w:r>
      <w:bookmarkEnd w:id="97"/>
      <w:bookmarkEnd w:id="98"/>
      <w:bookmarkEnd w:id="99"/>
      <w:bookmarkEnd w:id="100"/>
      <w:bookmarkEnd w:id="101"/>
    </w:p>
    <w:p w14:paraId="6513AAC1" w14:textId="77777777" w:rsidR="001F42BE" w:rsidRPr="00544965" w:rsidRDefault="001F42BE" w:rsidP="006F0131">
      <w:pPr>
        <w:pStyle w:val="H6"/>
      </w:pPr>
      <w:bookmarkStart w:id="102" w:name="_Toc25270642"/>
      <w:bookmarkStart w:id="103" w:name="_Toc34310295"/>
      <w:bookmarkStart w:id="104" w:name="_Toc36464817"/>
      <w:bookmarkStart w:id="105" w:name="_Toc51944547"/>
      <w:r w:rsidRPr="00544965">
        <w:t>5.2.2.2.3.1</w:t>
      </w:r>
      <w:r w:rsidRPr="00544965">
        <w:tab/>
        <w:t>General</w:t>
      </w:r>
      <w:bookmarkEnd w:id="102"/>
      <w:bookmarkEnd w:id="103"/>
      <w:bookmarkEnd w:id="104"/>
      <w:bookmarkEnd w:id="105"/>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06" w:name="_Toc25270643"/>
      <w:bookmarkStart w:id="107" w:name="_Toc34310296"/>
      <w:bookmarkStart w:id="108" w:name="_Toc36464818"/>
      <w:bookmarkStart w:id="109" w:name="_Toc51944548"/>
      <w:r w:rsidRPr="00544965">
        <w:t>5.2.2.2.3.2</w:t>
      </w:r>
      <w:r w:rsidRPr="00544965">
        <w:tab/>
        <w:t>EAP method: EAP-AKA'</w:t>
      </w:r>
      <w:bookmarkEnd w:id="106"/>
      <w:bookmarkEnd w:id="107"/>
      <w:bookmarkEnd w:id="108"/>
      <w:bookmarkEnd w:id="109"/>
    </w:p>
    <w:p w14:paraId="719FFFB4" w14:textId="77777777" w:rsidR="001F42BE" w:rsidRPr="00544965" w:rsidRDefault="001F42BE" w:rsidP="001F42BE">
      <w:r w:rsidRPr="00544965">
        <w:t>EAP-AKA' is the EAP method used in this procedure</w:t>
      </w:r>
    </w:p>
    <w:p w14:paraId="2221A091" w14:textId="77777777" w:rsidR="001F42BE" w:rsidRPr="00544965" w:rsidRDefault="001F42BE" w:rsidP="001F42BE">
      <w:pPr>
        <w:pStyle w:val="TH"/>
      </w:pPr>
    </w:p>
    <w:p w14:paraId="7F199E08" w14:textId="650B07D5" w:rsidR="001F42BE" w:rsidRDefault="001F42BE" w:rsidP="001F42BE">
      <w:pPr>
        <w:pStyle w:val="TH"/>
      </w:pP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1.3pt;height:350.6pt" o:ole="">
            <v:imagedata r:id="rId16" o:title=""/>
          </v:shape>
          <o:OLEObject Type="Embed" ProgID="Visio.Drawing.11" ShapeID="_x0000_i1029" DrawAspect="Content" ObjectID="_1709106641" r:id="rId17"/>
        </w:object>
      </w:r>
    </w:p>
    <w:p w14:paraId="14D0A46D" w14:textId="77777777" w:rsidR="001F42BE" w:rsidRPr="00544965" w:rsidRDefault="001F42BE" w:rsidP="001F42BE">
      <w:pPr>
        <w:pStyle w:val="TF"/>
      </w:pPr>
      <w:r w:rsidRPr="00544965">
        <w:t>Figure 5.2.2.2.3-1: EAP-based authentication with EAP-AKA' method</w:t>
      </w:r>
    </w:p>
    <w:p w14:paraId="2340A578" w14:textId="20F38BF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p>
    <w:p w14:paraId="0218A518" w14:textId="04EA0716"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lastRenderedPageBreak/>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77777777"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"eap-session".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27A58AA6"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Consumser (AMF</w:t>
      </w:r>
      <w:r w:rsidR="000144EE">
        <w:t>, NSWOF</w:t>
      </w:r>
      <w:r w:rsidRPr="00544965">
        <w:t>).</w:t>
      </w:r>
    </w:p>
    <w:p w14:paraId="5046AC04" w14:textId="4FB2C323"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the Kseaf if the authentication is successful.</w:t>
      </w:r>
      <w:r>
        <w:t xml:space="preserve"> If the UE is not authenticated, the AUSF shall set the authResult to AUTHENTICATION_FAILURE.</w:t>
      </w:r>
    </w:p>
    <w:p w14:paraId="134C6F09" w14:textId="36E467AA" w:rsidR="00235C8B" w:rsidRPr="00544965" w:rsidRDefault="00235C8B" w:rsidP="00046FF8">
      <w:pPr>
        <w:pStyle w:val="B1"/>
        <w:ind w:firstLine="0"/>
      </w:pPr>
      <w:r>
        <w:t>In SNPN onboarding scenarios, if the UE is authenticated successfully, the AUSF may include in the response the address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0" w:name="_Toc25270644"/>
      <w:bookmarkStart w:id="111" w:name="_Toc34310297"/>
      <w:bookmarkStart w:id="112" w:name="_Toc36464819"/>
      <w:bookmarkStart w:id="113" w:name="_Toc51944549"/>
      <w:r>
        <w:rPr>
          <w:noProof/>
        </w:rPr>
        <w:t>5.2.2.2.3.3</w:t>
      </w:r>
      <w:r>
        <w:rPr>
          <w:noProof/>
        </w:rPr>
        <w:tab/>
        <w:t>EAP method: EAP-TLS</w:t>
      </w:r>
      <w:bookmarkEnd w:id="110"/>
      <w:bookmarkEnd w:id="111"/>
      <w:bookmarkEnd w:id="112"/>
      <w:bookmarkEnd w:id="113"/>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Heading5"/>
      </w:pPr>
      <w:bookmarkStart w:id="114" w:name="_Toc25270645"/>
      <w:bookmarkStart w:id="115" w:name="_Toc34310298"/>
      <w:bookmarkStart w:id="116" w:name="_Toc36464820"/>
      <w:bookmarkStart w:id="117" w:name="_Toc51944550"/>
      <w:bookmarkStart w:id="118" w:name="_Toc98493782"/>
      <w:r w:rsidRPr="00544965">
        <w:t>5.2.2.2.</w:t>
      </w:r>
      <w:r>
        <w:t>4</w:t>
      </w:r>
      <w:r w:rsidRPr="00544965">
        <w:tab/>
      </w:r>
      <w:r>
        <w:t>Authentication for FN-RG</w:t>
      </w:r>
      <w:bookmarkEnd w:id="114"/>
      <w:bookmarkEnd w:id="115"/>
      <w:bookmarkEnd w:id="116"/>
      <w:bookmarkEnd w:id="117"/>
      <w:bookmarkEnd w:id="118"/>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1.3pt;height:132.35pt" o:ole="">
            <v:imagedata r:id="rId18" o:title=""/>
          </v:shape>
          <o:OLEObject Type="Embed" ProgID="Visio.Drawing.15" ShapeID="_x0000_i1030" DrawAspect="Content" ObjectID="_1709106642"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Heading5"/>
      </w:pPr>
      <w:bookmarkStart w:id="119" w:name="_Toc34310299"/>
      <w:bookmarkStart w:id="120" w:name="_Toc36464821"/>
      <w:bookmarkStart w:id="121" w:name="_Toc51944551"/>
      <w:bookmarkStart w:id="122" w:name="_Toc98493783"/>
      <w:r w:rsidRPr="00544965">
        <w:t>5.2.2.2.</w:t>
      </w:r>
      <w:r>
        <w:t>5</w:t>
      </w:r>
      <w:r w:rsidRPr="00544965">
        <w:tab/>
      </w:r>
      <w:r>
        <w:t xml:space="preserve">Authentication Result Removal </w:t>
      </w:r>
      <w:r w:rsidRPr="00544965">
        <w:t>with</w:t>
      </w:r>
      <w:r>
        <w:t xml:space="preserve"> </w:t>
      </w:r>
      <w:r w:rsidRPr="00544965">
        <w:t>5G AKA method</w:t>
      </w:r>
      <w:bookmarkEnd w:id="119"/>
      <w:bookmarkEnd w:id="120"/>
      <w:bookmarkEnd w:id="121"/>
      <w:bookmarkEnd w:id="122"/>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09pt;height:151.75pt" o:ole="">
            <v:imagedata r:id="rId20" o:title=""/>
          </v:shape>
          <o:OLEObject Type="Embed" ProgID="Visio.Drawing.11" ShapeID="_x0000_i1031" DrawAspect="Content" ObjectID="_1709106643"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Heading5"/>
      </w:pPr>
      <w:bookmarkStart w:id="123" w:name="_Toc34310300"/>
      <w:bookmarkStart w:id="124" w:name="_Toc36464822"/>
      <w:bookmarkStart w:id="125" w:name="_Toc51944552"/>
      <w:bookmarkStart w:id="126" w:name="_Toc98493784"/>
      <w:r w:rsidRPr="00544965">
        <w:lastRenderedPageBreak/>
        <w:t>5.2.2.2.</w:t>
      </w:r>
      <w:r>
        <w:t>6</w:t>
      </w:r>
      <w:r w:rsidRPr="00544965">
        <w:tab/>
      </w:r>
      <w:r>
        <w:t xml:space="preserve">Authentication Result Removal </w:t>
      </w:r>
      <w:r w:rsidRPr="00544965">
        <w:t>with EAP-AKA' method</w:t>
      </w:r>
      <w:bookmarkEnd w:id="123"/>
      <w:bookmarkEnd w:id="124"/>
      <w:bookmarkEnd w:id="125"/>
      <w:bookmarkEnd w:id="126"/>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09pt;height:151.75pt" o:ole="">
            <v:imagedata r:id="rId22" o:title=""/>
          </v:shape>
          <o:OLEObject Type="Embed" ProgID="Visio.Drawing.11" ShapeID="_x0000_i1032" DrawAspect="Content" ObjectID="_1709106644"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Heading4"/>
      </w:pPr>
      <w:bookmarkStart w:id="127" w:name="_Toc51944553"/>
      <w:bookmarkStart w:id="128" w:name="_Toc98493785"/>
      <w:r>
        <w:t>5.2.2.</w:t>
      </w:r>
      <w:r w:rsidR="0000605C">
        <w:t>3</w:t>
      </w:r>
      <w:r w:rsidRPr="00544965">
        <w:tab/>
      </w:r>
      <w:r>
        <w:t>Deregister</w:t>
      </w:r>
      <w:bookmarkEnd w:id="127"/>
      <w:bookmarkEnd w:id="128"/>
    </w:p>
    <w:p w14:paraId="3251DCFA" w14:textId="3A647A5D" w:rsidR="00F210C4" w:rsidRPr="003D51B7" w:rsidRDefault="00F210C4" w:rsidP="000F100F">
      <w:pPr>
        <w:pStyle w:val="Heading5"/>
      </w:pPr>
      <w:bookmarkStart w:id="129" w:name="_Toc51944554"/>
      <w:bookmarkStart w:id="130" w:name="_Toc98493786"/>
      <w:r>
        <w:t>5.2.2.</w:t>
      </w:r>
      <w:r w:rsidR="0000605C">
        <w:t>3</w:t>
      </w:r>
      <w:r w:rsidRPr="003D51B7">
        <w:t>.1</w:t>
      </w:r>
      <w:r w:rsidRPr="003D51B7">
        <w:tab/>
        <w:t>General</w:t>
      </w:r>
      <w:bookmarkEnd w:id="129"/>
      <w:bookmarkEnd w:id="130"/>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1.3pt;height:126.3pt" o:ole="">
            <v:imagedata r:id="rId24" o:title=""/>
          </v:shape>
          <o:OLEObject Type="Embed" ProgID="Visio.Drawing.11" ShapeID="_x0000_i1033" DrawAspect="Content" ObjectID="_1709106645"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28EE567B" w:rsidR="00F210C4" w:rsidRPr="00544965"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contain a ProblemDetails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4A63EE91" w14:textId="77777777" w:rsidR="001F42BE" w:rsidRPr="00544965" w:rsidRDefault="001F42BE" w:rsidP="000F100F">
      <w:pPr>
        <w:pStyle w:val="Heading2"/>
        <w:rPr>
          <w:lang w:val="en-US"/>
        </w:rPr>
      </w:pPr>
      <w:bookmarkStart w:id="131" w:name="_Toc25270646"/>
      <w:bookmarkStart w:id="132" w:name="_Toc34310301"/>
      <w:bookmarkStart w:id="133" w:name="_Toc36464823"/>
      <w:bookmarkStart w:id="134" w:name="_Toc51944555"/>
      <w:bookmarkStart w:id="135" w:name="_Toc98493787"/>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1"/>
      <w:bookmarkEnd w:id="132"/>
      <w:bookmarkEnd w:id="133"/>
      <w:bookmarkEnd w:id="134"/>
      <w:bookmarkEnd w:id="135"/>
    </w:p>
    <w:p w14:paraId="76C401AC" w14:textId="77777777" w:rsidR="001F42BE" w:rsidRPr="00544965" w:rsidRDefault="001F42BE" w:rsidP="000F100F">
      <w:pPr>
        <w:pStyle w:val="Heading3"/>
        <w:rPr>
          <w:lang w:val="en-US"/>
        </w:rPr>
      </w:pPr>
      <w:bookmarkStart w:id="136" w:name="_Toc25270647"/>
      <w:bookmarkStart w:id="137" w:name="_Toc34310302"/>
      <w:bookmarkStart w:id="138" w:name="_Toc36464824"/>
      <w:bookmarkStart w:id="139" w:name="_Toc51944556"/>
      <w:bookmarkStart w:id="140" w:name="_Toc98493788"/>
      <w:r w:rsidRPr="00544965">
        <w:rPr>
          <w:lang w:val="en-US"/>
        </w:rPr>
        <w:t>5.3.1</w:t>
      </w:r>
      <w:r w:rsidRPr="00544965">
        <w:rPr>
          <w:lang w:val="en-US"/>
        </w:rPr>
        <w:tab/>
        <w:t>Service Description</w:t>
      </w:r>
      <w:bookmarkEnd w:id="136"/>
      <w:bookmarkEnd w:id="137"/>
      <w:bookmarkEnd w:id="138"/>
      <w:bookmarkEnd w:id="139"/>
      <w:bookmarkEnd w:id="140"/>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0F100F">
      <w:pPr>
        <w:pStyle w:val="Heading3"/>
      </w:pPr>
      <w:bookmarkStart w:id="141" w:name="_Toc25270648"/>
      <w:bookmarkStart w:id="142" w:name="_Toc34310303"/>
      <w:bookmarkStart w:id="143" w:name="_Toc36464825"/>
      <w:bookmarkStart w:id="144" w:name="_Toc51944557"/>
      <w:bookmarkStart w:id="145" w:name="_Toc98493789"/>
      <w:r w:rsidRPr="00544965">
        <w:t>5.3.2</w:t>
      </w:r>
      <w:r w:rsidRPr="00544965">
        <w:tab/>
        <w:t>Service Operations</w:t>
      </w:r>
      <w:bookmarkEnd w:id="141"/>
      <w:bookmarkEnd w:id="142"/>
      <w:bookmarkEnd w:id="143"/>
      <w:bookmarkEnd w:id="144"/>
      <w:bookmarkEnd w:id="145"/>
    </w:p>
    <w:p w14:paraId="7886BCE8" w14:textId="77777777" w:rsidR="001F42BE" w:rsidRPr="00544965" w:rsidRDefault="001F42BE" w:rsidP="000F100F">
      <w:pPr>
        <w:pStyle w:val="Heading4"/>
      </w:pPr>
      <w:bookmarkStart w:id="146" w:name="_Toc25270649"/>
      <w:bookmarkStart w:id="147" w:name="_Toc34310304"/>
      <w:bookmarkStart w:id="148" w:name="_Toc36464826"/>
      <w:bookmarkStart w:id="149" w:name="_Toc51944558"/>
      <w:bookmarkStart w:id="150" w:name="_Toc98493790"/>
      <w:r w:rsidRPr="00544965">
        <w:t>5.3.2.1</w:t>
      </w:r>
      <w:r w:rsidRPr="00544965">
        <w:tab/>
        <w:t>Introduction</w:t>
      </w:r>
      <w:bookmarkEnd w:id="146"/>
      <w:bookmarkEnd w:id="147"/>
      <w:bookmarkEnd w:id="148"/>
      <w:bookmarkEnd w:id="149"/>
      <w:bookmarkEnd w:id="150"/>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Heading4"/>
      </w:pPr>
      <w:bookmarkStart w:id="151" w:name="_Toc25270650"/>
      <w:bookmarkStart w:id="152" w:name="_Toc34310305"/>
      <w:bookmarkStart w:id="153" w:name="_Toc36464827"/>
      <w:bookmarkStart w:id="154" w:name="_Toc51944559"/>
      <w:bookmarkStart w:id="155" w:name="_Toc98493791"/>
      <w:r w:rsidRPr="00544965">
        <w:t>5.3.2.2</w:t>
      </w:r>
      <w:r w:rsidRPr="00544965">
        <w:tab/>
        <w:t>Protect</w:t>
      </w:r>
      <w:bookmarkEnd w:id="151"/>
      <w:bookmarkEnd w:id="152"/>
      <w:bookmarkEnd w:id="153"/>
      <w:bookmarkEnd w:id="154"/>
      <w:bookmarkEnd w:id="155"/>
    </w:p>
    <w:p w14:paraId="0E48B430" w14:textId="77777777" w:rsidR="001F42BE" w:rsidRPr="00544965" w:rsidRDefault="001F42BE" w:rsidP="000F100F">
      <w:pPr>
        <w:pStyle w:val="Heading5"/>
      </w:pPr>
      <w:bookmarkStart w:id="156" w:name="_Toc25270651"/>
      <w:bookmarkStart w:id="157" w:name="_Toc34310306"/>
      <w:bookmarkStart w:id="158" w:name="_Toc36464828"/>
      <w:bookmarkStart w:id="159" w:name="_Toc51944560"/>
      <w:bookmarkStart w:id="160" w:name="_Toc98493792"/>
      <w:r w:rsidRPr="00544965">
        <w:t>5.3.2.2.1</w:t>
      </w:r>
      <w:r w:rsidRPr="00544965">
        <w:tab/>
        <w:t>General</w:t>
      </w:r>
      <w:bookmarkEnd w:id="156"/>
      <w:bookmarkEnd w:id="157"/>
      <w:bookmarkEnd w:id="158"/>
      <w:bookmarkEnd w:id="159"/>
      <w:bookmarkEnd w:id="160"/>
    </w:p>
    <w:p w14:paraId="16354924" w14:textId="77777777" w:rsidR="001F42BE" w:rsidRPr="00544965" w:rsidRDefault="001F42BE" w:rsidP="001F42BE">
      <w:r w:rsidRPr="00544965">
        <w:t>The Protect service operation is used in the following procedures:</w:t>
      </w:r>
    </w:p>
    <w:p w14:paraId="1543AA4B" w14:textId="77777777"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5FE8CC45"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0F168C8" w14:textId="77777777" w:rsidR="001F42BE" w:rsidRPr="00544965" w:rsidRDefault="001F42BE" w:rsidP="001F42BE">
      <w:r w:rsidRPr="00544965">
        <w:lastRenderedPageBreak/>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5E35DAE0" w:rsidR="004030B8" w:rsidRPr="00544965" w:rsidRDefault="004030B8" w:rsidP="001F42BE">
      <w:pPr>
        <w:pStyle w:val="TH"/>
      </w:pPr>
      <w:r w:rsidRPr="00544965">
        <w:object w:dxaOrig="11385" w:dyaOrig="2985" w14:anchorId="0166C23A">
          <v:shape id="_x0000_i1034" type="#_x0000_t75" style="width:481.3pt;height:126.85pt" o:ole="">
            <v:imagedata r:id="rId26" o:title=""/>
          </v:shape>
          <o:OLEObject Type="Embed" ProgID="Visio.Drawing.11" ShapeID="_x0000_i1034" DrawAspect="Content" ObjectID="_1709106646" r:id="rId27"/>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77777777" w:rsidR="007D2B16" w:rsidRPr="00544965" w:rsidRDefault="007D2B16" w:rsidP="00816E5B">
      <w:pPr>
        <w:pStyle w:val="B1"/>
        <w:ind w:hanging="1"/>
      </w:pPr>
      <w:bookmarkStart w:id="161" w:name="_PERM_MCCTEMPBM_CRPT03890008___3"/>
      <w:r w:rsidRPr="00AE7F1F">
        <w:t>SoR Header shall be used to form the input as one of multiple paramters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clasue 9.11.3.51 of 3GPP TS 24.501[20].</w:t>
      </w:r>
    </w:p>
    <w:bookmarkEnd w:id="161"/>
    <w:p w14:paraId="0961F32A" w14:textId="40E8B300"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ProblemDetails structure with the "cause" attribute set to one of the application error listed in Table </w:t>
      </w:r>
      <w:r w:rsidR="00906FAE" w:rsidRPr="00544965">
        <w:t>6.2.3.2.4.2.2-2</w:t>
      </w:r>
      <w:r w:rsidRPr="00544965">
        <w:t>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Heading2"/>
        <w:rPr>
          <w:lang w:val="en-US"/>
        </w:rPr>
      </w:pPr>
      <w:bookmarkStart w:id="162" w:name="_Toc25270652"/>
      <w:bookmarkStart w:id="163" w:name="_Toc34310307"/>
      <w:bookmarkStart w:id="164" w:name="_Toc36464829"/>
      <w:bookmarkStart w:id="165" w:name="_Toc51944561"/>
      <w:bookmarkStart w:id="166" w:name="_Toc98493793"/>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62"/>
      <w:bookmarkEnd w:id="163"/>
      <w:bookmarkEnd w:id="164"/>
      <w:bookmarkEnd w:id="165"/>
      <w:bookmarkEnd w:id="166"/>
    </w:p>
    <w:p w14:paraId="3BB0AA63" w14:textId="77777777" w:rsidR="001F42BE" w:rsidRPr="0065502C" w:rsidRDefault="001F42BE" w:rsidP="000F100F">
      <w:pPr>
        <w:pStyle w:val="Heading3"/>
        <w:rPr>
          <w:lang w:val="en-US"/>
        </w:rPr>
      </w:pPr>
      <w:bookmarkStart w:id="167" w:name="_Toc25270653"/>
      <w:bookmarkStart w:id="168" w:name="_Toc34310308"/>
      <w:bookmarkStart w:id="169" w:name="_Toc36464830"/>
      <w:bookmarkStart w:id="170" w:name="_Toc51944562"/>
      <w:bookmarkStart w:id="171" w:name="_Toc98493794"/>
      <w:r w:rsidRPr="0065502C">
        <w:rPr>
          <w:lang w:val="en-US"/>
        </w:rPr>
        <w:t>5.</w:t>
      </w:r>
      <w:r w:rsidRPr="0065502C">
        <w:rPr>
          <w:lang w:val="en-US" w:eastAsia="zh-CN"/>
        </w:rPr>
        <w:t>4</w:t>
      </w:r>
      <w:r w:rsidRPr="0065502C">
        <w:rPr>
          <w:lang w:val="en-US"/>
        </w:rPr>
        <w:t>.1</w:t>
      </w:r>
      <w:r w:rsidRPr="0065502C">
        <w:rPr>
          <w:lang w:val="en-US"/>
        </w:rPr>
        <w:tab/>
        <w:t>Service Description</w:t>
      </w:r>
      <w:bookmarkEnd w:id="167"/>
      <w:bookmarkEnd w:id="168"/>
      <w:bookmarkEnd w:id="169"/>
      <w:bookmarkEnd w:id="170"/>
      <w:bookmarkEnd w:id="171"/>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Heading3"/>
      </w:pPr>
      <w:bookmarkStart w:id="172" w:name="_Toc25270654"/>
      <w:bookmarkStart w:id="173" w:name="_Toc34310309"/>
      <w:bookmarkStart w:id="174" w:name="_Toc36464831"/>
      <w:bookmarkStart w:id="175" w:name="_Toc51944563"/>
      <w:bookmarkStart w:id="176" w:name="_Toc98493795"/>
      <w:r w:rsidRPr="00544965">
        <w:t>5.</w:t>
      </w:r>
      <w:r>
        <w:rPr>
          <w:lang w:eastAsia="zh-CN"/>
        </w:rPr>
        <w:t>4</w:t>
      </w:r>
      <w:r w:rsidRPr="00544965">
        <w:t>.2</w:t>
      </w:r>
      <w:r w:rsidRPr="00544965">
        <w:tab/>
        <w:t>Service Operations</w:t>
      </w:r>
      <w:bookmarkEnd w:id="172"/>
      <w:bookmarkEnd w:id="173"/>
      <w:bookmarkEnd w:id="174"/>
      <w:bookmarkEnd w:id="175"/>
      <w:bookmarkEnd w:id="176"/>
    </w:p>
    <w:p w14:paraId="79297702" w14:textId="77777777" w:rsidR="001F42BE" w:rsidRPr="00544965" w:rsidRDefault="001F42BE" w:rsidP="000F100F">
      <w:pPr>
        <w:pStyle w:val="Heading4"/>
      </w:pPr>
      <w:bookmarkStart w:id="177" w:name="_Toc25270655"/>
      <w:bookmarkStart w:id="178" w:name="_Toc34310310"/>
      <w:bookmarkStart w:id="179" w:name="_Toc36464832"/>
      <w:bookmarkStart w:id="180" w:name="_Toc51944564"/>
      <w:bookmarkStart w:id="181" w:name="_Toc98493796"/>
      <w:r w:rsidRPr="00544965">
        <w:t>5.</w:t>
      </w:r>
      <w:r>
        <w:rPr>
          <w:lang w:eastAsia="zh-CN"/>
        </w:rPr>
        <w:t>4</w:t>
      </w:r>
      <w:r w:rsidRPr="00544965">
        <w:t>.2.1</w:t>
      </w:r>
      <w:r w:rsidRPr="00544965">
        <w:tab/>
        <w:t>Introduction</w:t>
      </w:r>
      <w:bookmarkEnd w:id="177"/>
      <w:bookmarkEnd w:id="178"/>
      <w:bookmarkEnd w:id="179"/>
      <w:bookmarkEnd w:id="180"/>
      <w:bookmarkEnd w:id="181"/>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Heading4"/>
      </w:pPr>
      <w:bookmarkStart w:id="182" w:name="_Toc25270656"/>
      <w:bookmarkStart w:id="183" w:name="_Toc34310311"/>
      <w:bookmarkStart w:id="184" w:name="_Toc36464833"/>
      <w:bookmarkStart w:id="185" w:name="_Toc51944565"/>
      <w:bookmarkStart w:id="186" w:name="_Toc98493797"/>
      <w:r w:rsidRPr="00544965">
        <w:t>5.</w:t>
      </w:r>
      <w:r>
        <w:rPr>
          <w:lang w:eastAsia="zh-CN"/>
        </w:rPr>
        <w:t>4</w:t>
      </w:r>
      <w:r w:rsidRPr="00544965">
        <w:t>.2.2</w:t>
      </w:r>
      <w:r w:rsidRPr="00544965">
        <w:tab/>
        <w:t>Protect</w:t>
      </w:r>
      <w:bookmarkEnd w:id="182"/>
      <w:bookmarkEnd w:id="183"/>
      <w:bookmarkEnd w:id="184"/>
      <w:bookmarkEnd w:id="185"/>
      <w:bookmarkEnd w:id="186"/>
    </w:p>
    <w:p w14:paraId="0D242651" w14:textId="77777777" w:rsidR="001F42BE" w:rsidRPr="00544965" w:rsidRDefault="001F42BE" w:rsidP="000F100F">
      <w:pPr>
        <w:pStyle w:val="Heading5"/>
      </w:pPr>
      <w:bookmarkStart w:id="187" w:name="_Toc25270657"/>
      <w:bookmarkStart w:id="188" w:name="_Toc34310312"/>
      <w:bookmarkStart w:id="189" w:name="_Toc36464834"/>
      <w:bookmarkStart w:id="190" w:name="_Toc51944566"/>
      <w:bookmarkStart w:id="191" w:name="_Toc98493798"/>
      <w:r w:rsidRPr="00544965">
        <w:t>5.</w:t>
      </w:r>
      <w:r>
        <w:rPr>
          <w:lang w:eastAsia="zh-CN"/>
        </w:rPr>
        <w:t>4</w:t>
      </w:r>
      <w:r w:rsidRPr="00544965">
        <w:t>.2.2.1</w:t>
      </w:r>
      <w:r w:rsidRPr="00544965">
        <w:tab/>
        <w:t>General</w:t>
      </w:r>
      <w:bookmarkEnd w:id="187"/>
      <w:bookmarkEnd w:id="188"/>
      <w:bookmarkEnd w:id="189"/>
      <w:bookmarkEnd w:id="190"/>
      <w:bookmarkEnd w:id="191"/>
    </w:p>
    <w:p w14:paraId="3EDEAA4C" w14:textId="77777777" w:rsidR="001F42BE" w:rsidRPr="00544965" w:rsidRDefault="001F42BE" w:rsidP="001F42BE">
      <w:r w:rsidRPr="00544965">
        <w:t>The Protect service operation is used in the following procedures:</w:t>
      </w:r>
    </w:p>
    <w:p w14:paraId="7F37FA46" w14:textId="77777777" w:rsidR="001F42BE" w:rsidRPr="00544965" w:rsidRDefault="001F42BE" w:rsidP="001F42BE">
      <w:pPr>
        <w:pStyle w:val="B1"/>
      </w:pPr>
      <w:r w:rsidRPr="00544965">
        <w:lastRenderedPageBreak/>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2BB53612" w:rsidR="004030B8" w:rsidRPr="00544965" w:rsidRDefault="004030B8" w:rsidP="001F42BE">
      <w:pPr>
        <w:pStyle w:val="TH"/>
      </w:pPr>
      <w:r w:rsidRPr="00544965">
        <w:object w:dxaOrig="11385" w:dyaOrig="2985" w14:anchorId="337507B3">
          <v:shape id="_x0000_i1035" type="#_x0000_t75" style="width:479.65pt;height:126.3pt" o:ole="">
            <v:imagedata r:id="rId28" o:title=""/>
          </v:shape>
          <o:OLEObject Type="Embed" ProgID="Visio.Drawing.11" ShapeID="_x0000_i1035" DrawAspect="Content" ObjectID="_1709106647" r:id="rId29"/>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contain a ProblemDetails structure with the "cause" attribute set to one of the application error listed in Table</w:t>
      </w:r>
      <w:r w:rsidR="00164D39">
        <w:t xml:space="preserve"> 6.3.3.2.</w:t>
      </w:r>
      <w:r w:rsidR="00164D39"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Heading1"/>
      </w:pPr>
      <w:bookmarkStart w:id="192" w:name="_Toc25270658"/>
      <w:bookmarkStart w:id="193" w:name="_Toc34310313"/>
      <w:bookmarkStart w:id="194" w:name="_Toc36464835"/>
      <w:bookmarkStart w:id="195" w:name="_Toc51944567"/>
      <w:bookmarkStart w:id="196" w:name="_Toc98493799"/>
      <w:r w:rsidRPr="00544965">
        <w:t>6</w:t>
      </w:r>
      <w:r w:rsidRPr="00544965">
        <w:tab/>
        <w:t>API Definitions</w:t>
      </w:r>
      <w:bookmarkEnd w:id="192"/>
      <w:bookmarkEnd w:id="193"/>
      <w:bookmarkEnd w:id="194"/>
      <w:bookmarkEnd w:id="195"/>
      <w:bookmarkEnd w:id="196"/>
    </w:p>
    <w:p w14:paraId="5824E7F2" w14:textId="77777777" w:rsidR="001F42BE" w:rsidRPr="00544965" w:rsidRDefault="001F42BE" w:rsidP="000F100F">
      <w:pPr>
        <w:pStyle w:val="Heading2"/>
      </w:pPr>
      <w:bookmarkStart w:id="197" w:name="_Toc25270659"/>
      <w:bookmarkStart w:id="198" w:name="_Toc34310314"/>
      <w:bookmarkStart w:id="199" w:name="_Toc36464836"/>
      <w:bookmarkStart w:id="200" w:name="_Toc51944568"/>
      <w:bookmarkStart w:id="201" w:name="_Toc98493800"/>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197"/>
      <w:bookmarkEnd w:id="198"/>
      <w:bookmarkEnd w:id="199"/>
      <w:bookmarkEnd w:id="200"/>
      <w:bookmarkEnd w:id="201"/>
    </w:p>
    <w:p w14:paraId="1AE32262" w14:textId="77777777" w:rsidR="001F42BE" w:rsidRPr="00544965" w:rsidRDefault="001F42BE" w:rsidP="000F100F">
      <w:pPr>
        <w:pStyle w:val="Heading3"/>
      </w:pPr>
      <w:bookmarkStart w:id="202" w:name="_Toc25270660"/>
      <w:bookmarkStart w:id="203" w:name="_Toc34310315"/>
      <w:bookmarkStart w:id="204" w:name="_Toc36464837"/>
      <w:bookmarkStart w:id="205" w:name="_Toc51944569"/>
      <w:bookmarkStart w:id="206" w:name="_Toc98493801"/>
      <w:r w:rsidRPr="00544965">
        <w:t>6.1.1</w:t>
      </w:r>
      <w:r w:rsidRPr="00544965">
        <w:tab/>
        <w:t>API URI</w:t>
      </w:r>
      <w:bookmarkEnd w:id="202"/>
      <w:bookmarkEnd w:id="203"/>
      <w:bookmarkEnd w:id="204"/>
      <w:bookmarkEnd w:id="205"/>
      <w:bookmarkEnd w:id="206"/>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Heading3"/>
      </w:pPr>
      <w:bookmarkStart w:id="207" w:name="_Toc25270661"/>
      <w:bookmarkStart w:id="208" w:name="_Toc34310316"/>
      <w:bookmarkStart w:id="209" w:name="_Toc36464838"/>
      <w:bookmarkStart w:id="210" w:name="_Toc51944570"/>
      <w:bookmarkStart w:id="211" w:name="_Toc98493802"/>
      <w:r w:rsidRPr="00544965">
        <w:lastRenderedPageBreak/>
        <w:t>6.1.2</w:t>
      </w:r>
      <w:r w:rsidRPr="00544965">
        <w:tab/>
        <w:t>Usage of HTTP</w:t>
      </w:r>
      <w:bookmarkEnd w:id="207"/>
      <w:bookmarkEnd w:id="208"/>
      <w:bookmarkEnd w:id="209"/>
      <w:bookmarkEnd w:id="210"/>
      <w:bookmarkEnd w:id="211"/>
    </w:p>
    <w:p w14:paraId="299C9547" w14:textId="77777777" w:rsidR="001F42BE" w:rsidRPr="00544965" w:rsidRDefault="001F42BE" w:rsidP="000F100F">
      <w:pPr>
        <w:pStyle w:val="Heading4"/>
      </w:pPr>
      <w:bookmarkStart w:id="212" w:name="_Toc25270662"/>
      <w:bookmarkStart w:id="213" w:name="_Toc34310317"/>
      <w:bookmarkStart w:id="214" w:name="_Toc36464839"/>
      <w:bookmarkStart w:id="215" w:name="_Toc51944571"/>
      <w:bookmarkStart w:id="216" w:name="_Toc98493803"/>
      <w:r w:rsidRPr="00544965">
        <w:t>6.1.2.1</w:t>
      </w:r>
      <w:r w:rsidRPr="00544965">
        <w:tab/>
        <w:t>General</w:t>
      </w:r>
      <w:bookmarkEnd w:id="212"/>
      <w:bookmarkEnd w:id="213"/>
      <w:bookmarkEnd w:id="214"/>
      <w:bookmarkEnd w:id="215"/>
      <w:bookmarkEnd w:id="216"/>
    </w:p>
    <w:p w14:paraId="77178A79"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5D284150" w14:textId="77777777" w:rsidR="001F42BE" w:rsidRPr="00544965" w:rsidRDefault="001F42BE" w:rsidP="000F100F">
      <w:pPr>
        <w:pStyle w:val="Heading4"/>
      </w:pPr>
      <w:bookmarkStart w:id="217" w:name="_Toc25270663"/>
      <w:bookmarkStart w:id="218" w:name="_Toc34310318"/>
      <w:bookmarkStart w:id="219" w:name="_Toc36464840"/>
      <w:bookmarkStart w:id="220" w:name="_Toc51944572"/>
      <w:bookmarkStart w:id="221" w:name="_Toc98493804"/>
      <w:r w:rsidRPr="00544965">
        <w:t>6.1.2.2</w:t>
      </w:r>
      <w:r w:rsidRPr="00544965">
        <w:tab/>
        <w:t>HTTP standard headers</w:t>
      </w:r>
      <w:bookmarkEnd w:id="217"/>
      <w:bookmarkEnd w:id="218"/>
      <w:bookmarkEnd w:id="219"/>
      <w:bookmarkEnd w:id="220"/>
      <w:bookmarkEnd w:id="221"/>
    </w:p>
    <w:p w14:paraId="6C5E6F8E" w14:textId="77777777" w:rsidR="001F42BE" w:rsidRPr="00544965" w:rsidRDefault="001F42BE" w:rsidP="000F100F">
      <w:pPr>
        <w:pStyle w:val="Heading5"/>
        <w:rPr>
          <w:lang w:eastAsia="zh-CN"/>
        </w:rPr>
      </w:pPr>
      <w:bookmarkStart w:id="222" w:name="_Toc25270664"/>
      <w:bookmarkStart w:id="223" w:name="_Toc34310319"/>
      <w:bookmarkStart w:id="224" w:name="_Toc36464841"/>
      <w:bookmarkStart w:id="225" w:name="_Toc51944573"/>
      <w:bookmarkStart w:id="226" w:name="_Toc98493805"/>
      <w:r w:rsidRPr="00544965">
        <w:t>6.1.2.2.1</w:t>
      </w:r>
      <w:r w:rsidRPr="00544965">
        <w:rPr>
          <w:rFonts w:hint="eastAsia"/>
          <w:lang w:eastAsia="zh-CN"/>
        </w:rPr>
        <w:tab/>
      </w:r>
      <w:r w:rsidRPr="00544965">
        <w:rPr>
          <w:lang w:eastAsia="zh-CN"/>
        </w:rPr>
        <w:t>General</w:t>
      </w:r>
      <w:bookmarkEnd w:id="222"/>
      <w:bookmarkEnd w:id="223"/>
      <w:bookmarkEnd w:id="224"/>
      <w:bookmarkEnd w:id="225"/>
      <w:bookmarkEnd w:id="226"/>
    </w:p>
    <w:p w14:paraId="7DEA7E16"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Heading5"/>
      </w:pPr>
      <w:bookmarkStart w:id="227" w:name="_Toc25270665"/>
      <w:bookmarkStart w:id="228" w:name="_Toc34310320"/>
      <w:bookmarkStart w:id="229" w:name="_Toc36464842"/>
      <w:bookmarkStart w:id="230" w:name="_Toc51944574"/>
      <w:bookmarkStart w:id="231" w:name="_Toc98493806"/>
      <w:r w:rsidRPr="00544965">
        <w:t>6.1.2.2.2</w:t>
      </w:r>
      <w:r w:rsidRPr="00544965">
        <w:tab/>
        <w:t>Content type</w:t>
      </w:r>
      <w:bookmarkEnd w:id="227"/>
      <w:bookmarkEnd w:id="228"/>
      <w:bookmarkEnd w:id="229"/>
      <w:bookmarkEnd w:id="230"/>
      <w:bookmarkEnd w:id="231"/>
    </w:p>
    <w:p w14:paraId="5AACCB6D" w14:textId="77777777" w:rsidR="001F42BE" w:rsidRPr="00544965" w:rsidRDefault="001F42BE" w:rsidP="001F42BE">
      <w:r w:rsidRPr="00544965">
        <w:t>The following content types shall be supported:</w:t>
      </w:r>
    </w:p>
    <w:p w14:paraId="3204F3C2"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Heading4"/>
      </w:pPr>
      <w:bookmarkStart w:id="232" w:name="_Toc25270666"/>
      <w:bookmarkStart w:id="233" w:name="_Toc34310321"/>
      <w:bookmarkStart w:id="234" w:name="_Toc36464843"/>
      <w:bookmarkStart w:id="235" w:name="_Toc51944575"/>
      <w:bookmarkStart w:id="236" w:name="_Toc98493807"/>
      <w:r w:rsidRPr="00544965">
        <w:t>6.1.2.3</w:t>
      </w:r>
      <w:r w:rsidRPr="00544965">
        <w:tab/>
        <w:t>HTTP custom headers</w:t>
      </w:r>
      <w:bookmarkEnd w:id="232"/>
      <w:bookmarkEnd w:id="233"/>
      <w:bookmarkEnd w:id="234"/>
      <w:bookmarkEnd w:id="235"/>
      <w:bookmarkEnd w:id="236"/>
    </w:p>
    <w:p w14:paraId="4EE5DA56" w14:textId="77777777" w:rsidR="001F42BE" w:rsidRPr="00544965" w:rsidRDefault="001F42BE" w:rsidP="000F100F">
      <w:pPr>
        <w:pStyle w:val="Heading5"/>
        <w:rPr>
          <w:lang w:eastAsia="zh-CN"/>
        </w:rPr>
      </w:pPr>
      <w:bookmarkStart w:id="237" w:name="_Toc25270667"/>
      <w:bookmarkStart w:id="238" w:name="_Toc34310322"/>
      <w:bookmarkStart w:id="239" w:name="_Toc36464844"/>
      <w:bookmarkStart w:id="240" w:name="_Toc51944576"/>
      <w:bookmarkStart w:id="241" w:name="_Toc98493808"/>
      <w:r w:rsidRPr="00544965">
        <w:t>6.1.2.3.1</w:t>
      </w:r>
      <w:r w:rsidRPr="00544965">
        <w:rPr>
          <w:rFonts w:hint="eastAsia"/>
          <w:lang w:eastAsia="zh-CN"/>
        </w:rPr>
        <w:tab/>
      </w:r>
      <w:r w:rsidRPr="00544965">
        <w:rPr>
          <w:lang w:eastAsia="zh-CN"/>
        </w:rPr>
        <w:t>General</w:t>
      </w:r>
      <w:bookmarkEnd w:id="237"/>
      <w:bookmarkEnd w:id="238"/>
      <w:bookmarkEnd w:id="239"/>
      <w:bookmarkEnd w:id="240"/>
      <w:bookmarkEnd w:id="241"/>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Heading3"/>
      </w:pPr>
      <w:bookmarkStart w:id="242" w:name="_Toc25270668"/>
      <w:bookmarkStart w:id="243" w:name="_Toc34310323"/>
      <w:bookmarkStart w:id="244" w:name="_Toc36464845"/>
      <w:bookmarkStart w:id="245" w:name="_Toc51944577"/>
      <w:bookmarkStart w:id="246" w:name="_Toc98493809"/>
      <w:r w:rsidRPr="00544965">
        <w:t>6.1.3</w:t>
      </w:r>
      <w:r w:rsidRPr="00544965">
        <w:tab/>
        <w:t>Resources</w:t>
      </w:r>
      <w:bookmarkEnd w:id="242"/>
      <w:bookmarkEnd w:id="243"/>
      <w:bookmarkEnd w:id="244"/>
      <w:bookmarkEnd w:id="245"/>
      <w:bookmarkEnd w:id="246"/>
    </w:p>
    <w:p w14:paraId="67C97061" w14:textId="77777777" w:rsidR="001F42BE" w:rsidRPr="00544965" w:rsidRDefault="001F42BE" w:rsidP="000F100F">
      <w:pPr>
        <w:pStyle w:val="Heading4"/>
      </w:pPr>
      <w:bookmarkStart w:id="247" w:name="_Toc25270669"/>
      <w:bookmarkStart w:id="248" w:name="_Toc34310324"/>
      <w:bookmarkStart w:id="249" w:name="_Toc36464846"/>
      <w:bookmarkStart w:id="250" w:name="_Toc51944578"/>
      <w:bookmarkStart w:id="251" w:name="_Toc98493810"/>
      <w:r w:rsidRPr="00544965">
        <w:t>6.1.3.1</w:t>
      </w:r>
      <w:r w:rsidRPr="00544965">
        <w:tab/>
        <w:t>Overview</w:t>
      </w:r>
      <w:bookmarkEnd w:id="247"/>
      <w:bookmarkEnd w:id="248"/>
      <w:bookmarkEnd w:id="249"/>
      <w:bookmarkEnd w:id="250"/>
      <w:bookmarkEnd w:id="251"/>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131B3E1D" w:rsidR="002C0C5F" w:rsidRPr="00544965" w:rsidRDefault="002C0C5F" w:rsidP="001F42BE">
      <w:pPr>
        <w:pStyle w:val="TH"/>
      </w:pPr>
      <w:r w:rsidRPr="00544965">
        <w:object w:dxaOrig="8580" w:dyaOrig="6706" w14:anchorId="7A61C04D">
          <v:shape id="_x0000_i1036" type="#_x0000_t75" style="width:430.35pt;height:331.75pt" o:ole="">
            <v:imagedata r:id="rId30" o:title=""/>
          </v:shape>
          <o:OLEObject Type="Embed" ProgID="Visio.Drawing.11" ShapeID="_x0000_i1036" DrawAspect="Content" ObjectID="_1709106648" r:id="rId31"/>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4499"/>
        <w:gridCol w:w="957"/>
        <w:gridCol w:w="2315"/>
      </w:tblGrid>
      <w:tr w:rsidR="001F42BE" w:rsidRPr="00544965" w14:paraId="182752A7" w14:textId="77777777" w:rsidTr="002C0C5F">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2C0C5F">
        <w:trPr>
          <w:trHeight w:val="646"/>
          <w:jc w:val="center"/>
        </w:trPr>
        <w:tc>
          <w:tcPr>
            <w:tcW w:w="905"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0"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2C0C5F">
        <w:trPr>
          <w:trHeight w:val="646"/>
          <w:jc w:val="center"/>
        </w:trPr>
        <w:tc>
          <w:tcPr>
            <w:tcW w:w="905"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0"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2C0C5F">
        <w:trPr>
          <w:trHeight w:val="646"/>
          <w:jc w:val="center"/>
        </w:trPr>
        <w:tc>
          <w:tcPr>
            <w:tcW w:w="905"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0"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2C0C5F">
        <w:trPr>
          <w:jc w:val="center"/>
        </w:trPr>
        <w:tc>
          <w:tcPr>
            <w:tcW w:w="905"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0"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2C0C5F">
        <w:trPr>
          <w:jc w:val="center"/>
        </w:trPr>
        <w:tc>
          <w:tcPr>
            <w:tcW w:w="905"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0"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2C0C5F">
        <w:trPr>
          <w:jc w:val="center"/>
        </w:trPr>
        <w:tc>
          <w:tcPr>
            <w:tcW w:w="905"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0"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2C0C5F">
        <w:trPr>
          <w:jc w:val="center"/>
        </w:trPr>
        <w:tc>
          <w:tcPr>
            <w:tcW w:w="905"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0"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2C0C5F">
        <w:trPr>
          <w:jc w:val="center"/>
        </w:trPr>
        <w:tc>
          <w:tcPr>
            <w:tcW w:w="905"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0"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2C0C5F">
        <w:trPr>
          <w:jc w:val="center"/>
        </w:trPr>
        <w:tc>
          <w:tcPr>
            <w:tcW w:w="905"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0"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2C0C5F"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2C0C5F" w:rsidRDefault="002C0C5F" w:rsidP="002C0C5F">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2C0C5F" w:rsidRDefault="002C0C5F" w:rsidP="002C0C5F">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2C0C5F" w:rsidRPr="00544965" w:rsidRDefault="002C0C5F" w:rsidP="002C0C5F">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Heading4"/>
      </w:pPr>
      <w:bookmarkStart w:id="252" w:name="_Toc25270670"/>
      <w:bookmarkStart w:id="253" w:name="_Toc34310325"/>
      <w:bookmarkStart w:id="254" w:name="_Toc36464847"/>
      <w:bookmarkStart w:id="255" w:name="_Toc51944579"/>
      <w:bookmarkStart w:id="256" w:name="_Toc98493811"/>
      <w:r w:rsidRPr="00544965">
        <w:t>6.1.3.2</w:t>
      </w:r>
      <w:r w:rsidRPr="00544965">
        <w:tab/>
        <w:t>Resource: ue-authentications</w:t>
      </w:r>
      <w:bookmarkEnd w:id="252"/>
      <w:r>
        <w:t xml:space="preserve"> (Collection)</w:t>
      </w:r>
      <w:bookmarkEnd w:id="253"/>
      <w:bookmarkEnd w:id="254"/>
      <w:bookmarkEnd w:id="255"/>
      <w:bookmarkEnd w:id="256"/>
    </w:p>
    <w:p w14:paraId="73FD7BF4" w14:textId="77777777" w:rsidR="001F42BE" w:rsidRPr="00544965" w:rsidRDefault="001F42BE" w:rsidP="000F100F">
      <w:pPr>
        <w:pStyle w:val="Heading5"/>
      </w:pPr>
      <w:bookmarkStart w:id="257" w:name="_Toc25270671"/>
      <w:bookmarkStart w:id="258" w:name="_Toc34310326"/>
      <w:bookmarkStart w:id="259" w:name="_Toc36464848"/>
      <w:bookmarkStart w:id="260" w:name="_Toc51944580"/>
      <w:bookmarkStart w:id="261" w:name="_Toc98493812"/>
      <w:r w:rsidRPr="00544965">
        <w:t>6.1.3.2.1</w:t>
      </w:r>
      <w:r w:rsidRPr="00544965">
        <w:tab/>
        <w:t>Description</w:t>
      </w:r>
      <w:bookmarkEnd w:id="257"/>
      <w:bookmarkEnd w:id="258"/>
      <w:bookmarkEnd w:id="259"/>
      <w:bookmarkEnd w:id="260"/>
      <w:bookmarkEnd w:id="261"/>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0F100F">
      <w:pPr>
        <w:pStyle w:val="Heading5"/>
      </w:pPr>
      <w:bookmarkStart w:id="262" w:name="_Toc25270672"/>
      <w:bookmarkStart w:id="263" w:name="_Toc34310327"/>
      <w:bookmarkStart w:id="264" w:name="_Toc36464849"/>
      <w:bookmarkStart w:id="265" w:name="_Toc51944581"/>
      <w:bookmarkStart w:id="266" w:name="_Toc98493813"/>
      <w:r w:rsidRPr="00544965">
        <w:t>6.1.3.2.2</w:t>
      </w:r>
      <w:r w:rsidRPr="00544965">
        <w:tab/>
        <w:t>Resource Definition</w:t>
      </w:r>
      <w:bookmarkEnd w:id="262"/>
      <w:bookmarkEnd w:id="263"/>
      <w:bookmarkEnd w:id="264"/>
      <w:bookmarkEnd w:id="265"/>
      <w:bookmarkEnd w:id="266"/>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Heading5"/>
      </w:pPr>
      <w:bookmarkStart w:id="267" w:name="_Toc25270673"/>
      <w:bookmarkStart w:id="268" w:name="_Toc34310328"/>
      <w:bookmarkStart w:id="269" w:name="_Toc36464850"/>
      <w:bookmarkStart w:id="270" w:name="_Toc51944582"/>
      <w:bookmarkStart w:id="271" w:name="_Toc98493814"/>
      <w:r w:rsidRPr="00544965">
        <w:t>6.1.3.2.3</w:t>
      </w:r>
      <w:r w:rsidRPr="00544965">
        <w:tab/>
        <w:t>Resource Standard Methods</w:t>
      </w:r>
      <w:bookmarkEnd w:id="267"/>
      <w:bookmarkEnd w:id="268"/>
      <w:bookmarkEnd w:id="269"/>
      <w:bookmarkEnd w:id="270"/>
      <w:bookmarkEnd w:id="271"/>
    </w:p>
    <w:p w14:paraId="42E9A480" w14:textId="77777777" w:rsidR="001F42BE" w:rsidRPr="00544965" w:rsidRDefault="001F42BE" w:rsidP="006F0131">
      <w:pPr>
        <w:pStyle w:val="H6"/>
      </w:pPr>
      <w:bookmarkStart w:id="272" w:name="_Toc25270674"/>
      <w:bookmarkStart w:id="273" w:name="_Toc34310329"/>
      <w:bookmarkStart w:id="274" w:name="_Toc36464851"/>
      <w:bookmarkStart w:id="275" w:name="_Toc51944583"/>
      <w:r w:rsidRPr="00544965">
        <w:t>6.1.3.2.3.1</w:t>
      </w:r>
      <w:r w:rsidRPr="00544965">
        <w:tab/>
        <w:t>POST</w:t>
      </w:r>
      <w:bookmarkEnd w:id="272"/>
      <w:bookmarkEnd w:id="273"/>
      <w:bookmarkEnd w:id="274"/>
      <w:bookmarkEnd w:id="275"/>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lastRenderedPageBreak/>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77777777"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77777777"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Heading5"/>
      </w:pPr>
      <w:bookmarkStart w:id="276" w:name="_Toc25270675"/>
      <w:bookmarkStart w:id="277" w:name="_Toc34310330"/>
      <w:bookmarkStart w:id="278" w:name="_Toc36464852"/>
      <w:bookmarkStart w:id="279" w:name="_Toc51944584"/>
      <w:bookmarkStart w:id="280" w:name="_Toc98493815"/>
      <w:r w:rsidRPr="00544965">
        <w:t>6.1.3.2.4</w:t>
      </w:r>
      <w:r w:rsidRPr="00544965">
        <w:tab/>
        <w:t>Resource Custom Operations</w:t>
      </w:r>
      <w:bookmarkEnd w:id="276"/>
      <w:bookmarkEnd w:id="277"/>
      <w:bookmarkEnd w:id="278"/>
      <w:bookmarkEnd w:id="279"/>
      <w:bookmarkEnd w:id="280"/>
    </w:p>
    <w:p w14:paraId="0F059123" w14:textId="77777777" w:rsidR="001F42BE" w:rsidRPr="00544965" w:rsidRDefault="001F42BE" w:rsidP="006F0131">
      <w:pPr>
        <w:pStyle w:val="H6"/>
      </w:pPr>
      <w:bookmarkStart w:id="281" w:name="_Toc25270676"/>
      <w:bookmarkStart w:id="282" w:name="_Toc34310331"/>
      <w:bookmarkStart w:id="283" w:name="_Toc36464853"/>
      <w:bookmarkStart w:id="284" w:name="_Toc51944585"/>
      <w:r w:rsidRPr="00544965">
        <w:t>6.1.3.2.4.1</w:t>
      </w:r>
      <w:r w:rsidRPr="00544965">
        <w:tab/>
        <w:t>Overview</w:t>
      </w:r>
      <w:bookmarkEnd w:id="281"/>
      <w:bookmarkEnd w:id="282"/>
      <w:bookmarkEnd w:id="283"/>
      <w:bookmarkEnd w:id="284"/>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285" w:name="_Toc25156277"/>
      <w:bookmarkStart w:id="286" w:name="_Toc34124577"/>
      <w:bookmarkStart w:id="287" w:name="_Toc36461239"/>
      <w:r w:rsidRPr="000F100F">
        <w:t>6.1.3.2.4.</w:t>
      </w:r>
      <w:r w:rsidR="0063388D" w:rsidRPr="000F100F">
        <w:t>2</w:t>
      </w:r>
      <w:r w:rsidRPr="000F100F">
        <w:tab/>
        <w:t xml:space="preserve">Operation: </w:t>
      </w:r>
      <w:bookmarkEnd w:id="285"/>
      <w:r w:rsidRPr="000F100F">
        <w:t xml:space="preserve">deregister </w:t>
      </w:r>
      <w:r w:rsidRPr="000F100F">
        <w:rPr>
          <w:rFonts w:hint="eastAsia"/>
        </w:rPr>
        <w:t>(POST)</w:t>
      </w:r>
      <w:bookmarkEnd w:id="286"/>
      <w:bookmarkEnd w:id="287"/>
    </w:p>
    <w:p w14:paraId="26A139B8" w14:textId="1F57C639" w:rsidR="00F210C4" w:rsidRPr="00A77D59" w:rsidRDefault="00F210C4" w:rsidP="000F100F">
      <w:pPr>
        <w:pStyle w:val="H6"/>
      </w:pPr>
      <w:bookmarkStart w:id="288" w:name="_Toc36461240"/>
      <w:r w:rsidRPr="000F100F">
        <w:t>6.1.3.2.4.</w:t>
      </w:r>
      <w:r w:rsidR="00F12EB7" w:rsidRPr="000F100F">
        <w:t>2</w:t>
      </w:r>
      <w:r w:rsidRPr="000F100F">
        <w:t>.1</w:t>
      </w:r>
      <w:r w:rsidRPr="000F100F">
        <w:tab/>
        <w:t>Description</w:t>
      </w:r>
      <w:bookmarkEnd w:id="288"/>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289" w:name="_Toc36461241"/>
      <w:r w:rsidRPr="000F100F">
        <w:t>6.1.3.2.4.</w:t>
      </w:r>
      <w:r w:rsidR="00F12EB7" w:rsidRPr="000F100F">
        <w:t>2</w:t>
      </w:r>
      <w:r w:rsidRPr="000F100F">
        <w:t>.2</w:t>
      </w:r>
      <w:r w:rsidRPr="000F100F">
        <w:tab/>
        <w:t>Operation Definition</w:t>
      </w:r>
      <w:bookmarkEnd w:id="289"/>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7777777"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90130A2" w14:textId="4230F0A6" w:rsidR="00164D39" w:rsidRPr="00A77D59"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Heading4"/>
        <w:rPr>
          <w:lang w:val="fr-FR"/>
        </w:rPr>
      </w:pPr>
      <w:bookmarkStart w:id="290" w:name="_Toc25270677"/>
      <w:bookmarkStart w:id="291" w:name="_Toc34310332"/>
      <w:bookmarkStart w:id="292" w:name="_Toc36464854"/>
      <w:bookmarkStart w:id="293" w:name="_Toc51944586"/>
      <w:bookmarkStart w:id="294" w:name="_Toc98493816"/>
      <w:r w:rsidRPr="00544965">
        <w:rPr>
          <w:lang w:val="fr-FR"/>
        </w:rPr>
        <w:t>6.1.3.3</w:t>
      </w:r>
      <w:r w:rsidRPr="00544965">
        <w:rPr>
          <w:lang w:val="fr-FR"/>
        </w:rPr>
        <w:tab/>
        <w:t>Resource: 5g-aka-confirmation (Document)</w:t>
      </w:r>
      <w:bookmarkEnd w:id="290"/>
      <w:bookmarkEnd w:id="291"/>
      <w:bookmarkEnd w:id="292"/>
      <w:bookmarkEnd w:id="293"/>
      <w:bookmarkEnd w:id="294"/>
    </w:p>
    <w:p w14:paraId="1380877E" w14:textId="77777777" w:rsidR="001F42BE" w:rsidRPr="00544965" w:rsidRDefault="001F42BE" w:rsidP="000F100F">
      <w:pPr>
        <w:pStyle w:val="Heading5"/>
      </w:pPr>
      <w:bookmarkStart w:id="295" w:name="_Toc25270678"/>
      <w:bookmarkStart w:id="296" w:name="_Toc34310333"/>
      <w:bookmarkStart w:id="297" w:name="_Toc36464855"/>
      <w:bookmarkStart w:id="298" w:name="_Toc51944587"/>
      <w:bookmarkStart w:id="299" w:name="_Toc98493817"/>
      <w:r w:rsidRPr="00544965">
        <w:t>6.1.3.3.1</w:t>
      </w:r>
      <w:r w:rsidRPr="00544965">
        <w:tab/>
        <w:t>Description</w:t>
      </w:r>
      <w:bookmarkEnd w:id="295"/>
      <w:bookmarkEnd w:id="296"/>
      <w:bookmarkEnd w:id="297"/>
      <w:bookmarkEnd w:id="298"/>
      <w:bookmarkEnd w:id="299"/>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0F100F">
      <w:pPr>
        <w:pStyle w:val="Heading5"/>
      </w:pPr>
      <w:bookmarkStart w:id="300" w:name="_Toc25270679"/>
      <w:bookmarkStart w:id="301" w:name="_Toc34310334"/>
      <w:bookmarkStart w:id="302" w:name="_Toc36464856"/>
      <w:bookmarkStart w:id="303" w:name="_Toc51944588"/>
      <w:bookmarkStart w:id="304" w:name="_Toc98493818"/>
      <w:r w:rsidRPr="00544965">
        <w:t>6.1.3.3.2</w:t>
      </w:r>
      <w:r w:rsidRPr="00544965">
        <w:tab/>
        <w:t>Resource Definition</w:t>
      </w:r>
      <w:bookmarkEnd w:id="300"/>
      <w:bookmarkEnd w:id="301"/>
      <w:bookmarkEnd w:id="302"/>
      <w:bookmarkEnd w:id="303"/>
      <w:bookmarkEnd w:id="304"/>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Heading5"/>
      </w:pPr>
      <w:bookmarkStart w:id="305" w:name="_Toc25270680"/>
      <w:bookmarkStart w:id="306" w:name="_Toc34310335"/>
      <w:bookmarkStart w:id="307" w:name="_Toc36464857"/>
      <w:bookmarkStart w:id="308" w:name="_Toc51944589"/>
      <w:bookmarkStart w:id="309" w:name="_Toc98493819"/>
      <w:r w:rsidRPr="00544965">
        <w:t>6.1.3.3.3</w:t>
      </w:r>
      <w:r w:rsidRPr="00544965">
        <w:tab/>
        <w:t>Resource Standard Methods</w:t>
      </w:r>
      <w:bookmarkEnd w:id="305"/>
      <w:bookmarkEnd w:id="306"/>
      <w:bookmarkEnd w:id="307"/>
      <w:bookmarkEnd w:id="308"/>
      <w:bookmarkEnd w:id="309"/>
    </w:p>
    <w:p w14:paraId="7F83DA52" w14:textId="77777777" w:rsidR="001F42BE" w:rsidRPr="00544965" w:rsidRDefault="001F42BE" w:rsidP="006F0131">
      <w:pPr>
        <w:pStyle w:val="H6"/>
      </w:pPr>
      <w:bookmarkStart w:id="310" w:name="_Toc25270681"/>
      <w:bookmarkStart w:id="311" w:name="_Toc34310336"/>
      <w:bookmarkStart w:id="312" w:name="_Toc36464858"/>
      <w:bookmarkStart w:id="313" w:name="_Toc51944590"/>
      <w:r w:rsidRPr="00544965">
        <w:t>6.1.3.3.3.1</w:t>
      </w:r>
      <w:r w:rsidRPr="00544965">
        <w:tab/>
        <w:t>PUT</w:t>
      </w:r>
      <w:bookmarkEnd w:id="310"/>
      <w:bookmarkEnd w:id="311"/>
      <w:bookmarkEnd w:id="312"/>
      <w:bookmarkEnd w:id="313"/>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7777777"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77777777" w:rsidR="00164D39" w:rsidRDefault="00164D39" w:rsidP="00164D39">
            <w:pPr>
              <w:pStyle w:val="TAN"/>
            </w:pPr>
            <w:r>
              <w:t>NOTE 1:</w:t>
            </w:r>
            <w:r>
              <w:tab/>
              <w:t>The mandatory HTTP error status codes for the PUT method listed in Table 5.2.7.1-1 of 3GPP TS 29.500 [4] other than those specified in the table above also apply, with a ProblemDetails data type (see clause 5.2.7 of 3GPP TS 29.500 [4].</w:t>
            </w:r>
          </w:p>
          <w:p w14:paraId="611B3993" w14:textId="6FD72D77" w:rsidR="00164D39" w:rsidRPr="00544965"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14" w:name="_Toc34310337"/>
      <w:bookmarkStart w:id="315" w:name="_Toc36464859"/>
      <w:bookmarkStart w:id="316" w:name="_Toc51944591"/>
      <w:r w:rsidRPr="00544965">
        <w:t>6.1.3.3.3.</w:t>
      </w:r>
      <w:r>
        <w:t>2</w:t>
      </w:r>
      <w:r w:rsidRPr="00544965">
        <w:tab/>
      </w:r>
      <w:r>
        <w:t>DELETE</w:t>
      </w:r>
      <w:bookmarkEnd w:id="314"/>
      <w:bookmarkEnd w:id="315"/>
      <w:bookmarkEnd w:id="316"/>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77777777" w:rsidR="00164D39" w:rsidRDefault="00164D39" w:rsidP="00164D39">
            <w:pPr>
              <w:pStyle w:val="TAN"/>
            </w:pPr>
            <w:r>
              <w:t>NOTE</w:t>
            </w:r>
            <w:r w:rsidR="00640298">
              <w:t xml:space="preserve"> 1</w:t>
            </w:r>
            <w:r>
              <w:t>:</w:t>
            </w:r>
            <w:r>
              <w:tab/>
              <w:t>The mandatory HTTP error status codes for the DELETE method listed in Table 5.2.7.1-1 of 3GPP TS 29.500 [4] other than those specified in the table above also apply, with a ProblemDetails data type (see clause 5.2.7 of 3GPP TS 29.500 [4].</w:t>
            </w:r>
          </w:p>
          <w:p w14:paraId="4B106E4D" w14:textId="0ECB96D9" w:rsidR="00640298" w:rsidRPr="00544965" w:rsidRDefault="0064029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Heading4"/>
        <w:rPr>
          <w:lang w:val="en-US"/>
        </w:rPr>
      </w:pPr>
      <w:bookmarkStart w:id="317" w:name="_Toc25270682"/>
      <w:bookmarkStart w:id="318" w:name="_Toc34310338"/>
      <w:bookmarkStart w:id="319" w:name="_Toc36464860"/>
      <w:bookmarkStart w:id="320" w:name="_Toc51944592"/>
      <w:bookmarkStart w:id="321" w:name="_Toc98493820"/>
      <w:r w:rsidRPr="00544965">
        <w:rPr>
          <w:lang w:val="en-US"/>
        </w:rPr>
        <w:t>6.1.3.4</w:t>
      </w:r>
      <w:r w:rsidRPr="00544965">
        <w:rPr>
          <w:lang w:val="en-US"/>
        </w:rPr>
        <w:tab/>
        <w:t>Resource: eap-session (Document)</w:t>
      </w:r>
      <w:bookmarkEnd w:id="317"/>
      <w:bookmarkEnd w:id="318"/>
      <w:bookmarkEnd w:id="319"/>
      <w:bookmarkEnd w:id="320"/>
      <w:bookmarkEnd w:id="321"/>
    </w:p>
    <w:p w14:paraId="5EE44998" w14:textId="77777777" w:rsidR="001F42BE" w:rsidRPr="00544965" w:rsidRDefault="001F42BE" w:rsidP="000F100F">
      <w:pPr>
        <w:pStyle w:val="Heading5"/>
        <w:rPr>
          <w:lang w:val="en-US"/>
        </w:rPr>
      </w:pPr>
      <w:bookmarkStart w:id="322" w:name="_Toc25270683"/>
      <w:bookmarkStart w:id="323" w:name="_Toc34310339"/>
      <w:bookmarkStart w:id="324" w:name="_Toc36464861"/>
      <w:bookmarkStart w:id="325" w:name="_Toc51944593"/>
      <w:bookmarkStart w:id="326" w:name="_Toc98493821"/>
      <w:r w:rsidRPr="00544965">
        <w:rPr>
          <w:lang w:val="en-US"/>
        </w:rPr>
        <w:t>6.1.3.4.1</w:t>
      </w:r>
      <w:r w:rsidRPr="00544965">
        <w:rPr>
          <w:lang w:val="en-US"/>
        </w:rPr>
        <w:tab/>
        <w:t>Description</w:t>
      </w:r>
      <w:bookmarkEnd w:id="322"/>
      <w:bookmarkEnd w:id="323"/>
      <w:bookmarkEnd w:id="324"/>
      <w:bookmarkEnd w:id="325"/>
      <w:bookmarkEnd w:id="326"/>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0F100F">
      <w:pPr>
        <w:pStyle w:val="Heading5"/>
      </w:pPr>
      <w:bookmarkStart w:id="327" w:name="_Toc25270684"/>
      <w:bookmarkStart w:id="328" w:name="_Toc34310340"/>
      <w:bookmarkStart w:id="329" w:name="_Toc36464862"/>
      <w:bookmarkStart w:id="330" w:name="_Toc51944594"/>
      <w:bookmarkStart w:id="331" w:name="_Toc98493822"/>
      <w:r w:rsidRPr="00544965">
        <w:t>6.1.3.4.2</w:t>
      </w:r>
      <w:r w:rsidRPr="00544965">
        <w:tab/>
        <w:t>Resource Definition</w:t>
      </w:r>
      <w:bookmarkEnd w:id="327"/>
      <w:bookmarkEnd w:id="328"/>
      <w:bookmarkEnd w:id="329"/>
      <w:bookmarkEnd w:id="330"/>
      <w:bookmarkEnd w:id="331"/>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Heading5"/>
      </w:pPr>
      <w:bookmarkStart w:id="332" w:name="_Toc25270685"/>
      <w:bookmarkStart w:id="333" w:name="_Toc34310341"/>
      <w:bookmarkStart w:id="334" w:name="_Toc36464863"/>
      <w:bookmarkStart w:id="335" w:name="_Toc51944595"/>
      <w:bookmarkStart w:id="336" w:name="_Toc98493823"/>
      <w:r w:rsidRPr="00544965">
        <w:t>6.1.3.4.3</w:t>
      </w:r>
      <w:r w:rsidRPr="00544965">
        <w:tab/>
        <w:t>Resource Standard Methods</w:t>
      </w:r>
      <w:bookmarkEnd w:id="332"/>
      <w:bookmarkEnd w:id="333"/>
      <w:bookmarkEnd w:id="334"/>
      <w:bookmarkEnd w:id="335"/>
      <w:bookmarkEnd w:id="336"/>
    </w:p>
    <w:p w14:paraId="6D1CB465" w14:textId="77777777" w:rsidR="001F42BE" w:rsidRPr="00544965" w:rsidRDefault="001F42BE" w:rsidP="006F0131">
      <w:pPr>
        <w:pStyle w:val="H6"/>
      </w:pPr>
      <w:bookmarkStart w:id="337" w:name="_Toc25270686"/>
      <w:bookmarkStart w:id="338" w:name="_Toc34310342"/>
      <w:bookmarkStart w:id="339" w:name="_Toc36464864"/>
      <w:bookmarkStart w:id="340" w:name="_Toc51944596"/>
      <w:r w:rsidRPr="00544965">
        <w:t>6.1.3.4.3.1</w:t>
      </w:r>
      <w:r w:rsidRPr="00544965">
        <w:tab/>
        <w:t>POST</w:t>
      </w:r>
      <w:bookmarkEnd w:id="337"/>
      <w:bookmarkEnd w:id="338"/>
      <w:bookmarkEnd w:id="339"/>
      <w:bookmarkEnd w:id="340"/>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77777777" w:rsidR="001F42BE" w:rsidRPr="00544965" w:rsidRDefault="001F42BE" w:rsidP="0078742B">
            <w:pPr>
              <w:pStyle w:val="TAL"/>
            </w:pPr>
            <w:r w:rsidRPr="00544965">
              <w:t>During an EAP session, the body response shall contain the EAP packet Response and an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77777777" w:rsidR="00164D39" w:rsidRPr="00544965" w:rsidRDefault="00164D39" w:rsidP="00164D39">
            <w:pPr>
              <w:pStyle w:val="TAL"/>
            </w:pPr>
            <w:r w:rsidRPr="00544965">
              <w:t>This case represents an EAP session failure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7777777" w:rsidR="00164D39" w:rsidRDefault="00164D39" w:rsidP="00164D39">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p w14:paraId="0A2A2705" w14:textId="4CFBCE59"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41" w:name="_Toc34310343"/>
      <w:bookmarkStart w:id="342" w:name="_Toc36464865"/>
      <w:bookmarkStart w:id="343" w:name="_Toc51944597"/>
      <w:r w:rsidRPr="00544965">
        <w:t>6.1.3.4.3.</w:t>
      </w:r>
      <w:r>
        <w:t>2</w:t>
      </w:r>
      <w:r w:rsidRPr="00544965">
        <w:tab/>
      </w:r>
      <w:r>
        <w:t>DELETE</w:t>
      </w:r>
      <w:bookmarkEnd w:id="341"/>
      <w:bookmarkEnd w:id="342"/>
      <w:bookmarkEnd w:id="343"/>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77777777" w:rsidR="00164D39" w:rsidRDefault="00164D39" w:rsidP="00164D39">
            <w:pPr>
              <w:pStyle w:val="TAN"/>
            </w:pPr>
            <w:r>
              <w:t>NOTE</w:t>
            </w:r>
            <w:r w:rsidR="0050450E">
              <w:t xml:space="preserve"> 1</w:t>
            </w:r>
            <w:r>
              <w:t>:</w:t>
            </w:r>
            <w:r>
              <w:tab/>
              <w:t>The mandatory HTTP error status codes for the DELETE method listed in Table 5.2.7.1-1 of 3GPP TS 29.500 [4] other than those specified in the table above also apply, with a ProblemDetails data type (see clause 5.2.7 of 3GPP TS 29.500 [4].</w:t>
            </w:r>
          </w:p>
          <w:p w14:paraId="3BF3DC22" w14:textId="43827891"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Heading4"/>
      </w:pPr>
      <w:bookmarkStart w:id="344" w:name="_Toc25270687"/>
      <w:bookmarkStart w:id="345" w:name="_Toc34310344"/>
      <w:bookmarkStart w:id="346" w:name="_Toc36464866"/>
      <w:bookmarkStart w:id="347" w:name="_Toc51944598"/>
      <w:bookmarkStart w:id="348" w:name="_Toc98493824"/>
      <w:r w:rsidRPr="00544965">
        <w:t>6.1.3.</w:t>
      </w:r>
      <w:r>
        <w:t>5</w:t>
      </w:r>
      <w:r w:rsidRPr="00544965">
        <w:tab/>
        <w:t xml:space="preserve">Resource: </w:t>
      </w:r>
      <w:r>
        <w:t>rg</w:t>
      </w:r>
      <w:r w:rsidRPr="00544965">
        <w:t>-authentications</w:t>
      </w:r>
      <w:bookmarkEnd w:id="344"/>
      <w:bookmarkEnd w:id="345"/>
      <w:bookmarkEnd w:id="346"/>
      <w:r w:rsidR="00D87109">
        <w:t xml:space="preserve"> (Collection)</w:t>
      </w:r>
      <w:bookmarkEnd w:id="347"/>
      <w:bookmarkEnd w:id="348"/>
    </w:p>
    <w:p w14:paraId="600B2AE3" w14:textId="77777777" w:rsidR="001F42BE" w:rsidRPr="00544965" w:rsidRDefault="001F42BE" w:rsidP="000F100F">
      <w:pPr>
        <w:pStyle w:val="Heading5"/>
      </w:pPr>
      <w:bookmarkStart w:id="349" w:name="_Toc25270688"/>
      <w:bookmarkStart w:id="350" w:name="_Toc34310345"/>
      <w:bookmarkStart w:id="351" w:name="_Toc36464867"/>
      <w:bookmarkStart w:id="352" w:name="_Toc51944599"/>
      <w:bookmarkStart w:id="353" w:name="_Toc98493825"/>
      <w:r w:rsidRPr="00544965">
        <w:t>6.1.3.</w:t>
      </w:r>
      <w:r>
        <w:t>5</w:t>
      </w:r>
      <w:r w:rsidRPr="00544965">
        <w:t>.1</w:t>
      </w:r>
      <w:r w:rsidRPr="00544965">
        <w:tab/>
        <w:t>Description</w:t>
      </w:r>
      <w:bookmarkEnd w:id="349"/>
      <w:bookmarkEnd w:id="350"/>
      <w:bookmarkEnd w:id="351"/>
      <w:bookmarkEnd w:id="352"/>
      <w:bookmarkEnd w:id="353"/>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0F100F">
      <w:pPr>
        <w:pStyle w:val="Heading5"/>
      </w:pPr>
      <w:bookmarkStart w:id="354" w:name="_Toc25270689"/>
      <w:bookmarkStart w:id="355" w:name="_Toc34310346"/>
      <w:bookmarkStart w:id="356" w:name="_Toc36464868"/>
      <w:bookmarkStart w:id="357" w:name="_Toc51944600"/>
      <w:bookmarkStart w:id="358" w:name="_Toc98493826"/>
      <w:r w:rsidRPr="00544965">
        <w:t>6.1.3.</w:t>
      </w:r>
      <w:r>
        <w:t>5</w:t>
      </w:r>
      <w:r w:rsidRPr="00544965">
        <w:t>.2</w:t>
      </w:r>
      <w:r w:rsidRPr="00544965">
        <w:tab/>
        <w:t>Resource Definition</w:t>
      </w:r>
      <w:bookmarkEnd w:id="354"/>
      <w:bookmarkEnd w:id="355"/>
      <w:bookmarkEnd w:id="356"/>
      <w:bookmarkEnd w:id="357"/>
      <w:bookmarkEnd w:id="358"/>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Heading5"/>
      </w:pPr>
      <w:bookmarkStart w:id="359" w:name="_Toc25270690"/>
      <w:bookmarkStart w:id="360" w:name="_Toc34310347"/>
      <w:bookmarkStart w:id="361" w:name="_Toc36464869"/>
      <w:bookmarkStart w:id="362" w:name="_Toc51944601"/>
      <w:bookmarkStart w:id="363" w:name="_Toc98493827"/>
      <w:r w:rsidRPr="00544965">
        <w:t>6.1.3.</w:t>
      </w:r>
      <w:r>
        <w:t>5</w:t>
      </w:r>
      <w:r w:rsidRPr="00544965">
        <w:t>.3</w:t>
      </w:r>
      <w:r w:rsidRPr="00544965">
        <w:tab/>
        <w:t>Resource Standard Methods</w:t>
      </w:r>
      <w:bookmarkEnd w:id="359"/>
      <w:bookmarkEnd w:id="360"/>
      <w:bookmarkEnd w:id="361"/>
      <w:bookmarkEnd w:id="362"/>
      <w:bookmarkEnd w:id="363"/>
    </w:p>
    <w:p w14:paraId="3968CE31" w14:textId="77777777" w:rsidR="001F42BE" w:rsidRPr="00544965" w:rsidRDefault="001F42BE" w:rsidP="006F0131">
      <w:pPr>
        <w:pStyle w:val="H6"/>
      </w:pPr>
      <w:bookmarkStart w:id="364" w:name="_Toc25270691"/>
      <w:bookmarkStart w:id="365" w:name="_Toc34310348"/>
      <w:bookmarkStart w:id="366" w:name="_Toc36464870"/>
      <w:bookmarkStart w:id="367" w:name="_Toc51944602"/>
      <w:r w:rsidRPr="00544965">
        <w:t>6.1.3.</w:t>
      </w:r>
      <w:r>
        <w:t>5</w:t>
      </w:r>
      <w:r w:rsidRPr="00544965">
        <w:t>.3.1</w:t>
      </w:r>
      <w:r w:rsidRPr="00544965">
        <w:tab/>
        <w:t>POST</w:t>
      </w:r>
      <w:bookmarkEnd w:id="364"/>
      <w:bookmarkEnd w:id="365"/>
      <w:bookmarkEnd w:id="366"/>
      <w:bookmarkEnd w:id="367"/>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7777777"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6B7DE250" w14:textId="77777777" w:rsidR="001F42BE" w:rsidRPr="00E7768C" w:rsidRDefault="001F42BE" w:rsidP="001F42BE"/>
    <w:p w14:paraId="4F0CB98E" w14:textId="77777777" w:rsidR="001158CB" w:rsidRPr="006914A4" w:rsidRDefault="001158CB" w:rsidP="001F42BE">
      <w:pPr>
        <w:rPr>
          <w:lang w:val="en-US"/>
        </w:rPr>
      </w:pPr>
    </w:p>
    <w:p w14:paraId="57600C19" w14:textId="77777777" w:rsidR="001F42BE" w:rsidRPr="00544965" w:rsidRDefault="001F42BE" w:rsidP="000F100F">
      <w:pPr>
        <w:pStyle w:val="Heading3"/>
      </w:pPr>
      <w:bookmarkStart w:id="368" w:name="_Toc25270692"/>
      <w:bookmarkStart w:id="369" w:name="_Toc34310349"/>
      <w:bookmarkStart w:id="370" w:name="_Toc36464871"/>
      <w:bookmarkStart w:id="371" w:name="_Toc51944603"/>
      <w:bookmarkStart w:id="372" w:name="_Toc98493828"/>
      <w:r w:rsidRPr="00544965">
        <w:lastRenderedPageBreak/>
        <w:t>6.1.4</w:t>
      </w:r>
      <w:r w:rsidRPr="00544965">
        <w:tab/>
        <w:t>Custom Operations without associated resources</w:t>
      </w:r>
      <w:bookmarkEnd w:id="368"/>
      <w:bookmarkEnd w:id="369"/>
      <w:bookmarkEnd w:id="370"/>
      <w:bookmarkEnd w:id="371"/>
      <w:bookmarkEnd w:id="372"/>
    </w:p>
    <w:p w14:paraId="1ABD10CC" w14:textId="77777777" w:rsidR="001F42BE" w:rsidRPr="00544965" w:rsidRDefault="001F42BE" w:rsidP="000F100F">
      <w:pPr>
        <w:pStyle w:val="Heading4"/>
      </w:pPr>
      <w:bookmarkStart w:id="373" w:name="_Toc25270693"/>
      <w:bookmarkStart w:id="374" w:name="_Toc34310350"/>
      <w:bookmarkStart w:id="375" w:name="_Toc36464872"/>
      <w:bookmarkStart w:id="376" w:name="_Toc51944604"/>
      <w:bookmarkStart w:id="377" w:name="_Toc98493829"/>
      <w:r w:rsidRPr="00544965">
        <w:t>6.1.4.1</w:t>
      </w:r>
      <w:r w:rsidRPr="00544965">
        <w:tab/>
        <w:t>Overview</w:t>
      </w:r>
      <w:bookmarkEnd w:id="373"/>
      <w:bookmarkEnd w:id="374"/>
      <w:bookmarkEnd w:id="375"/>
      <w:bookmarkEnd w:id="376"/>
      <w:bookmarkEnd w:id="377"/>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Heading3"/>
      </w:pPr>
      <w:bookmarkStart w:id="378" w:name="_Toc25270694"/>
      <w:bookmarkStart w:id="379" w:name="_Toc34310351"/>
      <w:bookmarkStart w:id="380" w:name="_Toc36464873"/>
      <w:bookmarkStart w:id="381" w:name="_Toc51944605"/>
      <w:bookmarkStart w:id="382" w:name="_Toc98493830"/>
      <w:r w:rsidRPr="00544965">
        <w:t>6.1.5</w:t>
      </w:r>
      <w:r w:rsidRPr="00544965">
        <w:tab/>
        <w:t>Notifications</w:t>
      </w:r>
      <w:bookmarkEnd w:id="378"/>
      <w:bookmarkEnd w:id="379"/>
      <w:bookmarkEnd w:id="380"/>
      <w:bookmarkEnd w:id="381"/>
      <w:bookmarkEnd w:id="382"/>
    </w:p>
    <w:p w14:paraId="349EEFA4" w14:textId="77777777" w:rsidR="001F42BE" w:rsidRPr="00544965" w:rsidRDefault="001F42BE" w:rsidP="000F100F">
      <w:pPr>
        <w:pStyle w:val="Heading4"/>
      </w:pPr>
      <w:bookmarkStart w:id="383" w:name="_Toc25270695"/>
      <w:bookmarkStart w:id="384" w:name="_Toc34310352"/>
      <w:bookmarkStart w:id="385" w:name="_Toc36464874"/>
      <w:bookmarkStart w:id="386" w:name="_Toc51944606"/>
      <w:bookmarkStart w:id="387" w:name="_Toc98493831"/>
      <w:r w:rsidRPr="00544965">
        <w:t>6.1.5.1</w:t>
      </w:r>
      <w:r w:rsidRPr="00544965">
        <w:tab/>
        <w:t>General</w:t>
      </w:r>
      <w:bookmarkEnd w:id="383"/>
      <w:bookmarkEnd w:id="384"/>
      <w:bookmarkEnd w:id="385"/>
      <w:bookmarkEnd w:id="386"/>
      <w:bookmarkEnd w:id="387"/>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Heading3"/>
      </w:pPr>
      <w:bookmarkStart w:id="388" w:name="_Toc25270696"/>
      <w:bookmarkStart w:id="389" w:name="_Toc34310353"/>
      <w:bookmarkStart w:id="390" w:name="_Toc36464875"/>
      <w:bookmarkStart w:id="391" w:name="_Toc51944607"/>
      <w:bookmarkStart w:id="392" w:name="_Toc98493832"/>
      <w:r w:rsidRPr="00544965">
        <w:t>6.1.6</w:t>
      </w:r>
      <w:r w:rsidRPr="00544965">
        <w:tab/>
        <w:t>Data Model</w:t>
      </w:r>
      <w:bookmarkEnd w:id="388"/>
      <w:bookmarkEnd w:id="389"/>
      <w:bookmarkEnd w:id="390"/>
      <w:bookmarkEnd w:id="391"/>
      <w:bookmarkEnd w:id="392"/>
    </w:p>
    <w:p w14:paraId="7809ECBF" w14:textId="77777777" w:rsidR="001F42BE" w:rsidRPr="00544965" w:rsidRDefault="001F42BE" w:rsidP="000F100F">
      <w:pPr>
        <w:pStyle w:val="Heading4"/>
      </w:pPr>
      <w:bookmarkStart w:id="393" w:name="_Toc25270697"/>
      <w:bookmarkStart w:id="394" w:name="_Toc34310354"/>
      <w:bookmarkStart w:id="395" w:name="_Toc36464876"/>
      <w:bookmarkStart w:id="396" w:name="_Toc51944608"/>
      <w:bookmarkStart w:id="397" w:name="_Toc98493833"/>
      <w:r w:rsidRPr="00544965">
        <w:t>6.1.6.1</w:t>
      </w:r>
      <w:r w:rsidRPr="00544965">
        <w:tab/>
        <w:t>General</w:t>
      </w:r>
      <w:bookmarkEnd w:id="393"/>
      <w:bookmarkEnd w:id="394"/>
      <w:bookmarkEnd w:id="395"/>
      <w:bookmarkEnd w:id="396"/>
      <w:bookmarkEnd w:id="397"/>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A64C0"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7777777" w:rsidR="001A64C0" w:rsidRDefault="001A64C0" w:rsidP="001A64C0">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1A64C0" w:rsidRPr="00544965"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1A64C0" w:rsidRPr="00544965" w:rsidRDefault="001A64C0" w:rsidP="001A64C0">
            <w:pPr>
              <w:pStyle w:val="TAL"/>
              <w:rPr>
                <w:rFonts w:cs="Arial"/>
                <w:szCs w:val="18"/>
              </w:rPr>
            </w:pPr>
            <w:r w:rsidRPr="00544965">
              <w:rPr>
                <w:rFonts w:cs="Arial"/>
                <w:szCs w:val="18"/>
              </w:rPr>
              <w:t>Contains the EAP packet</w:t>
            </w:r>
            <w:r>
              <w:rPr>
                <w:rFonts w:cs="Arial"/>
                <w:szCs w:val="18"/>
              </w:rPr>
              <w:t>s.</w:t>
            </w:r>
          </w:p>
        </w:tc>
      </w:tr>
      <w:tr w:rsidR="001A64C0"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1A64C0" w:rsidRDefault="001A64C0" w:rsidP="001A64C0">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1A64C0"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1A64C0" w:rsidRPr="00544965" w:rsidRDefault="001A64C0" w:rsidP="001A64C0">
            <w:pPr>
              <w:pStyle w:val="TAL"/>
              <w:rPr>
                <w:rFonts w:cs="Arial"/>
                <w:szCs w:val="18"/>
              </w:rPr>
            </w:pPr>
            <w:r>
              <w:rPr>
                <w:rFonts w:cs="Arial"/>
                <w:szCs w:val="18"/>
              </w:rPr>
              <w:t>Contains the RES*.</w:t>
            </w:r>
          </w:p>
        </w:tc>
      </w:tr>
      <w:tr w:rsidR="001A64C0"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1A64C0" w:rsidRDefault="001A64C0" w:rsidP="001A64C0">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1A64C0"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1A64C0" w:rsidRPr="00544965" w:rsidRDefault="001A64C0" w:rsidP="001A64C0">
            <w:pPr>
              <w:pStyle w:val="TAL"/>
              <w:rPr>
                <w:rFonts w:cs="Arial"/>
                <w:szCs w:val="18"/>
              </w:rPr>
            </w:pPr>
            <w:r>
              <w:rPr>
                <w:rFonts w:cs="Arial"/>
                <w:szCs w:val="18"/>
              </w:rPr>
              <w:t>Contains the Kseaf.</w:t>
            </w:r>
          </w:p>
        </w:tc>
      </w:tr>
      <w:tr w:rsidR="001A64C0"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1A64C0" w:rsidRDefault="001A64C0" w:rsidP="001A64C0">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1A64C0"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1A64C0" w:rsidRPr="00544965" w:rsidRDefault="001A64C0" w:rsidP="001A64C0">
            <w:pPr>
              <w:pStyle w:val="TAL"/>
              <w:rPr>
                <w:rFonts w:cs="Arial"/>
                <w:szCs w:val="18"/>
              </w:rPr>
            </w:pPr>
            <w:r>
              <w:rPr>
                <w:rFonts w:cs="Arial"/>
                <w:szCs w:val="18"/>
              </w:rPr>
              <w:t>Contains the</w:t>
            </w:r>
            <w:r>
              <w:t xml:space="preserve"> HXRES*.</w:t>
            </w:r>
          </w:p>
        </w:tc>
      </w:tr>
      <w:tr w:rsidR="001A64C0"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1A64C0" w:rsidRDefault="001A64C0" w:rsidP="001A64C0">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1A64C0"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1A64C0" w:rsidRPr="00544965" w:rsidRDefault="001A64C0" w:rsidP="001A64C0">
            <w:pPr>
              <w:pStyle w:val="TAL"/>
              <w:rPr>
                <w:rFonts w:cs="Arial"/>
                <w:szCs w:val="18"/>
              </w:rPr>
            </w:pPr>
            <w:r w:rsidRPr="00544965">
              <w:rPr>
                <w:rFonts w:cs="Arial"/>
                <w:szCs w:val="18"/>
              </w:rPr>
              <w:t>Contains the SUCI</w:t>
            </w:r>
            <w:r>
              <w:rPr>
                <w:rFonts w:cs="Arial"/>
                <w:szCs w:val="18"/>
              </w:rPr>
              <w:t>.</w:t>
            </w:r>
          </w:p>
        </w:tc>
      </w:tr>
      <w:tr w:rsidR="001A64C0"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1A64C0" w:rsidRDefault="001A64C0" w:rsidP="001A64C0">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1A64C0" w:rsidRDefault="001A64C0" w:rsidP="001A64C0">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1A64C0" w:rsidRPr="00544965" w:rsidRDefault="001A64C0" w:rsidP="001A64C0">
            <w:pPr>
              <w:pStyle w:val="TAL"/>
              <w:rPr>
                <w:rFonts w:cs="Arial"/>
                <w:szCs w:val="18"/>
              </w:rPr>
            </w:pPr>
            <w:r w:rsidRPr="00544965">
              <w:rPr>
                <w:rFonts w:cs="Arial"/>
                <w:szCs w:val="18"/>
              </w:rPr>
              <w:t>Indicates the authentication method used</w:t>
            </w:r>
            <w:r>
              <w:rPr>
                <w:rFonts w:cs="Arial"/>
                <w:szCs w:val="18"/>
              </w:rPr>
              <w:t>.</w:t>
            </w:r>
          </w:p>
        </w:tc>
      </w:tr>
      <w:tr w:rsidR="001A64C0"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1A64C0" w:rsidRDefault="001A64C0" w:rsidP="001A64C0">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1A64C0" w:rsidRDefault="001A64C0" w:rsidP="001A64C0">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1A64C0" w:rsidRPr="00544965" w:rsidRDefault="001A64C0" w:rsidP="001A64C0">
            <w:pPr>
              <w:pStyle w:val="TAL"/>
              <w:rPr>
                <w:rFonts w:cs="Arial"/>
                <w:szCs w:val="18"/>
              </w:rPr>
            </w:pPr>
            <w:r w:rsidRPr="00544965">
              <w:rPr>
                <w:rFonts w:cs="Arial"/>
                <w:szCs w:val="18"/>
              </w:rPr>
              <w:t>Indicates the result of the authentication.</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328DB31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1C4BA58" w14:textId="1F485083" w:rsidR="00D956DE" w:rsidRPr="00544965" w:rsidRDefault="00D956DE" w:rsidP="00D956DE">
            <w:pPr>
              <w:pStyle w:val="TAL"/>
            </w:pPr>
            <w:r>
              <w:t>IpAddress</w:t>
            </w:r>
          </w:p>
        </w:tc>
        <w:tc>
          <w:tcPr>
            <w:tcW w:w="1848" w:type="dxa"/>
            <w:tcBorders>
              <w:top w:val="single" w:sz="4" w:space="0" w:color="auto"/>
              <w:left w:val="single" w:sz="4" w:space="0" w:color="auto"/>
              <w:bottom w:val="single" w:sz="4" w:space="0" w:color="auto"/>
              <w:right w:val="single" w:sz="4" w:space="0" w:color="auto"/>
            </w:tcBorders>
          </w:tcPr>
          <w:p w14:paraId="332D8FAC" w14:textId="34457F84"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75ED7AD2" w14:textId="77777777" w:rsidR="00D956DE" w:rsidRPr="00544965" w:rsidRDefault="00D956DE" w:rsidP="00D956DE">
            <w:pPr>
              <w:pStyle w:val="TAL"/>
              <w:rPr>
                <w:rFonts w:cs="Arial"/>
                <w:szCs w:val="18"/>
              </w:rPr>
            </w:pPr>
          </w:p>
        </w:tc>
      </w:tr>
      <w:tr w:rsidR="00D956DE" w:rsidRPr="00544965" w14:paraId="2D2BCF9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CE8E9B0" w14:textId="6939C132" w:rsidR="00D956DE" w:rsidRPr="00544965" w:rsidRDefault="00D956DE" w:rsidP="00D956DE">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7E59C7D8" w14:textId="67B577A0" w:rsidR="00D956DE" w:rsidRPr="00544965" w:rsidRDefault="00D956DE" w:rsidP="00D956DE">
            <w:pPr>
              <w:pStyle w:val="TAL"/>
            </w:pPr>
            <w:r>
              <w:t>3GPP TS 29.510 [14</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5554B18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Heading4"/>
        <w:rPr>
          <w:lang w:val="en-US"/>
        </w:rPr>
      </w:pPr>
      <w:bookmarkStart w:id="398" w:name="_Toc25270698"/>
      <w:bookmarkStart w:id="399" w:name="_Toc34310355"/>
      <w:bookmarkStart w:id="400" w:name="_Toc36464877"/>
      <w:bookmarkStart w:id="401" w:name="_Toc51944609"/>
      <w:bookmarkStart w:id="402" w:name="_Toc98493834"/>
      <w:r w:rsidRPr="00544965">
        <w:rPr>
          <w:lang w:val="en-US"/>
        </w:rPr>
        <w:t>6.1.6.2</w:t>
      </w:r>
      <w:r w:rsidRPr="00544965">
        <w:rPr>
          <w:lang w:val="en-US"/>
        </w:rPr>
        <w:tab/>
        <w:t>Structured data types</w:t>
      </w:r>
      <w:bookmarkEnd w:id="398"/>
      <w:bookmarkEnd w:id="399"/>
      <w:bookmarkEnd w:id="400"/>
      <w:bookmarkEnd w:id="401"/>
      <w:bookmarkEnd w:id="402"/>
    </w:p>
    <w:p w14:paraId="4E0CC39E" w14:textId="77777777" w:rsidR="001F42BE" w:rsidRPr="00544965" w:rsidRDefault="001F42BE" w:rsidP="000F100F">
      <w:pPr>
        <w:pStyle w:val="Heading5"/>
      </w:pPr>
      <w:bookmarkStart w:id="403" w:name="_Toc25270699"/>
      <w:bookmarkStart w:id="404" w:name="_Toc34310356"/>
      <w:bookmarkStart w:id="405" w:name="_Toc36464878"/>
      <w:bookmarkStart w:id="406" w:name="_Toc51944610"/>
      <w:bookmarkStart w:id="407" w:name="_Toc98493835"/>
      <w:r w:rsidRPr="00544965">
        <w:t>6.1.6.2.1</w:t>
      </w:r>
      <w:r w:rsidRPr="00544965">
        <w:tab/>
        <w:t>Introduction</w:t>
      </w:r>
      <w:bookmarkEnd w:id="403"/>
      <w:bookmarkEnd w:id="404"/>
      <w:bookmarkEnd w:id="405"/>
      <w:bookmarkEnd w:id="406"/>
      <w:bookmarkEnd w:id="407"/>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Heading5"/>
      </w:pPr>
      <w:bookmarkStart w:id="408" w:name="_Toc25270700"/>
      <w:bookmarkStart w:id="409" w:name="_Toc34310357"/>
      <w:bookmarkStart w:id="410" w:name="_Toc36464879"/>
      <w:bookmarkStart w:id="411" w:name="_Toc51944611"/>
      <w:bookmarkStart w:id="412" w:name="_Toc98493836"/>
      <w:r w:rsidRPr="00544965">
        <w:t>6.1.6.2.2</w:t>
      </w:r>
      <w:r w:rsidRPr="00544965">
        <w:tab/>
        <w:t>Type: AuthenticationInfo</w:t>
      </w:r>
      <w:bookmarkEnd w:id="408"/>
      <w:bookmarkEnd w:id="409"/>
      <w:bookmarkEnd w:id="410"/>
      <w:bookmarkEnd w:id="411"/>
      <w:bookmarkEnd w:id="412"/>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1DDB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4A977BB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13"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13"/>
          <w:p w14:paraId="581551EB" w14:textId="77777777" w:rsidR="00AF31E5" w:rsidRDefault="00AF31E5" w:rsidP="0078742B">
            <w:pPr>
              <w:pStyle w:val="TAL"/>
              <w:rPr>
                <w:szCs w:val="18"/>
              </w:rPr>
            </w:pPr>
            <w:r>
              <w:rPr>
                <w:szCs w:val="18"/>
              </w:rPr>
              <w:t>See NOTE</w:t>
            </w:r>
          </w:p>
        </w:tc>
      </w:tr>
      <w:tr w:rsidR="001158CB" w:rsidRPr="00544965" w14:paraId="685CC8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6606BDB0" w:rsidR="001158CB" w:rsidRDefault="001158CB" w:rsidP="001158CB">
            <w:pPr>
              <w:pStyle w:val="TAL"/>
              <w:rPr>
                <w:rFonts w:cs="Arial"/>
                <w:szCs w:val="18"/>
              </w:rPr>
            </w:pPr>
            <w:r w:rsidRPr="00421444">
              <w:t>This IE shall be present if at least one optional featu</w:t>
            </w:r>
            <w:r>
              <w:t>re defined in clause 6.1.</w:t>
            </w:r>
            <w:r w:rsidR="00970A06">
              <w:t>9</w:t>
            </w:r>
            <w:r w:rsidRPr="00421444">
              <w:t xml:space="preserve"> is supported.</w:t>
            </w:r>
          </w:p>
        </w:tc>
      </w:tr>
      <w:tr w:rsidR="00D956DE" w:rsidRPr="00544965" w14:paraId="0702782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BC2A1D2" w:rsidR="00D956DE" w:rsidRPr="00421444" w:rsidRDefault="00D956DE" w:rsidP="00D956DE">
            <w:pPr>
              <w:pStyle w:val="TAL"/>
            </w:pPr>
            <w:r>
              <w:t>Addressing information of the SNPN UE onboarding Provisioning Servers (PVS).</w:t>
            </w:r>
          </w:p>
        </w:tc>
      </w:tr>
      <w:tr w:rsidR="000144EE" w:rsidRPr="00544965" w14:paraId="0F77FF0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r>
              <w:t>nswoInd</w:t>
            </w:r>
          </w:p>
        </w:tc>
        <w:tc>
          <w:tcPr>
            <w:tcW w:w="1559"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0144EE" w:rsidRPr="00544965" w14:paraId="1BD540F9" w14:textId="77777777" w:rsidTr="002F210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671D20" w14:textId="77777777" w:rsidR="000144EE" w:rsidRDefault="000144EE" w:rsidP="000144EE">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Heading5"/>
      </w:pPr>
      <w:bookmarkStart w:id="414" w:name="_Toc25270701"/>
      <w:bookmarkStart w:id="415" w:name="_Toc34310358"/>
      <w:bookmarkStart w:id="416" w:name="_Toc36464880"/>
      <w:bookmarkStart w:id="417" w:name="_Toc51944612"/>
      <w:bookmarkStart w:id="418" w:name="_Toc98493837"/>
      <w:r w:rsidRPr="00544965">
        <w:lastRenderedPageBreak/>
        <w:t>6.1.6.2.3</w:t>
      </w:r>
      <w:r w:rsidRPr="00544965">
        <w:tab/>
        <w:t>Type: UEAuthenticationCtx</w:t>
      </w:r>
      <w:bookmarkEnd w:id="414"/>
      <w:bookmarkEnd w:id="415"/>
      <w:bookmarkEnd w:id="416"/>
      <w:bookmarkEnd w:id="417"/>
      <w:bookmarkEnd w:id="418"/>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1BE20612" w:rsidR="001F42BE" w:rsidRPr="00544965" w:rsidRDefault="001F42BE" w:rsidP="0078742B">
            <w:pPr>
              <w:pStyle w:val="TAL"/>
              <w:rPr>
                <w:rFonts w:cs="Arial"/>
                <w:szCs w:val="18"/>
              </w:rPr>
            </w:pPr>
            <w:r w:rsidRPr="00544965">
              <w:rPr>
                <w:rFonts w:cs="Arial"/>
                <w:szCs w:val="18"/>
              </w:rPr>
              <w:t>Indicates the authentication method used for this UE ie.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Pr>
                <w:rFonts w:cs="Arial"/>
                <w:szCs w:val="18"/>
              </w:rPr>
              <w:t>clause</w:t>
            </w:r>
            <w:r w:rsidRPr="00544965">
              <w:rPr>
                <w:rFonts w:cs="Arial"/>
                <w:szCs w:val="18"/>
              </w:rPr>
              <w:t xml:space="preserve"> 6.1.6.3.3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Heading5"/>
        <w:rPr>
          <w:lang w:val="en-US"/>
        </w:rPr>
      </w:pPr>
      <w:bookmarkStart w:id="419" w:name="_Toc25270702"/>
      <w:bookmarkStart w:id="420" w:name="_Toc34310359"/>
      <w:bookmarkStart w:id="421" w:name="_Toc36464881"/>
      <w:bookmarkStart w:id="422" w:name="_Toc51944613"/>
      <w:bookmarkStart w:id="423" w:name="_Toc98493838"/>
      <w:r w:rsidRPr="00544965">
        <w:rPr>
          <w:lang w:val="en-US"/>
        </w:rPr>
        <w:t>6.1.6.2.4</w:t>
      </w:r>
      <w:r w:rsidRPr="00544965">
        <w:rPr>
          <w:lang w:val="en-US"/>
        </w:rPr>
        <w:tab/>
        <w:t>Type: 5gAuthData</w:t>
      </w:r>
      <w:bookmarkEnd w:id="419"/>
      <w:bookmarkEnd w:id="420"/>
      <w:bookmarkEnd w:id="421"/>
      <w:bookmarkEnd w:id="422"/>
      <w:bookmarkEnd w:id="423"/>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Heading5"/>
        <w:rPr>
          <w:lang w:val="en-US"/>
        </w:rPr>
      </w:pPr>
      <w:bookmarkStart w:id="424" w:name="_Toc25270703"/>
      <w:bookmarkStart w:id="425" w:name="_Toc34310360"/>
      <w:bookmarkStart w:id="426" w:name="_Toc36464882"/>
      <w:bookmarkStart w:id="427" w:name="_Toc51944614"/>
      <w:bookmarkStart w:id="428" w:name="_Toc98493839"/>
      <w:r w:rsidRPr="00544965">
        <w:rPr>
          <w:lang w:val="en-US"/>
        </w:rPr>
        <w:t>6.1.6.2.5</w:t>
      </w:r>
      <w:r w:rsidRPr="00544965">
        <w:rPr>
          <w:lang w:val="en-US"/>
        </w:rPr>
        <w:tab/>
        <w:t>Type: Av5gAka</w:t>
      </w:r>
      <w:bookmarkEnd w:id="424"/>
      <w:bookmarkEnd w:id="425"/>
      <w:bookmarkEnd w:id="426"/>
      <w:bookmarkEnd w:id="427"/>
      <w:bookmarkEnd w:id="428"/>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Heading5"/>
      </w:pPr>
      <w:bookmarkStart w:id="429" w:name="_Toc25270704"/>
      <w:bookmarkStart w:id="430" w:name="_Toc34310361"/>
      <w:bookmarkStart w:id="431" w:name="_Toc36464883"/>
      <w:bookmarkStart w:id="432" w:name="_Toc51944615"/>
      <w:bookmarkStart w:id="433" w:name="_Toc98493840"/>
      <w:r w:rsidRPr="00544965">
        <w:t>6.1.6.2.6</w:t>
      </w:r>
      <w:r w:rsidRPr="00544965">
        <w:tab/>
        <w:t>Type: ConfirmationData</w:t>
      </w:r>
      <w:bookmarkEnd w:id="429"/>
      <w:bookmarkEnd w:id="430"/>
      <w:bookmarkEnd w:id="431"/>
      <w:bookmarkEnd w:id="432"/>
      <w:bookmarkEnd w:id="433"/>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63EA2FFF"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Heading5"/>
      </w:pPr>
      <w:bookmarkStart w:id="434" w:name="_Toc25270705"/>
      <w:bookmarkStart w:id="435" w:name="_Toc34310362"/>
      <w:bookmarkStart w:id="436" w:name="_Toc36464884"/>
      <w:bookmarkStart w:id="437" w:name="_Toc51944616"/>
      <w:bookmarkStart w:id="438" w:name="_Toc98493841"/>
      <w:r w:rsidRPr="00544965">
        <w:lastRenderedPageBreak/>
        <w:t>6.1.6.2.7</w:t>
      </w:r>
      <w:r w:rsidRPr="00544965">
        <w:tab/>
        <w:t>Type: EapSession</w:t>
      </w:r>
      <w:bookmarkEnd w:id="434"/>
      <w:bookmarkEnd w:id="435"/>
      <w:bookmarkEnd w:id="436"/>
      <w:bookmarkEnd w:id="437"/>
      <w:bookmarkEnd w:id="438"/>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7BD6F762"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31CC2C9D" w:rsidR="00D956DE" w:rsidRPr="00421444" w:rsidRDefault="00D956DE" w:rsidP="00D956DE">
            <w:pPr>
              <w:pStyle w:val="TAL"/>
            </w:pPr>
            <w:r>
              <w:t>Addressing information of the SNPN UE onboarding Provisioning Servers (PVS).</w:t>
            </w:r>
          </w:p>
        </w:tc>
      </w:tr>
      <w:tr w:rsidR="00D956DE"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D956DE" w:rsidRPr="00544965" w:rsidRDefault="00D956DE" w:rsidP="00D956DE">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Heading5"/>
      </w:pPr>
      <w:bookmarkStart w:id="439" w:name="_Toc25270706"/>
      <w:bookmarkStart w:id="440" w:name="_Toc34310363"/>
      <w:bookmarkStart w:id="441" w:name="_Toc36464885"/>
      <w:bookmarkStart w:id="442" w:name="_Toc51944617"/>
      <w:bookmarkStart w:id="443" w:name="_Toc98493842"/>
      <w:r w:rsidRPr="00544965">
        <w:t>6.1.6.2.8</w:t>
      </w:r>
      <w:r w:rsidRPr="00544965">
        <w:tab/>
        <w:t>Type: ConfirmationDataResponse</w:t>
      </w:r>
      <w:bookmarkEnd w:id="439"/>
      <w:bookmarkEnd w:id="440"/>
      <w:bookmarkEnd w:id="441"/>
      <w:bookmarkEnd w:id="442"/>
      <w:bookmarkEnd w:id="443"/>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6F3CE364" w:rsidR="00D956DE" w:rsidRDefault="00D956DE" w:rsidP="00D956DE">
            <w:pPr>
              <w:pStyle w:val="TAL"/>
              <w:rPr>
                <w:rFonts w:cs="Arial"/>
                <w:szCs w:val="18"/>
              </w:rPr>
            </w:pPr>
            <w:r>
              <w:t>Addressing information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Heading5"/>
      </w:pPr>
      <w:bookmarkStart w:id="444" w:name="_Toc25270707"/>
      <w:bookmarkStart w:id="445" w:name="_Toc34310364"/>
      <w:bookmarkStart w:id="446" w:name="_Toc36464886"/>
      <w:bookmarkStart w:id="447" w:name="_Toc51944618"/>
      <w:bookmarkStart w:id="448" w:name="_Toc98493843"/>
      <w:r w:rsidRPr="00544965">
        <w:t>6.1.6.2.</w:t>
      </w:r>
      <w:r>
        <w:t>9</w:t>
      </w:r>
      <w:r w:rsidRPr="00544965">
        <w:tab/>
        <w:t xml:space="preserve">Type: </w:t>
      </w:r>
      <w:r>
        <w:rPr>
          <w:rFonts w:hint="eastAsia"/>
          <w:lang w:eastAsia="zh-CN"/>
        </w:rPr>
        <w:t>R</w:t>
      </w:r>
      <w:r>
        <w:rPr>
          <w:lang w:eastAsia="zh-CN"/>
        </w:rPr>
        <w:t>g</w:t>
      </w:r>
      <w:r w:rsidRPr="00544965">
        <w:t>AuthenticationInfo</w:t>
      </w:r>
      <w:bookmarkEnd w:id="444"/>
      <w:bookmarkEnd w:id="445"/>
      <w:bookmarkEnd w:id="446"/>
      <w:bookmarkEnd w:id="447"/>
      <w:bookmarkEnd w:id="448"/>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49"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49"/>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7B94535" w:rsidR="001158CB"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Heading5"/>
      </w:pPr>
      <w:bookmarkStart w:id="450" w:name="_Toc25270708"/>
      <w:bookmarkStart w:id="451" w:name="_Toc34310365"/>
      <w:bookmarkStart w:id="452" w:name="_Toc36464887"/>
      <w:bookmarkStart w:id="453" w:name="_Toc51944619"/>
      <w:bookmarkStart w:id="454" w:name="_Toc98493844"/>
      <w:r w:rsidRPr="00544965">
        <w:lastRenderedPageBreak/>
        <w:t>6.1.6.2.</w:t>
      </w:r>
      <w:r>
        <w:t>10</w:t>
      </w:r>
      <w:r w:rsidRPr="00544965">
        <w:tab/>
        <w:t xml:space="preserve">Type: </w:t>
      </w:r>
      <w:r>
        <w:t>RgAuth</w:t>
      </w:r>
      <w:r w:rsidRPr="00544965">
        <w:t>Ctx</w:t>
      </w:r>
      <w:bookmarkEnd w:id="450"/>
      <w:bookmarkEnd w:id="451"/>
      <w:bookmarkEnd w:id="452"/>
      <w:bookmarkEnd w:id="453"/>
      <w:bookmarkEnd w:id="454"/>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55"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55"/>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Heading5"/>
      </w:pPr>
      <w:bookmarkStart w:id="456" w:name="_Toc98493845"/>
      <w:r w:rsidRPr="000F100F">
        <w:t>6.1.6.2.</w:t>
      </w:r>
      <w:r w:rsidR="008F7387" w:rsidRPr="000F100F">
        <w:t>11</w:t>
      </w:r>
      <w:r w:rsidRPr="000F100F">
        <w:tab/>
        <w:t>Type: DeregistrationInfo</w:t>
      </w:r>
      <w:bookmarkEnd w:id="456"/>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000144EE">
        <w:rPr>
          <w:noProof/>
        </w:rPr>
        <w:t>Deregistr</w:t>
      </w:r>
      <w:r w:rsidRPr="003266AA">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191499C8" w:rsidR="001158CB" w:rsidRPr="003266AA" w:rsidRDefault="001158CB" w:rsidP="00E7768C">
            <w:pPr>
              <w:pStyle w:val="TAL"/>
              <w:rPr>
                <w:rFonts w:cs="Arial"/>
                <w:szCs w:val="18"/>
              </w:rPr>
            </w:pPr>
            <w:r w:rsidRPr="00E7768C">
              <w:rPr>
                <w:rFonts w:cs="Arial"/>
                <w:szCs w:val="18"/>
              </w:rPr>
              <w:t>This IE shall be present if at least one optional feature defined in clause 6.1.</w:t>
            </w:r>
            <w:r w:rsidR="00970A06">
              <w:rPr>
                <w:rFonts w:cs="Arial"/>
                <w:szCs w:val="18"/>
              </w:rPr>
              <w:t>9</w:t>
            </w:r>
            <w:r w:rsidRPr="00970A06">
              <w:rPr>
                <w:rFonts w:cs="Arial"/>
                <w:szCs w:val="18"/>
              </w:rPr>
              <w:t xml:space="preserve"> is supported.</w:t>
            </w:r>
          </w:p>
        </w:tc>
      </w:tr>
    </w:tbl>
    <w:p w14:paraId="1AD82BA9" w14:textId="77777777" w:rsidR="001F42BE" w:rsidRPr="006914A4" w:rsidRDefault="001F42BE" w:rsidP="001F42BE"/>
    <w:p w14:paraId="720FB168" w14:textId="77777777" w:rsidR="001F42BE" w:rsidRPr="00544965" w:rsidRDefault="001F42BE" w:rsidP="000F100F">
      <w:pPr>
        <w:pStyle w:val="Heading4"/>
        <w:rPr>
          <w:lang w:val="en-US"/>
        </w:rPr>
      </w:pPr>
      <w:bookmarkStart w:id="457" w:name="_Toc25270709"/>
      <w:bookmarkStart w:id="458" w:name="_Toc34310366"/>
      <w:bookmarkStart w:id="459" w:name="_Toc36464888"/>
      <w:bookmarkStart w:id="460" w:name="_Toc51944620"/>
      <w:bookmarkStart w:id="461" w:name="_Toc98493846"/>
      <w:r w:rsidRPr="00544965">
        <w:rPr>
          <w:lang w:val="en-US"/>
        </w:rPr>
        <w:t>6.1.6.3</w:t>
      </w:r>
      <w:r w:rsidRPr="00544965">
        <w:rPr>
          <w:lang w:val="en-US"/>
        </w:rPr>
        <w:tab/>
        <w:t>Simple data types and enumerations</w:t>
      </w:r>
      <w:bookmarkEnd w:id="457"/>
      <w:bookmarkEnd w:id="458"/>
      <w:bookmarkEnd w:id="459"/>
      <w:bookmarkEnd w:id="460"/>
      <w:bookmarkEnd w:id="461"/>
    </w:p>
    <w:p w14:paraId="5F15D9C4" w14:textId="77777777" w:rsidR="001F42BE" w:rsidRPr="00544965" w:rsidRDefault="001F42BE" w:rsidP="000F100F">
      <w:pPr>
        <w:pStyle w:val="Heading5"/>
      </w:pPr>
      <w:bookmarkStart w:id="462" w:name="_Toc25270710"/>
      <w:bookmarkStart w:id="463" w:name="_Toc34310367"/>
      <w:bookmarkStart w:id="464" w:name="_Toc36464889"/>
      <w:bookmarkStart w:id="465" w:name="_Toc51944621"/>
      <w:bookmarkStart w:id="466" w:name="_Toc98493847"/>
      <w:r w:rsidRPr="00544965">
        <w:t>6.1.6.3.1</w:t>
      </w:r>
      <w:r w:rsidRPr="00544965">
        <w:tab/>
        <w:t>Introduction</w:t>
      </w:r>
      <w:bookmarkEnd w:id="462"/>
      <w:bookmarkEnd w:id="463"/>
      <w:bookmarkEnd w:id="464"/>
      <w:bookmarkEnd w:id="465"/>
      <w:bookmarkEnd w:id="466"/>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Heading5"/>
      </w:pPr>
      <w:bookmarkStart w:id="467" w:name="_Toc25270711"/>
      <w:bookmarkStart w:id="468" w:name="_Toc34310368"/>
      <w:bookmarkStart w:id="469" w:name="_Toc36464890"/>
      <w:bookmarkStart w:id="470" w:name="_Toc51944622"/>
      <w:bookmarkStart w:id="471" w:name="_Toc98493848"/>
      <w:r w:rsidRPr="00544965">
        <w:t>6.1.6.3.2</w:t>
      </w:r>
      <w:r w:rsidRPr="00544965">
        <w:tab/>
        <w:t>Simple data types</w:t>
      </w:r>
      <w:bookmarkEnd w:id="467"/>
      <w:bookmarkEnd w:id="468"/>
      <w:bookmarkEnd w:id="469"/>
      <w:bookmarkEnd w:id="470"/>
      <w:bookmarkEnd w:id="471"/>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0AAA2857" w14:textId="77777777" w:rsidR="001F42BE" w:rsidRPr="00544965" w:rsidRDefault="001F42BE" w:rsidP="001F42BE"/>
    <w:p w14:paraId="3CDA4DD9" w14:textId="77777777" w:rsidR="001F42BE" w:rsidRPr="00544965" w:rsidRDefault="001F42BE" w:rsidP="000F100F">
      <w:pPr>
        <w:pStyle w:val="Heading5"/>
      </w:pPr>
      <w:bookmarkStart w:id="472" w:name="_Toc25270712"/>
      <w:bookmarkStart w:id="473" w:name="_Toc34310369"/>
      <w:bookmarkStart w:id="474" w:name="_Toc36464891"/>
      <w:bookmarkStart w:id="475" w:name="_Toc51944623"/>
      <w:bookmarkStart w:id="476" w:name="_Toc98493849"/>
      <w:r w:rsidRPr="00544965">
        <w:t>6.1.6.3.3</w:t>
      </w:r>
      <w:r w:rsidRPr="00544965">
        <w:tab/>
        <w:t>Enumeration: AuthType</w:t>
      </w:r>
      <w:bookmarkEnd w:id="472"/>
      <w:bookmarkEnd w:id="473"/>
      <w:bookmarkEnd w:id="474"/>
      <w:bookmarkEnd w:id="475"/>
      <w:bookmarkEnd w:id="476"/>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Heading5"/>
      </w:pPr>
      <w:bookmarkStart w:id="477" w:name="_Toc25270713"/>
      <w:bookmarkStart w:id="478" w:name="_Toc34310370"/>
      <w:bookmarkStart w:id="479" w:name="_Toc36464892"/>
      <w:bookmarkStart w:id="480" w:name="_Toc51944624"/>
      <w:bookmarkStart w:id="481" w:name="_Toc98493850"/>
      <w:r w:rsidRPr="00544965">
        <w:lastRenderedPageBreak/>
        <w:t>6.1.6.3.4</w:t>
      </w:r>
      <w:r w:rsidRPr="00544965">
        <w:tab/>
        <w:t>Enumeration:</w:t>
      </w:r>
      <w:r w:rsidRPr="00544965">
        <w:tab/>
        <w:t>AuthResult</w:t>
      </w:r>
      <w:bookmarkEnd w:id="477"/>
      <w:bookmarkEnd w:id="478"/>
      <w:bookmarkEnd w:id="479"/>
      <w:bookmarkEnd w:id="480"/>
      <w:bookmarkEnd w:id="481"/>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Heading5"/>
      </w:pPr>
      <w:bookmarkStart w:id="482" w:name="_Toc25270714"/>
      <w:bookmarkStart w:id="483" w:name="_Toc34310371"/>
      <w:bookmarkStart w:id="484" w:name="_Toc36464893"/>
      <w:bookmarkStart w:id="485" w:name="_Toc51944625"/>
      <w:bookmarkStart w:id="486" w:name="_Toc98493851"/>
      <w:r w:rsidRPr="00544965">
        <w:t>6.1.6.3.5</w:t>
      </w:r>
      <w:r w:rsidRPr="00544965">
        <w:tab/>
        <w:t>Relation Types</w:t>
      </w:r>
      <w:bookmarkEnd w:id="482"/>
      <w:bookmarkEnd w:id="483"/>
      <w:bookmarkEnd w:id="484"/>
      <w:bookmarkEnd w:id="485"/>
      <w:bookmarkEnd w:id="486"/>
    </w:p>
    <w:p w14:paraId="7E674F31" w14:textId="77777777" w:rsidR="001F42BE" w:rsidRPr="00544965" w:rsidRDefault="001F42BE" w:rsidP="006F0131">
      <w:pPr>
        <w:pStyle w:val="H6"/>
      </w:pPr>
      <w:bookmarkStart w:id="487" w:name="_Toc25270715"/>
      <w:bookmarkStart w:id="488" w:name="_Toc34310372"/>
      <w:bookmarkStart w:id="489" w:name="_Toc36464894"/>
      <w:bookmarkStart w:id="490" w:name="_Toc51944626"/>
      <w:r w:rsidRPr="00544965">
        <w:t>6.1.6.3.5.1</w:t>
      </w:r>
      <w:r w:rsidRPr="00544965">
        <w:tab/>
        <w:t>General</w:t>
      </w:r>
      <w:bookmarkEnd w:id="487"/>
      <w:bookmarkEnd w:id="488"/>
      <w:bookmarkEnd w:id="489"/>
      <w:bookmarkEnd w:id="490"/>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491" w:name="_Toc25270716"/>
      <w:bookmarkStart w:id="492" w:name="_Toc34310373"/>
      <w:bookmarkStart w:id="493" w:name="_Toc36464895"/>
      <w:bookmarkStart w:id="494" w:name="_Toc51944627"/>
      <w:r w:rsidRPr="00544965">
        <w:t>6.1.6.3.5.2</w:t>
      </w:r>
      <w:r w:rsidRPr="00544965">
        <w:tab/>
        <w:t>The "5g-aka" Link relation</w:t>
      </w:r>
      <w:bookmarkEnd w:id="491"/>
      <w:bookmarkEnd w:id="492"/>
      <w:bookmarkEnd w:id="493"/>
      <w:bookmarkEnd w:id="494"/>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6F0131">
      <w:pPr>
        <w:pStyle w:val="H6"/>
      </w:pPr>
      <w:bookmarkStart w:id="495" w:name="_Toc25270717"/>
      <w:bookmarkStart w:id="496" w:name="_Toc34310374"/>
      <w:bookmarkStart w:id="497" w:name="_Toc36464896"/>
      <w:bookmarkStart w:id="498" w:name="_Toc51944628"/>
      <w:r w:rsidRPr="00544965">
        <w:t>6.1.6.3.5.3</w:t>
      </w:r>
      <w:r w:rsidRPr="00544965">
        <w:tab/>
        <w:t>The "eap-session" Link relation</w:t>
      </w:r>
      <w:bookmarkEnd w:id="495"/>
      <w:bookmarkEnd w:id="496"/>
      <w:bookmarkEnd w:id="497"/>
      <w:bookmarkEnd w:id="498"/>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Heading4"/>
      </w:pPr>
      <w:bookmarkStart w:id="499" w:name="_Toc25270718"/>
      <w:bookmarkStart w:id="500" w:name="_Toc34310375"/>
      <w:bookmarkStart w:id="501" w:name="_Toc36464897"/>
      <w:bookmarkStart w:id="502" w:name="_Toc51944629"/>
      <w:bookmarkStart w:id="503" w:name="_Toc98493852"/>
      <w:r w:rsidRPr="00544965">
        <w:t>6.1.6.4</w:t>
      </w:r>
      <w:r w:rsidRPr="00544965">
        <w:tab/>
        <w:t>Binary data</w:t>
      </w:r>
      <w:bookmarkEnd w:id="499"/>
      <w:bookmarkEnd w:id="500"/>
      <w:bookmarkEnd w:id="501"/>
      <w:bookmarkEnd w:id="502"/>
      <w:bookmarkEnd w:id="503"/>
    </w:p>
    <w:p w14:paraId="524391C7" w14:textId="77777777" w:rsidR="001F42BE" w:rsidRPr="00544965" w:rsidRDefault="001F42BE" w:rsidP="000F100F">
      <w:pPr>
        <w:pStyle w:val="Heading5"/>
      </w:pPr>
      <w:bookmarkStart w:id="504" w:name="_Toc25270719"/>
      <w:bookmarkStart w:id="505" w:name="_Toc34310376"/>
      <w:bookmarkStart w:id="506" w:name="_Toc36464898"/>
      <w:bookmarkStart w:id="507" w:name="_Toc51944630"/>
      <w:bookmarkStart w:id="508" w:name="_Toc98493853"/>
      <w:r w:rsidRPr="00544965">
        <w:t>6.1.6.4.1</w:t>
      </w:r>
      <w:r w:rsidRPr="00544965">
        <w:tab/>
        <w:t>Introduction</w:t>
      </w:r>
      <w:bookmarkEnd w:id="504"/>
      <w:bookmarkEnd w:id="505"/>
      <w:bookmarkEnd w:id="506"/>
      <w:bookmarkEnd w:id="507"/>
      <w:bookmarkEnd w:id="508"/>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Heading3"/>
      </w:pPr>
      <w:bookmarkStart w:id="509" w:name="_Toc25270720"/>
      <w:bookmarkStart w:id="510" w:name="_Toc34310377"/>
      <w:bookmarkStart w:id="511" w:name="_Toc36464899"/>
      <w:bookmarkStart w:id="512" w:name="_Toc51944631"/>
      <w:bookmarkStart w:id="513" w:name="_Toc98493854"/>
      <w:r w:rsidRPr="00544965">
        <w:t>6.1.7</w:t>
      </w:r>
      <w:r w:rsidRPr="00544965">
        <w:tab/>
        <w:t>Error Handling</w:t>
      </w:r>
      <w:bookmarkEnd w:id="509"/>
      <w:bookmarkEnd w:id="510"/>
      <w:bookmarkEnd w:id="511"/>
      <w:bookmarkEnd w:id="512"/>
      <w:bookmarkEnd w:id="513"/>
    </w:p>
    <w:p w14:paraId="43F60326" w14:textId="77777777" w:rsidR="001F42BE" w:rsidRPr="00544965" w:rsidRDefault="001F42BE" w:rsidP="000F100F">
      <w:pPr>
        <w:pStyle w:val="Heading4"/>
      </w:pPr>
      <w:bookmarkStart w:id="514" w:name="_Toc25270721"/>
      <w:bookmarkStart w:id="515" w:name="_Toc34310378"/>
      <w:bookmarkStart w:id="516" w:name="_Toc36464900"/>
      <w:bookmarkStart w:id="517" w:name="_Toc51944632"/>
      <w:bookmarkStart w:id="518" w:name="_Toc98493855"/>
      <w:r w:rsidRPr="00544965">
        <w:t>6.1.7.1</w:t>
      </w:r>
      <w:r w:rsidRPr="00544965">
        <w:tab/>
        <w:t>General</w:t>
      </w:r>
      <w:bookmarkEnd w:id="514"/>
      <w:bookmarkEnd w:id="515"/>
      <w:bookmarkEnd w:id="516"/>
      <w:bookmarkEnd w:id="517"/>
      <w:bookmarkEnd w:id="518"/>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Heading4"/>
      </w:pPr>
      <w:bookmarkStart w:id="519" w:name="_Toc25270722"/>
      <w:bookmarkStart w:id="520" w:name="_Toc34310379"/>
      <w:bookmarkStart w:id="521" w:name="_Toc36464901"/>
      <w:bookmarkStart w:id="522" w:name="_Toc51944633"/>
      <w:bookmarkStart w:id="523" w:name="_Toc98493856"/>
      <w:r w:rsidRPr="00544965">
        <w:t>6.1.7.2</w:t>
      </w:r>
      <w:r w:rsidRPr="00544965">
        <w:tab/>
        <w:t>Protocol Errors</w:t>
      </w:r>
      <w:bookmarkEnd w:id="519"/>
      <w:bookmarkEnd w:id="520"/>
      <w:bookmarkEnd w:id="521"/>
      <w:bookmarkEnd w:id="522"/>
      <w:bookmarkEnd w:id="523"/>
    </w:p>
    <w:p w14:paraId="6473BEFA"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77271EF" w14:textId="77777777" w:rsidR="001F42BE" w:rsidRPr="00544965" w:rsidRDefault="001F42BE" w:rsidP="000F100F">
      <w:pPr>
        <w:pStyle w:val="Heading4"/>
      </w:pPr>
      <w:bookmarkStart w:id="524" w:name="_Toc25270723"/>
      <w:bookmarkStart w:id="525" w:name="_Toc34310380"/>
      <w:bookmarkStart w:id="526" w:name="_Toc36464902"/>
      <w:bookmarkStart w:id="527" w:name="_Toc51944634"/>
      <w:bookmarkStart w:id="528" w:name="_Toc98493857"/>
      <w:r w:rsidRPr="00544965">
        <w:t>6.1.7.3</w:t>
      </w:r>
      <w:r w:rsidRPr="00544965">
        <w:tab/>
        <w:t>Application Errors</w:t>
      </w:r>
      <w:bookmarkEnd w:id="524"/>
      <w:bookmarkEnd w:id="525"/>
      <w:bookmarkEnd w:id="526"/>
      <w:bookmarkEnd w:id="527"/>
      <w:bookmarkEnd w:id="528"/>
    </w:p>
    <w:p w14:paraId="0C89B3FF"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19CAECC5" w14:textId="77777777" w:rsidR="001F42BE" w:rsidRPr="00544965" w:rsidRDefault="001F42BE" w:rsidP="001F42BE">
      <w:pPr>
        <w:pStyle w:val="TH"/>
      </w:pPr>
      <w:r w:rsidRPr="00544965">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Heading3"/>
        <w:rPr>
          <w:lang w:val="en-US"/>
        </w:rPr>
      </w:pPr>
      <w:bookmarkStart w:id="529" w:name="_Toc25270724"/>
      <w:bookmarkStart w:id="530" w:name="_Toc34310381"/>
      <w:bookmarkStart w:id="531" w:name="_Toc36464903"/>
      <w:bookmarkStart w:id="532" w:name="_Toc51944635"/>
      <w:bookmarkStart w:id="533" w:name="_Toc98493858"/>
      <w:r w:rsidRPr="00544965">
        <w:rPr>
          <w:lang w:val="en-US"/>
        </w:rPr>
        <w:t>6.1.8</w:t>
      </w:r>
      <w:r w:rsidRPr="00544965">
        <w:rPr>
          <w:lang w:val="en-US"/>
        </w:rPr>
        <w:tab/>
        <w:t>Security</w:t>
      </w:r>
      <w:bookmarkEnd w:id="529"/>
      <w:bookmarkEnd w:id="530"/>
      <w:bookmarkEnd w:id="531"/>
      <w:bookmarkEnd w:id="532"/>
      <w:bookmarkEnd w:id="533"/>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Heading3"/>
        <w:rPr>
          <w:lang w:eastAsia="zh-CN"/>
        </w:rPr>
      </w:pPr>
      <w:bookmarkStart w:id="534" w:name="_Toc11342351"/>
      <w:bookmarkStart w:id="535" w:name="_Toc36460757"/>
      <w:bookmarkStart w:id="536" w:name="_Toc45029965"/>
      <w:bookmarkStart w:id="537" w:name="_Toc57026388"/>
      <w:bookmarkStart w:id="538" w:name="_Toc98493859"/>
      <w:r w:rsidRPr="00AA440E">
        <w:rPr>
          <w:lang w:eastAsia="zh-CN"/>
        </w:rPr>
        <w:t>6.1.</w:t>
      </w:r>
      <w:r w:rsidR="00970A06">
        <w:rPr>
          <w:lang w:eastAsia="zh-CN"/>
        </w:rPr>
        <w:t>9</w:t>
      </w:r>
      <w:r w:rsidRPr="00AA440E">
        <w:rPr>
          <w:lang w:eastAsia="zh-CN"/>
        </w:rPr>
        <w:tab/>
        <w:t>Feature Negotiation</w:t>
      </w:r>
      <w:bookmarkEnd w:id="534"/>
      <w:bookmarkEnd w:id="535"/>
      <w:bookmarkEnd w:id="536"/>
      <w:bookmarkEnd w:id="537"/>
      <w:bookmarkEnd w:id="538"/>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Heading3"/>
        <w:rPr>
          <w:lang w:val="en-US"/>
        </w:rPr>
      </w:pPr>
      <w:bookmarkStart w:id="539" w:name="_Toc25074008"/>
      <w:bookmarkStart w:id="540" w:name="_Toc34063200"/>
      <w:bookmarkStart w:id="541" w:name="_Toc43120185"/>
      <w:bookmarkStart w:id="542" w:name="_Toc49768242"/>
      <w:bookmarkStart w:id="543" w:name="_Toc51867092"/>
      <w:bookmarkStart w:id="544" w:name="_Toc98493860"/>
      <w:r>
        <w:rPr>
          <w:lang w:val="en-US"/>
        </w:rPr>
        <w:lastRenderedPageBreak/>
        <w:t>6.1.</w:t>
      </w:r>
      <w:r w:rsidR="00970A06">
        <w:rPr>
          <w:lang w:val="en-US"/>
        </w:rPr>
        <w:t>10</w:t>
      </w:r>
      <w:r>
        <w:rPr>
          <w:lang w:val="en-US"/>
        </w:rPr>
        <w:tab/>
      </w:r>
      <w:bookmarkEnd w:id="539"/>
      <w:bookmarkEnd w:id="540"/>
      <w:bookmarkEnd w:id="541"/>
      <w:bookmarkEnd w:id="542"/>
      <w:bookmarkEnd w:id="543"/>
      <w:r>
        <w:rPr>
          <w:lang w:val="en-US"/>
        </w:rPr>
        <w:t>HTTP redirection</w:t>
      </w:r>
      <w:bookmarkEnd w:id="544"/>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7777777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Heading2"/>
      </w:pPr>
      <w:r w:rsidRPr="00544965">
        <w:rPr>
          <w:lang w:val="en-US"/>
        </w:rPr>
        <w:br w:type="page"/>
      </w:r>
      <w:bookmarkStart w:id="545" w:name="_Toc25270725"/>
      <w:bookmarkStart w:id="546" w:name="_Toc34310382"/>
      <w:bookmarkStart w:id="547" w:name="_Toc36464904"/>
      <w:bookmarkStart w:id="548" w:name="_Toc51944636"/>
      <w:bookmarkStart w:id="549" w:name="_Toc98493861"/>
      <w:r w:rsidRPr="00544965">
        <w:lastRenderedPageBreak/>
        <w:t>6.2</w:t>
      </w:r>
      <w:r w:rsidRPr="00544965">
        <w:tab/>
        <w:t>Nausf_SoRProtection</w:t>
      </w:r>
      <w:r w:rsidRPr="00544965" w:rsidDel="00F95B57">
        <w:t xml:space="preserve"> </w:t>
      </w:r>
      <w:r w:rsidRPr="00544965">
        <w:t>Service API</w:t>
      </w:r>
      <w:bookmarkEnd w:id="545"/>
      <w:bookmarkEnd w:id="546"/>
      <w:bookmarkEnd w:id="547"/>
      <w:bookmarkEnd w:id="548"/>
      <w:bookmarkEnd w:id="549"/>
    </w:p>
    <w:p w14:paraId="72FF0D26" w14:textId="77777777" w:rsidR="001F42BE" w:rsidRPr="00544965" w:rsidRDefault="001F42BE" w:rsidP="000F100F">
      <w:pPr>
        <w:pStyle w:val="Heading3"/>
      </w:pPr>
      <w:bookmarkStart w:id="550" w:name="_Toc25270726"/>
      <w:bookmarkStart w:id="551" w:name="_Toc34310383"/>
      <w:bookmarkStart w:id="552" w:name="_Toc36464905"/>
      <w:bookmarkStart w:id="553" w:name="_Toc51944637"/>
      <w:bookmarkStart w:id="554" w:name="_Toc98493862"/>
      <w:r w:rsidRPr="00544965">
        <w:t>6.2.1</w:t>
      </w:r>
      <w:r w:rsidRPr="00544965">
        <w:tab/>
        <w:t>API URI</w:t>
      </w:r>
      <w:bookmarkEnd w:id="550"/>
      <w:bookmarkEnd w:id="551"/>
      <w:bookmarkEnd w:id="552"/>
      <w:bookmarkEnd w:id="553"/>
      <w:bookmarkEnd w:id="554"/>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Heading3"/>
      </w:pPr>
      <w:bookmarkStart w:id="555" w:name="_Toc25270727"/>
      <w:bookmarkStart w:id="556" w:name="_Toc34310384"/>
      <w:bookmarkStart w:id="557" w:name="_Toc36464906"/>
      <w:bookmarkStart w:id="558" w:name="_Toc51944638"/>
      <w:bookmarkStart w:id="559" w:name="_Toc98493863"/>
      <w:r w:rsidRPr="00544965">
        <w:t>6.2.2</w:t>
      </w:r>
      <w:r w:rsidRPr="00544965">
        <w:tab/>
        <w:t>Usage of HTTP</w:t>
      </w:r>
      <w:bookmarkEnd w:id="555"/>
      <w:bookmarkEnd w:id="556"/>
      <w:bookmarkEnd w:id="557"/>
      <w:bookmarkEnd w:id="558"/>
      <w:bookmarkEnd w:id="559"/>
    </w:p>
    <w:p w14:paraId="092C0F7E" w14:textId="77777777" w:rsidR="001F42BE" w:rsidRPr="00544965" w:rsidRDefault="001F42BE" w:rsidP="000F100F">
      <w:pPr>
        <w:pStyle w:val="Heading4"/>
      </w:pPr>
      <w:bookmarkStart w:id="560" w:name="_Toc25270728"/>
      <w:bookmarkStart w:id="561" w:name="_Toc34310385"/>
      <w:bookmarkStart w:id="562" w:name="_Toc36464907"/>
      <w:bookmarkStart w:id="563" w:name="_Toc51944639"/>
      <w:bookmarkStart w:id="564" w:name="_Toc98493864"/>
      <w:r w:rsidRPr="00544965">
        <w:t>6.2.2.1</w:t>
      </w:r>
      <w:r w:rsidRPr="00544965">
        <w:tab/>
        <w:t>General</w:t>
      </w:r>
      <w:bookmarkEnd w:id="560"/>
      <w:bookmarkEnd w:id="561"/>
      <w:bookmarkEnd w:id="562"/>
      <w:bookmarkEnd w:id="563"/>
      <w:bookmarkEnd w:id="564"/>
    </w:p>
    <w:p w14:paraId="7A5AFCB5"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0F9DA4D7" w14:textId="77777777" w:rsidR="001F42BE" w:rsidRPr="00544965" w:rsidRDefault="001F42BE" w:rsidP="000F100F">
      <w:pPr>
        <w:pStyle w:val="Heading4"/>
      </w:pPr>
      <w:bookmarkStart w:id="565" w:name="_Toc25270729"/>
      <w:bookmarkStart w:id="566" w:name="_Toc34310386"/>
      <w:bookmarkStart w:id="567" w:name="_Toc36464908"/>
      <w:bookmarkStart w:id="568" w:name="_Toc51944640"/>
      <w:bookmarkStart w:id="569" w:name="_Toc98493865"/>
      <w:r w:rsidRPr="00544965">
        <w:t>6.2.2.2</w:t>
      </w:r>
      <w:r w:rsidRPr="00544965">
        <w:tab/>
        <w:t>HTTP standard headers</w:t>
      </w:r>
      <w:bookmarkEnd w:id="565"/>
      <w:bookmarkEnd w:id="566"/>
      <w:bookmarkEnd w:id="567"/>
      <w:bookmarkEnd w:id="568"/>
      <w:bookmarkEnd w:id="569"/>
    </w:p>
    <w:p w14:paraId="2DC993F7" w14:textId="77777777" w:rsidR="001F42BE" w:rsidRPr="00544965" w:rsidRDefault="001F42BE" w:rsidP="000F100F">
      <w:pPr>
        <w:pStyle w:val="Heading5"/>
        <w:rPr>
          <w:lang w:eastAsia="zh-CN"/>
        </w:rPr>
      </w:pPr>
      <w:bookmarkStart w:id="570" w:name="_Toc25270730"/>
      <w:bookmarkStart w:id="571" w:name="_Toc34310387"/>
      <w:bookmarkStart w:id="572" w:name="_Toc36464909"/>
      <w:bookmarkStart w:id="573" w:name="_Toc51944641"/>
      <w:bookmarkStart w:id="574" w:name="_Toc98493866"/>
      <w:r w:rsidRPr="00544965">
        <w:t>6.2.2.2.1</w:t>
      </w:r>
      <w:r w:rsidRPr="00544965">
        <w:rPr>
          <w:rFonts w:hint="eastAsia"/>
          <w:lang w:eastAsia="zh-CN"/>
        </w:rPr>
        <w:tab/>
      </w:r>
      <w:r w:rsidRPr="00544965">
        <w:rPr>
          <w:lang w:eastAsia="zh-CN"/>
        </w:rPr>
        <w:t>General</w:t>
      </w:r>
      <w:bookmarkEnd w:id="570"/>
      <w:bookmarkEnd w:id="571"/>
      <w:bookmarkEnd w:id="572"/>
      <w:bookmarkEnd w:id="573"/>
      <w:bookmarkEnd w:id="574"/>
    </w:p>
    <w:p w14:paraId="293E25A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Heading5"/>
      </w:pPr>
      <w:bookmarkStart w:id="575" w:name="_Toc25270731"/>
      <w:bookmarkStart w:id="576" w:name="_Toc34310388"/>
      <w:bookmarkStart w:id="577" w:name="_Toc36464910"/>
      <w:bookmarkStart w:id="578" w:name="_Toc51944642"/>
      <w:bookmarkStart w:id="579" w:name="_Toc98493867"/>
      <w:r w:rsidRPr="00544965">
        <w:t>6.2.2.2.2</w:t>
      </w:r>
      <w:r w:rsidRPr="00544965">
        <w:tab/>
        <w:t>Content type</w:t>
      </w:r>
      <w:bookmarkEnd w:id="575"/>
      <w:bookmarkEnd w:id="576"/>
      <w:bookmarkEnd w:id="577"/>
      <w:bookmarkEnd w:id="578"/>
      <w:bookmarkEnd w:id="579"/>
    </w:p>
    <w:p w14:paraId="4BAD58AA" w14:textId="77777777" w:rsidR="001F42BE" w:rsidRPr="00544965" w:rsidRDefault="001F42BE" w:rsidP="001F42BE">
      <w:r w:rsidRPr="00544965">
        <w:t>The following content types shall be supported:</w:t>
      </w:r>
    </w:p>
    <w:p w14:paraId="542F3EB5"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0F100F">
      <w:pPr>
        <w:pStyle w:val="Heading4"/>
      </w:pPr>
      <w:bookmarkStart w:id="580" w:name="_Toc25270732"/>
      <w:bookmarkStart w:id="581" w:name="_Toc34310389"/>
      <w:bookmarkStart w:id="582" w:name="_Toc36464911"/>
      <w:bookmarkStart w:id="583" w:name="_Toc51944643"/>
      <w:bookmarkStart w:id="584" w:name="_Toc98493868"/>
      <w:r w:rsidRPr="00544965">
        <w:t>6.2.2.3</w:t>
      </w:r>
      <w:r w:rsidRPr="00544965">
        <w:tab/>
        <w:t>HTTP custom headers</w:t>
      </w:r>
      <w:bookmarkEnd w:id="580"/>
      <w:bookmarkEnd w:id="581"/>
      <w:bookmarkEnd w:id="582"/>
      <w:bookmarkEnd w:id="583"/>
      <w:bookmarkEnd w:id="584"/>
    </w:p>
    <w:p w14:paraId="31FE5AB7" w14:textId="77777777" w:rsidR="001F42BE" w:rsidRPr="00544965" w:rsidRDefault="001F42BE" w:rsidP="000F100F">
      <w:pPr>
        <w:pStyle w:val="Heading5"/>
        <w:rPr>
          <w:lang w:eastAsia="zh-CN"/>
        </w:rPr>
      </w:pPr>
      <w:bookmarkStart w:id="585" w:name="_Toc25270733"/>
      <w:bookmarkStart w:id="586" w:name="_Toc34310390"/>
      <w:bookmarkStart w:id="587" w:name="_Toc36464912"/>
      <w:bookmarkStart w:id="588" w:name="_Toc51944644"/>
      <w:bookmarkStart w:id="589" w:name="_Toc98493869"/>
      <w:r w:rsidRPr="00544965">
        <w:t>6.2.2.3.1</w:t>
      </w:r>
      <w:r w:rsidRPr="00544965">
        <w:rPr>
          <w:rFonts w:hint="eastAsia"/>
          <w:lang w:eastAsia="zh-CN"/>
        </w:rPr>
        <w:tab/>
      </w:r>
      <w:r w:rsidRPr="00544965">
        <w:rPr>
          <w:lang w:eastAsia="zh-CN"/>
        </w:rPr>
        <w:t>General</w:t>
      </w:r>
      <w:bookmarkEnd w:id="585"/>
      <w:bookmarkEnd w:id="586"/>
      <w:bookmarkEnd w:id="587"/>
      <w:bookmarkEnd w:id="588"/>
      <w:bookmarkEnd w:id="589"/>
    </w:p>
    <w:p w14:paraId="05EAE225" w14:textId="77777777" w:rsidR="001F42BE" w:rsidRPr="00544965" w:rsidRDefault="001F42BE" w:rsidP="001F42BE">
      <w:r w:rsidRPr="00544965">
        <w:t>In this version of the API, no specific custom headers are defined for the "Nausf_SoRProtection" service.</w:t>
      </w:r>
    </w:p>
    <w:p w14:paraId="1EF259BE" w14:textId="77777777" w:rsidR="001F42BE" w:rsidRPr="00544965" w:rsidRDefault="001F42BE" w:rsidP="000F100F">
      <w:r w:rsidRPr="000F100F">
        <w:t>For 3GPP specific HTTP custom headers used across all service based interfaces, see clause 5.2.3 of 3GPP TS 29.500 [4].</w:t>
      </w:r>
    </w:p>
    <w:p w14:paraId="52699F9F" w14:textId="77777777" w:rsidR="001F42BE" w:rsidRPr="00544965" w:rsidRDefault="001F42BE" w:rsidP="000F100F"/>
    <w:p w14:paraId="391D692F" w14:textId="77777777" w:rsidR="001F42BE" w:rsidRPr="00544965" w:rsidRDefault="001F42BE" w:rsidP="000F100F">
      <w:pPr>
        <w:pStyle w:val="Heading3"/>
      </w:pPr>
      <w:bookmarkStart w:id="590" w:name="_Toc25270734"/>
      <w:bookmarkStart w:id="591" w:name="_Toc34310391"/>
      <w:bookmarkStart w:id="592" w:name="_Toc36464913"/>
      <w:bookmarkStart w:id="593" w:name="_Toc51944645"/>
      <w:bookmarkStart w:id="594" w:name="_Toc98493870"/>
      <w:r w:rsidRPr="00544965">
        <w:t>6.2.3</w:t>
      </w:r>
      <w:r w:rsidRPr="00544965">
        <w:tab/>
        <w:t>Resources</w:t>
      </w:r>
      <w:bookmarkEnd w:id="590"/>
      <w:bookmarkEnd w:id="591"/>
      <w:bookmarkEnd w:id="592"/>
      <w:bookmarkEnd w:id="593"/>
      <w:bookmarkEnd w:id="594"/>
    </w:p>
    <w:p w14:paraId="3859026C" w14:textId="77777777" w:rsidR="001F42BE" w:rsidRPr="00544965" w:rsidRDefault="001F42BE" w:rsidP="000F100F">
      <w:pPr>
        <w:pStyle w:val="Heading4"/>
      </w:pPr>
      <w:bookmarkStart w:id="595" w:name="_Toc25270735"/>
      <w:bookmarkStart w:id="596" w:name="_Toc34310392"/>
      <w:bookmarkStart w:id="597" w:name="_Toc36464914"/>
      <w:bookmarkStart w:id="598" w:name="_Toc51944646"/>
      <w:bookmarkStart w:id="599" w:name="_Toc98493871"/>
      <w:r w:rsidRPr="00544965">
        <w:t>6.2.3.1</w:t>
      </w:r>
      <w:r w:rsidRPr="00544965">
        <w:tab/>
        <w:t>Overview</w:t>
      </w:r>
      <w:bookmarkEnd w:id="595"/>
      <w:bookmarkEnd w:id="596"/>
      <w:bookmarkEnd w:id="597"/>
      <w:bookmarkEnd w:id="598"/>
      <w:bookmarkEnd w:id="599"/>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77777777" w:rsidR="001F42BE" w:rsidRPr="00544965" w:rsidRDefault="001F42BE" w:rsidP="001F42BE">
      <w:pPr>
        <w:pStyle w:val="TH"/>
      </w:pPr>
      <w:r w:rsidRPr="00544965">
        <w:object w:dxaOrig="8735" w:dyaOrig="3755" w14:anchorId="16841F82">
          <v:shape id="_x0000_i1037" type="#_x0000_t75" style="width:437pt;height:187.75pt" o:ole="">
            <v:imagedata r:id="rId32" o:title=""/>
          </v:shape>
          <o:OLEObject Type="Embed" ProgID="Visio.Drawing.11" ShapeID="_x0000_i1037" DrawAspect="Content" ObjectID="_1709106649" r:id="rId33"/>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77777777" w:rsidR="001F42BE" w:rsidRPr="00544965" w:rsidRDefault="001F42BE" w:rsidP="0078742B">
            <w:pPr>
              <w:pStyle w:val="TAL"/>
            </w:pPr>
            <w:r w:rsidRPr="00544965">
              <w:t>ue-sor</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55FBA600"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77777777" w:rsidR="001F42BE" w:rsidRPr="00544965" w:rsidRDefault="001F42BE" w:rsidP="000F100F">
      <w:pPr>
        <w:pStyle w:val="Heading4"/>
        <w:rPr>
          <w:lang w:val="en-US"/>
        </w:rPr>
      </w:pPr>
      <w:bookmarkStart w:id="600" w:name="_Toc25270736"/>
      <w:bookmarkStart w:id="601" w:name="_Toc34310393"/>
      <w:bookmarkStart w:id="602" w:name="_Toc36464915"/>
      <w:bookmarkStart w:id="603" w:name="_Toc51944647"/>
      <w:bookmarkStart w:id="604" w:name="_Toc98493872"/>
      <w:r w:rsidRPr="00544965">
        <w:rPr>
          <w:lang w:val="en-US"/>
        </w:rPr>
        <w:t>6.2.3.2</w:t>
      </w:r>
      <w:r w:rsidRPr="00544965">
        <w:rPr>
          <w:lang w:val="en-US"/>
        </w:rPr>
        <w:tab/>
        <w:t>Resource: ue-sor</w:t>
      </w:r>
      <w:bookmarkEnd w:id="600"/>
      <w:r>
        <w:rPr>
          <w:lang w:val="en-US"/>
        </w:rPr>
        <w:t xml:space="preserve"> (Custom operation)</w:t>
      </w:r>
      <w:bookmarkEnd w:id="601"/>
      <w:bookmarkEnd w:id="602"/>
      <w:bookmarkEnd w:id="603"/>
      <w:bookmarkEnd w:id="604"/>
    </w:p>
    <w:p w14:paraId="6BBB3618" w14:textId="77777777" w:rsidR="001F42BE" w:rsidRPr="00544965" w:rsidRDefault="001F42BE" w:rsidP="000F100F">
      <w:pPr>
        <w:pStyle w:val="Heading5"/>
        <w:rPr>
          <w:lang w:val="en-US"/>
        </w:rPr>
      </w:pPr>
      <w:bookmarkStart w:id="605" w:name="_Toc25270737"/>
      <w:bookmarkStart w:id="606" w:name="_Toc34310394"/>
      <w:bookmarkStart w:id="607" w:name="_Toc36464916"/>
      <w:bookmarkStart w:id="608" w:name="_Toc51944648"/>
      <w:bookmarkStart w:id="609" w:name="_Toc98493873"/>
      <w:r w:rsidRPr="00544965">
        <w:rPr>
          <w:lang w:val="en-US"/>
        </w:rPr>
        <w:t>6.2.3.2.1</w:t>
      </w:r>
      <w:r w:rsidRPr="00544965">
        <w:rPr>
          <w:lang w:val="en-US"/>
        </w:rPr>
        <w:tab/>
        <w:t>Description</w:t>
      </w:r>
      <w:bookmarkEnd w:id="605"/>
      <w:bookmarkEnd w:id="606"/>
      <w:bookmarkEnd w:id="607"/>
      <w:bookmarkEnd w:id="608"/>
      <w:bookmarkEnd w:id="609"/>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0F100F">
      <w:pPr>
        <w:pStyle w:val="Heading5"/>
      </w:pPr>
      <w:bookmarkStart w:id="610" w:name="_Toc25270738"/>
      <w:bookmarkStart w:id="611" w:name="_Toc34310395"/>
      <w:bookmarkStart w:id="612" w:name="_Toc36464917"/>
      <w:bookmarkStart w:id="613" w:name="_Toc51944649"/>
      <w:bookmarkStart w:id="614" w:name="_Toc98493874"/>
      <w:r w:rsidRPr="00544965">
        <w:t>6.2.3.2.2</w:t>
      </w:r>
      <w:r w:rsidRPr="00544965">
        <w:tab/>
        <w:t>Resource Definition</w:t>
      </w:r>
      <w:bookmarkEnd w:id="610"/>
      <w:bookmarkEnd w:id="611"/>
      <w:bookmarkEnd w:id="612"/>
      <w:bookmarkEnd w:id="613"/>
      <w:bookmarkEnd w:id="614"/>
    </w:p>
    <w:p w14:paraId="07AE8249"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Heading5"/>
      </w:pPr>
      <w:bookmarkStart w:id="615" w:name="_Toc25270739"/>
      <w:bookmarkStart w:id="616" w:name="_Toc34310396"/>
      <w:bookmarkStart w:id="617" w:name="_Toc36464918"/>
      <w:bookmarkStart w:id="618" w:name="_Toc51944650"/>
      <w:bookmarkStart w:id="619" w:name="_Toc98493875"/>
      <w:r w:rsidRPr="00544965">
        <w:t>6.2.3.2.3</w:t>
      </w:r>
      <w:r w:rsidRPr="00544965">
        <w:tab/>
        <w:t>Resource Standard Methods</w:t>
      </w:r>
      <w:bookmarkEnd w:id="615"/>
      <w:bookmarkEnd w:id="616"/>
      <w:bookmarkEnd w:id="617"/>
      <w:bookmarkEnd w:id="618"/>
      <w:bookmarkEnd w:id="619"/>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Heading5"/>
      </w:pPr>
      <w:bookmarkStart w:id="620" w:name="_Toc25270740"/>
      <w:bookmarkStart w:id="621" w:name="_Toc34310397"/>
      <w:bookmarkStart w:id="622" w:name="_Toc36464919"/>
      <w:bookmarkStart w:id="623" w:name="_Toc51944651"/>
      <w:bookmarkStart w:id="624" w:name="_Toc98493876"/>
      <w:r w:rsidRPr="00544965">
        <w:lastRenderedPageBreak/>
        <w:t>6.2.3.2.4</w:t>
      </w:r>
      <w:r w:rsidRPr="00544965">
        <w:tab/>
        <w:t>Resource Custom Operations</w:t>
      </w:r>
      <w:bookmarkEnd w:id="620"/>
      <w:bookmarkEnd w:id="621"/>
      <w:bookmarkEnd w:id="622"/>
      <w:bookmarkEnd w:id="623"/>
      <w:bookmarkEnd w:id="624"/>
    </w:p>
    <w:p w14:paraId="12012D34" w14:textId="77777777" w:rsidR="001F42BE" w:rsidRPr="00544965" w:rsidRDefault="001F42BE" w:rsidP="006F0131">
      <w:pPr>
        <w:pStyle w:val="H6"/>
      </w:pPr>
      <w:bookmarkStart w:id="625" w:name="_Toc25270741"/>
      <w:bookmarkStart w:id="626" w:name="_Toc34310398"/>
      <w:bookmarkStart w:id="627" w:name="_Toc36464920"/>
      <w:bookmarkStart w:id="628" w:name="_Toc51944652"/>
      <w:r w:rsidRPr="00544965">
        <w:t>6.2.3.2.4.1</w:t>
      </w:r>
      <w:r w:rsidRPr="00544965">
        <w:tab/>
        <w:t>Overview</w:t>
      </w:r>
      <w:bookmarkEnd w:id="625"/>
      <w:bookmarkEnd w:id="626"/>
      <w:bookmarkEnd w:id="627"/>
      <w:bookmarkEnd w:id="628"/>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73389844"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77777777" w:rsidR="001F42BE" w:rsidRPr="00544965" w:rsidRDefault="001F42BE" w:rsidP="006F0131">
      <w:pPr>
        <w:pStyle w:val="H6"/>
      </w:pPr>
      <w:bookmarkStart w:id="629" w:name="_Toc25270742"/>
      <w:bookmarkStart w:id="630" w:name="_Toc34310399"/>
      <w:bookmarkStart w:id="631" w:name="_Toc36464921"/>
      <w:bookmarkStart w:id="632" w:name="_Toc51944653"/>
      <w:r w:rsidRPr="00544965">
        <w:t>6.2.3.2.4.2</w:t>
      </w:r>
      <w:r w:rsidRPr="00544965">
        <w:tab/>
        <w:t>Operation: generate-sor-data</w:t>
      </w:r>
      <w:bookmarkEnd w:id="629"/>
      <w:bookmarkEnd w:id="630"/>
      <w:bookmarkEnd w:id="631"/>
      <w:bookmarkEnd w:id="632"/>
    </w:p>
    <w:p w14:paraId="171BAB4D" w14:textId="77777777" w:rsidR="001F42BE" w:rsidRPr="00544965" w:rsidRDefault="001F42BE" w:rsidP="006F0131">
      <w:pPr>
        <w:pStyle w:val="H6"/>
      </w:pPr>
      <w:bookmarkStart w:id="633" w:name="_Toc25270743"/>
      <w:bookmarkStart w:id="634" w:name="_Toc34310400"/>
      <w:bookmarkStart w:id="635" w:name="_Toc36464922"/>
      <w:bookmarkStart w:id="636" w:name="_Toc51944654"/>
      <w:r w:rsidRPr="00544965">
        <w:t>6.2.3.2.4.2.1</w:t>
      </w:r>
      <w:r w:rsidRPr="00544965">
        <w:tab/>
        <w:t>Description</w:t>
      </w:r>
      <w:bookmarkEnd w:id="633"/>
      <w:bookmarkEnd w:id="634"/>
      <w:bookmarkEnd w:id="635"/>
      <w:bookmarkEnd w:id="636"/>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37" w:name="_Toc25270744"/>
      <w:bookmarkStart w:id="638" w:name="_Toc34310401"/>
      <w:bookmarkStart w:id="639" w:name="_Toc36464923"/>
      <w:bookmarkStart w:id="640" w:name="_Toc51944655"/>
      <w:r w:rsidRPr="00544965">
        <w:t>6.2.3.2.4.2.2</w:t>
      </w:r>
      <w:r w:rsidRPr="00544965">
        <w:tab/>
        <w:t>Operation Definition</w:t>
      </w:r>
      <w:bookmarkEnd w:id="637"/>
      <w:bookmarkEnd w:id="638"/>
      <w:bookmarkEnd w:id="639"/>
      <w:bookmarkEnd w:id="640"/>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7A00DD55"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 </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44C4E368" w:rsidR="00164D39" w:rsidRDefault="00164D39" w:rsidP="00164D39">
            <w:pPr>
              <w:pStyle w:val="TAN"/>
            </w:pPr>
            <w:r>
              <w:t>NOTE</w:t>
            </w:r>
            <w:r w:rsidR="008A7808">
              <w:t xml:space="preserve"> 1</w:t>
            </w:r>
            <w:r>
              <w:t>:</w:t>
            </w:r>
            <w:r>
              <w:tab/>
              <w:t>The mandatory HTTP error status codes for the POST method listed in Table 5.2.7.1-1 of 3GPP TS 29.500 [4] other than those specified in the table above also apply, with a ProblemDetails data type (see clause 5.2.7 of 3GPP TS 29.500 [4].</w:t>
            </w:r>
          </w:p>
          <w:p w14:paraId="38E9304D" w14:textId="0879E288" w:rsidR="008A7808" w:rsidRPr="00544965"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Heading3"/>
      </w:pPr>
      <w:bookmarkStart w:id="641" w:name="_Toc25270745"/>
      <w:bookmarkStart w:id="642" w:name="_Toc34310402"/>
      <w:bookmarkStart w:id="643" w:name="_Toc36464924"/>
      <w:bookmarkStart w:id="644" w:name="_Toc51944656"/>
      <w:bookmarkStart w:id="645" w:name="_Toc98493877"/>
      <w:r w:rsidRPr="00544965">
        <w:t>6.2.4</w:t>
      </w:r>
      <w:r w:rsidRPr="00544965">
        <w:tab/>
        <w:t>Custom Operations without associated resources</w:t>
      </w:r>
      <w:bookmarkEnd w:id="641"/>
      <w:bookmarkEnd w:id="642"/>
      <w:bookmarkEnd w:id="643"/>
      <w:bookmarkEnd w:id="644"/>
      <w:bookmarkEnd w:id="645"/>
    </w:p>
    <w:p w14:paraId="37ACA783" w14:textId="77777777" w:rsidR="001F42BE" w:rsidRPr="00544965" w:rsidRDefault="001F42BE" w:rsidP="000F100F">
      <w:pPr>
        <w:pStyle w:val="Heading4"/>
      </w:pPr>
      <w:bookmarkStart w:id="646" w:name="_Toc25270746"/>
      <w:bookmarkStart w:id="647" w:name="_Toc34310403"/>
      <w:bookmarkStart w:id="648" w:name="_Toc36464925"/>
      <w:bookmarkStart w:id="649" w:name="_Toc51944657"/>
      <w:bookmarkStart w:id="650" w:name="_Toc98493878"/>
      <w:r w:rsidRPr="00544965">
        <w:t>6.2.4.1</w:t>
      </w:r>
      <w:r w:rsidRPr="00544965">
        <w:tab/>
        <w:t>Overview</w:t>
      </w:r>
      <w:bookmarkEnd w:id="646"/>
      <w:bookmarkEnd w:id="647"/>
      <w:bookmarkEnd w:id="648"/>
      <w:bookmarkEnd w:id="649"/>
      <w:bookmarkEnd w:id="650"/>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Heading3"/>
      </w:pPr>
      <w:bookmarkStart w:id="651" w:name="_Toc25270747"/>
      <w:bookmarkStart w:id="652" w:name="_Toc34310404"/>
      <w:bookmarkStart w:id="653" w:name="_Toc36464926"/>
      <w:bookmarkStart w:id="654" w:name="_Toc51944658"/>
      <w:bookmarkStart w:id="655" w:name="_Toc98493879"/>
      <w:r w:rsidRPr="00544965">
        <w:t>6.2.5</w:t>
      </w:r>
      <w:r w:rsidRPr="00544965">
        <w:tab/>
        <w:t>Notifications</w:t>
      </w:r>
      <w:bookmarkEnd w:id="651"/>
      <w:bookmarkEnd w:id="652"/>
      <w:bookmarkEnd w:id="653"/>
      <w:bookmarkEnd w:id="654"/>
      <w:bookmarkEnd w:id="655"/>
    </w:p>
    <w:p w14:paraId="18428DB3" w14:textId="77777777" w:rsidR="001F42BE" w:rsidRPr="00544965" w:rsidRDefault="001F42BE" w:rsidP="000F100F">
      <w:pPr>
        <w:pStyle w:val="Heading4"/>
      </w:pPr>
      <w:bookmarkStart w:id="656" w:name="_Toc25270748"/>
      <w:bookmarkStart w:id="657" w:name="_Toc34310405"/>
      <w:bookmarkStart w:id="658" w:name="_Toc36464927"/>
      <w:bookmarkStart w:id="659" w:name="_Toc51944659"/>
      <w:bookmarkStart w:id="660" w:name="_Toc98493880"/>
      <w:r w:rsidRPr="00544965">
        <w:t>6.2.5.1</w:t>
      </w:r>
      <w:r w:rsidRPr="00544965">
        <w:tab/>
        <w:t>General</w:t>
      </w:r>
      <w:bookmarkEnd w:id="656"/>
      <w:bookmarkEnd w:id="657"/>
      <w:bookmarkEnd w:id="658"/>
      <w:bookmarkEnd w:id="659"/>
      <w:bookmarkEnd w:id="660"/>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Heading3"/>
      </w:pPr>
      <w:bookmarkStart w:id="661" w:name="_Toc25270749"/>
      <w:bookmarkStart w:id="662" w:name="_Toc34310406"/>
      <w:bookmarkStart w:id="663" w:name="_Toc36464928"/>
      <w:bookmarkStart w:id="664" w:name="_Toc51944660"/>
      <w:bookmarkStart w:id="665" w:name="_Toc98493881"/>
      <w:r w:rsidRPr="00544965">
        <w:lastRenderedPageBreak/>
        <w:t>6.2.6</w:t>
      </w:r>
      <w:r w:rsidRPr="00544965">
        <w:tab/>
        <w:t>Data Model</w:t>
      </w:r>
      <w:bookmarkEnd w:id="661"/>
      <w:bookmarkEnd w:id="662"/>
      <w:bookmarkEnd w:id="663"/>
      <w:bookmarkEnd w:id="664"/>
      <w:bookmarkEnd w:id="665"/>
    </w:p>
    <w:p w14:paraId="777EA054" w14:textId="77777777" w:rsidR="001F42BE" w:rsidRPr="00544965" w:rsidRDefault="001F42BE" w:rsidP="000F100F">
      <w:pPr>
        <w:pStyle w:val="Heading4"/>
      </w:pPr>
      <w:bookmarkStart w:id="666" w:name="_Toc25270750"/>
      <w:bookmarkStart w:id="667" w:name="_Toc34310407"/>
      <w:bookmarkStart w:id="668" w:name="_Toc36464929"/>
      <w:bookmarkStart w:id="669" w:name="_Toc51944661"/>
      <w:bookmarkStart w:id="670" w:name="_Toc98493882"/>
      <w:r w:rsidRPr="00544965">
        <w:t>6.2.6.1</w:t>
      </w:r>
      <w:r w:rsidRPr="00544965">
        <w:tab/>
        <w:t>General</w:t>
      </w:r>
      <w:bookmarkEnd w:id="666"/>
      <w:bookmarkEnd w:id="667"/>
      <w:bookmarkEnd w:id="668"/>
      <w:bookmarkEnd w:id="669"/>
      <w:bookmarkEnd w:id="670"/>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Heading4"/>
        <w:rPr>
          <w:lang w:val="en-US"/>
        </w:rPr>
      </w:pPr>
      <w:bookmarkStart w:id="671" w:name="_Toc25270751"/>
      <w:bookmarkStart w:id="672" w:name="_Toc34310408"/>
      <w:bookmarkStart w:id="673" w:name="_Toc36464930"/>
      <w:bookmarkStart w:id="674" w:name="_Toc51944662"/>
      <w:bookmarkStart w:id="675" w:name="_Toc98493883"/>
      <w:r w:rsidRPr="00544965">
        <w:rPr>
          <w:lang w:val="en-US"/>
        </w:rPr>
        <w:t>6.2.6.2</w:t>
      </w:r>
      <w:r w:rsidRPr="00544965">
        <w:rPr>
          <w:lang w:val="en-US"/>
        </w:rPr>
        <w:tab/>
        <w:t>Structured data types</w:t>
      </w:r>
      <w:bookmarkEnd w:id="671"/>
      <w:bookmarkEnd w:id="672"/>
      <w:bookmarkEnd w:id="673"/>
      <w:bookmarkEnd w:id="674"/>
      <w:bookmarkEnd w:id="675"/>
    </w:p>
    <w:p w14:paraId="0E71658D" w14:textId="77777777" w:rsidR="001F42BE" w:rsidRPr="00544965" w:rsidRDefault="001F42BE" w:rsidP="000F100F">
      <w:pPr>
        <w:pStyle w:val="Heading5"/>
      </w:pPr>
      <w:bookmarkStart w:id="676" w:name="_Toc25270752"/>
      <w:bookmarkStart w:id="677" w:name="_Toc34310409"/>
      <w:bookmarkStart w:id="678" w:name="_Toc36464931"/>
      <w:bookmarkStart w:id="679" w:name="_Toc51944663"/>
      <w:bookmarkStart w:id="680" w:name="_Toc98493884"/>
      <w:r w:rsidRPr="00544965">
        <w:t>6.2.6.2.1</w:t>
      </w:r>
      <w:r w:rsidRPr="00544965">
        <w:tab/>
        <w:t>Introduction</w:t>
      </w:r>
      <w:bookmarkEnd w:id="676"/>
      <w:bookmarkEnd w:id="677"/>
      <w:bookmarkEnd w:id="678"/>
      <w:bookmarkEnd w:id="679"/>
      <w:bookmarkEnd w:id="680"/>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Heading5"/>
      </w:pPr>
      <w:bookmarkStart w:id="681" w:name="_Toc25270753"/>
      <w:bookmarkStart w:id="682" w:name="_Toc34310410"/>
      <w:bookmarkStart w:id="683" w:name="_Toc36464932"/>
      <w:bookmarkStart w:id="684" w:name="_Toc51944664"/>
      <w:bookmarkStart w:id="685" w:name="_Toc98493885"/>
      <w:r w:rsidRPr="00544965">
        <w:lastRenderedPageBreak/>
        <w:t>6.2.6.2.2</w:t>
      </w:r>
      <w:r w:rsidRPr="00544965">
        <w:tab/>
        <w:t>Type: SorInfo</w:t>
      </w:r>
      <w:bookmarkEnd w:id="681"/>
      <w:bookmarkEnd w:id="682"/>
      <w:bookmarkEnd w:id="683"/>
      <w:bookmarkEnd w:id="684"/>
      <w:bookmarkEnd w:id="685"/>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77777777" w:rsidR="004C14E7" w:rsidRPr="00544965" w:rsidRDefault="004C14E7" w:rsidP="0078742B">
            <w:pPr>
              <w:pStyle w:val="TAL"/>
              <w:rPr>
                <w:rFonts w:cs="Arial"/>
                <w:szCs w:val="18"/>
              </w:rPr>
            </w:pPr>
            <w:r>
              <w:rPr>
                <w:rFonts w:cs="Arial"/>
                <w:szCs w:val="18"/>
              </w:rPr>
              <w:t>This attribute contains SoR Header encoded as defined in clause 6.2.6.3.2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77777777" w:rsidR="004C14E7" w:rsidRDefault="004C14E7" w:rsidP="004C14E7">
            <w:pPr>
              <w:pStyle w:val="TAL"/>
              <w:rPr>
                <w:rFonts w:cs="Arial"/>
                <w:szCs w:val="18"/>
              </w:rPr>
            </w:pPr>
            <w:r>
              <w:rPr>
                <w:rFonts w:cs="Arial"/>
                <w:szCs w:val="18"/>
              </w:rPr>
              <w:t>This attribute contains steering information encoded as defined in clause 6.2.6.3.2,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3DC6FE5A" w:rsidR="00FA0214" w:rsidRDefault="00FA0214" w:rsidP="00FA0214">
            <w:pPr>
              <w:pStyle w:val="TAL"/>
              <w:rPr>
                <w:rFonts w:cs="Arial"/>
                <w:szCs w:val="18"/>
              </w:rPr>
            </w:pPr>
            <w:r w:rsidRPr="00421444">
              <w:t>This IE shall be present if at least one optional</w:t>
            </w:r>
            <w:r>
              <w:t xml:space="preserve"> feature defined in clause 6.2.9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Heading5"/>
      </w:pPr>
      <w:bookmarkStart w:id="686" w:name="_Toc25270754"/>
      <w:bookmarkStart w:id="687" w:name="_Toc34310411"/>
      <w:bookmarkStart w:id="688" w:name="_Toc36464933"/>
      <w:bookmarkStart w:id="689" w:name="_Toc51944665"/>
      <w:bookmarkStart w:id="690" w:name="_Toc98493886"/>
      <w:r w:rsidRPr="00544965">
        <w:t>6.2.6.2.3</w:t>
      </w:r>
      <w:r w:rsidRPr="00544965">
        <w:tab/>
        <w:t>Type: SorSecurityInfo</w:t>
      </w:r>
      <w:bookmarkEnd w:id="686"/>
      <w:bookmarkEnd w:id="687"/>
      <w:bookmarkEnd w:id="688"/>
      <w:bookmarkEnd w:id="689"/>
      <w:bookmarkEnd w:id="690"/>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Heading5"/>
        <w:rPr>
          <w:lang w:val="en-US"/>
        </w:rPr>
      </w:pPr>
      <w:bookmarkStart w:id="691" w:name="_Toc25270755"/>
      <w:bookmarkStart w:id="692" w:name="_Toc34310412"/>
      <w:bookmarkStart w:id="693" w:name="_Toc36464934"/>
      <w:bookmarkStart w:id="694" w:name="_Toc51944666"/>
      <w:bookmarkStart w:id="695" w:name="_Toc98493887"/>
      <w:r w:rsidRPr="00544965">
        <w:t>6.2.6.2.4</w:t>
      </w:r>
      <w:r w:rsidRPr="00544965">
        <w:tab/>
        <w:t>Type: SteeringInfo</w:t>
      </w:r>
      <w:bookmarkEnd w:id="691"/>
      <w:bookmarkEnd w:id="692"/>
      <w:bookmarkEnd w:id="693"/>
      <w:bookmarkEnd w:id="694"/>
      <w:bookmarkEnd w:id="695"/>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77777777"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Heading5"/>
      </w:pPr>
      <w:bookmarkStart w:id="696" w:name="_Toc25270756"/>
      <w:bookmarkStart w:id="697" w:name="_Toc34310413"/>
      <w:bookmarkStart w:id="698" w:name="_Toc36464935"/>
      <w:bookmarkStart w:id="699" w:name="_Toc51944667"/>
      <w:bookmarkStart w:id="700" w:name="_Toc98493888"/>
      <w:r>
        <w:lastRenderedPageBreak/>
        <w:t>6.2</w:t>
      </w:r>
      <w:r w:rsidRPr="000B71E3">
        <w:t>.6.2.</w:t>
      </w:r>
      <w:r>
        <w:t>5</w:t>
      </w:r>
      <w:r w:rsidRPr="000B71E3">
        <w:tab/>
        <w:t xml:space="preserve">Type: </w:t>
      </w:r>
      <w:r>
        <w:t>SteeringContainer</w:t>
      </w:r>
      <w:bookmarkEnd w:id="696"/>
      <w:bookmarkEnd w:id="697"/>
      <w:bookmarkEnd w:id="698"/>
      <w:bookmarkEnd w:id="699"/>
      <w:bookmarkEnd w:id="700"/>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Heading4"/>
        <w:rPr>
          <w:lang w:val="en-US"/>
        </w:rPr>
      </w:pPr>
      <w:bookmarkStart w:id="701" w:name="_Toc25270757"/>
      <w:bookmarkStart w:id="702" w:name="_Toc34310414"/>
      <w:bookmarkStart w:id="703" w:name="_Toc36464936"/>
      <w:bookmarkStart w:id="704" w:name="_Toc51944668"/>
      <w:bookmarkStart w:id="705" w:name="_Toc98493889"/>
      <w:r w:rsidRPr="00544965">
        <w:rPr>
          <w:lang w:val="en-US"/>
        </w:rPr>
        <w:t>6.2.6.3</w:t>
      </w:r>
      <w:r w:rsidRPr="00544965">
        <w:rPr>
          <w:lang w:val="en-US"/>
        </w:rPr>
        <w:tab/>
        <w:t>Simple data types and enumerations</w:t>
      </w:r>
      <w:bookmarkEnd w:id="701"/>
      <w:bookmarkEnd w:id="702"/>
      <w:bookmarkEnd w:id="703"/>
      <w:bookmarkEnd w:id="704"/>
      <w:bookmarkEnd w:id="705"/>
    </w:p>
    <w:p w14:paraId="68CC70D9" w14:textId="77777777" w:rsidR="001F42BE" w:rsidRPr="00544965" w:rsidRDefault="001F42BE" w:rsidP="000F100F">
      <w:pPr>
        <w:pStyle w:val="Heading5"/>
      </w:pPr>
      <w:bookmarkStart w:id="706" w:name="_Toc25270758"/>
      <w:bookmarkStart w:id="707" w:name="_Toc34310415"/>
      <w:bookmarkStart w:id="708" w:name="_Toc36464937"/>
      <w:bookmarkStart w:id="709" w:name="_Toc51944669"/>
      <w:bookmarkStart w:id="710" w:name="_Toc98493890"/>
      <w:r w:rsidRPr="00544965">
        <w:t>6.2.6.3.1</w:t>
      </w:r>
      <w:r w:rsidRPr="00544965">
        <w:tab/>
        <w:t>Introduction</w:t>
      </w:r>
      <w:bookmarkEnd w:id="706"/>
      <w:bookmarkEnd w:id="707"/>
      <w:bookmarkEnd w:id="708"/>
      <w:bookmarkEnd w:id="709"/>
      <w:bookmarkEnd w:id="710"/>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Heading5"/>
      </w:pPr>
      <w:bookmarkStart w:id="711" w:name="_Toc25270759"/>
      <w:bookmarkStart w:id="712" w:name="_Toc34310416"/>
      <w:bookmarkStart w:id="713" w:name="_Toc36464938"/>
      <w:bookmarkStart w:id="714" w:name="_Toc51944670"/>
      <w:bookmarkStart w:id="715" w:name="_Toc98493891"/>
      <w:r w:rsidRPr="00544965">
        <w:t>6.2.6.3.2</w:t>
      </w:r>
      <w:r w:rsidRPr="00544965">
        <w:tab/>
        <w:t>Simple data types</w:t>
      </w:r>
      <w:bookmarkEnd w:id="711"/>
      <w:bookmarkEnd w:id="712"/>
      <w:bookmarkEnd w:id="713"/>
      <w:bookmarkEnd w:id="714"/>
      <w:bookmarkEnd w:id="715"/>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Heading5"/>
      </w:pPr>
      <w:bookmarkStart w:id="716" w:name="_Toc25270760"/>
      <w:bookmarkStart w:id="717" w:name="_Toc34310417"/>
      <w:bookmarkStart w:id="718" w:name="_Toc36464939"/>
      <w:bookmarkStart w:id="719" w:name="_Toc51944671"/>
      <w:bookmarkStart w:id="720" w:name="_Toc98493892"/>
      <w:r w:rsidRPr="00544965">
        <w:t>6.2.6.3.3</w:t>
      </w:r>
      <w:r w:rsidRPr="00544965">
        <w:tab/>
        <w:t>Enumeration: AccessTech</w:t>
      </w:r>
      <w:bookmarkEnd w:id="716"/>
      <w:bookmarkEnd w:id="717"/>
      <w:bookmarkEnd w:id="718"/>
      <w:bookmarkEnd w:id="719"/>
      <w:bookmarkEnd w:id="720"/>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Heading3"/>
      </w:pPr>
      <w:bookmarkStart w:id="721" w:name="_Toc25270761"/>
      <w:bookmarkStart w:id="722" w:name="_Toc34310418"/>
      <w:bookmarkStart w:id="723" w:name="_Toc36464940"/>
      <w:bookmarkStart w:id="724" w:name="_Toc51944672"/>
      <w:bookmarkStart w:id="725" w:name="_Toc98493893"/>
      <w:r w:rsidRPr="00544965">
        <w:t>6.2.7</w:t>
      </w:r>
      <w:r w:rsidRPr="00544965">
        <w:tab/>
        <w:t>Error Handling</w:t>
      </w:r>
      <w:bookmarkEnd w:id="721"/>
      <w:bookmarkEnd w:id="722"/>
      <w:bookmarkEnd w:id="723"/>
      <w:bookmarkEnd w:id="724"/>
      <w:bookmarkEnd w:id="725"/>
    </w:p>
    <w:p w14:paraId="1BCF375C" w14:textId="77777777" w:rsidR="001F42BE" w:rsidRPr="00544965" w:rsidRDefault="001F42BE" w:rsidP="000F100F">
      <w:pPr>
        <w:pStyle w:val="Heading4"/>
      </w:pPr>
      <w:bookmarkStart w:id="726" w:name="_Toc25270762"/>
      <w:bookmarkStart w:id="727" w:name="_Toc34310419"/>
      <w:bookmarkStart w:id="728" w:name="_Toc36464941"/>
      <w:bookmarkStart w:id="729" w:name="_Toc51944673"/>
      <w:bookmarkStart w:id="730" w:name="_Toc98493894"/>
      <w:r w:rsidRPr="00544965">
        <w:t>6.2.7.1</w:t>
      </w:r>
      <w:r w:rsidRPr="00544965">
        <w:tab/>
        <w:t>General</w:t>
      </w:r>
      <w:bookmarkEnd w:id="726"/>
      <w:bookmarkEnd w:id="727"/>
      <w:bookmarkEnd w:id="728"/>
      <w:bookmarkEnd w:id="729"/>
      <w:bookmarkEnd w:id="730"/>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Heading4"/>
      </w:pPr>
      <w:bookmarkStart w:id="731" w:name="_Toc25270763"/>
      <w:bookmarkStart w:id="732" w:name="_Toc34310420"/>
      <w:bookmarkStart w:id="733" w:name="_Toc36464942"/>
      <w:bookmarkStart w:id="734" w:name="_Toc51944674"/>
      <w:bookmarkStart w:id="735" w:name="_Toc98493895"/>
      <w:r w:rsidRPr="00544965">
        <w:lastRenderedPageBreak/>
        <w:t>6.2.7.2</w:t>
      </w:r>
      <w:r w:rsidRPr="00544965">
        <w:tab/>
        <w:t>Protocol Errors</w:t>
      </w:r>
      <w:bookmarkEnd w:id="731"/>
      <w:bookmarkEnd w:id="732"/>
      <w:bookmarkEnd w:id="733"/>
      <w:bookmarkEnd w:id="734"/>
      <w:bookmarkEnd w:id="735"/>
    </w:p>
    <w:p w14:paraId="160523A1"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E349C45" w14:textId="77777777" w:rsidR="001F42BE" w:rsidRPr="00544965" w:rsidRDefault="001F42BE" w:rsidP="000F100F">
      <w:pPr>
        <w:pStyle w:val="Heading4"/>
      </w:pPr>
      <w:bookmarkStart w:id="736" w:name="_Toc25270764"/>
      <w:bookmarkStart w:id="737" w:name="_Toc34310421"/>
      <w:bookmarkStart w:id="738" w:name="_Toc36464943"/>
      <w:bookmarkStart w:id="739" w:name="_Toc51944675"/>
      <w:bookmarkStart w:id="740" w:name="_Toc98493896"/>
      <w:r w:rsidRPr="00544965">
        <w:t>6.2.7.3</w:t>
      </w:r>
      <w:r w:rsidRPr="00544965">
        <w:tab/>
        <w:t>Application Errors</w:t>
      </w:r>
      <w:bookmarkEnd w:id="736"/>
      <w:bookmarkEnd w:id="737"/>
      <w:bookmarkEnd w:id="738"/>
      <w:bookmarkEnd w:id="739"/>
      <w:bookmarkEnd w:id="740"/>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Heading3"/>
        <w:rPr>
          <w:lang w:val="en-US"/>
        </w:rPr>
      </w:pPr>
      <w:bookmarkStart w:id="741" w:name="_Toc25270765"/>
      <w:bookmarkStart w:id="742" w:name="_Toc34310422"/>
      <w:bookmarkStart w:id="743" w:name="_Toc36464944"/>
      <w:bookmarkStart w:id="744" w:name="_Toc51944676"/>
      <w:bookmarkStart w:id="745" w:name="_Toc98493897"/>
      <w:r w:rsidRPr="00544965">
        <w:rPr>
          <w:lang w:val="en-US"/>
        </w:rPr>
        <w:t>6.2.8</w:t>
      </w:r>
      <w:r w:rsidRPr="00544965">
        <w:rPr>
          <w:lang w:val="en-US"/>
        </w:rPr>
        <w:tab/>
        <w:t>Security</w:t>
      </w:r>
      <w:bookmarkEnd w:id="741"/>
      <w:bookmarkEnd w:id="742"/>
      <w:bookmarkEnd w:id="743"/>
      <w:bookmarkEnd w:id="744"/>
      <w:bookmarkEnd w:id="745"/>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Heading3"/>
      </w:pPr>
      <w:bookmarkStart w:id="746" w:name="_Toc45029272"/>
      <w:bookmarkStart w:id="747" w:name="_Toc45028437"/>
      <w:bookmarkStart w:id="748" w:name="_Toc36457519"/>
      <w:bookmarkStart w:id="749" w:name="_Toc27585512"/>
      <w:bookmarkStart w:id="750" w:name="_Toc11338804"/>
      <w:bookmarkStart w:id="751" w:name="_Toc98493898"/>
      <w:r>
        <w:t>6.2.</w:t>
      </w:r>
      <w:r w:rsidR="0000605C">
        <w:t>9</w:t>
      </w:r>
      <w:r>
        <w:tab/>
        <w:t>Feature Negotiation</w:t>
      </w:r>
      <w:bookmarkEnd w:id="746"/>
      <w:bookmarkEnd w:id="747"/>
      <w:bookmarkEnd w:id="748"/>
      <w:bookmarkEnd w:id="749"/>
      <w:bookmarkEnd w:id="750"/>
      <w:bookmarkEnd w:id="751"/>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r>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Heading3"/>
        <w:rPr>
          <w:lang w:val="en-US"/>
        </w:rPr>
      </w:pPr>
      <w:bookmarkStart w:id="752" w:name="_Toc98493899"/>
      <w:r>
        <w:rPr>
          <w:lang w:val="en-US"/>
        </w:rPr>
        <w:t>6.2.</w:t>
      </w:r>
      <w:r w:rsidR="00970A06">
        <w:rPr>
          <w:lang w:val="en-US"/>
        </w:rPr>
        <w:t>10</w:t>
      </w:r>
      <w:r>
        <w:rPr>
          <w:lang w:val="en-US"/>
        </w:rPr>
        <w:tab/>
        <w:t>HTTP redirection</w:t>
      </w:r>
      <w:bookmarkEnd w:id="752"/>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77777777"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5C18CA1E" w14:textId="50E0983B" w:rsidR="00FA0214" w:rsidRDefault="00FA0214" w:rsidP="00FA0214">
      <w:pPr>
        <w:rPr>
          <w:lang w:val="en-US"/>
        </w:rPr>
      </w:pPr>
      <w:r>
        <w:rPr>
          <w:lang w:val="en-US"/>
        </w:rPr>
        <w:lastRenderedPageBreak/>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Heading2"/>
      </w:pPr>
      <w:bookmarkStart w:id="753" w:name="_Toc25270766"/>
      <w:bookmarkStart w:id="754" w:name="_Toc34310423"/>
      <w:bookmarkStart w:id="755" w:name="_Toc36464945"/>
      <w:bookmarkStart w:id="756" w:name="_Toc51944677"/>
      <w:bookmarkStart w:id="757" w:name="_Toc98493900"/>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53"/>
      <w:bookmarkEnd w:id="754"/>
      <w:bookmarkEnd w:id="755"/>
      <w:bookmarkEnd w:id="756"/>
      <w:bookmarkEnd w:id="757"/>
    </w:p>
    <w:p w14:paraId="60281C31" w14:textId="77777777" w:rsidR="001F42BE" w:rsidRPr="00544965" w:rsidRDefault="001F42BE" w:rsidP="000F100F">
      <w:pPr>
        <w:pStyle w:val="Heading3"/>
      </w:pPr>
      <w:bookmarkStart w:id="758" w:name="_Toc25270767"/>
      <w:bookmarkStart w:id="759" w:name="_Toc34310424"/>
      <w:bookmarkStart w:id="760" w:name="_Toc36464946"/>
      <w:bookmarkStart w:id="761" w:name="_Toc51944678"/>
      <w:bookmarkStart w:id="762" w:name="_Toc98493901"/>
      <w:r w:rsidRPr="00544965">
        <w:t>6.</w:t>
      </w:r>
      <w:r>
        <w:rPr>
          <w:lang w:eastAsia="zh-CN"/>
        </w:rPr>
        <w:t>3</w:t>
      </w:r>
      <w:r w:rsidRPr="00544965">
        <w:t>.1</w:t>
      </w:r>
      <w:r w:rsidRPr="00544965">
        <w:tab/>
        <w:t>API URI</w:t>
      </w:r>
      <w:bookmarkEnd w:id="758"/>
      <w:bookmarkEnd w:id="759"/>
      <w:bookmarkEnd w:id="760"/>
      <w:bookmarkEnd w:id="761"/>
      <w:bookmarkEnd w:id="762"/>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{apiRoot}/{apiName}/</w:t>
      </w:r>
      <w:r w:rsidR="00D87109">
        <w:t>&lt;</w:t>
      </w:r>
      <w:r w:rsidRPr="00544965">
        <w:t>apiVersion</w:t>
      </w:r>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Heading3"/>
      </w:pPr>
      <w:bookmarkStart w:id="763" w:name="_Toc25270768"/>
      <w:bookmarkStart w:id="764" w:name="_Toc34310425"/>
      <w:bookmarkStart w:id="765" w:name="_Toc36464947"/>
      <w:bookmarkStart w:id="766" w:name="_Toc51944679"/>
      <w:bookmarkStart w:id="767" w:name="_Toc98493902"/>
      <w:r w:rsidRPr="00544965">
        <w:t>6.</w:t>
      </w:r>
      <w:r>
        <w:rPr>
          <w:lang w:eastAsia="zh-CN"/>
        </w:rPr>
        <w:t>3</w:t>
      </w:r>
      <w:r w:rsidRPr="00544965">
        <w:t>.2</w:t>
      </w:r>
      <w:r w:rsidRPr="00544965">
        <w:tab/>
        <w:t>Usage of HTTP</w:t>
      </w:r>
      <w:bookmarkEnd w:id="763"/>
      <w:bookmarkEnd w:id="764"/>
      <w:bookmarkEnd w:id="765"/>
      <w:bookmarkEnd w:id="766"/>
      <w:bookmarkEnd w:id="767"/>
    </w:p>
    <w:p w14:paraId="02B3E4EA" w14:textId="77777777" w:rsidR="001F42BE" w:rsidRPr="00544965" w:rsidRDefault="001F42BE" w:rsidP="000F100F">
      <w:pPr>
        <w:pStyle w:val="Heading4"/>
      </w:pPr>
      <w:bookmarkStart w:id="768" w:name="_Toc25270769"/>
      <w:bookmarkStart w:id="769" w:name="_Toc34310426"/>
      <w:bookmarkStart w:id="770" w:name="_Toc36464948"/>
      <w:bookmarkStart w:id="771" w:name="_Toc51944680"/>
      <w:bookmarkStart w:id="772" w:name="_Toc98493903"/>
      <w:r w:rsidRPr="00544965">
        <w:t>6.</w:t>
      </w:r>
      <w:r>
        <w:rPr>
          <w:lang w:eastAsia="zh-CN"/>
        </w:rPr>
        <w:t>3</w:t>
      </w:r>
      <w:r w:rsidRPr="00544965">
        <w:t>.2.1</w:t>
      </w:r>
      <w:r w:rsidRPr="00544965">
        <w:tab/>
        <w:t>General</w:t>
      </w:r>
      <w:bookmarkEnd w:id="768"/>
      <w:bookmarkEnd w:id="769"/>
      <w:bookmarkEnd w:id="770"/>
      <w:bookmarkEnd w:id="771"/>
      <w:bookmarkEnd w:id="772"/>
    </w:p>
    <w:p w14:paraId="4A61A55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F12087B" w14:textId="77777777" w:rsidR="001F42BE" w:rsidRPr="00544965" w:rsidRDefault="001F42BE" w:rsidP="000F100F">
      <w:pPr>
        <w:pStyle w:val="Heading4"/>
      </w:pPr>
      <w:bookmarkStart w:id="773" w:name="_Toc25270770"/>
      <w:bookmarkStart w:id="774" w:name="_Toc34310427"/>
      <w:bookmarkStart w:id="775" w:name="_Toc36464949"/>
      <w:bookmarkStart w:id="776" w:name="_Toc51944681"/>
      <w:bookmarkStart w:id="777" w:name="_Toc98493904"/>
      <w:r w:rsidRPr="00544965">
        <w:t>6.</w:t>
      </w:r>
      <w:r>
        <w:rPr>
          <w:lang w:eastAsia="zh-CN"/>
        </w:rPr>
        <w:t>3</w:t>
      </w:r>
      <w:r w:rsidRPr="00544965">
        <w:t>.2.2</w:t>
      </w:r>
      <w:r w:rsidRPr="00544965">
        <w:tab/>
        <w:t>HTTP standard headers</w:t>
      </w:r>
      <w:bookmarkEnd w:id="773"/>
      <w:bookmarkEnd w:id="774"/>
      <w:bookmarkEnd w:id="775"/>
      <w:bookmarkEnd w:id="776"/>
      <w:bookmarkEnd w:id="777"/>
    </w:p>
    <w:p w14:paraId="11DC0E6F" w14:textId="77777777" w:rsidR="001F42BE" w:rsidRPr="00544965" w:rsidRDefault="001F42BE" w:rsidP="000F100F">
      <w:pPr>
        <w:pStyle w:val="Heading5"/>
        <w:rPr>
          <w:lang w:eastAsia="zh-CN"/>
        </w:rPr>
      </w:pPr>
      <w:bookmarkStart w:id="778" w:name="_Toc25270771"/>
      <w:bookmarkStart w:id="779" w:name="_Toc34310428"/>
      <w:bookmarkStart w:id="780" w:name="_Toc36464950"/>
      <w:bookmarkStart w:id="781" w:name="_Toc51944682"/>
      <w:bookmarkStart w:id="782" w:name="_Toc98493905"/>
      <w:r w:rsidRPr="00544965">
        <w:t>6.</w:t>
      </w:r>
      <w:r>
        <w:rPr>
          <w:lang w:eastAsia="zh-CN"/>
        </w:rPr>
        <w:t>3</w:t>
      </w:r>
      <w:r w:rsidRPr="00544965">
        <w:t>.2.2.1</w:t>
      </w:r>
      <w:r w:rsidRPr="00544965">
        <w:rPr>
          <w:rFonts w:hint="eastAsia"/>
          <w:lang w:eastAsia="zh-CN"/>
        </w:rPr>
        <w:tab/>
      </w:r>
      <w:r w:rsidRPr="00544965">
        <w:rPr>
          <w:lang w:eastAsia="zh-CN"/>
        </w:rPr>
        <w:t>General</w:t>
      </w:r>
      <w:bookmarkEnd w:id="778"/>
      <w:bookmarkEnd w:id="779"/>
      <w:bookmarkEnd w:id="780"/>
      <w:bookmarkEnd w:id="781"/>
      <w:bookmarkEnd w:id="782"/>
    </w:p>
    <w:p w14:paraId="42227132"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Heading5"/>
      </w:pPr>
      <w:bookmarkStart w:id="783" w:name="_Toc25270772"/>
      <w:bookmarkStart w:id="784" w:name="_Toc34310429"/>
      <w:bookmarkStart w:id="785" w:name="_Toc36464951"/>
      <w:bookmarkStart w:id="786" w:name="_Toc51944683"/>
      <w:bookmarkStart w:id="787" w:name="_Toc98493906"/>
      <w:r w:rsidRPr="00544965">
        <w:t>6.</w:t>
      </w:r>
      <w:r>
        <w:rPr>
          <w:lang w:eastAsia="zh-CN"/>
        </w:rPr>
        <w:t>3</w:t>
      </w:r>
      <w:r w:rsidRPr="00544965">
        <w:t>.2.2.2</w:t>
      </w:r>
      <w:r w:rsidRPr="00544965">
        <w:tab/>
        <w:t>Content type</w:t>
      </w:r>
      <w:bookmarkEnd w:id="783"/>
      <w:bookmarkEnd w:id="784"/>
      <w:bookmarkEnd w:id="785"/>
      <w:bookmarkEnd w:id="786"/>
      <w:bookmarkEnd w:id="787"/>
    </w:p>
    <w:p w14:paraId="1F3251F6" w14:textId="77777777" w:rsidR="001F42BE" w:rsidRPr="00544965" w:rsidRDefault="001F42BE" w:rsidP="001F42BE">
      <w:r w:rsidRPr="00544965">
        <w:t>The following content types shall be supported:</w:t>
      </w:r>
    </w:p>
    <w:p w14:paraId="687F0D33"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0F100F">
      <w:pPr>
        <w:pStyle w:val="Heading4"/>
      </w:pPr>
      <w:bookmarkStart w:id="788" w:name="_Toc25270773"/>
      <w:bookmarkStart w:id="789" w:name="_Toc34310430"/>
      <w:bookmarkStart w:id="790" w:name="_Toc36464952"/>
      <w:bookmarkStart w:id="791" w:name="_Toc51944684"/>
      <w:bookmarkStart w:id="792" w:name="_Toc98493907"/>
      <w:r w:rsidRPr="00544965">
        <w:t>6.</w:t>
      </w:r>
      <w:r>
        <w:rPr>
          <w:lang w:eastAsia="zh-CN"/>
        </w:rPr>
        <w:t>3</w:t>
      </w:r>
      <w:r w:rsidRPr="00544965">
        <w:t>.2.3</w:t>
      </w:r>
      <w:r w:rsidRPr="00544965">
        <w:tab/>
        <w:t>HTTP custom headers</w:t>
      </w:r>
      <w:bookmarkEnd w:id="788"/>
      <w:bookmarkEnd w:id="789"/>
      <w:bookmarkEnd w:id="790"/>
      <w:bookmarkEnd w:id="791"/>
      <w:bookmarkEnd w:id="792"/>
    </w:p>
    <w:p w14:paraId="141D2A8A" w14:textId="77777777" w:rsidR="001F42BE" w:rsidRPr="00544965" w:rsidRDefault="001F42BE" w:rsidP="000F100F">
      <w:pPr>
        <w:pStyle w:val="Heading5"/>
        <w:rPr>
          <w:lang w:eastAsia="zh-CN"/>
        </w:rPr>
      </w:pPr>
      <w:bookmarkStart w:id="793" w:name="_Toc25270774"/>
      <w:bookmarkStart w:id="794" w:name="_Toc34310431"/>
      <w:bookmarkStart w:id="795" w:name="_Toc36464953"/>
      <w:bookmarkStart w:id="796" w:name="_Toc51944685"/>
      <w:bookmarkStart w:id="797" w:name="_Toc98493908"/>
      <w:r w:rsidRPr="00544965">
        <w:t>6.</w:t>
      </w:r>
      <w:r>
        <w:rPr>
          <w:lang w:eastAsia="zh-CN"/>
        </w:rPr>
        <w:t>3</w:t>
      </w:r>
      <w:r w:rsidRPr="00544965">
        <w:t>.2.3.1</w:t>
      </w:r>
      <w:r w:rsidRPr="00544965">
        <w:rPr>
          <w:rFonts w:hint="eastAsia"/>
          <w:lang w:eastAsia="zh-CN"/>
        </w:rPr>
        <w:tab/>
      </w:r>
      <w:r w:rsidRPr="00544965">
        <w:rPr>
          <w:lang w:eastAsia="zh-CN"/>
        </w:rPr>
        <w:t>General</w:t>
      </w:r>
      <w:bookmarkEnd w:id="793"/>
      <w:bookmarkEnd w:id="794"/>
      <w:bookmarkEnd w:id="795"/>
      <w:bookmarkEnd w:id="796"/>
      <w:bookmarkEnd w:id="797"/>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7777777" w:rsidR="001F42BE" w:rsidRPr="00544965" w:rsidRDefault="001F42BE" w:rsidP="000F100F">
      <w:r w:rsidRPr="000F100F">
        <w:t>For 3GPP specific HTTP custom headers used across all service based interfaces, see clause 5.2.3 of 3GPP TS 29.500 [4].</w:t>
      </w:r>
    </w:p>
    <w:p w14:paraId="25E7D269" w14:textId="77777777" w:rsidR="001F42BE" w:rsidRPr="00544965" w:rsidRDefault="001F42BE" w:rsidP="000F100F">
      <w:pPr>
        <w:pStyle w:val="Heading3"/>
      </w:pPr>
      <w:bookmarkStart w:id="798" w:name="_Toc25270775"/>
      <w:bookmarkStart w:id="799" w:name="_Toc34310432"/>
      <w:bookmarkStart w:id="800" w:name="_Toc36464954"/>
      <w:bookmarkStart w:id="801" w:name="_Toc51944686"/>
      <w:bookmarkStart w:id="802" w:name="_Toc98493909"/>
      <w:r w:rsidRPr="00544965">
        <w:lastRenderedPageBreak/>
        <w:t>6.</w:t>
      </w:r>
      <w:r>
        <w:rPr>
          <w:lang w:eastAsia="zh-CN"/>
        </w:rPr>
        <w:t>3</w:t>
      </w:r>
      <w:r w:rsidRPr="00544965">
        <w:t>.3</w:t>
      </w:r>
      <w:r w:rsidRPr="00544965">
        <w:tab/>
        <w:t>Resources</w:t>
      </w:r>
      <w:bookmarkEnd w:id="798"/>
      <w:bookmarkEnd w:id="799"/>
      <w:bookmarkEnd w:id="800"/>
      <w:bookmarkEnd w:id="801"/>
      <w:bookmarkEnd w:id="802"/>
    </w:p>
    <w:p w14:paraId="497FD019" w14:textId="77777777" w:rsidR="001F42BE" w:rsidRPr="00544965" w:rsidRDefault="001F42BE" w:rsidP="000F100F">
      <w:pPr>
        <w:pStyle w:val="Heading4"/>
      </w:pPr>
      <w:bookmarkStart w:id="803" w:name="_Toc25270776"/>
      <w:bookmarkStart w:id="804" w:name="_Toc34310433"/>
      <w:bookmarkStart w:id="805" w:name="_Toc36464955"/>
      <w:bookmarkStart w:id="806" w:name="_Toc51944687"/>
      <w:bookmarkStart w:id="807" w:name="_Toc98493910"/>
      <w:r w:rsidRPr="00544965">
        <w:t>6.</w:t>
      </w:r>
      <w:r>
        <w:rPr>
          <w:lang w:eastAsia="zh-CN"/>
        </w:rPr>
        <w:t>3</w:t>
      </w:r>
      <w:r w:rsidRPr="00544965">
        <w:t>.3.1</w:t>
      </w:r>
      <w:r w:rsidRPr="00544965">
        <w:tab/>
        <w:t>Overview</w:t>
      </w:r>
      <w:bookmarkEnd w:id="803"/>
      <w:bookmarkEnd w:id="804"/>
      <w:bookmarkEnd w:id="805"/>
      <w:bookmarkEnd w:id="806"/>
      <w:bookmarkEnd w:id="807"/>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7777777" w:rsidR="001F42BE" w:rsidRPr="00544965" w:rsidRDefault="001F42BE" w:rsidP="001F42BE">
      <w:pPr>
        <w:pStyle w:val="TH"/>
      </w:pPr>
      <w:r w:rsidRPr="0008755C">
        <w:object w:dxaOrig="6550" w:dyaOrig="2816" w14:anchorId="65B98BC6">
          <v:shape id="_x0000_i1038" type="#_x0000_t75" style="width:328.45pt;height:139pt" o:ole="">
            <v:imagedata r:id="rId34" o:title=""/>
          </v:shape>
          <o:OLEObject Type="Embed" ProgID="Visio.Drawing.11" ShapeID="_x0000_i1038" DrawAspect="Content" ObjectID="_1709106650" r:id="rId35"/>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7777777" w:rsidR="001F42BE" w:rsidRPr="00544965" w:rsidRDefault="001F42BE" w:rsidP="0078742B">
            <w:pPr>
              <w:pStyle w:val="TAL"/>
              <w:rPr>
                <w:lang w:eastAsia="zh-CN"/>
              </w:rPr>
            </w:pPr>
            <w:r w:rsidRPr="00544965">
              <w:t>ue-</w:t>
            </w:r>
            <w:r>
              <w:rPr>
                <w:rFonts w:hint="eastAsia"/>
                <w:lang w:eastAsia="zh-CN"/>
              </w:rPr>
              <w:t>upu</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45CA53F9"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77777777" w:rsidR="001F42BE" w:rsidRPr="0065502C" w:rsidRDefault="001F42BE" w:rsidP="000F100F">
      <w:pPr>
        <w:pStyle w:val="Heading4"/>
        <w:rPr>
          <w:lang w:val="en-US" w:eastAsia="zh-CN"/>
        </w:rPr>
      </w:pPr>
      <w:bookmarkStart w:id="808" w:name="_Toc25270777"/>
      <w:bookmarkStart w:id="809" w:name="_Toc34310434"/>
      <w:bookmarkStart w:id="810" w:name="_Toc36464956"/>
      <w:bookmarkStart w:id="811" w:name="_Toc51944688"/>
      <w:bookmarkStart w:id="812" w:name="_Toc98493911"/>
      <w:r w:rsidRPr="0065502C">
        <w:rPr>
          <w:lang w:val="en-US"/>
        </w:rPr>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08"/>
      <w:r>
        <w:rPr>
          <w:lang w:val="en-US" w:eastAsia="zh-CN"/>
        </w:rPr>
        <w:t xml:space="preserve"> (Custom operation)</w:t>
      </w:r>
      <w:bookmarkEnd w:id="809"/>
      <w:bookmarkEnd w:id="810"/>
      <w:bookmarkEnd w:id="811"/>
      <w:bookmarkEnd w:id="812"/>
    </w:p>
    <w:p w14:paraId="4C74B3F7" w14:textId="77777777" w:rsidR="001F42BE" w:rsidRPr="0065502C" w:rsidRDefault="001F42BE" w:rsidP="000F100F">
      <w:pPr>
        <w:pStyle w:val="Heading5"/>
        <w:rPr>
          <w:lang w:val="en-US"/>
        </w:rPr>
      </w:pPr>
      <w:bookmarkStart w:id="813" w:name="_Toc25270778"/>
      <w:bookmarkStart w:id="814" w:name="_Toc34310435"/>
      <w:bookmarkStart w:id="815" w:name="_Toc36464957"/>
      <w:bookmarkStart w:id="816" w:name="_Toc51944689"/>
      <w:bookmarkStart w:id="817" w:name="_Toc98493912"/>
      <w:r w:rsidRPr="0065502C">
        <w:rPr>
          <w:lang w:val="en-US"/>
        </w:rPr>
        <w:t>6.</w:t>
      </w:r>
      <w:r>
        <w:rPr>
          <w:lang w:val="en-US" w:eastAsia="zh-CN"/>
        </w:rPr>
        <w:t>3</w:t>
      </w:r>
      <w:r w:rsidRPr="0065502C">
        <w:rPr>
          <w:lang w:val="en-US"/>
        </w:rPr>
        <w:t>.3.2.1</w:t>
      </w:r>
      <w:r w:rsidRPr="0065502C">
        <w:rPr>
          <w:lang w:val="en-US"/>
        </w:rPr>
        <w:tab/>
        <w:t>Description</w:t>
      </w:r>
      <w:bookmarkEnd w:id="813"/>
      <w:bookmarkEnd w:id="814"/>
      <w:bookmarkEnd w:id="815"/>
      <w:bookmarkEnd w:id="816"/>
      <w:bookmarkEnd w:id="817"/>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Heading5"/>
      </w:pPr>
      <w:bookmarkStart w:id="818" w:name="_Toc25270779"/>
      <w:bookmarkStart w:id="819" w:name="_Toc34310436"/>
      <w:bookmarkStart w:id="820" w:name="_Toc36464958"/>
      <w:bookmarkStart w:id="821" w:name="_Toc51944690"/>
      <w:bookmarkStart w:id="822" w:name="_Toc98493913"/>
      <w:r w:rsidRPr="00544965">
        <w:t>6.</w:t>
      </w:r>
      <w:r>
        <w:rPr>
          <w:lang w:eastAsia="zh-CN"/>
        </w:rPr>
        <w:t>3</w:t>
      </w:r>
      <w:r w:rsidRPr="00544965">
        <w:t>.3.2.2</w:t>
      </w:r>
      <w:r w:rsidRPr="00544965">
        <w:tab/>
        <w:t>Resource Definition</w:t>
      </w:r>
      <w:bookmarkEnd w:id="818"/>
      <w:bookmarkEnd w:id="819"/>
      <w:bookmarkEnd w:id="820"/>
      <w:bookmarkEnd w:id="821"/>
      <w:bookmarkEnd w:id="822"/>
    </w:p>
    <w:p w14:paraId="5BD6068C"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Heading5"/>
      </w:pPr>
      <w:bookmarkStart w:id="823" w:name="_Toc25270780"/>
      <w:bookmarkStart w:id="824" w:name="_Toc34310437"/>
      <w:bookmarkStart w:id="825" w:name="_Toc36464959"/>
      <w:bookmarkStart w:id="826" w:name="_Toc51944691"/>
      <w:bookmarkStart w:id="827" w:name="_Toc98493914"/>
      <w:r w:rsidRPr="00544965">
        <w:t>6.</w:t>
      </w:r>
      <w:r>
        <w:rPr>
          <w:lang w:eastAsia="zh-CN"/>
        </w:rPr>
        <w:t>3</w:t>
      </w:r>
      <w:r w:rsidRPr="00544965">
        <w:t>.3.2.3</w:t>
      </w:r>
      <w:r w:rsidRPr="00544965">
        <w:tab/>
        <w:t>Resource Standard Methods</w:t>
      </w:r>
      <w:bookmarkEnd w:id="823"/>
      <w:bookmarkEnd w:id="824"/>
      <w:bookmarkEnd w:id="825"/>
      <w:bookmarkEnd w:id="826"/>
      <w:bookmarkEnd w:id="827"/>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Heading5"/>
      </w:pPr>
      <w:bookmarkStart w:id="828" w:name="_Toc25270781"/>
      <w:bookmarkStart w:id="829" w:name="_Toc34310438"/>
      <w:bookmarkStart w:id="830" w:name="_Toc36464960"/>
      <w:bookmarkStart w:id="831" w:name="_Toc51944692"/>
      <w:bookmarkStart w:id="832" w:name="_Toc98493915"/>
      <w:r w:rsidRPr="00544965">
        <w:lastRenderedPageBreak/>
        <w:t>6.</w:t>
      </w:r>
      <w:r>
        <w:rPr>
          <w:lang w:eastAsia="zh-CN"/>
        </w:rPr>
        <w:t>3</w:t>
      </w:r>
      <w:r w:rsidRPr="00544965">
        <w:t>.3.2.4</w:t>
      </w:r>
      <w:r w:rsidRPr="00544965">
        <w:tab/>
        <w:t>Resource Custom Operations</w:t>
      </w:r>
      <w:bookmarkEnd w:id="828"/>
      <w:bookmarkEnd w:id="829"/>
      <w:bookmarkEnd w:id="830"/>
      <w:bookmarkEnd w:id="831"/>
      <w:bookmarkEnd w:id="832"/>
    </w:p>
    <w:p w14:paraId="5FCB5755" w14:textId="77777777" w:rsidR="001F42BE" w:rsidRPr="00544965" w:rsidRDefault="001F42BE" w:rsidP="006F0131">
      <w:pPr>
        <w:pStyle w:val="H6"/>
      </w:pPr>
      <w:bookmarkStart w:id="833" w:name="_Toc25270782"/>
      <w:bookmarkStart w:id="834" w:name="_Toc34310439"/>
      <w:bookmarkStart w:id="835" w:name="_Toc36464961"/>
      <w:bookmarkStart w:id="836" w:name="_Toc51944693"/>
      <w:r w:rsidRPr="00544965">
        <w:t>6.</w:t>
      </w:r>
      <w:r>
        <w:rPr>
          <w:lang w:eastAsia="zh-CN"/>
        </w:rPr>
        <w:t>3</w:t>
      </w:r>
      <w:r w:rsidRPr="00544965">
        <w:t>.3.2.4.1</w:t>
      </w:r>
      <w:r w:rsidRPr="00544965">
        <w:tab/>
        <w:t>Overview</w:t>
      </w:r>
      <w:bookmarkEnd w:id="833"/>
      <w:bookmarkEnd w:id="834"/>
      <w:bookmarkEnd w:id="835"/>
      <w:bookmarkEnd w:id="836"/>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5D9ECD4B"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77777777" w:rsidR="001F42BE" w:rsidRPr="00544965" w:rsidRDefault="001F42BE" w:rsidP="006F0131">
      <w:pPr>
        <w:pStyle w:val="H6"/>
      </w:pPr>
      <w:bookmarkStart w:id="837" w:name="_Toc25270783"/>
      <w:bookmarkStart w:id="838" w:name="_Toc34310440"/>
      <w:bookmarkStart w:id="839" w:name="_Toc36464962"/>
      <w:bookmarkStart w:id="840" w:name="_Toc51944694"/>
      <w:r w:rsidRPr="00544965">
        <w:t>6.</w:t>
      </w:r>
      <w:r>
        <w:rPr>
          <w:lang w:eastAsia="zh-CN"/>
        </w:rPr>
        <w:t>3</w:t>
      </w:r>
      <w:r w:rsidRPr="00544965">
        <w:t>.3.2.4.2</w:t>
      </w:r>
      <w:r w:rsidRPr="00544965">
        <w:tab/>
        <w:t>Operation: generate-</w:t>
      </w:r>
      <w:r>
        <w:rPr>
          <w:rFonts w:hint="eastAsia"/>
          <w:lang w:eastAsia="zh-CN"/>
        </w:rPr>
        <w:t>upu</w:t>
      </w:r>
      <w:r w:rsidRPr="00544965">
        <w:t>-data</w:t>
      </w:r>
      <w:bookmarkEnd w:id="837"/>
      <w:bookmarkEnd w:id="838"/>
      <w:bookmarkEnd w:id="839"/>
      <w:bookmarkEnd w:id="840"/>
    </w:p>
    <w:p w14:paraId="68D19D76" w14:textId="77777777" w:rsidR="001F42BE" w:rsidRPr="00544965" w:rsidRDefault="001F42BE" w:rsidP="006F0131">
      <w:pPr>
        <w:pStyle w:val="H6"/>
      </w:pPr>
      <w:bookmarkStart w:id="841" w:name="_Toc25270784"/>
      <w:bookmarkStart w:id="842" w:name="_Toc34310441"/>
      <w:bookmarkStart w:id="843" w:name="_Toc36464963"/>
      <w:bookmarkStart w:id="844" w:name="_Toc51944695"/>
      <w:r w:rsidRPr="00544965">
        <w:t>6.</w:t>
      </w:r>
      <w:r>
        <w:rPr>
          <w:lang w:eastAsia="zh-CN"/>
        </w:rPr>
        <w:t>3</w:t>
      </w:r>
      <w:r w:rsidRPr="00544965">
        <w:t>.3.2.4.2.1</w:t>
      </w:r>
      <w:r w:rsidRPr="00544965">
        <w:tab/>
        <w:t>Description</w:t>
      </w:r>
      <w:bookmarkEnd w:id="841"/>
      <w:bookmarkEnd w:id="842"/>
      <w:bookmarkEnd w:id="843"/>
      <w:bookmarkEnd w:id="844"/>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45" w:name="_Toc25270785"/>
      <w:bookmarkStart w:id="846" w:name="_Toc34310442"/>
      <w:bookmarkStart w:id="847" w:name="_Toc36464964"/>
      <w:bookmarkStart w:id="848" w:name="_Toc51944696"/>
      <w:r w:rsidRPr="00544965">
        <w:t>6.</w:t>
      </w:r>
      <w:r>
        <w:rPr>
          <w:lang w:eastAsia="zh-CN"/>
        </w:rPr>
        <w:t>3</w:t>
      </w:r>
      <w:r w:rsidRPr="00544965">
        <w:t>.3.2.4.2.2</w:t>
      </w:r>
      <w:r w:rsidRPr="00544965">
        <w:tab/>
        <w:t>Operation Definition</w:t>
      </w:r>
      <w:bookmarkEnd w:id="845"/>
      <w:bookmarkEnd w:id="846"/>
      <w:bookmarkEnd w:id="847"/>
      <w:bookmarkEnd w:id="848"/>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77777777" w:rsidR="00164D39" w:rsidRDefault="00164D39" w:rsidP="00164D39">
            <w:pPr>
              <w:pStyle w:val="TAN"/>
            </w:pPr>
            <w:r>
              <w:t>NOTE</w:t>
            </w:r>
            <w:r w:rsidR="00095CAC">
              <w:t xml:space="preserve"> 1</w:t>
            </w:r>
            <w:r>
              <w:t>:</w:t>
            </w:r>
            <w:r>
              <w:tab/>
              <w:t>The mandatory HTTP error status codes for the POST method listed in Table 5.2.7.1-1 of 3GPP TS 29.500 [4] other than those specified in the table above also apply, with a ProblemDetails data type (see clause 5.2.7 of 3GPP TS 29.500 [4]).</w:t>
            </w:r>
          </w:p>
          <w:p w14:paraId="7E3B8422" w14:textId="402AE759" w:rsidR="00095CAC" w:rsidRPr="006C4573" w:rsidRDefault="00095CAC"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lastRenderedPageBreak/>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Heading3"/>
      </w:pPr>
      <w:bookmarkStart w:id="849" w:name="_Toc25270786"/>
      <w:bookmarkStart w:id="850" w:name="_Toc34310443"/>
      <w:bookmarkStart w:id="851" w:name="_Toc36464965"/>
      <w:bookmarkStart w:id="852" w:name="_Toc51944697"/>
      <w:bookmarkStart w:id="853" w:name="_Toc98493916"/>
      <w:r>
        <w:t>6.3.4</w:t>
      </w:r>
      <w:r w:rsidRPr="00544965">
        <w:tab/>
        <w:t>Custom Operations without associated resources</w:t>
      </w:r>
      <w:bookmarkEnd w:id="849"/>
      <w:bookmarkEnd w:id="850"/>
      <w:bookmarkEnd w:id="851"/>
      <w:bookmarkEnd w:id="852"/>
      <w:bookmarkEnd w:id="853"/>
    </w:p>
    <w:p w14:paraId="7DFA64D6" w14:textId="77777777" w:rsidR="001F42BE" w:rsidRPr="00544965" w:rsidRDefault="001F42BE" w:rsidP="000F100F">
      <w:pPr>
        <w:pStyle w:val="Heading4"/>
      </w:pPr>
      <w:bookmarkStart w:id="854" w:name="_Toc25270787"/>
      <w:bookmarkStart w:id="855" w:name="_Toc34310444"/>
      <w:bookmarkStart w:id="856" w:name="_Toc36464966"/>
      <w:bookmarkStart w:id="857" w:name="_Toc51944698"/>
      <w:bookmarkStart w:id="858" w:name="_Toc98493917"/>
      <w:r>
        <w:t>6.3.4</w:t>
      </w:r>
      <w:r w:rsidRPr="00544965">
        <w:t>.1</w:t>
      </w:r>
      <w:r w:rsidRPr="00544965">
        <w:tab/>
        <w:t>Overview</w:t>
      </w:r>
      <w:bookmarkEnd w:id="854"/>
      <w:bookmarkEnd w:id="855"/>
      <w:bookmarkEnd w:id="856"/>
      <w:bookmarkEnd w:id="857"/>
      <w:bookmarkEnd w:id="858"/>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Heading3"/>
      </w:pPr>
      <w:bookmarkStart w:id="859" w:name="_Toc25270788"/>
      <w:bookmarkStart w:id="860" w:name="_Toc34310445"/>
      <w:bookmarkStart w:id="861" w:name="_Toc36464967"/>
      <w:bookmarkStart w:id="862" w:name="_Toc51944699"/>
      <w:bookmarkStart w:id="863" w:name="_Toc98493918"/>
      <w:r>
        <w:t>6.3.5</w:t>
      </w:r>
      <w:r w:rsidRPr="00544965">
        <w:tab/>
        <w:t>Notifications</w:t>
      </w:r>
      <w:bookmarkEnd w:id="859"/>
      <w:bookmarkEnd w:id="860"/>
      <w:bookmarkEnd w:id="861"/>
      <w:bookmarkEnd w:id="862"/>
      <w:bookmarkEnd w:id="863"/>
    </w:p>
    <w:p w14:paraId="6D3F6E19" w14:textId="77777777" w:rsidR="001F42BE" w:rsidRPr="00544965" w:rsidRDefault="001F42BE" w:rsidP="000F100F">
      <w:pPr>
        <w:pStyle w:val="Heading4"/>
      </w:pPr>
      <w:bookmarkStart w:id="864" w:name="_Toc25270789"/>
      <w:bookmarkStart w:id="865" w:name="_Toc34310446"/>
      <w:bookmarkStart w:id="866" w:name="_Toc36464968"/>
      <w:bookmarkStart w:id="867" w:name="_Toc51944700"/>
      <w:bookmarkStart w:id="868" w:name="_Toc98493919"/>
      <w:r>
        <w:t>6.3.5</w:t>
      </w:r>
      <w:r w:rsidRPr="00544965">
        <w:t>.1</w:t>
      </w:r>
      <w:r w:rsidRPr="00544965">
        <w:tab/>
        <w:t>General</w:t>
      </w:r>
      <w:bookmarkEnd w:id="864"/>
      <w:bookmarkEnd w:id="865"/>
      <w:bookmarkEnd w:id="866"/>
      <w:bookmarkEnd w:id="867"/>
      <w:bookmarkEnd w:id="868"/>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Heading3"/>
      </w:pPr>
      <w:bookmarkStart w:id="869" w:name="_Toc25270790"/>
      <w:bookmarkStart w:id="870" w:name="_Toc34310447"/>
      <w:bookmarkStart w:id="871" w:name="_Toc36464969"/>
      <w:bookmarkStart w:id="872" w:name="_Toc51944701"/>
      <w:bookmarkStart w:id="873" w:name="_Toc98493920"/>
      <w:r>
        <w:t>6.3.6</w:t>
      </w:r>
      <w:r w:rsidRPr="00544965">
        <w:tab/>
        <w:t>Data Model</w:t>
      </w:r>
      <w:bookmarkEnd w:id="869"/>
      <w:bookmarkEnd w:id="870"/>
      <w:bookmarkEnd w:id="871"/>
      <w:bookmarkEnd w:id="872"/>
      <w:bookmarkEnd w:id="873"/>
    </w:p>
    <w:p w14:paraId="1B40BAB0" w14:textId="77777777" w:rsidR="001F42BE" w:rsidRPr="00544965" w:rsidRDefault="001F42BE" w:rsidP="000F100F">
      <w:pPr>
        <w:pStyle w:val="Heading4"/>
      </w:pPr>
      <w:bookmarkStart w:id="874" w:name="_Toc25270791"/>
      <w:bookmarkStart w:id="875" w:name="_Toc34310448"/>
      <w:bookmarkStart w:id="876" w:name="_Toc36464970"/>
      <w:bookmarkStart w:id="877" w:name="_Toc51944702"/>
      <w:bookmarkStart w:id="878" w:name="_Toc98493921"/>
      <w:r>
        <w:t>6.3.6</w:t>
      </w:r>
      <w:r w:rsidRPr="00544965">
        <w:t>.1</w:t>
      </w:r>
      <w:r w:rsidRPr="00544965">
        <w:tab/>
        <w:t>General</w:t>
      </w:r>
      <w:bookmarkEnd w:id="874"/>
      <w:bookmarkEnd w:id="875"/>
      <w:bookmarkEnd w:id="876"/>
      <w:bookmarkEnd w:id="877"/>
      <w:bookmarkEnd w:id="878"/>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635D09" w:rsidR="00D41C3B" w:rsidRPr="00544965" w:rsidRDefault="00D41C3B" w:rsidP="00D41C3B">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bl>
    <w:p w14:paraId="3D8A9D65" w14:textId="77777777" w:rsidR="001F42BE" w:rsidRPr="00544965" w:rsidRDefault="001F42BE" w:rsidP="001F42BE"/>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lastRenderedPageBreak/>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Heading4"/>
        <w:rPr>
          <w:lang w:val="en-US"/>
        </w:rPr>
      </w:pPr>
      <w:bookmarkStart w:id="879" w:name="_Toc25270792"/>
      <w:bookmarkStart w:id="880" w:name="_Toc34310449"/>
      <w:bookmarkStart w:id="881" w:name="_Toc36464971"/>
      <w:bookmarkStart w:id="882" w:name="_Toc51944703"/>
      <w:bookmarkStart w:id="883" w:name="_Toc98493922"/>
      <w:r>
        <w:rPr>
          <w:lang w:val="en-US"/>
        </w:rPr>
        <w:t>6.3.6</w:t>
      </w:r>
      <w:r w:rsidRPr="00544965">
        <w:rPr>
          <w:lang w:val="en-US"/>
        </w:rPr>
        <w:t>.2</w:t>
      </w:r>
      <w:r w:rsidRPr="00544965">
        <w:rPr>
          <w:lang w:val="en-US"/>
        </w:rPr>
        <w:tab/>
        <w:t>Structured data types</w:t>
      </w:r>
      <w:bookmarkEnd w:id="879"/>
      <w:bookmarkEnd w:id="880"/>
      <w:bookmarkEnd w:id="881"/>
      <w:bookmarkEnd w:id="882"/>
      <w:bookmarkEnd w:id="883"/>
    </w:p>
    <w:p w14:paraId="1B43CBCA" w14:textId="77777777" w:rsidR="001F42BE" w:rsidRPr="00544965" w:rsidRDefault="001F42BE" w:rsidP="000F100F">
      <w:pPr>
        <w:pStyle w:val="Heading5"/>
      </w:pPr>
      <w:bookmarkStart w:id="884" w:name="_Toc25270793"/>
      <w:bookmarkStart w:id="885" w:name="_Toc34310450"/>
      <w:bookmarkStart w:id="886" w:name="_Toc36464972"/>
      <w:bookmarkStart w:id="887" w:name="_Toc51944704"/>
      <w:bookmarkStart w:id="888" w:name="_Toc98493923"/>
      <w:r>
        <w:t>6.3.6</w:t>
      </w:r>
      <w:r w:rsidRPr="00544965">
        <w:t>.2.1</w:t>
      </w:r>
      <w:r w:rsidRPr="00544965">
        <w:tab/>
        <w:t>Introduction</w:t>
      </w:r>
      <w:bookmarkEnd w:id="884"/>
      <w:bookmarkEnd w:id="885"/>
      <w:bookmarkEnd w:id="886"/>
      <w:bookmarkEnd w:id="887"/>
      <w:bookmarkEnd w:id="888"/>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Heading5"/>
      </w:pPr>
      <w:bookmarkStart w:id="889" w:name="_Toc25270794"/>
      <w:bookmarkStart w:id="890" w:name="_Toc34310451"/>
      <w:bookmarkStart w:id="891" w:name="_Toc36464973"/>
      <w:bookmarkStart w:id="892" w:name="_Toc51944705"/>
      <w:bookmarkStart w:id="893" w:name="_Toc98493924"/>
      <w:r>
        <w:t>6.3.6</w:t>
      </w:r>
      <w:r w:rsidRPr="00544965">
        <w:t>.2.2</w:t>
      </w:r>
      <w:r w:rsidRPr="00544965">
        <w:tab/>
        <w:t xml:space="preserve">Type: </w:t>
      </w:r>
      <w:r w:rsidRPr="0008755C">
        <w:rPr>
          <w:lang w:eastAsia="zh-CN"/>
        </w:rPr>
        <w:t>Upu</w:t>
      </w:r>
      <w:r w:rsidRPr="0008755C">
        <w:t>Info</w:t>
      </w:r>
      <w:bookmarkEnd w:id="889"/>
      <w:bookmarkEnd w:id="890"/>
      <w:bookmarkEnd w:id="891"/>
      <w:bookmarkEnd w:id="892"/>
      <w:bookmarkEnd w:id="893"/>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3C5BF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2970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494A4F"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1AB4A845"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1FA8244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85718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A60C318"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D41C3B" w:rsidRPr="00544965" w14:paraId="3032FC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87A9E0" w14:textId="28939FFD" w:rsidR="00D41C3B" w:rsidRDefault="00D41C3B" w:rsidP="00D41C3B">
            <w:pPr>
              <w:pStyle w:val="TAL"/>
              <w:rPr>
                <w:lang w:val="es-ES" w:eastAsia="zh-CN"/>
              </w:rPr>
            </w:pPr>
            <w:r>
              <w:t>upuHeader</w:t>
            </w:r>
          </w:p>
        </w:tc>
        <w:tc>
          <w:tcPr>
            <w:tcW w:w="1559" w:type="dxa"/>
            <w:tcBorders>
              <w:top w:val="single" w:sz="4" w:space="0" w:color="auto"/>
              <w:left w:val="single" w:sz="4" w:space="0" w:color="auto"/>
              <w:bottom w:val="single" w:sz="4" w:space="0" w:color="auto"/>
              <w:right w:val="single" w:sz="4" w:space="0" w:color="auto"/>
            </w:tcBorders>
          </w:tcPr>
          <w:p w14:paraId="148CECB1" w14:textId="426D73F1" w:rsidR="00D41C3B" w:rsidRPr="0008755C" w:rsidRDefault="00D41C3B" w:rsidP="00D41C3B">
            <w:pPr>
              <w:pStyle w:val="TAL"/>
              <w:rPr>
                <w:lang w:eastAsia="zh-CN"/>
              </w:rPr>
            </w:pPr>
            <w:r>
              <w:t>UpuHeader</w:t>
            </w:r>
          </w:p>
        </w:tc>
        <w:tc>
          <w:tcPr>
            <w:tcW w:w="425" w:type="dxa"/>
            <w:tcBorders>
              <w:top w:val="single" w:sz="4" w:space="0" w:color="auto"/>
              <w:left w:val="single" w:sz="4" w:space="0" w:color="auto"/>
              <w:bottom w:val="single" w:sz="4" w:space="0" w:color="auto"/>
              <w:right w:val="single" w:sz="4" w:space="0" w:color="auto"/>
            </w:tcBorders>
          </w:tcPr>
          <w:p w14:paraId="7D60EE81" w14:textId="7C05C5E1" w:rsidR="00D41C3B" w:rsidRPr="00544965" w:rsidRDefault="00D41C3B" w:rsidP="00D41C3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AAD183" w14:textId="04854712" w:rsidR="00D41C3B" w:rsidRDefault="00D41C3B" w:rsidP="00D41C3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63451CD" w14:textId="08043A9C" w:rsidR="00D41C3B" w:rsidRDefault="00D41C3B" w:rsidP="00D41C3B">
            <w:pPr>
              <w:pStyle w:val="TAL"/>
              <w:rPr>
                <w:rFonts w:cs="Arial"/>
                <w:szCs w:val="18"/>
                <w:lang w:eastAsia="zh-CN"/>
              </w:rPr>
            </w:pPr>
            <w:r>
              <w:rPr>
                <w:rFonts w:cs="Arial"/>
                <w:szCs w:val="18"/>
              </w:rPr>
              <w:t>This attribute contains UPU Header encoded as defined in clause 6.3.6.3.2.</w:t>
            </w:r>
          </w:p>
        </w:tc>
      </w:tr>
      <w:tr w:rsidR="00D41C3B" w:rsidRPr="00544965" w14:paraId="47E737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9C8C1A1" w14:textId="77777777" w:rsidR="00D41C3B" w:rsidRPr="00544965" w:rsidRDefault="00D41C3B" w:rsidP="00D41C3B">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05B92485" w14:textId="77777777" w:rsidR="00D41C3B" w:rsidRPr="00544965" w:rsidRDefault="00D41C3B" w:rsidP="00D41C3B">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2ABAAC6E" w14:textId="77777777" w:rsidR="00D41C3B" w:rsidRPr="00544965" w:rsidRDefault="00D41C3B" w:rsidP="00D41C3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675AE95" w14:textId="77777777" w:rsidR="00D41C3B" w:rsidRPr="00544965" w:rsidRDefault="00D41C3B" w:rsidP="00D41C3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BB773ED" w14:textId="77777777" w:rsidR="00D41C3B" w:rsidRPr="00544965" w:rsidRDefault="00D41C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D41C3B" w:rsidRPr="00544965" w14:paraId="7F1641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0106147" w14:textId="42461A70" w:rsidR="00D41C3B" w:rsidRPr="0008755C" w:rsidRDefault="00D41C3B" w:rsidP="00D41C3B">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1F70C640" w14:textId="167108FE" w:rsidR="00D41C3B" w:rsidRDefault="00D41C3B" w:rsidP="00D41C3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4472367A" w14:textId="0972A4A2" w:rsidR="00D41C3B" w:rsidRPr="00544965" w:rsidRDefault="00D41C3B" w:rsidP="00D41C3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A0CD1F" w14:textId="0E22A2B6" w:rsidR="00D41C3B" w:rsidRPr="00544965" w:rsidRDefault="00D41C3B" w:rsidP="00D41C3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EA0031" w14:textId="09C4DE40" w:rsidR="00D41C3B" w:rsidRPr="00544965" w:rsidRDefault="00D41C3B" w:rsidP="00D41C3B">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0C3E3D62" w14:textId="77777777" w:rsidR="001F42BE" w:rsidRPr="00544965" w:rsidRDefault="001F42BE" w:rsidP="001F42BE"/>
    <w:p w14:paraId="4AC58A81" w14:textId="77777777" w:rsidR="001F42BE" w:rsidRPr="00544965" w:rsidRDefault="001F42BE" w:rsidP="000F100F">
      <w:pPr>
        <w:pStyle w:val="Heading5"/>
      </w:pPr>
      <w:bookmarkStart w:id="894" w:name="_Toc25270795"/>
      <w:bookmarkStart w:id="895" w:name="_Toc34310452"/>
      <w:bookmarkStart w:id="896" w:name="_Toc36464974"/>
      <w:bookmarkStart w:id="897" w:name="_Toc51944706"/>
      <w:bookmarkStart w:id="898" w:name="_Toc98493925"/>
      <w:r>
        <w:t>6.3.6</w:t>
      </w:r>
      <w:r w:rsidRPr="00544965">
        <w:t>.2.3</w:t>
      </w:r>
      <w:r w:rsidRPr="00544965">
        <w:tab/>
        <w:t xml:space="preserve">Type: </w:t>
      </w:r>
      <w:r>
        <w:rPr>
          <w:rFonts w:hint="eastAsia"/>
          <w:lang w:eastAsia="zh-CN"/>
        </w:rPr>
        <w:t>Upu</w:t>
      </w:r>
      <w:r w:rsidRPr="00544965">
        <w:t>SecurityInfo</w:t>
      </w:r>
      <w:bookmarkEnd w:id="894"/>
      <w:bookmarkEnd w:id="895"/>
      <w:bookmarkEnd w:id="896"/>
      <w:bookmarkEnd w:id="897"/>
      <w:bookmarkEnd w:id="898"/>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Heading5"/>
        <w:rPr>
          <w:lang w:val="en-US"/>
        </w:rPr>
      </w:pPr>
      <w:bookmarkStart w:id="899" w:name="_Toc25270796"/>
      <w:bookmarkStart w:id="900" w:name="_Toc34310453"/>
      <w:bookmarkStart w:id="901" w:name="_Toc36464975"/>
      <w:bookmarkStart w:id="902" w:name="_Toc51944707"/>
      <w:bookmarkStart w:id="903" w:name="_Toc98493926"/>
      <w:r>
        <w:t>6.3.6</w:t>
      </w:r>
      <w:r w:rsidRPr="00544965">
        <w:t>.2.4</w:t>
      </w:r>
      <w:r w:rsidRPr="00544965">
        <w:tab/>
        <w:t xml:space="preserve">Type: </w:t>
      </w:r>
      <w:r>
        <w:rPr>
          <w:lang w:val="es-ES"/>
        </w:rPr>
        <w:t>U</w:t>
      </w:r>
      <w:r>
        <w:rPr>
          <w:rFonts w:hint="eastAsia"/>
          <w:lang w:val="es-ES" w:eastAsia="zh-CN"/>
        </w:rPr>
        <w:t>puData</w:t>
      </w:r>
      <w:bookmarkEnd w:id="899"/>
      <w:bookmarkEnd w:id="900"/>
      <w:bookmarkEnd w:id="901"/>
      <w:bookmarkEnd w:id="902"/>
      <w:bookmarkEnd w:id="903"/>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14:paraId="53369159" w14:textId="77777777" w:rsidR="001F42BE" w:rsidRPr="00544965" w:rsidRDefault="001F42BE" w:rsidP="001F42BE">
      <w:pPr>
        <w:rPr>
          <w:lang w:val="en-US"/>
        </w:rPr>
      </w:pPr>
    </w:p>
    <w:p w14:paraId="6F72EF73" w14:textId="77777777" w:rsidR="001F42BE" w:rsidRPr="00544965" w:rsidRDefault="001F42BE" w:rsidP="000F100F">
      <w:pPr>
        <w:pStyle w:val="Heading4"/>
        <w:rPr>
          <w:lang w:val="en-US"/>
        </w:rPr>
      </w:pPr>
      <w:bookmarkStart w:id="904" w:name="_Toc25270797"/>
      <w:bookmarkStart w:id="905" w:name="_Toc34310454"/>
      <w:bookmarkStart w:id="906" w:name="_Toc36464976"/>
      <w:bookmarkStart w:id="907" w:name="_Toc51944708"/>
      <w:bookmarkStart w:id="908" w:name="_Toc98493927"/>
      <w:r>
        <w:rPr>
          <w:lang w:val="en-US"/>
        </w:rPr>
        <w:lastRenderedPageBreak/>
        <w:t>6.3.6</w:t>
      </w:r>
      <w:r w:rsidRPr="00544965">
        <w:rPr>
          <w:lang w:val="en-US"/>
        </w:rPr>
        <w:t>.3</w:t>
      </w:r>
      <w:r w:rsidRPr="00544965">
        <w:rPr>
          <w:lang w:val="en-US"/>
        </w:rPr>
        <w:tab/>
        <w:t>Simple data types and enumerations</w:t>
      </w:r>
      <w:bookmarkEnd w:id="904"/>
      <w:bookmarkEnd w:id="905"/>
      <w:bookmarkEnd w:id="906"/>
      <w:bookmarkEnd w:id="907"/>
      <w:bookmarkEnd w:id="908"/>
    </w:p>
    <w:p w14:paraId="2759131A" w14:textId="77777777" w:rsidR="001F42BE" w:rsidRPr="00544965" w:rsidRDefault="001F42BE" w:rsidP="000F100F">
      <w:pPr>
        <w:pStyle w:val="Heading5"/>
      </w:pPr>
      <w:bookmarkStart w:id="909" w:name="_Toc25270798"/>
      <w:bookmarkStart w:id="910" w:name="_Toc34310455"/>
      <w:bookmarkStart w:id="911" w:name="_Toc36464977"/>
      <w:bookmarkStart w:id="912" w:name="_Toc51944709"/>
      <w:bookmarkStart w:id="913" w:name="_Toc98493928"/>
      <w:r>
        <w:t>6.3.6</w:t>
      </w:r>
      <w:r w:rsidRPr="00544965">
        <w:t>.3.1</w:t>
      </w:r>
      <w:r w:rsidRPr="00544965">
        <w:tab/>
        <w:t>Introduction</w:t>
      </w:r>
      <w:bookmarkEnd w:id="909"/>
      <w:bookmarkEnd w:id="910"/>
      <w:bookmarkEnd w:id="911"/>
      <w:bookmarkEnd w:id="912"/>
      <w:bookmarkEnd w:id="913"/>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Heading5"/>
      </w:pPr>
      <w:bookmarkStart w:id="914" w:name="_Toc25270799"/>
      <w:bookmarkStart w:id="915" w:name="_Toc34310456"/>
      <w:bookmarkStart w:id="916" w:name="_Toc36464978"/>
      <w:bookmarkStart w:id="917" w:name="_Toc51944710"/>
      <w:bookmarkStart w:id="918" w:name="_Toc98493929"/>
      <w:r>
        <w:t>6.3.6</w:t>
      </w:r>
      <w:r w:rsidRPr="00544965">
        <w:t>.3.2</w:t>
      </w:r>
      <w:r w:rsidRPr="00544965">
        <w:tab/>
        <w:t>Simple data types</w:t>
      </w:r>
      <w:bookmarkEnd w:id="914"/>
      <w:bookmarkEnd w:id="915"/>
      <w:bookmarkEnd w:id="916"/>
      <w:bookmarkEnd w:id="917"/>
      <w:bookmarkEnd w:id="918"/>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77777777" w:rsidR="001F42BE" w:rsidRPr="00544965" w:rsidRDefault="001F42BE" w:rsidP="0078742B">
            <w:pPr>
              <w:pStyle w:val="TAL"/>
            </w:pPr>
            <w:r w:rsidRPr="00544965">
              <w:t>pattern: "^[A-Fa-f0-9]{32}$"</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77777777" w:rsidR="001F42BE" w:rsidRPr="00544965" w:rsidRDefault="001F42BE" w:rsidP="0078742B">
            <w:pPr>
              <w:pStyle w:val="TAL"/>
            </w:pPr>
            <w:r w:rsidRPr="00544965">
              <w:t>pattern: "^[A-Fa-f0-9]{4}$"</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717E89A2" w14:textId="77777777" w:rsidR="00D41C3B" w:rsidRDefault="00D41C3B" w:rsidP="00D41C3B">
            <w:pPr>
              <w:pStyle w:val="TAL"/>
            </w:pPr>
            <w:r>
              <w:t xml:space="preserve">It contains </w:t>
            </w:r>
            <w:r w:rsidRPr="003B2883">
              <w:t xml:space="preserve">the </w:t>
            </w:r>
            <w:r w:rsidRPr="003B2883">
              <w:rPr>
                <w:lang w:eastAsia="zh-CN"/>
              </w:rPr>
              <w:t>"</w:t>
            </w:r>
            <w:r>
              <w:t>UPU Header</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1E730FF4" w:rsidR="00D41C3B" w:rsidRPr="00544965" w:rsidRDefault="00D41C3B" w:rsidP="00D41C3B">
            <w:pPr>
              <w:pStyle w:val="TAL"/>
            </w:pPr>
            <w:r>
              <w:t>pattern: "^[</w:t>
            </w:r>
            <w:r w:rsidRPr="001C0B17">
              <w:t>A-Fa-f0-9]{</w:t>
            </w:r>
            <w:r>
              <w:t>2</w:t>
            </w:r>
            <w:r w:rsidRPr="001C0B17">
              <w:t>}$"</w:t>
            </w:r>
          </w:p>
        </w:tc>
      </w:tr>
    </w:tbl>
    <w:p w14:paraId="65A685B5" w14:textId="77777777" w:rsidR="001F42BE" w:rsidRDefault="001F42BE" w:rsidP="001F42BE"/>
    <w:p w14:paraId="40645E13" w14:textId="77777777" w:rsidR="001F42BE" w:rsidRPr="00544965" w:rsidRDefault="001F42BE" w:rsidP="000F100F">
      <w:pPr>
        <w:pStyle w:val="Heading5"/>
      </w:pPr>
      <w:bookmarkStart w:id="919" w:name="_Toc25270800"/>
      <w:bookmarkStart w:id="920" w:name="_Toc34310457"/>
      <w:bookmarkStart w:id="921" w:name="_Toc36464979"/>
      <w:bookmarkStart w:id="922" w:name="_Toc51944711"/>
      <w:bookmarkStart w:id="923" w:name="_Toc98493930"/>
      <w:r w:rsidRPr="00544965">
        <w:t>6.</w:t>
      </w:r>
      <w:r>
        <w:rPr>
          <w:lang w:eastAsia="zh-CN"/>
        </w:rPr>
        <w:t>3</w:t>
      </w:r>
      <w:r w:rsidRPr="00544965">
        <w:t>.6.3.3</w:t>
      </w:r>
      <w:r w:rsidRPr="00544965">
        <w:tab/>
      </w:r>
      <w:r w:rsidR="004012F4">
        <w:rPr>
          <w:lang w:eastAsia="zh-CN"/>
        </w:rPr>
        <w:t>Void</w:t>
      </w:r>
      <w:bookmarkEnd w:id="919"/>
      <w:bookmarkEnd w:id="920"/>
      <w:bookmarkEnd w:id="921"/>
      <w:bookmarkEnd w:id="922"/>
      <w:bookmarkEnd w:id="923"/>
    </w:p>
    <w:p w14:paraId="6579D944" w14:textId="77777777" w:rsidR="001F42BE" w:rsidRPr="00544965" w:rsidRDefault="001F42BE" w:rsidP="001F42BE"/>
    <w:p w14:paraId="0E90E1CB" w14:textId="77777777" w:rsidR="001F42BE" w:rsidRPr="00544965" w:rsidRDefault="001F42BE" w:rsidP="000F100F">
      <w:pPr>
        <w:pStyle w:val="Heading3"/>
      </w:pPr>
      <w:bookmarkStart w:id="924" w:name="_Toc25270801"/>
      <w:bookmarkStart w:id="925" w:name="_Toc34310458"/>
      <w:bookmarkStart w:id="926" w:name="_Toc36464980"/>
      <w:bookmarkStart w:id="927" w:name="_Toc51944712"/>
      <w:bookmarkStart w:id="928" w:name="_Toc98493931"/>
      <w:r>
        <w:t>6.3.7</w:t>
      </w:r>
      <w:r w:rsidRPr="00544965">
        <w:tab/>
        <w:t>Error Handling</w:t>
      </w:r>
      <w:bookmarkEnd w:id="924"/>
      <w:bookmarkEnd w:id="925"/>
      <w:bookmarkEnd w:id="926"/>
      <w:bookmarkEnd w:id="927"/>
      <w:bookmarkEnd w:id="928"/>
    </w:p>
    <w:p w14:paraId="6732E549" w14:textId="77777777" w:rsidR="001F42BE" w:rsidRPr="00544965" w:rsidRDefault="001F42BE" w:rsidP="000F100F">
      <w:pPr>
        <w:pStyle w:val="Heading4"/>
      </w:pPr>
      <w:bookmarkStart w:id="929" w:name="_Toc25270802"/>
      <w:bookmarkStart w:id="930" w:name="_Toc34310459"/>
      <w:bookmarkStart w:id="931" w:name="_Toc36464981"/>
      <w:bookmarkStart w:id="932" w:name="_Toc51944713"/>
      <w:bookmarkStart w:id="933" w:name="_Toc98493932"/>
      <w:r>
        <w:t>6.3.7</w:t>
      </w:r>
      <w:r w:rsidRPr="00544965">
        <w:t>.1</w:t>
      </w:r>
      <w:r w:rsidRPr="00544965">
        <w:tab/>
        <w:t>General</w:t>
      </w:r>
      <w:bookmarkEnd w:id="929"/>
      <w:bookmarkEnd w:id="930"/>
      <w:bookmarkEnd w:id="931"/>
      <w:bookmarkEnd w:id="932"/>
      <w:bookmarkEnd w:id="933"/>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Heading4"/>
      </w:pPr>
      <w:bookmarkStart w:id="934" w:name="_Toc25270803"/>
      <w:bookmarkStart w:id="935" w:name="_Toc34310460"/>
      <w:bookmarkStart w:id="936" w:name="_Toc36464982"/>
      <w:bookmarkStart w:id="937" w:name="_Toc51944714"/>
      <w:bookmarkStart w:id="938" w:name="_Toc98493933"/>
      <w:r>
        <w:t>6.3.7</w:t>
      </w:r>
      <w:r w:rsidRPr="00544965">
        <w:t>.2</w:t>
      </w:r>
      <w:r w:rsidRPr="00544965">
        <w:tab/>
        <w:t>Protocol Errors</w:t>
      </w:r>
      <w:bookmarkEnd w:id="934"/>
      <w:bookmarkEnd w:id="935"/>
      <w:bookmarkEnd w:id="936"/>
      <w:bookmarkEnd w:id="937"/>
      <w:bookmarkEnd w:id="938"/>
    </w:p>
    <w:p w14:paraId="5444F93F"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751AD3F4" w14:textId="77777777" w:rsidR="001F42BE" w:rsidRPr="00544965" w:rsidRDefault="001F42BE" w:rsidP="000F100F">
      <w:pPr>
        <w:pStyle w:val="Heading4"/>
      </w:pPr>
      <w:bookmarkStart w:id="939" w:name="_Toc25270804"/>
      <w:bookmarkStart w:id="940" w:name="_Toc34310461"/>
      <w:bookmarkStart w:id="941" w:name="_Toc36464983"/>
      <w:bookmarkStart w:id="942" w:name="_Toc51944715"/>
      <w:bookmarkStart w:id="943" w:name="_Toc98493934"/>
      <w:r>
        <w:t>6.3.7</w:t>
      </w:r>
      <w:r w:rsidRPr="00544965">
        <w:t>.3</w:t>
      </w:r>
      <w:r w:rsidRPr="00544965">
        <w:tab/>
        <w:t>Application Errors</w:t>
      </w:r>
      <w:bookmarkEnd w:id="939"/>
      <w:bookmarkEnd w:id="940"/>
      <w:bookmarkEnd w:id="941"/>
      <w:bookmarkEnd w:id="942"/>
      <w:bookmarkEnd w:id="943"/>
    </w:p>
    <w:p w14:paraId="21423154"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The Counter</w:t>
            </w:r>
            <w:r w:rsidRPr="000F100F">
              <w:rPr>
                <w:rFonts w:hint="eastAsia"/>
                <w:vertAlign w:val="subscript"/>
              </w:rPr>
              <w:t>UPU</w:t>
            </w:r>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Heading3"/>
        <w:rPr>
          <w:lang w:val="en-US"/>
        </w:rPr>
      </w:pPr>
      <w:bookmarkStart w:id="944" w:name="_Toc25270805"/>
      <w:bookmarkStart w:id="945" w:name="_Toc34310462"/>
      <w:bookmarkStart w:id="946" w:name="_Toc36464984"/>
      <w:bookmarkStart w:id="947" w:name="_Toc51944716"/>
      <w:bookmarkStart w:id="948" w:name="_Toc98493935"/>
      <w:r w:rsidRPr="00544965">
        <w:rPr>
          <w:lang w:val="en-US"/>
        </w:rPr>
        <w:t>6.</w:t>
      </w:r>
      <w:r>
        <w:rPr>
          <w:lang w:val="en-US" w:eastAsia="zh-CN"/>
        </w:rPr>
        <w:t>3</w:t>
      </w:r>
      <w:r w:rsidRPr="00544965">
        <w:rPr>
          <w:lang w:val="en-US"/>
        </w:rPr>
        <w:t>.8</w:t>
      </w:r>
      <w:r w:rsidRPr="00544965">
        <w:rPr>
          <w:lang w:val="en-US"/>
        </w:rPr>
        <w:tab/>
        <w:t>Security</w:t>
      </w:r>
      <w:bookmarkEnd w:id="944"/>
      <w:bookmarkEnd w:id="945"/>
      <w:bookmarkEnd w:id="946"/>
      <w:bookmarkEnd w:id="947"/>
      <w:bookmarkEnd w:id="948"/>
    </w:p>
    <w:p w14:paraId="1D2893A3"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77777777" w:rsidR="001F42BE" w:rsidRDefault="001F42BE" w:rsidP="001F42BE">
      <w:pPr>
        <w:rPr>
          <w:lang w:val="en-US"/>
        </w:rPr>
      </w:pPr>
      <w:r w:rsidRPr="00544965">
        <w:rPr>
          <w:lang w:val="en-US"/>
        </w:rPr>
        <w:lastRenderedPageBreak/>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Heading3"/>
        <w:rPr>
          <w:lang w:eastAsia="zh-CN"/>
        </w:rPr>
      </w:pPr>
      <w:bookmarkStart w:id="949" w:name="_Toc98493936"/>
      <w:r>
        <w:rPr>
          <w:lang w:eastAsia="zh-CN"/>
        </w:rPr>
        <w:t>6.3</w:t>
      </w:r>
      <w:r w:rsidRPr="00AA440E">
        <w:rPr>
          <w:lang w:eastAsia="zh-CN"/>
        </w:rPr>
        <w:t>.</w:t>
      </w:r>
      <w:r w:rsidR="004004A3">
        <w:rPr>
          <w:lang w:eastAsia="zh-CN"/>
        </w:rPr>
        <w:t>9</w:t>
      </w:r>
      <w:r w:rsidRPr="00AA440E">
        <w:rPr>
          <w:lang w:eastAsia="zh-CN"/>
        </w:rPr>
        <w:tab/>
        <w:t>Feature Negotiation</w:t>
      </w:r>
      <w:bookmarkEnd w:id="949"/>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Heading3"/>
        <w:rPr>
          <w:lang w:val="en-US"/>
        </w:rPr>
      </w:pPr>
      <w:bookmarkStart w:id="950" w:name="_Toc98493937"/>
      <w:r>
        <w:rPr>
          <w:lang w:val="en-US"/>
        </w:rPr>
        <w:t>6.3.</w:t>
      </w:r>
      <w:r w:rsidR="004004A3">
        <w:rPr>
          <w:lang w:val="en-US"/>
        </w:rPr>
        <w:t>10</w:t>
      </w:r>
      <w:r>
        <w:rPr>
          <w:lang w:val="en-US"/>
        </w:rPr>
        <w:tab/>
        <w:t>HTTP redirection</w:t>
      </w:r>
      <w:bookmarkEnd w:id="950"/>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77777777"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Heading8"/>
      </w:pPr>
      <w:r w:rsidRPr="00544965">
        <w:br w:type="page"/>
      </w:r>
      <w:bookmarkStart w:id="951" w:name="_Toc25270806"/>
      <w:bookmarkStart w:id="952" w:name="_Toc34310463"/>
      <w:bookmarkStart w:id="953" w:name="_Toc36464985"/>
      <w:bookmarkStart w:id="954" w:name="_Toc51944717"/>
      <w:bookmarkStart w:id="955" w:name="_Toc98493938"/>
      <w:r w:rsidRPr="00544965">
        <w:lastRenderedPageBreak/>
        <w:t>Annex A (normative):</w:t>
      </w:r>
      <w:r w:rsidRPr="00544965">
        <w:br/>
        <w:t>OpenAPI specification</w:t>
      </w:r>
      <w:bookmarkEnd w:id="951"/>
      <w:bookmarkEnd w:id="952"/>
      <w:bookmarkEnd w:id="953"/>
      <w:bookmarkEnd w:id="954"/>
      <w:bookmarkEnd w:id="955"/>
    </w:p>
    <w:p w14:paraId="2A66DF05" w14:textId="77777777" w:rsidR="001F42BE" w:rsidRPr="00544965" w:rsidRDefault="001F42BE" w:rsidP="000F100F">
      <w:pPr>
        <w:pStyle w:val="Heading2"/>
      </w:pPr>
      <w:bookmarkStart w:id="956" w:name="_Toc25270807"/>
      <w:bookmarkStart w:id="957" w:name="_Toc34310464"/>
      <w:bookmarkStart w:id="958" w:name="_Toc36464986"/>
      <w:bookmarkStart w:id="959" w:name="_Toc51944718"/>
      <w:bookmarkStart w:id="960" w:name="_Toc98493939"/>
      <w:r w:rsidRPr="00544965">
        <w:t>A.1</w:t>
      </w:r>
      <w:r w:rsidRPr="00544965">
        <w:tab/>
        <w:t>General</w:t>
      </w:r>
      <w:bookmarkEnd w:id="956"/>
      <w:bookmarkEnd w:id="957"/>
      <w:bookmarkEnd w:id="958"/>
      <w:bookmarkEnd w:id="959"/>
      <w:bookmarkEnd w:id="960"/>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223B10E7"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4F044549" w14:textId="77777777" w:rsidR="001F42BE" w:rsidRPr="0004445F" w:rsidRDefault="001F42BE" w:rsidP="001F42BE"/>
    <w:p w14:paraId="71E2D36A" w14:textId="77777777" w:rsidR="001F42BE" w:rsidRPr="00544965" w:rsidRDefault="001F42BE" w:rsidP="001F42BE">
      <w:pPr>
        <w:pStyle w:val="NO"/>
        <w:rPr>
          <w:lang w:val="en-US"/>
        </w:rPr>
      </w:pPr>
    </w:p>
    <w:p w14:paraId="25D577CE" w14:textId="77777777" w:rsidR="001F42BE" w:rsidRPr="00544965" w:rsidRDefault="001F42BE" w:rsidP="000F100F">
      <w:pPr>
        <w:pStyle w:val="Heading2"/>
      </w:pPr>
      <w:bookmarkStart w:id="961" w:name="_Toc25270808"/>
      <w:bookmarkStart w:id="962" w:name="_Toc34310465"/>
      <w:bookmarkStart w:id="963" w:name="_Toc36464987"/>
      <w:bookmarkStart w:id="964" w:name="_Toc51944719"/>
      <w:bookmarkStart w:id="965" w:name="_Toc98493940"/>
      <w:r w:rsidRPr="00544965">
        <w:t>A.2</w:t>
      </w:r>
      <w:r w:rsidRPr="00544965">
        <w:tab/>
        <w:t>Nausf_</w:t>
      </w:r>
      <w:r w:rsidRPr="00544965">
        <w:rPr>
          <w:rFonts w:eastAsia="SimSun"/>
          <w:lang w:eastAsia="zh-CN"/>
        </w:rPr>
        <w:t>UEAuthentication</w:t>
      </w:r>
      <w:r w:rsidRPr="00544965" w:rsidDel="00F95B57">
        <w:t xml:space="preserve"> </w:t>
      </w:r>
      <w:r w:rsidRPr="00544965">
        <w:t>API</w:t>
      </w:r>
      <w:bookmarkEnd w:id="961"/>
      <w:bookmarkEnd w:id="962"/>
      <w:bookmarkEnd w:id="963"/>
      <w:bookmarkEnd w:id="964"/>
      <w:bookmarkEnd w:id="965"/>
    </w:p>
    <w:p w14:paraId="0961DBB4" w14:textId="77777777" w:rsidR="001F42BE" w:rsidRPr="00544965" w:rsidRDefault="001F42BE" w:rsidP="001F42BE">
      <w:pPr>
        <w:pStyle w:val="PL"/>
      </w:pPr>
      <w:bookmarkStart w:id="966" w:name="historyclause"/>
      <w:r w:rsidRPr="00544965">
        <w:t>openapi: 3.0.0</w:t>
      </w:r>
    </w:p>
    <w:p w14:paraId="0A362EE8" w14:textId="77777777" w:rsidR="001F42BE" w:rsidRPr="00544965" w:rsidRDefault="001F42BE" w:rsidP="001F42BE">
      <w:pPr>
        <w:pStyle w:val="PL"/>
      </w:pPr>
      <w:r w:rsidRPr="00544965">
        <w:t>info:</w:t>
      </w:r>
    </w:p>
    <w:p w14:paraId="5BB23BB1" w14:textId="4E8A5F78" w:rsidR="001F42BE" w:rsidRPr="00544965" w:rsidRDefault="001F42BE" w:rsidP="001F42BE">
      <w:pPr>
        <w:pStyle w:val="PL"/>
      </w:pPr>
      <w:r w:rsidRPr="00544965">
        <w:t xml:space="preserve">  version: 1.</w:t>
      </w:r>
      <w:r w:rsidR="009B19A2">
        <w:t>2.0-alpha.</w:t>
      </w:r>
      <w:r w:rsidR="00EA1B8A">
        <w:t>4</w:t>
      </w:r>
    </w:p>
    <w:p w14:paraId="5FA8E518" w14:textId="77777777" w:rsidR="001F42BE" w:rsidRPr="00544965" w:rsidRDefault="001F42BE" w:rsidP="001F42BE">
      <w:pPr>
        <w:pStyle w:val="PL"/>
      </w:pPr>
      <w:r w:rsidRPr="00544965">
        <w:t xml:space="preserve">  title: AUSF API</w:t>
      </w:r>
    </w:p>
    <w:p w14:paraId="6D69A3DB" w14:textId="77777777" w:rsidR="001F42BE" w:rsidRDefault="001F42BE" w:rsidP="001F42BE">
      <w:pPr>
        <w:pStyle w:val="PL"/>
      </w:pPr>
      <w:r w:rsidRPr="00544965">
        <w:t xml:space="preserve">  description: </w:t>
      </w:r>
      <w:r>
        <w:t>|</w:t>
      </w:r>
    </w:p>
    <w:p w14:paraId="08BFF61C" w14:textId="77777777" w:rsidR="001F42BE" w:rsidRDefault="001F42BE" w:rsidP="001F42BE">
      <w:pPr>
        <w:pStyle w:val="PL"/>
      </w:pPr>
      <w:r>
        <w:t xml:space="preserve">    </w:t>
      </w:r>
      <w:r w:rsidRPr="00544965">
        <w:t>AUSF</w:t>
      </w:r>
      <w:r>
        <w:t xml:space="preserve"> UE Authentication Service.</w:t>
      </w:r>
    </w:p>
    <w:p w14:paraId="475132DD" w14:textId="2D7D5882" w:rsidR="001F42BE" w:rsidRDefault="001F42BE" w:rsidP="001F42BE">
      <w:pPr>
        <w:pStyle w:val="PL"/>
      </w:pPr>
      <w:r>
        <w:t xml:space="preserve">    © 202</w:t>
      </w:r>
      <w:r w:rsidR="00E02A1B">
        <w:t>2</w:t>
      </w:r>
      <w:r>
        <w:t>, 3GPP Organizational Partners (ARIB, ATIS, CCSA, ETSI, TSDSI, TTA, TTC).</w:t>
      </w:r>
    </w:p>
    <w:p w14:paraId="111925F3" w14:textId="77777777" w:rsidR="001F42BE" w:rsidRPr="002857AD" w:rsidRDefault="001F42BE" w:rsidP="001F42BE">
      <w:pPr>
        <w:pStyle w:val="PL"/>
      </w:pPr>
      <w:r>
        <w:t xml:space="preserve">    All rights reserved.</w:t>
      </w:r>
    </w:p>
    <w:p w14:paraId="0CD190B4" w14:textId="77777777" w:rsidR="001F42BE" w:rsidRDefault="001F42BE" w:rsidP="001F42BE">
      <w:pPr>
        <w:pStyle w:val="PL"/>
      </w:pPr>
    </w:p>
    <w:p w14:paraId="5EA9106C" w14:textId="77777777" w:rsidR="001F42BE" w:rsidRDefault="001F42BE" w:rsidP="001F42BE">
      <w:pPr>
        <w:pStyle w:val="PL"/>
      </w:pPr>
      <w:r>
        <w:t>externalDocs:</w:t>
      </w:r>
    </w:p>
    <w:p w14:paraId="16E7E092" w14:textId="3CB94BDE" w:rsidR="001F42BE" w:rsidRDefault="001F42BE" w:rsidP="001F42BE">
      <w:pPr>
        <w:pStyle w:val="PL"/>
      </w:pPr>
      <w:r>
        <w:t xml:space="preserve">  description: 3GPP TS 29.509 V1</w:t>
      </w:r>
      <w:r w:rsidR="00A42248">
        <w:t>7</w:t>
      </w:r>
      <w:r>
        <w:t>.</w:t>
      </w:r>
      <w:r w:rsidR="00E02A1B">
        <w:t>5</w:t>
      </w:r>
      <w:r>
        <w:t>.0; 5G System; 3GPP TS Authentication Server services.</w:t>
      </w:r>
    </w:p>
    <w:p w14:paraId="589EF2A4" w14:textId="77777777" w:rsidR="001F42BE" w:rsidRDefault="001F42BE" w:rsidP="001F42BE">
      <w:pPr>
        <w:pStyle w:val="PL"/>
      </w:pPr>
      <w:r>
        <w:t xml:space="preserve">  url: 'http://www.3gpp.org/ftp/Specs/archive/29_series/29.509'</w:t>
      </w:r>
    </w:p>
    <w:p w14:paraId="64CF60DB" w14:textId="77777777" w:rsidR="00D549DA" w:rsidRDefault="00D549DA" w:rsidP="001F42BE">
      <w:pPr>
        <w:pStyle w:val="PL"/>
      </w:pPr>
    </w:p>
    <w:p w14:paraId="02C3A540" w14:textId="77777777" w:rsidR="00D549DA" w:rsidRPr="00544965" w:rsidRDefault="00D549DA" w:rsidP="00D549DA">
      <w:pPr>
        <w:pStyle w:val="PL"/>
      </w:pPr>
      <w:r w:rsidRPr="00544965">
        <w:t>servers:</w:t>
      </w:r>
    </w:p>
    <w:p w14:paraId="26A74D1C" w14:textId="77777777" w:rsidR="00D549DA" w:rsidRPr="00544965" w:rsidRDefault="00D549DA" w:rsidP="00D549DA">
      <w:pPr>
        <w:pStyle w:val="PL"/>
      </w:pPr>
      <w:r w:rsidRPr="00544965">
        <w:t xml:space="preserve">  - url: '{apiRoot}/nausf-auth/v1'</w:t>
      </w:r>
    </w:p>
    <w:p w14:paraId="7B46023D" w14:textId="77777777" w:rsidR="00D549DA" w:rsidRPr="00544965" w:rsidRDefault="00D549DA" w:rsidP="00D549DA">
      <w:pPr>
        <w:pStyle w:val="PL"/>
        <w:rPr>
          <w:lang w:val="en-US"/>
        </w:rPr>
      </w:pPr>
      <w:r w:rsidRPr="00544965">
        <w:rPr>
          <w:lang w:val="en-US"/>
        </w:rPr>
        <w:t xml:space="preserve">    variables:</w:t>
      </w:r>
    </w:p>
    <w:p w14:paraId="47D0D18D" w14:textId="77777777" w:rsidR="00D549DA" w:rsidRPr="00544965" w:rsidRDefault="00D549DA" w:rsidP="00D549DA">
      <w:pPr>
        <w:pStyle w:val="PL"/>
        <w:rPr>
          <w:lang w:val="en-US"/>
        </w:rPr>
      </w:pPr>
      <w:r w:rsidRPr="00544965">
        <w:rPr>
          <w:lang w:val="en-US"/>
        </w:rPr>
        <w:t xml:space="preserve">      apiRoot:</w:t>
      </w:r>
    </w:p>
    <w:p w14:paraId="3103DD93" w14:textId="77777777" w:rsidR="00D549DA" w:rsidRPr="00544965" w:rsidRDefault="00D549DA" w:rsidP="00D549DA">
      <w:pPr>
        <w:pStyle w:val="PL"/>
        <w:rPr>
          <w:lang w:val="en-US"/>
        </w:rPr>
      </w:pPr>
      <w:r w:rsidRPr="00544965">
        <w:rPr>
          <w:lang w:val="en-US"/>
        </w:rPr>
        <w:t xml:space="preserve">        default: https://example.com</w:t>
      </w:r>
    </w:p>
    <w:p w14:paraId="7C581196"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4628641B" w14:textId="77777777" w:rsidR="00A268DD" w:rsidRDefault="00A268DD" w:rsidP="001F42BE">
      <w:pPr>
        <w:pStyle w:val="PL"/>
        <w:rPr>
          <w:noProof w:val="0"/>
        </w:rPr>
      </w:pPr>
    </w:p>
    <w:p w14:paraId="59A7A8BE" w14:textId="77777777" w:rsidR="001F42BE" w:rsidRDefault="001F42BE" w:rsidP="001F42BE">
      <w:pPr>
        <w:pStyle w:val="PL"/>
        <w:rPr>
          <w:noProof w:val="0"/>
        </w:rPr>
      </w:pPr>
      <w:r w:rsidRPr="00544965">
        <w:rPr>
          <w:noProof w:val="0"/>
        </w:rPr>
        <w:t>security:</w:t>
      </w:r>
    </w:p>
    <w:p w14:paraId="1001679B" w14:textId="77777777" w:rsidR="001F42BE" w:rsidRPr="00544965" w:rsidRDefault="001F42BE" w:rsidP="001F42BE">
      <w:pPr>
        <w:pStyle w:val="PL"/>
        <w:rPr>
          <w:noProof w:val="0"/>
        </w:rPr>
      </w:pPr>
      <w:r>
        <w:rPr>
          <w:noProof w:val="0"/>
        </w:rPr>
        <w:t xml:space="preserve">  - {}</w:t>
      </w:r>
    </w:p>
    <w:p w14:paraId="20F04BF9" w14:textId="77777777" w:rsidR="001F42BE" w:rsidRDefault="001F42BE" w:rsidP="001F42BE">
      <w:pPr>
        <w:pStyle w:val="PL"/>
      </w:pPr>
      <w:r w:rsidRPr="00544965">
        <w:t xml:space="preserve">  - oAuth2ClientCredentials:</w:t>
      </w:r>
    </w:p>
    <w:p w14:paraId="3D9F5ECE" w14:textId="77777777" w:rsidR="001F42BE" w:rsidRPr="00544965" w:rsidRDefault="001F42BE" w:rsidP="001F42BE">
      <w:pPr>
        <w:pStyle w:val="PL"/>
      </w:pPr>
      <w:r>
        <w:t xml:space="preserve">      - nausf-auth</w:t>
      </w:r>
    </w:p>
    <w:p w14:paraId="16954890" w14:textId="77777777" w:rsidR="00A268DD" w:rsidRDefault="00A268DD" w:rsidP="001F42BE">
      <w:pPr>
        <w:pStyle w:val="PL"/>
      </w:pPr>
    </w:p>
    <w:p w14:paraId="2604EC64" w14:textId="77777777" w:rsidR="001F42BE" w:rsidRPr="00544965" w:rsidRDefault="001F42BE" w:rsidP="001F42BE">
      <w:pPr>
        <w:pStyle w:val="PL"/>
      </w:pPr>
      <w:r w:rsidRPr="00544965">
        <w:t>paths:</w:t>
      </w:r>
    </w:p>
    <w:p w14:paraId="25ED6CDB" w14:textId="77777777" w:rsidR="001F42BE" w:rsidRPr="00544965" w:rsidRDefault="001F42BE" w:rsidP="001F42BE">
      <w:pPr>
        <w:pStyle w:val="PL"/>
      </w:pPr>
      <w:r w:rsidRPr="00544965">
        <w:t xml:space="preserve">  /ue-authentications:</w:t>
      </w:r>
    </w:p>
    <w:p w14:paraId="2075CDB3" w14:textId="77777777" w:rsidR="001F42BE" w:rsidRPr="00544965" w:rsidRDefault="001F42BE" w:rsidP="001F42BE">
      <w:pPr>
        <w:pStyle w:val="PL"/>
      </w:pPr>
      <w:r w:rsidRPr="00544965">
        <w:t xml:space="preserve">    post:</w:t>
      </w:r>
    </w:p>
    <w:p w14:paraId="62611215" w14:textId="77777777" w:rsidR="001F42BE" w:rsidRPr="00544965" w:rsidRDefault="001F42BE" w:rsidP="001F42BE">
      <w:pPr>
        <w:pStyle w:val="PL"/>
      </w:pPr>
      <w:r w:rsidRPr="00544965">
        <w:t xml:space="preserve">      requestBody:</w:t>
      </w:r>
    </w:p>
    <w:p w14:paraId="40FFA976" w14:textId="77777777" w:rsidR="001F42BE" w:rsidRPr="00544965" w:rsidRDefault="001F42BE" w:rsidP="001F42BE">
      <w:pPr>
        <w:pStyle w:val="PL"/>
      </w:pPr>
      <w:r w:rsidRPr="00544965">
        <w:t xml:space="preserve">        content:</w:t>
      </w:r>
    </w:p>
    <w:p w14:paraId="2B14FB0C" w14:textId="77777777" w:rsidR="001F42BE" w:rsidRPr="00544965" w:rsidRDefault="001F42BE" w:rsidP="001F42BE">
      <w:pPr>
        <w:pStyle w:val="PL"/>
      </w:pPr>
      <w:r w:rsidRPr="00544965">
        <w:t xml:space="preserve">          application/json:</w:t>
      </w:r>
    </w:p>
    <w:p w14:paraId="5EEFB367" w14:textId="77777777" w:rsidR="001F42BE" w:rsidRPr="00544965" w:rsidRDefault="001F42BE" w:rsidP="001F42BE">
      <w:pPr>
        <w:pStyle w:val="PL"/>
      </w:pPr>
      <w:r w:rsidRPr="00544965">
        <w:t xml:space="preserve">            schema:</w:t>
      </w:r>
    </w:p>
    <w:p w14:paraId="2CC27187" w14:textId="77777777" w:rsidR="001F42BE" w:rsidRPr="00544965" w:rsidRDefault="001F42BE" w:rsidP="001F42BE">
      <w:pPr>
        <w:pStyle w:val="PL"/>
      </w:pPr>
      <w:r w:rsidRPr="00544965">
        <w:t xml:space="preserve">              $ref: '#/components/schemas/AuthenticationInfo'</w:t>
      </w:r>
    </w:p>
    <w:p w14:paraId="3A8A0C3A" w14:textId="77777777" w:rsidR="001F42BE" w:rsidRPr="00544965" w:rsidRDefault="001F42BE" w:rsidP="001F42BE">
      <w:pPr>
        <w:pStyle w:val="PL"/>
      </w:pPr>
      <w:r w:rsidRPr="00544965">
        <w:t xml:space="preserve">        required: true</w:t>
      </w:r>
    </w:p>
    <w:p w14:paraId="5D03F226" w14:textId="77777777" w:rsidR="001F42BE" w:rsidRPr="005B2602" w:rsidRDefault="001F42BE" w:rsidP="001F42BE">
      <w:pPr>
        <w:pStyle w:val="PL"/>
        <w:rPr>
          <w:lang w:val="fr-FR"/>
        </w:rPr>
      </w:pPr>
      <w:r w:rsidRPr="00544965">
        <w:t xml:space="preserve">      </w:t>
      </w:r>
      <w:r w:rsidRPr="005B2602">
        <w:rPr>
          <w:lang w:val="fr-FR"/>
        </w:rPr>
        <w:t>responses:</w:t>
      </w:r>
    </w:p>
    <w:p w14:paraId="7B6D76EA" w14:textId="77777777" w:rsidR="001F42BE" w:rsidRPr="005B2602" w:rsidRDefault="001F42BE" w:rsidP="001F42BE">
      <w:pPr>
        <w:pStyle w:val="PL"/>
        <w:rPr>
          <w:lang w:val="fr-FR"/>
        </w:rPr>
      </w:pPr>
      <w:r w:rsidRPr="005B2602">
        <w:rPr>
          <w:lang w:val="fr-FR"/>
        </w:rPr>
        <w:t xml:space="preserve">        '201':</w:t>
      </w:r>
    </w:p>
    <w:p w14:paraId="3177EA6A" w14:textId="77777777" w:rsidR="001F42BE" w:rsidRPr="005B2602" w:rsidRDefault="001F42BE" w:rsidP="001F42BE">
      <w:pPr>
        <w:pStyle w:val="PL"/>
        <w:rPr>
          <w:lang w:val="fr-FR"/>
        </w:rPr>
      </w:pPr>
      <w:r w:rsidRPr="005B2602">
        <w:rPr>
          <w:lang w:val="fr-FR"/>
        </w:rPr>
        <w:t xml:space="preserve">          description: UEAuthenticationCtx</w:t>
      </w:r>
    </w:p>
    <w:p w14:paraId="6068C4A4" w14:textId="77777777" w:rsidR="001F42BE" w:rsidRPr="005B2602" w:rsidRDefault="001F42BE" w:rsidP="001F42BE">
      <w:pPr>
        <w:pStyle w:val="PL"/>
        <w:rPr>
          <w:lang w:val="fr-FR"/>
        </w:rPr>
      </w:pPr>
      <w:r w:rsidRPr="005B2602">
        <w:rPr>
          <w:lang w:val="fr-FR"/>
        </w:rPr>
        <w:t xml:space="preserve">          content:</w:t>
      </w:r>
    </w:p>
    <w:p w14:paraId="2E4CA324" w14:textId="77777777" w:rsidR="001F42BE" w:rsidRPr="00544965" w:rsidRDefault="001F42BE" w:rsidP="001F42BE">
      <w:pPr>
        <w:pStyle w:val="PL"/>
      </w:pPr>
      <w:r w:rsidRPr="005B2602">
        <w:rPr>
          <w:lang w:val="fr-FR"/>
        </w:rPr>
        <w:t xml:space="preserve">            </w:t>
      </w:r>
      <w:r w:rsidRPr="00544965">
        <w:t>application/3gppHal+json:</w:t>
      </w:r>
    </w:p>
    <w:p w14:paraId="4D1B7491" w14:textId="77777777" w:rsidR="001F42BE" w:rsidRPr="00544965" w:rsidRDefault="001F42BE" w:rsidP="001F42BE">
      <w:pPr>
        <w:pStyle w:val="PL"/>
      </w:pPr>
      <w:r w:rsidRPr="00544965">
        <w:t xml:space="preserve">              schema:</w:t>
      </w:r>
    </w:p>
    <w:p w14:paraId="3153CC5F" w14:textId="77777777" w:rsidR="001F42BE" w:rsidRDefault="001F42BE" w:rsidP="001F42BE">
      <w:pPr>
        <w:pStyle w:val="PL"/>
      </w:pPr>
      <w:r w:rsidRPr="00544965">
        <w:t xml:space="preserve">                $ref: '#/components/schemas/UEAuthenticationCtx'</w:t>
      </w:r>
    </w:p>
    <w:p w14:paraId="76D42F5A" w14:textId="77777777" w:rsidR="001F42BE" w:rsidRDefault="001F42BE" w:rsidP="001F42BE">
      <w:pPr>
        <w:pStyle w:val="PL"/>
      </w:pPr>
      <w:r>
        <w:t xml:space="preserve">          headers:</w:t>
      </w:r>
    </w:p>
    <w:p w14:paraId="45297D8A" w14:textId="77777777" w:rsidR="001F42BE" w:rsidRDefault="001F42BE" w:rsidP="001F42BE">
      <w:pPr>
        <w:pStyle w:val="PL"/>
      </w:pPr>
      <w:r>
        <w:lastRenderedPageBreak/>
        <w:t xml:space="preserve">            Location:</w:t>
      </w:r>
    </w:p>
    <w:p w14:paraId="63C1FC0F" w14:textId="77777777" w:rsidR="001F42BE" w:rsidRDefault="001F42BE" w:rsidP="001F42BE">
      <w:pPr>
        <w:pStyle w:val="PL"/>
      </w:pPr>
      <w:r>
        <w:t xml:space="preserve">              description: 'Contains the URI of the newly created resource according to the structure: {apiRoot}/nausf-auth/v1/ue-authentications/{authCtxId}'</w:t>
      </w:r>
    </w:p>
    <w:p w14:paraId="23EFBEFE" w14:textId="77777777" w:rsidR="001F42BE" w:rsidRDefault="001F42BE" w:rsidP="001F42BE">
      <w:pPr>
        <w:pStyle w:val="PL"/>
      </w:pPr>
      <w:r>
        <w:t xml:space="preserve">              required: true</w:t>
      </w:r>
    </w:p>
    <w:p w14:paraId="3F7ECD32" w14:textId="77777777" w:rsidR="001F42BE" w:rsidRDefault="001F42BE" w:rsidP="001F42BE">
      <w:pPr>
        <w:pStyle w:val="PL"/>
      </w:pPr>
      <w:r>
        <w:t xml:space="preserve">              schema:</w:t>
      </w:r>
    </w:p>
    <w:p w14:paraId="7E92D678" w14:textId="77777777" w:rsidR="001F42BE" w:rsidRPr="009B7C48" w:rsidRDefault="001F42BE" w:rsidP="001F42BE">
      <w:pPr>
        <w:pStyle w:val="PL"/>
        <w:rPr>
          <w:lang w:val="en-US"/>
        </w:rPr>
      </w:pPr>
      <w:r>
        <w:t xml:space="preserve">                type: string</w:t>
      </w:r>
    </w:p>
    <w:p w14:paraId="53CFA966" w14:textId="7E0C84D3" w:rsidR="00FA0214" w:rsidRDefault="00FA0214" w:rsidP="00FA0214">
      <w:pPr>
        <w:pStyle w:val="PL"/>
        <w:rPr>
          <w:lang w:val="en-US"/>
        </w:rPr>
      </w:pPr>
      <w:r w:rsidRPr="002E5CBA">
        <w:rPr>
          <w:lang w:val="en-US"/>
        </w:rPr>
        <w:t xml:space="preserve">        '</w:t>
      </w:r>
      <w:r>
        <w:rPr>
          <w:lang w:val="en-US"/>
        </w:rPr>
        <w:t>307</w:t>
      </w:r>
      <w:r w:rsidRPr="002E5CBA">
        <w:rPr>
          <w:lang w:val="en-US"/>
        </w:rPr>
        <w:t>':</w:t>
      </w:r>
    </w:p>
    <w:p w14:paraId="41508166" w14:textId="35E3B616" w:rsidR="0017370E" w:rsidRPr="002E5CBA" w:rsidRDefault="0017370E" w:rsidP="00FA0214">
      <w:pPr>
        <w:pStyle w:val="PL"/>
        <w:rPr>
          <w:lang w:val="en-US"/>
        </w:rPr>
      </w:pPr>
      <w:r>
        <w:rPr>
          <w:lang w:val="en-US"/>
        </w:rPr>
        <w:t xml:space="preserve">          $ref: </w:t>
      </w:r>
      <w:r w:rsidRPr="00690A26">
        <w:t>'TS29571_CommonData.yaml#/components/</w:t>
      </w:r>
      <w:r>
        <w:t>responses/307'</w:t>
      </w:r>
    </w:p>
    <w:p w14:paraId="66B9BD1A" w14:textId="4D16D70D" w:rsidR="00FA0214" w:rsidRPr="000B376D" w:rsidRDefault="00FA0214" w:rsidP="00FA0214">
      <w:pPr>
        <w:pStyle w:val="PL"/>
      </w:pPr>
    </w:p>
    <w:p w14:paraId="7E9875B1" w14:textId="4F208D80" w:rsidR="00FA0214" w:rsidRDefault="00FA0214" w:rsidP="00FA0214">
      <w:pPr>
        <w:pStyle w:val="PL"/>
        <w:rPr>
          <w:lang w:val="en-US"/>
        </w:rPr>
      </w:pPr>
      <w:r w:rsidRPr="00046E6A">
        <w:rPr>
          <w:lang w:val="en-US"/>
        </w:rPr>
        <w:t xml:space="preserve">        '308':</w:t>
      </w:r>
    </w:p>
    <w:p w14:paraId="2EE13FC4" w14:textId="50618DDD" w:rsidR="0017370E" w:rsidRPr="00046E6A" w:rsidRDefault="0017370E" w:rsidP="00FA0214">
      <w:pPr>
        <w:pStyle w:val="PL"/>
        <w:rPr>
          <w:lang w:val="en-US"/>
        </w:rPr>
      </w:pPr>
      <w:r>
        <w:rPr>
          <w:lang w:val="en-US"/>
        </w:rPr>
        <w:t xml:space="preserve">          $ref: </w:t>
      </w:r>
      <w:r w:rsidRPr="00690A26">
        <w:t>'TS29571_CommonData.yaml#/components/</w:t>
      </w:r>
      <w:r>
        <w:t>responses/308'</w:t>
      </w:r>
    </w:p>
    <w:p w14:paraId="4045292B" w14:textId="5B9702FB" w:rsidR="00FA0214" w:rsidRPr="00544965" w:rsidRDefault="00FA0214" w:rsidP="00FA0214">
      <w:pPr>
        <w:pStyle w:val="PL"/>
      </w:pPr>
    </w:p>
    <w:p w14:paraId="623ABB98" w14:textId="77777777" w:rsidR="001F42BE" w:rsidRPr="00544965" w:rsidRDefault="001F42BE" w:rsidP="001F42BE">
      <w:pPr>
        <w:pStyle w:val="PL"/>
      </w:pPr>
    </w:p>
    <w:p w14:paraId="023B95C2" w14:textId="77777777" w:rsidR="001F42BE" w:rsidRPr="00544965" w:rsidRDefault="001F42BE" w:rsidP="001F42BE">
      <w:pPr>
        <w:pStyle w:val="PL"/>
      </w:pPr>
      <w:r w:rsidRPr="00544965">
        <w:t xml:space="preserve">        '400':</w:t>
      </w:r>
    </w:p>
    <w:p w14:paraId="42ECD74B" w14:textId="77777777" w:rsidR="001F42BE" w:rsidRPr="00544965" w:rsidRDefault="001F42BE" w:rsidP="001F42BE">
      <w:pPr>
        <w:pStyle w:val="PL"/>
      </w:pPr>
      <w:r w:rsidRPr="00544965">
        <w:t xml:space="preserve">          description: Bad Request from the AMF</w:t>
      </w:r>
    </w:p>
    <w:p w14:paraId="130C2B59" w14:textId="77777777" w:rsidR="001F42BE" w:rsidRPr="00544965" w:rsidRDefault="001F42BE" w:rsidP="001F42BE">
      <w:pPr>
        <w:pStyle w:val="PL"/>
      </w:pPr>
      <w:r w:rsidRPr="00544965">
        <w:t xml:space="preserve">          content:</w:t>
      </w:r>
    </w:p>
    <w:p w14:paraId="54E7AA4E" w14:textId="77777777" w:rsidR="001F42BE" w:rsidRPr="00544965" w:rsidRDefault="001F42BE" w:rsidP="001F42BE">
      <w:pPr>
        <w:pStyle w:val="PL"/>
      </w:pPr>
      <w:r w:rsidRPr="00544965">
        <w:t xml:space="preserve">            application/problem+json:</w:t>
      </w:r>
    </w:p>
    <w:p w14:paraId="567D5C49" w14:textId="77777777" w:rsidR="001F42BE" w:rsidRPr="00544965" w:rsidRDefault="001F42BE" w:rsidP="001F42BE">
      <w:pPr>
        <w:pStyle w:val="PL"/>
      </w:pPr>
      <w:r w:rsidRPr="00544965">
        <w:t xml:space="preserve">              schema:</w:t>
      </w:r>
    </w:p>
    <w:p w14:paraId="224A3037" w14:textId="77777777" w:rsidR="001F42BE" w:rsidRPr="00544965" w:rsidRDefault="001F42BE" w:rsidP="001F42BE">
      <w:pPr>
        <w:pStyle w:val="PL"/>
      </w:pPr>
      <w:r w:rsidRPr="00544965">
        <w:t xml:space="preserve">                $ref: 'TS29571_CommonData.yaml#/components/schemas/ProblemDetails'</w:t>
      </w:r>
    </w:p>
    <w:p w14:paraId="132883B4" w14:textId="77777777" w:rsidR="001F42BE" w:rsidRPr="00544965" w:rsidRDefault="001F42BE" w:rsidP="001F42BE">
      <w:pPr>
        <w:pStyle w:val="PL"/>
      </w:pPr>
      <w:r w:rsidRPr="00544965">
        <w:t xml:space="preserve">        '403':</w:t>
      </w:r>
    </w:p>
    <w:p w14:paraId="14513C14"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B7A7AC6" w14:textId="77777777" w:rsidR="001F42BE" w:rsidRPr="00544965" w:rsidRDefault="001F42BE" w:rsidP="001F42BE">
      <w:pPr>
        <w:pStyle w:val="PL"/>
      </w:pPr>
      <w:r w:rsidRPr="00544965">
        <w:t xml:space="preserve">          content:</w:t>
      </w:r>
    </w:p>
    <w:p w14:paraId="74C4B78C" w14:textId="77777777" w:rsidR="001F42BE" w:rsidRPr="00544965" w:rsidRDefault="001F42BE" w:rsidP="001F42BE">
      <w:pPr>
        <w:pStyle w:val="PL"/>
      </w:pPr>
      <w:r w:rsidRPr="00544965">
        <w:t xml:space="preserve">            application/problem+json:</w:t>
      </w:r>
    </w:p>
    <w:p w14:paraId="39C269D9" w14:textId="77777777" w:rsidR="001F42BE" w:rsidRPr="00544965" w:rsidRDefault="001F42BE" w:rsidP="001F42BE">
      <w:pPr>
        <w:pStyle w:val="PL"/>
      </w:pPr>
      <w:r w:rsidRPr="00544965">
        <w:t xml:space="preserve">              schema:</w:t>
      </w:r>
    </w:p>
    <w:p w14:paraId="72638A90" w14:textId="77777777" w:rsidR="001F42BE" w:rsidRDefault="001F42BE" w:rsidP="001F42BE">
      <w:pPr>
        <w:pStyle w:val="PL"/>
      </w:pPr>
      <w:r w:rsidRPr="00544965">
        <w:t xml:space="preserve">                $ref: 'TS29571_CommonData.yaml#/components/schemas/ProblemDetails'</w:t>
      </w:r>
    </w:p>
    <w:p w14:paraId="6FC7A341" w14:textId="77777777" w:rsidR="001F42BE" w:rsidRPr="00544965" w:rsidRDefault="001F42BE" w:rsidP="001F42BE">
      <w:pPr>
        <w:pStyle w:val="PL"/>
      </w:pPr>
      <w:r w:rsidRPr="00544965">
        <w:t xml:space="preserve">        '40</w:t>
      </w:r>
      <w:r>
        <w:t>4</w:t>
      </w:r>
      <w:r w:rsidRPr="00544965">
        <w:t>':</w:t>
      </w:r>
    </w:p>
    <w:p w14:paraId="58CEF903" w14:textId="77777777" w:rsidR="001F42BE" w:rsidRPr="00544965" w:rsidRDefault="001F42BE" w:rsidP="001F42BE">
      <w:pPr>
        <w:pStyle w:val="PL"/>
      </w:pPr>
      <w:r w:rsidRPr="00544965">
        <w:t xml:space="preserve">          description: </w:t>
      </w:r>
      <w:r>
        <w:t>User does not exist in the HPLMN</w:t>
      </w:r>
    </w:p>
    <w:p w14:paraId="1733C06F" w14:textId="77777777" w:rsidR="001F42BE" w:rsidRPr="00544965" w:rsidRDefault="001F42BE" w:rsidP="001F42BE">
      <w:pPr>
        <w:pStyle w:val="PL"/>
      </w:pPr>
      <w:r w:rsidRPr="00544965">
        <w:t xml:space="preserve">          content:</w:t>
      </w:r>
    </w:p>
    <w:p w14:paraId="376A1BB8" w14:textId="77777777" w:rsidR="001F42BE" w:rsidRPr="00544965" w:rsidRDefault="001F42BE" w:rsidP="001F42BE">
      <w:pPr>
        <w:pStyle w:val="PL"/>
      </w:pPr>
      <w:r w:rsidRPr="00544965">
        <w:t xml:space="preserve">            application/problem+json:</w:t>
      </w:r>
    </w:p>
    <w:p w14:paraId="7CB640ED" w14:textId="77777777" w:rsidR="001F42BE" w:rsidRPr="00544965" w:rsidRDefault="001F42BE" w:rsidP="001F42BE">
      <w:pPr>
        <w:pStyle w:val="PL"/>
      </w:pPr>
      <w:r w:rsidRPr="00544965">
        <w:t xml:space="preserve">              schema:</w:t>
      </w:r>
    </w:p>
    <w:p w14:paraId="76E5B131" w14:textId="77777777" w:rsidR="001F42BE" w:rsidRPr="00544965" w:rsidRDefault="001F42BE" w:rsidP="001F42BE">
      <w:pPr>
        <w:pStyle w:val="PL"/>
      </w:pPr>
      <w:r w:rsidRPr="00544965">
        <w:t xml:space="preserve">                $ref: 'TS29571_CommonData.yaml#/components/schemas/ProblemDetails'</w:t>
      </w:r>
    </w:p>
    <w:p w14:paraId="64CB909F" w14:textId="77777777" w:rsidR="001F42BE" w:rsidRPr="00544965" w:rsidRDefault="001F42BE" w:rsidP="001F42BE">
      <w:pPr>
        <w:pStyle w:val="PL"/>
      </w:pPr>
      <w:r w:rsidRPr="00544965">
        <w:t xml:space="preserve">        '500':</w:t>
      </w:r>
    </w:p>
    <w:p w14:paraId="70780C49" w14:textId="77777777" w:rsidR="001F42BE" w:rsidRPr="00544965" w:rsidRDefault="001F42BE" w:rsidP="001F42BE">
      <w:pPr>
        <w:pStyle w:val="PL"/>
      </w:pPr>
      <w:r w:rsidRPr="00544965">
        <w:t xml:space="preserve">          description: Internal Server Error</w:t>
      </w:r>
    </w:p>
    <w:p w14:paraId="487C3545" w14:textId="77777777" w:rsidR="001F42BE" w:rsidRPr="00544965" w:rsidRDefault="001F42BE" w:rsidP="001F42BE">
      <w:pPr>
        <w:pStyle w:val="PL"/>
      </w:pPr>
      <w:r w:rsidRPr="00544965">
        <w:t xml:space="preserve">          content:</w:t>
      </w:r>
    </w:p>
    <w:p w14:paraId="60146F82" w14:textId="77777777" w:rsidR="001F42BE" w:rsidRPr="00544965" w:rsidRDefault="001F42BE" w:rsidP="001F42BE">
      <w:pPr>
        <w:pStyle w:val="PL"/>
      </w:pPr>
      <w:r w:rsidRPr="00544965">
        <w:t xml:space="preserve">            application/problem+json:</w:t>
      </w:r>
    </w:p>
    <w:p w14:paraId="0B06A718" w14:textId="77777777" w:rsidR="001F42BE" w:rsidRPr="00544965" w:rsidRDefault="001F42BE" w:rsidP="001F42BE">
      <w:pPr>
        <w:pStyle w:val="PL"/>
      </w:pPr>
      <w:r w:rsidRPr="00544965">
        <w:t xml:space="preserve">              schema:</w:t>
      </w:r>
    </w:p>
    <w:p w14:paraId="19450788" w14:textId="77777777" w:rsidR="001F42BE" w:rsidRDefault="001F42BE" w:rsidP="001F42BE">
      <w:pPr>
        <w:pStyle w:val="PL"/>
      </w:pPr>
      <w:r w:rsidRPr="00544965">
        <w:t xml:space="preserve">                $ref: 'TS29571_CommonData.yaml#/components/schemas/ProblemDetails'</w:t>
      </w:r>
    </w:p>
    <w:p w14:paraId="083EAEA6" w14:textId="77777777" w:rsidR="001F42BE" w:rsidRPr="00544965" w:rsidRDefault="001F42BE" w:rsidP="001F42BE">
      <w:pPr>
        <w:pStyle w:val="PL"/>
      </w:pPr>
      <w:r>
        <w:t xml:space="preserve">        '501</w:t>
      </w:r>
      <w:r w:rsidRPr="00544965">
        <w:t>':</w:t>
      </w:r>
    </w:p>
    <w:p w14:paraId="67BEB94B" w14:textId="77777777" w:rsidR="001F42BE" w:rsidRPr="00544965" w:rsidRDefault="001F42BE" w:rsidP="001F42BE">
      <w:pPr>
        <w:pStyle w:val="PL"/>
      </w:pPr>
      <w:r w:rsidRPr="00544965">
        <w:t xml:space="preserve">          description: </w:t>
      </w:r>
      <w:r>
        <w:t>Received protection scheme is not supported by HPLMN</w:t>
      </w:r>
    </w:p>
    <w:p w14:paraId="1AD76BC8" w14:textId="77777777" w:rsidR="001F42BE" w:rsidRPr="00544965" w:rsidRDefault="001F42BE" w:rsidP="001F42BE">
      <w:pPr>
        <w:pStyle w:val="PL"/>
      </w:pPr>
      <w:r w:rsidRPr="00544965">
        <w:t xml:space="preserve">          content:</w:t>
      </w:r>
    </w:p>
    <w:p w14:paraId="554EA2F5" w14:textId="77777777" w:rsidR="001F42BE" w:rsidRPr="00544965" w:rsidRDefault="001F42BE" w:rsidP="001F42BE">
      <w:pPr>
        <w:pStyle w:val="PL"/>
      </w:pPr>
      <w:r w:rsidRPr="00544965">
        <w:t xml:space="preserve">            application/problem+json:</w:t>
      </w:r>
    </w:p>
    <w:p w14:paraId="44CE7FE6" w14:textId="77777777" w:rsidR="001F42BE" w:rsidRPr="00544965" w:rsidRDefault="001F42BE" w:rsidP="001F42BE">
      <w:pPr>
        <w:pStyle w:val="PL"/>
      </w:pPr>
      <w:r w:rsidRPr="00544965">
        <w:t xml:space="preserve">              schema:</w:t>
      </w:r>
    </w:p>
    <w:p w14:paraId="410D6DCD" w14:textId="77777777" w:rsidR="001F42BE" w:rsidRDefault="001F42BE" w:rsidP="001F42BE">
      <w:pPr>
        <w:pStyle w:val="PL"/>
      </w:pPr>
      <w:r w:rsidRPr="00544965">
        <w:t xml:space="preserve">                $ref: 'TS29571_CommonData.yaml#/components/schemas/ProblemDetails'</w:t>
      </w:r>
    </w:p>
    <w:p w14:paraId="780D6D3D" w14:textId="77777777" w:rsidR="00A268DD" w:rsidRDefault="00A268DD" w:rsidP="00F210C4">
      <w:pPr>
        <w:pStyle w:val="PL"/>
      </w:pPr>
    </w:p>
    <w:p w14:paraId="3B3A23BF" w14:textId="3624AE74" w:rsidR="00F210C4" w:rsidRPr="00544965" w:rsidRDefault="00F210C4" w:rsidP="00F210C4">
      <w:pPr>
        <w:pStyle w:val="PL"/>
      </w:pPr>
      <w:r w:rsidRPr="00544965">
        <w:t xml:space="preserve">  /ue-authentications</w:t>
      </w:r>
      <w:r>
        <w:t>/deregister</w:t>
      </w:r>
      <w:r w:rsidRPr="00544965">
        <w:t>:</w:t>
      </w:r>
    </w:p>
    <w:p w14:paraId="407A1ACC" w14:textId="77777777" w:rsidR="00F210C4" w:rsidRPr="00544965" w:rsidRDefault="00F210C4" w:rsidP="00F210C4">
      <w:pPr>
        <w:pStyle w:val="PL"/>
      </w:pPr>
      <w:r w:rsidRPr="00544965">
        <w:t xml:space="preserve">    post:</w:t>
      </w:r>
    </w:p>
    <w:p w14:paraId="2762D7BB" w14:textId="77777777" w:rsidR="00F210C4" w:rsidRPr="00544965" w:rsidRDefault="00F210C4" w:rsidP="00F210C4">
      <w:pPr>
        <w:pStyle w:val="PL"/>
      </w:pPr>
      <w:r w:rsidRPr="00544965">
        <w:t xml:space="preserve">      requestBody:</w:t>
      </w:r>
    </w:p>
    <w:p w14:paraId="15FAEFB0" w14:textId="77777777" w:rsidR="00F210C4" w:rsidRPr="00544965" w:rsidRDefault="00F210C4" w:rsidP="00F210C4">
      <w:pPr>
        <w:pStyle w:val="PL"/>
      </w:pPr>
      <w:r w:rsidRPr="00544965">
        <w:t xml:space="preserve">        content:</w:t>
      </w:r>
    </w:p>
    <w:p w14:paraId="56C9E2BE" w14:textId="77777777" w:rsidR="00F210C4" w:rsidRPr="00544965" w:rsidRDefault="00F210C4" w:rsidP="00F210C4">
      <w:pPr>
        <w:pStyle w:val="PL"/>
      </w:pPr>
      <w:r w:rsidRPr="00544965">
        <w:t xml:space="preserve">          application/json:</w:t>
      </w:r>
    </w:p>
    <w:p w14:paraId="1A0C6885" w14:textId="77777777" w:rsidR="00F210C4" w:rsidRPr="00544965" w:rsidRDefault="00F210C4" w:rsidP="00F210C4">
      <w:pPr>
        <w:pStyle w:val="PL"/>
      </w:pPr>
      <w:r w:rsidRPr="00544965">
        <w:t xml:space="preserve">            schema:</w:t>
      </w:r>
    </w:p>
    <w:p w14:paraId="69127375" w14:textId="77777777" w:rsidR="00F210C4" w:rsidRPr="00544965" w:rsidRDefault="00F210C4" w:rsidP="00F210C4">
      <w:pPr>
        <w:pStyle w:val="PL"/>
      </w:pPr>
      <w:r w:rsidRPr="00544965">
        <w:t xml:space="preserve">              $re</w:t>
      </w:r>
      <w:r>
        <w:t>f: '#/components/schemas/DeregistrationInfo</w:t>
      </w:r>
      <w:r w:rsidRPr="00544965">
        <w:t>'</w:t>
      </w:r>
    </w:p>
    <w:p w14:paraId="03E431BD" w14:textId="77777777" w:rsidR="00F210C4" w:rsidRPr="00544965" w:rsidRDefault="00F210C4" w:rsidP="00F210C4">
      <w:pPr>
        <w:pStyle w:val="PL"/>
      </w:pPr>
      <w:r w:rsidRPr="00544965">
        <w:t xml:space="preserve">        required: true</w:t>
      </w:r>
    </w:p>
    <w:p w14:paraId="6454D827" w14:textId="77777777" w:rsidR="00F210C4" w:rsidRPr="00544965" w:rsidRDefault="00F210C4" w:rsidP="00F210C4">
      <w:pPr>
        <w:pStyle w:val="PL"/>
        <w:rPr>
          <w:lang w:val="en-US"/>
        </w:rPr>
      </w:pPr>
      <w:r w:rsidRPr="00544965">
        <w:t xml:space="preserve">      </w:t>
      </w:r>
      <w:r w:rsidRPr="00544965">
        <w:rPr>
          <w:lang w:val="en-US"/>
        </w:rPr>
        <w:t>responses:</w:t>
      </w:r>
    </w:p>
    <w:p w14:paraId="25F54EB9" w14:textId="77777777" w:rsidR="00F210C4" w:rsidRPr="00690A26" w:rsidRDefault="00F210C4" w:rsidP="00F210C4">
      <w:pPr>
        <w:pStyle w:val="PL"/>
      </w:pPr>
      <w:r w:rsidRPr="00690A26">
        <w:t xml:space="preserve">        '204':</w:t>
      </w:r>
    </w:p>
    <w:p w14:paraId="4ED9E107" w14:textId="77777777" w:rsidR="00F210C4" w:rsidRDefault="00F210C4" w:rsidP="00F210C4">
      <w:pPr>
        <w:pStyle w:val="PL"/>
      </w:pPr>
      <w:r w:rsidRPr="00690A26">
        <w:t xml:space="preserve">          description: Expected response to a successful </w:t>
      </w:r>
      <w:r>
        <w:t>removal of security context</w:t>
      </w:r>
    </w:p>
    <w:p w14:paraId="6ABDF192" w14:textId="79B1DDAD" w:rsidR="00FA0214" w:rsidRDefault="00FA0214" w:rsidP="00FA0214">
      <w:pPr>
        <w:pStyle w:val="PL"/>
        <w:rPr>
          <w:lang w:val="en-US"/>
        </w:rPr>
      </w:pPr>
      <w:r w:rsidRPr="002E5CBA">
        <w:rPr>
          <w:lang w:val="en-US"/>
        </w:rPr>
        <w:t xml:space="preserve">        '</w:t>
      </w:r>
      <w:r>
        <w:rPr>
          <w:lang w:val="en-US"/>
        </w:rPr>
        <w:t>307</w:t>
      </w:r>
      <w:r w:rsidRPr="002E5CBA">
        <w:rPr>
          <w:lang w:val="en-US"/>
        </w:rPr>
        <w:t>':</w:t>
      </w:r>
    </w:p>
    <w:p w14:paraId="37922E68" w14:textId="3DF48D11" w:rsidR="0017370E" w:rsidRPr="002E5CBA" w:rsidRDefault="0017370E" w:rsidP="00FA0214">
      <w:pPr>
        <w:pStyle w:val="PL"/>
        <w:rPr>
          <w:lang w:val="en-US"/>
        </w:rPr>
      </w:pPr>
      <w:r>
        <w:rPr>
          <w:lang w:val="en-US"/>
        </w:rPr>
        <w:t xml:space="preserve">          $ref: </w:t>
      </w:r>
      <w:r w:rsidRPr="00690A26">
        <w:t>'TS29571_CommonData.yaml#/components/</w:t>
      </w:r>
      <w:r>
        <w:t>responses/307'</w:t>
      </w:r>
    </w:p>
    <w:p w14:paraId="41E1C214" w14:textId="36ED74B6" w:rsidR="00FA0214" w:rsidRPr="000B376D" w:rsidRDefault="00FA0214" w:rsidP="00FA0214">
      <w:pPr>
        <w:pStyle w:val="PL"/>
      </w:pPr>
    </w:p>
    <w:p w14:paraId="0CDF5E46" w14:textId="7E3C6117" w:rsidR="00FA0214" w:rsidRDefault="00FA0214" w:rsidP="00FA0214">
      <w:pPr>
        <w:pStyle w:val="PL"/>
        <w:rPr>
          <w:lang w:val="en-US"/>
        </w:rPr>
      </w:pPr>
      <w:r w:rsidRPr="00046E6A">
        <w:rPr>
          <w:lang w:val="en-US"/>
        </w:rPr>
        <w:t xml:space="preserve">        '308':</w:t>
      </w:r>
    </w:p>
    <w:p w14:paraId="6D65B7F3" w14:textId="2B554833" w:rsidR="0017370E" w:rsidRPr="00046E6A" w:rsidRDefault="0017370E" w:rsidP="00FA0214">
      <w:pPr>
        <w:pStyle w:val="PL"/>
        <w:rPr>
          <w:lang w:val="en-US"/>
        </w:rPr>
      </w:pPr>
      <w:r>
        <w:rPr>
          <w:lang w:val="en-US"/>
        </w:rPr>
        <w:t xml:space="preserve">          $ref: </w:t>
      </w:r>
      <w:r w:rsidRPr="00690A26">
        <w:t>'TS29571_CommonData.yaml#/components/</w:t>
      </w:r>
      <w:r>
        <w:t>responses/308'</w:t>
      </w:r>
    </w:p>
    <w:p w14:paraId="1EBD5AE8" w14:textId="438F3802" w:rsidR="00FA0214" w:rsidRPr="00544965" w:rsidRDefault="00FA0214" w:rsidP="00FA0214">
      <w:pPr>
        <w:pStyle w:val="PL"/>
      </w:pPr>
    </w:p>
    <w:p w14:paraId="38492FDD" w14:textId="77777777" w:rsidR="00FA0214" w:rsidRPr="00690A26" w:rsidRDefault="00FA0214" w:rsidP="00F210C4">
      <w:pPr>
        <w:pStyle w:val="PL"/>
      </w:pPr>
    </w:p>
    <w:p w14:paraId="179AB0DF" w14:textId="77777777" w:rsidR="00F210C4" w:rsidRPr="00690A26" w:rsidRDefault="00F210C4" w:rsidP="00F210C4">
      <w:pPr>
        <w:pStyle w:val="PL"/>
        <w:rPr>
          <w:lang w:val="en-US"/>
        </w:rPr>
      </w:pPr>
      <w:r w:rsidRPr="00690A26">
        <w:rPr>
          <w:lang w:val="en-US"/>
        </w:rPr>
        <w:t xml:space="preserve">        '404':</w:t>
      </w:r>
    </w:p>
    <w:p w14:paraId="248020FF" w14:textId="77777777" w:rsidR="00F210C4" w:rsidRPr="00690A26" w:rsidRDefault="00F210C4" w:rsidP="00F210C4">
      <w:pPr>
        <w:pStyle w:val="PL"/>
        <w:rPr>
          <w:lang w:val="en-US"/>
        </w:rPr>
      </w:pPr>
      <w:r w:rsidRPr="00690A26">
        <w:rPr>
          <w:lang w:val="en-US"/>
        </w:rPr>
        <w:t xml:space="preserve">          $ref: 'TS29571_CommonData.yaml#/components/responses/404'</w:t>
      </w:r>
    </w:p>
    <w:p w14:paraId="627EA323" w14:textId="77777777" w:rsidR="00F210C4" w:rsidRPr="00544965" w:rsidRDefault="00F210C4" w:rsidP="001F42BE">
      <w:pPr>
        <w:pStyle w:val="PL"/>
      </w:pPr>
    </w:p>
    <w:p w14:paraId="2F456103" w14:textId="77777777" w:rsidR="001F42BE" w:rsidRPr="00544965" w:rsidRDefault="001F42BE" w:rsidP="001F42BE">
      <w:pPr>
        <w:pStyle w:val="PL"/>
      </w:pPr>
      <w:r w:rsidRPr="00544965">
        <w:t xml:space="preserve">  /ue-authentications/{authCtxId}/5g-aka-confirmation:</w:t>
      </w:r>
    </w:p>
    <w:p w14:paraId="13A78E21" w14:textId="77777777" w:rsidR="001F42BE" w:rsidRPr="00544965" w:rsidRDefault="001F42BE" w:rsidP="001F42BE">
      <w:pPr>
        <w:pStyle w:val="PL"/>
      </w:pPr>
      <w:r w:rsidRPr="00544965">
        <w:t xml:space="preserve">    put:</w:t>
      </w:r>
    </w:p>
    <w:p w14:paraId="1E0439E5" w14:textId="77777777" w:rsidR="001F42BE" w:rsidRPr="00544965" w:rsidRDefault="001F42BE" w:rsidP="001F42BE">
      <w:pPr>
        <w:pStyle w:val="PL"/>
      </w:pPr>
      <w:r w:rsidRPr="00544965">
        <w:t xml:space="preserve">      parameters:</w:t>
      </w:r>
    </w:p>
    <w:p w14:paraId="232DB89F" w14:textId="77777777" w:rsidR="001F42BE" w:rsidRPr="00544965" w:rsidRDefault="001F42BE" w:rsidP="001F42BE">
      <w:pPr>
        <w:pStyle w:val="PL"/>
      </w:pPr>
      <w:r w:rsidRPr="00544965">
        <w:t xml:space="preserve">        - name: authCtxId</w:t>
      </w:r>
    </w:p>
    <w:p w14:paraId="2C10689B" w14:textId="77777777" w:rsidR="001F42BE" w:rsidRPr="00544965" w:rsidRDefault="001F42BE" w:rsidP="001F42BE">
      <w:pPr>
        <w:pStyle w:val="PL"/>
      </w:pPr>
      <w:r w:rsidRPr="00544965">
        <w:t xml:space="preserve">          in: path</w:t>
      </w:r>
    </w:p>
    <w:p w14:paraId="0C89C8AB" w14:textId="77777777" w:rsidR="001F42BE" w:rsidRPr="00544965" w:rsidRDefault="001F42BE" w:rsidP="001F42BE">
      <w:pPr>
        <w:pStyle w:val="PL"/>
      </w:pPr>
      <w:r w:rsidRPr="00544965">
        <w:t xml:space="preserve">          required: true</w:t>
      </w:r>
    </w:p>
    <w:p w14:paraId="1CE4111B" w14:textId="77777777" w:rsidR="001F42BE" w:rsidRPr="00544965" w:rsidRDefault="001F42BE" w:rsidP="001F42BE">
      <w:pPr>
        <w:pStyle w:val="PL"/>
      </w:pPr>
      <w:r w:rsidRPr="00544965">
        <w:t xml:space="preserve">          schema:</w:t>
      </w:r>
    </w:p>
    <w:p w14:paraId="7470E922" w14:textId="77777777" w:rsidR="001F42BE" w:rsidRPr="00544965" w:rsidRDefault="001F42BE" w:rsidP="001F42BE">
      <w:pPr>
        <w:pStyle w:val="PL"/>
      </w:pPr>
      <w:r w:rsidRPr="00544965">
        <w:t xml:space="preserve">            type: string</w:t>
      </w:r>
    </w:p>
    <w:p w14:paraId="2AACC3A0" w14:textId="77777777" w:rsidR="001F42BE" w:rsidRPr="00544965" w:rsidRDefault="001F42BE" w:rsidP="001F42BE">
      <w:pPr>
        <w:pStyle w:val="PL"/>
      </w:pPr>
      <w:r w:rsidRPr="00544965">
        <w:t xml:space="preserve">      requestBody:</w:t>
      </w:r>
    </w:p>
    <w:p w14:paraId="40D997C8" w14:textId="77777777" w:rsidR="001F42BE" w:rsidRPr="00544965" w:rsidRDefault="001F42BE" w:rsidP="001F42BE">
      <w:pPr>
        <w:pStyle w:val="PL"/>
      </w:pPr>
      <w:r w:rsidRPr="00544965">
        <w:t xml:space="preserve">        content:</w:t>
      </w:r>
    </w:p>
    <w:p w14:paraId="76A0B882" w14:textId="77777777" w:rsidR="001F42BE" w:rsidRPr="00544965" w:rsidRDefault="001F42BE" w:rsidP="001F42BE">
      <w:pPr>
        <w:pStyle w:val="PL"/>
      </w:pPr>
      <w:r w:rsidRPr="00544965">
        <w:t xml:space="preserve">          application/json:</w:t>
      </w:r>
    </w:p>
    <w:p w14:paraId="0ED33FCD" w14:textId="77777777" w:rsidR="001F42BE" w:rsidRPr="00544965" w:rsidRDefault="001F42BE" w:rsidP="001F42BE">
      <w:pPr>
        <w:pStyle w:val="PL"/>
      </w:pPr>
      <w:r w:rsidRPr="00544965">
        <w:t xml:space="preserve">            schema:</w:t>
      </w:r>
    </w:p>
    <w:p w14:paraId="59435697" w14:textId="77777777" w:rsidR="001F42BE" w:rsidRPr="00544965" w:rsidRDefault="001F42BE" w:rsidP="001F42BE">
      <w:pPr>
        <w:pStyle w:val="PL"/>
      </w:pPr>
      <w:r w:rsidRPr="00544965">
        <w:t xml:space="preserve">              $ref: '#/components/schemas/ConfirmationData'</w:t>
      </w:r>
    </w:p>
    <w:p w14:paraId="075DC4C3" w14:textId="77777777" w:rsidR="001F42BE" w:rsidRPr="00544965" w:rsidRDefault="001F42BE" w:rsidP="001F42BE">
      <w:pPr>
        <w:pStyle w:val="PL"/>
      </w:pPr>
      <w:r w:rsidRPr="00544965">
        <w:lastRenderedPageBreak/>
        <w:t xml:space="preserve">      responses:</w:t>
      </w:r>
    </w:p>
    <w:p w14:paraId="33522184" w14:textId="77777777" w:rsidR="001F42BE" w:rsidRPr="00544965" w:rsidRDefault="001F42BE" w:rsidP="001F42BE">
      <w:pPr>
        <w:pStyle w:val="PL"/>
      </w:pPr>
      <w:r w:rsidRPr="00544965">
        <w:t xml:space="preserve">        '200':</w:t>
      </w:r>
    </w:p>
    <w:p w14:paraId="70DC9307" w14:textId="77777777" w:rsidR="001F42BE" w:rsidRPr="00544965" w:rsidRDefault="001F42BE" w:rsidP="001F42BE">
      <w:pPr>
        <w:pStyle w:val="PL"/>
      </w:pPr>
      <w:r w:rsidRPr="00544965">
        <w:t xml:space="preserve">          description: Request processed (EAP success or Failure)</w:t>
      </w:r>
    </w:p>
    <w:p w14:paraId="590157B9" w14:textId="77777777" w:rsidR="001F42BE" w:rsidRPr="00544965" w:rsidRDefault="001F42BE" w:rsidP="001F42BE">
      <w:pPr>
        <w:pStyle w:val="PL"/>
      </w:pPr>
      <w:r w:rsidRPr="00544965">
        <w:t xml:space="preserve">          content:</w:t>
      </w:r>
    </w:p>
    <w:p w14:paraId="238F2881" w14:textId="77777777" w:rsidR="001F42BE" w:rsidRPr="00544965" w:rsidRDefault="001F42BE" w:rsidP="001F42BE">
      <w:pPr>
        <w:pStyle w:val="PL"/>
      </w:pPr>
      <w:r w:rsidRPr="00544965">
        <w:t xml:space="preserve">            application/json:</w:t>
      </w:r>
    </w:p>
    <w:p w14:paraId="46119D9A" w14:textId="77777777" w:rsidR="001F42BE" w:rsidRPr="00544965" w:rsidRDefault="001F42BE" w:rsidP="001F42BE">
      <w:pPr>
        <w:pStyle w:val="PL"/>
      </w:pPr>
      <w:r w:rsidRPr="00544965">
        <w:t xml:space="preserve">              schema:</w:t>
      </w:r>
    </w:p>
    <w:p w14:paraId="2CD7F463" w14:textId="77777777" w:rsidR="001F42BE" w:rsidRPr="00544965" w:rsidRDefault="001F42BE" w:rsidP="001F42BE">
      <w:pPr>
        <w:pStyle w:val="PL"/>
      </w:pPr>
      <w:r w:rsidRPr="00544965">
        <w:t xml:space="preserve">                $ref: '#/components/schemas/ConfirmationDataResponse'</w:t>
      </w:r>
    </w:p>
    <w:p w14:paraId="61553020" w14:textId="48AB71CE" w:rsidR="00FA0214" w:rsidRDefault="00FA0214" w:rsidP="00FA0214">
      <w:pPr>
        <w:pStyle w:val="PL"/>
        <w:rPr>
          <w:lang w:val="en-US"/>
        </w:rPr>
      </w:pPr>
      <w:r w:rsidRPr="002E5CBA">
        <w:rPr>
          <w:lang w:val="en-US"/>
        </w:rPr>
        <w:t xml:space="preserve">        '</w:t>
      </w:r>
      <w:r>
        <w:rPr>
          <w:lang w:val="en-US"/>
        </w:rPr>
        <w:t>307</w:t>
      </w:r>
      <w:r w:rsidRPr="002E5CBA">
        <w:rPr>
          <w:lang w:val="en-US"/>
        </w:rPr>
        <w:t>':</w:t>
      </w:r>
    </w:p>
    <w:p w14:paraId="7439D854" w14:textId="454E1D94" w:rsidR="0017370E" w:rsidRPr="002E5CBA" w:rsidRDefault="0017370E" w:rsidP="00FA0214">
      <w:pPr>
        <w:pStyle w:val="PL"/>
        <w:rPr>
          <w:lang w:val="en-US"/>
        </w:rPr>
      </w:pPr>
      <w:r>
        <w:rPr>
          <w:lang w:val="en-US"/>
        </w:rPr>
        <w:t xml:space="preserve">          $ref: </w:t>
      </w:r>
      <w:r w:rsidRPr="00690A26">
        <w:t>'TS29571_CommonData.yaml#/components/</w:t>
      </w:r>
      <w:r>
        <w:t>responses/307'</w:t>
      </w:r>
    </w:p>
    <w:p w14:paraId="3ABC6282" w14:textId="31439904" w:rsidR="00FA0214" w:rsidRPr="000B376D" w:rsidRDefault="00FA0214" w:rsidP="00FA0214">
      <w:pPr>
        <w:pStyle w:val="PL"/>
      </w:pPr>
    </w:p>
    <w:p w14:paraId="681BEB18" w14:textId="0E0F4251" w:rsidR="00FA0214" w:rsidRDefault="00FA0214" w:rsidP="00FA0214">
      <w:pPr>
        <w:pStyle w:val="PL"/>
        <w:rPr>
          <w:lang w:val="en-US"/>
        </w:rPr>
      </w:pPr>
      <w:r w:rsidRPr="00046E6A">
        <w:rPr>
          <w:lang w:val="en-US"/>
        </w:rPr>
        <w:t xml:space="preserve">        '308':</w:t>
      </w:r>
    </w:p>
    <w:p w14:paraId="7A6FDC10" w14:textId="0A049799" w:rsidR="0017370E" w:rsidRPr="00046E6A" w:rsidRDefault="0017370E" w:rsidP="00FA0214">
      <w:pPr>
        <w:pStyle w:val="PL"/>
        <w:rPr>
          <w:lang w:val="en-US"/>
        </w:rPr>
      </w:pPr>
      <w:r>
        <w:rPr>
          <w:lang w:val="en-US"/>
        </w:rPr>
        <w:t xml:space="preserve">          $ref: </w:t>
      </w:r>
      <w:r w:rsidRPr="00690A26">
        <w:t>'TS29571_CommonData.yaml#/components/</w:t>
      </w:r>
      <w:r>
        <w:t>responses/308'</w:t>
      </w:r>
    </w:p>
    <w:p w14:paraId="6DAAC0E5" w14:textId="1A3EAC11" w:rsidR="00FA0214" w:rsidRPr="00544965" w:rsidRDefault="00FA0214" w:rsidP="00FA0214">
      <w:pPr>
        <w:pStyle w:val="PL"/>
      </w:pPr>
    </w:p>
    <w:p w14:paraId="40C17930" w14:textId="77777777" w:rsidR="001F42BE" w:rsidRPr="00544965" w:rsidRDefault="001F42BE" w:rsidP="001F42BE">
      <w:pPr>
        <w:pStyle w:val="PL"/>
      </w:pPr>
      <w:r w:rsidRPr="00544965">
        <w:t xml:space="preserve">        '400':</w:t>
      </w:r>
    </w:p>
    <w:p w14:paraId="59530F1C" w14:textId="77777777" w:rsidR="001F42BE" w:rsidRPr="00544965" w:rsidRDefault="001F42BE" w:rsidP="001F42BE">
      <w:pPr>
        <w:pStyle w:val="PL"/>
      </w:pPr>
      <w:r w:rsidRPr="00544965">
        <w:t xml:space="preserve">          description: Bad Request</w:t>
      </w:r>
    </w:p>
    <w:p w14:paraId="62779BDB" w14:textId="77777777" w:rsidR="001F42BE" w:rsidRPr="00544965" w:rsidRDefault="001F42BE" w:rsidP="001F42BE">
      <w:pPr>
        <w:pStyle w:val="PL"/>
      </w:pPr>
      <w:r w:rsidRPr="00544965">
        <w:t xml:space="preserve">          content:</w:t>
      </w:r>
    </w:p>
    <w:p w14:paraId="21A315F9" w14:textId="77777777" w:rsidR="001F42BE" w:rsidRPr="00544965" w:rsidRDefault="001F42BE" w:rsidP="001F42BE">
      <w:pPr>
        <w:pStyle w:val="PL"/>
      </w:pPr>
      <w:r w:rsidRPr="00544965">
        <w:t xml:space="preserve">            application/problem+json:</w:t>
      </w:r>
    </w:p>
    <w:p w14:paraId="088EBD23" w14:textId="77777777" w:rsidR="001F42BE" w:rsidRPr="00544965" w:rsidRDefault="001F42BE" w:rsidP="001F42BE">
      <w:pPr>
        <w:pStyle w:val="PL"/>
      </w:pPr>
      <w:r w:rsidRPr="00544965">
        <w:t xml:space="preserve">              schema:</w:t>
      </w:r>
    </w:p>
    <w:p w14:paraId="66FAACB9" w14:textId="77777777" w:rsidR="001F42BE" w:rsidRPr="00544965" w:rsidRDefault="001F42BE" w:rsidP="001F42BE">
      <w:pPr>
        <w:pStyle w:val="PL"/>
      </w:pPr>
      <w:r w:rsidRPr="00544965">
        <w:t xml:space="preserve">                $ref: 'TS29571_CommonData.yaml#/components/schemas/ProblemDetails'</w:t>
      </w:r>
    </w:p>
    <w:p w14:paraId="39C11A36" w14:textId="77777777" w:rsidR="001F42BE" w:rsidRPr="00544965" w:rsidRDefault="001F42BE" w:rsidP="001F42BE">
      <w:pPr>
        <w:pStyle w:val="PL"/>
      </w:pPr>
      <w:r w:rsidRPr="00544965">
        <w:t xml:space="preserve">        '500':</w:t>
      </w:r>
    </w:p>
    <w:p w14:paraId="40175DC3" w14:textId="77777777" w:rsidR="001F42BE" w:rsidRPr="00544965" w:rsidRDefault="001F42BE" w:rsidP="001F42BE">
      <w:pPr>
        <w:pStyle w:val="PL"/>
      </w:pPr>
      <w:r w:rsidRPr="00544965">
        <w:t xml:space="preserve">          description: Internal Server Error</w:t>
      </w:r>
    </w:p>
    <w:p w14:paraId="5B74DB01" w14:textId="77777777" w:rsidR="001F42BE" w:rsidRPr="00544965" w:rsidRDefault="001F42BE" w:rsidP="001F42BE">
      <w:pPr>
        <w:pStyle w:val="PL"/>
      </w:pPr>
      <w:r w:rsidRPr="00544965">
        <w:t xml:space="preserve">          content:</w:t>
      </w:r>
    </w:p>
    <w:p w14:paraId="2D02950C" w14:textId="77777777" w:rsidR="001F42BE" w:rsidRPr="00544965" w:rsidRDefault="001F42BE" w:rsidP="001F42BE">
      <w:pPr>
        <w:pStyle w:val="PL"/>
      </w:pPr>
      <w:r w:rsidRPr="00544965">
        <w:t xml:space="preserve">            application/problem+json:</w:t>
      </w:r>
    </w:p>
    <w:p w14:paraId="571CC579" w14:textId="77777777" w:rsidR="001F42BE" w:rsidRPr="00544965" w:rsidRDefault="001F42BE" w:rsidP="001F42BE">
      <w:pPr>
        <w:pStyle w:val="PL"/>
      </w:pPr>
      <w:r w:rsidRPr="00544965">
        <w:t xml:space="preserve">              schema:</w:t>
      </w:r>
    </w:p>
    <w:p w14:paraId="05D0A42D" w14:textId="77777777" w:rsidR="001F42BE" w:rsidRDefault="001F42BE" w:rsidP="001F42BE">
      <w:pPr>
        <w:pStyle w:val="PL"/>
      </w:pPr>
      <w:r w:rsidRPr="00544965">
        <w:t xml:space="preserve">                $ref: 'TS29571_CommonData.yaml#/components/schemas/ProblemDetails'</w:t>
      </w:r>
    </w:p>
    <w:p w14:paraId="3037176F" w14:textId="77777777" w:rsidR="001F42BE" w:rsidRPr="00690A26" w:rsidRDefault="001F42BE" w:rsidP="001F42BE">
      <w:pPr>
        <w:pStyle w:val="PL"/>
      </w:pPr>
      <w:r w:rsidRPr="00690A26">
        <w:t xml:space="preserve">    delete:</w:t>
      </w:r>
    </w:p>
    <w:p w14:paraId="4C8AC2EF" w14:textId="77777777" w:rsidR="001F42BE" w:rsidRPr="00690A26" w:rsidRDefault="001F42BE" w:rsidP="001F42BE">
      <w:pPr>
        <w:pStyle w:val="PL"/>
      </w:pPr>
      <w:r w:rsidRPr="00690A26">
        <w:t xml:space="preserve">      summary: Deletes </w:t>
      </w:r>
      <w:r>
        <w:t>the authentication result in the UDM</w:t>
      </w:r>
    </w:p>
    <w:p w14:paraId="02651ADA" w14:textId="77777777" w:rsidR="001F42BE" w:rsidRPr="00690A26" w:rsidRDefault="001F42BE" w:rsidP="001F42BE">
      <w:pPr>
        <w:pStyle w:val="PL"/>
      </w:pPr>
      <w:r w:rsidRPr="00690A26">
        <w:t xml:space="preserve">      operationId: </w:t>
      </w:r>
      <w:r>
        <w:t>Delete5gAkaAuthenticationResult</w:t>
      </w:r>
    </w:p>
    <w:p w14:paraId="7BC3D05E" w14:textId="77777777" w:rsidR="001F42BE" w:rsidRPr="00690A26" w:rsidRDefault="001F42BE" w:rsidP="001F42BE">
      <w:pPr>
        <w:pStyle w:val="PL"/>
      </w:pPr>
      <w:r w:rsidRPr="00690A26">
        <w:t xml:space="preserve">      tags:</w:t>
      </w:r>
    </w:p>
    <w:p w14:paraId="221DA8AE" w14:textId="77777777" w:rsidR="001F42BE" w:rsidRDefault="001F42BE" w:rsidP="001F42BE">
      <w:pPr>
        <w:pStyle w:val="PL"/>
      </w:pPr>
      <w:r w:rsidRPr="00690A26">
        <w:t xml:space="preserve">        - </w:t>
      </w:r>
      <w:r>
        <w:t>Authentication Result Deletion</w:t>
      </w:r>
    </w:p>
    <w:p w14:paraId="66DCCF6F" w14:textId="77777777" w:rsidR="001F42BE" w:rsidRPr="006A7EE2" w:rsidRDefault="001F42BE" w:rsidP="001F42BE">
      <w:pPr>
        <w:pStyle w:val="PL"/>
      </w:pPr>
      <w:r w:rsidRPr="006A7EE2">
        <w:t xml:space="preserve">      parameters:</w:t>
      </w:r>
    </w:p>
    <w:p w14:paraId="400EC651" w14:textId="77777777" w:rsidR="001F42BE" w:rsidRPr="006A7EE2" w:rsidRDefault="001F42BE" w:rsidP="001F42BE">
      <w:pPr>
        <w:pStyle w:val="PL"/>
      </w:pPr>
      <w:r w:rsidRPr="006A7EE2">
        <w:t xml:space="preserve">        - name: </w:t>
      </w:r>
      <w:r w:rsidRPr="00544965">
        <w:t>authCtxId</w:t>
      </w:r>
    </w:p>
    <w:p w14:paraId="11DAE7F9" w14:textId="77777777" w:rsidR="001F42BE" w:rsidRPr="006A7EE2" w:rsidRDefault="001F42BE" w:rsidP="001F42BE">
      <w:pPr>
        <w:pStyle w:val="PL"/>
      </w:pPr>
      <w:r w:rsidRPr="006A7EE2">
        <w:t xml:space="preserve">          in: path</w:t>
      </w:r>
    </w:p>
    <w:p w14:paraId="1601E711" w14:textId="77777777" w:rsidR="001F42BE" w:rsidRPr="006A7EE2" w:rsidRDefault="001F42BE" w:rsidP="001F42BE">
      <w:pPr>
        <w:pStyle w:val="PL"/>
      </w:pPr>
      <w:r w:rsidRPr="006A7EE2">
        <w:t xml:space="preserve">          required: true</w:t>
      </w:r>
    </w:p>
    <w:p w14:paraId="620A4613" w14:textId="77777777" w:rsidR="001F42BE" w:rsidRPr="006A7EE2" w:rsidRDefault="001F42BE" w:rsidP="001F42BE">
      <w:pPr>
        <w:pStyle w:val="PL"/>
      </w:pPr>
      <w:r w:rsidRPr="006A7EE2">
        <w:t xml:space="preserve">          schema:</w:t>
      </w:r>
    </w:p>
    <w:p w14:paraId="3F2F2B02" w14:textId="77777777" w:rsidR="001F42BE" w:rsidRPr="006A7EE2" w:rsidRDefault="001F42BE" w:rsidP="001F42BE">
      <w:pPr>
        <w:pStyle w:val="PL"/>
      </w:pPr>
      <w:r w:rsidRPr="00544965">
        <w:t xml:space="preserve">            type: string</w:t>
      </w:r>
    </w:p>
    <w:p w14:paraId="0F91B8FB" w14:textId="77777777" w:rsidR="001F42BE" w:rsidRPr="00690A26" w:rsidRDefault="001F42BE" w:rsidP="001F42BE">
      <w:pPr>
        <w:pStyle w:val="PL"/>
      </w:pPr>
      <w:r w:rsidRPr="00690A26">
        <w:t xml:space="preserve">      responses:</w:t>
      </w:r>
    </w:p>
    <w:p w14:paraId="64723313" w14:textId="77777777" w:rsidR="001F42BE" w:rsidRPr="00690A26" w:rsidRDefault="001F42BE" w:rsidP="001F42BE">
      <w:pPr>
        <w:pStyle w:val="PL"/>
      </w:pPr>
      <w:r w:rsidRPr="00690A26">
        <w:t xml:space="preserve">        '204':</w:t>
      </w:r>
    </w:p>
    <w:p w14:paraId="0C1E3B18"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6CDB1929" w14:textId="204D9315" w:rsidR="00FA0214" w:rsidRDefault="00FA0214" w:rsidP="00FA0214">
      <w:pPr>
        <w:pStyle w:val="PL"/>
        <w:rPr>
          <w:lang w:val="en-US"/>
        </w:rPr>
      </w:pPr>
      <w:r w:rsidRPr="002E5CBA">
        <w:rPr>
          <w:lang w:val="en-US"/>
        </w:rPr>
        <w:t xml:space="preserve">        '</w:t>
      </w:r>
      <w:r>
        <w:rPr>
          <w:lang w:val="en-US"/>
        </w:rPr>
        <w:t>307</w:t>
      </w:r>
      <w:r w:rsidRPr="002E5CBA">
        <w:rPr>
          <w:lang w:val="en-US"/>
        </w:rPr>
        <w:t>':</w:t>
      </w:r>
    </w:p>
    <w:p w14:paraId="5B105BFA" w14:textId="7B66BFE6" w:rsidR="0017370E" w:rsidRPr="002E5CBA" w:rsidRDefault="0017370E" w:rsidP="00FA0214">
      <w:pPr>
        <w:pStyle w:val="PL"/>
        <w:rPr>
          <w:lang w:val="en-US"/>
        </w:rPr>
      </w:pPr>
      <w:r>
        <w:rPr>
          <w:lang w:val="en-US"/>
        </w:rPr>
        <w:t xml:space="preserve">          $ref: </w:t>
      </w:r>
      <w:r w:rsidRPr="00690A26">
        <w:t>'TS29571_CommonData.yaml#/components/</w:t>
      </w:r>
      <w:r>
        <w:t>responses/307'</w:t>
      </w:r>
    </w:p>
    <w:p w14:paraId="38D0EFD3" w14:textId="69880B8B" w:rsidR="00FA0214" w:rsidRPr="000B376D" w:rsidRDefault="00FA0214" w:rsidP="00FA0214">
      <w:pPr>
        <w:pStyle w:val="PL"/>
      </w:pPr>
    </w:p>
    <w:p w14:paraId="428D4A71" w14:textId="6B56D703" w:rsidR="00FA0214" w:rsidRDefault="00FA0214" w:rsidP="00FA0214">
      <w:pPr>
        <w:pStyle w:val="PL"/>
        <w:rPr>
          <w:lang w:val="en-US"/>
        </w:rPr>
      </w:pPr>
      <w:r w:rsidRPr="00046E6A">
        <w:rPr>
          <w:lang w:val="en-US"/>
        </w:rPr>
        <w:t xml:space="preserve">        '308':</w:t>
      </w:r>
    </w:p>
    <w:p w14:paraId="7D83727E" w14:textId="1E647EB1" w:rsidR="0017370E" w:rsidRPr="00046E6A" w:rsidRDefault="0017370E" w:rsidP="00FA0214">
      <w:pPr>
        <w:pStyle w:val="PL"/>
        <w:rPr>
          <w:lang w:val="en-US"/>
        </w:rPr>
      </w:pPr>
      <w:r>
        <w:rPr>
          <w:lang w:val="en-US"/>
        </w:rPr>
        <w:t xml:space="preserve">          $ref: </w:t>
      </w:r>
      <w:r w:rsidRPr="00690A26">
        <w:t>'TS29571_CommonData.yaml#/components/</w:t>
      </w:r>
      <w:r>
        <w:t>responses/308'</w:t>
      </w:r>
    </w:p>
    <w:p w14:paraId="26C2472F" w14:textId="0DE5CB34" w:rsidR="00FA0214" w:rsidRPr="00544965" w:rsidRDefault="00FA0214" w:rsidP="00FA0214">
      <w:pPr>
        <w:pStyle w:val="PL"/>
      </w:pPr>
    </w:p>
    <w:p w14:paraId="4AB71630" w14:textId="77777777" w:rsidR="00FA0214" w:rsidRPr="00690A26" w:rsidRDefault="00FA0214" w:rsidP="001F42BE">
      <w:pPr>
        <w:pStyle w:val="PL"/>
      </w:pPr>
    </w:p>
    <w:p w14:paraId="7ECDBD5D" w14:textId="77777777" w:rsidR="001F42BE" w:rsidRPr="00690A26" w:rsidRDefault="001F42BE" w:rsidP="001F42BE">
      <w:pPr>
        <w:pStyle w:val="PL"/>
        <w:rPr>
          <w:lang w:val="en-US"/>
        </w:rPr>
      </w:pPr>
      <w:r w:rsidRPr="00690A26">
        <w:rPr>
          <w:lang w:val="en-US"/>
        </w:rPr>
        <w:t xml:space="preserve">        '400':</w:t>
      </w:r>
    </w:p>
    <w:p w14:paraId="35E69B16" w14:textId="77777777" w:rsidR="001F42BE" w:rsidRPr="00690A26" w:rsidRDefault="001F42BE" w:rsidP="001F42BE">
      <w:pPr>
        <w:pStyle w:val="PL"/>
        <w:rPr>
          <w:lang w:val="en-US"/>
        </w:rPr>
      </w:pPr>
      <w:r w:rsidRPr="00690A26">
        <w:rPr>
          <w:lang w:val="en-US"/>
        </w:rPr>
        <w:t xml:space="preserve">          $ref: 'TS29571_CommonData.yaml#/components/responses/400'</w:t>
      </w:r>
    </w:p>
    <w:p w14:paraId="6AD87009" w14:textId="77777777" w:rsidR="001F42BE" w:rsidRPr="00690A26" w:rsidRDefault="001F42BE" w:rsidP="001F42BE">
      <w:pPr>
        <w:pStyle w:val="PL"/>
        <w:rPr>
          <w:lang w:val="en-US"/>
        </w:rPr>
      </w:pPr>
      <w:r w:rsidRPr="00690A26">
        <w:rPr>
          <w:lang w:val="en-US"/>
        </w:rPr>
        <w:t xml:space="preserve">        '404':</w:t>
      </w:r>
    </w:p>
    <w:p w14:paraId="0C4EE955" w14:textId="77777777" w:rsidR="001F42BE" w:rsidRPr="00690A26" w:rsidRDefault="001F42BE" w:rsidP="001F42BE">
      <w:pPr>
        <w:pStyle w:val="PL"/>
        <w:rPr>
          <w:lang w:val="en-US"/>
        </w:rPr>
      </w:pPr>
      <w:r w:rsidRPr="00690A26">
        <w:rPr>
          <w:lang w:val="en-US"/>
        </w:rPr>
        <w:t xml:space="preserve">          $ref: 'TS29571_CommonData.yaml#/components/responses/404'</w:t>
      </w:r>
    </w:p>
    <w:p w14:paraId="4A5A1042" w14:textId="77777777" w:rsidR="001F42BE" w:rsidRPr="00690A26" w:rsidRDefault="001F42BE" w:rsidP="001F42BE">
      <w:pPr>
        <w:pStyle w:val="PL"/>
        <w:rPr>
          <w:lang w:val="en-US"/>
        </w:rPr>
      </w:pPr>
      <w:r w:rsidRPr="00690A26">
        <w:rPr>
          <w:lang w:val="en-US"/>
        </w:rPr>
        <w:t xml:space="preserve">        '500':</w:t>
      </w:r>
    </w:p>
    <w:p w14:paraId="7C2E9E85" w14:textId="77777777" w:rsidR="001F42BE" w:rsidRPr="00690A26" w:rsidRDefault="001F42BE" w:rsidP="001F42BE">
      <w:pPr>
        <w:pStyle w:val="PL"/>
        <w:rPr>
          <w:lang w:val="en-US"/>
        </w:rPr>
      </w:pPr>
      <w:r w:rsidRPr="00690A26">
        <w:rPr>
          <w:lang w:val="en-US"/>
        </w:rPr>
        <w:t xml:space="preserve">          $ref: 'TS29571_CommonData.yaml#/components/responses/500'</w:t>
      </w:r>
    </w:p>
    <w:p w14:paraId="23845FC3" w14:textId="77777777" w:rsidR="001F42BE" w:rsidRPr="00690A26" w:rsidRDefault="001F42BE" w:rsidP="001F42BE">
      <w:pPr>
        <w:pStyle w:val="PL"/>
        <w:rPr>
          <w:lang w:val="en-US"/>
        </w:rPr>
      </w:pPr>
      <w:r w:rsidRPr="00690A26">
        <w:rPr>
          <w:lang w:val="en-US"/>
        </w:rPr>
        <w:t xml:space="preserve">        '503':</w:t>
      </w:r>
    </w:p>
    <w:p w14:paraId="285A70AB" w14:textId="77777777" w:rsidR="001F42BE" w:rsidRPr="00690A26" w:rsidRDefault="001F42BE" w:rsidP="001F42BE">
      <w:pPr>
        <w:pStyle w:val="PL"/>
        <w:rPr>
          <w:lang w:val="en-US"/>
        </w:rPr>
      </w:pPr>
      <w:r w:rsidRPr="00690A26">
        <w:rPr>
          <w:lang w:val="en-US"/>
        </w:rPr>
        <w:t xml:space="preserve">          $ref: 'TS29571_CommonData.yaml#/components/responses/503'</w:t>
      </w:r>
    </w:p>
    <w:p w14:paraId="30A105C5" w14:textId="77777777" w:rsidR="001F42BE" w:rsidRPr="00690A26" w:rsidRDefault="001F42BE" w:rsidP="001F42BE">
      <w:pPr>
        <w:pStyle w:val="PL"/>
      </w:pPr>
      <w:r w:rsidRPr="00690A26">
        <w:t xml:space="preserve">        default:</w:t>
      </w:r>
    </w:p>
    <w:p w14:paraId="2C673281" w14:textId="77777777" w:rsidR="001F42BE" w:rsidRPr="00544965" w:rsidRDefault="001F42BE" w:rsidP="001F42BE">
      <w:pPr>
        <w:pStyle w:val="PL"/>
      </w:pPr>
      <w:r w:rsidRPr="00690A26">
        <w:rPr>
          <w:lang w:val="en-US"/>
        </w:rPr>
        <w:t xml:space="preserve">          $ref: 'TS29571_CommonData.yaml#/components/responses/default'</w:t>
      </w:r>
    </w:p>
    <w:p w14:paraId="5BB3FD57" w14:textId="77777777" w:rsidR="00A268DD" w:rsidRDefault="00A268DD" w:rsidP="001F42BE">
      <w:pPr>
        <w:pStyle w:val="PL"/>
      </w:pPr>
    </w:p>
    <w:p w14:paraId="0E0953D6" w14:textId="77777777" w:rsidR="001F42BE" w:rsidRPr="00544965" w:rsidRDefault="001F42BE" w:rsidP="001F42BE">
      <w:pPr>
        <w:pStyle w:val="PL"/>
      </w:pPr>
      <w:r w:rsidRPr="00544965">
        <w:t xml:space="preserve">  /ue-authentications/{authCtxId}/eap-session:</w:t>
      </w:r>
    </w:p>
    <w:p w14:paraId="16E1EB79" w14:textId="77777777" w:rsidR="001F42BE" w:rsidRPr="00544965" w:rsidRDefault="001F42BE" w:rsidP="001F42BE">
      <w:pPr>
        <w:pStyle w:val="PL"/>
      </w:pPr>
      <w:r w:rsidRPr="00544965">
        <w:t xml:space="preserve">    post:</w:t>
      </w:r>
    </w:p>
    <w:p w14:paraId="7413334E" w14:textId="77777777" w:rsidR="001F42BE" w:rsidRPr="00544965" w:rsidRDefault="001F42BE" w:rsidP="001F42BE">
      <w:pPr>
        <w:pStyle w:val="PL"/>
      </w:pPr>
      <w:r w:rsidRPr="00544965">
        <w:t xml:space="preserve">      operationId: EapAuthMethod</w:t>
      </w:r>
    </w:p>
    <w:p w14:paraId="1FA439F0" w14:textId="77777777" w:rsidR="001F42BE" w:rsidRPr="00544965" w:rsidRDefault="001F42BE" w:rsidP="001F42BE">
      <w:pPr>
        <w:pStyle w:val="PL"/>
      </w:pPr>
      <w:r w:rsidRPr="00544965">
        <w:t xml:space="preserve">      parameters:</w:t>
      </w:r>
    </w:p>
    <w:p w14:paraId="7A4F76BD" w14:textId="77777777" w:rsidR="001F42BE" w:rsidRPr="00544965" w:rsidRDefault="001F42BE" w:rsidP="001F42BE">
      <w:pPr>
        <w:pStyle w:val="PL"/>
      </w:pPr>
      <w:r w:rsidRPr="00544965">
        <w:t xml:space="preserve">        - name: authCtxId</w:t>
      </w:r>
    </w:p>
    <w:p w14:paraId="558B2699" w14:textId="77777777" w:rsidR="001F42BE" w:rsidRPr="00544965" w:rsidRDefault="001F42BE" w:rsidP="001F42BE">
      <w:pPr>
        <w:pStyle w:val="PL"/>
      </w:pPr>
      <w:r w:rsidRPr="00544965">
        <w:t xml:space="preserve">          in: path</w:t>
      </w:r>
    </w:p>
    <w:p w14:paraId="565491D3" w14:textId="77777777" w:rsidR="001F42BE" w:rsidRPr="00544965" w:rsidRDefault="001F42BE" w:rsidP="001F42BE">
      <w:pPr>
        <w:pStyle w:val="PL"/>
      </w:pPr>
      <w:r w:rsidRPr="00544965">
        <w:t xml:space="preserve">          required: true</w:t>
      </w:r>
    </w:p>
    <w:p w14:paraId="056B281E" w14:textId="77777777" w:rsidR="001F42BE" w:rsidRPr="00544965" w:rsidRDefault="001F42BE" w:rsidP="001F42BE">
      <w:pPr>
        <w:pStyle w:val="PL"/>
      </w:pPr>
      <w:r w:rsidRPr="00544965">
        <w:t xml:space="preserve">          schema:</w:t>
      </w:r>
    </w:p>
    <w:p w14:paraId="7AEEBFEA" w14:textId="77777777" w:rsidR="001F42BE" w:rsidRPr="00544965" w:rsidRDefault="001F42BE" w:rsidP="001F42BE">
      <w:pPr>
        <w:pStyle w:val="PL"/>
      </w:pPr>
      <w:r w:rsidRPr="00544965">
        <w:t xml:space="preserve">            type: string</w:t>
      </w:r>
    </w:p>
    <w:p w14:paraId="34457CFA" w14:textId="77777777" w:rsidR="001F42BE" w:rsidRPr="00544965" w:rsidRDefault="001F42BE" w:rsidP="001F42BE">
      <w:pPr>
        <w:pStyle w:val="PL"/>
      </w:pPr>
      <w:r w:rsidRPr="00544965">
        <w:t xml:space="preserve">      requestBody:</w:t>
      </w:r>
    </w:p>
    <w:p w14:paraId="68D85E28" w14:textId="77777777" w:rsidR="001F42BE" w:rsidRPr="00544965" w:rsidRDefault="001F42BE" w:rsidP="001F42BE">
      <w:pPr>
        <w:pStyle w:val="PL"/>
      </w:pPr>
      <w:r w:rsidRPr="00544965">
        <w:t xml:space="preserve">        content:</w:t>
      </w:r>
    </w:p>
    <w:p w14:paraId="4FA10E7B" w14:textId="77777777" w:rsidR="001F42BE" w:rsidRPr="00544965" w:rsidRDefault="001F42BE" w:rsidP="001F42BE">
      <w:pPr>
        <w:pStyle w:val="PL"/>
      </w:pPr>
      <w:r w:rsidRPr="00544965">
        <w:t xml:space="preserve">          application/json:</w:t>
      </w:r>
    </w:p>
    <w:p w14:paraId="70B55860" w14:textId="77777777" w:rsidR="001F42BE" w:rsidRPr="00544965" w:rsidRDefault="001F42BE" w:rsidP="001F42BE">
      <w:pPr>
        <w:pStyle w:val="PL"/>
      </w:pPr>
      <w:r w:rsidRPr="00544965">
        <w:t xml:space="preserve">            schema:</w:t>
      </w:r>
    </w:p>
    <w:p w14:paraId="780C56F4" w14:textId="77777777" w:rsidR="001F42BE" w:rsidRPr="00544965" w:rsidRDefault="001F42BE" w:rsidP="001F42BE">
      <w:pPr>
        <w:pStyle w:val="PL"/>
      </w:pPr>
      <w:r w:rsidRPr="00544965">
        <w:t xml:space="preserve">              $ref: '#/components/schemas/EapSession'</w:t>
      </w:r>
    </w:p>
    <w:p w14:paraId="0C70C70E" w14:textId="77777777" w:rsidR="001F42BE" w:rsidRPr="00544965" w:rsidRDefault="001F42BE" w:rsidP="001F42BE">
      <w:pPr>
        <w:pStyle w:val="PL"/>
      </w:pPr>
      <w:r w:rsidRPr="00544965">
        <w:t xml:space="preserve">      responses:</w:t>
      </w:r>
    </w:p>
    <w:p w14:paraId="5D9113AA" w14:textId="77777777" w:rsidR="001F42BE" w:rsidRPr="00544965" w:rsidRDefault="001F42BE" w:rsidP="001F42BE">
      <w:pPr>
        <w:pStyle w:val="PL"/>
      </w:pPr>
      <w:r w:rsidRPr="00544965">
        <w:t xml:space="preserve">        '200':</w:t>
      </w:r>
    </w:p>
    <w:p w14:paraId="21AC47B6" w14:textId="77777777" w:rsidR="001F42BE" w:rsidRPr="00544965" w:rsidRDefault="001F42BE" w:rsidP="001F42BE">
      <w:pPr>
        <w:pStyle w:val="PL"/>
      </w:pPr>
      <w:r w:rsidRPr="00544965">
        <w:t xml:space="preserve">          description: Use to handle or close the EAP session</w:t>
      </w:r>
    </w:p>
    <w:p w14:paraId="6947DA9F" w14:textId="77777777" w:rsidR="001F42BE" w:rsidRPr="00544965" w:rsidRDefault="001F42BE" w:rsidP="001F42BE">
      <w:pPr>
        <w:pStyle w:val="PL"/>
      </w:pPr>
      <w:r w:rsidRPr="00544965">
        <w:t xml:space="preserve">          content:</w:t>
      </w:r>
    </w:p>
    <w:p w14:paraId="049AE6DF" w14:textId="77777777" w:rsidR="001F42BE" w:rsidRPr="00544965" w:rsidRDefault="001F42BE" w:rsidP="001F42BE">
      <w:pPr>
        <w:pStyle w:val="PL"/>
      </w:pPr>
      <w:r w:rsidRPr="00544965">
        <w:t xml:space="preserve">            application/json:</w:t>
      </w:r>
    </w:p>
    <w:p w14:paraId="4597BC13" w14:textId="77777777" w:rsidR="001F42BE" w:rsidRPr="00544965" w:rsidRDefault="001F42BE" w:rsidP="001F42BE">
      <w:pPr>
        <w:pStyle w:val="PL"/>
      </w:pPr>
      <w:r w:rsidRPr="00544965">
        <w:t xml:space="preserve">              schema:</w:t>
      </w:r>
    </w:p>
    <w:p w14:paraId="6916EE2E" w14:textId="77777777" w:rsidR="001F42BE" w:rsidRPr="00544965" w:rsidRDefault="001F42BE" w:rsidP="001F42BE">
      <w:pPr>
        <w:pStyle w:val="PL"/>
      </w:pPr>
      <w:r w:rsidRPr="00544965">
        <w:t xml:space="preserve">                $ref: '#/components/schemas/EapSession'</w:t>
      </w:r>
    </w:p>
    <w:p w14:paraId="2FBC4D47" w14:textId="77777777" w:rsidR="001F42BE" w:rsidRPr="00544965" w:rsidRDefault="001F42BE" w:rsidP="001F42BE">
      <w:pPr>
        <w:pStyle w:val="PL"/>
      </w:pPr>
    </w:p>
    <w:p w14:paraId="65ED6C37" w14:textId="77777777" w:rsidR="001F42BE" w:rsidRPr="00544965" w:rsidRDefault="001F42BE" w:rsidP="001F42BE">
      <w:pPr>
        <w:pStyle w:val="PL"/>
      </w:pPr>
      <w:r w:rsidRPr="00544965">
        <w:t xml:space="preserve">            application/3gppHal+json:</w:t>
      </w:r>
    </w:p>
    <w:p w14:paraId="605D6880" w14:textId="77777777" w:rsidR="001F42BE" w:rsidRPr="00544965" w:rsidRDefault="001F42BE" w:rsidP="001F42BE">
      <w:pPr>
        <w:pStyle w:val="PL"/>
      </w:pPr>
      <w:r w:rsidRPr="00544965">
        <w:t xml:space="preserve">              schema:</w:t>
      </w:r>
    </w:p>
    <w:p w14:paraId="7A7ECD44" w14:textId="77777777" w:rsidR="001F42BE" w:rsidRPr="00544965" w:rsidRDefault="001F42BE" w:rsidP="001F42BE">
      <w:pPr>
        <w:pStyle w:val="PL"/>
      </w:pPr>
      <w:r w:rsidRPr="00544965">
        <w:t xml:space="preserve">                type: object</w:t>
      </w:r>
    </w:p>
    <w:p w14:paraId="6D959094" w14:textId="77777777" w:rsidR="001F42BE" w:rsidRPr="00544965" w:rsidRDefault="001F42BE" w:rsidP="001F42BE">
      <w:pPr>
        <w:pStyle w:val="PL"/>
      </w:pPr>
      <w:r w:rsidRPr="00544965">
        <w:t xml:space="preserve">                properties:</w:t>
      </w:r>
    </w:p>
    <w:p w14:paraId="1DD866BE" w14:textId="77777777" w:rsidR="001F42BE" w:rsidRPr="00544965" w:rsidRDefault="001F42BE" w:rsidP="001F42BE">
      <w:pPr>
        <w:pStyle w:val="PL"/>
      </w:pPr>
      <w:r w:rsidRPr="00544965">
        <w:t xml:space="preserve">                  eapPayload:</w:t>
      </w:r>
    </w:p>
    <w:p w14:paraId="11EA4CEF" w14:textId="77777777" w:rsidR="001F42BE" w:rsidRPr="00544965" w:rsidRDefault="001F42BE" w:rsidP="001F42BE">
      <w:pPr>
        <w:pStyle w:val="PL"/>
      </w:pPr>
      <w:r w:rsidRPr="00544965">
        <w:t xml:space="preserve">                    $ref: '#/components/schemas/EapPayload'</w:t>
      </w:r>
    </w:p>
    <w:p w14:paraId="6496325B" w14:textId="77777777" w:rsidR="001F42BE" w:rsidRPr="00544965" w:rsidRDefault="001F42BE" w:rsidP="001F42BE">
      <w:pPr>
        <w:pStyle w:val="PL"/>
      </w:pPr>
      <w:r w:rsidRPr="00544965">
        <w:t xml:space="preserve">                  _links:</w:t>
      </w:r>
    </w:p>
    <w:p w14:paraId="7116BC79" w14:textId="77777777" w:rsidR="001F42BE" w:rsidRPr="00544965" w:rsidRDefault="001F42BE" w:rsidP="001F42BE">
      <w:pPr>
        <w:pStyle w:val="PL"/>
      </w:pPr>
      <w:r w:rsidRPr="00544965">
        <w:t xml:space="preserve">                    type: object</w:t>
      </w:r>
    </w:p>
    <w:p w14:paraId="104971FC" w14:textId="0C4F233E" w:rsidR="001F42BE" w:rsidRPr="00544965" w:rsidRDefault="001F42BE" w:rsidP="001F42BE">
      <w:pPr>
        <w:pStyle w:val="PL"/>
      </w:pPr>
      <w:r w:rsidRPr="00544965">
        <w:t xml:space="preserve">                    description: 'URI : /{eapSessionUri}</w:t>
      </w:r>
      <w:r w:rsidR="004D626C">
        <w:t>,</w:t>
      </w:r>
      <w:r w:rsidR="004D626C" w:rsidRPr="00833B8C">
        <w:t xml:space="preserve"> </w:t>
      </w:r>
      <w:r w:rsidR="004D626C">
        <w:t>a</w:t>
      </w:r>
      <w:r w:rsidR="004D626C" w:rsidRPr="00533C32">
        <w:t xml:space="preserve"> map(list of key-value pairs) where </w:t>
      </w:r>
      <w:r w:rsidR="004D626C">
        <w:rPr>
          <w:lang w:val="en-US" w:eastAsia="zh-CN"/>
        </w:rPr>
        <w:t>member</w:t>
      </w:r>
      <w:r w:rsidR="004D626C" w:rsidRPr="00533C32">
        <w:t xml:space="preserve"> serves as key</w:t>
      </w:r>
      <w:r w:rsidR="001B2CC5">
        <w:t>'</w:t>
      </w:r>
    </w:p>
    <w:p w14:paraId="6CA6861E" w14:textId="77777777" w:rsidR="001F42BE" w:rsidRPr="00544965" w:rsidRDefault="001F42BE" w:rsidP="001F42BE">
      <w:pPr>
        <w:pStyle w:val="PL"/>
      </w:pPr>
      <w:r w:rsidRPr="00544965">
        <w:t xml:space="preserve">                    additionalProperties:</w:t>
      </w:r>
    </w:p>
    <w:p w14:paraId="4B74283B" w14:textId="77777777" w:rsidR="001F42BE" w:rsidRDefault="001F42BE" w:rsidP="001F42BE">
      <w:pPr>
        <w:pStyle w:val="PL"/>
      </w:pPr>
      <w:r w:rsidRPr="00544965">
        <w:t xml:space="preserve">                      $ref: 'TS29571_CommonData.yaml#/components/schemas/LinksValueSchema'</w:t>
      </w:r>
    </w:p>
    <w:p w14:paraId="423838AC" w14:textId="77777777" w:rsidR="001F42BE" w:rsidRPr="00544965" w:rsidRDefault="001F42BE" w:rsidP="001F42BE">
      <w:pPr>
        <w:pStyle w:val="PL"/>
      </w:pPr>
      <w:r>
        <w:t xml:space="preserve">                    minProperties: 1</w:t>
      </w:r>
    </w:p>
    <w:p w14:paraId="01E30524" w14:textId="77777777" w:rsidR="001F42BE" w:rsidRPr="00544965" w:rsidRDefault="001F42BE" w:rsidP="001F42BE">
      <w:pPr>
        <w:pStyle w:val="PL"/>
      </w:pPr>
      <w:r w:rsidRPr="00544965">
        <w:t xml:space="preserve">                required:</w:t>
      </w:r>
    </w:p>
    <w:p w14:paraId="7D48E3B5" w14:textId="77777777" w:rsidR="001F42BE" w:rsidRPr="00544965" w:rsidRDefault="001F42BE" w:rsidP="001F42BE">
      <w:pPr>
        <w:pStyle w:val="PL"/>
      </w:pPr>
      <w:r w:rsidRPr="00544965">
        <w:t xml:space="preserve">                  - eapPayload</w:t>
      </w:r>
    </w:p>
    <w:p w14:paraId="70548858" w14:textId="77777777" w:rsidR="001F42BE" w:rsidRDefault="001F42BE" w:rsidP="001F42BE">
      <w:pPr>
        <w:pStyle w:val="PL"/>
      </w:pPr>
      <w:r w:rsidRPr="00544965">
        <w:t xml:space="preserve">                  - _links</w:t>
      </w:r>
    </w:p>
    <w:p w14:paraId="370925CA" w14:textId="1823930E" w:rsidR="00FA0214" w:rsidRDefault="00FA0214" w:rsidP="00FA0214">
      <w:pPr>
        <w:pStyle w:val="PL"/>
        <w:rPr>
          <w:lang w:val="en-US"/>
        </w:rPr>
      </w:pPr>
      <w:r w:rsidRPr="002E5CBA">
        <w:rPr>
          <w:lang w:val="en-US"/>
        </w:rPr>
        <w:t xml:space="preserve">        '</w:t>
      </w:r>
      <w:r>
        <w:rPr>
          <w:lang w:val="en-US"/>
        </w:rPr>
        <w:t>307</w:t>
      </w:r>
      <w:r w:rsidRPr="002E5CBA">
        <w:rPr>
          <w:lang w:val="en-US"/>
        </w:rPr>
        <w:t>':</w:t>
      </w:r>
    </w:p>
    <w:p w14:paraId="27CD3B35" w14:textId="59E28453" w:rsidR="0017370E" w:rsidRPr="002E5CBA" w:rsidRDefault="0017370E" w:rsidP="00FA0214">
      <w:pPr>
        <w:pStyle w:val="PL"/>
        <w:rPr>
          <w:lang w:val="en-US"/>
        </w:rPr>
      </w:pPr>
      <w:r>
        <w:rPr>
          <w:lang w:val="en-US"/>
        </w:rPr>
        <w:t xml:space="preserve">          $ref: </w:t>
      </w:r>
      <w:r w:rsidRPr="00690A26">
        <w:t>'TS29571_CommonData.yaml#/components/</w:t>
      </w:r>
      <w:r>
        <w:t>responses/307'</w:t>
      </w:r>
    </w:p>
    <w:p w14:paraId="50C94056" w14:textId="72CA3749" w:rsidR="00FA0214" w:rsidRPr="000B376D" w:rsidRDefault="00FA0214" w:rsidP="00FA0214">
      <w:pPr>
        <w:pStyle w:val="PL"/>
      </w:pPr>
    </w:p>
    <w:p w14:paraId="53B5FE6E" w14:textId="76FB9EA3" w:rsidR="00FA0214" w:rsidRDefault="00FA0214" w:rsidP="00FA0214">
      <w:pPr>
        <w:pStyle w:val="PL"/>
        <w:rPr>
          <w:lang w:val="en-US"/>
        </w:rPr>
      </w:pPr>
      <w:r w:rsidRPr="00046E6A">
        <w:rPr>
          <w:lang w:val="en-US"/>
        </w:rPr>
        <w:t xml:space="preserve">        '308':</w:t>
      </w:r>
    </w:p>
    <w:p w14:paraId="2E01D91D" w14:textId="03E24228" w:rsidR="0017370E" w:rsidRPr="00046E6A" w:rsidRDefault="0017370E" w:rsidP="00FA0214">
      <w:pPr>
        <w:pStyle w:val="PL"/>
        <w:rPr>
          <w:lang w:val="en-US"/>
        </w:rPr>
      </w:pPr>
      <w:r>
        <w:rPr>
          <w:lang w:val="en-US"/>
        </w:rPr>
        <w:t xml:space="preserve">          $ref: </w:t>
      </w:r>
      <w:r w:rsidRPr="00690A26">
        <w:t>'TS29571_CommonData.yaml#/components/</w:t>
      </w:r>
      <w:r>
        <w:t>responses/308'</w:t>
      </w:r>
    </w:p>
    <w:p w14:paraId="708F7208" w14:textId="68B40766" w:rsidR="00FA0214" w:rsidRPr="00544965" w:rsidRDefault="00FA0214" w:rsidP="00FA0214">
      <w:pPr>
        <w:pStyle w:val="PL"/>
      </w:pPr>
    </w:p>
    <w:p w14:paraId="75FF96F8" w14:textId="77777777" w:rsidR="001F42BE" w:rsidRPr="00544965" w:rsidRDefault="001F42BE" w:rsidP="001F42BE">
      <w:pPr>
        <w:pStyle w:val="PL"/>
      </w:pPr>
      <w:r w:rsidRPr="00544965">
        <w:t xml:space="preserve">        '400':</w:t>
      </w:r>
    </w:p>
    <w:p w14:paraId="694FA3CC" w14:textId="77777777" w:rsidR="001F42BE" w:rsidRPr="00544965" w:rsidRDefault="001F42BE" w:rsidP="001F42BE">
      <w:pPr>
        <w:pStyle w:val="PL"/>
      </w:pPr>
      <w:r w:rsidRPr="00544965">
        <w:t xml:space="preserve">          description: Bad Request</w:t>
      </w:r>
    </w:p>
    <w:p w14:paraId="2F4BC51E" w14:textId="77777777" w:rsidR="001F42BE" w:rsidRPr="00544965" w:rsidRDefault="001F42BE" w:rsidP="001F42BE">
      <w:pPr>
        <w:pStyle w:val="PL"/>
      </w:pPr>
      <w:r w:rsidRPr="00544965">
        <w:t xml:space="preserve">          content:</w:t>
      </w:r>
    </w:p>
    <w:p w14:paraId="08D5DAFB" w14:textId="77777777" w:rsidR="001F42BE" w:rsidRPr="00544965" w:rsidRDefault="001F42BE" w:rsidP="001F42BE">
      <w:pPr>
        <w:pStyle w:val="PL"/>
      </w:pPr>
      <w:r w:rsidRPr="00544965">
        <w:t xml:space="preserve">            application/problem+json:</w:t>
      </w:r>
    </w:p>
    <w:p w14:paraId="0F3E82D0" w14:textId="77777777" w:rsidR="001F42BE" w:rsidRPr="00544965" w:rsidRDefault="001F42BE" w:rsidP="001F42BE">
      <w:pPr>
        <w:pStyle w:val="PL"/>
      </w:pPr>
      <w:r w:rsidRPr="00544965">
        <w:t xml:space="preserve">              schema:</w:t>
      </w:r>
    </w:p>
    <w:p w14:paraId="6C2D1ECE" w14:textId="77777777" w:rsidR="001F42BE" w:rsidRPr="00544965" w:rsidRDefault="001F42BE" w:rsidP="001F42BE">
      <w:pPr>
        <w:pStyle w:val="PL"/>
      </w:pPr>
      <w:r w:rsidRPr="00544965">
        <w:t xml:space="preserve">                $ref: 'TS29571_CommonData.yaml#/components/schemas/ProblemDetails'</w:t>
      </w:r>
    </w:p>
    <w:p w14:paraId="1A03BC59" w14:textId="77777777" w:rsidR="001F42BE" w:rsidRPr="00544965" w:rsidRDefault="001F42BE" w:rsidP="001F42BE">
      <w:pPr>
        <w:pStyle w:val="PL"/>
      </w:pPr>
      <w:r w:rsidRPr="00544965">
        <w:t xml:space="preserve">        '500':</w:t>
      </w:r>
    </w:p>
    <w:p w14:paraId="1C5D7162" w14:textId="77777777" w:rsidR="001F42BE" w:rsidRPr="00544965" w:rsidRDefault="001F42BE" w:rsidP="001F42BE">
      <w:pPr>
        <w:pStyle w:val="PL"/>
      </w:pPr>
      <w:r w:rsidRPr="00544965">
        <w:t xml:space="preserve">          description: Internal Server Error</w:t>
      </w:r>
    </w:p>
    <w:p w14:paraId="47D38847" w14:textId="77777777" w:rsidR="001F42BE" w:rsidRPr="00544965" w:rsidRDefault="001F42BE" w:rsidP="001F42BE">
      <w:pPr>
        <w:pStyle w:val="PL"/>
      </w:pPr>
      <w:r w:rsidRPr="00544965">
        <w:t xml:space="preserve">          content:</w:t>
      </w:r>
    </w:p>
    <w:p w14:paraId="191FF72B" w14:textId="77777777" w:rsidR="001F42BE" w:rsidRPr="00544965" w:rsidRDefault="001F42BE" w:rsidP="001F42BE">
      <w:pPr>
        <w:pStyle w:val="PL"/>
      </w:pPr>
      <w:r w:rsidRPr="00544965">
        <w:t xml:space="preserve">            application/problem+json:</w:t>
      </w:r>
    </w:p>
    <w:p w14:paraId="7A59EB42" w14:textId="77777777" w:rsidR="001F42BE" w:rsidRPr="00544965" w:rsidRDefault="001F42BE" w:rsidP="001F42BE">
      <w:pPr>
        <w:pStyle w:val="PL"/>
      </w:pPr>
      <w:r w:rsidRPr="00544965">
        <w:t xml:space="preserve">              schema:</w:t>
      </w:r>
    </w:p>
    <w:p w14:paraId="66A33D7B" w14:textId="77777777" w:rsidR="001F42BE" w:rsidRDefault="001F42BE" w:rsidP="001F42BE">
      <w:pPr>
        <w:pStyle w:val="PL"/>
      </w:pPr>
      <w:r w:rsidRPr="00544965">
        <w:t xml:space="preserve">                $ref: 'TS29571_CommonData.yaml#/components/schemas/ProblemDetails'</w:t>
      </w:r>
    </w:p>
    <w:p w14:paraId="6FD388C6" w14:textId="77777777" w:rsidR="00A268DD" w:rsidRDefault="00A268DD" w:rsidP="001F42BE">
      <w:pPr>
        <w:pStyle w:val="PL"/>
      </w:pPr>
    </w:p>
    <w:p w14:paraId="1F7A974A" w14:textId="77777777" w:rsidR="001F42BE" w:rsidRPr="00690A26" w:rsidRDefault="001F42BE" w:rsidP="001F42BE">
      <w:pPr>
        <w:pStyle w:val="PL"/>
      </w:pPr>
      <w:r w:rsidRPr="00690A26">
        <w:t xml:space="preserve">    delete:</w:t>
      </w:r>
    </w:p>
    <w:p w14:paraId="3D0AB22C" w14:textId="77777777" w:rsidR="001F42BE" w:rsidRPr="00690A26" w:rsidRDefault="001F42BE" w:rsidP="001F42BE">
      <w:pPr>
        <w:pStyle w:val="PL"/>
      </w:pPr>
      <w:r w:rsidRPr="00690A26">
        <w:t xml:space="preserve">      summary: Deletes </w:t>
      </w:r>
      <w:r>
        <w:t>the authentication result in the UDM</w:t>
      </w:r>
    </w:p>
    <w:p w14:paraId="5E6215FA" w14:textId="77777777" w:rsidR="001F42BE" w:rsidRPr="00690A26" w:rsidRDefault="001F42BE" w:rsidP="001F42BE">
      <w:pPr>
        <w:pStyle w:val="PL"/>
      </w:pPr>
      <w:r w:rsidRPr="00690A26">
        <w:t xml:space="preserve">      operationId: </w:t>
      </w:r>
      <w:r>
        <w:t>DeleteEapAuthenticationResult</w:t>
      </w:r>
    </w:p>
    <w:p w14:paraId="73F20969" w14:textId="77777777" w:rsidR="001F42BE" w:rsidRPr="00690A26" w:rsidRDefault="001F42BE" w:rsidP="001F42BE">
      <w:pPr>
        <w:pStyle w:val="PL"/>
      </w:pPr>
      <w:r w:rsidRPr="00690A26">
        <w:t xml:space="preserve">      tags:</w:t>
      </w:r>
    </w:p>
    <w:p w14:paraId="275FE912" w14:textId="77777777" w:rsidR="001F42BE" w:rsidRDefault="001F42BE" w:rsidP="001F42BE">
      <w:pPr>
        <w:pStyle w:val="PL"/>
      </w:pPr>
      <w:r w:rsidRPr="00690A26">
        <w:t xml:space="preserve">        - </w:t>
      </w:r>
      <w:r>
        <w:t>Authentication Result Deletion</w:t>
      </w:r>
    </w:p>
    <w:p w14:paraId="257D2EFB" w14:textId="77777777" w:rsidR="001F42BE" w:rsidRPr="006A7EE2" w:rsidRDefault="001F42BE" w:rsidP="001F42BE">
      <w:pPr>
        <w:pStyle w:val="PL"/>
      </w:pPr>
      <w:r w:rsidRPr="006A7EE2">
        <w:t xml:space="preserve">      parameters:</w:t>
      </w:r>
    </w:p>
    <w:p w14:paraId="4E802C0C" w14:textId="77777777" w:rsidR="001F42BE" w:rsidRPr="006A7EE2" w:rsidRDefault="001F42BE" w:rsidP="001F42BE">
      <w:pPr>
        <w:pStyle w:val="PL"/>
      </w:pPr>
      <w:r w:rsidRPr="006A7EE2">
        <w:t xml:space="preserve">        - name: </w:t>
      </w:r>
      <w:r w:rsidRPr="00544965">
        <w:t>authCtxId</w:t>
      </w:r>
    </w:p>
    <w:p w14:paraId="2626B289" w14:textId="77777777" w:rsidR="001F42BE" w:rsidRPr="006A7EE2" w:rsidRDefault="001F42BE" w:rsidP="001F42BE">
      <w:pPr>
        <w:pStyle w:val="PL"/>
      </w:pPr>
      <w:r w:rsidRPr="006A7EE2">
        <w:t xml:space="preserve">          in: path</w:t>
      </w:r>
    </w:p>
    <w:p w14:paraId="359BF402" w14:textId="77777777" w:rsidR="001F42BE" w:rsidRPr="006A7EE2" w:rsidRDefault="001F42BE" w:rsidP="001F42BE">
      <w:pPr>
        <w:pStyle w:val="PL"/>
      </w:pPr>
      <w:r w:rsidRPr="006A7EE2">
        <w:t xml:space="preserve">          required: true</w:t>
      </w:r>
    </w:p>
    <w:p w14:paraId="3AECBA15" w14:textId="77777777" w:rsidR="001F42BE" w:rsidRPr="006A7EE2" w:rsidRDefault="001F42BE" w:rsidP="001F42BE">
      <w:pPr>
        <w:pStyle w:val="PL"/>
      </w:pPr>
      <w:r w:rsidRPr="006A7EE2">
        <w:t xml:space="preserve">          schema:</w:t>
      </w:r>
    </w:p>
    <w:p w14:paraId="26AB8ACD" w14:textId="77777777" w:rsidR="001F42BE" w:rsidRPr="006A7EE2" w:rsidRDefault="001F42BE" w:rsidP="001F42BE">
      <w:pPr>
        <w:pStyle w:val="PL"/>
      </w:pPr>
      <w:r w:rsidRPr="00544965">
        <w:t xml:space="preserve">            type: string</w:t>
      </w:r>
    </w:p>
    <w:p w14:paraId="1DF8A5C7" w14:textId="77777777" w:rsidR="001F42BE" w:rsidRPr="00690A26" w:rsidRDefault="001F42BE" w:rsidP="001F42BE">
      <w:pPr>
        <w:pStyle w:val="PL"/>
      </w:pPr>
      <w:r w:rsidRPr="00690A26">
        <w:t xml:space="preserve">      responses:</w:t>
      </w:r>
    </w:p>
    <w:p w14:paraId="66FC8BD2" w14:textId="77777777" w:rsidR="001F42BE" w:rsidRPr="00690A26" w:rsidRDefault="001F42BE" w:rsidP="001F42BE">
      <w:pPr>
        <w:pStyle w:val="PL"/>
      </w:pPr>
      <w:r w:rsidRPr="00690A26">
        <w:t xml:space="preserve">        '204':</w:t>
      </w:r>
    </w:p>
    <w:p w14:paraId="018CF0E7"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5C999AC1" w14:textId="00147E0B" w:rsidR="00FA0214" w:rsidRDefault="00FA0214" w:rsidP="00FA0214">
      <w:pPr>
        <w:pStyle w:val="PL"/>
        <w:rPr>
          <w:lang w:val="en-US"/>
        </w:rPr>
      </w:pPr>
      <w:r w:rsidRPr="002E5CBA">
        <w:rPr>
          <w:lang w:val="en-US"/>
        </w:rPr>
        <w:t xml:space="preserve">        '</w:t>
      </w:r>
      <w:r>
        <w:rPr>
          <w:lang w:val="en-US"/>
        </w:rPr>
        <w:t>307</w:t>
      </w:r>
      <w:r w:rsidRPr="002E5CBA">
        <w:rPr>
          <w:lang w:val="en-US"/>
        </w:rPr>
        <w:t>':</w:t>
      </w:r>
    </w:p>
    <w:p w14:paraId="2D342791" w14:textId="1A930E59" w:rsidR="0017370E" w:rsidRPr="002E5CBA" w:rsidRDefault="0017370E" w:rsidP="00FA0214">
      <w:pPr>
        <w:pStyle w:val="PL"/>
        <w:rPr>
          <w:lang w:val="en-US"/>
        </w:rPr>
      </w:pPr>
      <w:r>
        <w:rPr>
          <w:lang w:val="en-US"/>
        </w:rPr>
        <w:t xml:space="preserve">          $ref: </w:t>
      </w:r>
      <w:r w:rsidRPr="00690A26">
        <w:t>'TS29571_CommonData.yaml#/components/</w:t>
      </w:r>
      <w:r>
        <w:t>responses/307'</w:t>
      </w:r>
    </w:p>
    <w:p w14:paraId="0530414E" w14:textId="1FA70B44" w:rsidR="00FA0214" w:rsidRPr="000B376D" w:rsidRDefault="00FA0214" w:rsidP="00FA0214">
      <w:pPr>
        <w:pStyle w:val="PL"/>
      </w:pPr>
    </w:p>
    <w:p w14:paraId="2746089B" w14:textId="0E47E3BE" w:rsidR="00FA0214" w:rsidRDefault="00FA0214" w:rsidP="00FA0214">
      <w:pPr>
        <w:pStyle w:val="PL"/>
        <w:rPr>
          <w:lang w:val="en-US"/>
        </w:rPr>
      </w:pPr>
      <w:r w:rsidRPr="00046E6A">
        <w:rPr>
          <w:lang w:val="en-US"/>
        </w:rPr>
        <w:t xml:space="preserve">        '308':</w:t>
      </w:r>
    </w:p>
    <w:p w14:paraId="76F8ADE9" w14:textId="0BC75F00" w:rsidR="0017370E" w:rsidRPr="00046E6A" w:rsidRDefault="0017370E" w:rsidP="00FA0214">
      <w:pPr>
        <w:pStyle w:val="PL"/>
        <w:rPr>
          <w:lang w:val="en-US"/>
        </w:rPr>
      </w:pPr>
      <w:r>
        <w:rPr>
          <w:lang w:val="en-US"/>
        </w:rPr>
        <w:t xml:space="preserve">          $ref: </w:t>
      </w:r>
      <w:r w:rsidRPr="00690A26">
        <w:t>'TS29571_CommonData.yaml#/components/</w:t>
      </w:r>
      <w:r>
        <w:t>responses/308'</w:t>
      </w:r>
    </w:p>
    <w:p w14:paraId="293E6A7C" w14:textId="7EBE261C" w:rsidR="00FA0214" w:rsidRPr="00544965" w:rsidRDefault="00FA0214" w:rsidP="00FA0214">
      <w:pPr>
        <w:pStyle w:val="PL"/>
      </w:pPr>
    </w:p>
    <w:p w14:paraId="170279D4" w14:textId="77777777" w:rsidR="001F42BE" w:rsidRPr="00690A26" w:rsidRDefault="001F42BE" w:rsidP="001F42BE">
      <w:pPr>
        <w:pStyle w:val="PL"/>
        <w:rPr>
          <w:lang w:val="en-US"/>
        </w:rPr>
      </w:pPr>
      <w:r w:rsidRPr="00690A26">
        <w:rPr>
          <w:lang w:val="en-US"/>
        </w:rPr>
        <w:t xml:space="preserve">        '400':</w:t>
      </w:r>
    </w:p>
    <w:p w14:paraId="55087E6D" w14:textId="77777777" w:rsidR="001F42BE" w:rsidRPr="00690A26" w:rsidRDefault="001F42BE" w:rsidP="001F42BE">
      <w:pPr>
        <w:pStyle w:val="PL"/>
        <w:rPr>
          <w:lang w:val="en-US"/>
        </w:rPr>
      </w:pPr>
      <w:r w:rsidRPr="00690A26">
        <w:rPr>
          <w:lang w:val="en-US"/>
        </w:rPr>
        <w:t xml:space="preserve">          $ref: 'TS29571_CommonData.yaml#/components/responses/400'</w:t>
      </w:r>
    </w:p>
    <w:p w14:paraId="41E6FAB8" w14:textId="77777777" w:rsidR="001F42BE" w:rsidRPr="00690A26" w:rsidRDefault="001F42BE" w:rsidP="001F42BE">
      <w:pPr>
        <w:pStyle w:val="PL"/>
        <w:rPr>
          <w:lang w:val="en-US"/>
        </w:rPr>
      </w:pPr>
      <w:r w:rsidRPr="00690A26">
        <w:rPr>
          <w:lang w:val="en-US"/>
        </w:rPr>
        <w:t xml:space="preserve">        '404':</w:t>
      </w:r>
    </w:p>
    <w:p w14:paraId="552D4234" w14:textId="77777777" w:rsidR="001F42BE" w:rsidRPr="00690A26" w:rsidRDefault="001F42BE" w:rsidP="001F42BE">
      <w:pPr>
        <w:pStyle w:val="PL"/>
        <w:rPr>
          <w:lang w:val="en-US"/>
        </w:rPr>
      </w:pPr>
      <w:r w:rsidRPr="00690A26">
        <w:rPr>
          <w:lang w:val="en-US"/>
        </w:rPr>
        <w:t xml:space="preserve">          $ref: 'TS29571_CommonData.yaml#/components/responses/404'</w:t>
      </w:r>
    </w:p>
    <w:p w14:paraId="4451AB2B" w14:textId="77777777" w:rsidR="001F42BE" w:rsidRPr="00690A26" w:rsidRDefault="001F42BE" w:rsidP="001F42BE">
      <w:pPr>
        <w:pStyle w:val="PL"/>
        <w:rPr>
          <w:lang w:val="en-US"/>
        </w:rPr>
      </w:pPr>
      <w:r w:rsidRPr="00690A26">
        <w:rPr>
          <w:lang w:val="en-US"/>
        </w:rPr>
        <w:t xml:space="preserve">        '500':</w:t>
      </w:r>
    </w:p>
    <w:p w14:paraId="0C206824" w14:textId="77777777" w:rsidR="001F42BE" w:rsidRPr="00690A26" w:rsidRDefault="001F42BE" w:rsidP="001F42BE">
      <w:pPr>
        <w:pStyle w:val="PL"/>
        <w:rPr>
          <w:lang w:val="en-US"/>
        </w:rPr>
      </w:pPr>
      <w:r w:rsidRPr="00690A26">
        <w:rPr>
          <w:lang w:val="en-US"/>
        </w:rPr>
        <w:t xml:space="preserve">          $ref: 'TS29571_CommonData.yaml#/components/responses/500'</w:t>
      </w:r>
    </w:p>
    <w:p w14:paraId="5247E68C" w14:textId="77777777" w:rsidR="001F42BE" w:rsidRPr="00690A26" w:rsidRDefault="001F42BE" w:rsidP="001F42BE">
      <w:pPr>
        <w:pStyle w:val="PL"/>
        <w:rPr>
          <w:lang w:val="en-US"/>
        </w:rPr>
      </w:pPr>
      <w:r w:rsidRPr="00690A26">
        <w:rPr>
          <w:lang w:val="en-US"/>
        </w:rPr>
        <w:t xml:space="preserve">        '503':</w:t>
      </w:r>
    </w:p>
    <w:p w14:paraId="2B646EEA" w14:textId="77777777" w:rsidR="001F42BE" w:rsidRPr="00690A26" w:rsidRDefault="001F42BE" w:rsidP="001F42BE">
      <w:pPr>
        <w:pStyle w:val="PL"/>
        <w:rPr>
          <w:lang w:val="en-US"/>
        </w:rPr>
      </w:pPr>
      <w:r w:rsidRPr="00690A26">
        <w:rPr>
          <w:lang w:val="en-US"/>
        </w:rPr>
        <w:t xml:space="preserve">          $ref: 'TS29571_CommonData.yaml#/components/responses/503'</w:t>
      </w:r>
    </w:p>
    <w:p w14:paraId="46FFC99E" w14:textId="77777777" w:rsidR="001F42BE" w:rsidRPr="00690A26" w:rsidRDefault="001F42BE" w:rsidP="001F42BE">
      <w:pPr>
        <w:pStyle w:val="PL"/>
      </w:pPr>
      <w:r w:rsidRPr="00690A26">
        <w:t xml:space="preserve">        default:</w:t>
      </w:r>
    </w:p>
    <w:p w14:paraId="5DE69E98" w14:textId="77777777" w:rsidR="001F42BE" w:rsidRDefault="001F42BE" w:rsidP="001F42BE">
      <w:pPr>
        <w:pStyle w:val="PL"/>
      </w:pPr>
      <w:r w:rsidRPr="00690A26">
        <w:rPr>
          <w:lang w:val="en-US"/>
        </w:rPr>
        <w:t xml:space="preserve">          $ref: 'TS29571_CommonData.yaml#/components/responses/default'</w:t>
      </w:r>
    </w:p>
    <w:p w14:paraId="3DF480FB" w14:textId="77777777" w:rsidR="00A268DD" w:rsidRDefault="00A268DD" w:rsidP="001F42BE">
      <w:pPr>
        <w:pStyle w:val="PL"/>
      </w:pPr>
    </w:p>
    <w:p w14:paraId="735F1225" w14:textId="77777777" w:rsidR="001F42BE" w:rsidRPr="00544965" w:rsidRDefault="001F42BE" w:rsidP="001F42BE">
      <w:pPr>
        <w:pStyle w:val="PL"/>
      </w:pPr>
      <w:r>
        <w:t xml:space="preserve">  /rg</w:t>
      </w:r>
      <w:r w:rsidRPr="00544965">
        <w:t>-authentications:</w:t>
      </w:r>
    </w:p>
    <w:p w14:paraId="214808FC" w14:textId="77777777" w:rsidR="001F42BE" w:rsidRPr="00544965" w:rsidRDefault="001F42BE" w:rsidP="001F42BE">
      <w:pPr>
        <w:pStyle w:val="PL"/>
      </w:pPr>
      <w:r w:rsidRPr="00544965">
        <w:t xml:space="preserve">    post:</w:t>
      </w:r>
    </w:p>
    <w:p w14:paraId="638D629E" w14:textId="77777777" w:rsidR="001F42BE" w:rsidRPr="00544965" w:rsidRDefault="001F42BE" w:rsidP="001F42BE">
      <w:pPr>
        <w:pStyle w:val="PL"/>
      </w:pPr>
      <w:r w:rsidRPr="00544965">
        <w:t xml:space="preserve">      requestBody:</w:t>
      </w:r>
    </w:p>
    <w:p w14:paraId="420D34A5" w14:textId="77777777" w:rsidR="001F42BE" w:rsidRPr="00544965" w:rsidRDefault="001F42BE" w:rsidP="001F42BE">
      <w:pPr>
        <w:pStyle w:val="PL"/>
      </w:pPr>
      <w:r w:rsidRPr="00544965">
        <w:t xml:space="preserve">        content:</w:t>
      </w:r>
    </w:p>
    <w:p w14:paraId="0FA97157" w14:textId="77777777" w:rsidR="001F42BE" w:rsidRPr="00544965" w:rsidRDefault="001F42BE" w:rsidP="001F42BE">
      <w:pPr>
        <w:pStyle w:val="PL"/>
      </w:pPr>
      <w:r w:rsidRPr="00544965">
        <w:t xml:space="preserve">          application/json:</w:t>
      </w:r>
    </w:p>
    <w:p w14:paraId="726DD073" w14:textId="77777777" w:rsidR="001F42BE" w:rsidRPr="00544965" w:rsidRDefault="001F42BE" w:rsidP="001F42BE">
      <w:pPr>
        <w:pStyle w:val="PL"/>
      </w:pPr>
      <w:r w:rsidRPr="00544965">
        <w:t xml:space="preserve">            schema:</w:t>
      </w:r>
    </w:p>
    <w:p w14:paraId="79E2AE4E" w14:textId="77777777" w:rsidR="001F42BE" w:rsidRPr="00544965" w:rsidRDefault="001F42BE" w:rsidP="001F42BE">
      <w:pPr>
        <w:pStyle w:val="PL"/>
      </w:pPr>
      <w:r w:rsidRPr="00544965">
        <w:t xml:space="preserve">              $ref: '#/components/schemas/</w:t>
      </w:r>
      <w:r>
        <w:t>Rg</w:t>
      </w:r>
      <w:r w:rsidRPr="00544965">
        <w:t>AuthenticationInfo'</w:t>
      </w:r>
    </w:p>
    <w:p w14:paraId="0845E126" w14:textId="77777777" w:rsidR="001F42BE" w:rsidRPr="00544965" w:rsidRDefault="001F42BE" w:rsidP="001F42BE">
      <w:pPr>
        <w:pStyle w:val="PL"/>
      </w:pPr>
      <w:r w:rsidRPr="00544965">
        <w:t xml:space="preserve">        required: true</w:t>
      </w:r>
    </w:p>
    <w:p w14:paraId="7BDB1730" w14:textId="77777777" w:rsidR="001F42BE" w:rsidRPr="00E7768C" w:rsidRDefault="001F42BE" w:rsidP="001F42BE">
      <w:pPr>
        <w:pStyle w:val="PL"/>
      </w:pPr>
      <w:r w:rsidRPr="00544965">
        <w:t xml:space="preserve">      </w:t>
      </w:r>
      <w:r w:rsidRPr="00E7768C">
        <w:t>responses:</w:t>
      </w:r>
    </w:p>
    <w:p w14:paraId="1F1588F8" w14:textId="77777777" w:rsidR="001F42BE" w:rsidRPr="00E7768C" w:rsidRDefault="001F42BE" w:rsidP="001F42BE">
      <w:pPr>
        <w:pStyle w:val="PL"/>
      </w:pPr>
      <w:r w:rsidRPr="00E7768C">
        <w:t xml:space="preserve">        '201':</w:t>
      </w:r>
    </w:p>
    <w:p w14:paraId="183467BD" w14:textId="77777777" w:rsidR="001F42BE" w:rsidRPr="00E7768C" w:rsidRDefault="001F42BE" w:rsidP="001F42BE">
      <w:pPr>
        <w:pStyle w:val="PL"/>
      </w:pPr>
      <w:r w:rsidRPr="00E7768C">
        <w:t xml:space="preserve">          description: RgAuthCtx</w:t>
      </w:r>
    </w:p>
    <w:p w14:paraId="2D7C88BD" w14:textId="77777777" w:rsidR="001F42BE" w:rsidRPr="00E7768C" w:rsidRDefault="001F42BE" w:rsidP="001F42BE">
      <w:pPr>
        <w:pStyle w:val="PL"/>
      </w:pPr>
      <w:r w:rsidRPr="00E7768C">
        <w:lastRenderedPageBreak/>
        <w:t xml:space="preserve">          content:</w:t>
      </w:r>
    </w:p>
    <w:p w14:paraId="1D9694A7" w14:textId="77777777" w:rsidR="001F42BE" w:rsidRPr="00031CEC" w:rsidRDefault="001F42BE" w:rsidP="001F42BE">
      <w:pPr>
        <w:pStyle w:val="PL"/>
        <w:rPr>
          <w:lang w:val="en-US"/>
        </w:rPr>
      </w:pPr>
      <w:r w:rsidRPr="00E7768C">
        <w:t xml:space="preserve">            </w:t>
      </w:r>
      <w:r w:rsidRPr="00031CEC">
        <w:rPr>
          <w:lang w:val="en-US"/>
        </w:rPr>
        <w:t>application/json:</w:t>
      </w:r>
    </w:p>
    <w:p w14:paraId="34D183EA" w14:textId="77777777" w:rsidR="001F42BE" w:rsidRPr="00544965" w:rsidRDefault="001F42BE" w:rsidP="001F42BE">
      <w:pPr>
        <w:pStyle w:val="PL"/>
      </w:pPr>
      <w:r w:rsidRPr="00031CEC">
        <w:rPr>
          <w:lang w:val="en-US"/>
        </w:rPr>
        <w:t xml:space="preserve">              </w:t>
      </w:r>
      <w:r w:rsidRPr="00544965">
        <w:t>schema:</w:t>
      </w:r>
    </w:p>
    <w:p w14:paraId="64BE7927" w14:textId="77777777" w:rsidR="001F42BE" w:rsidRDefault="001F42BE" w:rsidP="001F42BE">
      <w:pPr>
        <w:pStyle w:val="PL"/>
      </w:pPr>
      <w:r w:rsidRPr="00544965">
        <w:t xml:space="preserve">                $ref: '#/components/schemas/</w:t>
      </w:r>
      <w:r>
        <w:t>RgAuth</w:t>
      </w:r>
      <w:r w:rsidRPr="00544965">
        <w:t>Ctx'</w:t>
      </w:r>
    </w:p>
    <w:p w14:paraId="7A3AC281" w14:textId="77777777" w:rsidR="001F42BE" w:rsidRDefault="001F42BE" w:rsidP="001F42BE">
      <w:pPr>
        <w:pStyle w:val="PL"/>
      </w:pPr>
      <w:r>
        <w:t xml:space="preserve">          headers:</w:t>
      </w:r>
    </w:p>
    <w:p w14:paraId="3B44B9F0" w14:textId="77777777" w:rsidR="001F42BE" w:rsidRDefault="001F42BE" w:rsidP="001F42BE">
      <w:pPr>
        <w:pStyle w:val="PL"/>
      </w:pPr>
      <w:r>
        <w:t xml:space="preserve">            Location:</w:t>
      </w:r>
    </w:p>
    <w:p w14:paraId="569DF564" w14:textId="77777777" w:rsidR="001F42BE" w:rsidRDefault="001F42BE" w:rsidP="001F42BE">
      <w:pPr>
        <w:pStyle w:val="PL"/>
      </w:pPr>
      <w:r>
        <w:t xml:space="preserve">              description: 'Contains the URI of the newly created resource according to the structure: {apiRoot}/nausf-auth/v1/rg-authentications/{authCtxId}'</w:t>
      </w:r>
    </w:p>
    <w:p w14:paraId="04DBE8EE" w14:textId="77777777" w:rsidR="001F42BE" w:rsidRDefault="001F42BE" w:rsidP="001F42BE">
      <w:pPr>
        <w:pStyle w:val="PL"/>
      </w:pPr>
      <w:r>
        <w:t xml:space="preserve">              required: true</w:t>
      </w:r>
    </w:p>
    <w:p w14:paraId="03839FA6" w14:textId="77777777" w:rsidR="001F42BE" w:rsidRDefault="001F42BE" w:rsidP="001F42BE">
      <w:pPr>
        <w:pStyle w:val="PL"/>
      </w:pPr>
      <w:r>
        <w:t xml:space="preserve">              schema:</w:t>
      </w:r>
    </w:p>
    <w:p w14:paraId="6B9044B8" w14:textId="77777777" w:rsidR="001F42BE" w:rsidRDefault="001F42BE" w:rsidP="001F42BE">
      <w:pPr>
        <w:pStyle w:val="PL"/>
      </w:pPr>
      <w:r>
        <w:t xml:space="preserve">                type: string</w:t>
      </w:r>
    </w:p>
    <w:p w14:paraId="2BA9EC37" w14:textId="31676F82" w:rsidR="00FA0214" w:rsidRDefault="00FA0214" w:rsidP="00FA0214">
      <w:pPr>
        <w:pStyle w:val="PL"/>
        <w:rPr>
          <w:lang w:val="en-US"/>
        </w:rPr>
      </w:pPr>
      <w:r w:rsidRPr="002E5CBA">
        <w:rPr>
          <w:lang w:val="en-US"/>
        </w:rPr>
        <w:t xml:space="preserve">        '</w:t>
      </w:r>
      <w:r>
        <w:rPr>
          <w:lang w:val="en-US"/>
        </w:rPr>
        <w:t>307</w:t>
      </w:r>
      <w:r w:rsidRPr="002E5CBA">
        <w:rPr>
          <w:lang w:val="en-US"/>
        </w:rPr>
        <w:t>':</w:t>
      </w:r>
    </w:p>
    <w:p w14:paraId="682DAF2F" w14:textId="072F18DE" w:rsidR="0017370E" w:rsidRPr="002E5CBA" w:rsidRDefault="0017370E" w:rsidP="00FA0214">
      <w:pPr>
        <w:pStyle w:val="PL"/>
        <w:rPr>
          <w:lang w:val="en-US"/>
        </w:rPr>
      </w:pPr>
      <w:r>
        <w:rPr>
          <w:lang w:val="en-US"/>
        </w:rPr>
        <w:t xml:space="preserve">          $ref: </w:t>
      </w:r>
      <w:r w:rsidRPr="00690A26">
        <w:t>'TS29571_CommonData.yaml#/components/</w:t>
      </w:r>
      <w:r>
        <w:t>responses/307'</w:t>
      </w:r>
    </w:p>
    <w:p w14:paraId="0EB91D17" w14:textId="7DC43537" w:rsidR="00FA0214" w:rsidRPr="000B376D" w:rsidRDefault="00FA0214" w:rsidP="00FA0214">
      <w:pPr>
        <w:pStyle w:val="PL"/>
      </w:pPr>
    </w:p>
    <w:p w14:paraId="6E9DAFBA" w14:textId="65D7F7A1" w:rsidR="00FA0214" w:rsidRDefault="00FA0214" w:rsidP="00FA0214">
      <w:pPr>
        <w:pStyle w:val="PL"/>
        <w:rPr>
          <w:lang w:val="en-US"/>
        </w:rPr>
      </w:pPr>
      <w:r w:rsidRPr="00046E6A">
        <w:rPr>
          <w:lang w:val="en-US"/>
        </w:rPr>
        <w:t xml:space="preserve">        '308':</w:t>
      </w:r>
    </w:p>
    <w:p w14:paraId="2943D5D9" w14:textId="4CFACFD5" w:rsidR="0017370E" w:rsidRPr="00046E6A" w:rsidRDefault="0017370E" w:rsidP="00FA0214">
      <w:pPr>
        <w:pStyle w:val="PL"/>
        <w:rPr>
          <w:lang w:val="en-US"/>
        </w:rPr>
      </w:pPr>
      <w:r>
        <w:rPr>
          <w:lang w:val="en-US"/>
        </w:rPr>
        <w:t xml:space="preserve">          $ref: </w:t>
      </w:r>
      <w:r w:rsidRPr="00690A26">
        <w:t>'TS29571_CommonData.yaml#/components/</w:t>
      </w:r>
      <w:r>
        <w:t>responses/308'</w:t>
      </w:r>
    </w:p>
    <w:p w14:paraId="63E71040" w14:textId="2E0E1AC1" w:rsidR="00FA0214" w:rsidRPr="00544965" w:rsidRDefault="00FA0214" w:rsidP="00FA0214">
      <w:pPr>
        <w:pStyle w:val="PL"/>
      </w:pPr>
    </w:p>
    <w:p w14:paraId="18A94780" w14:textId="77777777" w:rsidR="001F42BE" w:rsidRPr="00544965" w:rsidRDefault="001F42BE" w:rsidP="001F42BE">
      <w:pPr>
        <w:pStyle w:val="PL"/>
      </w:pPr>
      <w:r w:rsidRPr="00544965">
        <w:t xml:space="preserve">        '403':</w:t>
      </w:r>
    </w:p>
    <w:p w14:paraId="3128A855" w14:textId="77777777" w:rsidR="001F42BE" w:rsidRPr="00544965" w:rsidRDefault="001F42BE" w:rsidP="001F42BE">
      <w:pPr>
        <w:pStyle w:val="PL"/>
      </w:pPr>
      <w:r w:rsidRPr="00544965">
        <w:t xml:space="preserve">          description: </w:t>
      </w:r>
      <w:r>
        <w:t>T</w:t>
      </w:r>
      <w:r w:rsidRPr="00544965">
        <w:t>he UE is not allowed to be authenticated</w:t>
      </w:r>
    </w:p>
    <w:p w14:paraId="7FCE8C82" w14:textId="77777777" w:rsidR="001F42BE" w:rsidRPr="00544965" w:rsidRDefault="001F42BE" w:rsidP="001F42BE">
      <w:pPr>
        <w:pStyle w:val="PL"/>
      </w:pPr>
      <w:r w:rsidRPr="00544965">
        <w:t xml:space="preserve">          content:</w:t>
      </w:r>
    </w:p>
    <w:p w14:paraId="31F149F1" w14:textId="77777777" w:rsidR="001F42BE" w:rsidRPr="00544965" w:rsidRDefault="001F42BE" w:rsidP="001F42BE">
      <w:pPr>
        <w:pStyle w:val="PL"/>
      </w:pPr>
      <w:r w:rsidRPr="00544965">
        <w:t xml:space="preserve">            application/problem+json:</w:t>
      </w:r>
    </w:p>
    <w:p w14:paraId="10AE7FFD" w14:textId="77777777" w:rsidR="001F42BE" w:rsidRPr="00544965" w:rsidRDefault="001F42BE" w:rsidP="001F42BE">
      <w:pPr>
        <w:pStyle w:val="PL"/>
      </w:pPr>
      <w:r w:rsidRPr="00544965">
        <w:t xml:space="preserve">              schema:</w:t>
      </w:r>
    </w:p>
    <w:p w14:paraId="1170D3CC" w14:textId="77777777" w:rsidR="001F42BE" w:rsidRPr="00544965" w:rsidRDefault="001F42BE" w:rsidP="001F42BE">
      <w:pPr>
        <w:pStyle w:val="PL"/>
      </w:pPr>
      <w:r w:rsidRPr="00544965">
        <w:t xml:space="preserve">                $ref: 'TS29571_CommonData.yaml#/components/schemas/ProblemDetails'</w:t>
      </w:r>
    </w:p>
    <w:p w14:paraId="3079E624" w14:textId="77777777" w:rsidR="001F42BE" w:rsidRPr="00544965" w:rsidRDefault="001F42BE" w:rsidP="001F42BE">
      <w:pPr>
        <w:pStyle w:val="PL"/>
      </w:pPr>
      <w:r w:rsidRPr="00544965">
        <w:t xml:space="preserve">        '400':</w:t>
      </w:r>
    </w:p>
    <w:p w14:paraId="4F7ED349" w14:textId="77777777" w:rsidR="001F42BE" w:rsidRPr="00544965" w:rsidRDefault="001F42BE" w:rsidP="001F42BE">
      <w:pPr>
        <w:pStyle w:val="PL"/>
      </w:pPr>
      <w:r w:rsidRPr="00544965">
        <w:t xml:space="preserve">          description: Bad Request from the AMF</w:t>
      </w:r>
    </w:p>
    <w:p w14:paraId="4F7C7A0D" w14:textId="77777777" w:rsidR="001F42BE" w:rsidRPr="00544965" w:rsidRDefault="001F42BE" w:rsidP="001F42BE">
      <w:pPr>
        <w:pStyle w:val="PL"/>
      </w:pPr>
      <w:r w:rsidRPr="00544965">
        <w:t xml:space="preserve">          content:</w:t>
      </w:r>
    </w:p>
    <w:p w14:paraId="75631917" w14:textId="77777777" w:rsidR="001F42BE" w:rsidRPr="00544965" w:rsidRDefault="001F42BE" w:rsidP="001F42BE">
      <w:pPr>
        <w:pStyle w:val="PL"/>
      </w:pPr>
      <w:r w:rsidRPr="00544965">
        <w:t xml:space="preserve">            application/problem+json:</w:t>
      </w:r>
    </w:p>
    <w:p w14:paraId="75C6756C" w14:textId="77777777" w:rsidR="001F42BE" w:rsidRPr="00544965" w:rsidRDefault="001F42BE" w:rsidP="001F42BE">
      <w:pPr>
        <w:pStyle w:val="PL"/>
      </w:pPr>
      <w:r w:rsidRPr="00544965">
        <w:t xml:space="preserve">              schema:</w:t>
      </w:r>
    </w:p>
    <w:p w14:paraId="5993A9FE" w14:textId="77777777" w:rsidR="001F42BE" w:rsidRPr="00544965" w:rsidRDefault="001F42BE" w:rsidP="001F42BE">
      <w:pPr>
        <w:pStyle w:val="PL"/>
      </w:pPr>
      <w:r w:rsidRPr="00544965">
        <w:t xml:space="preserve">                $ref: 'TS29571_CommonData.yaml#/components/schemas/ProblemDetails'</w:t>
      </w:r>
    </w:p>
    <w:p w14:paraId="10ED558F" w14:textId="77777777" w:rsidR="001F42BE" w:rsidRPr="00544965" w:rsidRDefault="001F42BE" w:rsidP="001F42BE">
      <w:pPr>
        <w:pStyle w:val="PL"/>
      </w:pPr>
      <w:r w:rsidRPr="00544965">
        <w:t xml:space="preserve">        '40</w:t>
      </w:r>
      <w:r>
        <w:t>4</w:t>
      </w:r>
      <w:r w:rsidRPr="00544965">
        <w:t>':</w:t>
      </w:r>
    </w:p>
    <w:p w14:paraId="7BF81215" w14:textId="77777777" w:rsidR="001F42BE" w:rsidRPr="00544965" w:rsidRDefault="001F42BE" w:rsidP="001F42BE">
      <w:pPr>
        <w:pStyle w:val="PL"/>
      </w:pPr>
      <w:r w:rsidRPr="00544965">
        <w:t xml:space="preserve">          description: </w:t>
      </w:r>
      <w:r>
        <w:t>User does not exist in the HPLMN</w:t>
      </w:r>
    </w:p>
    <w:p w14:paraId="76DAA63D" w14:textId="77777777" w:rsidR="001F42BE" w:rsidRPr="00544965" w:rsidRDefault="001F42BE" w:rsidP="001F42BE">
      <w:pPr>
        <w:pStyle w:val="PL"/>
      </w:pPr>
      <w:r w:rsidRPr="00544965">
        <w:t xml:space="preserve">          content:</w:t>
      </w:r>
    </w:p>
    <w:p w14:paraId="3D2860AE" w14:textId="77777777" w:rsidR="001F42BE" w:rsidRPr="00544965" w:rsidRDefault="001F42BE" w:rsidP="001F42BE">
      <w:pPr>
        <w:pStyle w:val="PL"/>
      </w:pPr>
      <w:r w:rsidRPr="00544965">
        <w:t xml:space="preserve">            application/problem+json:</w:t>
      </w:r>
    </w:p>
    <w:p w14:paraId="5111CA0D" w14:textId="77777777" w:rsidR="001F42BE" w:rsidRPr="00544965" w:rsidRDefault="001F42BE" w:rsidP="001F42BE">
      <w:pPr>
        <w:pStyle w:val="PL"/>
      </w:pPr>
      <w:r w:rsidRPr="00544965">
        <w:t xml:space="preserve">              schema:</w:t>
      </w:r>
    </w:p>
    <w:p w14:paraId="32814292" w14:textId="77777777" w:rsidR="001F42BE" w:rsidRPr="00544965" w:rsidRDefault="001F42BE" w:rsidP="001F42BE">
      <w:pPr>
        <w:pStyle w:val="PL"/>
      </w:pPr>
      <w:r w:rsidRPr="00544965">
        <w:t xml:space="preserve">                $ref: 'TS29571_CommonData.yaml#/components/schemas/ProblemDetails'</w:t>
      </w:r>
    </w:p>
    <w:p w14:paraId="23E39975" w14:textId="77777777" w:rsidR="001F42BE" w:rsidRPr="00544965" w:rsidRDefault="001F42BE" w:rsidP="001F42BE">
      <w:pPr>
        <w:pStyle w:val="PL"/>
      </w:pPr>
    </w:p>
    <w:p w14:paraId="6D82DCBE" w14:textId="77777777" w:rsidR="001F42BE" w:rsidRPr="00544965" w:rsidRDefault="001F42BE" w:rsidP="001F42BE">
      <w:pPr>
        <w:pStyle w:val="PL"/>
      </w:pPr>
      <w:r w:rsidRPr="00544965">
        <w:t>components:</w:t>
      </w:r>
    </w:p>
    <w:p w14:paraId="505B4A8D" w14:textId="77777777" w:rsidR="001F42BE" w:rsidRPr="00544965" w:rsidRDefault="001F42BE" w:rsidP="001F42BE">
      <w:pPr>
        <w:pStyle w:val="PL"/>
        <w:rPr>
          <w:noProof w:val="0"/>
        </w:rPr>
      </w:pPr>
      <w:r w:rsidRPr="00544965">
        <w:rPr>
          <w:noProof w:val="0"/>
        </w:rPr>
        <w:t xml:space="preserve">  securitySchemes:</w:t>
      </w:r>
    </w:p>
    <w:p w14:paraId="5947E1DB" w14:textId="77777777" w:rsidR="001F42BE" w:rsidRPr="00544965" w:rsidRDefault="001F42BE" w:rsidP="001F42BE">
      <w:pPr>
        <w:pStyle w:val="PL"/>
        <w:rPr>
          <w:noProof w:val="0"/>
        </w:rPr>
      </w:pPr>
      <w:r w:rsidRPr="00544965">
        <w:rPr>
          <w:noProof w:val="0"/>
        </w:rPr>
        <w:t xml:space="preserve">    oAuth2ClientCredentials:</w:t>
      </w:r>
    </w:p>
    <w:p w14:paraId="35B07835" w14:textId="77777777" w:rsidR="001F42BE" w:rsidRPr="00544965" w:rsidRDefault="001F42BE" w:rsidP="001F42BE">
      <w:pPr>
        <w:pStyle w:val="PL"/>
        <w:rPr>
          <w:noProof w:val="0"/>
        </w:rPr>
      </w:pPr>
      <w:r w:rsidRPr="00544965">
        <w:rPr>
          <w:noProof w:val="0"/>
        </w:rPr>
        <w:t xml:space="preserve">      type: oauth2</w:t>
      </w:r>
    </w:p>
    <w:p w14:paraId="4E006770" w14:textId="77777777" w:rsidR="001F42BE" w:rsidRPr="00544965" w:rsidRDefault="001F42BE" w:rsidP="001F42BE">
      <w:pPr>
        <w:pStyle w:val="PL"/>
        <w:rPr>
          <w:noProof w:val="0"/>
        </w:rPr>
      </w:pPr>
      <w:r w:rsidRPr="00544965">
        <w:rPr>
          <w:noProof w:val="0"/>
        </w:rPr>
        <w:t xml:space="preserve">      flows:</w:t>
      </w:r>
    </w:p>
    <w:p w14:paraId="008D19E5" w14:textId="77777777" w:rsidR="001F42BE" w:rsidRPr="00544965" w:rsidRDefault="001F42BE" w:rsidP="001F42BE">
      <w:pPr>
        <w:pStyle w:val="PL"/>
        <w:rPr>
          <w:noProof w:val="0"/>
        </w:rPr>
      </w:pPr>
      <w:r w:rsidRPr="00544965">
        <w:rPr>
          <w:noProof w:val="0"/>
        </w:rPr>
        <w:t xml:space="preserve">        clientCredentials:</w:t>
      </w:r>
    </w:p>
    <w:p w14:paraId="40271060" w14:textId="77777777" w:rsidR="001F42BE" w:rsidRPr="00544965" w:rsidRDefault="001F42BE" w:rsidP="001F42BE">
      <w:pPr>
        <w:pStyle w:val="PL"/>
        <w:rPr>
          <w:noProof w:val="0"/>
        </w:rPr>
      </w:pPr>
      <w:r w:rsidRPr="00544965">
        <w:rPr>
          <w:noProof w:val="0"/>
        </w:rPr>
        <w:t xml:space="preserve">          tokenUrl: '{nrfApiRoot}/oauth2/token'</w:t>
      </w:r>
    </w:p>
    <w:p w14:paraId="35AC16D5" w14:textId="77777777" w:rsidR="001F42BE" w:rsidRDefault="001F42BE" w:rsidP="001F42BE">
      <w:pPr>
        <w:pStyle w:val="PL"/>
        <w:rPr>
          <w:noProof w:val="0"/>
        </w:rPr>
      </w:pPr>
      <w:r w:rsidRPr="00544965">
        <w:rPr>
          <w:noProof w:val="0"/>
        </w:rPr>
        <w:t xml:space="preserve">          scopes:</w:t>
      </w:r>
    </w:p>
    <w:p w14:paraId="25F4B429" w14:textId="77777777" w:rsidR="001F42BE" w:rsidRPr="00544965" w:rsidRDefault="001F42BE" w:rsidP="001F42BE">
      <w:pPr>
        <w:pStyle w:val="PL"/>
        <w:rPr>
          <w:noProof w:val="0"/>
        </w:rPr>
      </w:pPr>
      <w:r>
        <w:rPr>
          <w:noProof w:val="0"/>
        </w:rPr>
        <w:t xml:space="preserve">            nausf-auth: Access to Nausf_UEAuthentication API</w:t>
      </w:r>
    </w:p>
    <w:p w14:paraId="20ADDC8E" w14:textId="77777777" w:rsidR="00A268DD" w:rsidRDefault="00A268DD" w:rsidP="001F42BE">
      <w:pPr>
        <w:pStyle w:val="PL"/>
      </w:pPr>
    </w:p>
    <w:p w14:paraId="37B04703" w14:textId="77777777" w:rsidR="001F42BE" w:rsidRPr="00544965" w:rsidRDefault="001F42BE" w:rsidP="001F42BE">
      <w:pPr>
        <w:pStyle w:val="PL"/>
      </w:pPr>
      <w:r w:rsidRPr="00544965">
        <w:t xml:space="preserve">  schemas:</w:t>
      </w:r>
    </w:p>
    <w:p w14:paraId="00A107D3" w14:textId="77777777" w:rsidR="001F42BE" w:rsidRDefault="001F42BE" w:rsidP="001F42BE">
      <w:pPr>
        <w:pStyle w:val="PL"/>
      </w:pPr>
      <w:r w:rsidRPr="00544965">
        <w:t xml:space="preserve">    AuthenticationInfo:</w:t>
      </w:r>
    </w:p>
    <w:p w14:paraId="1956864F" w14:textId="59E08ACA" w:rsidR="00DF0D85" w:rsidRPr="00544965" w:rsidRDefault="00DF0D85" w:rsidP="001F42BE">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3CB5D2F0" w14:textId="77777777" w:rsidR="001F42BE" w:rsidRPr="00544965" w:rsidRDefault="001F42BE" w:rsidP="001F42BE">
      <w:pPr>
        <w:pStyle w:val="PL"/>
      </w:pPr>
      <w:r w:rsidRPr="00544965">
        <w:t xml:space="preserve">      type: object</w:t>
      </w:r>
    </w:p>
    <w:p w14:paraId="266A1E40" w14:textId="77777777" w:rsidR="001F42BE" w:rsidRPr="00544965" w:rsidRDefault="001F42BE" w:rsidP="001F42BE">
      <w:pPr>
        <w:pStyle w:val="PL"/>
      </w:pPr>
      <w:r w:rsidRPr="00544965">
        <w:t xml:space="preserve">      properties:</w:t>
      </w:r>
    </w:p>
    <w:p w14:paraId="5017531E" w14:textId="77777777" w:rsidR="001F42BE" w:rsidRPr="00544965" w:rsidRDefault="001F42BE" w:rsidP="001F42BE">
      <w:pPr>
        <w:pStyle w:val="PL"/>
      </w:pPr>
      <w:r w:rsidRPr="00544965">
        <w:t xml:space="preserve">        supiOrSuci:</w:t>
      </w:r>
    </w:p>
    <w:p w14:paraId="29DC85E2"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0C08FCBB" w14:textId="77777777" w:rsidR="001F42BE" w:rsidRPr="00544965" w:rsidRDefault="001F42BE" w:rsidP="001F42BE">
      <w:pPr>
        <w:pStyle w:val="PL"/>
      </w:pPr>
      <w:r w:rsidRPr="00544965">
        <w:t xml:space="preserve">        servingNetworkName:</w:t>
      </w:r>
    </w:p>
    <w:p w14:paraId="4FD44C4D" w14:textId="77777777" w:rsidR="001F42BE" w:rsidRPr="00544965" w:rsidRDefault="001F42BE" w:rsidP="001F42BE">
      <w:pPr>
        <w:pStyle w:val="PL"/>
      </w:pPr>
      <w:r w:rsidRPr="00544965">
        <w:t xml:space="preserve">          $ref: 'TS29503_Nudm_UEAU.yaml#/components/schemas/ServingNetworkName'</w:t>
      </w:r>
    </w:p>
    <w:p w14:paraId="1E8012EC" w14:textId="77777777" w:rsidR="001F42BE" w:rsidRPr="00544965" w:rsidRDefault="001F42BE" w:rsidP="001F42BE">
      <w:pPr>
        <w:pStyle w:val="PL"/>
      </w:pPr>
      <w:r w:rsidRPr="00544965">
        <w:t xml:space="preserve">        resynchronizationInfo:</w:t>
      </w:r>
    </w:p>
    <w:p w14:paraId="32629F42" w14:textId="77777777" w:rsidR="001F42BE" w:rsidRDefault="001F42BE" w:rsidP="001F42BE">
      <w:pPr>
        <w:pStyle w:val="PL"/>
      </w:pPr>
      <w:r w:rsidRPr="00544965">
        <w:t xml:space="preserve">          $ref: 'TS29503_Nudm_UEAU.yaml#/components/schemas/ResynchronizationInfo'</w:t>
      </w:r>
    </w:p>
    <w:p w14:paraId="0C84714F" w14:textId="77777777" w:rsidR="001F42BE" w:rsidRDefault="001F42BE" w:rsidP="001F42BE">
      <w:pPr>
        <w:pStyle w:val="PL"/>
      </w:pPr>
      <w:r>
        <w:t xml:space="preserve">        pei:</w:t>
      </w:r>
    </w:p>
    <w:p w14:paraId="4FFB9E5E" w14:textId="77777777" w:rsidR="001F42BE" w:rsidRPr="00544965" w:rsidRDefault="001F42BE" w:rsidP="001F42BE">
      <w:pPr>
        <w:pStyle w:val="PL"/>
      </w:pPr>
      <w:r>
        <w:t xml:space="preserve">          </w:t>
      </w:r>
      <w:r w:rsidRPr="00544965">
        <w:t>$ref: 'TS29571_CommonData.yaml#/components/schemas/</w:t>
      </w:r>
      <w:r>
        <w:t>Pei</w:t>
      </w:r>
      <w:r w:rsidRPr="00544965">
        <w:t>'</w:t>
      </w:r>
    </w:p>
    <w:p w14:paraId="02F75E9C" w14:textId="77777777" w:rsidR="001F42BE" w:rsidRPr="00544965" w:rsidRDefault="001F42BE" w:rsidP="001F42BE">
      <w:pPr>
        <w:pStyle w:val="PL"/>
      </w:pPr>
      <w:r w:rsidRPr="00544965">
        <w:t xml:space="preserve">        traceData:</w:t>
      </w:r>
    </w:p>
    <w:p w14:paraId="66F52DB5" w14:textId="77777777" w:rsidR="001F42BE" w:rsidRDefault="001F42BE" w:rsidP="001F42BE">
      <w:pPr>
        <w:pStyle w:val="PL"/>
      </w:pPr>
      <w:r w:rsidRPr="00544965">
        <w:t xml:space="preserve">          $ref: 'TS29571_CommonData.yaml#/components/schemas/TraceData'</w:t>
      </w:r>
    </w:p>
    <w:p w14:paraId="66E76AF2" w14:textId="77777777" w:rsidR="001F42BE" w:rsidRDefault="001F42BE" w:rsidP="001F42BE">
      <w:pPr>
        <w:pStyle w:val="PL"/>
      </w:pPr>
      <w:r>
        <w:t xml:space="preserve">        udmGroupId:</w:t>
      </w:r>
    </w:p>
    <w:p w14:paraId="56FEAFDD" w14:textId="77777777" w:rsidR="001F42BE" w:rsidRDefault="001F42BE" w:rsidP="001F42BE">
      <w:pPr>
        <w:pStyle w:val="PL"/>
      </w:pPr>
      <w:r>
        <w:t xml:space="preserve">          $ref: 'TS29571_CommonData.yaml#/components/schemas/NfGroupId'</w:t>
      </w:r>
    </w:p>
    <w:p w14:paraId="03AD84FC" w14:textId="77777777" w:rsidR="001F42BE" w:rsidRDefault="001F42BE" w:rsidP="001F42BE">
      <w:pPr>
        <w:pStyle w:val="PL"/>
      </w:pPr>
      <w:r>
        <w:t xml:space="preserve">        routingIndicator:</w:t>
      </w:r>
    </w:p>
    <w:p w14:paraId="32D366E7" w14:textId="77777777" w:rsidR="001F42BE" w:rsidRDefault="001F42BE" w:rsidP="001F42BE">
      <w:pPr>
        <w:pStyle w:val="PL"/>
      </w:pPr>
      <w:r>
        <w:t xml:space="preserve">          type: string</w:t>
      </w:r>
    </w:p>
    <w:p w14:paraId="731F7DF6" w14:textId="77777777" w:rsidR="001F42BE" w:rsidRDefault="001F42BE" w:rsidP="001F42BE">
      <w:pPr>
        <w:pStyle w:val="PL"/>
      </w:pPr>
      <w:r>
        <w:t xml:space="preserve">          pattern: </w:t>
      </w:r>
      <w:r w:rsidRPr="00485733">
        <w:t>'^[0-9]{1,4}$'</w:t>
      </w:r>
    </w:p>
    <w:p w14:paraId="1A30429A" w14:textId="77777777" w:rsidR="001F42BE" w:rsidRDefault="001F42BE" w:rsidP="001F42BE">
      <w:pPr>
        <w:pStyle w:val="PL"/>
        <w:rPr>
          <w:lang w:val="en-US"/>
        </w:rPr>
      </w:pPr>
      <w:r>
        <w:rPr>
          <w:lang w:val="en-US"/>
        </w:rPr>
        <w:t xml:space="preserve">        </w:t>
      </w:r>
      <w:r w:rsidR="00B22AB2">
        <w:rPr>
          <w:lang w:val="en-US"/>
        </w:rPr>
        <w:t>cellCagInfo</w:t>
      </w:r>
      <w:r>
        <w:rPr>
          <w:lang w:val="en-US"/>
        </w:rPr>
        <w:t>:</w:t>
      </w:r>
    </w:p>
    <w:p w14:paraId="4877C7B7" w14:textId="77777777" w:rsidR="00B22AB2" w:rsidRDefault="00B22AB2" w:rsidP="001F42BE">
      <w:pPr>
        <w:pStyle w:val="PL"/>
        <w:rPr>
          <w:lang w:val="en-US"/>
        </w:rPr>
      </w:pPr>
      <w:r>
        <w:rPr>
          <w:lang w:val="en-US"/>
        </w:rPr>
        <w:t xml:space="preserve">          type: array</w:t>
      </w:r>
    </w:p>
    <w:p w14:paraId="3635930B" w14:textId="77777777" w:rsidR="00B22AB2" w:rsidRPr="00677B26" w:rsidRDefault="00B22AB2" w:rsidP="001F42BE">
      <w:pPr>
        <w:pStyle w:val="PL"/>
        <w:rPr>
          <w:lang w:val="en-US"/>
        </w:rPr>
      </w:pPr>
      <w:r>
        <w:rPr>
          <w:lang w:val="en-US"/>
        </w:rPr>
        <w:t xml:space="preserve">          items:</w:t>
      </w:r>
    </w:p>
    <w:p w14:paraId="4056E57D" w14:textId="77777777" w:rsidR="001F42BE" w:rsidRDefault="001F42BE" w:rsidP="001F42BE">
      <w:pPr>
        <w:pStyle w:val="PL"/>
        <w:rPr>
          <w:lang w:val="en-US"/>
        </w:rPr>
      </w:pPr>
      <w:r>
        <w:rPr>
          <w:lang w:val="en-US"/>
        </w:rPr>
        <w:t xml:space="preserve">          </w:t>
      </w:r>
      <w:r w:rsidR="00B22AB2">
        <w:rPr>
          <w:lang w:val="en-US"/>
        </w:rPr>
        <w:t xml:space="preserve">  </w:t>
      </w:r>
      <w:r w:rsidRPr="00677B26">
        <w:rPr>
          <w:lang w:val="en-US"/>
        </w:rPr>
        <w:t>$ref: 'TS29571_CommonData.yaml#/components/schemas/CagId'</w:t>
      </w:r>
    </w:p>
    <w:p w14:paraId="60AEB3BD" w14:textId="77777777" w:rsidR="00B22AB2" w:rsidRDefault="00B22AB2" w:rsidP="001F42BE">
      <w:pPr>
        <w:pStyle w:val="PL"/>
        <w:rPr>
          <w:lang w:val="en-US"/>
        </w:rPr>
      </w:pPr>
      <w:r>
        <w:rPr>
          <w:lang w:val="en-US"/>
        </w:rPr>
        <w:t xml:space="preserve">          minItems: 1</w:t>
      </w:r>
    </w:p>
    <w:p w14:paraId="293256DE" w14:textId="77777777" w:rsidR="00AF31E5" w:rsidRDefault="00AF31E5" w:rsidP="00AF31E5">
      <w:pPr>
        <w:pStyle w:val="PL"/>
        <w:rPr>
          <w:lang w:val="en-US"/>
        </w:rPr>
      </w:pPr>
      <w:r>
        <w:rPr>
          <w:lang w:val="en-US"/>
        </w:rPr>
        <w:t xml:space="preserve">        n5gcInd:</w:t>
      </w:r>
    </w:p>
    <w:p w14:paraId="0B3B4A22" w14:textId="77777777" w:rsidR="00AF31E5" w:rsidRPr="003B2883" w:rsidRDefault="00AF31E5" w:rsidP="00AF31E5">
      <w:pPr>
        <w:pStyle w:val="PL"/>
      </w:pPr>
      <w:r w:rsidRPr="003B2883">
        <w:t xml:space="preserve">          type: boolean</w:t>
      </w:r>
    </w:p>
    <w:p w14:paraId="7C97B8C3" w14:textId="77777777" w:rsidR="00AF31E5" w:rsidRDefault="00AF31E5" w:rsidP="00AF31E5">
      <w:pPr>
        <w:pStyle w:val="PL"/>
      </w:pPr>
      <w:r w:rsidRPr="003B2883">
        <w:t xml:space="preserve">          default: false</w:t>
      </w:r>
    </w:p>
    <w:p w14:paraId="11ED9640" w14:textId="77777777" w:rsidR="00FA0214" w:rsidRPr="002E5CBA" w:rsidRDefault="00FA0214" w:rsidP="00FA0214">
      <w:pPr>
        <w:pStyle w:val="PL"/>
        <w:rPr>
          <w:lang w:val="en-US"/>
        </w:rPr>
      </w:pPr>
      <w:r w:rsidRPr="002E5CBA">
        <w:rPr>
          <w:lang w:val="en-US"/>
        </w:rPr>
        <w:t xml:space="preserve">        supportedFeatures:</w:t>
      </w:r>
    </w:p>
    <w:p w14:paraId="32674BE1" w14:textId="4EC61C06" w:rsidR="00FA0214" w:rsidRDefault="00FA0214" w:rsidP="00FA0214">
      <w:pPr>
        <w:pStyle w:val="PL"/>
        <w:rPr>
          <w:lang w:val="en-US"/>
        </w:rPr>
      </w:pPr>
      <w:r w:rsidRPr="002E5CBA">
        <w:rPr>
          <w:lang w:val="en-US"/>
        </w:rPr>
        <w:t xml:space="preserve">          $ref: 'TS29571_CommonData.yaml#/components/schemas/SupportedFeatures'</w:t>
      </w:r>
    </w:p>
    <w:p w14:paraId="000EEF31" w14:textId="77777777" w:rsidR="000144EE" w:rsidRDefault="000144EE" w:rsidP="000144EE">
      <w:pPr>
        <w:pStyle w:val="PL"/>
      </w:pPr>
      <w:r>
        <w:t xml:space="preserve">        nswoInd:</w:t>
      </w:r>
    </w:p>
    <w:p w14:paraId="57FAE6DB" w14:textId="77777777" w:rsidR="000144EE" w:rsidRDefault="000144EE" w:rsidP="000144EE">
      <w:pPr>
        <w:pStyle w:val="PL"/>
      </w:pPr>
      <w:r>
        <w:t xml:space="preserve">          type: boolean</w:t>
      </w:r>
    </w:p>
    <w:p w14:paraId="212DE7D3" w14:textId="4F773CA8" w:rsidR="000144EE" w:rsidRPr="00544965" w:rsidRDefault="000144EE" w:rsidP="000144EE">
      <w:pPr>
        <w:pStyle w:val="PL"/>
      </w:pPr>
      <w:r>
        <w:lastRenderedPageBreak/>
        <w:t xml:space="preserve">          default: false</w:t>
      </w:r>
    </w:p>
    <w:p w14:paraId="63981CCE" w14:textId="77777777" w:rsidR="001F42BE" w:rsidRPr="00544965" w:rsidRDefault="001F42BE" w:rsidP="001F42BE">
      <w:pPr>
        <w:pStyle w:val="PL"/>
      </w:pPr>
      <w:r w:rsidRPr="00544965">
        <w:t xml:space="preserve">      required:</w:t>
      </w:r>
    </w:p>
    <w:p w14:paraId="5D95F05D" w14:textId="77777777" w:rsidR="001F42BE" w:rsidRPr="00544965" w:rsidRDefault="001F42BE" w:rsidP="001F42BE">
      <w:pPr>
        <w:pStyle w:val="PL"/>
      </w:pPr>
      <w:r w:rsidRPr="00544965">
        <w:t xml:space="preserve">        - supiOrSuci</w:t>
      </w:r>
    </w:p>
    <w:p w14:paraId="5C32FE58" w14:textId="77777777" w:rsidR="001F42BE" w:rsidRPr="00544965" w:rsidRDefault="001F42BE" w:rsidP="001F42BE">
      <w:pPr>
        <w:pStyle w:val="PL"/>
      </w:pPr>
      <w:r w:rsidRPr="00544965">
        <w:t xml:space="preserve">        - servingNetworkName</w:t>
      </w:r>
    </w:p>
    <w:p w14:paraId="48F2E8C9" w14:textId="77777777" w:rsidR="00A268DD" w:rsidRDefault="00A268DD" w:rsidP="001F42BE">
      <w:pPr>
        <w:pStyle w:val="PL"/>
      </w:pPr>
    </w:p>
    <w:p w14:paraId="2B5458A7" w14:textId="77777777" w:rsidR="001F42BE" w:rsidRDefault="001F42BE" w:rsidP="001F42BE">
      <w:pPr>
        <w:pStyle w:val="PL"/>
      </w:pPr>
      <w:r w:rsidRPr="00544965">
        <w:t xml:space="preserve">    UEAuthenticationCtx:</w:t>
      </w:r>
    </w:p>
    <w:p w14:paraId="3BC84080" w14:textId="50022226" w:rsidR="004E206A" w:rsidRPr="00544965" w:rsidRDefault="004E206A" w:rsidP="001F42BE">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5DD9BA9C" w14:textId="77777777" w:rsidR="001F42BE" w:rsidRPr="00544965" w:rsidRDefault="001F42BE" w:rsidP="001F42BE">
      <w:pPr>
        <w:pStyle w:val="PL"/>
      </w:pPr>
      <w:r w:rsidRPr="00544965">
        <w:t xml:space="preserve">      type: object</w:t>
      </w:r>
    </w:p>
    <w:p w14:paraId="04D8D881" w14:textId="77777777" w:rsidR="001F42BE" w:rsidRPr="00544965" w:rsidRDefault="001F42BE" w:rsidP="001F42BE">
      <w:pPr>
        <w:pStyle w:val="PL"/>
      </w:pPr>
      <w:r w:rsidRPr="00544965">
        <w:t xml:space="preserve">      properties:</w:t>
      </w:r>
    </w:p>
    <w:p w14:paraId="0DF67A93" w14:textId="77777777" w:rsidR="001F42BE" w:rsidRPr="00544965" w:rsidRDefault="001F42BE" w:rsidP="001F42BE">
      <w:pPr>
        <w:pStyle w:val="PL"/>
      </w:pPr>
      <w:r w:rsidRPr="00544965">
        <w:t xml:space="preserve">        authType:</w:t>
      </w:r>
    </w:p>
    <w:p w14:paraId="43C9053C" w14:textId="77777777" w:rsidR="001F42BE" w:rsidRPr="00544965" w:rsidRDefault="001F42BE" w:rsidP="001F42BE">
      <w:pPr>
        <w:pStyle w:val="PL"/>
      </w:pPr>
      <w:r w:rsidRPr="00544965">
        <w:t xml:space="preserve">          $ref: '#/components/schemas/AuthType'</w:t>
      </w:r>
    </w:p>
    <w:p w14:paraId="11DAB29B" w14:textId="77777777" w:rsidR="001F42BE" w:rsidRPr="00544965" w:rsidRDefault="001F42BE" w:rsidP="001F42BE">
      <w:pPr>
        <w:pStyle w:val="PL"/>
      </w:pPr>
      <w:r w:rsidRPr="00544965">
        <w:t xml:space="preserve">        5gAuthData:</w:t>
      </w:r>
    </w:p>
    <w:p w14:paraId="0E0295B1" w14:textId="77777777" w:rsidR="001F42BE" w:rsidRPr="00544965" w:rsidRDefault="001F42BE" w:rsidP="001F42BE">
      <w:pPr>
        <w:pStyle w:val="PL"/>
      </w:pPr>
      <w:r w:rsidRPr="00544965">
        <w:t xml:space="preserve">          oneOf:</w:t>
      </w:r>
    </w:p>
    <w:p w14:paraId="14354F51" w14:textId="77777777" w:rsidR="001F42BE" w:rsidRPr="00544965" w:rsidRDefault="001F42BE" w:rsidP="001F42BE">
      <w:pPr>
        <w:pStyle w:val="PL"/>
      </w:pPr>
      <w:r w:rsidRPr="00544965">
        <w:t xml:space="preserve">            - $ref: '#/components/schemas/Av5gAka'</w:t>
      </w:r>
    </w:p>
    <w:p w14:paraId="5C3089C0" w14:textId="77777777" w:rsidR="001F42BE" w:rsidRPr="00544965" w:rsidRDefault="001F42BE" w:rsidP="001F42BE">
      <w:pPr>
        <w:pStyle w:val="PL"/>
      </w:pPr>
      <w:r w:rsidRPr="00544965">
        <w:t xml:space="preserve">            - $ref: '#/components/schemas/EapPayload'</w:t>
      </w:r>
    </w:p>
    <w:p w14:paraId="4D2174D9" w14:textId="77777777" w:rsidR="001F42BE" w:rsidRPr="00544965" w:rsidRDefault="001F42BE" w:rsidP="001F42BE">
      <w:pPr>
        <w:pStyle w:val="PL"/>
      </w:pPr>
      <w:r w:rsidRPr="00544965">
        <w:t xml:space="preserve">        _links:</w:t>
      </w:r>
    </w:p>
    <w:p w14:paraId="178C8A77" w14:textId="77777777" w:rsidR="001F42BE" w:rsidRDefault="001F42BE" w:rsidP="001F42BE">
      <w:pPr>
        <w:pStyle w:val="PL"/>
      </w:pPr>
      <w:r w:rsidRPr="00544965">
        <w:t xml:space="preserve">          type: object</w:t>
      </w:r>
    </w:p>
    <w:p w14:paraId="6255B1C9" w14:textId="768894F9" w:rsidR="00FA1A58" w:rsidRPr="00544965" w:rsidRDefault="00A71D1B" w:rsidP="001F42BE">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5A8C4B6" w14:textId="77777777" w:rsidR="001F42BE" w:rsidRPr="00544965" w:rsidRDefault="001F42BE" w:rsidP="001F42BE">
      <w:pPr>
        <w:pStyle w:val="PL"/>
      </w:pPr>
      <w:r w:rsidRPr="00544965">
        <w:t xml:space="preserve">          additionalProperties:</w:t>
      </w:r>
    </w:p>
    <w:p w14:paraId="368F268D" w14:textId="77777777" w:rsidR="001F42BE" w:rsidRPr="00544965" w:rsidRDefault="001F42BE" w:rsidP="001F42BE">
      <w:pPr>
        <w:pStyle w:val="PL"/>
      </w:pPr>
      <w:r w:rsidRPr="00544965">
        <w:t xml:space="preserve">            $ref: 'TS29571_CommonData.yaml#/components/schemas/LinksValueSchema'</w:t>
      </w:r>
    </w:p>
    <w:p w14:paraId="2CC6BE0C" w14:textId="77777777" w:rsidR="001F42BE" w:rsidRPr="00544965" w:rsidRDefault="001F42BE" w:rsidP="001F42BE">
      <w:pPr>
        <w:pStyle w:val="PL"/>
      </w:pPr>
      <w:r w:rsidRPr="00544965">
        <w:t xml:space="preserve">        servingNetworkName:</w:t>
      </w:r>
    </w:p>
    <w:p w14:paraId="5F75AF7E" w14:textId="77777777" w:rsidR="001F42BE" w:rsidRPr="00544965" w:rsidRDefault="001F42BE" w:rsidP="001F42BE">
      <w:pPr>
        <w:pStyle w:val="PL"/>
      </w:pPr>
      <w:r w:rsidRPr="00544965">
        <w:t xml:space="preserve">          $ref: 'TS29503_Nudm_UEAU.yaml#/components/schemas/ServingNetworkName'</w:t>
      </w:r>
    </w:p>
    <w:p w14:paraId="40DA6C82" w14:textId="77777777" w:rsidR="001F42BE" w:rsidRPr="00544965" w:rsidRDefault="001F42BE" w:rsidP="001F42BE">
      <w:pPr>
        <w:pStyle w:val="PL"/>
      </w:pPr>
      <w:r w:rsidRPr="00544965">
        <w:t xml:space="preserve">      required:</w:t>
      </w:r>
    </w:p>
    <w:p w14:paraId="16819B1C" w14:textId="77777777" w:rsidR="001F42BE" w:rsidRPr="00544965" w:rsidRDefault="001F42BE" w:rsidP="001F42BE">
      <w:pPr>
        <w:pStyle w:val="PL"/>
      </w:pPr>
      <w:r w:rsidRPr="00544965">
        <w:t xml:space="preserve">        - authType</w:t>
      </w:r>
    </w:p>
    <w:p w14:paraId="05283986" w14:textId="77777777" w:rsidR="001F42BE" w:rsidRPr="00544965" w:rsidRDefault="001F42BE" w:rsidP="001F42BE">
      <w:pPr>
        <w:pStyle w:val="PL"/>
      </w:pPr>
      <w:r w:rsidRPr="00544965">
        <w:t xml:space="preserve">        - 5gAuthData</w:t>
      </w:r>
    </w:p>
    <w:p w14:paraId="73336D91" w14:textId="77777777" w:rsidR="001F42BE" w:rsidRPr="00544965" w:rsidRDefault="001F42BE" w:rsidP="001F42BE">
      <w:pPr>
        <w:pStyle w:val="PL"/>
      </w:pPr>
      <w:r w:rsidRPr="00544965">
        <w:t xml:space="preserve">        - _links</w:t>
      </w:r>
    </w:p>
    <w:p w14:paraId="16FF541B" w14:textId="77777777" w:rsidR="001F42BE" w:rsidRPr="00544965" w:rsidRDefault="001F42BE" w:rsidP="001F42BE">
      <w:pPr>
        <w:pStyle w:val="PL"/>
      </w:pPr>
    </w:p>
    <w:p w14:paraId="5C4A502C" w14:textId="77777777" w:rsidR="001F42BE" w:rsidRDefault="001F42BE" w:rsidP="001F42BE">
      <w:pPr>
        <w:pStyle w:val="PL"/>
      </w:pPr>
      <w:r w:rsidRPr="00544965">
        <w:t xml:space="preserve">    Av5gAka:</w:t>
      </w:r>
    </w:p>
    <w:p w14:paraId="7CE4F9A5" w14:textId="0DA825E9" w:rsidR="004E206A" w:rsidRPr="00544965" w:rsidRDefault="004E206A" w:rsidP="001F42BE">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9F282F3" w14:textId="77777777" w:rsidR="001F42BE" w:rsidRPr="00544965" w:rsidRDefault="001F42BE" w:rsidP="001F42BE">
      <w:pPr>
        <w:pStyle w:val="PL"/>
      </w:pPr>
      <w:r w:rsidRPr="00544965">
        <w:t xml:space="preserve">      type: object</w:t>
      </w:r>
    </w:p>
    <w:p w14:paraId="57966B62" w14:textId="77777777" w:rsidR="001F42BE" w:rsidRPr="00544965" w:rsidRDefault="001F42BE" w:rsidP="001F42BE">
      <w:pPr>
        <w:pStyle w:val="PL"/>
      </w:pPr>
      <w:r w:rsidRPr="00544965">
        <w:t xml:space="preserve">      required:</w:t>
      </w:r>
    </w:p>
    <w:p w14:paraId="40A276E7" w14:textId="77777777" w:rsidR="001F42BE" w:rsidRPr="00544965" w:rsidRDefault="001F42BE" w:rsidP="001F42BE">
      <w:pPr>
        <w:pStyle w:val="PL"/>
      </w:pPr>
      <w:r w:rsidRPr="00544965">
        <w:t xml:space="preserve">        - rand</w:t>
      </w:r>
    </w:p>
    <w:p w14:paraId="33B84FC4" w14:textId="77777777" w:rsidR="001F42BE" w:rsidRPr="00544965" w:rsidRDefault="001F42BE" w:rsidP="001F42BE">
      <w:pPr>
        <w:pStyle w:val="PL"/>
      </w:pPr>
      <w:r w:rsidRPr="00544965">
        <w:t xml:space="preserve">        - hxresStar</w:t>
      </w:r>
    </w:p>
    <w:p w14:paraId="40D8CF7F" w14:textId="77777777" w:rsidR="001F42BE" w:rsidRPr="00544965" w:rsidRDefault="001F42BE" w:rsidP="001F42BE">
      <w:pPr>
        <w:pStyle w:val="PL"/>
      </w:pPr>
      <w:r w:rsidRPr="00544965">
        <w:t xml:space="preserve">        - autn</w:t>
      </w:r>
    </w:p>
    <w:p w14:paraId="589D04F1" w14:textId="77777777" w:rsidR="001F42BE" w:rsidRPr="00544965" w:rsidRDefault="001F42BE" w:rsidP="001F42BE">
      <w:pPr>
        <w:pStyle w:val="PL"/>
      </w:pPr>
      <w:r w:rsidRPr="00544965">
        <w:t xml:space="preserve">      properties:</w:t>
      </w:r>
    </w:p>
    <w:p w14:paraId="1AD3682C" w14:textId="77777777" w:rsidR="001F42BE" w:rsidRPr="00544965" w:rsidRDefault="001F42BE" w:rsidP="001F42BE">
      <w:pPr>
        <w:pStyle w:val="PL"/>
      </w:pPr>
      <w:r w:rsidRPr="00544965">
        <w:t xml:space="preserve">        rand:</w:t>
      </w:r>
    </w:p>
    <w:p w14:paraId="3B501290" w14:textId="77777777" w:rsidR="001F42BE" w:rsidRPr="00544965" w:rsidRDefault="001F42BE" w:rsidP="001F42BE">
      <w:pPr>
        <w:pStyle w:val="PL"/>
      </w:pPr>
      <w:r w:rsidRPr="00544965">
        <w:t xml:space="preserve">          $ref: 'TS29503_Nudm_UEAU.yaml#/components/schemas/Rand'</w:t>
      </w:r>
    </w:p>
    <w:p w14:paraId="09E4E918" w14:textId="77777777" w:rsidR="001F42BE" w:rsidRPr="00544965" w:rsidRDefault="001F42BE" w:rsidP="001F42BE">
      <w:pPr>
        <w:pStyle w:val="PL"/>
      </w:pPr>
      <w:r w:rsidRPr="00544965">
        <w:t xml:space="preserve">        hxresStar:</w:t>
      </w:r>
    </w:p>
    <w:p w14:paraId="2DCEFBD6" w14:textId="77777777" w:rsidR="001F42BE" w:rsidRPr="00544965" w:rsidRDefault="001F42BE" w:rsidP="001F42BE">
      <w:pPr>
        <w:pStyle w:val="PL"/>
      </w:pPr>
      <w:r w:rsidRPr="00544965">
        <w:t xml:space="preserve">          $ref: '#/components/schemas/HxresStar'</w:t>
      </w:r>
    </w:p>
    <w:p w14:paraId="78A00A78" w14:textId="77777777" w:rsidR="001F42BE" w:rsidRPr="00544965" w:rsidRDefault="001F42BE" w:rsidP="001F42BE">
      <w:pPr>
        <w:pStyle w:val="PL"/>
      </w:pPr>
      <w:r w:rsidRPr="00544965">
        <w:t xml:space="preserve">        autn:</w:t>
      </w:r>
    </w:p>
    <w:p w14:paraId="2EBE939B" w14:textId="77777777" w:rsidR="001F42BE" w:rsidRPr="00544965" w:rsidRDefault="001F42BE" w:rsidP="001F42BE">
      <w:pPr>
        <w:pStyle w:val="PL"/>
      </w:pPr>
      <w:r w:rsidRPr="00544965">
        <w:t xml:space="preserve">          $ref: 'TS29503_Nudm_UEAU.yaml#/components/schemas/Autn'</w:t>
      </w:r>
    </w:p>
    <w:p w14:paraId="29D93F83" w14:textId="77777777" w:rsidR="00A268DD" w:rsidRDefault="00A268DD" w:rsidP="001F42BE">
      <w:pPr>
        <w:pStyle w:val="PL"/>
      </w:pPr>
    </w:p>
    <w:p w14:paraId="60317E71" w14:textId="77777777" w:rsidR="001F42BE" w:rsidRDefault="001F42BE" w:rsidP="001F42BE">
      <w:pPr>
        <w:pStyle w:val="PL"/>
      </w:pPr>
      <w:r w:rsidRPr="00544965">
        <w:t xml:space="preserve">    ConfirmationData:</w:t>
      </w:r>
    </w:p>
    <w:p w14:paraId="06C316C4" w14:textId="16C1B3E4" w:rsidR="004E206A" w:rsidRPr="00544965" w:rsidRDefault="004E206A" w:rsidP="001F42BE">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65CCACC9" w14:textId="77777777" w:rsidR="001F42BE" w:rsidRPr="00544965" w:rsidRDefault="001F42BE" w:rsidP="001F42BE">
      <w:pPr>
        <w:pStyle w:val="PL"/>
      </w:pPr>
      <w:r w:rsidRPr="00544965">
        <w:t xml:space="preserve">      type: object</w:t>
      </w:r>
    </w:p>
    <w:p w14:paraId="780D7EE5" w14:textId="77777777" w:rsidR="001F42BE" w:rsidRPr="00544965" w:rsidRDefault="001F42BE" w:rsidP="001F42BE">
      <w:pPr>
        <w:pStyle w:val="PL"/>
      </w:pPr>
      <w:r w:rsidRPr="00544965">
        <w:t xml:space="preserve">      required:</w:t>
      </w:r>
    </w:p>
    <w:p w14:paraId="38CA1C44" w14:textId="77777777" w:rsidR="001F42BE" w:rsidRPr="00544965" w:rsidRDefault="001F42BE" w:rsidP="001F42BE">
      <w:pPr>
        <w:pStyle w:val="PL"/>
      </w:pPr>
      <w:r w:rsidRPr="00544965">
        <w:t xml:space="preserve">        - resStar</w:t>
      </w:r>
    </w:p>
    <w:p w14:paraId="3CAB26F5" w14:textId="77777777" w:rsidR="001F42BE" w:rsidRPr="00544965" w:rsidRDefault="001F42BE" w:rsidP="001F42BE">
      <w:pPr>
        <w:pStyle w:val="PL"/>
      </w:pPr>
      <w:r w:rsidRPr="00544965">
        <w:t xml:space="preserve">      properties:</w:t>
      </w:r>
    </w:p>
    <w:p w14:paraId="0D025F12" w14:textId="77777777" w:rsidR="001F42BE" w:rsidRPr="00544965" w:rsidRDefault="001F42BE" w:rsidP="001F42BE">
      <w:pPr>
        <w:pStyle w:val="PL"/>
      </w:pPr>
      <w:r w:rsidRPr="00544965">
        <w:t xml:space="preserve">        resStar:</w:t>
      </w:r>
    </w:p>
    <w:p w14:paraId="2F05F5C1" w14:textId="77777777" w:rsidR="001F42BE" w:rsidRDefault="001F42BE" w:rsidP="001F42BE">
      <w:pPr>
        <w:pStyle w:val="PL"/>
      </w:pPr>
      <w:r w:rsidRPr="00544965">
        <w:t xml:space="preserve">          $ref: '#/components/schemas/ResStar'</w:t>
      </w:r>
    </w:p>
    <w:p w14:paraId="5E265EC6" w14:textId="77777777" w:rsidR="00E75D69" w:rsidRPr="002E5CBA" w:rsidRDefault="00E75D69" w:rsidP="00E75D69">
      <w:pPr>
        <w:pStyle w:val="PL"/>
        <w:rPr>
          <w:lang w:val="en-US"/>
        </w:rPr>
      </w:pPr>
      <w:r w:rsidRPr="002E5CBA">
        <w:rPr>
          <w:lang w:val="en-US"/>
        </w:rPr>
        <w:t xml:space="preserve">        supportedFeatures:</w:t>
      </w:r>
    </w:p>
    <w:p w14:paraId="4CCFE238" w14:textId="010EC95F" w:rsidR="00E75D69" w:rsidRPr="00544965" w:rsidRDefault="00E75D69" w:rsidP="00E75D69">
      <w:pPr>
        <w:pStyle w:val="PL"/>
      </w:pPr>
      <w:r w:rsidRPr="002E5CBA">
        <w:rPr>
          <w:lang w:val="en-US"/>
        </w:rPr>
        <w:t xml:space="preserve">          $ref: 'TS29571_CommonData.yaml#/components/schemas/SupportedFeatures'</w:t>
      </w:r>
    </w:p>
    <w:p w14:paraId="0E664BED" w14:textId="77777777" w:rsidR="00A268DD" w:rsidRDefault="00A268DD" w:rsidP="001F42BE">
      <w:pPr>
        <w:pStyle w:val="PL"/>
      </w:pPr>
    </w:p>
    <w:p w14:paraId="12B1BA25" w14:textId="64222F27" w:rsidR="001F42BE" w:rsidRDefault="001F42BE" w:rsidP="001F42BE">
      <w:pPr>
        <w:pStyle w:val="PL"/>
      </w:pPr>
      <w:r w:rsidRPr="00544965">
        <w:t xml:space="preserve">    ConfirmationDataResponse:</w:t>
      </w:r>
    </w:p>
    <w:p w14:paraId="0E77DC17" w14:textId="4A67AEBC" w:rsidR="00315FFA" w:rsidRPr="00FD69AA" w:rsidRDefault="00315FFA" w:rsidP="001F42BE">
      <w:pPr>
        <w:pStyle w:val="PL"/>
        <w:rPr>
          <w:lang w:val="en-US"/>
        </w:rPr>
      </w:pPr>
      <w:r w:rsidRPr="00FD69AA">
        <w:rPr>
          <w:lang w:val="en-US"/>
        </w:rPr>
        <w:t xml:space="preserve">      </w:t>
      </w:r>
      <w:r w:rsidR="004857BD">
        <w:rPr>
          <w:lang w:val="en-US"/>
        </w:rPr>
        <w:t>d</w:t>
      </w:r>
      <w:r w:rsidRPr="00FD69AA">
        <w:rPr>
          <w:lang w:val="en-US"/>
        </w:rPr>
        <w:t>escription: Contains the result of</w:t>
      </w:r>
      <w:r>
        <w:rPr>
          <w:lang w:val="en-US"/>
        </w:rPr>
        <w:t xml:space="preserve"> the authentication</w:t>
      </w:r>
    </w:p>
    <w:p w14:paraId="473EC66D" w14:textId="77777777" w:rsidR="001F42BE" w:rsidRPr="00FD69AA" w:rsidRDefault="001F42BE" w:rsidP="001F42BE">
      <w:pPr>
        <w:pStyle w:val="PL"/>
        <w:rPr>
          <w:lang w:val="en-US"/>
        </w:rPr>
      </w:pPr>
      <w:r w:rsidRPr="00FD69AA">
        <w:rPr>
          <w:lang w:val="en-US"/>
        </w:rPr>
        <w:t xml:space="preserve">      type: object</w:t>
      </w:r>
    </w:p>
    <w:p w14:paraId="4E4F2B26" w14:textId="77777777" w:rsidR="001F42BE" w:rsidRPr="00544965" w:rsidRDefault="001F42BE" w:rsidP="001F42BE">
      <w:pPr>
        <w:pStyle w:val="PL"/>
      </w:pPr>
      <w:r w:rsidRPr="00FD69AA">
        <w:rPr>
          <w:lang w:val="en-US"/>
        </w:rPr>
        <w:t xml:space="preserve">      </w:t>
      </w:r>
      <w:r w:rsidRPr="00544965">
        <w:t>properties:</w:t>
      </w:r>
    </w:p>
    <w:p w14:paraId="4E372BB1" w14:textId="77777777" w:rsidR="001F42BE" w:rsidRPr="00544965" w:rsidRDefault="001F42BE" w:rsidP="001F42BE">
      <w:pPr>
        <w:pStyle w:val="PL"/>
      </w:pPr>
      <w:r w:rsidRPr="00544965">
        <w:t xml:space="preserve">        authResult:</w:t>
      </w:r>
    </w:p>
    <w:p w14:paraId="35940BCE" w14:textId="77777777" w:rsidR="001F42BE" w:rsidRPr="00544965" w:rsidRDefault="001F42BE" w:rsidP="001F42BE">
      <w:pPr>
        <w:pStyle w:val="PL"/>
      </w:pPr>
      <w:r w:rsidRPr="00544965">
        <w:t xml:space="preserve">          $ref: '#/components/schemas/AuthResult'</w:t>
      </w:r>
    </w:p>
    <w:p w14:paraId="0B95A3E6" w14:textId="77777777" w:rsidR="001F42BE" w:rsidRPr="00544965" w:rsidRDefault="001F42BE" w:rsidP="001F42BE">
      <w:pPr>
        <w:pStyle w:val="PL"/>
      </w:pPr>
      <w:r w:rsidRPr="00544965">
        <w:t xml:space="preserve">        supi:</w:t>
      </w:r>
    </w:p>
    <w:p w14:paraId="06BD5BAA" w14:textId="77777777" w:rsidR="001F42BE" w:rsidRDefault="001F42BE" w:rsidP="001F42BE">
      <w:pPr>
        <w:pStyle w:val="PL"/>
      </w:pPr>
      <w:r w:rsidRPr="00544965">
        <w:t xml:space="preserve">          $ref: 'TS29571_CommonData.yaml#/components/schemas/Supi'</w:t>
      </w:r>
    </w:p>
    <w:p w14:paraId="29724993" w14:textId="77777777" w:rsidR="001F42BE" w:rsidRDefault="001F42BE" w:rsidP="001F42BE">
      <w:pPr>
        <w:pStyle w:val="PL"/>
      </w:pPr>
      <w:r>
        <w:t xml:space="preserve">        kseaf:</w:t>
      </w:r>
    </w:p>
    <w:p w14:paraId="207D4473" w14:textId="4BAF3215" w:rsidR="001F42BE" w:rsidRDefault="001F42BE" w:rsidP="001F42BE">
      <w:pPr>
        <w:pStyle w:val="PL"/>
      </w:pPr>
      <w:r>
        <w:t xml:space="preserve">          $ref: '</w:t>
      </w:r>
      <w:r w:rsidRPr="00544965">
        <w:t>#/components/schemas/Kseaf</w:t>
      </w:r>
      <w:r>
        <w:t>'</w:t>
      </w:r>
    </w:p>
    <w:p w14:paraId="3B00FB55" w14:textId="77777777" w:rsidR="00D956DE" w:rsidRDefault="00D956DE" w:rsidP="00D956DE">
      <w:pPr>
        <w:pStyle w:val="PL"/>
      </w:pPr>
      <w:r>
        <w:t xml:space="preserve">        pvsInfo:</w:t>
      </w:r>
    </w:p>
    <w:p w14:paraId="2FB6AD38" w14:textId="77777777" w:rsidR="00D956DE" w:rsidRDefault="00D956DE" w:rsidP="00D956DE">
      <w:pPr>
        <w:pStyle w:val="PL"/>
      </w:pPr>
      <w:r>
        <w:t xml:space="preserve">          type: array</w:t>
      </w:r>
    </w:p>
    <w:p w14:paraId="0E1FFFCF" w14:textId="77777777" w:rsidR="00D956DE" w:rsidRDefault="00D956DE" w:rsidP="00D956DE">
      <w:pPr>
        <w:pStyle w:val="PL"/>
      </w:pPr>
      <w:r>
        <w:t xml:space="preserve">          items:</w:t>
      </w:r>
    </w:p>
    <w:p w14:paraId="7CA56018" w14:textId="77777777" w:rsidR="00D956DE" w:rsidRDefault="00D956DE" w:rsidP="00D956DE">
      <w:pPr>
        <w:pStyle w:val="PL"/>
      </w:pPr>
      <w:r>
        <w:t xml:space="preserve">            $ref: '</w:t>
      </w:r>
      <w:r w:rsidRPr="00544965">
        <w:t>TS29571_CommonData.yaml#/components/schemas/</w:t>
      </w:r>
      <w:r>
        <w:t>ServerAddressingInfo'</w:t>
      </w:r>
    </w:p>
    <w:p w14:paraId="1B212307" w14:textId="6F6465E3" w:rsidR="00D956DE" w:rsidRPr="00544965" w:rsidRDefault="00D956DE" w:rsidP="00D956DE">
      <w:pPr>
        <w:pStyle w:val="PL"/>
      </w:pPr>
      <w:r>
        <w:t xml:space="preserve">          minItems: 1</w:t>
      </w:r>
    </w:p>
    <w:p w14:paraId="24FB0CDE" w14:textId="77777777" w:rsidR="001F42BE" w:rsidRPr="00544965" w:rsidRDefault="001F42BE" w:rsidP="001F42BE">
      <w:pPr>
        <w:pStyle w:val="PL"/>
      </w:pPr>
      <w:r w:rsidRPr="00544965">
        <w:t xml:space="preserve">      required:</w:t>
      </w:r>
    </w:p>
    <w:p w14:paraId="4E295F5D" w14:textId="77777777" w:rsidR="001F42BE" w:rsidRPr="00544965" w:rsidRDefault="001F42BE" w:rsidP="001F42BE">
      <w:pPr>
        <w:pStyle w:val="PL"/>
      </w:pPr>
      <w:r w:rsidRPr="00544965">
        <w:t xml:space="preserve">        - authResult</w:t>
      </w:r>
    </w:p>
    <w:p w14:paraId="6C0DBC3F" w14:textId="77777777" w:rsidR="00A268DD" w:rsidRDefault="00A268DD" w:rsidP="001F42BE">
      <w:pPr>
        <w:pStyle w:val="PL"/>
      </w:pPr>
    </w:p>
    <w:p w14:paraId="243C5967" w14:textId="77777777" w:rsidR="001F42BE" w:rsidRDefault="001F42BE" w:rsidP="001F42BE">
      <w:pPr>
        <w:pStyle w:val="PL"/>
      </w:pPr>
      <w:r w:rsidRPr="00544965">
        <w:t xml:space="preserve">    EapSession:</w:t>
      </w:r>
    </w:p>
    <w:p w14:paraId="201EEFCC" w14:textId="0EF28284" w:rsidR="004E206A" w:rsidRPr="00544965" w:rsidRDefault="004E206A" w:rsidP="001F42BE">
      <w:pPr>
        <w:pStyle w:val="PL"/>
      </w:pPr>
      <w:r>
        <w:t xml:space="preserve">      </w:t>
      </w:r>
      <w:r w:rsidRPr="00932D4A">
        <w:rPr>
          <w:lang w:val="en-US"/>
        </w:rPr>
        <w:t xml:space="preserve">description: </w:t>
      </w:r>
      <w:r w:rsidRPr="00544965">
        <w:rPr>
          <w:rFonts w:cs="Arial"/>
          <w:szCs w:val="18"/>
        </w:rPr>
        <w:t>Contains information related to the EAP session.</w:t>
      </w:r>
    </w:p>
    <w:p w14:paraId="3A3E81B6" w14:textId="77777777" w:rsidR="001F42BE" w:rsidRPr="00544965" w:rsidRDefault="001F42BE" w:rsidP="001F42BE">
      <w:pPr>
        <w:pStyle w:val="PL"/>
      </w:pPr>
      <w:r w:rsidRPr="00544965">
        <w:t xml:space="preserve">      type: object</w:t>
      </w:r>
    </w:p>
    <w:p w14:paraId="0B02ECED" w14:textId="77777777" w:rsidR="001F42BE" w:rsidRPr="00544965" w:rsidRDefault="001F42BE" w:rsidP="001F42BE">
      <w:pPr>
        <w:pStyle w:val="PL"/>
      </w:pPr>
      <w:r w:rsidRPr="00544965">
        <w:t xml:space="preserve">      properties:</w:t>
      </w:r>
    </w:p>
    <w:p w14:paraId="0A47F05B" w14:textId="77777777" w:rsidR="001F42BE" w:rsidRPr="00544965" w:rsidRDefault="001F42BE" w:rsidP="001F42BE">
      <w:pPr>
        <w:pStyle w:val="PL"/>
      </w:pPr>
      <w:r w:rsidRPr="00544965">
        <w:t xml:space="preserve">        eapPayload:</w:t>
      </w:r>
    </w:p>
    <w:p w14:paraId="04DC85A4" w14:textId="77777777" w:rsidR="001F42BE" w:rsidRPr="00544965" w:rsidRDefault="001F42BE" w:rsidP="001F42BE">
      <w:pPr>
        <w:pStyle w:val="PL"/>
      </w:pPr>
      <w:r w:rsidRPr="00544965">
        <w:lastRenderedPageBreak/>
        <w:t xml:space="preserve">          $ref: '#/components/schemas/EapPayload'</w:t>
      </w:r>
    </w:p>
    <w:p w14:paraId="1AFF88FF" w14:textId="77777777" w:rsidR="001F42BE" w:rsidRPr="00544965" w:rsidRDefault="001F42BE" w:rsidP="001F42BE">
      <w:pPr>
        <w:pStyle w:val="PL"/>
      </w:pPr>
      <w:r w:rsidRPr="00544965">
        <w:t xml:space="preserve">        kSeaf:</w:t>
      </w:r>
    </w:p>
    <w:p w14:paraId="58375CC0" w14:textId="77777777" w:rsidR="001F42BE" w:rsidRPr="00544965" w:rsidRDefault="001F42BE" w:rsidP="001F42BE">
      <w:pPr>
        <w:pStyle w:val="PL"/>
      </w:pPr>
      <w:r w:rsidRPr="00544965">
        <w:t xml:space="preserve">          $ref: '#/components/schemas/Kseaf'</w:t>
      </w:r>
    </w:p>
    <w:p w14:paraId="5EEE21D7" w14:textId="77777777" w:rsidR="001F42BE" w:rsidRPr="00544965" w:rsidRDefault="001F42BE" w:rsidP="001F42BE">
      <w:pPr>
        <w:pStyle w:val="PL"/>
      </w:pPr>
      <w:r w:rsidRPr="00544965">
        <w:t xml:space="preserve">        _links:</w:t>
      </w:r>
    </w:p>
    <w:p w14:paraId="70952B1D" w14:textId="77777777" w:rsidR="001F42BE" w:rsidRDefault="001F42BE" w:rsidP="001F42BE">
      <w:pPr>
        <w:pStyle w:val="PL"/>
      </w:pPr>
      <w:r w:rsidRPr="00544965">
        <w:t xml:space="preserve">          type: object</w:t>
      </w:r>
    </w:p>
    <w:p w14:paraId="5E3A6F69" w14:textId="27B70CFB" w:rsidR="00A71D1B" w:rsidRPr="00544965" w:rsidRDefault="00A71D1B" w:rsidP="001F42BE">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25A3FAF6" w14:textId="77777777" w:rsidR="001F42BE" w:rsidRPr="00544965" w:rsidRDefault="001F42BE" w:rsidP="001F42BE">
      <w:pPr>
        <w:pStyle w:val="PL"/>
      </w:pPr>
      <w:r w:rsidRPr="00544965">
        <w:t xml:space="preserve">          additionalProperties:</w:t>
      </w:r>
    </w:p>
    <w:p w14:paraId="1EDF79EC" w14:textId="77777777" w:rsidR="001F42BE" w:rsidRDefault="001F42BE" w:rsidP="001F42BE">
      <w:pPr>
        <w:pStyle w:val="PL"/>
      </w:pPr>
      <w:r w:rsidRPr="00544965">
        <w:t xml:space="preserve">            $ref: 'TS29571_CommonData.yaml#/components/schemas/LinksValueSchema'</w:t>
      </w:r>
    </w:p>
    <w:p w14:paraId="7E55224E" w14:textId="77777777" w:rsidR="001F42BE" w:rsidRDefault="001F42BE" w:rsidP="001F42BE">
      <w:pPr>
        <w:pStyle w:val="PL"/>
      </w:pPr>
      <w:r>
        <w:t xml:space="preserve">        authResult:</w:t>
      </w:r>
    </w:p>
    <w:p w14:paraId="231206CB"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59B685A" w14:textId="77777777" w:rsidR="001F42BE" w:rsidRPr="00544965" w:rsidRDefault="001F42BE" w:rsidP="001F42BE">
      <w:pPr>
        <w:pStyle w:val="PL"/>
      </w:pPr>
      <w:r w:rsidRPr="00544965">
        <w:t xml:space="preserve">        supi:</w:t>
      </w:r>
    </w:p>
    <w:p w14:paraId="35FEE690" w14:textId="77777777" w:rsidR="001F42BE" w:rsidRDefault="001F42BE" w:rsidP="001F42BE">
      <w:pPr>
        <w:pStyle w:val="PL"/>
      </w:pPr>
      <w:r w:rsidRPr="00544965">
        <w:t xml:space="preserve">          $ref: 'TS29571_CommonData.yaml#/components/schemas/Supi'</w:t>
      </w:r>
    </w:p>
    <w:p w14:paraId="26CA3E5D" w14:textId="77777777" w:rsidR="00E75D69" w:rsidRPr="002E5CBA" w:rsidRDefault="00E75D69" w:rsidP="00E75D69">
      <w:pPr>
        <w:pStyle w:val="PL"/>
        <w:rPr>
          <w:lang w:val="en-US"/>
        </w:rPr>
      </w:pPr>
      <w:r w:rsidRPr="002E5CBA">
        <w:rPr>
          <w:lang w:val="en-US"/>
        </w:rPr>
        <w:t xml:space="preserve">        supportedFeatures:</w:t>
      </w:r>
    </w:p>
    <w:p w14:paraId="2F4FE328" w14:textId="7A0CFBEE" w:rsidR="00E75D69" w:rsidRDefault="00E75D69" w:rsidP="00E75D69">
      <w:pPr>
        <w:pStyle w:val="PL"/>
        <w:rPr>
          <w:lang w:val="en-US"/>
        </w:rPr>
      </w:pPr>
      <w:r w:rsidRPr="002E5CBA">
        <w:rPr>
          <w:lang w:val="en-US"/>
        </w:rPr>
        <w:t xml:space="preserve">          $ref: 'TS29571_CommonData.yaml#/components/schemas/SupportedFeatures'</w:t>
      </w:r>
    </w:p>
    <w:p w14:paraId="3E72BD71" w14:textId="77777777" w:rsidR="00304644" w:rsidRDefault="00304644" w:rsidP="00304644">
      <w:pPr>
        <w:pStyle w:val="PL"/>
      </w:pPr>
      <w:r>
        <w:t xml:space="preserve">        pvsInfo:</w:t>
      </w:r>
    </w:p>
    <w:p w14:paraId="52DA672D" w14:textId="77777777" w:rsidR="00304644" w:rsidRDefault="00304644" w:rsidP="00304644">
      <w:pPr>
        <w:pStyle w:val="PL"/>
      </w:pPr>
      <w:r>
        <w:t xml:space="preserve">          type: array</w:t>
      </w:r>
    </w:p>
    <w:p w14:paraId="1FB4FBFF" w14:textId="77777777" w:rsidR="00304644" w:rsidRDefault="00304644" w:rsidP="00304644">
      <w:pPr>
        <w:pStyle w:val="PL"/>
      </w:pPr>
      <w:r>
        <w:t xml:space="preserve">          items:</w:t>
      </w:r>
    </w:p>
    <w:p w14:paraId="7D342685" w14:textId="77777777" w:rsidR="00304644" w:rsidRDefault="00304644" w:rsidP="00304644">
      <w:pPr>
        <w:pStyle w:val="PL"/>
      </w:pPr>
      <w:r>
        <w:t xml:space="preserve">            $ref: '</w:t>
      </w:r>
      <w:r w:rsidRPr="00544965">
        <w:t>TS29571_CommonData.yaml#/components/schemas/</w:t>
      </w:r>
      <w:r>
        <w:t>ServerAddressingInfo'</w:t>
      </w:r>
    </w:p>
    <w:p w14:paraId="5F29DBD6" w14:textId="54B6C80F" w:rsidR="00304644" w:rsidRPr="00544965" w:rsidRDefault="00304644" w:rsidP="00304644">
      <w:pPr>
        <w:pStyle w:val="PL"/>
      </w:pPr>
      <w:r>
        <w:t xml:space="preserve">          minItems: 1</w:t>
      </w:r>
    </w:p>
    <w:p w14:paraId="0EE0000D" w14:textId="77777777" w:rsidR="001F42BE" w:rsidRPr="00544965" w:rsidRDefault="001F42BE" w:rsidP="001F42BE">
      <w:pPr>
        <w:pStyle w:val="PL"/>
      </w:pPr>
      <w:r w:rsidRPr="00544965">
        <w:t xml:space="preserve">      required:</w:t>
      </w:r>
    </w:p>
    <w:p w14:paraId="426EAF1D" w14:textId="77777777" w:rsidR="001F42BE" w:rsidRDefault="001F42BE" w:rsidP="001F42BE">
      <w:pPr>
        <w:pStyle w:val="PL"/>
      </w:pPr>
      <w:r w:rsidRPr="00544965">
        <w:t xml:space="preserve">        - eapPayload</w:t>
      </w:r>
    </w:p>
    <w:p w14:paraId="65FBA1AA" w14:textId="77777777" w:rsidR="00A268DD" w:rsidRDefault="00A268DD" w:rsidP="00F210C4">
      <w:pPr>
        <w:pStyle w:val="PL"/>
      </w:pPr>
    </w:p>
    <w:p w14:paraId="2B40D4D0" w14:textId="77777777" w:rsidR="00F210C4" w:rsidRDefault="00F210C4" w:rsidP="00F210C4">
      <w:pPr>
        <w:pStyle w:val="PL"/>
      </w:pPr>
      <w:r w:rsidRPr="00544965">
        <w:t xml:space="preserve">    </w:t>
      </w:r>
      <w:r>
        <w:t>DeregistrationInfo</w:t>
      </w:r>
      <w:r w:rsidRPr="00544965">
        <w:t>:</w:t>
      </w:r>
    </w:p>
    <w:p w14:paraId="0885AD0A" w14:textId="36CEA00A" w:rsidR="004E206A" w:rsidRPr="00544965" w:rsidRDefault="004E206A" w:rsidP="00F210C4">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7130EAE7" w14:textId="77777777" w:rsidR="00F210C4" w:rsidRPr="00544965" w:rsidRDefault="00F210C4" w:rsidP="00F210C4">
      <w:pPr>
        <w:pStyle w:val="PL"/>
      </w:pPr>
      <w:r w:rsidRPr="00544965">
        <w:t xml:space="preserve">      type: object</w:t>
      </w:r>
    </w:p>
    <w:p w14:paraId="7CB09AB9" w14:textId="77777777" w:rsidR="00F210C4" w:rsidRPr="00544965" w:rsidRDefault="00F210C4" w:rsidP="00F210C4">
      <w:pPr>
        <w:pStyle w:val="PL"/>
      </w:pPr>
      <w:r w:rsidRPr="00544965">
        <w:t xml:space="preserve">      properties:</w:t>
      </w:r>
    </w:p>
    <w:p w14:paraId="1E2CA053" w14:textId="77777777" w:rsidR="00F210C4" w:rsidRPr="00544965" w:rsidRDefault="00F210C4" w:rsidP="00F210C4">
      <w:pPr>
        <w:pStyle w:val="PL"/>
      </w:pPr>
      <w:r>
        <w:t xml:space="preserve">        supi</w:t>
      </w:r>
      <w:r w:rsidRPr="00544965">
        <w:t>:</w:t>
      </w:r>
    </w:p>
    <w:p w14:paraId="310F4008"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37FD609C" w14:textId="77777777" w:rsidR="00E75D69" w:rsidRPr="002E5CBA" w:rsidRDefault="00E75D69" w:rsidP="00E75D69">
      <w:pPr>
        <w:pStyle w:val="PL"/>
        <w:rPr>
          <w:lang w:val="en-US"/>
        </w:rPr>
      </w:pPr>
      <w:r w:rsidRPr="002E5CBA">
        <w:rPr>
          <w:lang w:val="en-US"/>
        </w:rPr>
        <w:t xml:space="preserve">        supportedFeatures:</w:t>
      </w:r>
    </w:p>
    <w:p w14:paraId="7370586E" w14:textId="0E7002D6" w:rsidR="00E75D69" w:rsidRPr="00544965" w:rsidRDefault="00E75D69" w:rsidP="00E75D69">
      <w:pPr>
        <w:pStyle w:val="PL"/>
      </w:pPr>
      <w:r w:rsidRPr="002E5CBA">
        <w:rPr>
          <w:lang w:val="en-US"/>
        </w:rPr>
        <w:t xml:space="preserve">          $ref: 'TS29571_CommonData.yaml#/components/schemas/SupportedFeatures'</w:t>
      </w:r>
    </w:p>
    <w:p w14:paraId="31184F5E" w14:textId="77777777" w:rsidR="00F210C4" w:rsidRPr="00544965" w:rsidRDefault="00F210C4" w:rsidP="00F210C4">
      <w:pPr>
        <w:pStyle w:val="PL"/>
      </w:pPr>
      <w:r w:rsidRPr="00544965">
        <w:t xml:space="preserve">      required:</w:t>
      </w:r>
    </w:p>
    <w:p w14:paraId="0CA9A889" w14:textId="77777777" w:rsidR="00A457CF" w:rsidRPr="00544965" w:rsidRDefault="00F210C4" w:rsidP="001F42BE">
      <w:pPr>
        <w:pStyle w:val="PL"/>
      </w:pPr>
      <w:r w:rsidRPr="00544965">
        <w:t xml:space="preserve">        - supi</w:t>
      </w:r>
    </w:p>
    <w:p w14:paraId="0175DC71" w14:textId="77777777" w:rsidR="00A268DD" w:rsidRDefault="00A268DD" w:rsidP="001F42BE">
      <w:pPr>
        <w:pStyle w:val="PL"/>
      </w:pPr>
    </w:p>
    <w:p w14:paraId="63B34C03" w14:textId="77777777" w:rsidR="001F42BE" w:rsidRDefault="001F42BE" w:rsidP="001F42BE">
      <w:pPr>
        <w:pStyle w:val="PL"/>
      </w:pPr>
      <w:r w:rsidRPr="00544965">
        <w:t xml:space="preserve">    </w:t>
      </w:r>
      <w:r>
        <w:rPr>
          <w:rFonts w:hint="eastAsia"/>
          <w:lang w:eastAsia="zh-CN"/>
        </w:rPr>
        <w:t>R</w:t>
      </w:r>
      <w:r>
        <w:rPr>
          <w:lang w:eastAsia="zh-CN"/>
        </w:rPr>
        <w:t>g</w:t>
      </w:r>
      <w:r w:rsidRPr="00544965">
        <w:t>AuthenticationInfo:</w:t>
      </w:r>
    </w:p>
    <w:p w14:paraId="2FDE762E" w14:textId="0C7A567B" w:rsidR="004E206A" w:rsidRPr="00544965" w:rsidRDefault="004E206A" w:rsidP="001F42BE">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7077EA6D" w14:textId="77777777" w:rsidR="001F42BE" w:rsidRPr="00544965" w:rsidRDefault="001F42BE" w:rsidP="001F42BE">
      <w:pPr>
        <w:pStyle w:val="PL"/>
      </w:pPr>
      <w:r w:rsidRPr="00544965">
        <w:t xml:space="preserve">      type: object</w:t>
      </w:r>
    </w:p>
    <w:p w14:paraId="4369418C" w14:textId="77777777" w:rsidR="001F42BE" w:rsidRPr="00544965" w:rsidRDefault="001F42BE" w:rsidP="001F42BE">
      <w:pPr>
        <w:pStyle w:val="PL"/>
      </w:pPr>
      <w:r w:rsidRPr="00544965">
        <w:t xml:space="preserve">      properties:</w:t>
      </w:r>
    </w:p>
    <w:p w14:paraId="38046BB4" w14:textId="77777777" w:rsidR="001F42BE" w:rsidRPr="00544965" w:rsidRDefault="001F42BE" w:rsidP="001F42BE">
      <w:pPr>
        <w:pStyle w:val="PL"/>
      </w:pPr>
      <w:r w:rsidRPr="00544965">
        <w:t xml:space="preserve">        </w:t>
      </w:r>
      <w:r>
        <w:t>s</w:t>
      </w:r>
      <w:r w:rsidRPr="00544965">
        <w:t>uci:</w:t>
      </w:r>
    </w:p>
    <w:p w14:paraId="1CA4BC0C" w14:textId="77777777" w:rsidR="001F42BE" w:rsidRPr="00544965" w:rsidRDefault="001F42BE" w:rsidP="001F42BE">
      <w:pPr>
        <w:pStyle w:val="PL"/>
      </w:pPr>
      <w:r w:rsidRPr="00544965">
        <w:t xml:space="preserve">          $ref: '#/components/schemas/Suci'</w:t>
      </w:r>
    </w:p>
    <w:p w14:paraId="76CEE229" w14:textId="77777777" w:rsidR="001F42BE" w:rsidRPr="00544965" w:rsidRDefault="001F42BE" w:rsidP="001F42BE">
      <w:pPr>
        <w:pStyle w:val="PL"/>
      </w:pPr>
      <w:r w:rsidRPr="00544965">
        <w:t xml:space="preserve">        </w:t>
      </w:r>
      <w:r>
        <w:t>authenticatedInd</w:t>
      </w:r>
      <w:r w:rsidRPr="00544965">
        <w:t>:</w:t>
      </w:r>
    </w:p>
    <w:p w14:paraId="79C73BDF" w14:textId="77777777" w:rsidR="001F42BE" w:rsidRPr="003B2883" w:rsidRDefault="001F42BE" w:rsidP="001F42BE">
      <w:pPr>
        <w:pStyle w:val="PL"/>
      </w:pPr>
      <w:r w:rsidRPr="003B2883">
        <w:t xml:space="preserve">          type: boolean</w:t>
      </w:r>
    </w:p>
    <w:p w14:paraId="6B50D950" w14:textId="77777777" w:rsidR="001F42BE" w:rsidRDefault="001F42BE" w:rsidP="001F42BE">
      <w:pPr>
        <w:pStyle w:val="PL"/>
      </w:pPr>
      <w:r w:rsidRPr="003B2883">
        <w:t xml:space="preserve">          default: false</w:t>
      </w:r>
    </w:p>
    <w:p w14:paraId="273E5F48" w14:textId="77777777" w:rsidR="00E75D69" w:rsidRPr="002E5CBA" w:rsidRDefault="00E75D69" w:rsidP="00E75D69">
      <w:pPr>
        <w:pStyle w:val="PL"/>
        <w:rPr>
          <w:lang w:val="en-US"/>
        </w:rPr>
      </w:pPr>
      <w:r w:rsidRPr="002E5CBA">
        <w:rPr>
          <w:lang w:val="en-US"/>
        </w:rPr>
        <w:t xml:space="preserve">        supportedFeatures:</w:t>
      </w:r>
    </w:p>
    <w:p w14:paraId="7A298E20" w14:textId="1EDA1829" w:rsidR="00E75D69" w:rsidRPr="00544965" w:rsidRDefault="00E75D69" w:rsidP="00E75D69">
      <w:pPr>
        <w:pStyle w:val="PL"/>
      </w:pPr>
      <w:r w:rsidRPr="002E5CBA">
        <w:rPr>
          <w:lang w:val="en-US"/>
        </w:rPr>
        <w:t xml:space="preserve">          $ref: 'TS29571_CommonData.yaml#/components/schemas/SupportedFeatures'</w:t>
      </w:r>
    </w:p>
    <w:p w14:paraId="17ADC348" w14:textId="77777777" w:rsidR="001F42BE" w:rsidRPr="00544965" w:rsidRDefault="001F42BE" w:rsidP="001F42BE">
      <w:pPr>
        <w:pStyle w:val="PL"/>
      </w:pPr>
      <w:r w:rsidRPr="00544965">
        <w:t xml:space="preserve">      required:</w:t>
      </w:r>
    </w:p>
    <w:p w14:paraId="00296652" w14:textId="77777777" w:rsidR="001F42BE" w:rsidRDefault="001F42BE" w:rsidP="001F42BE">
      <w:pPr>
        <w:pStyle w:val="PL"/>
      </w:pPr>
      <w:r w:rsidRPr="00544965">
        <w:t xml:space="preserve">        - </w:t>
      </w:r>
      <w:r>
        <w:t>s</w:t>
      </w:r>
      <w:r w:rsidRPr="00544965">
        <w:t>uci</w:t>
      </w:r>
    </w:p>
    <w:p w14:paraId="4F46FE00" w14:textId="77777777" w:rsidR="001F42BE" w:rsidRDefault="001F42BE" w:rsidP="001F42BE">
      <w:pPr>
        <w:pStyle w:val="PL"/>
      </w:pPr>
      <w:r w:rsidRPr="00544965">
        <w:t xml:space="preserve">        - </w:t>
      </w:r>
      <w:r>
        <w:t>authenticatedInd</w:t>
      </w:r>
    </w:p>
    <w:p w14:paraId="21967AD3" w14:textId="77777777" w:rsidR="00A268DD" w:rsidRDefault="00A268DD" w:rsidP="001F42BE">
      <w:pPr>
        <w:pStyle w:val="PL"/>
      </w:pPr>
    </w:p>
    <w:p w14:paraId="718B3844" w14:textId="77777777" w:rsidR="001F42BE"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4C54537F" w14:textId="3F5D3222" w:rsidR="004E206A" w:rsidRPr="00544965" w:rsidRDefault="004E206A" w:rsidP="001F42BE">
      <w:pPr>
        <w:pStyle w:val="PL"/>
      </w:pPr>
      <w:r>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04FA7102" w14:textId="77777777" w:rsidR="001F42BE" w:rsidRPr="00544965" w:rsidRDefault="001F42BE" w:rsidP="001F42BE">
      <w:pPr>
        <w:pStyle w:val="PL"/>
      </w:pPr>
      <w:r w:rsidRPr="00544965">
        <w:t xml:space="preserve">      type: object</w:t>
      </w:r>
    </w:p>
    <w:p w14:paraId="16CE0736" w14:textId="77777777" w:rsidR="001F42BE" w:rsidRPr="00544965" w:rsidRDefault="001F42BE" w:rsidP="001F42BE">
      <w:pPr>
        <w:pStyle w:val="PL"/>
      </w:pPr>
      <w:r w:rsidRPr="00544965">
        <w:t xml:space="preserve">      properties:</w:t>
      </w:r>
    </w:p>
    <w:p w14:paraId="78F75FE8" w14:textId="77777777" w:rsidR="001F42BE" w:rsidRPr="00544965" w:rsidRDefault="001F42BE" w:rsidP="001F42BE">
      <w:pPr>
        <w:pStyle w:val="PL"/>
      </w:pPr>
      <w:r w:rsidRPr="00544965">
        <w:t xml:space="preserve">        authResult:</w:t>
      </w:r>
    </w:p>
    <w:p w14:paraId="45273773" w14:textId="77777777" w:rsidR="001F42BE" w:rsidRPr="00544965" w:rsidRDefault="001F42BE" w:rsidP="001F42BE">
      <w:pPr>
        <w:pStyle w:val="PL"/>
      </w:pPr>
      <w:r w:rsidRPr="00544965">
        <w:t xml:space="preserve">          $ref: '#/components/schemas/AuthResult'</w:t>
      </w:r>
    </w:p>
    <w:p w14:paraId="0C870D79" w14:textId="77777777" w:rsidR="001F42BE" w:rsidRPr="00544965" w:rsidRDefault="001F42BE" w:rsidP="001F42BE">
      <w:pPr>
        <w:pStyle w:val="PL"/>
      </w:pPr>
      <w:r w:rsidRPr="00544965">
        <w:t xml:space="preserve">        supi:</w:t>
      </w:r>
    </w:p>
    <w:p w14:paraId="341C9481" w14:textId="77777777" w:rsidR="001F42BE" w:rsidRPr="003B2883" w:rsidRDefault="001F42BE" w:rsidP="001F42BE">
      <w:pPr>
        <w:pStyle w:val="PL"/>
      </w:pPr>
      <w:r w:rsidRPr="00544965">
        <w:t xml:space="preserve">          $ref: 'TS29571_CommonData.yaml#/components/schemas/Supi'</w:t>
      </w:r>
    </w:p>
    <w:p w14:paraId="4779DF85" w14:textId="77777777" w:rsidR="001F42BE" w:rsidRPr="00544965" w:rsidRDefault="001F42BE" w:rsidP="001F42BE">
      <w:pPr>
        <w:pStyle w:val="PL"/>
      </w:pPr>
      <w:r w:rsidRPr="00544965">
        <w:t xml:space="preserve">        </w:t>
      </w:r>
      <w:r>
        <w:t>authInd</w:t>
      </w:r>
      <w:r w:rsidRPr="00544965">
        <w:t>:</w:t>
      </w:r>
    </w:p>
    <w:p w14:paraId="2980D62C" w14:textId="77777777" w:rsidR="001F42BE" w:rsidRPr="003B2883" w:rsidRDefault="001F42BE" w:rsidP="001F42BE">
      <w:pPr>
        <w:pStyle w:val="PL"/>
      </w:pPr>
      <w:r w:rsidRPr="003B2883">
        <w:t xml:space="preserve">          type: boolean</w:t>
      </w:r>
    </w:p>
    <w:p w14:paraId="4EA51C31" w14:textId="77777777" w:rsidR="001F42BE" w:rsidRPr="00544965" w:rsidRDefault="001F42BE" w:rsidP="001F42BE">
      <w:pPr>
        <w:pStyle w:val="PL"/>
      </w:pPr>
      <w:r w:rsidRPr="003B2883">
        <w:t xml:space="preserve">          default: false</w:t>
      </w:r>
    </w:p>
    <w:p w14:paraId="2F376535" w14:textId="77777777" w:rsidR="001F42BE" w:rsidRPr="00544965" w:rsidRDefault="001F42BE" w:rsidP="001F42BE">
      <w:pPr>
        <w:pStyle w:val="PL"/>
      </w:pPr>
      <w:r w:rsidRPr="00544965">
        <w:t xml:space="preserve">      required:</w:t>
      </w:r>
    </w:p>
    <w:p w14:paraId="7B32812F" w14:textId="77777777" w:rsidR="001F42BE" w:rsidRPr="00544965" w:rsidRDefault="001F42BE" w:rsidP="001F42BE">
      <w:pPr>
        <w:pStyle w:val="PL"/>
      </w:pPr>
      <w:r w:rsidRPr="00544965">
        <w:t xml:space="preserve">        - authResult</w:t>
      </w:r>
    </w:p>
    <w:p w14:paraId="5B92ED98" w14:textId="77777777" w:rsidR="001F42BE" w:rsidRPr="00544965" w:rsidRDefault="001F42BE" w:rsidP="001F42BE">
      <w:pPr>
        <w:pStyle w:val="PL"/>
      </w:pPr>
    </w:p>
    <w:p w14:paraId="2EB1D46F" w14:textId="77777777" w:rsidR="001F42BE" w:rsidRDefault="001F42BE" w:rsidP="001F42BE">
      <w:pPr>
        <w:pStyle w:val="PL"/>
      </w:pPr>
      <w:r w:rsidRPr="00544965">
        <w:t xml:space="preserve">    AuthResult:</w:t>
      </w:r>
    </w:p>
    <w:p w14:paraId="755921CF" w14:textId="3EB26FB6" w:rsidR="004E206A" w:rsidRPr="00544965" w:rsidRDefault="004E206A" w:rsidP="001F42BE">
      <w:pPr>
        <w:pStyle w:val="PL"/>
      </w:pPr>
      <w:r>
        <w:t xml:space="preserve">      </w:t>
      </w:r>
      <w:r w:rsidRPr="00932D4A">
        <w:rPr>
          <w:lang w:val="en-US"/>
        </w:rPr>
        <w:t xml:space="preserve">description: </w:t>
      </w:r>
      <w:r w:rsidRPr="00544965">
        <w:rPr>
          <w:rFonts w:cs="Arial"/>
          <w:szCs w:val="18"/>
        </w:rPr>
        <w:t>Indicates the result of the authentication.</w:t>
      </w:r>
    </w:p>
    <w:p w14:paraId="772F7598" w14:textId="77777777" w:rsidR="001F42BE" w:rsidRPr="00544965" w:rsidRDefault="001F42BE" w:rsidP="001F42BE">
      <w:pPr>
        <w:pStyle w:val="PL"/>
      </w:pPr>
      <w:r w:rsidRPr="00544965">
        <w:t xml:space="preserve">      type: string</w:t>
      </w:r>
    </w:p>
    <w:p w14:paraId="72BF4F29" w14:textId="77777777" w:rsidR="001F42BE" w:rsidRPr="00544965" w:rsidRDefault="001F42BE" w:rsidP="001F42BE">
      <w:pPr>
        <w:pStyle w:val="PL"/>
      </w:pPr>
      <w:r w:rsidRPr="00544965">
        <w:t xml:space="preserve">      enum:</w:t>
      </w:r>
    </w:p>
    <w:p w14:paraId="304CDD58" w14:textId="77777777" w:rsidR="001F42BE" w:rsidRPr="00544965" w:rsidRDefault="001F42BE" w:rsidP="001F42BE">
      <w:pPr>
        <w:pStyle w:val="PL"/>
      </w:pPr>
      <w:r w:rsidRPr="00544965">
        <w:t xml:space="preserve">        - AUTHENTICATION_SUCCESS</w:t>
      </w:r>
    </w:p>
    <w:p w14:paraId="0FD43FC7" w14:textId="77777777" w:rsidR="001F42BE" w:rsidRPr="00544965" w:rsidRDefault="001F42BE" w:rsidP="001F42BE">
      <w:pPr>
        <w:pStyle w:val="PL"/>
      </w:pPr>
      <w:r w:rsidRPr="00544965">
        <w:t xml:space="preserve">        - AUTHENTICATION_FAILURE</w:t>
      </w:r>
    </w:p>
    <w:p w14:paraId="5C9F81B8" w14:textId="77777777" w:rsidR="001F42BE" w:rsidRPr="00544965" w:rsidRDefault="001F42BE" w:rsidP="001F42BE">
      <w:pPr>
        <w:pStyle w:val="PL"/>
      </w:pPr>
      <w:r w:rsidRPr="00544965">
        <w:t xml:space="preserve">        - AUTHENTICATION_ONGOING</w:t>
      </w:r>
    </w:p>
    <w:p w14:paraId="24F2A4BB" w14:textId="77777777" w:rsidR="00A268DD" w:rsidRDefault="00A268DD" w:rsidP="001F42BE">
      <w:pPr>
        <w:pStyle w:val="PL"/>
      </w:pPr>
    </w:p>
    <w:p w14:paraId="5E746C23" w14:textId="13598EF8" w:rsidR="004E206A" w:rsidRPr="00544965" w:rsidRDefault="001F42BE" w:rsidP="001F42BE">
      <w:pPr>
        <w:pStyle w:val="PL"/>
      </w:pPr>
      <w:r w:rsidRPr="00544965">
        <w:t xml:space="preserve">    EapPayload:</w:t>
      </w:r>
    </w:p>
    <w:p w14:paraId="34E9FE24" w14:textId="77777777" w:rsidR="001F42BE" w:rsidRPr="00544965" w:rsidRDefault="001F42BE" w:rsidP="001F42BE">
      <w:pPr>
        <w:pStyle w:val="PL"/>
      </w:pPr>
      <w:r w:rsidRPr="00544965">
        <w:t xml:space="preserve">      type: string</w:t>
      </w:r>
    </w:p>
    <w:p w14:paraId="0FC7831F" w14:textId="1D93BE30" w:rsidR="001F42BE" w:rsidRPr="00544965" w:rsidRDefault="001F42BE" w:rsidP="001F42BE">
      <w:pPr>
        <w:pStyle w:val="PL"/>
      </w:pPr>
      <w:r w:rsidRPr="00544965">
        <w:t xml:space="preserve">      format: b</w:t>
      </w:r>
      <w:r w:rsidR="00A268DD">
        <w:t>yte</w:t>
      </w:r>
    </w:p>
    <w:p w14:paraId="73FE0025" w14:textId="77777777" w:rsidR="001F42BE" w:rsidRDefault="001F42BE" w:rsidP="001F42BE">
      <w:pPr>
        <w:pStyle w:val="PL"/>
      </w:pPr>
      <w:r w:rsidRPr="00544965">
        <w:t xml:space="preserve">      description: contains an EAP packet</w:t>
      </w:r>
    </w:p>
    <w:p w14:paraId="72587B02" w14:textId="77777777" w:rsidR="001F42BE" w:rsidRPr="00544965" w:rsidRDefault="001F42BE" w:rsidP="001F42BE">
      <w:pPr>
        <w:pStyle w:val="PL"/>
      </w:pPr>
      <w:r>
        <w:t xml:space="preserve">      nullable: true</w:t>
      </w:r>
    </w:p>
    <w:p w14:paraId="090F5310" w14:textId="77777777" w:rsidR="00A268DD" w:rsidRDefault="00A268DD" w:rsidP="001F42BE">
      <w:pPr>
        <w:pStyle w:val="PL"/>
      </w:pPr>
    </w:p>
    <w:p w14:paraId="4773E766" w14:textId="77777777" w:rsidR="001F42BE" w:rsidRDefault="001F42BE" w:rsidP="001F42BE">
      <w:pPr>
        <w:pStyle w:val="PL"/>
      </w:pPr>
      <w:r w:rsidRPr="00544965">
        <w:t xml:space="preserve">    Kseaf:</w:t>
      </w:r>
    </w:p>
    <w:p w14:paraId="0D9A2D24" w14:textId="11E4BEA7" w:rsidR="004E206A" w:rsidRPr="00544965" w:rsidRDefault="004E206A" w:rsidP="001F42BE">
      <w:pPr>
        <w:pStyle w:val="PL"/>
      </w:pPr>
      <w:r>
        <w:t xml:space="preserve">      </w:t>
      </w:r>
      <w:r w:rsidRPr="00932D4A">
        <w:rPr>
          <w:lang w:val="en-US"/>
        </w:rPr>
        <w:t xml:space="preserve">description: </w:t>
      </w:r>
      <w:r>
        <w:rPr>
          <w:rFonts w:cs="Arial"/>
          <w:szCs w:val="18"/>
        </w:rPr>
        <w:t>Contains the Kseaf.</w:t>
      </w:r>
    </w:p>
    <w:p w14:paraId="44810EA5" w14:textId="77777777" w:rsidR="001F42BE" w:rsidRPr="00544965" w:rsidRDefault="001F42BE" w:rsidP="001F42BE">
      <w:pPr>
        <w:pStyle w:val="PL"/>
      </w:pPr>
      <w:r w:rsidRPr="00544965">
        <w:lastRenderedPageBreak/>
        <w:t xml:space="preserve">      type: string</w:t>
      </w:r>
    </w:p>
    <w:p w14:paraId="261B9A92" w14:textId="77777777" w:rsidR="001F42BE" w:rsidRPr="00544965" w:rsidRDefault="001F42BE" w:rsidP="001F42BE">
      <w:pPr>
        <w:pStyle w:val="PL"/>
      </w:pPr>
      <w:r w:rsidRPr="00544965">
        <w:t xml:space="preserve">      pattern: '[A-Fa-f0-9]{64}'</w:t>
      </w:r>
    </w:p>
    <w:p w14:paraId="2BF23816" w14:textId="77777777" w:rsidR="00A268DD" w:rsidRDefault="00A268DD" w:rsidP="001F42BE">
      <w:pPr>
        <w:pStyle w:val="PL"/>
      </w:pPr>
    </w:p>
    <w:p w14:paraId="0C05A996" w14:textId="77777777" w:rsidR="001F42BE" w:rsidRDefault="001F42BE" w:rsidP="001F42BE">
      <w:pPr>
        <w:pStyle w:val="PL"/>
      </w:pPr>
      <w:r w:rsidRPr="00544965">
        <w:t xml:space="preserve">    ResStar:</w:t>
      </w:r>
    </w:p>
    <w:p w14:paraId="0F72D8A6" w14:textId="4C21C579" w:rsidR="004E206A" w:rsidRPr="00544965" w:rsidRDefault="004E206A" w:rsidP="001F42BE">
      <w:pPr>
        <w:pStyle w:val="PL"/>
      </w:pPr>
      <w:r>
        <w:t xml:space="preserve">      </w:t>
      </w:r>
      <w:r w:rsidRPr="00932D4A">
        <w:rPr>
          <w:lang w:val="en-US"/>
        </w:rPr>
        <w:t xml:space="preserve">description: </w:t>
      </w:r>
      <w:r>
        <w:rPr>
          <w:rFonts w:cs="Arial"/>
          <w:szCs w:val="18"/>
        </w:rPr>
        <w:t>Contains the RES*.</w:t>
      </w:r>
    </w:p>
    <w:p w14:paraId="50478B1A" w14:textId="77777777" w:rsidR="001F42BE" w:rsidRPr="00544965" w:rsidRDefault="001F42BE" w:rsidP="001F42BE">
      <w:pPr>
        <w:pStyle w:val="PL"/>
      </w:pPr>
      <w:r w:rsidRPr="00544965">
        <w:t xml:space="preserve">      type: string</w:t>
      </w:r>
    </w:p>
    <w:p w14:paraId="63B03358" w14:textId="77777777" w:rsidR="001F42BE" w:rsidRDefault="001F42BE" w:rsidP="001F42BE">
      <w:pPr>
        <w:pStyle w:val="PL"/>
      </w:pPr>
      <w:r w:rsidRPr="00544965">
        <w:t xml:space="preserve">      pattern: '[A-Fa-f0-9]{32}'</w:t>
      </w:r>
    </w:p>
    <w:p w14:paraId="79AE9B12" w14:textId="77777777" w:rsidR="001F42BE" w:rsidRPr="00544965" w:rsidRDefault="001F42BE" w:rsidP="001F42BE">
      <w:pPr>
        <w:pStyle w:val="PL"/>
      </w:pPr>
      <w:r>
        <w:t xml:space="preserve">      nullable: true</w:t>
      </w:r>
    </w:p>
    <w:p w14:paraId="065E66B8" w14:textId="77777777" w:rsidR="00A268DD" w:rsidRDefault="00A268DD" w:rsidP="001F42BE">
      <w:pPr>
        <w:pStyle w:val="PL"/>
      </w:pPr>
    </w:p>
    <w:p w14:paraId="3A7FF527" w14:textId="77777777" w:rsidR="001F42BE" w:rsidRDefault="001F42BE" w:rsidP="001F42BE">
      <w:pPr>
        <w:pStyle w:val="PL"/>
      </w:pPr>
      <w:r w:rsidRPr="00544965">
        <w:t xml:space="preserve">    HxresStar:</w:t>
      </w:r>
    </w:p>
    <w:p w14:paraId="46A19E67" w14:textId="1085FB3D" w:rsidR="004E206A" w:rsidRPr="00544965" w:rsidRDefault="004E206A" w:rsidP="001F42BE">
      <w:pPr>
        <w:pStyle w:val="PL"/>
      </w:pPr>
      <w:r>
        <w:t xml:space="preserve">      </w:t>
      </w:r>
      <w:r w:rsidRPr="00932D4A">
        <w:rPr>
          <w:lang w:val="en-US"/>
        </w:rPr>
        <w:t xml:space="preserve">description: </w:t>
      </w:r>
      <w:r>
        <w:rPr>
          <w:rFonts w:cs="Arial"/>
          <w:szCs w:val="18"/>
        </w:rPr>
        <w:t>Contains the</w:t>
      </w:r>
      <w:r>
        <w:t xml:space="preserve"> HXRES*.</w:t>
      </w:r>
    </w:p>
    <w:p w14:paraId="59ECBD7F" w14:textId="77777777" w:rsidR="001F42BE" w:rsidRPr="00544965" w:rsidRDefault="001F42BE" w:rsidP="001F42BE">
      <w:pPr>
        <w:pStyle w:val="PL"/>
      </w:pPr>
      <w:r w:rsidRPr="00544965">
        <w:t xml:space="preserve">      type: string</w:t>
      </w:r>
    </w:p>
    <w:p w14:paraId="6A2E934A" w14:textId="77777777" w:rsidR="001F42BE" w:rsidRDefault="001F42BE" w:rsidP="001F42BE">
      <w:pPr>
        <w:pStyle w:val="PL"/>
      </w:pPr>
      <w:r w:rsidRPr="00544965">
        <w:t xml:space="preserve">      pattern: "[A-Fa-f0-9]{32}"</w:t>
      </w:r>
    </w:p>
    <w:p w14:paraId="6E975DF2" w14:textId="77777777" w:rsidR="00A268DD" w:rsidRDefault="00A268DD" w:rsidP="001F42BE">
      <w:pPr>
        <w:pStyle w:val="PL"/>
        <w:rPr>
          <w:lang w:eastAsia="zh-CN"/>
        </w:rPr>
      </w:pPr>
    </w:p>
    <w:p w14:paraId="17D57C24"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7F0408F5" w14:textId="790A4AF0" w:rsidR="004E206A" w:rsidRDefault="004E206A" w:rsidP="001F42BE">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4082706"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77CE08F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FFBFED8" w14:textId="77777777" w:rsidR="00A268DD" w:rsidRDefault="00A268DD" w:rsidP="001F42BE">
      <w:pPr>
        <w:pStyle w:val="PL"/>
      </w:pPr>
    </w:p>
    <w:p w14:paraId="363BBCD5" w14:textId="77777777" w:rsidR="001F42BE" w:rsidRDefault="001F42BE" w:rsidP="001F42BE">
      <w:pPr>
        <w:pStyle w:val="PL"/>
      </w:pPr>
      <w:r w:rsidRPr="00544965">
        <w:t xml:space="preserve">    AuthType:</w:t>
      </w:r>
    </w:p>
    <w:p w14:paraId="1AE9CD1B" w14:textId="3D63A331" w:rsidR="004E206A" w:rsidRPr="00544965" w:rsidRDefault="004E206A" w:rsidP="001F42BE">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2CC81903" w14:textId="77777777" w:rsidR="001F42BE" w:rsidRPr="00544965" w:rsidRDefault="001F42BE" w:rsidP="001F42BE">
      <w:pPr>
        <w:pStyle w:val="PL"/>
      </w:pPr>
      <w:r w:rsidRPr="00544965">
        <w:t xml:space="preserve">      anyOf:</w:t>
      </w:r>
    </w:p>
    <w:p w14:paraId="13745592" w14:textId="77777777" w:rsidR="001F42BE" w:rsidRPr="00544965" w:rsidRDefault="001F42BE" w:rsidP="001F42BE">
      <w:pPr>
        <w:pStyle w:val="PL"/>
      </w:pPr>
      <w:r w:rsidRPr="00544965">
        <w:t xml:space="preserve">        - type: string</w:t>
      </w:r>
    </w:p>
    <w:p w14:paraId="71036E78" w14:textId="77777777" w:rsidR="001F42BE" w:rsidRPr="00544965" w:rsidRDefault="001F42BE" w:rsidP="001F42BE">
      <w:pPr>
        <w:pStyle w:val="PL"/>
      </w:pPr>
      <w:r w:rsidRPr="00544965">
        <w:t xml:space="preserve">          enum:</w:t>
      </w:r>
    </w:p>
    <w:p w14:paraId="2BB1E6C8" w14:textId="77777777" w:rsidR="001F42BE" w:rsidRPr="00544965" w:rsidRDefault="001F42BE" w:rsidP="001F42BE">
      <w:pPr>
        <w:pStyle w:val="PL"/>
      </w:pPr>
      <w:r w:rsidRPr="00544965">
        <w:t xml:space="preserve">            - 5G_AKA</w:t>
      </w:r>
    </w:p>
    <w:p w14:paraId="62EF63CA" w14:textId="77777777" w:rsidR="001F42BE" w:rsidRPr="00544965" w:rsidRDefault="001F42BE" w:rsidP="001F42BE">
      <w:pPr>
        <w:pStyle w:val="PL"/>
      </w:pPr>
      <w:r w:rsidRPr="00544965">
        <w:t xml:space="preserve">            - EAP_AKA_PRIME</w:t>
      </w:r>
    </w:p>
    <w:p w14:paraId="14D4341F" w14:textId="10513E60" w:rsidR="001F42BE" w:rsidRDefault="001F42BE" w:rsidP="001F42BE">
      <w:pPr>
        <w:pStyle w:val="PL"/>
      </w:pPr>
      <w:r w:rsidRPr="00544965">
        <w:t xml:space="preserve">            - EAP</w:t>
      </w:r>
      <w:r>
        <w:t>_</w:t>
      </w:r>
      <w:r w:rsidRPr="00544965">
        <w:t>TLS</w:t>
      </w:r>
    </w:p>
    <w:p w14:paraId="17D2AA4A" w14:textId="4A3A3EEC" w:rsidR="003D58AB" w:rsidRPr="00544965" w:rsidRDefault="003D58AB" w:rsidP="001F42BE">
      <w:pPr>
        <w:pStyle w:val="PL"/>
      </w:pPr>
      <w:r>
        <w:t xml:space="preserve">            - EAP_TTLS</w:t>
      </w:r>
    </w:p>
    <w:p w14:paraId="2BE046C8" w14:textId="77777777" w:rsidR="001F42BE" w:rsidRPr="00783A6E" w:rsidRDefault="001F42BE" w:rsidP="001F42BE">
      <w:pPr>
        <w:pStyle w:val="PL"/>
        <w:rPr>
          <w:lang w:val="en-US"/>
        </w:rPr>
      </w:pPr>
      <w:r w:rsidRPr="00544965">
        <w:t xml:space="preserve">        </w:t>
      </w:r>
      <w:r w:rsidRPr="00783A6E">
        <w:rPr>
          <w:lang w:val="en-US"/>
        </w:rPr>
        <w:t>- type: string</w:t>
      </w:r>
    </w:p>
    <w:p w14:paraId="56081F00" w14:textId="77777777" w:rsidR="001F42BE" w:rsidRPr="00783A6E" w:rsidRDefault="001F42BE" w:rsidP="001F42BE">
      <w:pPr>
        <w:rPr>
          <w:lang w:val="en-US"/>
        </w:rPr>
      </w:pPr>
    </w:p>
    <w:p w14:paraId="109A339F" w14:textId="77777777" w:rsidR="001F42BE" w:rsidRPr="00544965" w:rsidRDefault="001F42BE" w:rsidP="000F100F">
      <w:pPr>
        <w:pStyle w:val="Heading2"/>
      </w:pPr>
      <w:bookmarkStart w:id="967" w:name="_Toc25270809"/>
      <w:bookmarkStart w:id="968" w:name="_Toc34310466"/>
      <w:bookmarkStart w:id="969" w:name="_Toc36464988"/>
      <w:bookmarkStart w:id="970" w:name="_Toc51944720"/>
      <w:bookmarkStart w:id="971" w:name="_Toc98493941"/>
      <w:r w:rsidRPr="00544965">
        <w:t>A.3</w:t>
      </w:r>
      <w:r w:rsidRPr="00544965">
        <w:tab/>
        <w:t>Nausf_</w:t>
      </w:r>
      <w:r w:rsidRPr="00544965">
        <w:rPr>
          <w:rFonts w:eastAsia="SimSun"/>
          <w:lang w:eastAsia="zh-CN"/>
        </w:rPr>
        <w:t>SoRProtection</w:t>
      </w:r>
      <w:r w:rsidRPr="00544965" w:rsidDel="00F95B57">
        <w:t xml:space="preserve"> </w:t>
      </w:r>
      <w:r w:rsidRPr="00544965">
        <w:t>API</w:t>
      </w:r>
      <w:bookmarkEnd w:id="967"/>
      <w:bookmarkEnd w:id="968"/>
      <w:bookmarkEnd w:id="969"/>
      <w:bookmarkEnd w:id="970"/>
      <w:bookmarkEnd w:id="971"/>
    </w:p>
    <w:p w14:paraId="06BB0E77" w14:textId="77777777" w:rsidR="001F42BE" w:rsidRPr="00544965" w:rsidRDefault="001F42BE" w:rsidP="001F42BE">
      <w:pPr>
        <w:pStyle w:val="PL"/>
      </w:pPr>
      <w:r w:rsidRPr="00544965">
        <w:t>openapi: 3.0.0</w:t>
      </w:r>
    </w:p>
    <w:p w14:paraId="416C7252" w14:textId="77777777" w:rsidR="00A268DD" w:rsidRDefault="00A268DD" w:rsidP="001F42BE">
      <w:pPr>
        <w:pStyle w:val="PL"/>
      </w:pPr>
    </w:p>
    <w:p w14:paraId="5126AB71" w14:textId="77777777" w:rsidR="001F42BE" w:rsidRPr="00544965" w:rsidRDefault="001F42BE" w:rsidP="001F42BE">
      <w:pPr>
        <w:pStyle w:val="PL"/>
      </w:pPr>
      <w:r w:rsidRPr="00544965">
        <w:t>info:</w:t>
      </w:r>
    </w:p>
    <w:p w14:paraId="538C0171" w14:textId="6E252B5D" w:rsidR="001F42BE" w:rsidRPr="00544965" w:rsidRDefault="001F42BE" w:rsidP="001F42BE">
      <w:pPr>
        <w:pStyle w:val="PL"/>
      </w:pPr>
      <w:r w:rsidRPr="00544965">
        <w:t xml:space="preserve">  version: 1.</w:t>
      </w:r>
      <w:r w:rsidR="003C5131">
        <w:t>2.0-alpha.</w:t>
      </w:r>
      <w:r w:rsidR="00E02A1B">
        <w:t>6</w:t>
      </w:r>
    </w:p>
    <w:p w14:paraId="3D201B66" w14:textId="77777777" w:rsidR="001F42BE" w:rsidRPr="00544965" w:rsidRDefault="001F42BE" w:rsidP="001F42BE">
      <w:pPr>
        <w:pStyle w:val="PL"/>
      </w:pPr>
      <w:r w:rsidRPr="00544965">
        <w:t xml:space="preserve">  title: Nausf_SoRProtection Service</w:t>
      </w:r>
    </w:p>
    <w:p w14:paraId="13C7FF9C" w14:textId="77777777" w:rsidR="001F42BE" w:rsidRDefault="001F42BE" w:rsidP="001F42BE">
      <w:pPr>
        <w:pStyle w:val="PL"/>
      </w:pPr>
      <w:r w:rsidRPr="00544965">
        <w:t xml:space="preserve">  description: </w:t>
      </w:r>
      <w:r>
        <w:t>|</w:t>
      </w:r>
    </w:p>
    <w:p w14:paraId="7AA5B831" w14:textId="77777777" w:rsidR="001F42BE" w:rsidRDefault="001F42BE" w:rsidP="001F42BE">
      <w:pPr>
        <w:pStyle w:val="PL"/>
      </w:pPr>
      <w:r>
        <w:t xml:space="preserve">    </w:t>
      </w:r>
      <w:r w:rsidRPr="00544965">
        <w:t>AUSF SoR Protection Service</w:t>
      </w:r>
      <w:r>
        <w:t>.</w:t>
      </w:r>
    </w:p>
    <w:p w14:paraId="42983CAB" w14:textId="22FD730B" w:rsidR="001F42BE" w:rsidRDefault="001F42BE" w:rsidP="001F42BE">
      <w:pPr>
        <w:pStyle w:val="PL"/>
      </w:pPr>
      <w:r>
        <w:t xml:space="preserve">    © 202</w:t>
      </w:r>
      <w:r w:rsidR="00E02A1B">
        <w:t>2</w:t>
      </w:r>
      <w:r>
        <w:t>, 3GPP Organizational Partners (ARIB, ATIS, CCSA, ETSI, TSDSI, TTA, TTC).</w:t>
      </w:r>
    </w:p>
    <w:p w14:paraId="655C322D" w14:textId="77777777" w:rsidR="001F42BE" w:rsidRPr="002857AD" w:rsidRDefault="001F42BE" w:rsidP="001F42BE">
      <w:pPr>
        <w:pStyle w:val="PL"/>
      </w:pPr>
      <w:r>
        <w:t xml:space="preserve">    All rights reserved.</w:t>
      </w:r>
    </w:p>
    <w:p w14:paraId="1CFDE22F" w14:textId="77777777" w:rsidR="001F42BE" w:rsidRDefault="001F42BE" w:rsidP="001F42BE">
      <w:pPr>
        <w:pStyle w:val="PL"/>
      </w:pPr>
    </w:p>
    <w:p w14:paraId="52DAE5E3" w14:textId="77777777" w:rsidR="001F42BE" w:rsidRDefault="001F42BE" w:rsidP="001F42BE">
      <w:pPr>
        <w:pStyle w:val="PL"/>
      </w:pPr>
      <w:r>
        <w:t>externalDocs:</w:t>
      </w:r>
    </w:p>
    <w:p w14:paraId="32B213E0" w14:textId="703321F8" w:rsidR="001F42BE" w:rsidRDefault="001F42BE" w:rsidP="001F42BE">
      <w:pPr>
        <w:pStyle w:val="PL"/>
      </w:pPr>
      <w:r>
        <w:t xml:space="preserve">  description: 3GPP TS 29.509 V1</w:t>
      </w:r>
      <w:r w:rsidR="00256E93">
        <w:t>7</w:t>
      </w:r>
      <w:r>
        <w:t>.</w:t>
      </w:r>
      <w:r w:rsidR="00E02A1B">
        <w:t>5</w:t>
      </w:r>
      <w:r>
        <w:t>.0; 5G System; Authentication Server Services</w:t>
      </w:r>
    </w:p>
    <w:p w14:paraId="74B14D1E" w14:textId="77777777" w:rsidR="001F42BE" w:rsidRDefault="001F42BE" w:rsidP="001F42BE">
      <w:pPr>
        <w:pStyle w:val="PL"/>
      </w:pPr>
      <w:r>
        <w:t xml:space="preserve">  url: 'http://www.3gpp.org/ftp/Specs/archive/29_series/29.509'</w:t>
      </w:r>
    </w:p>
    <w:p w14:paraId="50E86272" w14:textId="77777777" w:rsidR="001F42BE" w:rsidRDefault="001F42BE" w:rsidP="001F42BE">
      <w:pPr>
        <w:pStyle w:val="PL"/>
      </w:pPr>
    </w:p>
    <w:p w14:paraId="7E1594A4" w14:textId="77777777" w:rsidR="00740FF8" w:rsidRPr="00544965" w:rsidRDefault="00740FF8" w:rsidP="00740FF8">
      <w:pPr>
        <w:pStyle w:val="PL"/>
      </w:pPr>
      <w:r w:rsidRPr="00544965">
        <w:t>servers:</w:t>
      </w:r>
    </w:p>
    <w:p w14:paraId="1CF440A1" w14:textId="77777777" w:rsidR="00740FF8" w:rsidRPr="00544965" w:rsidRDefault="00740FF8" w:rsidP="00740FF8">
      <w:pPr>
        <w:pStyle w:val="PL"/>
      </w:pPr>
      <w:r w:rsidRPr="00544965">
        <w:t xml:space="preserve">  - url: '{apiRoot}/</w:t>
      </w:r>
      <w:r w:rsidR="00F93D9C">
        <w:t>nausf-sorprotection</w:t>
      </w:r>
      <w:r w:rsidRPr="00544965">
        <w:t>/v1'</w:t>
      </w:r>
    </w:p>
    <w:p w14:paraId="61602D70" w14:textId="77777777" w:rsidR="00740FF8" w:rsidRPr="00544965" w:rsidRDefault="00740FF8" w:rsidP="00740FF8">
      <w:pPr>
        <w:pStyle w:val="PL"/>
        <w:rPr>
          <w:lang w:val="en-US"/>
        </w:rPr>
      </w:pPr>
      <w:r w:rsidRPr="00544965">
        <w:rPr>
          <w:lang w:val="en-US"/>
        </w:rPr>
        <w:t xml:space="preserve">    variables:</w:t>
      </w:r>
    </w:p>
    <w:p w14:paraId="41BC106F" w14:textId="77777777" w:rsidR="00740FF8" w:rsidRPr="00544965" w:rsidRDefault="00740FF8" w:rsidP="00740FF8">
      <w:pPr>
        <w:pStyle w:val="PL"/>
        <w:rPr>
          <w:lang w:val="en-US"/>
        </w:rPr>
      </w:pPr>
      <w:r w:rsidRPr="00544965">
        <w:rPr>
          <w:lang w:val="en-US"/>
        </w:rPr>
        <w:t xml:space="preserve">      apiRoot:</w:t>
      </w:r>
    </w:p>
    <w:p w14:paraId="66CF37A1" w14:textId="77777777" w:rsidR="00740FF8" w:rsidRPr="00544965" w:rsidRDefault="00740FF8" w:rsidP="00740FF8">
      <w:pPr>
        <w:pStyle w:val="PL"/>
        <w:rPr>
          <w:lang w:val="en-US"/>
        </w:rPr>
      </w:pPr>
      <w:r w:rsidRPr="00544965">
        <w:rPr>
          <w:lang w:val="en-US"/>
        </w:rPr>
        <w:t xml:space="preserve">        default: https://example.com</w:t>
      </w:r>
    </w:p>
    <w:p w14:paraId="36961C5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786A830F" w14:textId="77777777" w:rsidR="00A268DD" w:rsidRDefault="00A268DD" w:rsidP="001F42BE">
      <w:pPr>
        <w:pStyle w:val="PL"/>
        <w:rPr>
          <w:noProof w:val="0"/>
        </w:rPr>
      </w:pPr>
    </w:p>
    <w:p w14:paraId="37CB05CF" w14:textId="77777777" w:rsidR="001F42BE" w:rsidRPr="00544965" w:rsidRDefault="001F42BE" w:rsidP="001F42BE">
      <w:pPr>
        <w:pStyle w:val="PL"/>
        <w:rPr>
          <w:noProof w:val="0"/>
        </w:rPr>
      </w:pPr>
      <w:r w:rsidRPr="00544965">
        <w:rPr>
          <w:noProof w:val="0"/>
        </w:rPr>
        <w:t>security:</w:t>
      </w:r>
    </w:p>
    <w:p w14:paraId="02AAB0DE" w14:textId="77777777" w:rsidR="001F42BE" w:rsidRPr="00544965" w:rsidRDefault="001F42BE" w:rsidP="001F42BE">
      <w:pPr>
        <w:pStyle w:val="PL"/>
        <w:rPr>
          <w:noProof w:val="0"/>
        </w:rPr>
      </w:pPr>
      <w:r w:rsidRPr="00544965">
        <w:rPr>
          <w:noProof w:val="0"/>
        </w:rPr>
        <w:t xml:space="preserve">  - {}</w:t>
      </w:r>
    </w:p>
    <w:p w14:paraId="694FDFE1" w14:textId="77777777" w:rsidR="001F42BE" w:rsidRDefault="001F42BE" w:rsidP="001F42BE">
      <w:pPr>
        <w:pStyle w:val="PL"/>
      </w:pPr>
      <w:r w:rsidRPr="00544965">
        <w:t xml:space="preserve">  - oAuth2ClientCredentials:</w:t>
      </w:r>
    </w:p>
    <w:p w14:paraId="384CB387" w14:textId="77777777" w:rsidR="001F42BE" w:rsidRPr="00544965" w:rsidRDefault="001F42BE" w:rsidP="001F42BE">
      <w:pPr>
        <w:pStyle w:val="PL"/>
      </w:pPr>
      <w:r>
        <w:t xml:space="preserve">      - nausf-sorprotection</w:t>
      </w:r>
    </w:p>
    <w:p w14:paraId="2932DD66" w14:textId="77777777" w:rsidR="00A268DD" w:rsidRDefault="00A268DD" w:rsidP="001F42BE">
      <w:pPr>
        <w:pStyle w:val="PL"/>
      </w:pPr>
    </w:p>
    <w:p w14:paraId="71900507" w14:textId="77777777" w:rsidR="001F42BE" w:rsidRPr="00544965" w:rsidRDefault="001F42BE" w:rsidP="001F42BE">
      <w:pPr>
        <w:pStyle w:val="PL"/>
      </w:pPr>
      <w:r w:rsidRPr="00544965">
        <w:t>paths:</w:t>
      </w:r>
    </w:p>
    <w:p w14:paraId="3D1DC638" w14:textId="77777777" w:rsidR="001F42BE" w:rsidRPr="00544965" w:rsidRDefault="001F42BE" w:rsidP="001F42BE">
      <w:pPr>
        <w:pStyle w:val="PL"/>
      </w:pPr>
      <w:r w:rsidRPr="00544965">
        <w:t xml:space="preserve">  /{supi}/ue-sor:</w:t>
      </w:r>
    </w:p>
    <w:p w14:paraId="3A4A22BE" w14:textId="77777777" w:rsidR="001F42BE" w:rsidRPr="00544965" w:rsidRDefault="001F42BE" w:rsidP="001F42BE">
      <w:pPr>
        <w:pStyle w:val="PL"/>
      </w:pPr>
      <w:r w:rsidRPr="00544965">
        <w:t xml:space="preserve">    post:</w:t>
      </w:r>
    </w:p>
    <w:p w14:paraId="4923A90A" w14:textId="77777777" w:rsidR="001F42BE" w:rsidRPr="00544965" w:rsidRDefault="001F42BE" w:rsidP="001F42BE">
      <w:pPr>
        <w:pStyle w:val="PL"/>
      </w:pPr>
      <w:r w:rsidRPr="00544965">
        <w:t xml:space="preserve">      parameters:</w:t>
      </w:r>
    </w:p>
    <w:p w14:paraId="7818D28D" w14:textId="77777777" w:rsidR="001F42BE" w:rsidRPr="00544965" w:rsidRDefault="001F42BE" w:rsidP="001F42BE">
      <w:pPr>
        <w:pStyle w:val="PL"/>
      </w:pPr>
      <w:r w:rsidRPr="00544965">
        <w:t xml:space="preserve">        - name: supi</w:t>
      </w:r>
    </w:p>
    <w:p w14:paraId="6B5256F8" w14:textId="77777777" w:rsidR="001F42BE" w:rsidRPr="00544965" w:rsidRDefault="001F42BE" w:rsidP="001F42BE">
      <w:pPr>
        <w:pStyle w:val="PL"/>
      </w:pPr>
      <w:r w:rsidRPr="00544965">
        <w:t xml:space="preserve">          in: path</w:t>
      </w:r>
    </w:p>
    <w:p w14:paraId="50DF49BA" w14:textId="77777777" w:rsidR="001F42BE" w:rsidRPr="00544965" w:rsidRDefault="001F42BE" w:rsidP="001F42BE">
      <w:pPr>
        <w:pStyle w:val="PL"/>
      </w:pPr>
      <w:r w:rsidRPr="00544965">
        <w:t xml:space="preserve">          description: Identifier of the UE</w:t>
      </w:r>
    </w:p>
    <w:p w14:paraId="211C3220" w14:textId="77777777" w:rsidR="001F42BE" w:rsidRPr="00544965" w:rsidRDefault="001F42BE" w:rsidP="001F42BE">
      <w:pPr>
        <w:pStyle w:val="PL"/>
      </w:pPr>
      <w:r w:rsidRPr="00544965">
        <w:t xml:space="preserve">          required: true</w:t>
      </w:r>
    </w:p>
    <w:p w14:paraId="51BBA906" w14:textId="77777777" w:rsidR="001F42BE" w:rsidRPr="00544965" w:rsidRDefault="001F42BE" w:rsidP="001F42BE">
      <w:pPr>
        <w:pStyle w:val="PL"/>
      </w:pPr>
      <w:r w:rsidRPr="00544965">
        <w:t xml:space="preserve">          schema:</w:t>
      </w:r>
    </w:p>
    <w:p w14:paraId="27503C40" w14:textId="77777777" w:rsidR="001F42BE" w:rsidRPr="00544965" w:rsidRDefault="001F42BE" w:rsidP="001F42BE">
      <w:pPr>
        <w:pStyle w:val="PL"/>
      </w:pPr>
      <w:r w:rsidRPr="00544965">
        <w:t xml:space="preserve">            $ref: 'TS29571_CommonData.yaml#/components/schemas/Supi'</w:t>
      </w:r>
    </w:p>
    <w:p w14:paraId="4C241A66" w14:textId="77777777" w:rsidR="001F42BE" w:rsidRPr="00544965" w:rsidRDefault="001F42BE" w:rsidP="001F42BE">
      <w:pPr>
        <w:pStyle w:val="PL"/>
      </w:pPr>
      <w:r w:rsidRPr="00544965">
        <w:t xml:space="preserve">      requestBody:</w:t>
      </w:r>
    </w:p>
    <w:p w14:paraId="201588E8" w14:textId="77777777" w:rsidR="001F42BE" w:rsidRPr="00544965" w:rsidRDefault="001F42BE" w:rsidP="001F42BE">
      <w:pPr>
        <w:pStyle w:val="PL"/>
      </w:pPr>
      <w:r w:rsidRPr="00544965">
        <w:t xml:space="preserve">        content:</w:t>
      </w:r>
    </w:p>
    <w:p w14:paraId="7531FB8D" w14:textId="77777777" w:rsidR="001F42BE" w:rsidRPr="00544965" w:rsidRDefault="001F42BE" w:rsidP="001F42BE">
      <w:pPr>
        <w:pStyle w:val="PL"/>
      </w:pPr>
      <w:r w:rsidRPr="00544965">
        <w:t xml:space="preserve">          application/json:</w:t>
      </w:r>
    </w:p>
    <w:p w14:paraId="198C572C" w14:textId="77777777" w:rsidR="001F42BE" w:rsidRPr="00544965" w:rsidRDefault="001F42BE" w:rsidP="001F42BE">
      <w:pPr>
        <w:pStyle w:val="PL"/>
      </w:pPr>
      <w:r w:rsidRPr="00544965">
        <w:t xml:space="preserve">            schema:</w:t>
      </w:r>
    </w:p>
    <w:p w14:paraId="37F8EBB5" w14:textId="77777777" w:rsidR="001F42BE" w:rsidRPr="00544965" w:rsidRDefault="001F42BE" w:rsidP="001F42BE">
      <w:pPr>
        <w:pStyle w:val="PL"/>
      </w:pPr>
      <w:r w:rsidRPr="00544965">
        <w:t xml:space="preserve">              $ref: '#/components/schemas/SorInfo'</w:t>
      </w:r>
    </w:p>
    <w:p w14:paraId="6377457C" w14:textId="77777777" w:rsidR="001F42BE" w:rsidRPr="00544965" w:rsidRDefault="001F42BE" w:rsidP="001F42BE">
      <w:pPr>
        <w:pStyle w:val="PL"/>
      </w:pPr>
      <w:r w:rsidRPr="00544965">
        <w:t xml:space="preserve">        required: true</w:t>
      </w:r>
    </w:p>
    <w:p w14:paraId="71B191DE" w14:textId="77777777" w:rsidR="001F42BE" w:rsidRPr="00544965" w:rsidRDefault="001F42BE" w:rsidP="001F42BE">
      <w:pPr>
        <w:pStyle w:val="PL"/>
        <w:rPr>
          <w:lang w:val="en-US"/>
        </w:rPr>
      </w:pPr>
      <w:r w:rsidRPr="00544965">
        <w:t xml:space="preserve">      </w:t>
      </w:r>
      <w:r w:rsidRPr="00544965">
        <w:rPr>
          <w:lang w:val="en-US"/>
        </w:rPr>
        <w:t>responses:</w:t>
      </w:r>
    </w:p>
    <w:p w14:paraId="4435DA19" w14:textId="77777777" w:rsidR="001F42BE" w:rsidRPr="00544965" w:rsidRDefault="001F42BE" w:rsidP="001F42BE">
      <w:pPr>
        <w:pStyle w:val="PL"/>
        <w:rPr>
          <w:lang w:val="en-US"/>
        </w:rPr>
      </w:pPr>
      <w:r w:rsidRPr="00544965">
        <w:rPr>
          <w:lang w:val="en-US"/>
        </w:rPr>
        <w:lastRenderedPageBreak/>
        <w:t xml:space="preserve">        '20</w:t>
      </w:r>
      <w:r>
        <w:rPr>
          <w:lang w:val="en-US"/>
        </w:rPr>
        <w:t>0</w:t>
      </w:r>
      <w:r w:rsidRPr="00544965">
        <w:rPr>
          <w:lang w:val="en-US"/>
        </w:rPr>
        <w:t>':</w:t>
      </w:r>
    </w:p>
    <w:p w14:paraId="60FCD303" w14:textId="77777777" w:rsidR="001F42BE" w:rsidRPr="00544965" w:rsidRDefault="001F42BE" w:rsidP="001F42BE">
      <w:pPr>
        <w:pStyle w:val="PL"/>
        <w:rPr>
          <w:lang w:val="en-US"/>
        </w:rPr>
      </w:pPr>
      <w:r w:rsidRPr="00544965">
        <w:rPr>
          <w:lang w:val="en-US"/>
        </w:rPr>
        <w:t xml:space="preserve">          description: SorSecurityInfo</w:t>
      </w:r>
    </w:p>
    <w:p w14:paraId="5E380370" w14:textId="77777777" w:rsidR="001F42BE" w:rsidRPr="00544965" w:rsidRDefault="001F42BE" w:rsidP="001F42BE">
      <w:pPr>
        <w:pStyle w:val="PL"/>
        <w:rPr>
          <w:lang w:val="en-US"/>
        </w:rPr>
      </w:pPr>
      <w:r w:rsidRPr="00544965">
        <w:rPr>
          <w:lang w:val="en-US"/>
        </w:rPr>
        <w:t xml:space="preserve">          content:</w:t>
      </w:r>
    </w:p>
    <w:p w14:paraId="25E8C85D" w14:textId="77777777" w:rsidR="001F42BE" w:rsidRPr="00544965" w:rsidRDefault="001F42BE" w:rsidP="001F42BE">
      <w:pPr>
        <w:pStyle w:val="PL"/>
      </w:pPr>
      <w:r w:rsidRPr="00544965">
        <w:rPr>
          <w:lang w:val="en-US"/>
        </w:rPr>
        <w:t xml:space="preserve">            </w:t>
      </w:r>
      <w:r w:rsidRPr="00544965">
        <w:t>application/json:</w:t>
      </w:r>
    </w:p>
    <w:p w14:paraId="6E5B681B" w14:textId="77777777" w:rsidR="001F42BE" w:rsidRPr="00544965" w:rsidRDefault="001F42BE" w:rsidP="001F42BE">
      <w:pPr>
        <w:pStyle w:val="PL"/>
      </w:pPr>
      <w:r w:rsidRPr="00544965">
        <w:t xml:space="preserve">              schema:</w:t>
      </w:r>
    </w:p>
    <w:p w14:paraId="43B5C939" w14:textId="77777777" w:rsidR="001F42BE" w:rsidRDefault="001F42BE" w:rsidP="001F42BE">
      <w:pPr>
        <w:pStyle w:val="PL"/>
      </w:pPr>
      <w:r w:rsidRPr="00544965">
        <w:t xml:space="preserve">                $ref: '#/components/schemas/</w:t>
      </w:r>
      <w:r w:rsidRPr="00544965">
        <w:rPr>
          <w:lang w:val="en-US"/>
        </w:rPr>
        <w:t>SorSecurityInfo</w:t>
      </w:r>
      <w:r w:rsidRPr="00544965">
        <w:t>'</w:t>
      </w:r>
    </w:p>
    <w:p w14:paraId="2DFE486D" w14:textId="7C1EDCB9" w:rsidR="007B706D" w:rsidRDefault="007B706D" w:rsidP="007B706D">
      <w:pPr>
        <w:pStyle w:val="PL"/>
        <w:rPr>
          <w:lang w:val="en-US"/>
        </w:rPr>
      </w:pPr>
      <w:r w:rsidRPr="002E5CBA">
        <w:rPr>
          <w:lang w:val="en-US"/>
        </w:rPr>
        <w:t xml:space="preserve">        '</w:t>
      </w:r>
      <w:r>
        <w:rPr>
          <w:lang w:val="en-US"/>
        </w:rPr>
        <w:t>307</w:t>
      </w:r>
      <w:r w:rsidRPr="002E5CBA">
        <w:rPr>
          <w:lang w:val="en-US"/>
        </w:rPr>
        <w:t>':</w:t>
      </w:r>
    </w:p>
    <w:p w14:paraId="4706A542" w14:textId="2244B5A8" w:rsidR="0017370E" w:rsidRPr="002E5CBA" w:rsidRDefault="0017370E" w:rsidP="007B706D">
      <w:pPr>
        <w:pStyle w:val="PL"/>
        <w:rPr>
          <w:lang w:val="en-US"/>
        </w:rPr>
      </w:pPr>
      <w:r>
        <w:rPr>
          <w:lang w:val="en-US"/>
        </w:rPr>
        <w:t xml:space="preserve">          $ref: </w:t>
      </w:r>
      <w:r w:rsidRPr="00690A26">
        <w:t>'TS29571_CommonData.yaml#/components/</w:t>
      </w:r>
      <w:r>
        <w:t>responses/307'</w:t>
      </w:r>
    </w:p>
    <w:p w14:paraId="5B83B095" w14:textId="7CDEF9AA" w:rsidR="007B706D" w:rsidRPr="000B376D" w:rsidRDefault="007B706D" w:rsidP="007B706D">
      <w:pPr>
        <w:pStyle w:val="PL"/>
      </w:pPr>
    </w:p>
    <w:p w14:paraId="661A2DDA" w14:textId="02B99F85" w:rsidR="007B706D" w:rsidRDefault="007B706D" w:rsidP="007B706D">
      <w:pPr>
        <w:pStyle w:val="PL"/>
        <w:rPr>
          <w:lang w:val="en-US"/>
        </w:rPr>
      </w:pPr>
      <w:r w:rsidRPr="00046E6A">
        <w:rPr>
          <w:lang w:val="en-US"/>
        </w:rPr>
        <w:t xml:space="preserve">        '308':</w:t>
      </w:r>
    </w:p>
    <w:p w14:paraId="26296DA3" w14:textId="24062DDA" w:rsidR="0017370E" w:rsidRPr="00046E6A" w:rsidRDefault="0017370E" w:rsidP="007B706D">
      <w:pPr>
        <w:pStyle w:val="PL"/>
        <w:rPr>
          <w:lang w:val="en-US"/>
        </w:rPr>
      </w:pPr>
      <w:r>
        <w:rPr>
          <w:lang w:val="en-US"/>
        </w:rPr>
        <w:t xml:space="preserve">          $ref: </w:t>
      </w:r>
      <w:r w:rsidRPr="00690A26">
        <w:t>'TS29571_CommonData.yaml#/components/</w:t>
      </w:r>
      <w:r>
        <w:t>responses/308'</w:t>
      </w:r>
    </w:p>
    <w:p w14:paraId="451F12FA" w14:textId="30CA2177" w:rsidR="007B706D" w:rsidRPr="00544965" w:rsidRDefault="007B706D" w:rsidP="007B706D">
      <w:pPr>
        <w:pStyle w:val="PL"/>
      </w:pPr>
    </w:p>
    <w:p w14:paraId="2FF55B76" w14:textId="77777777" w:rsidR="001F42BE" w:rsidRPr="00E7768C" w:rsidRDefault="001F42BE" w:rsidP="001F42BE">
      <w:pPr>
        <w:pStyle w:val="PL"/>
      </w:pPr>
      <w:r w:rsidRPr="00544965">
        <w:t xml:space="preserve">        </w:t>
      </w:r>
      <w:r w:rsidRPr="00E7768C">
        <w:t>'503':</w:t>
      </w:r>
    </w:p>
    <w:p w14:paraId="72C289D7" w14:textId="77777777" w:rsidR="001F42BE" w:rsidRPr="00E7768C" w:rsidRDefault="001F42BE" w:rsidP="001F42BE">
      <w:pPr>
        <w:pStyle w:val="PL"/>
      </w:pPr>
      <w:r w:rsidRPr="00E7768C">
        <w:t xml:space="preserve">          description: Service Unavailable</w:t>
      </w:r>
    </w:p>
    <w:p w14:paraId="2C2F045A" w14:textId="77777777" w:rsidR="001F42BE" w:rsidRPr="00E7768C" w:rsidRDefault="001F42BE" w:rsidP="001F42BE">
      <w:pPr>
        <w:pStyle w:val="PL"/>
      </w:pPr>
      <w:r w:rsidRPr="00E7768C">
        <w:t xml:space="preserve">          content:</w:t>
      </w:r>
    </w:p>
    <w:p w14:paraId="22C6C54B" w14:textId="77777777" w:rsidR="001F42BE" w:rsidRPr="00031CEC" w:rsidRDefault="001F42BE" w:rsidP="001F42BE">
      <w:pPr>
        <w:pStyle w:val="PL"/>
        <w:rPr>
          <w:lang w:val="en-US"/>
        </w:rPr>
      </w:pPr>
      <w:r w:rsidRPr="00E7768C">
        <w:t xml:space="preserve">            </w:t>
      </w:r>
      <w:r w:rsidRPr="00031CEC">
        <w:rPr>
          <w:lang w:val="en-US"/>
        </w:rPr>
        <w:t>application/problem+json:</w:t>
      </w:r>
    </w:p>
    <w:p w14:paraId="3E8B847F" w14:textId="77777777" w:rsidR="001F42BE" w:rsidRPr="00544965" w:rsidRDefault="001F42BE" w:rsidP="001F42BE">
      <w:pPr>
        <w:pStyle w:val="PL"/>
      </w:pPr>
      <w:r w:rsidRPr="00031CEC">
        <w:rPr>
          <w:lang w:val="en-US"/>
        </w:rPr>
        <w:t xml:space="preserve">              </w:t>
      </w:r>
      <w:r w:rsidRPr="00544965">
        <w:t>schema:</w:t>
      </w:r>
    </w:p>
    <w:p w14:paraId="0966C319" w14:textId="77777777" w:rsidR="001F42BE" w:rsidRPr="00544965" w:rsidRDefault="001F42BE" w:rsidP="001F42BE">
      <w:pPr>
        <w:pStyle w:val="PL"/>
      </w:pPr>
      <w:r w:rsidRPr="00544965">
        <w:t xml:space="preserve">                $ref: 'TS29571_CommonData.yaml#/components/schemas/ProblemDetails'</w:t>
      </w:r>
    </w:p>
    <w:p w14:paraId="1F644AC7" w14:textId="77777777" w:rsidR="00A268DD" w:rsidRDefault="00A268DD" w:rsidP="001F42BE">
      <w:pPr>
        <w:pStyle w:val="PL"/>
      </w:pPr>
    </w:p>
    <w:p w14:paraId="46574A15" w14:textId="77777777" w:rsidR="001F42BE" w:rsidRPr="00544965" w:rsidRDefault="001F42BE" w:rsidP="001F42BE">
      <w:pPr>
        <w:pStyle w:val="PL"/>
      </w:pPr>
      <w:r w:rsidRPr="00544965">
        <w:t>components:</w:t>
      </w:r>
    </w:p>
    <w:p w14:paraId="1DC1E3B8" w14:textId="77777777" w:rsidR="001F42BE" w:rsidRPr="00544965" w:rsidRDefault="001F42BE" w:rsidP="001F42BE">
      <w:pPr>
        <w:pStyle w:val="PL"/>
        <w:rPr>
          <w:noProof w:val="0"/>
        </w:rPr>
      </w:pPr>
      <w:r w:rsidRPr="00544965">
        <w:rPr>
          <w:noProof w:val="0"/>
        </w:rPr>
        <w:t xml:space="preserve">  securitySchemes:</w:t>
      </w:r>
    </w:p>
    <w:p w14:paraId="3249C663" w14:textId="77777777" w:rsidR="001F42BE" w:rsidRPr="00544965" w:rsidRDefault="001F42BE" w:rsidP="001F42BE">
      <w:pPr>
        <w:pStyle w:val="PL"/>
        <w:rPr>
          <w:noProof w:val="0"/>
        </w:rPr>
      </w:pPr>
      <w:r w:rsidRPr="00544965">
        <w:rPr>
          <w:noProof w:val="0"/>
        </w:rPr>
        <w:t xml:space="preserve">    oAuth2ClientCredentials:</w:t>
      </w:r>
    </w:p>
    <w:p w14:paraId="534C94D0" w14:textId="77777777" w:rsidR="001F42BE" w:rsidRPr="00544965" w:rsidRDefault="001F42BE" w:rsidP="001F42BE">
      <w:pPr>
        <w:pStyle w:val="PL"/>
        <w:rPr>
          <w:noProof w:val="0"/>
        </w:rPr>
      </w:pPr>
      <w:r w:rsidRPr="00544965">
        <w:rPr>
          <w:noProof w:val="0"/>
        </w:rPr>
        <w:t xml:space="preserve">      type: oauth2</w:t>
      </w:r>
    </w:p>
    <w:p w14:paraId="3BF5C907" w14:textId="77777777" w:rsidR="001F42BE" w:rsidRPr="00544965" w:rsidRDefault="001F42BE" w:rsidP="001F42BE">
      <w:pPr>
        <w:pStyle w:val="PL"/>
        <w:rPr>
          <w:noProof w:val="0"/>
        </w:rPr>
      </w:pPr>
      <w:r w:rsidRPr="00544965">
        <w:rPr>
          <w:noProof w:val="0"/>
        </w:rPr>
        <w:t xml:space="preserve">      flows:</w:t>
      </w:r>
    </w:p>
    <w:p w14:paraId="5F2DE6BC" w14:textId="77777777" w:rsidR="001F42BE" w:rsidRPr="00544965" w:rsidRDefault="001F42BE" w:rsidP="001F42BE">
      <w:pPr>
        <w:pStyle w:val="PL"/>
        <w:rPr>
          <w:noProof w:val="0"/>
        </w:rPr>
      </w:pPr>
      <w:r w:rsidRPr="00544965">
        <w:rPr>
          <w:noProof w:val="0"/>
        </w:rPr>
        <w:t xml:space="preserve">        clientCredentials:</w:t>
      </w:r>
    </w:p>
    <w:p w14:paraId="7EF9A84A" w14:textId="77777777" w:rsidR="001F42BE" w:rsidRPr="00544965" w:rsidRDefault="001F42BE" w:rsidP="001F42BE">
      <w:pPr>
        <w:pStyle w:val="PL"/>
        <w:rPr>
          <w:noProof w:val="0"/>
        </w:rPr>
      </w:pPr>
      <w:r w:rsidRPr="00544965">
        <w:rPr>
          <w:noProof w:val="0"/>
        </w:rPr>
        <w:t xml:space="preserve">          tokenUrl: '{nrfApiRoot}/oauth2/token'</w:t>
      </w:r>
    </w:p>
    <w:p w14:paraId="4ABA1199" w14:textId="77777777" w:rsidR="001F42BE" w:rsidRDefault="001F42BE" w:rsidP="001F42BE">
      <w:pPr>
        <w:pStyle w:val="PL"/>
        <w:rPr>
          <w:noProof w:val="0"/>
        </w:rPr>
      </w:pPr>
      <w:r w:rsidRPr="00544965">
        <w:rPr>
          <w:noProof w:val="0"/>
        </w:rPr>
        <w:t xml:space="preserve">          scopes:</w:t>
      </w:r>
    </w:p>
    <w:p w14:paraId="5F41F804" w14:textId="77777777" w:rsidR="001F42BE" w:rsidRPr="00544965" w:rsidRDefault="001F42BE" w:rsidP="001F42BE">
      <w:pPr>
        <w:pStyle w:val="PL"/>
        <w:rPr>
          <w:noProof w:val="0"/>
        </w:rPr>
      </w:pPr>
      <w:r>
        <w:rPr>
          <w:noProof w:val="0"/>
        </w:rPr>
        <w:t xml:space="preserve">            nausf-sorprotection: Access to the Nausf_SoRProtection API</w:t>
      </w:r>
    </w:p>
    <w:p w14:paraId="00D49EB4" w14:textId="77777777" w:rsidR="001F42BE" w:rsidRDefault="001F42BE" w:rsidP="001F42BE">
      <w:pPr>
        <w:pStyle w:val="PL"/>
      </w:pPr>
      <w:r w:rsidRPr="00544965">
        <w:t xml:space="preserve">  schemas:</w:t>
      </w:r>
    </w:p>
    <w:p w14:paraId="65957B06" w14:textId="77777777" w:rsidR="00A268DD" w:rsidRDefault="00A268DD" w:rsidP="001F42BE">
      <w:pPr>
        <w:pStyle w:val="PL"/>
      </w:pPr>
    </w:p>
    <w:p w14:paraId="329D8101" w14:textId="5F6AC573" w:rsidR="00A268DD" w:rsidRDefault="00A268DD" w:rsidP="001F42BE">
      <w:pPr>
        <w:pStyle w:val="PL"/>
      </w:pPr>
      <w:r>
        <w:t>#</w:t>
      </w:r>
    </w:p>
    <w:p w14:paraId="77D90C6B" w14:textId="77777777" w:rsidR="00F93D9C" w:rsidRDefault="00F93D9C" w:rsidP="001F42BE">
      <w:pPr>
        <w:pStyle w:val="PL"/>
      </w:pPr>
      <w:r>
        <w:t># COMPLEX TYPES:</w:t>
      </w:r>
    </w:p>
    <w:p w14:paraId="5CBE6B71" w14:textId="77777777" w:rsidR="00F93D9C" w:rsidRDefault="00F93D9C" w:rsidP="001F42BE">
      <w:pPr>
        <w:pStyle w:val="PL"/>
      </w:pPr>
      <w:r>
        <w:t>#</w:t>
      </w:r>
    </w:p>
    <w:p w14:paraId="1E25AE90" w14:textId="77777777" w:rsidR="00A268DD" w:rsidRPr="00544965" w:rsidRDefault="00A268DD" w:rsidP="001F42BE">
      <w:pPr>
        <w:pStyle w:val="PL"/>
      </w:pPr>
    </w:p>
    <w:p w14:paraId="102CBC20" w14:textId="77777777" w:rsidR="001F42BE" w:rsidRDefault="001F42BE" w:rsidP="001F42BE">
      <w:pPr>
        <w:pStyle w:val="PL"/>
      </w:pPr>
      <w:r w:rsidRPr="00544965">
        <w:t xml:space="preserve">    SorInfo:</w:t>
      </w:r>
    </w:p>
    <w:p w14:paraId="236CF85E" w14:textId="59078FF9" w:rsidR="00533E3B" w:rsidRPr="00544965" w:rsidRDefault="00533E3B" w:rsidP="001F42BE">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1F39C496" w14:textId="77777777" w:rsidR="001F42BE" w:rsidRPr="00544965" w:rsidRDefault="001F42BE" w:rsidP="001F42BE">
      <w:pPr>
        <w:pStyle w:val="PL"/>
      </w:pPr>
      <w:r w:rsidRPr="00544965">
        <w:t xml:space="preserve">      type: object</w:t>
      </w:r>
    </w:p>
    <w:p w14:paraId="0637615F" w14:textId="77777777" w:rsidR="001F42BE" w:rsidRPr="00544965" w:rsidRDefault="001F42BE" w:rsidP="001F42BE">
      <w:pPr>
        <w:pStyle w:val="PL"/>
      </w:pPr>
      <w:r w:rsidRPr="00544965">
        <w:t xml:space="preserve">      properties:</w:t>
      </w:r>
    </w:p>
    <w:p w14:paraId="159F39CE" w14:textId="77777777" w:rsidR="001F42BE" w:rsidRPr="00544965" w:rsidRDefault="001F42BE" w:rsidP="001F42BE">
      <w:pPr>
        <w:pStyle w:val="PL"/>
      </w:pPr>
      <w:r w:rsidRPr="00544965">
        <w:t xml:space="preserve">        </w:t>
      </w:r>
      <w:r>
        <w:t>steeringContainer</w:t>
      </w:r>
      <w:r w:rsidRPr="00544965">
        <w:t>:</w:t>
      </w:r>
    </w:p>
    <w:p w14:paraId="18794178" w14:textId="77777777" w:rsidR="001F42BE" w:rsidRPr="000B71E3" w:rsidRDefault="001F42BE" w:rsidP="001F42BE">
      <w:pPr>
        <w:pStyle w:val="PL"/>
      </w:pPr>
      <w:r w:rsidRPr="000B71E3">
        <w:t xml:space="preserve">          $ref: '#/components/schemas/</w:t>
      </w:r>
      <w:r w:rsidRPr="007A1A2F">
        <w:t>SteeringContainer</w:t>
      </w:r>
      <w:r w:rsidRPr="000B71E3">
        <w:t>'</w:t>
      </w:r>
    </w:p>
    <w:p w14:paraId="7ED163D1" w14:textId="77777777" w:rsidR="001F42BE" w:rsidRPr="00544965" w:rsidRDefault="001F42BE" w:rsidP="001F42BE">
      <w:pPr>
        <w:pStyle w:val="PL"/>
      </w:pPr>
      <w:r w:rsidRPr="00544965">
        <w:t xml:space="preserve">        ackInd:</w:t>
      </w:r>
    </w:p>
    <w:p w14:paraId="41EF5737" w14:textId="77777777" w:rsidR="001F42BE" w:rsidRDefault="001F42BE" w:rsidP="001F42BE">
      <w:pPr>
        <w:pStyle w:val="PL"/>
      </w:pPr>
      <w:r w:rsidRPr="00544965">
        <w:t xml:space="preserve">          $ref: '#/components/schemas/AckInd'</w:t>
      </w:r>
    </w:p>
    <w:p w14:paraId="15F1B06D" w14:textId="77777777" w:rsidR="00486979" w:rsidRDefault="00486979" w:rsidP="00486979">
      <w:pPr>
        <w:pStyle w:val="PL"/>
        <w:rPr>
          <w:lang w:val="en-US"/>
        </w:rPr>
      </w:pPr>
      <w:r>
        <w:t xml:space="preserve">        </w:t>
      </w:r>
      <w:r>
        <w:rPr>
          <w:lang w:val="en-US"/>
        </w:rPr>
        <w:t>sorHeader:</w:t>
      </w:r>
    </w:p>
    <w:p w14:paraId="7409F819" w14:textId="77777777" w:rsidR="00486979" w:rsidRDefault="00486979" w:rsidP="00486979">
      <w:pPr>
        <w:pStyle w:val="PL"/>
        <w:rPr>
          <w:lang w:val="en-US"/>
        </w:rPr>
      </w:pPr>
      <w:r>
        <w:rPr>
          <w:lang w:val="en-US"/>
        </w:rPr>
        <w:t xml:space="preserve">          $ref: </w:t>
      </w:r>
      <w:r>
        <w:t>'#/components/schemas/SorHeader'</w:t>
      </w:r>
    </w:p>
    <w:p w14:paraId="3D7FC142" w14:textId="77777777" w:rsidR="00486979" w:rsidRDefault="00486979" w:rsidP="00486979">
      <w:pPr>
        <w:pStyle w:val="PL"/>
        <w:rPr>
          <w:lang w:val="en-US"/>
        </w:rPr>
      </w:pPr>
      <w:r>
        <w:rPr>
          <w:lang w:val="en-US"/>
        </w:rPr>
        <w:t xml:space="preserve">        sorTransparentInfo:</w:t>
      </w:r>
    </w:p>
    <w:p w14:paraId="6925C349" w14:textId="77777777" w:rsidR="00486979" w:rsidRDefault="00486979" w:rsidP="00486979">
      <w:pPr>
        <w:pStyle w:val="PL"/>
      </w:pPr>
      <w:r>
        <w:rPr>
          <w:lang w:val="en-US"/>
        </w:rPr>
        <w:t xml:space="preserve">          $ref: </w:t>
      </w:r>
      <w:r>
        <w:t>'#/components/schemas/SorTransparentInfo'</w:t>
      </w:r>
    </w:p>
    <w:p w14:paraId="0BA33A48" w14:textId="77777777" w:rsidR="007B706D" w:rsidRPr="002E5CBA" w:rsidRDefault="007B706D" w:rsidP="007B706D">
      <w:pPr>
        <w:pStyle w:val="PL"/>
        <w:rPr>
          <w:lang w:val="en-US"/>
        </w:rPr>
      </w:pPr>
      <w:r w:rsidRPr="002E5CBA">
        <w:rPr>
          <w:lang w:val="en-US"/>
        </w:rPr>
        <w:t xml:space="preserve">        supportedFeatures:</w:t>
      </w:r>
    </w:p>
    <w:p w14:paraId="7203EB9A" w14:textId="0FFF806D" w:rsidR="007B706D" w:rsidRPr="00544965" w:rsidRDefault="007B706D" w:rsidP="007B706D">
      <w:pPr>
        <w:pStyle w:val="PL"/>
      </w:pPr>
      <w:r w:rsidRPr="002E5CBA">
        <w:rPr>
          <w:lang w:val="en-US"/>
        </w:rPr>
        <w:t xml:space="preserve">          $ref: 'TS29571_CommonData.yaml#/components/schemas/SupportedFeatures'</w:t>
      </w:r>
    </w:p>
    <w:p w14:paraId="68C1BE34" w14:textId="77777777" w:rsidR="001F42BE" w:rsidRPr="00544965" w:rsidRDefault="001F42BE" w:rsidP="001F42BE">
      <w:pPr>
        <w:pStyle w:val="PL"/>
      </w:pPr>
      <w:r w:rsidRPr="00544965">
        <w:t xml:space="preserve">      required:</w:t>
      </w:r>
    </w:p>
    <w:p w14:paraId="6BAAC64D" w14:textId="77777777" w:rsidR="001F42BE" w:rsidRPr="00544965" w:rsidRDefault="001F42BE" w:rsidP="001F42BE">
      <w:pPr>
        <w:pStyle w:val="PL"/>
      </w:pPr>
      <w:r w:rsidRPr="00544965">
        <w:t xml:space="preserve">        - ackInd</w:t>
      </w:r>
    </w:p>
    <w:p w14:paraId="26A67F5D" w14:textId="77777777" w:rsidR="00A268DD" w:rsidRDefault="00A268DD" w:rsidP="001F42BE">
      <w:pPr>
        <w:pStyle w:val="PL"/>
      </w:pPr>
    </w:p>
    <w:p w14:paraId="11866A04" w14:textId="77777777" w:rsidR="001F42BE" w:rsidRDefault="001F42BE" w:rsidP="001F42BE">
      <w:pPr>
        <w:pStyle w:val="PL"/>
      </w:pPr>
      <w:r w:rsidRPr="00544965">
        <w:t xml:space="preserve">    SorSecurityInfo:</w:t>
      </w:r>
    </w:p>
    <w:p w14:paraId="122B2085" w14:textId="235DA6CE" w:rsidR="00533E3B" w:rsidRPr="00544965" w:rsidRDefault="00533E3B" w:rsidP="001F42BE">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6C9DE09C" w14:textId="77777777" w:rsidR="001F42BE" w:rsidRPr="00544965" w:rsidRDefault="001F42BE" w:rsidP="001F42BE">
      <w:pPr>
        <w:pStyle w:val="PL"/>
      </w:pPr>
      <w:r w:rsidRPr="00544965">
        <w:t xml:space="preserve">      type: object</w:t>
      </w:r>
    </w:p>
    <w:p w14:paraId="7FBEB39C" w14:textId="77777777" w:rsidR="001F42BE" w:rsidRPr="00544965" w:rsidRDefault="001F42BE" w:rsidP="001F42BE">
      <w:pPr>
        <w:pStyle w:val="PL"/>
      </w:pPr>
      <w:r w:rsidRPr="00544965">
        <w:t xml:space="preserve">      properties:</w:t>
      </w:r>
    </w:p>
    <w:p w14:paraId="51FD5A16"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7F75E5EA"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69023FBC" w14:textId="77777777" w:rsidR="001F42BE" w:rsidRPr="00544965" w:rsidRDefault="001F42BE" w:rsidP="001F42BE">
      <w:pPr>
        <w:pStyle w:val="PL"/>
      </w:pPr>
      <w:r w:rsidRPr="00544965">
        <w:t xml:space="preserve">        counterSor:</w:t>
      </w:r>
    </w:p>
    <w:p w14:paraId="165407B6" w14:textId="77777777" w:rsidR="001F42BE" w:rsidRPr="00544965" w:rsidRDefault="001F42BE" w:rsidP="001F42BE">
      <w:pPr>
        <w:pStyle w:val="PL"/>
      </w:pPr>
      <w:r w:rsidRPr="00544965">
        <w:t xml:space="preserve">          $ref: '#/components/schemas/CounterSor'</w:t>
      </w:r>
    </w:p>
    <w:p w14:paraId="30B8809F" w14:textId="77777777" w:rsidR="001F42BE" w:rsidRPr="00544965" w:rsidRDefault="001F42BE" w:rsidP="001F42BE">
      <w:pPr>
        <w:pStyle w:val="PL"/>
      </w:pPr>
      <w:r w:rsidRPr="00544965">
        <w:t xml:space="preserve">        sorXmacIue:</w:t>
      </w:r>
    </w:p>
    <w:p w14:paraId="312B33BF"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616CF403" w14:textId="77777777" w:rsidR="001F42BE" w:rsidRPr="00544965" w:rsidRDefault="001F42BE" w:rsidP="001F42BE">
      <w:pPr>
        <w:pStyle w:val="PL"/>
      </w:pPr>
      <w:r w:rsidRPr="00544965">
        <w:t xml:space="preserve">      required:</w:t>
      </w:r>
    </w:p>
    <w:p w14:paraId="2BD9F7D3" w14:textId="77777777" w:rsidR="001F42BE" w:rsidRPr="00544965" w:rsidRDefault="001F42BE" w:rsidP="001F42BE">
      <w:pPr>
        <w:pStyle w:val="PL"/>
      </w:pPr>
      <w:r w:rsidRPr="00544965">
        <w:t xml:space="preserve">        - </w:t>
      </w:r>
      <w:r w:rsidRPr="00544965">
        <w:rPr>
          <w:rFonts w:eastAsia="SimSun"/>
          <w:lang w:eastAsia="zh-CN"/>
        </w:rPr>
        <w:t>sorMacIausf</w:t>
      </w:r>
    </w:p>
    <w:p w14:paraId="6405203C" w14:textId="77777777" w:rsidR="001F42BE" w:rsidRDefault="001F42BE" w:rsidP="001F42BE">
      <w:pPr>
        <w:pStyle w:val="PL"/>
      </w:pPr>
      <w:r w:rsidRPr="00544965">
        <w:t xml:space="preserve">        - counterSor</w:t>
      </w:r>
    </w:p>
    <w:p w14:paraId="5C70DD56" w14:textId="77777777" w:rsidR="00A268DD" w:rsidRDefault="00A268DD" w:rsidP="001F42BE">
      <w:pPr>
        <w:pStyle w:val="PL"/>
      </w:pPr>
    </w:p>
    <w:p w14:paraId="33B27BAF" w14:textId="77777777" w:rsidR="001F42BE" w:rsidRDefault="001F42BE" w:rsidP="001F42BE">
      <w:pPr>
        <w:pStyle w:val="PL"/>
      </w:pPr>
      <w:r>
        <w:t xml:space="preserve">    </w:t>
      </w:r>
      <w:r w:rsidRPr="007A1A2F">
        <w:t>SteeringContainer</w:t>
      </w:r>
      <w:r w:rsidRPr="000B71E3">
        <w:t>:</w:t>
      </w:r>
    </w:p>
    <w:p w14:paraId="5AD4FA9C" w14:textId="13261456" w:rsidR="00533E3B" w:rsidRPr="000B71E3" w:rsidRDefault="00533E3B" w:rsidP="001F42BE">
      <w:pPr>
        <w:pStyle w:val="PL"/>
      </w:pPr>
      <w:r>
        <w:t xml:space="preserve">      </w:t>
      </w:r>
      <w:r w:rsidRPr="00932D4A">
        <w:rPr>
          <w:lang w:val="en-US"/>
        </w:rPr>
        <w:t xml:space="preserve">description: </w:t>
      </w:r>
      <w:r>
        <w:rPr>
          <w:rFonts w:cs="Arial"/>
          <w:szCs w:val="18"/>
        </w:rPr>
        <w:t>Contains the information sent to UE.</w:t>
      </w:r>
    </w:p>
    <w:p w14:paraId="613FB2E7" w14:textId="77777777" w:rsidR="001F42BE" w:rsidRDefault="001F42BE" w:rsidP="001F42BE">
      <w:pPr>
        <w:pStyle w:val="PL"/>
        <w:rPr>
          <w:lang w:val="en-US"/>
        </w:rPr>
      </w:pPr>
      <w:r w:rsidRPr="000B71E3">
        <w:rPr>
          <w:lang w:val="en-US"/>
        </w:rPr>
        <w:t xml:space="preserve">      oneOf:</w:t>
      </w:r>
    </w:p>
    <w:p w14:paraId="63BF28F3" w14:textId="77777777" w:rsidR="001F42BE" w:rsidRPr="00F267AF" w:rsidRDefault="001F42BE" w:rsidP="001F42BE">
      <w:pPr>
        <w:pStyle w:val="PL"/>
        <w:rPr>
          <w:lang w:val="en-US"/>
        </w:rPr>
      </w:pPr>
      <w:r w:rsidRPr="00F267AF">
        <w:rPr>
          <w:lang w:val="en-US"/>
        </w:rPr>
        <w:t xml:space="preserve">        - type: array</w:t>
      </w:r>
    </w:p>
    <w:p w14:paraId="3792D4BC" w14:textId="77777777" w:rsidR="001F42BE" w:rsidRDefault="001F42BE" w:rsidP="001F42BE">
      <w:pPr>
        <w:pStyle w:val="PL"/>
        <w:rPr>
          <w:lang w:val="en-US"/>
        </w:rPr>
      </w:pPr>
      <w:r w:rsidRPr="00F267AF">
        <w:rPr>
          <w:lang w:val="en-US"/>
        </w:rPr>
        <w:t xml:space="preserve">          items:</w:t>
      </w:r>
    </w:p>
    <w:p w14:paraId="16F7FDB3" w14:textId="77777777" w:rsidR="001F42BE" w:rsidRPr="000B71E3" w:rsidRDefault="001F42BE" w:rsidP="001F42BE">
      <w:pPr>
        <w:pStyle w:val="PL"/>
      </w:pPr>
      <w:r w:rsidRPr="000B71E3">
        <w:t xml:space="preserve">            $ref: '#/components/schemas/SteeringInfo'</w:t>
      </w:r>
    </w:p>
    <w:p w14:paraId="42CC87DB" w14:textId="77777777" w:rsidR="001F42BE" w:rsidRPr="00F267AF" w:rsidRDefault="001F42BE" w:rsidP="001F42BE">
      <w:pPr>
        <w:pStyle w:val="PL"/>
        <w:rPr>
          <w:lang w:val="en-US"/>
        </w:rPr>
      </w:pPr>
      <w:r w:rsidRPr="00F267AF">
        <w:rPr>
          <w:lang w:val="en-US"/>
        </w:rPr>
        <w:t xml:space="preserve">          minItems: 1</w:t>
      </w:r>
    </w:p>
    <w:p w14:paraId="3B84AF81"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70E8222D" w14:textId="77777777" w:rsidR="00A268DD" w:rsidRDefault="00A268DD" w:rsidP="001F42BE">
      <w:pPr>
        <w:pStyle w:val="PL"/>
      </w:pPr>
    </w:p>
    <w:p w14:paraId="6C4DC49F" w14:textId="77777777" w:rsidR="001F42BE" w:rsidRDefault="001F42BE" w:rsidP="001F42BE">
      <w:pPr>
        <w:pStyle w:val="PL"/>
      </w:pPr>
      <w:r w:rsidRPr="00544965">
        <w:t xml:space="preserve">    SteeringInfo:</w:t>
      </w:r>
    </w:p>
    <w:p w14:paraId="36E6EA9B" w14:textId="6469AC2E" w:rsidR="00533E3B" w:rsidRPr="00544965" w:rsidRDefault="00533E3B" w:rsidP="001F42BE">
      <w:pPr>
        <w:pStyle w:val="PL"/>
      </w:pPr>
      <w:r>
        <w:t xml:space="preserve">      </w:t>
      </w:r>
      <w:r w:rsidRPr="00932D4A">
        <w:rPr>
          <w:lang w:val="en-US"/>
        </w:rPr>
        <w:t xml:space="preserve">description: </w:t>
      </w:r>
      <w:r w:rsidRPr="00544965">
        <w:t>Contains a combination of one PLMN identity and zero or more access technologies.</w:t>
      </w:r>
    </w:p>
    <w:p w14:paraId="7E7D0304" w14:textId="77777777" w:rsidR="001F42BE" w:rsidRPr="00544965" w:rsidRDefault="001F42BE" w:rsidP="001F42BE">
      <w:pPr>
        <w:pStyle w:val="PL"/>
      </w:pPr>
      <w:r w:rsidRPr="00544965">
        <w:t xml:space="preserve">      type: object</w:t>
      </w:r>
    </w:p>
    <w:p w14:paraId="1CE9A904" w14:textId="77777777" w:rsidR="001F42BE" w:rsidRPr="00544965" w:rsidRDefault="001F42BE" w:rsidP="001F42BE">
      <w:pPr>
        <w:pStyle w:val="PL"/>
      </w:pPr>
      <w:r w:rsidRPr="00544965">
        <w:lastRenderedPageBreak/>
        <w:t xml:space="preserve">      properties:</w:t>
      </w:r>
    </w:p>
    <w:p w14:paraId="4B05BBF8" w14:textId="77777777" w:rsidR="001F42BE" w:rsidRPr="00544965" w:rsidRDefault="001F42BE" w:rsidP="001F42BE">
      <w:pPr>
        <w:pStyle w:val="PL"/>
      </w:pPr>
      <w:r w:rsidRPr="00544965">
        <w:t xml:space="preserve">        plmnId:</w:t>
      </w:r>
    </w:p>
    <w:p w14:paraId="3608F7CE" w14:textId="77777777" w:rsidR="001F42BE" w:rsidRPr="00544965" w:rsidRDefault="001F42BE" w:rsidP="001F42BE">
      <w:pPr>
        <w:pStyle w:val="PL"/>
      </w:pPr>
      <w:r w:rsidRPr="00544965">
        <w:t xml:space="preserve">          $ref: 'TS29571_CommonData.yaml#/components/schemas/PlmnId'</w:t>
      </w:r>
    </w:p>
    <w:p w14:paraId="11176418" w14:textId="77777777" w:rsidR="001F42BE" w:rsidRPr="00544965" w:rsidRDefault="001F42BE" w:rsidP="001F42BE">
      <w:pPr>
        <w:pStyle w:val="PL"/>
      </w:pPr>
      <w:r w:rsidRPr="00544965">
        <w:t xml:space="preserve">        accessTechList:</w:t>
      </w:r>
    </w:p>
    <w:p w14:paraId="4967A06B" w14:textId="77777777" w:rsidR="001F42BE" w:rsidRPr="00544965" w:rsidRDefault="001F42BE" w:rsidP="001F42BE">
      <w:pPr>
        <w:pStyle w:val="PL"/>
      </w:pPr>
      <w:r w:rsidRPr="00544965">
        <w:t xml:space="preserve">          type: array</w:t>
      </w:r>
    </w:p>
    <w:p w14:paraId="27820F73" w14:textId="77777777" w:rsidR="001F42BE" w:rsidRPr="00544965" w:rsidRDefault="001F42BE" w:rsidP="001F42BE">
      <w:pPr>
        <w:pStyle w:val="PL"/>
      </w:pPr>
      <w:r w:rsidRPr="00544965">
        <w:t xml:space="preserve">          items:</w:t>
      </w:r>
    </w:p>
    <w:p w14:paraId="43977BCE" w14:textId="77777777" w:rsidR="001F42BE" w:rsidRDefault="001F42BE" w:rsidP="001F42BE">
      <w:pPr>
        <w:pStyle w:val="PL"/>
      </w:pPr>
      <w:r w:rsidRPr="00544965">
        <w:t xml:space="preserve">            $ref: '#/components/schemas/AccessTech'</w:t>
      </w:r>
    </w:p>
    <w:p w14:paraId="25755D30" w14:textId="77777777" w:rsidR="001F42BE" w:rsidRPr="00544965" w:rsidRDefault="001F42BE" w:rsidP="001F42BE">
      <w:pPr>
        <w:pStyle w:val="PL"/>
      </w:pPr>
      <w:r>
        <w:t xml:space="preserve">          minItems: 1</w:t>
      </w:r>
    </w:p>
    <w:p w14:paraId="2284BBA1" w14:textId="77777777" w:rsidR="001F42BE" w:rsidRPr="00544965" w:rsidRDefault="001F42BE" w:rsidP="001F42BE">
      <w:pPr>
        <w:pStyle w:val="PL"/>
      </w:pPr>
      <w:r w:rsidRPr="00544965">
        <w:t xml:space="preserve">      required:</w:t>
      </w:r>
    </w:p>
    <w:p w14:paraId="591EC403" w14:textId="77777777" w:rsidR="001F42BE" w:rsidRPr="00544965" w:rsidRDefault="001F42BE" w:rsidP="001F42BE">
      <w:pPr>
        <w:pStyle w:val="PL"/>
      </w:pPr>
      <w:r w:rsidRPr="00544965">
        <w:t xml:space="preserve">        - plmnId</w:t>
      </w:r>
    </w:p>
    <w:p w14:paraId="147414CE" w14:textId="77777777" w:rsidR="00A268DD" w:rsidRDefault="00A268DD" w:rsidP="001F42BE">
      <w:pPr>
        <w:pStyle w:val="PL"/>
      </w:pPr>
    </w:p>
    <w:p w14:paraId="444EF170" w14:textId="23911DEC" w:rsidR="00A268DD" w:rsidRDefault="00A268DD" w:rsidP="001F42BE">
      <w:pPr>
        <w:pStyle w:val="PL"/>
      </w:pPr>
      <w:r>
        <w:t>#</w:t>
      </w:r>
    </w:p>
    <w:p w14:paraId="0C528D98" w14:textId="77777777" w:rsidR="006D3027" w:rsidRDefault="006D3027" w:rsidP="001F42BE">
      <w:pPr>
        <w:pStyle w:val="PL"/>
      </w:pPr>
      <w:r>
        <w:t># SIMPLE TYPES:</w:t>
      </w:r>
    </w:p>
    <w:p w14:paraId="560EC647" w14:textId="77777777" w:rsidR="006D3027" w:rsidRDefault="006D3027" w:rsidP="001F42BE">
      <w:pPr>
        <w:pStyle w:val="PL"/>
      </w:pPr>
      <w:r>
        <w:t>#</w:t>
      </w:r>
    </w:p>
    <w:p w14:paraId="11359E1C" w14:textId="77777777" w:rsidR="00A268DD" w:rsidRDefault="00A268DD" w:rsidP="001F42BE">
      <w:pPr>
        <w:pStyle w:val="PL"/>
      </w:pPr>
    </w:p>
    <w:p w14:paraId="0FD96544" w14:textId="77777777" w:rsidR="001F42BE" w:rsidRDefault="001F42BE" w:rsidP="001F42BE">
      <w:pPr>
        <w:pStyle w:val="PL"/>
      </w:pPr>
      <w:r w:rsidRPr="00544965">
        <w:t xml:space="preserve">    SorMac:</w:t>
      </w:r>
    </w:p>
    <w:p w14:paraId="44FF4125" w14:textId="155A1A33" w:rsidR="00533E3B" w:rsidRPr="00544965" w:rsidRDefault="00533E3B" w:rsidP="001F42BE">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220EA285" w14:textId="77777777" w:rsidR="001F42BE" w:rsidRPr="00544965" w:rsidRDefault="001F42BE" w:rsidP="001F42BE">
      <w:pPr>
        <w:pStyle w:val="PL"/>
      </w:pPr>
      <w:r w:rsidRPr="00544965">
        <w:t xml:space="preserve">      type: string</w:t>
      </w:r>
    </w:p>
    <w:p w14:paraId="267D805D" w14:textId="77777777" w:rsidR="001F42BE" w:rsidRPr="00544965" w:rsidRDefault="001F42BE" w:rsidP="001F42BE">
      <w:pPr>
        <w:pStyle w:val="PL"/>
      </w:pPr>
      <w:r w:rsidRPr="00544965">
        <w:t xml:space="preserve">      pattern: '^[A-Fa-f0-9]{32}$'</w:t>
      </w:r>
    </w:p>
    <w:p w14:paraId="50FF5490" w14:textId="77777777" w:rsidR="00A268DD" w:rsidRDefault="00A268DD" w:rsidP="001F42BE">
      <w:pPr>
        <w:pStyle w:val="PL"/>
      </w:pPr>
    </w:p>
    <w:p w14:paraId="37B24488" w14:textId="77777777" w:rsidR="001F42BE" w:rsidRDefault="001F42BE" w:rsidP="001F42BE">
      <w:pPr>
        <w:pStyle w:val="PL"/>
      </w:pPr>
      <w:r w:rsidRPr="00544965">
        <w:t xml:space="preserve">    CounterSor:</w:t>
      </w:r>
    </w:p>
    <w:p w14:paraId="3CABDF49" w14:textId="6ED4EF34" w:rsidR="00533E3B" w:rsidRPr="00544965" w:rsidRDefault="00533E3B" w:rsidP="001F42BE">
      <w:pPr>
        <w:pStyle w:val="PL"/>
      </w:pPr>
      <w:r>
        <w:t xml:space="preserve">      </w:t>
      </w:r>
      <w:r w:rsidRPr="00932D4A">
        <w:rPr>
          <w:lang w:val="en-US"/>
        </w:rPr>
        <w:t xml:space="preserve">description: </w:t>
      </w:r>
      <w:r w:rsidRPr="00544965">
        <w:rPr>
          <w:rFonts w:eastAsia="SimSun"/>
        </w:rPr>
        <w:t>CounterSoR</w:t>
      </w:r>
      <w:r>
        <w:rPr>
          <w:rFonts w:cs="Arial"/>
          <w:szCs w:val="18"/>
        </w:rPr>
        <w:t>.</w:t>
      </w:r>
    </w:p>
    <w:p w14:paraId="4CFBD997" w14:textId="77777777" w:rsidR="001F42BE" w:rsidRPr="00544965" w:rsidRDefault="001F42BE" w:rsidP="001F42BE">
      <w:pPr>
        <w:pStyle w:val="PL"/>
      </w:pPr>
      <w:r w:rsidRPr="00544965">
        <w:t xml:space="preserve">      type: string</w:t>
      </w:r>
    </w:p>
    <w:p w14:paraId="74D75AEE" w14:textId="77777777" w:rsidR="001F42BE" w:rsidRPr="00544965" w:rsidRDefault="001F42BE" w:rsidP="001F42BE">
      <w:pPr>
        <w:pStyle w:val="PL"/>
      </w:pPr>
      <w:r w:rsidRPr="00544965">
        <w:t xml:space="preserve">      pattern: '^[A-Fa-f0-9]{4}$'</w:t>
      </w:r>
    </w:p>
    <w:p w14:paraId="6E5C0196" w14:textId="77777777" w:rsidR="00A268DD" w:rsidRDefault="00A268DD" w:rsidP="001F42BE">
      <w:pPr>
        <w:pStyle w:val="PL"/>
      </w:pPr>
    </w:p>
    <w:p w14:paraId="04C85DF1" w14:textId="77777777" w:rsidR="001F42BE" w:rsidRDefault="001F42BE" w:rsidP="001F42BE">
      <w:pPr>
        <w:pStyle w:val="PL"/>
      </w:pPr>
      <w:r w:rsidRPr="00544965">
        <w:t xml:space="preserve">    AckInd:</w:t>
      </w:r>
    </w:p>
    <w:p w14:paraId="40AD5D0E" w14:textId="4F573005" w:rsidR="003A30C7" w:rsidRPr="00544965" w:rsidRDefault="003A30C7" w:rsidP="001F42BE">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15C8953C" w14:textId="77777777" w:rsidR="001F42BE" w:rsidRPr="00544965" w:rsidRDefault="001F42BE" w:rsidP="001F42BE">
      <w:pPr>
        <w:pStyle w:val="PL"/>
      </w:pPr>
      <w:r w:rsidRPr="00544965">
        <w:t xml:space="preserve">      type: boolean</w:t>
      </w:r>
    </w:p>
    <w:p w14:paraId="5AB5B933" w14:textId="77777777" w:rsidR="00A268DD" w:rsidRDefault="00A268DD" w:rsidP="001F42BE">
      <w:pPr>
        <w:pStyle w:val="PL"/>
      </w:pPr>
    </w:p>
    <w:p w14:paraId="4B11D87E" w14:textId="77777777" w:rsidR="001F42BE" w:rsidRDefault="001F42BE" w:rsidP="001F42BE">
      <w:pPr>
        <w:pStyle w:val="PL"/>
      </w:pPr>
      <w:r>
        <w:t xml:space="preserve">    SecuredPacket</w:t>
      </w:r>
      <w:r w:rsidRPr="000B71E3">
        <w:t>:</w:t>
      </w:r>
    </w:p>
    <w:p w14:paraId="5EDA1677" w14:textId="116C3E8F" w:rsidR="003A30C7" w:rsidRPr="000B71E3" w:rsidRDefault="003A30C7" w:rsidP="001F42BE">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06AB2E5F" w14:textId="77777777" w:rsidR="001F42BE" w:rsidRPr="000B71E3" w:rsidRDefault="001F42BE" w:rsidP="001F42BE">
      <w:pPr>
        <w:pStyle w:val="PL"/>
      </w:pPr>
      <w:r w:rsidRPr="000B71E3">
        <w:t xml:space="preserve">      type: string</w:t>
      </w:r>
    </w:p>
    <w:p w14:paraId="701EA8C2" w14:textId="7BC7BBDC" w:rsidR="001F42BE" w:rsidRDefault="001F42BE" w:rsidP="001F42BE">
      <w:pPr>
        <w:pStyle w:val="PL"/>
      </w:pPr>
      <w:r w:rsidRPr="00544965">
        <w:t xml:space="preserve">      format: b</w:t>
      </w:r>
      <w:r w:rsidR="00A268DD">
        <w:t>yte</w:t>
      </w:r>
    </w:p>
    <w:p w14:paraId="64B4F821" w14:textId="77777777" w:rsidR="00A268DD" w:rsidRDefault="00A268DD" w:rsidP="00486979">
      <w:pPr>
        <w:pStyle w:val="PL"/>
      </w:pPr>
    </w:p>
    <w:p w14:paraId="633D07CC" w14:textId="77777777" w:rsidR="00486979" w:rsidRDefault="00486979" w:rsidP="00486979">
      <w:pPr>
        <w:pStyle w:val="PL"/>
        <w:rPr>
          <w:lang w:val="en-US"/>
        </w:rPr>
      </w:pPr>
      <w:r>
        <w:t xml:space="preserve">    </w:t>
      </w:r>
      <w:r>
        <w:rPr>
          <w:lang w:val="en-US"/>
        </w:rPr>
        <w:t>SorHeader:</w:t>
      </w:r>
    </w:p>
    <w:p w14:paraId="3760F78C" w14:textId="77777777" w:rsidR="00486979" w:rsidRDefault="00486979" w:rsidP="00486979">
      <w:pPr>
        <w:pStyle w:val="PL"/>
        <w:rPr>
          <w:lang w:val="en-US"/>
        </w:rPr>
      </w:pPr>
      <w:r>
        <w:rPr>
          <w:lang w:val="en-US"/>
        </w:rPr>
        <w:t xml:space="preserve">      $ref: </w:t>
      </w:r>
      <w:r>
        <w:t>'TS29571_CommonData.yaml#/components/schemas/Bytes'</w:t>
      </w:r>
    </w:p>
    <w:p w14:paraId="0D9FFF8E" w14:textId="77777777" w:rsidR="00A268DD" w:rsidRDefault="00A268DD" w:rsidP="00486979">
      <w:pPr>
        <w:pStyle w:val="PL"/>
        <w:rPr>
          <w:lang w:val="en-US"/>
        </w:rPr>
      </w:pPr>
    </w:p>
    <w:p w14:paraId="1E0598EB" w14:textId="77777777" w:rsidR="00486979" w:rsidRDefault="00486979" w:rsidP="00486979">
      <w:pPr>
        <w:pStyle w:val="PL"/>
        <w:rPr>
          <w:lang w:val="en-US"/>
        </w:rPr>
      </w:pPr>
      <w:r>
        <w:rPr>
          <w:lang w:val="en-US"/>
        </w:rPr>
        <w:t xml:space="preserve">    SorTransparentInfo:</w:t>
      </w:r>
    </w:p>
    <w:p w14:paraId="57C827CA" w14:textId="77777777" w:rsidR="00486979" w:rsidRDefault="00486979" w:rsidP="00486979">
      <w:pPr>
        <w:pStyle w:val="PL"/>
      </w:pPr>
      <w:r>
        <w:rPr>
          <w:lang w:val="en-US"/>
        </w:rPr>
        <w:t xml:space="preserve">      $ref: </w:t>
      </w:r>
      <w:r>
        <w:t>'TS29571_CommonData.yaml#/components/schemas/Bytes'</w:t>
      </w:r>
    </w:p>
    <w:p w14:paraId="4E1B9DD6" w14:textId="77777777" w:rsidR="00A268DD" w:rsidRDefault="00A268DD" w:rsidP="001F42BE">
      <w:pPr>
        <w:pStyle w:val="PL"/>
      </w:pPr>
    </w:p>
    <w:p w14:paraId="1482FDE0" w14:textId="005239C5" w:rsidR="00A268DD" w:rsidRDefault="00A268DD" w:rsidP="001F42BE">
      <w:pPr>
        <w:pStyle w:val="PL"/>
      </w:pPr>
      <w:r>
        <w:t>#</w:t>
      </w:r>
    </w:p>
    <w:p w14:paraId="34AB67F8" w14:textId="77777777" w:rsidR="006D3027" w:rsidRDefault="006D3027" w:rsidP="001F42BE">
      <w:pPr>
        <w:pStyle w:val="PL"/>
      </w:pPr>
      <w:r>
        <w:t># ENUMS:</w:t>
      </w:r>
    </w:p>
    <w:p w14:paraId="2EC06B0A" w14:textId="77777777" w:rsidR="006D3027" w:rsidRDefault="006D3027" w:rsidP="001F42BE">
      <w:pPr>
        <w:pStyle w:val="PL"/>
      </w:pPr>
    </w:p>
    <w:p w14:paraId="26D71F39" w14:textId="34428552" w:rsidR="001F42BE" w:rsidRDefault="001F42BE" w:rsidP="001F42BE">
      <w:pPr>
        <w:pStyle w:val="PL"/>
      </w:pPr>
      <w:r w:rsidRPr="00544965">
        <w:t xml:space="preserve">    AccessTech:</w:t>
      </w:r>
    </w:p>
    <w:p w14:paraId="77017633" w14:textId="3811F41C" w:rsidR="00B53460" w:rsidRPr="00544965" w:rsidRDefault="00B53460" w:rsidP="001F42BE">
      <w:pPr>
        <w:pStyle w:val="PL"/>
      </w:pPr>
      <w:r>
        <w:t xml:space="preserve">      </w:t>
      </w:r>
      <w:r w:rsidR="00A97BE6">
        <w:t>d</w:t>
      </w:r>
      <w:r>
        <w:t>escription: Represents the access technology</w:t>
      </w:r>
    </w:p>
    <w:p w14:paraId="25D59737" w14:textId="77777777" w:rsidR="001F42BE" w:rsidRPr="00544965" w:rsidRDefault="001F42BE" w:rsidP="001F42BE">
      <w:pPr>
        <w:pStyle w:val="PL"/>
      </w:pPr>
      <w:r w:rsidRPr="00544965">
        <w:t xml:space="preserve">      anyOf:</w:t>
      </w:r>
    </w:p>
    <w:p w14:paraId="0E16D3BA" w14:textId="77777777" w:rsidR="001F42BE" w:rsidRPr="00544965" w:rsidRDefault="001F42BE" w:rsidP="001F42BE">
      <w:pPr>
        <w:pStyle w:val="PL"/>
      </w:pPr>
      <w:r w:rsidRPr="00544965">
        <w:t xml:space="preserve">      - type: string</w:t>
      </w:r>
    </w:p>
    <w:p w14:paraId="1CC549A2" w14:textId="77777777" w:rsidR="001F42BE" w:rsidRPr="00544965" w:rsidRDefault="001F42BE" w:rsidP="001F42BE">
      <w:pPr>
        <w:pStyle w:val="PL"/>
      </w:pPr>
      <w:r w:rsidRPr="00544965">
        <w:t xml:space="preserve">        enum:</w:t>
      </w:r>
    </w:p>
    <w:p w14:paraId="57A69521" w14:textId="77777777" w:rsidR="001F42BE" w:rsidRPr="00544965" w:rsidRDefault="001F42BE" w:rsidP="001F42BE">
      <w:pPr>
        <w:pStyle w:val="PL"/>
      </w:pPr>
      <w:r w:rsidRPr="00544965">
        <w:t xml:space="preserve">        - NR</w:t>
      </w:r>
    </w:p>
    <w:p w14:paraId="2CB4058E"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145E803" w14:textId="77777777" w:rsidR="001F42BE" w:rsidRPr="00544965" w:rsidRDefault="001F42BE" w:rsidP="001F42BE">
      <w:pPr>
        <w:pStyle w:val="PL"/>
        <w:rPr>
          <w:lang w:val="de-DE"/>
        </w:rPr>
      </w:pPr>
      <w:r w:rsidRPr="00544965">
        <w:t xml:space="preserve">        - </w:t>
      </w:r>
      <w:r w:rsidRPr="00544965">
        <w:rPr>
          <w:lang w:val="x-none"/>
        </w:rPr>
        <w:t>EUTRAN_IN_NBS1_MODE_ONLY</w:t>
      </w:r>
    </w:p>
    <w:p w14:paraId="41E2833F" w14:textId="77777777" w:rsidR="001F42BE" w:rsidRPr="00544965" w:rsidRDefault="001F42BE" w:rsidP="001F42BE">
      <w:pPr>
        <w:pStyle w:val="PL"/>
        <w:rPr>
          <w:lang w:val="de-DE"/>
        </w:rPr>
      </w:pPr>
      <w:r w:rsidRPr="00544965">
        <w:t xml:space="preserve">        - </w:t>
      </w:r>
      <w:r w:rsidRPr="00544965">
        <w:rPr>
          <w:lang w:val="x-none"/>
        </w:rPr>
        <w:t>EUTRAN_IN_WBS1_MODE_ONLY</w:t>
      </w:r>
    </w:p>
    <w:p w14:paraId="29D1DEA8" w14:textId="77777777" w:rsidR="001F42BE" w:rsidRPr="00544965" w:rsidRDefault="001F42BE" w:rsidP="001F42BE">
      <w:pPr>
        <w:pStyle w:val="PL"/>
      </w:pPr>
      <w:r w:rsidRPr="00544965">
        <w:t xml:space="preserve">        - UTRAN</w:t>
      </w:r>
    </w:p>
    <w:p w14:paraId="7357938B" w14:textId="77777777" w:rsidR="001F42BE" w:rsidRPr="00544965" w:rsidRDefault="001F42BE" w:rsidP="001F42BE">
      <w:pPr>
        <w:pStyle w:val="PL"/>
        <w:rPr>
          <w:lang w:val="de-DE"/>
        </w:rPr>
      </w:pPr>
      <w:r w:rsidRPr="00544965">
        <w:t xml:space="preserve">        - </w:t>
      </w:r>
      <w:r w:rsidRPr="00544965">
        <w:rPr>
          <w:lang w:val="x-none"/>
        </w:rPr>
        <w:t>GSM_AND_ECGSM_IoT</w:t>
      </w:r>
    </w:p>
    <w:p w14:paraId="01C42466" w14:textId="77777777" w:rsidR="001F42BE" w:rsidRPr="00544965" w:rsidRDefault="001F42BE" w:rsidP="001F42BE">
      <w:pPr>
        <w:pStyle w:val="PL"/>
        <w:rPr>
          <w:lang w:val="de-DE"/>
        </w:rPr>
      </w:pPr>
      <w:r w:rsidRPr="00544965">
        <w:t xml:space="preserve">        - </w:t>
      </w:r>
      <w:r w:rsidRPr="00544965">
        <w:rPr>
          <w:lang w:val="x-none"/>
        </w:rPr>
        <w:t>GSM_WITHOUT_ECGSM_IoT</w:t>
      </w:r>
    </w:p>
    <w:p w14:paraId="5CB51BEB" w14:textId="77777777" w:rsidR="001F42BE" w:rsidRPr="00544965" w:rsidRDefault="001F42BE" w:rsidP="001F42BE">
      <w:pPr>
        <w:pStyle w:val="PL"/>
        <w:rPr>
          <w:lang w:val="de-DE"/>
        </w:rPr>
      </w:pPr>
      <w:r w:rsidRPr="00544965">
        <w:t xml:space="preserve">        - </w:t>
      </w:r>
      <w:r w:rsidRPr="00544965">
        <w:rPr>
          <w:lang w:val="x-none"/>
        </w:rPr>
        <w:t>ECGSM_IoT_ONLY</w:t>
      </w:r>
    </w:p>
    <w:p w14:paraId="2AFCEF6D" w14:textId="77777777" w:rsidR="001F42BE" w:rsidRPr="00544965" w:rsidRDefault="001F42BE" w:rsidP="001F42BE">
      <w:pPr>
        <w:pStyle w:val="PL"/>
      </w:pPr>
      <w:r w:rsidRPr="00544965">
        <w:t xml:space="preserve">        - CDMA_1xRTT</w:t>
      </w:r>
    </w:p>
    <w:p w14:paraId="4479E60A" w14:textId="77777777" w:rsidR="001F42BE" w:rsidRPr="00544965" w:rsidRDefault="001F42BE" w:rsidP="001F42BE">
      <w:pPr>
        <w:pStyle w:val="PL"/>
      </w:pPr>
      <w:r w:rsidRPr="00544965">
        <w:t xml:space="preserve">        - CDMA_HRPD</w:t>
      </w:r>
    </w:p>
    <w:p w14:paraId="137AE560" w14:textId="77777777" w:rsidR="001F42BE" w:rsidRPr="00544965" w:rsidRDefault="001F42BE" w:rsidP="001F42BE">
      <w:pPr>
        <w:pStyle w:val="PL"/>
      </w:pPr>
      <w:r w:rsidRPr="00544965">
        <w:t xml:space="preserve">        - GSM_COMPACT</w:t>
      </w:r>
    </w:p>
    <w:p w14:paraId="6CBE623F" w14:textId="77777777" w:rsidR="001F42BE" w:rsidRPr="00544965" w:rsidRDefault="001F42BE" w:rsidP="001F42BE">
      <w:pPr>
        <w:pStyle w:val="PL"/>
      </w:pPr>
      <w:r w:rsidRPr="00544965">
        <w:t xml:space="preserve">      - type: string</w:t>
      </w:r>
    </w:p>
    <w:p w14:paraId="5ECC0AF0" w14:textId="77777777" w:rsidR="001F42BE" w:rsidRDefault="001F42BE" w:rsidP="001F42BE">
      <w:pPr>
        <w:pStyle w:val="PL"/>
        <w:rPr>
          <w:lang w:val="en-US"/>
        </w:rPr>
      </w:pPr>
    </w:p>
    <w:p w14:paraId="54CC835C" w14:textId="77777777" w:rsidR="001F42BE" w:rsidRPr="00544965" w:rsidRDefault="001F42BE" w:rsidP="000F100F">
      <w:pPr>
        <w:pStyle w:val="Heading2"/>
      </w:pPr>
      <w:bookmarkStart w:id="972" w:name="_Toc25270810"/>
      <w:bookmarkStart w:id="973" w:name="_Toc34310467"/>
      <w:bookmarkStart w:id="974" w:name="_Toc36464989"/>
      <w:bookmarkStart w:id="975" w:name="_Toc51944721"/>
      <w:bookmarkStart w:id="976" w:name="_Toc98493942"/>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72"/>
      <w:bookmarkEnd w:id="973"/>
      <w:bookmarkEnd w:id="974"/>
      <w:bookmarkEnd w:id="975"/>
      <w:bookmarkEnd w:id="976"/>
    </w:p>
    <w:p w14:paraId="44D84906" w14:textId="77777777" w:rsidR="001F42BE" w:rsidRPr="00544965" w:rsidRDefault="001F42BE" w:rsidP="001F42BE">
      <w:pPr>
        <w:pStyle w:val="PL"/>
      </w:pPr>
      <w:r w:rsidRPr="00544965">
        <w:t>openapi: 3.0.0</w:t>
      </w:r>
    </w:p>
    <w:p w14:paraId="38763489" w14:textId="77777777" w:rsidR="001F42BE" w:rsidRPr="00544965" w:rsidRDefault="001F42BE" w:rsidP="001F42BE">
      <w:pPr>
        <w:pStyle w:val="PL"/>
      </w:pPr>
      <w:r w:rsidRPr="00544965">
        <w:t>info:</w:t>
      </w:r>
    </w:p>
    <w:p w14:paraId="29CA3EF1" w14:textId="5572AA45" w:rsidR="001F42BE" w:rsidRPr="00544965" w:rsidRDefault="001F42BE" w:rsidP="001F42BE">
      <w:pPr>
        <w:pStyle w:val="PL"/>
      </w:pPr>
      <w:r w:rsidRPr="00544965">
        <w:t xml:space="preserve">  version: 1.</w:t>
      </w:r>
      <w:r w:rsidR="009B19A2">
        <w:t>2.0-alpha.</w:t>
      </w:r>
      <w:r w:rsidR="00E02A1B">
        <w:t>3</w:t>
      </w:r>
    </w:p>
    <w:p w14:paraId="4EDD6EDA" w14:textId="77777777" w:rsidR="001F42BE" w:rsidRPr="00544965" w:rsidRDefault="001F42BE" w:rsidP="001F42BE">
      <w:pPr>
        <w:pStyle w:val="PL"/>
      </w:pPr>
      <w:r w:rsidRPr="00544965">
        <w:t xml:space="preserve">  title: Nausf_</w:t>
      </w:r>
      <w:r>
        <w:t>UPU</w:t>
      </w:r>
      <w:r w:rsidRPr="00544965">
        <w:t>Protection Service</w:t>
      </w:r>
    </w:p>
    <w:p w14:paraId="1FF29017" w14:textId="77777777" w:rsidR="001F42BE" w:rsidRPr="00EA23BA" w:rsidRDefault="001F42BE" w:rsidP="001F42BE">
      <w:pPr>
        <w:pStyle w:val="PL"/>
      </w:pPr>
      <w:r w:rsidRPr="00EA23BA">
        <w:t xml:space="preserve">  description: |</w:t>
      </w:r>
    </w:p>
    <w:p w14:paraId="378E959A" w14:textId="77777777" w:rsidR="001F42BE" w:rsidRPr="0004445F" w:rsidRDefault="001F42BE" w:rsidP="001F42BE">
      <w:pPr>
        <w:pStyle w:val="PL"/>
      </w:pPr>
      <w:r w:rsidRPr="00EA23BA">
        <w:t xml:space="preserve">    </w:t>
      </w:r>
      <w:r w:rsidRPr="00223860">
        <w:t>AUSF UPU Protection Service</w:t>
      </w:r>
    </w:p>
    <w:p w14:paraId="740E0737" w14:textId="2AFB0351" w:rsidR="001F42BE" w:rsidRDefault="001F42BE" w:rsidP="001F42BE">
      <w:pPr>
        <w:pStyle w:val="PL"/>
      </w:pPr>
      <w:r w:rsidRPr="0004445F">
        <w:rPr>
          <w:lang w:val="en-US"/>
        </w:rPr>
        <w:t xml:space="preserve">    </w:t>
      </w:r>
      <w:r>
        <w:t>© 202</w:t>
      </w:r>
      <w:r w:rsidR="00E02A1B">
        <w:t>2</w:t>
      </w:r>
      <w:r>
        <w:t>, 3GPP Organizational Partners (ARIB, ATIS, CCSA, ETSI, TSDSI, TTA, TTC).</w:t>
      </w:r>
    </w:p>
    <w:p w14:paraId="5937B3C1" w14:textId="77777777" w:rsidR="001F42BE" w:rsidRDefault="001F42BE" w:rsidP="001F42BE">
      <w:pPr>
        <w:pStyle w:val="PL"/>
      </w:pPr>
      <w:r>
        <w:t xml:space="preserve">    All rights reserved.</w:t>
      </w:r>
    </w:p>
    <w:p w14:paraId="48F7C6CF" w14:textId="77777777" w:rsidR="001F42BE" w:rsidRDefault="001F42BE" w:rsidP="001F42BE">
      <w:pPr>
        <w:pStyle w:val="PL"/>
        <w:rPr>
          <w:lang w:val="en-US"/>
        </w:rPr>
      </w:pPr>
    </w:p>
    <w:p w14:paraId="6492C8EA" w14:textId="77777777" w:rsidR="001F42BE" w:rsidRPr="007D5354" w:rsidRDefault="001F42BE" w:rsidP="001F42BE">
      <w:pPr>
        <w:pStyle w:val="PL"/>
        <w:rPr>
          <w:lang w:val="en-US"/>
        </w:rPr>
      </w:pPr>
      <w:r w:rsidRPr="007D5354">
        <w:rPr>
          <w:lang w:val="en-US"/>
        </w:rPr>
        <w:t>externalDocs:</w:t>
      </w:r>
    </w:p>
    <w:p w14:paraId="6E32B16A" w14:textId="7ABB03A1" w:rsidR="001F42BE" w:rsidRPr="007D5354" w:rsidRDefault="001F42BE" w:rsidP="001F42BE">
      <w:pPr>
        <w:pStyle w:val="PL"/>
        <w:rPr>
          <w:lang w:val="en-US"/>
        </w:rPr>
      </w:pPr>
      <w:r w:rsidRPr="007D5354">
        <w:rPr>
          <w:lang w:val="en-US"/>
        </w:rPr>
        <w:t xml:space="preserve">  description: 3GPP TS 29.509 V1</w:t>
      </w:r>
      <w:r w:rsidR="00A42248">
        <w:rPr>
          <w:lang w:val="en-US"/>
        </w:rPr>
        <w:t>7</w:t>
      </w:r>
      <w:r>
        <w:rPr>
          <w:lang w:val="en-US"/>
        </w:rPr>
        <w:t>.</w:t>
      </w:r>
      <w:r w:rsidR="00E02A1B">
        <w:rPr>
          <w:lang w:val="en-US"/>
        </w:rPr>
        <w:t>5</w:t>
      </w:r>
      <w:r>
        <w:rPr>
          <w:lang w:val="en-US"/>
        </w:rPr>
        <w:t>.0</w:t>
      </w:r>
      <w:r w:rsidRPr="007D5354">
        <w:rPr>
          <w:lang w:val="en-US"/>
        </w:rPr>
        <w:t>; 5G System; Authentication Server Services</w:t>
      </w:r>
    </w:p>
    <w:p w14:paraId="29CD2BBE" w14:textId="77777777" w:rsidR="001F42BE" w:rsidRDefault="001F42BE" w:rsidP="001F42BE">
      <w:pPr>
        <w:pStyle w:val="PL"/>
        <w:rPr>
          <w:lang w:val="en-US"/>
        </w:rPr>
      </w:pPr>
      <w:r w:rsidRPr="007D5354">
        <w:rPr>
          <w:lang w:val="en-US"/>
        </w:rPr>
        <w:t xml:space="preserve">  url: 'http://www.3gpp.org/ftp/Specs/archive/29_series/29.509'</w:t>
      </w:r>
    </w:p>
    <w:p w14:paraId="3F13D1CB" w14:textId="77777777" w:rsidR="001F42BE" w:rsidRDefault="001F42BE" w:rsidP="001F42BE">
      <w:pPr>
        <w:pStyle w:val="PL"/>
        <w:rPr>
          <w:lang w:val="en-US"/>
        </w:rPr>
      </w:pPr>
    </w:p>
    <w:p w14:paraId="7664344E" w14:textId="77777777" w:rsidR="007575F4" w:rsidRPr="00544965" w:rsidRDefault="007575F4" w:rsidP="007575F4">
      <w:pPr>
        <w:pStyle w:val="PL"/>
      </w:pPr>
      <w:r w:rsidRPr="00544965">
        <w:lastRenderedPageBreak/>
        <w:t>servers:</w:t>
      </w:r>
    </w:p>
    <w:p w14:paraId="7D379330" w14:textId="77777777" w:rsidR="007575F4" w:rsidRPr="00544965" w:rsidRDefault="007575F4" w:rsidP="007575F4">
      <w:pPr>
        <w:pStyle w:val="PL"/>
      </w:pPr>
      <w:r w:rsidRPr="00544965">
        <w:t xml:space="preserve">  - url: '{apiRoot}/nausf-</w:t>
      </w:r>
      <w:r w:rsidR="004012F4">
        <w:t>upuprotection</w:t>
      </w:r>
      <w:r w:rsidRPr="00544965">
        <w:t>/v1'</w:t>
      </w:r>
    </w:p>
    <w:p w14:paraId="58168635" w14:textId="77777777" w:rsidR="007575F4" w:rsidRPr="00544965" w:rsidRDefault="007575F4" w:rsidP="007575F4">
      <w:pPr>
        <w:pStyle w:val="PL"/>
        <w:rPr>
          <w:lang w:val="en-US"/>
        </w:rPr>
      </w:pPr>
      <w:r w:rsidRPr="00544965">
        <w:rPr>
          <w:lang w:val="en-US"/>
        </w:rPr>
        <w:t xml:space="preserve">    variables:</w:t>
      </w:r>
    </w:p>
    <w:p w14:paraId="73277D23" w14:textId="77777777" w:rsidR="007575F4" w:rsidRPr="00544965" w:rsidRDefault="007575F4" w:rsidP="007575F4">
      <w:pPr>
        <w:pStyle w:val="PL"/>
        <w:rPr>
          <w:lang w:val="en-US"/>
        </w:rPr>
      </w:pPr>
      <w:r w:rsidRPr="00544965">
        <w:rPr>
          <w:lang w:val="en-US"/>
        </w:rPr>
        <w:t xml:space="preserve">      apiRoot:</w:t>
      </w:r>
    </w:p>
    <w:p w14:paraId="4CF89868" w14:textId="760DF8F1" w:rsidR="007575F4" w:rsidRPr="00544965" w:rsidRDefault="007575F4" w:rsidP="007575F4">
      <w:pPr>
        <w:pStyle w:val="PL"/>
        <w:rPr>
          <w:lang w:val="en-US"/>
        </w:rPr>
      </w:pPr>
      <w:r w:rsidRPr="00544965">
        <w:rPr>
          <w:lang w:val="en-US"/>
        </w:rPr>
        <w:t xml:space="preserve">        default: </w:t>
      </w:r>
      <w:r w:rsidR="00F25FB1">
        <w:rPr>
          <w:lang w:val="en-US"/>
        </w:rPr>
        <w:t>https://example.com</w:t>
      </w:r>
    </w:p>
    <w:p w14:paraId="77FBAECF"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0D6E4406" w14:textId="77777777" w:rsidR="004012F4" w:rsidRPr="00544965" w:rsidRDefault="004012F4" w:rsidP="007575F4">
      <w:pPr>
        <w:pStyle w:val="PL"/>
        <w:rPr>
          <w:lang w:val="en-US"/>
        </w:rPr>
      </w:pPr>
    </w:p>
    <w:p w14:paraId="5A34415E" w14:textId="77777777" w:rsidR="001F42BE" w:rsidRPr="00544965" w:rsidRDefault="001F42BE" w:rsidP="001F42BE">
      <w:pPr>
        <w:pStyle w:val="PL"/>
        <w:rPr>
          <w:noProof w:val="0"/>
        </w:rPr>
      </w:pPr>
      <w:r w:rsidRPr="00544965">
        <w:rPr>
          <w:noProof w:val="0"/>
        </w:rPr>
        <w:t>security:</w:t>
      </w:r>
    </w:p>
    <w:p w14:paraId="21BC8CEA" w14:textId="77777777" w:rsidR="001F42BE" w:rsidRPr="00544965" w:rsidRDefault="001F42BE" w:rsidP="001F42BE">
      <w:pPr>
        <w:pStyle w:val="PL"/>
        <w:rPr>
          <w:noProof w:val="0"/>
        </w:rPr>
      </w:pPr>
      <w:r w:rsidRPr="00544965">
        <w:rPr>
          <w:noProof w:val="0"/>
        </w:rPr>
        <w:t xml:space="preserve">  - {}</w:t>
      </w:r>
    </w:p>
    <w:p w14:paraId="5976B7B6" w14:textId="77777777" w:rsidR="001F42BE" w:rsidRDefault="001F42BE" w:rsidP="001F42BE">
      <w:pPr>
        <w:pStyle w:val="PL"/>
      </w:pPr>
      <w:r w:rsidRPr="00544965">
        <w:t xml:space="preserve">  - oAuth2ClientCredentials:</w:t>
      </w:r>
    </w:p>
    <w:p w14:paraId="3A729EA1" w14:textId="77777777" w:rsidR="001F42BE" w:rsidRPr="00544965" w:rsidRDefault="001F42BE" w:rsidP="001F42BE">
      <w:pPr>
        <w:pStyle w:val="PL"/>
      </w:pPr>
      <w:r>
        <w:t xml:space="preserve">      - nausf-upuprotection</w:t>
      </w:r>
    </w:p>
    <w:p w14:paraId="5A3C5456" w14:textId="77777777" w:rsidR="004012F4" w:rsidRDefault="004012F4" w:rsidP="001F42BE">
      <w:pPr>
        <w:pStyle w:val="PL"/>
      </w:pPr>
    </w:p>
    <w:p w14:paraId="577C5CE1" w14:textId="77777777" w:rsidR="001F42BE" w:rsidRPr="00544965" w:rsidRDefault="001F42BE" w:rsidP="001F42BE">
      <w:pPr>
        <w:pStyle w:val="PL"/>
      </w:pPr>
      <w:r w:rsidRPr="00544965">
        <w:t>paths:</w:t>
      </w:r>
    </w:p>
    <w:p w14:paraId="59040452" w14:textId="77777777" w:rsidR="001F42BE" w:rsidRPr="00544965" w:rsidRDefault="001F42BE" w:rsidP="001F42BE">
      <w:pPr>
        <w:pStyle w:val="PL"/>
      </w:pPr>
      <w:r w:rsidRPr="00544965">
        <w:t xml:space="preserve">  /{supi}/ue-</w:t>
      </w:r>
      <w:r>
        <w:t>upu</w:t>
      </w:r>
      <w:r w:rsidRPr="00544965">
        <w:t>:</w:t>
      </w:r>
    </w:p>
    <w:p w14:paraId="0A269CCD" w14:textId="77777777" w:rsidR="001F42BE" w:rsidRPr="00544965" w:rsidRDefault="001F42BE" w:rsidP="001F42BE">
      <w:pPr>
        <w:pStyle w:val="PL"/>
      </w:pPr>
      <w:r w:rsidRPr="00544965">
        <w:t xml:space="preserve">    post:</w:t>
      </w:r>
    </w:p>
    <w:p w14:paraId="065A243E" w14:textId="77777777" w:rsidR="001F42BE" w:rsidRPr="00544965" w:rsidRDefault="001F42BE" w:rsidP="001F42BE">
      <w:pPr>
        <w:pStyle w:val="PL"/>
      </w:pPr>
      <w:r w:rsidRPr="00544965">
        <w:t xml:space="preserve">      parameters:</w:t>
      </w:r>
    </w:p>
    <w:p w14:paraId="4B2D01BD" w14:textId="77777777" w:rsidR="001F42BE" w:rsidRPr="00544965" w:rsidRDefault="001F42BE" w:rsidP="001F42BE">
      <w:pPr>
        <w:pStyle w:val="PL"/>
      </w:pPr>
      <w:r w:rsidRPr="00544965">
        <w:t xml:space="preserve">        - name: supi</w:t>
      </w:r>
    </w:p>
    <w:p w14:paraId="18A897BD" w14:textId="77777777" w:rsidR="001F42BE" w:rsidRPr="00544965" w:rsidRDefault="001F42BE" w:rsidP="001F42BE">
      <w:pPr>
        <w:pStyle w:val="PL"/>
      </w:pPr>
      <w:r w:rsidRPr="00544965">
        <w:t xml:space="preserve">          in: path</w:t>
      </w:r>
    </w:p>
    <w:p w14:paraId="16D1EC9A" w14:textId="77777777" w:rsidR="001F42BE" w:rsidRPr="00544965" w:rsidRDefault="001F42BE" w:rsidP="001F42BE">
      <w:pPr>
        <w:pStyle w:val="PL"/>
      </w:pPr>
      <w:r w:rsidRPr="00544965">
        <w:t xml:space="preserve">          description: Identifier of the UE</w:t>
      </w:r>
    </w:p>
    <w:p w14:paraId="0E6E999A" w14:textId="77777777" w:rsidR="001F42BE" w:rsidRPr="00544965" w:rsidRDefault="001F42BE" w:rsidP="001F42BE">
      <w:pPr>
        <w:pStyle w:val="PL"/>
      </w:pPr>
      <w:r w:rsidRPr="00544965">
        <w:t xml:space="preserve">          required: true</w:t>
      </w:r>
    </w:p>
    <w:p w14:paraId="440771A0" w14:textId="77777777" w:rsidR="001F42BE" w:rsidRPr="00544965" w:rsidRDefault="001F42BE" w:rsidP="001F42BE">
      <w:pPr>
        <w:pStyle w:val="PL"/>
      </w:pPr>
      <w:r w:rsidRPr="00544965">
        <w:t xml:space="preserve">          schema:</w:t>
      </w:r>
    </w:p>
    <w:p w14:paraId="6C9EE84E" w14:textId="77777777" w:rsidR="001F42BE" w:rsidRPr="00544965" w:rsidRDefault="001F42BE" w:rsidP="001F42BE">
      <w:pPr>
        <w:pStyle w:val="PL"/>
      </w:pPr>
      <w:r w:rsidRPr="00544965">
        <w:t xml:space="preserve">            $ref: 'TS29571_CommonData.yaml#/components/schemas/Supi'</w:t>
      </w:r>
    </w:p>
    <w:p w14:paraId="2742E8BB" w14:textId="77777777" w:rsidR="001F42BE" w:rsidRPr="00544965" w:rsidRDefault="001F42BE" w:rsidP="001F42BE">
      <w:pPr>
        <w:pStyle w:val="PL"/>
      </w:pPr>
      <w:r w:rsidRPr="00544965">
        <w:t xml:space="preserve">      requestBody:</w:t>
      </w:r>
    </w:p>
    <w:p w14:paraId="4CE71318" w14:textId="77777777" w:rsidR="001F42BE" w:rsidRPr="00544965" w:rsidRDefault="001F42BE" w:rsidP="001F42BE">
      <w:pPr>
        <w:pStyle w:val="PL"/>
      </w:pPr>
      <w:r w:rsidRPr="00544965">
        <w:t xml:space="preserve">        content:</w:t>
      </w:r>
    </w:p>
    <w:p w14:paraId="57D44C4B" w14:textId="77777777" w:rsidR="001F42BE" w:rsidRPr="00544965" w:rsidRDefault="001F42BE" w:rsidP="001F42BE">
      <w:pPr>
        <w:pStyle w:val="PL"/>
      </w:pPr>
      <w:r w:rsidRPr="00544965">
        <w:t xml:space="preserve">          application/json:</w:t>
      </w:r>
    </w:p>
    <w:p w14:paraId="067FCB84" w14:textId="77777777" w:rsidR="001F42BE" w:rsidRPr="00544965" w:rsidRDefault="001F42BE" w:rsidP="001F42BE">
      <w:pPr>
        <w:pStyle w:val="PL"/>
      </w:pPr>
      <w:r w:rsidRPr="00544965">
        <w:t xml:space="preserve">            schema:</w:t>
      </w:r>
    </w:p>
    <w:p w14:paraId="6FAF3A80" w14:textId="77777777" w:rsidR="001F42BE" w:rsidRPr="00544965" w:rsidRDefault="001F42BE" w:rsidP="001F42BE">
      <w:pPr>
        <w:pStyle w:val="PL"/>
      </w:pPr>
      <w:r w:rsidRPr="00544965">
        <w:t xml:space="preserve">              $ref: '#/components/schemas/</w:t>
      </w:r>
      <w:r>
        <w:t>Upu</w:t>
      </w:r>
      <w:r w:rsidRPr="00544965">
        <w:t>Info'</w:t>
      </w:r>
    </w:p>
    <w:p w14:paraId="30643F81" w14:textId="77777777" w:rsidR="001F42BE" w:rsidRPr="00544965" w:rsidRDefault="001F42BE" w:rsidP="001F42BE">
      <w:pPr>
        <w:pStyle w:val="PL"/>
      </w:pPr>
      <w:r w:rsidRPr="00544965">
        <w:t xml:space="preserve">        required: true</w:t>
      </w:r>
    </w:p>
    <w:p w14:paraId="10E50D36" w14:textId="77777777" w:rsidR="001F42BE" w:rsidRPr="00544965" w:rsidRDefault="001F42BE" w:rsidP="001F42BE">
      <w:pPr>
        <w:pStyle w:val="PL"/>
        <w:rPr>
          <w:lang w:val="en-US"/>
        </w:rPr>
      </w:pPr>
      <w:r w:rsidRPr="00544965">
        <w:t xml:space="preserve">      </w:t>
      </w:r>
      <w:r w:rsidRPr="00544965">
        <w:rPr>
          <w:lang w:val="en-US"/>
        </w:rPr>
        <w:t>responses:</w:t>
      </w:r>
    </w:p>
    <w:p w14:paraId="3E387FD3"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88C85C4"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61F467F3" w14:textId="77777777" w:rsidR="001F42BE" w:rsidRPr="00544965" w:rsidRDefault="001F42BE" w:rsidP="001F42BE">
      <w:pPr>
        <w:pStyle w:val="PL"/>
        <w:rPr>
          <w:lang w:val="en-US"/>
        </w:rPr>
      </w:pPr>
      <w:r w:rsidRPr="00544965">
        <w:rPr>
          <w:lang w:val="en-US"/>
        </w:rPr>
        <w:t xml:space="preserve">          content:</w:t>
      </w:r>
    </w:p>
    <w:p w14:paraId="7844B482" w14:textId="77777777" w:rsidR="001F42BE" w:rsidRPr="00544965" w:rsidRDefault="001F42BE" w:rsidP="001F42BE">
      <w:pPr>
        <w:pStyle w:val="PL"/>
      </w:pPr>
      <w:r w:rsidRPr="00544965">
        <w:rPr>
          <w:lang w:val="en-US"/>
        </w:rPr>
        <w:t xml:space="preserve">            </w:t>
      </w:r>
      <w:r w:rsidRPr="00544965">
        <w:t>application/json:</w:t>
      </w:r>
    </w:p>
    <w:p w14:paraId="7ECDDA41" w14:textId="77777777" w:rsidR="001F42BE" w:rsidRPr="00544965" w:rsidRDefault="001F42BE" w:rsidP="001F42BE">
      <w:pPr>
        <w:pStyle w:val="PL"/>
      </w:pPr>
      <w:r w:rsidRPr="00544965">
        <w:t xml:space="preserve">              schema:</w:t>
      </w:r>
    </w:p>
    <w:p w14:paraId="3A3AF9B5" w14:textId="77777777" w:rsidR="001F42BE" w:rsidRDefault="001F42BE" w:rsidP="001F42BE">
      <w:pPr>
        <w:pStyle w:val="PL"/>
      </w:pPr>
      <w:r w:rsidRPr="00544965">
        <w:t xml:space="preserve">                $ref: '#/components/schemas/</w:t>
      </w:r>
      <w:r>
        <w:t>Upu</w:t>
      </w:r>
      <w:r w:rsidRPr="00544965">
        <w:rPr>
          <w:lang w:val="en-US"/>
        </w:rPr>
        <w:t>SecurityInfo</w:t>
      </w:r>
      <w:r w:rsidRPr="00544965">
        <w:t>'</w:t>
      </w:r>
    </w:p>
    <w:p w14:paraId="57EE85C7" w14:textId="77777777" w:rsidR="007B706D" w:rsidRPr="00544965" w:rsidRDefault="007B706D" w:rsidP="001F42BE">
      <w:pPr>
        <w:pStyle w:val="PL"/>
      </w:pPr>
    </w:p>
    <w:p w14:paraId="038A659B" w14:textId="77777777" w:rsidR="001F42BE" w:rsidRPr="00FB23B2" w:rsidRDefault="001F42BE" w:rsidP="001F42BE">
      <w:pPr>
        <w:pStyle w:val="PL"/>
      </w:pPr>
      <w:r w:rsidRPr="00544965">
        <w:t xml:space="preserve">        </w:t>
      </w:r>
      <w:r w:rsidRPr="00FB23B2">
        <w:t>'503':</w:t>
      </w:r>
    </w:p>
    <w:p w14:paraId="6F689E68" w14:textId="77777777" w:rsidR="001F42BE" w:rsidRPr="00FB23B2" w:rsidRDefault="001F42BE" w:rsidP="001F42BE">
      <w:pPr>
        <w:pStyle w:val="PL"/>
      </w:pPr>
      <w:r w:rsidRPr="00FB23B2">
        <w:t xml:space="preserve">          description: Service Unavailable</w:t>
      </w:r>
    </w:p>
    <w:p w14:paraId="1B91F757" w14:textId="77777777" w:rsidR="001F42BE" w:rsidRPr="00FB23B2" w:rsidRDefault="001F42BE" w:rsidP="001F42BE">
      <w:pPr>
        <w:pStyle w:val="PL"/>
      </w:pPr>
      <w:r w:rsidRPr="00FB23B2">
        <w:t xml:space="preserve">          content:</w:t>
      </w:r>
    </w:p>
    <w:p w14:paraId="49CA8C50" w14:textId="77777777" w:rsidR="001F42BE" w:rsidRPr="00544965" w:rsidRDefault="001F42BE" w:rsidP="001F42BE">
      <w:pPr>
        <w:pStyle w:val="PL"/>
      </w:pPr>
      <w:r w:rsidRPr="00FB23B2">
        <w:t xml:space="preserve">            </w:t>
      </w:r>
      <w:r w:rsidRPr="00544965">
        <w:t>application/problem+json:</w:t>
      </w:r>
    </w:p>
    <w:p w14:paraId="7A75AC61" w14:textId="77777777" w:rsidR="001F42BE" w:rsidRPr="00544965" w:rsidRDefault="001F42BE" w:rsidP="001F42BE">
      <w:pPr>
        <w:pStyle w:val="PL"/>
      </w:pPr>
      <w:r w:rsidRPr="00544965">
        <w:t xml:space="preserve">              schema:</w:t>
      </w:r>
    </w:p>
    <w:p w14:paraId="0F6304D8" w14:textId="77777777" w:rsidR="001F42BE" w:rsidRPr="00544965" w:rsidRDefault="001F42BE" w:rsidP="001F42BE">
      <w:pPr>
        <w:pStyle w:val="PL"/>
      </w:pPr>
      <w:r w:rsidRPr="00544965">
        <w:t xml:space="preserve">                $ref: 'TS29571_CommonData.yaml#/components/schemas/ProblemDetails'</w:t>
      </w:r>
    </w:p>
    <w:p w14:paraId="37DC6954" w14:textId="17564DFB" w:rsidR="007B706D" w:rsidRDefault="007B706D" w:rsidP="007B706D">
      <w:pPr>
        <w:pStyle w:val="PL"/>
        <w:rPr>
          <w:lang w:val="en-US"/>
        </w:rPr>
      </w:pPr>
      <w:r w:rsidRPr="002E5CBA">
        <w:rPr>
          <w:lang w:val="en-US"/>
        </w:rPr>
        <w:t xml:space="preserve">        '</w:t>
      </w:r>
      <w:r>
        <w:rPr>
          <w:lang w:val="en-US"/>
        </w:rPr>
        <w:t>307</w:t>
      </w:r>
      <w:r w:rsidRPr="002E5CBA">
        <w:rPr>
          <w:lang w:val="en-US"/>
        </w:rPr>
        <w:t>':</w:t>
      </w:r>
    </w:p>
    <w:p w14:paraId="64FA5725" w14:textId="17F01D66" w:rsidR="0017370E" w:rsidRPr="002E5CBA" w:rsidRDefault="0017370E" w:rsidP="007B706D">
      <w:pPr>
        <w:pStyle w:val="PL"/>
        <w:rPr>
          <w:lang w:val="en-US"/>
        </w:rPr>
      </w:pPr>
      <w:r>
        <w:rPr>
          <w:lang w:val="en-US"/>
        </w:rPr>
        <w:t xml:space="preserve">          $ref: </w:t>
      </w:r>
      <w:r w:rsidRPr="00690A26">
        <w:t>'TS29571_CommonData.yaml#/components/</w:t>
      </w:r>
      <w:r>
        <w:t>responses/307'</w:t>
      </w:r>
    </w:p>
    <w:p w14:paraId="50D3680F" w14:textId="5B3E45ED" w:rsidR="007B706D" w:rsidRPr="000B376D" w:rsidRDefault="007B706D" w:rsidP="007B706D">
      <w:pPr>
        <w:pStyle w:val="PL"/>
      </w:pPr>
    </w:p>
    <w:p w14:paraId="594BF55E" w14:textId="69C7AF0F" w:rsidR="007B706D" w:rsidRDefault="007B706D" w:rsidP="007B706D">
      <w:pPr>
        <w:pStyle w:val="PL"/>
        <w:rPr>
          <w:lang w:val="en-US"/>
        </w:rPr>
      </w:pPr>
      <w:r w:rsidRPr="00046E6A">
        <w:rPr>
          <w:lang w:val="en-US"/>
        </w:rPr>
        <w:t xml:space="preserve">        '308':</w:t>
      </w:r>
    </w:p>
    <w:p w14:paraId="2C93B25C" w14:textId="651AAC9F" w:rsidR="0017370E" w:rsidRPr="00046E6A" w:rsidRDefault="0017370E" w:rsidP="007B706D">
      <w:pPr>
        <w:pStyle w:val="PL"/>
        <w:rPr>
          <w:lang w:val="en-US"/>
        </w:rPr>
      </w:pPr>
      <w:r>
        <w:rPr>
          <w:lang w:val="en-US"/>
        </w:rPr>
        <w:t xml:space="preserve">          $ref: </w:t>
      </w:r>
      <w:r w:rsidRPr="00690A26">
        <w:t>'TS29571_CommonData.yaml#/components/</w:t>
      </w:r>
      <w:r>
        <w:t>responses/308</w:t>
      </w:r>
      <w:r w:rsidR="008E2C90">
        <w:tab/>
      </w:r>
      <w:r>
        <w:t>'</w:t>
      </w:r>
    </w:p>
    <w:p w14:paraId="64BD92D5" w14:textId="6CEAFEEA" w:rsidR="001F42BE" w:rsidRDefault="001F42BE" w:rsidP="007B706D">
      <w:pPr>
        <w:pStyle w:val="PL"/>
      </w:pPr>
    </w:p>
    <w:p w14:paraId="68C48575" w14:textId="77777777" w:rsidR="00D41C3B" w:rsidRDefault="00D41C3B" w:rsidP="001F42BE">
      <w:pPr>
        <w:pStyle w:val="PL"/>
      </w:pPr>
    </w:p>
    <w:p w14:paraId="57B6D057" w14:textId="77777777" w:rsidR="001F42BE" w:rsidRPr="00544965" w:rsidRDefault="001F42BE" w:rsidP="001F42BE">
      <w:pPr>
        <w:pStyle w:val="PL"/>
      </w:pPr>
      <w:r w:rsidRPr="00544965">
        <w:t>components:</w:t>
      </w:r>
    </w:p>
    <w:p w14:paraId="1B638714" w14:textId="77777777" w:rsidR="001F42BE" w:rsidRPr="00544965" w:rsidRDefault="001F42BE" w:rsidP="001F42BE">
      <w:pPr>
        <w:pStyle w:val="PL"/>
        <w:rPr>
          <w:noProof w:val="0"/>
        </w:rPr>
      </w:pPr>
      <w:r w:rsidRPr="00544965">
        <w:rPr>
          <w:noProof w:val="0"/>
        </w:rPr>
        <w:t xml:space="preserve">  securitySchemes:</w:t>
      </w:r>
    </w:p>
    <w:p w14:paraId="5441CC34" w14:textId="77777777" w:rsidR="001F42BE" w:rsidRPr="00544965" w:rsidRDefault="001F42BE" w:rsidP="001F42BE">
      <w:pPr>
        <w:pStyle w:val="PL"/>
        <w:rPr>
          <w:noProof w:val="0"/>
        </w:rPr>
      </w:pPr>
      <w:r w:rsidRPr="00544965">
        <w:rPr>
          <w:noProof w:val="0"/>
        </w:rPr>
        <w:t xml:space="preserve">    oAuth2ClientCredentials:</w:t>
      </w:r>
    </w:p>
    <w:p w14:paraId="7B43BABB" w14:textId="77777777" w:rsidR="001F42BE" w:rsidRPr="00544965" w:rsidRDefault="001F42BE" w:rsidP="001F42BE">
      <w:pPr>
        <w:pStyle w:val="PL"/>
        <w:rPr>
          <w:noProof w:val="0"/>
        </w:rPr>
      </w:pPr>
      <w:r w:rsidRPr="00544965">
        <w:rPr>
          <w:noProof w:val="0"/>
        </w:rPr>
        <w:t xml:space="preserve">      type: oauth2</w:t>
      </w:r>
    </w:p>
    <w:p w14:paraId="705FA1F3" w14:textId="77777777" w:rsidR="001F42BE" w:rsidRPr="00544965" w:rsidRDefault="001F42BE" w:rsidP="001F42BE">
      <w:pPr>
        <w:pStyle w:val="PL"/>
        <w:rPr>
          <w:noProof w:val="0"/>
        </w:rPr>
      </w:pPr>
      <w:r w:rsidRPr="00544965">
        <w:rPr>
          <w:noProof w:val="0"/>
        </w:rPr>
        <w:t xml:space="preserve">      flows:</w:t>
      </w:r>
    </w:p>
    <w:p w14:paraId="1FD4D799" w14:textId="77777777" w:rsidR="001F42BE" w:rsidRPr="00544965" w:rsidRDefault="001F42BE" w:rsidP="001F42BE">
      <w:pPr>
        <w:pStyle w:val="PL"/>
        <w:rPr>
          <w:noProof w:val="0"/>
        </w:rPr>
      </w:pPr>
      <w:r w:rsidRPr="00544965">
        <w:rPr>
          <w:noProof w:val="0"/>
        </w:rPr>
        <w:t xml:space="preserve">        clientCredentials:</w:t>
      </w:r>
    </w:p>
    <w:p w14:paraId="435FC6D9" w14:textId="77777777" w:rsidR="001F42BE" w:rsidRPr="00544965" w:rsidRDefault="001F42BE" w:rsidP="001F42BE">
      <w:pPr>
        <w:pStyle w:val="PL"/>
        <w:rPr>
          <w:noProof w:val="0"/>
        </w:rPr>
      </w:pPr>
      <w:r w:rsidRPr="00544965">
        <w:rPr>
          <w:noProof w:val="0"/>
        </w:rPr>
        <w:t xml:space="preserve">          tokenUrl: '{nrfApiRoot}/oauth2/token'</w:t>
      </w:r>
    </w:p>
    <w:p w14:paraId="4C5C4A7F" w14:textId="77777777" w:rsidR="001F42BE" w:rsidRDefault="001F42BE" w:rsidP="001F42BE">
      <w:pPr>
        <w:pStyle w:val="PL"/>
        <w:rPr>
          <w:noProof w:val="0"/>
        </w:rPr>
      </w:pPr>
      <w:r w:rsidRPr="00544965">
        <w:rPr>
          <w:noProof w:val="0"/>
        </w:rPr>
        <w:t xml:space="preserve">          scopes:</w:t>
      </w:r>
    </w:p>
    <w:p w14:paraId="0BA2D7E9" w14:textId="77777777" w:rsidR="001F42BE" w:rsidRPr="00544965" w:rsidRDefault="001F42BE" w:rsidP="001F42BE">
      <w:pPr>
        <w:pStyle w:val="PL"/>
        <w:rPr>
          <w:noProof w:val="0"/>
        </w:rPr>
      </w:pPr>
      <w:r>
        <w:rPr>
          <w:noProof w:val="0"/>
        </w:rPr>
        <w:t xml:space="preserve">            nausf-upuprotection: Access to the Nausf_UPUProtection API</w:t>
      </w:r>
    </w:p>
    <w:p w14:paraId="0141BD18" w14:textId="77777777" w:rsidR="004012F4" w:rsidRDefault="004012F4" w:rsidP="001F42BE">
      <w:pPr>
        <w:pStyle w:val="PL"/>
      </w:pPr>
    </w:p>
    <w:p w14:paraId="52000514" w14:textId="77777777" w:rsidR="001F42BE" w:rsidRDefault="001F42BE" w:rsidP="001F42BE">
      <w:pPr>
        <w:pStyle w:val="PL"/>
      </w:pPr>
      <w:r w:rsidRPr="00544965">
        <w:t xml:space="preserve">  schemas:</w:t>
      </w:r>
    </w:p>
    <w:p w14:paraId="65CFB56B" w14:textId="77777777" w:rsidR="004012F4" w:rsidRDefault="004012F4" w:rsidP="001F42BE">
      <w:pPr>
        <w:pStyle w:val="PL"/>
      </w:pPr>
    </w:p>
    <w:p w14:paraId="5640CD91" w14:textId="0F1B1B61" w:rsidR="00D41C3B" w:rsidRDefault="00D41C3B" w:rsidP="001F42BE">
      <w:pPr>
        <w:pStyle w:val="PL"/>
      </w:pPr>
      <w:r>
        <w:t>#</w:t>
      </w:r>
    </w:p>
    <w:p w14:paraId="6C6FB76A" w14:textId="77777777" w:rsidR="004012F4" w:rsidRDefault="004012F4" w:rsidP="001F42BE">
      <w:pPr>
        <w:pStyle w:val="PL"/>
      </w:pPr>
      <w:r>
        <w:t># COMPLEX TYPES:</w:t>
      </w:r>
    </w:p>
    <w:p w14:paraId="14DC4CC7" w14:textId="1DF61AB4" w:rsidR="004012F4" w:rsidRDefault="00D41C3B" w:rsidP="001F42BE">
      <w:pPr>
        <w:pStyle w:val="PL"/>
      </w:pPr>
      <w:r>
        <w:t>#</w:t>
      </w:r>
    </w:p>
    <w:p w14:paraId="056B234B" w14:textId="77777777" w:rsidR="00D41C3B" w:rsidRPr="00544965" w:rsidRDefault="00D41C3B" w:rsidP="001F42BE">
      <w:pPr>
        <w:pStyle w:val="PL"/>
      </w:pPr>
    </w:p>
    <w:p w14:paraId="627A3E17" w14:textId="77777777" w:rsidR="001F42BE" w:rsidRDefault="001F42BE" w:rsidP="001F42BE">
      <w:pPr>
        <w:pStyle w:val="PL"/>
      </w:pPr>
      <w:r w:rsidRPr="00544965">
        <w:t xml:space="preserve">    </w:t>
      </w:r>
      <w:r>
        <w:rPr>
          <w:rFonts w:hint="eastAsia"/>
          <w:lang w:eastAsia="zh-CN"/>
        </w:rPr>
        <w:t>Upu</w:t>
      </w:r>
      <w:r w:rsidRPr="00544965">
        <w:t>Info:</w:t>
      </w:r>
    </w:p>
    <w:p w14:paraId="46C64B21" w14:textId="5D6E7A05" w:rsidR="003A30C7" w:rsidRPr="00544965" w:rsidRDefault="003A30C7" w:rsidP="001F42BE">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06ACE35B" w14:textId="77777777" w:rsidR="001F42BE" w:rsidRPr="00544965" w:rsidRDefault="001F42BE" w:rsidP="001F42BE">
      <w:pPr>
        <w:pStyle w:val="PL"/>
      </w:pPr>
      <w:r w:rsidRPr="00544965">
        <w:t xml:space="preserve">      type: object</w:t>
      </w:r>
    </w:p>
    <w:p w14:paraId="319ADC39" w14:textId="77777777" w:rsidR="001F42BE" w:rsidRPr="00544965" w:rsidRDefault="001F42BE" w:rsidP="001F42BE">
      <w:pPr>
        <w:pStyle w:val="PL"/>
      </w:pPr>
      <w:r w:rsidRPr="00544965">
        <w:t xml:space="preserve">      properties:</w:t>
      </w:r>
    </w:p>
    <w:p w14:paraId="1CFF3919" w14:textId="77777777" w:rsidR="001F42BE" w:rsidRPr="00544965" w:rsidRDefault="001F42BE" w:rsidP="001F42BE">
      <w:pPr>
        <w:pStyle w:val="PL"/>
      </w:pPr>
      <w:r w:rsidRPr="00544965">
        <w:t xml:space="preserve">        </w:t>
      </w:r>
      <w:r>
        <w:rPr>
          <w:rFonts w:hint="eastAsia"/>
          <w:lang w:val="es-ES" w:eastAsia="zh-CN"/>
        </w:rPr>
        <w:t>upuData</w:t>
      </w:r>
      <w:r w:rsidRPr="00544965">
        <w:t>List:</w:t>
      </w:r>
    </w:p>
    <w:p w14:paraId="063E2504" w14:textId="77777777" w:rsidR="001F42BE" w:rsidRPr="00544965" w:rsidRDefault="001F42BE" w:rsidP="001F42BE">
      <w:pPr>
        <w:pStyle w:val="PL"/>
      </w:pPr>
      <w:r w:rsidRPr="00544965">
        <w:t xml:space="preserve">          type: array</w:t>
      </w:r>
    </w:p>
    <w:p w14:paraId="191EAF05" w14:textId="77777777" w:rsidR="001F42BE" w:rsidRPr="00544965" w:rsidRDefault="001F42BE" w:rsidP="001F42BE">
      <w:pPr>
        <w:pStyle w:val="PL"/>
      </w:pPr>
      <w:r w:rsidRPr="00544965">
        <w:t xml:space="preserve">          items:</w:t>
      </w:r>
    </w:p>
    <w:p w14:paraId="492D1EDE"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6306127F" w14:textId="77777777" w:rsidR="001F42BE" w:rsidRDefault="001F42BE" w:rsidP="001F42BE">
      <w:pPr>
        <w:pStyle w:val="PL"/>
        <w:rPr>
          <w:lang w:val="en-US"/>
        </w:rPr>
      </w:pPr>
      <w:r w:rsidRPr="00F267AF">
        <w:rPr>
          <w:lang w:val="en-US"/>
        </w:rPr>
        <w:t xml:space="preserve">          minItems: 1</w:t>
      </w:r>
    </w:p>
    <w:p w14:paraId="480576C9" w14:textId="77777777" w:rsidR="00D41C3B" w:rsidRDefault="00D41C3B" w:rsidP="00D41C3B">
      <w:pPr>
        <w:pStyle w:val="PL"/>
      </w:pPr>
      <w:r>
        <w:t xml:space="preserve">        upuHeader:</w:t>
      </w:r>
    </w:p>
    <w:p w14:paraId="7A3594B0" w14:textId="14AADBE2" w:rsidR="00D41C3B" w:rsidRPr="000B71E3" w:rsidRDefault="00D41C3B" w:rsidP="00D41C3B">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7B0088E5" w14:textId="77777777" w:rsidR="001F42BE" w:rsidRPr="00544965" w:rsidRDefault="001F42BE" w:rsidP="001F42BE">
      <w:pPr>
        <w:pStyle w:val="PL"/>
      </w:pPr>
      <w:r w:rsidRPr="00544965">
        <w:t xml:space="preserve">        </w:t>
      </w:r>
      <w:r>
        <w:t>upuA</w:t>
      </w:r>
      <w:r w:rsidRPr="00544965">
        <w:t>ckInd:</w:t>
      </w:r>
    </w:p>
    <w:p w14:paraId="5E90B592" w14:textId="77777777" w:rsidR="001F42BE" w:rsidRDefault="001F42BE" w:rsidP="001F42BE">
      <w:pPr>
        <w:pStyle w:val="PL"/>
      </w:pPr>
      <w:r w:rsidRPr="00544965">
        <w:t xml:space="preserve">          $ref: '#/components/schemas/</w:t>
      </w:r>
      <w:r>
        <w:t>Upu</w:t>
      </w:r>
      <w:r w:rsidRPr="00544965">
        <w:t>AckInd'</w:t>
      </w:r>
    </w:p>
    <w:p w14:paraId="4E825537" w14:textId="77777777" w:rsidR="007B706D" w:rsidRPr="002E5CBA" w:rsidRDefault="007B706D" w:rsidP="007B706D">
      <w:pPr>
        <w:pStyle w:val="PL"/>
        <w:rPr>
          <w:lang w:val="en-US"/>
        </w:rPr>
      </w:pPr>
      <w:r w:rsidRPr="002E5CBA">
        <w:rPr>
          <w:lang w:val="en-US"/>
        </w:rPr>
        <w:lastRenderedPageBreak/>
        <w:t xml:space="preserve">        supportedFeatures:</w:t>
      </w:r>
    </w:p>
    <w:p w14:paraId="7B617C7A" w14:textId="790BEFC0" w:rsidR="007B706D" w:rsidRPr="00544965" w:rsidRDefault="007B706D" w:rsidP="007B706D">
      <w:pPr>
        <w:pStyle w:val="PL"/>
      </w:pPr>
      <w:r w:rsidRPr="002E5CBA">
        <w:rPr>
          <w:lang w:val="en-US"/>
        </w:rPr>
        <w:t xml:space="preserve">          $ref: 'TS29571_CommonData.yaml#/components/schemas/SupportedFeatures'</w:t>
      </w:r>
    </w:p>
    <w:p w14:paraId="70928FF5" w14:textId="77777777" w:rsidR="001F42BE" w:rsidRPr="00544965" w:rsidRDefault="001F42BE" w:rsidP="001F42BE">
      <w:pPr>
        <w:pStyle w:val="PL"/>
      </w:pPr>
      <w:r w:rsidRPr="00544965">
        <w:t xml:space="preserve">      required:</w:t>
      </w:r>
    </w:p>
    <w:p w14:paraId="41A995C0" w14:textId="77777777" w:rsidR="001F42BE" w:rsidRPr="00544965" w:rsidRDefault="001F42BE" w:rsidP="001F42BE">
      <w:pPr>
        <w:pStyle w:val="PL"/>
        <w:rPr>
          <w:lang w:eastAsia="zh-CN"/>
        </w:rPr>
      </w:pPr>
      <w:r w:rsidRPr="00544965">
        <w:t xml:space="preserve">        </w:t>
      </w:r>
      <w:r w:rsidRPr="00B25494">
        <w:t xml:space="preserve">- </w:t>
      </w:r>
      <w:r w:rsidRPr="0008755C">
        <w:rPr>
          <w:lang w:val="es-ES" w:eastAsia="zh-CN"/>
        </w:rPr>
        <w:t>upuData</w:t>
      </w:r>
      <w:r w:rsidRPr="0008755C">
        <w:t>List</w:t>
      </w:r>
    </w:p>
    <w:p w14:paraId="21E2C862" w14:textId="77777777" w:rsidR="001F42BE" w:rsidRPr="00544965" w:rsidRDefault="001F42BE" w:rsidP="001F42BE">
      <w:pPr>
        <w:pStyle w:val="PL"/>
      </w:pPr>
      <w:r w:rsidRPr="00544965">
        <w:t xml:space="preserve">        - </w:t>
      </w:r>
      <w:r>
        <w:t>upuA</w:t>
      </w:r>
      <w:r w:rsidRPr="00544965">
        <w:t>ckInd</w:t>
      </w:r>
    </w:p>
    <w:p w14:paraId="79C21EED" w14:textId="77777777" w:rsidR="00D41C3B" w:rsidRDefault="00D41C3B" w:rsidP="001F42BE">
      <w:pPr>
        <w:pStyle w:val="PL"/>
      </w:pPr>
    </w:p>
    <w:p w14:paraId="142E2515" w14:textId="77777777" w:rsidR="001F42BE" w:rsidRDefault="001F42BE" w:rsidP="001F42BE">
      <w:pPr>
        <w:pStyle w:val="PL"/>
      </w:pPr>
      <w:r w:rsidRPr="00544965">
        <w:t xml:space="preserve">    </w:t>
      </w:r>
      <w:r>
        <w:rPr>
          <w:rFonts w:hint="eastAsia"/>
          <w:lang w:eastAsia="zh-CN"/>
        </w:rPr>
        <w:t>Upu</w:t>
      </w:r>
      <w:r w:rsidRPr="00544965">
        <w:t>SecurityInfo:</w:t>
      </w:r>
    </w:p>
    <w:p w14:paraId="724BEE21" w14:textId="03F0C657" w:rsidR="003A30C7" w:rsidRPr="00544965" w:rsidRDefault="003A30C7" w:rsidP="001F42BE">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00D41C3B">
        <w:rPr>
          <w:vertAlign w:val="subscript"/>
        </w:rPr>
        <w:t>AUSF</w:t>
      </w:r>
      <w:r>
        <w:rPr>
          <w:rFonts w:hint="eastAsia"/>
          <w:lang w:eastAsia="zh-CN"/>
        </w:rPr>
        <w:t xml:space="preserve"> and </w:t>
      </w:r>
      <w:r>
        <w:t>Counter</w:t>
      </w:r>
      <w:r w:rsidR="00D41C3B">
        <w:t>UPU</w:t>
      </w:r>
      <w:r>
        <w:rPr>
          <w:rFonts w:cs="Arial"/>
          <w:szCs w:val="18"/>
        </w:rPr>
        <w:t>.</w:t>
      </w:r>
    </w:p>
    <w:p w14:paraId="49514310" w14:textId="77777777" w:rsidR="001F42BE" w:rsidRPr="00544965" w:rsidRDefault="001F42BE" w:rsidP="001F42BE">
      <w:pPr>
        <w:pStyle w:val="PL"/>
      </w:pPr>
      <w:r w:rsidRPr="00544965">
        <w:t xml:space="preserve">      type: object</w:t>
      </w:r>
    </w:p>
    <w:p w14:paraId="4D868BA3" w14:textId="77777777" w:rsidR="001F42BE" w:rsidRPr="00544965" w:rsidRDefault="001F42BE" w:rsidP="001F42BE">
      <w:pPr>
        <w:pStyle w:val="PL"/>
      </w:pPr>
      <w:r w:rsidRPr="00544965">
        <w:t xml:space="preserve">      properties:</w:t>
      </w:r>
    </w:p>
    <w:p w14:paraId="3DA7C95A"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68E45311"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1A53970F" w14:textId="77777777" w:rsidR="001F42BE" w:rsidRPr="00544965" w:rsidRDefault="001F42BE" w:rsidP="001F42BE">
      <w:pPr>
        <w:pStyle w:val="PL"/>
      </w:pPr>
      <w:r w:rsidRPr="00544965">
        <w:t xml:space="preserve">        counter</w:t>
      </w:r>
      <w:r>
        <w:rPr>
          <w:rFonts w:hint="eastAsia"/>
          <w:lang w:eastAsia="zh-CN"/>
        </w:rPr>
        <w:t>Upu</w:t>
      </w:r>
      <w:r w:rsidRPr="00544965">
        <w:t>:</w:t>
      </w:r>
    </w:p>
    <w:p w14:paraId="13D6D2CC"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3361A65D" w14:textId="77777777" w:rsidR="001F42BE" w:rsidRPr="00544965" w:rsidRDefault="001F42BE" w:rsidP="001F42BE">
      <w:pPr>
        <w:pStyle w:val="PL"/>
      </w:pPr>
      <w:r w:rsidRPr="00544965">
        <w:t xml:space="preserve">        </w:t>
      </w:r>
      <w:r>
        <w:rPr>
          <w:rFonts w:hint="eastAsia"/>
          <w:lang w:eastAsia="zh-CN"/>
        </w:rPr>
        <w:t>upu</w:t>
      </w:r>
      <w:r w:rsidRPr="00544965">
        <w:t>XmacIue:</w:t>
      </w:r>
    </w:p>
    <w:p w14:paraId="443817D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6F7C669" w14:textId="77777777" w:rsidR="001F42BE" w:rsidRPr="00544965" w:rsidRDefault="001F42BE" w:rsidP="001F42BE">
      <w:pPr>
        <w:pStyle w:val="PL"/>
      </w:pPr>
      <w:r w:rsidRPr="00544965">
        <w:t xml:space="preserve">      required:</w:t>
      </w:r>
    </w:p>
    <w:p w14:paraId="5A83772B"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007FA256" w14:textId="77777777" w:rsidR="001F42BE" w:rsidRDefault="001F42BE" w:rsidP="001F42BE">
      <w:pPr>
        <w:pStyle w:val="PL"/>
        <w:rPr>
          <w:lang w:eastAsia="zh-CN"/>
        </w:rPr>
      </w:pPr>
      <w:r w:rsidRPr="00544965">
        <w:t xml:space="preserve">        - counter</w:t>
      </w:r>
      <w:r>
        <w:rPr>
          <w:rFonts w:hint="eastAsia"/>
          <w:lang w:eastAsia="zh-CN"/>
        </w:rPr>
        <w:t>Upu</w:t>
      </w:r>
    </w:p>
    <w:p w14:paraId="015810B1" w14:textId="77777777" w:rsidR="00D41C3B" w:rsidRDefault="00D41C3B" w:rsidP="001F42BE">
      <w:pPr>
        <w:pStyle w:val="PL"/>
      </w:pPr>
    </w:p>
    <w:p w14:paraId="3B837E6E" w14:textId="77777777" w:rsidR="001F42BE" w:rsidRDefault="001F42BE" w:rsidP="001F42BE">
      <w:pPr>
        <w:pStyle w:val="PL"/>
      </w:pPr>
      <w:r w:rsidRPr="00544965">
        <w:t xml:space="preserve">    </w:t>
      </w:r>
      <w:r w:rsidRPr="0008755C">
        <w:t>Upu</w:t>
      </w:r>
      <w:r w:rsidRPr="0008755C">
        <w:rPr>
          <w:lang w:eastAsia="zh-CN"/>
        </w:rPr>
        <w:t>D</w:t>
      </w:r>
      <w:r w:rsidRPr="0008755C">
        <w:t>ata:</w:t>
      </w:r>
    </w:p>
    <w:p w14:paraId="30ED1036" w14:textId="42303A49" w:rsidR="003A30C7" w:rsidRPr="0008755C" w:rsidRDefault="003A30C7" w:rsidP="001F42BE">
      <w:pPr>
        <w:pStyle w:val="PL"/>
      </w:pPr>
      <w:r>
        <w:t xml:space="preserve">      </w:t>
      </w:r>
      <w:r w:rsidRPr="00932D4A">
        <w:rPr>
          <w:lang w:val="en-US"/>
        </w:rPr>
        <w:t xml:space="preserve">description: </w:t>
      </w:r>
      <w:r w:rsidRPr="00544965">
        <w:t xml:space="preserve">Contains </w:t>
      </w:r>
      <w:r>
        <w:rPr>
          <w:lang w:val="es-ES"/>
        </w:rPr>
        <w:t>UE parameters update data set</w:t>
      </w:r>
      <w:r>
        <w:rPr>
          <w:rFonts w:hint="eastAsia"/>
          <w:lang w:val="es-ES" w:eastAsia="zh-CN"/>
        </w:rPr>
        <w:t xml:space="preserve"> (e</w:t>
      </w:r>
      <w:r>
        <w:t xml:space="preserve">.g., </w:t>
      </w:r>
      <w:r w:rsidRPr="00A12EB2">
        <w:rPr>
          <w:lang w:val="en-US"/>
        </w:rPr>
        <w:t>the updated Routing ID Data</w:t>
      </w:r>
      <w:r>
        <w:rPr>
          <w:rFonts w:hint="eastAsia"/>
          <w:lang w:val="en-US" w:eastAsia="zh-CN"/>
        </w:rPr>
        <w:t xml:space="preserve"> or the</w:t>
      </w:r>
      <w:r>
        <w:rPr>
          <w:lang w:val="es-ES"/>
        </w:rPr>
        <w:t xml:space="preserve"> Default configured NSSAI</w:t>
      </w:r>
      <w:r>
        <w:rPr>
          <w:rFonts w:hint="eastAsia"/>
          <w:lang w:val="en-US" w:eastAsia="zh-CN"/>
        </w:rPr>
        <w:t>)</w:t>
      </w:r>
      <w:r>
        <w:rPr>
          <w:rFonts w:cs="Arial"/>
          <w:szCs w:val="18"/>
        </w:rPr>
        <w:t>.</w:t>
      </w:r>
    </w:p>
    <w:p w14:paraId="3E961CDA" w14:textId="77777777" w:rsidR="001F42BE" w:rsidRPr="0008755C" w:rsidRDefault="001F42BE" w:rsidP="001F42BE">
      <w:pPr>
        <w:pStyle w:val="PL"/>
      </w:pPr>
      <w:r w:rsidRPr="0008755C">
        <w:t xml:space="preserve">      type: object</w:t>
      </w:r>
    </w:p>
    <w:p w14:paraId="1FDDA2CD" w14:textId="77777777" w:rsidR="001F42BE" w:rsidRPr="0008755C" w:rsidRDefault="001F42BE" w:rsidP="001F42BE">
      <w:pPr>
        <w:pStyle w:val="PL"/>
      </w:pPr>
      <w:r w:rsidRPr="0008755C">
        <w:t xml:space="preserve">      properties:</w:t>
      </w:r>
    </w:p>
    <w:p w14:paraId="14BB5084" w14:textId="77777777" w:rsidR="001F42BE" w:rsidRPr="0008755C" w:rsidRDefault="001F42BE" w:rsidP="001F42BE">
      <w:pPr>
        <w:pStyle w:val="PL"/>
      </w:pPr>
      <w:r w:rsidRPr="0008755C">
        <w:t xml:space="preserve">        </w:t>
      </w:r>
      <w:r w:rsidRPr="0008755C">
        <w:rPr>
          <w:lang w:eastAsia="zh-CN"/>
        </w:rPr>
        <w:t>secPacket</w:t>
      </w:r>
      <w:r w:rsidRPr="0008755C">
        <w:t>:</w:t>
      </w:r>
    </w:p>
    <w:p w14:paraId="710C9AB6"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0B983241"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8CC9E16"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0CD98DDC" w14:textId="77777777" w:rsidR="001F42BE" w:rsidRPr="0008755C" w:rsidRDefault="001F42BE" w:rsidP="001F42BE">
      <w:pPr>
        <w:pStyle w:val="PL"/>
        <w:rPr>
          <w:lang w:val="en-US"/>
        </w:rPr>
      </w:pPr>
      <w:r w:rsidRPr="0008755C">
        <w:rPr>
          <w:lang w:val="en-US"/>
        </w:rPr>
        <w:t xml:space="preserve">          items:</w:t>
      </w:r>
    </w:p>
    <w:p w14:paraId="1123D890"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2737C329" w14:textId="77777777" w:rsidR="001F42BE" w:rsidRDefault="001F42BE" w:rsidP="001F42BE">
      <w:pPr>
        <w:pStyle w:val="PL"/>
        <w:rPr>
          <w:lang w:val="en-US"/>
        </w:rPr>
      </w:pPr>
      <w:r w:rsidRPr="0008755C">
        <w:rPr>
          <w:lang w:val="en-US"/>
        </w:rPr>
        <w:t xml:space="preserve">          minItems: 1</w:t>
      </w:r>
    </w:p>
    <w:p w14:paraId="2146D43D" w14:textId="77777777" w:rsidR="001F42BE" w:rsidRDefault="001F42BE" w:rsidP="001F42BE">
      <w:pPr>
        <w:pStyle w:val="PL"/>
        <w:rPr>
          <w:lang w:val="en-US"/>
        </w:rPr>
      </w:pPr>
      <w:r>
        <w:rPr>
          <w:lang w:val="en-US"/>
        </w:rPr>
        <w:t xml:space="preserve">        routingId:</w:t>
      </w:r>
    </w:p>
    <w:p w14:paraId="3548E18E" w14:textId="77777777" w:rsidR="001F42BE" w:rsidRPr="0008755C" w:rsidRDefault="001F42BE" w:rsidP="001F42BE">
      <w:pPr>
        <w:pStyle w:val="PL"/>
      </w:pPr>
      <w:r>
        <w:rPr>
          <w:lang w:val="en-US"/>
        </w:rPr>
        <w:t xml:space="preserve">          $ref: 'TS29544_Nspaf_SecuredPacket.yaml#/components/schemas/RoutingId'</w:t>
      </w:r>
    </w:p>
    <w:p w14:paraId="0AB0A9ED" w14:textId="77777777" w:rsidR="004012F4" w:rsidRDefault="004012F4" w:rsidP="001F42BE">
      <w:pPr>
        <w:pStyle w:val="PL"/>
      </w:pPr>
    </w:p>
    <w:p w14:paraId="2A85104C" w14:textId="4DCEFDB7" w:rsidR="00D41C3B" w:rsidRDefault="00D41C3B" w:rsidP="001F42BE">
      <w:pPr>
        <w:pStyle w:val="PL"/>
      </w:pPr>
      <w:r>
        <w:t>#</w:t>
      </w:r>
    </w:p>
    <w:p w14:paraId="3673A4AB" w14:textId="77777777" w:rsidR="004012F4" w:rsidRDefault="004012F4" w:rsidP="001F42BE">
      <w:pPr>
        <w:pStyle w:val="PL"/>
      </w:pPr>
      <w:r>
        <w:t># SIMPLE TYPES:</w:t>
      </w:r>
    </w:p>
    <w:p w14:paraId="0D80F71C" w14:textId="18E82D1D" w:rsidR="004012F4" w:rsidRDefault="00D41C3B" w:rsidP="001F42BE">
      <w:pPr>
        <w:pStyle w:val="PL"/>
      </w:pPr>
      <w:r>
        <w:t>#</w:t>
      </w:r>
    </w:p>
    <w:p w14:paraId="1E17623E" w14:textId="77777777" w:rsidR="00D41C3B" w:rsidRDefault="00D41C3B" w:rsidP="001F42BE">
      <w:pPr>
        <w:pStyle w:val="PL"/>
      </w:pPr>
    </w:p>
    <w:p w14:paraId="2794AF7C" w14:textId="77777777" w:rsidR="001F42BE" w:rsidRDefault="001F42BE" w:rsidP="001F42BE">
      <w:pPr>
        <w:pStyle w:val="PL"/>
      </w:pPr>
      <w:r w:rsidRPr="00544965">
        <w:t xml:space="preserve">    </w:t>
      </w:r>
      <w:r>
        <w:rPr>
          <w:rFonts w:hint="eastAsia"/>
          <w:lang w:eastAsia="zh-CN"/>
        </w:rPr>
        <w:t>Upu</w:t>
      </w:r>
      <w:r w:rsidRPr="00544965">
        <w:t>Mac:</w:t>
      </w:r>
    </w:p>
    <w:p w14:paraId="4F38E6D9" w14:textId="59385BBB" w:rsidR="003A30C7" w:rsidRPr="00544965" w:rsidRDefault="003A30C7" w:rsidP="001F42BE">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w:t>
      </w:r>
      <w:r w:rsidR="00D41C3B">
        <w:t>AUSF</w:t>
      </w:r>
      <w:r w:rsidRPr="00544965">
        <w:t xml:space="preserve"> and </w:t>
      </w:r>
      <w:r>
        <w:t>UPU-MAC-I</w:t>
      </w:r>
      <w:r w:rsidR="00D41C3B">
        <w:t>UE</w:t>
      </w:r>
      <w:r w:rsidRPr="00544965">
        <w:t>)</w:t>
      </w:r>
      <w:r>
        <w:rPr>
          <w:rFonts w:cs="Arial"/>
          <w:szCs w:val="18"/>
        </w:rPr>
        <w:t>.</w:t>
      </w:r>
    </w:p>
    <w:p w14:paraId="0E1CF860" w14:textId="77777777" w:rsidR="001F42BE" w:rsidRPr="00544965" w:rsidRDefault="001F42BE" w:rsidP="001F42BE">
      <w:pPr>
        <w:pStyle w:val="PL"/>
      </w:pPr>
      <w:r w:rsidRPr="00544965">
        <w:t xml:space="preserve">      type: string</w:t>
      </w:r>
    </w:p>
    <w:p w14:paraId="08712391" w14:textId="77777777" w:rsidR="001F42BE" w:rsidRPr="00544965" w:rsidRDefault="001F42BE" w:rsidP="001F42BE">
      <w:pPr>
        <w:pStyle w:val="PL"/>
      </w:pPr>
      <w:r w:rsidRPr="00544965">
        <w:t xml:space="preserve">      pattern: '^[A-Fa-f0-9]{32}$'</w:t>
      </w:r>
    </w:p>
    <w:p w14:paraId="2BC8DD92" w14:textId="77777777" w:rsidR="00D41C3B" w:rsidRDefault="00D41C3B" w:rsidP="001F42BE">
      <w:pPr>
        <w:pStyle w:val="PL"/>
      </w:pPr>
    </w:p>
    <w:p w14:paraId="776E16FD" w14:textId="77777777" w:rsidR="001F42BE" w:rsidRDefault="001F42BE" w:rsidP="001F42BE">
      <w:pPr>
        <w:pStyle w:val="PL"/>
      </w:pPr>
      <w:r w:rsidRPr="00544965">
        <w:t xml:space="preserve">    Counter</w:t>
      </w:r>
      <w:r>
        <w:rPr>
          <w:rFonts w:hint="eastAsia"/>
          <w:lang w:eastAsia="zh-CN"/>
        </w:rPr>
        <w:t>Upu</w:t>
      </w:r>
      <w:r w:rsidRPr="00544965">
        <w:t>:</w:t>
      </w:r>
    </w:p>
    <w:p w14:paraId="27DF0178" w14:textId="1A6BD27F" w:rsidR="003A30C7" w:rsidRPr="00544965" w:rsidRDefault="003A30C7" w:rsidP="001F42BE">
      <w:pPr>
        <w:pStyle w:val="PL"/>
      </w:pPr>
      <w:r>
        <w:t xml:space="preserve">      </w:t>
      </w:r>
      <w:r w:rsidRPr="00932D4A">
        <w:rPr>
          <w:lang w:val="en-US"/>
        </w:rPr>
        <w:t xml:space="preserve">description: </w:t>
      </w:r>
      <w:r>
        <w:t>Counter</w:t>
      </w:r>
      <w:r w:rsidR="00D41C3B">
        <w:t>UPU</w:t>
      </w:r>
      <w:r>
        <w:rPr>
          <w:rFonts w:cs="Arial"/>
          <w:szCs w:val="18"/>
        </w:rPr>
        <w:t>.</w:t>
      </w:r>
    </w:p>
    <w:p w14:paraId="5574D348" w14:textId="77777777" w:rsidR="001F42BE" w:rsidRPr="00544965" w:rsidRDefault="001F42BE" w:rsidP="001F42BE">
      <w:pPr>
        <w:pStyle w:val="PL"/>
      </w:pPr>
      <w:r w:rsidRPr="00544965">
        <w:t xml:space="preserve">      type: string</w:t>
      </w:r>
    </w:p>
    <w:p w14:paraId="7DDA563B" w14:textId="77777777" w:rsidR="001F42BE" w:rsidRPr="00544965" w:rsidRDefault="001F42BE" w:rsidP="001F42BE">
      <w:pPr>
        <w:pStyle w:val="PL"/>
      </w:pPr>
      <w:r w:rsidRPr="00544965">
        <w:t xml:space="preserve">      pattern: '^[A-Fa-f0-9]{4}$'</w:t>
      </w:r>
    </w:p>
    <w:p w14:paraId="5299F657" w14:textId="77777777" w:rsidR="00D41C3B" w:rsidRDefault="00D41C3B" w:rsidP="001F42BE">
      <w:pPr>
        <w:pStyle w:val="PL"/>
      </w:pPr>
    </w:p>
    <w:p w14:paraId="3C2B16E9" w14:textId="77777777" w:rsidR="001F42BE" w:rsidRDefault="001F42BE" w:rsidP="001F42BE">
      <w:pPr>
        <w:pStyle w:val="PL"/>
      </w:pPr>
      <w:r w:rsidRPr="00544965">
        <w:t xml:space="preserve">    </w:t>
      </w:r>
      <w:r>
        <w:t>Upu</w:t>
      </w:r>
      <w:r w:rsidRPr="00544965">
        <w:t>AckInd:</w:t>
      </w:r>
    </w:p>
    <w:p w14:paraId="5ED5AD6E" w14:textId="466B3924" w:rsidR="003A30C7" w:rsidRPr="00544965" w:rsidRDefault="003A30C7" w:rsidP="001F42BE">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5C1ABDB0" w14:textId="77777777" w:rsidR="001F42BE" w:rsidRDefault="001F42BE" w:rsidP="001F42BE">
      <w:pPr>
        <w:pStyle w:val="PL"/>
        <w:rPr>
          <w:lang w:eastAsia="zh-CN"/>
        </w:rPr>
      </w:pPr>
      <w:r w:rsidRPr="00544965">
        <w:t xml:space="preserve">      type: boolean</w:t>
      </w:r>
    </w:p>
    <w:p w14:paraId="08EBE900" w14:textId="77777777" w:rsidR="001F42BE" w:rsidRDefault="001F42BE" w:rsidP="001F42BE">
      <w:pPr>
        <w:pStyle w:val="PL"/>
        <w:rPr>
          <w:lang w:eastAsia="zh-CN"/>
        </w:rPr>
      </w:pPr>
    </w:p>
    <w:p w14:paraId="407FA62C" w14:textId="77777777" w:rsidR="00D41C3B" w:rsidRDefault="00D41C3B" w:rsidP="00D41C3B">
      <w:pPr>
        <w:pStyle w:val="PL"/>
      </w:pPr>
      <w:r>
        <w:t xml:space="preserve">    UpuHeader:</w:t>
      </w:r>
    </w:p>
    <w:p w14:paraId="7C16AEA9" w14:textId="77777777" w:rsidR="00D41C3B" w:rsidRDefault="00D41C3B" w:rsidP="00D41C3B">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0D3790F1" w14:textId="77777777" w:rsidR="00D41C3B" w:rsidRDefault="00D41C3B" w:rsidP="00D41C3B">
      <w:pPr>
        <w:pStyle w:val="PL"/>
        <w:rPr>
          <w:lang w:eastAsia="zh-CN"/>
        </w:rPr>
      </w:pPr>
      <w:r>
        <w:rPr>
          <w:lang w:eastAsia="zh-CN"/>
        </w:rPr>
        <w:t xml:space="preserve">      type: string</w:t>
      </w:r>
    </w:p>
    <w:p w14:paraId="778C57FF" w14:textId="27C037A8" w:rsidR="00D41C3B" w:rsidRPr="00544965" w:rsidRDefault="00D41C3B" w:rsidP="00D41C3B">
      <w:pPr>
        <w:pStyle w:val="PL"/>
        <w:rPr>
          <w:lang w:eastAsia="zh-CN"/>
        </w:rPr>
      </w:pPr>
      <w:r>
        <w:rPr>
          <w:lang w:eastAsia="zh-CN"/>
        </w:rPr>
        <w:t xml:space="preserve">      pattern: '^[A-Fa-f0-9]{2}$'</w:t>
      </w:r>
    </w:p>
    <w:p w14:paraId="5D56533B" w14:textId="77777777" w:rsidR="001F42BE" w:rsidRPr="00544965" w:rsidRDefault="001F42BE" w:rsidP="001F42BE">
      <w:pPr>
        <w:pStyle w:val="PL"/>
        <w:rPr>
          <w:lang w:val="en-US"/>
        </w:rPr>
      </w:pPr>
    </w:p>
    <w:p w14:paraId="53C3DB0B" w14:textId="77777777" w:rsidR="001F42BE" w:rsidRPr="00544965" w:rsidRDefault="001F42BE" w:rsidP="000F100F">
      <w:pPr>
        <w:pStyle w:val="Heading8"/>
        <w:rPr>
          <w:noProof/>
        </w:rPr>
      </w:pPr>
      <w:bookmarkStart w:id="977" w:name="_Toc25270811"/>
      <w:bookmarkStart w:id="978" w:name="_Toc34310468"/>
      <w:bookmarkStart w:id="979" w:name="_Toc36464990"/>
      <w:bookmarkStart w:id="980" w:name="_Toc51944722"/>
      <w:bookmarkStart w:id="981" w:name="_Toc98493943"/>
      <w:r w:rsidRPr="00544965">
        <w:t>Annex B (Informative):</w:t>
      </w:r>
      <w:r w:rsidRPr="00544965">
        <w:br/>
        <w:t>Use of EAP-TLS</w:t>
      </w:r>
      <w:bookmarkEnd w:id="977"/>
      <w:bookmarkEnd w:id="978"/>
      <w:bookmarkEnd w:id="979"/>
      <w:bookmarkEnd w:id="980"/>
      <w:bookmarkEnd w:id="981"/>
    </w:p>
    <w:p w14:paraId="1BB72252" w14:textId="77777777" w:rsidR="001F42BE" w:rsidRPr="00544965" w:rsidRDefault="001F42BE" w:rsidP="000F100F">
      <w:pPr>
        <w:pStyle w:val="Heading2"/>
        <w:rPr>
          <w:noProof/>
        </w:rPr>
      </w:pPr>
      <w:bookmarkStart w:id="982" w:name="_Toc25270812"/>
      <w:bookmarkStart w:id="983" w:name="_Toc34310469"/>
      <w:bookmarkStart w:id="984" w:name="_Toc36464991"/>
      <w:bookmarkStart w:id="985" w:name="_Toc51944723"/>
      <w:bookmarkStart w:id="986" w:name="_Toc98493944"/>
      <w:r w:rsidRPr="00544965">
        <w:rPr>
          <w:noProof/>
        </w:rPr>
        <w:t>B.1</w:t>
      </w:r>
      <w:r w:rsidRPr="00544965">
        <w:rPr>
          <w:noProof/>
        </w:rPr>
        <w:tab/>
        <w:t>General</w:t>
      </w:r>
      <w:bookmarkEnd w:id="982"/>
      <w:bookmarkEnd w:id="983"/>
      <w:bookmarkEnd w:id="984"/>
      <w:bookmarkEnd w:id="985"/>
      <w:bookmarkEnd w:id="986"/>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0F100F">
      <w:pPr>
        <w:pStyle w:val="Heading2"/>
      </w:pPr>
      <w:bookmarkStart w:id="987" w:name="_Toc25270813"/>
      <w:bookmarkStart w:id="988" w:name="_Toc34310470"/>
      <w:bookmarkStart w:id="989" w:name="_Toc36464992"/>
      <w:bookmarkStart w:id="990" w:name="_Toc51944724"/>
      <w:bookmarkStart w:id="991" w:name="_Toc98493945"/>
      <w:r w:rsidRPr="00544965">
        <w:lastRenderedPageBreak/>
        <w:t>B.2</w:t>
      </w:r>
      <w:r w:rsidRPr="00544965">
        <w:tab/>
        <w:t>EAP method: EAP-TLS</w:t>
      </w:r>
      <w:bookmarkEnd w:id="987"/>
      <w:bookmarkEnd w:id="988"/>
      <w:bookmarkEnd w:id="989"/>
      <w:bookmarkEnd w:id="990"/>
      <w:bookmarkEnd w:id="991"/>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39" type="#_x0000_t75" style="width:481.3pt;height:346.7pt" o:ole="">
            <v:imagedata r:id="rId36" o:title=""/>
          </v:shape>
          <o:OLEObject Type="Embed" ProgID="Visio.Drawing.11" ShapeID="_x0000_i1039" DrawAspect="Content" ObjectID="_1709106651" r:id="rId37"/>
        </w:object>
      </w:r>
    </w:p>
    <w:p w14:paraId="69398042" w14:textId="33980596" w:rsidR="00931345" w:rsidRPr="00544965" w:rsidRDefault="00931345" w:rsidP="001F42BE">
      <w:pPr>
        <w:pStyle w:val="TF"/>
      </w:pPr>
      <w:r>
        <w:t xml:space="preserve">Figure B.2-1: </w:t>
      </w:r>
      <w:r w:rsidRPr="00544965">
        <w:t>EAP method</w:t>
      </w:r>
    </w:p>
    <w:p w14:paraId="5B0291B0" w14:textId="77777777" w:rsidR="001F42BE" w:rsidRPr="00544965" w:rsidRDefault="00FD77F2" w:rsidP="00FD77F2">
      <w:pPr>
        <w:pStyle w:val="B1"/>
      </w:pPr>
      <w:r>
        <w:t>1.</w:t>
      </w:r>
      <w:r>
        <w:tab/>
      </w:r>
      <w:r w:rsidR="001F42BE" w:rsidRPr="00544965">
        <w:t>The NF Service Consumer (AMF) shall send a POST request to the AUSF. The payload of the body shall contain at least the UE Id and Serving Network Name.</w:t>
      </w:r>
    </w:p>
    <w:p w14:paraId="0C9BF624"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73A8DC27"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4B4BCA62"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lastRenderedPageBreak/>
        <w:t>5.</w:t>
      </w:r>
      <w:r w:rsidRPr="00544965">
        <w:tab/>
        <w:t>The NF Service Consumer (AMF) shall send a POST request including the EAP Response received from the UE. The POST request is sent to the URI provided by the AUSF or derived by the NF Service Consumer (AMF).</w:t>
      </w:r>
    </w:p>
    <w:p w14:paraId="1B8F2158" w14:textId="77777777" w:rsidR="001F42BE" w:rsidRPr="00544965" w:rsidRDefault="001F42BE" w:rsidP="001F42BE">
      <w:pPr>
        <w:pStyle w:val="B1"/>
      </w:pPr>
      <w:r w:rsidRPr="00544965">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359FED04"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2FEA1DB8" w14:textId="53547D02" w:rsidR="001F42BE" w:rsidRDefault="001F42BE" w:rsidP="001F42BE">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4382E14D" w14:textId="77777777" w:rsidR="001F42BE" w:rsidRDefault="001F42BE" w:rsidP="001F42BE"/>
    <w:p w14:paraId="0F0A2F6D" w14:textId="77777777" w:rsidR="001F42BE" w:rsidRDefault="001F42BE" w:rsidP="000F100F">
      <w:pPr>
        <w:pStyle w:val="Heading8"/>
      </w:pPr>
      <w:bookmarkStart w:id="992" w:name="_Toc25270814"/>
      <w:bookmarkStart w:id="993" w:name="_Toc34310471"/>
      <w:bookmarkStart w:id="994" w:name="_Toc36464993"/>
      <w:bookmarkStart w:id="995" w:name="_Toc51944725"/>
      <w:bookmarkStart w:id="996" w:name="_Toc98493946"/>
      <w:r w:rsidRPr="004D3578">
        <w:t xml:space="preserve">Annex </w:t>
      </w:r>
      <w:r>
        <w:t>C</w:t>
      </w:r>
      <w:r w:rsidRPr="004D3578">
        <w:t xml:space="preserve"> (</w:t>
      </w:r>
      <w:r>
        <w:t>informative</w:t>
      </w:r>
      <w:r w:rsidRPr="004D3578">
        <w:t>):</w:t>
      </w:r>
      <w:r w:rsidRPr="004D3578">
        <w:br/>
      </w:r>
      <w:r>
        <w:t>Withdrawn API versions</w:t>
      </w:r>
      <w:bookmarkEnd w:id="992"/>
      <w:bookmarkEnd w:id="993"/>
      <w:bookmarkEnd w:id="994"/>
      <w:bookmarkEnd w:id="995"/>
      <w:bookmarkEnd w:id="996"/>
    </w:p>
    <w:p w14:paraId="14CA2405" w14:textId="77777777" w:rsidR="001F42BE" w:rsidRDefault="001F42BE" w:rsidP="000F100F">
      <w:pPr>
        <w:pStyle w:val="Heading2"/>
      </w:pPr>
      <w:bookmarkStart w:id="997" w:name="_Toc25270815"/>
      <w:bookmarkStart w:id="998" w:name="_Toc34310472"/>
      <w:bookmarkStart w:id="999" w:name="_Toc36464994"/>
      <w:bookmarkStart w:id="1000" w:name="_Toc51944726"/>
      <w:bookmarkStart w:id="1001" w:name="_Toc98493947"/>
      <w:r>
        <w:t>C.1</w:t>
      </w:r>
      <w:r>
        <w:tab/>
        <w:t>General</w:t>
      </w:r>
      <w:bookmarkEnd w:id="997"/>
      <w:bookmarkEnd w:id="998"/>
      <w:bookmarkEnd w:id="999"/>
      <w:bookmarkEnd w:id="1000"/>
      <w:bookmarkEnd w:id="1001"/>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0F100F">
      <w:pPr>
        <w:pStyle w:val="Heading2"/>
      </w:pPr>
      <w:bookmarkStart w:id="1002" w:name="_Toc25270816"/>
      <w:bookmarkStart w:id="1003" w:name="_Toc34310473"/>
      <w:bookmarkStart w:id="1004" w:name="_Toc36464995"/>
      <w:bookmarkStart w:id="1005" w:name="_Toc51944727"/>
      <w:bookmarkStart w:id="1006" w:name="_Toc98493948"/>
      <w:r>
        <w:t>C.2</w:t>
      </w:r>
      <w:r>
        <w:tab/>
        <w:t>Nausf_SoRProtection API</w:t>
      </w:r>
      <w:bookmarkEnd w:id="1002"/>
      <w:bookmarkEnd w:id="1003"/>
      <w:bookmarkEnd w:id="1004"/>
      <w:bookmarkEnd w:id="1005"/>
      <w:bookmarkEnd w:id="1006"/>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709A1E18" w14:textId="77777777" w:rsidR="001F42BE" w:rsidRDefault="001F42BE" w:rsidP="001F42BE">
      <w:pPr>
        <w:pStyle w:val="Guidance"/>
      </w:pPr>
    </w:p>
    <w:p w14:paraId="638170C2" w14:textId="77777777" w:rsidR="001F42BE" w:rsidRPr="005B2602" w:rsidRDefault="001F42BE" w:rsidP="001F42BE"/>
    <w:p w14:paraId="77CFADFF" w14:textId="77777777" w:rsidR="001F42BE" w:rsidRPr="00544965" w:rsidRDefault="001F42BE" w:rsidP="000F100F">
      <w:pPr>
        <w:pStyle w:val="Heading8"/>
      </w:pPr>
      <w:r w:rsidRPr="00544965">
        <w:rPr>
          <w:lang w:val="en-US"/>
        </w:rPr>
        <w:br w:type="page"/>
      </w:r>
      <w:bookmarkStart w:id="1007" w:name="_Toc25270817"/>
      <w:bookmarkStart w:id="1008" w:name="_Toc34310474"/>
      <w:bookmarkStart w:id="1009" w:name="_Toc36464996"/>
      <w:bookmarkStart w:id="1010" w:name="_Toc51944728"/>
      <w:bookmarkStart w:id="1011" w:name="_Toc98493949"/>
      <w:r w:rsidRPr="00544965">
        <w:lastRenderedPageBreak/>
        <w:t xml:space="preserve">Annex </w:t>
      </w:r>
      <w:r>
        <w:t>D</w:t>
      </w:r>
      <w:r w:rsidRPr="00544965">
        <w:t xml:space="preserve"> (informative):</w:t>
      </w:r>
      <w:r w:rsidRPr="00544965">
        <w:br/>
        <w:t>Change history</w:t>
      </w:r>
      <w:bookmarkEnd w:id="1007"/>
      <w:bookmarkEnd w:id="1008"/>
      <w:bookmarkEnd w:id="1009"/>
      <w:bookmarkEnd w:id="1010"/>
      <w:bookmarkEnd w:id="1011"/>
    </w:p>
    <w:bookmarkEnd w:id="966"/>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77777777" w:rsidR="001F42BE" w:rsidRPr="00544965" w:rsidRDefault="001F42BE" w:rsidP="0078742B">
            <w:pPr>
              <w:pStyle w:val="TAL"/>
              <w:rPr>
                <w:b/>
                <w:sz w:val="16"/>
              </w:rPr>
            </w:pPr>
            <w:r w:rsidRPr="00544965">
              <w:rPr>
                <w:b/>
                <w:sz w:val="16"/>
              </w:rPr>
              <w:t>TDoc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77777777" w:rsidR="001F42BE" w:rsidRPr="00544965" w:rsidRDefault="001F42BE" w:rsidP="0078742B">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77777777" w:rsidR="001F42BE" w:rsidRPr="005B2602" w:rsidRDefault="001F42BE" w:rsidP="0078742B">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77777777" w:rsidR="001F42BE" w:rsidRPr="005B2602" w:rsidRDefault="001F42BE" w:rsidP="0078742B">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CB6C7D" w:rsidP="0078742B">
            <w:pPr>
              <w:pStyle w:val="TAL"/>
              <w:rPr>
                <w:rFonts w:cs="Arial"/>
                <w:color w:val="000000"/>
                <w:lang w:eastAsia="zh-CN"/>
              </w:rPr>
            </w:pPr>
            <w:fldSimple w:instr=" DOCPROPERTY  CrTitle  \* MERGEFORMAT ">
              <w:r w:rsidR="001F42BE">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77777777" w:rsidR="001F42BE" w:rsidRDefault="001F42BE" w:rsidP="0078742B">
            <w:pPr>
              <w:pStyle w:val="TAL"/>
            </w:pPr>
            <w:r w:rsidRPr="009A317E">
              <w:t>3GPP TS 29.509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CC75C7" w:rsidP="0078742B">
            <w:pPr>
              <w:pStyle w:val="TAL"/>
            </w:pPr>
            <w:r>
              <w:fldChar w:fldCharType="begin"/>
            </w:r>
            <w:r>
              <w:instrText xml:space="preserve"> DOCPROPERTY  CrTitle  \* MERGEFORMAT </w:instrText>
            </w:r>
            <w:r>
              <w:fldChar w:fldCharType="separate"/>
            </w:r>
            <w:r w:rsidR="001F42BE">
              <w:t>Add UPU protection in AUSF functionality</w:t>
            </w:r>
            <w:r>
              <w:fldChar w:fldCharType="end"/>
            </w:r>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77777777" w:rsidR="001F42BE" w:rsidRDefault="001F42BE" w:rsidP="0078742B">
            <w:pPr>
              <w:pStyle w:val="TAL"/>
            </w:pPr>
            <w:r>
              <w:t>Add reference to TS 29.524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77777777" w:rsidR="001F42BE" w:rsidRDefault="001F42BE" w:rsidP="0078742B">
            <w:pPr>
              <w:pStyle w:val="TAL"/>
            </w:pPr>
            <w:r w:rsidRPr="00A10BAF">
              <w:rPr>
                <w:noProof/>
              </w:rPr>
              <w:t>3GPP TS 29.509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77777777" w:rsidR="001F42BE" w:rsidRPr="00832E33" w:rsidRDefault="00CC75C7" w:rsidP="0078742B">
            <w:pPr>
              <w:pStyle w:val="TAL"/>
            </w:pPr>
            <w:r>
              <w:fldChar w:fldCharType="begin"/>
            </w:r>
            <w:r>
              <w:instrText xml:space="preserve"> DOCPROPERTY  CrTitle  \* MERGEFORMAT </w:instrText>
            </w:r>
            <w:r>
              <w:fldChar w:fldCharType="separate"/>
            </w:r>
            <w:r w:rsidR="001F42BE">
              <w:t>Add Corresponding API descriptions in clause 5.1</w:t>
            </w:r>
            <w:r>
              <w:fldChar w:fldCharType="end"/>
            </w:r>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CC75C7" w:rsidP="0078742B">
            <w:pPr>
              <w:pStyle w:val="TAL"/>
            </w:pPr>
            <w:r>
              <w:fldChar w:fldCharType="begin"/>
            </w:r>
            <w:r>
              <w:instrText xml:space="preserve"> DOCPROPERTY  CrTitle  \* MERGEFORMAT </w:instrText>
            </w:r>
            <w:r>
              <w:fldChar w:fldCharType="separate"/>
            </w:r>
            <w:r w:rsidR="001F42BE">
              <w:t>Correction - formatting consistency</w:t>
            </w:r>
            <w:r>
              <w:fldChar w:fldCharType="end"/>
            </w:r>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CC75C7" w:rsidP="0078742B">
            <w:pPr>
              <w:pStyle w:val="TAL"/>
            </w:pPr>
            <w:r>
              <w:fldChar w:fldCharType="begin"/>
            </w:r>
            <w:r>
              <w:instrText xml:space="preserve"> DOCPROPERTY  CrTitle  \* MERGEFORMAT </w:instrText>
            </w:r>
            <w:r>
              <w:fldChar w:fldCharType="separate"/>
            </w:r>
            <w:r w:rsidR="001F42BE">
              <w:t>Editorial corrections</w:t>
            </w:r>
            <w:r>
              <w:fldChar w:fldCharType="end"/>
            </w:r>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77777777" w:rsidR="001F42BE" w:rsidRDefault="001F42BE" w:rsidP="0078742B">
            <w:pPr>
              <w:pStyle w:val="TAL"/>
              <w:rPr>
                <w:lang w:eastAsia="zh-CN"/>
              </w:rPr>
            </w:pPr>
            <w:r w:rsidRPr="00DC6413">
              <w:rPr>
                <w:noProof/>
              </w:rPr>
              <w:t>3GPP TS 29.509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CC75C7" w:rsidP="0078742B">
            <w:pPr>
              <w:pStyle w:val="TAL"/>
              <w:rPr>
                <w:iCs/>
              </w:rPr>
            </w:pPr>
            <w:r>
              <w:fldChar w:fldCharType="begin"/>
            </w:r>
            <w:r>
              <w:instrText xml:space="preserve"> DOCPROPERTY  CrTitle  \* MERGEFORMAT </w:instrText>
            </w:r>
            <w:r>
              <w:fldChar w:fldCharType="separate"/>
            </w:r>
            <w:r w:rsidR="00821636">
              <w:t>29.509 Rel16 API version and External doc update</w:t>
            </w:r>
            <w:r>
              <w:fldChar w:fldCharType="end"/>
            </w:r>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64057EC8" w:rsidR="00735270" w:rsidRDefault="00735270" w:rsidP="009451AA">
            <w:pPr>
              <w:pStyle w:val="TAL"/>
            </w:pPr>
            <w:r w:rsidRPr="00735270">
              <w:t>SNPN onboarding impacts on AUSF services -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6BBF1E9D" w:rsidR="00F60555" w:rsidRPr="00735270" w:rsidRDefault="00F60555" w:rsidP="009451AA">
            <w:pPr>
              <w:pStyle w:val="TAL"/>
            </w:pPr>
            <w:r>
              <w:t>EAP-TTLS support in SNPN  (TS 29.509)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bl>
    <w:p w14:paraId="16A54C0A" w14:textId="77777777" w:rsidR="00080512" w:rsidRDefault="00080512" w:rsidP="001F42BE"/>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89637" w14:textId="77777777" w:rsidR="00CC75C7" w:rsidRDefault="00CC75C7">
      <w:r>
        <w:separator/>
      </w:r>
    </w:p>
  </w:endnote>
  <w:endnote w:type="continuationSeparator" w:id="0">
    <w:p w14:paraId="231932FB" w14:textId="77777777" w:rsidR="00CC75C7" w:rsidRDefault="00CC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5A559" w14:textId="77777777" w:rsidR="00CC75C7" w:rsidRDefault="00CC75C7">
      <w:r>
        <w:separator/>
      </w:r>
    </w:p>
  </w:footnote>
  <w:footnote w:type="continuationSeparator" w:id="0">
    <w:p w14:paraId="67450212" w14:textId="77777777" w:rsidR="00CC75C7" w:rsidRDefault="00CC7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7D321A52"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63761461"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4A65">
      <w:rPr>
        <w:rFonts w:ascii="Arial" w:hAnsi="Arial" w:cs="Arial"/>
        <w:b/>
        <w:noProof/>
        <w:sz w:val="18"/>
        <w:szCs w:val="18"/>
      </w:rPr>
      <w:t>Release 16</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FD0B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7423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20A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5F4CB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8E5D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C6C6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7A7A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A5AB3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420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43E73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12"/>
  </w:num>
  <w:num w:numId="7">
    <w:abstractNumId w:val="27"/>
  </w:num>
  <w:num w:numId="8">
    <w:abstractNumId w:val="26"/>
  </w:num>
  <w:num w:numId="9">
    <w:abstractNumId w:val="23"/>
  </w:num>
  <w:num w:numId="10">
    <w:abstractNumId w:val="22"/>
  </w:num>
  <w:num w:numId="11">
    <w:abstractNumId w:val="16"/>
  </w:num>
  <w:num w:numId="12">
    <w:abstractNumId w:val="20"/>
  </w:num>
  <w:num w:numId="13">
    <w:abstractNumId w:val="14"/>
  </w:num>
  <w:num w:numId="14">
    <w:abstractNumId w:val="13"/>
  </w:num>
  <w:num w:numId="15">
    <w:abstractNumId w:val="18"/>
  </w:num>
  <w:num w:numId="16">
    <w:abstractNumId w:val="15"/>
  </w:num>
  <w:num w:numId="17">
    <w:abstractNumId w:val="17"/>
  </w:num>
  <w:num w:numId="18">
    <w:abstractNumId w:val="21"/>
  </w:num>
  <w:num w:numId="19">
    <w:abstractNumId w:val="19"/>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44EE"/>
    <w:rsid w:val="00015AA3"/>
    <w:rsid w:val="00031CEC"/>
    <w:rsid w:val="00033397"/>
    <w:rsid w:val="00037DBA"/>
    <w:rsid w:val="00040095"/>
    <w:rsid w:val="00046FF8"/>
    <w:rsid w:val="00051834"/>
    <w:rsid w:val="00054A22"/>
    <w:rsid w:val="00062023"/>
    <w:rsid w:val="000655A6"/>
    <w:rsid w:val="00074FF6"/>
    <w:rsid w:val="00077F12"/>
    <w:rsid w:val="00080512"/>
    <w:rsid w:val="0008603C"/>
    <w:rsid w:val="00095CAC"/>
    <w:rsid w:val="000C47C3"/>
    <w:rsid w:val="000D1CF9"/>
    <w:rsid w:val="000D3DAE"/>
    <w:rsid w:val="000D58AB"/>
    <w:rsid w:val="000E2C2C"/>
    <w:rsid w:val="000F0FB5"/>
    <w:rsid w:val="000F100F"/>
    <w:rsid w:val="00111DF2"/>
    <w:rsid w:val="00114BC4"/>
    <w:rsid w:val="001158CB"/>
    <w:rsid w:val="00133525"/>
    <w:rsid w:val="001422FB"/>
    <w:rsid w:val="00150CA7"/>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51C1"/>
    <w:rsid w:val="001F0C1D"/>
    <w:rsid w:val="001F1132"/>
    <w:rsid w:val="001F168B"/>
    <w:rsid w:val="001F42BE"/>
    <w:rsid w:val="00215572"/>
    <w:rsid w:val="00227F4E"/>
    <w:rsid w:val="002347A2"/>
    <w:rsid w:val="00235C8B"/>
    <w:rsid w:val="00256E93"/>
    <w:rsid w:val="00261DBA"/>
    <w:rsid w:val="00265751"/>
    <w:rsid w:val="002675F0"/>
    <w:rsid w:val="00267AF7"/>
    <w:rsid w:val="00270EEF"/>
    <w:rsid w:val="00281534"/>
    <w:rsid w:val="002A5EFC"/>
    <w:rsid w:val="002B6339"/>
    <w:rsid w:val="002C0C5F"/>
    <w:rsid w:val="002C5AB6"/>
    <w:rsid w:val="002D7662"/>
    <w:rsid w:val="002E00EE"/>
    <w:rsid w:val="002E1FB2"/>
    <w:rsid w:val="002E591C"/>
    <w:rsid w:val="002F2109"/>
    <w:rsid w:val="002F2794"/>
    <w:rsid w:val="002F62EA"/>
    <w:rsid w:val="00304644"/>
    <w:rsid w:val="00315FFA"/>
    <w:rsid w:val="003172DC"/>
    <w:rsid w:val="0032340D"/>
    <w:rsid w:val="0032481C"/>
    <w:rsid w:val="00336D31"/>
    <w:rsid w:val="003537ED"/>
    <w:rsid w:val="0035462D"/>
    <w:rsid w:val="00360974"/>
    <w:rsid w:val="00373CAA"/>
    <w:rsid w:val="003765B8"/>
    <w:rsid w:val="00390298"/>
    <w:rsid w:val="003A30C7"/>
    <w:rsid w:val="003B2FCD"/>
    <w:rsid w:val="003C1686"/>
    <w:rsid w:val="003C3971"/>
    <w:rsid w:val="003C5131"/>
    <w:rsid w:val="003D1E8E"/>
    <w:rsid w:val="003D36CB"/>
    <w:rsid w:val="003D58AB"/>
    <w:rsid w:val="003E63E2"/>
    <w:rsid w:val="004004A3"/>
    <w:rsid w:val="004012F4"/>
    <w:rsid w:val="004030B8"/>
    <w:rsid w:val="00404C61"/>
    <w:rsid w:val="0041683E"/>
    <w:rsid w:val="00423334"/>
    <w:rsid w:val="004345EC"/>
    <w:rsid w:val="00465515"/>
    <w:rsid w:val="004857BD"/>
    <w:rsid w:val="00486979"/>
    <w:rsid w:val="004872F3"/>
    <w:rsid w:val="004923FD"/>
    <w:rsid w:val="00494C8D"/>
    <w:rsid w:val="0049551D"/>
    <w:rsid w:val="004B0D97"/>
    <w:rsid w:val="004C07F2"/>
    <w:rsid w:val="004C14E7"/>
    <w:rsid w:val="004C3E42"/>
    <w:rsid w:val="004D3578"/>
    <w:rsid w:val="004D626C"/>
    <w:rsid w:val="004E08AA"/>
    <w:rsid w:val="004E206A"/>
    <w:rsid w:val="004E213A"/>
    <w:rsid w:val="004F0988"/>
    <w:rsid w:val="004F1662"/>
    <w:rsid w:val="004F2774"/>
    <w:rsid w:val="004F3340"/>
    <w:rsid w:val="004F52FB"/>
    <w:rsid w:val="00503C31"/>
    <w:rsid w:val="0050450E"/>
    <w:rsid w:val="00514BEB"/>
    <w:rsid w:val="00515B77"/>
    <w:rsid w:val="00516D39"/>
    <w:rsid w:val="0053388B"/>
    <w:rsid w:val="00533E3B"/>
    <w:rsid w:val="00535773"/>
    <w:rsid w:val="00543E6C"/>
    <w:rsid w:val="0054400B"/>
    <w:rsid w:val="005450A2"/>
    <w:rsid w:val="00565087"/>
    <w:rsid w:val="0057142A"/>
    <w:rsid w:val="005744CC"/>
    <w:rsid w:val="00584360"/>
    <w:rsid w:val="00597B11"/>
    <w:rsid w:val="005A0F7E"/>
    <w:rsid w:val="005A439B"/>
    <w:rsid w:val="005D199C"/>
    <w:rsid w:val="005D2E01"/>
    <w:rsid w:val="005D7526"/>
    <w:rsid w:val="005E0304"/>
    <w:rsid w:val="005E0577"/>
    <w:rsid w:val="005E4BB2"/>
    <w:rsid w:val="005E799F"/>
    <w:rsid w:val="005F073B"/>
    <w:rsid w:val="00602AE1"/>
    <w:rsid w:val="00602AEA"/>
    <w:rsid w:val="00603571"/>
    <w:rsid w:val="00614FDF"/>
    <w:rsid w:val="0063388D"/>
    <w:rsid w:val="0063543D"/>
    <w:rsid w:val="00640298"/>
    <w:rsid w:val="00644A12"/>
    <w:rsid w:val="00647114"/>
    <w:rsid w:val="006779E0"/>
    <w:rsid w:val="00683C25"/>
    <w:rsid w:val="00697CA4"/>
    <w:rsid w:val="006A323F"/>
    <w:rsid w:val="006A427A"/>
    <w:rsid w:val="006B30D0"/>
    <w:rsid w:val="006B70AD"/>
    <w:rsid w:val="006C3D95"/>
    <w:rsid w:val="006D3027"/>
    <w:rsid w:val="006E5C86"/>
    <w:rsid w:val="006F0131"/>
    <w:rsid w:val="006F6F39"/>
    <w:rsid w:val="00701116"/>
    <w:rsid w:val="0071054D"/>
    <w:rsid w:val="00713C44"/>
    <w:rsid w:val="00724DE9"/>
    <w:rsid w:val="00726862"/>
    <w:rsid w:val="00727CCF"/>
    <w:rsid w:val="00730127"/>
    <w:rsid w:val="00734A5B"/>
    <w:rsid w:val="00735270"/>
    <w:rsid w:val="0074026F"/>
    <w:rsid w:val="00740FF8"/>
    <w:rsid w:val="007429F6"/>
    <w:rsid w:val="00744850"/>
    <w:rsid w:val="00744E76"/>
    <w:rsid w:val="00753F05"/>
    <w:rsid w:val="007575F4"/>
    <w:rsid w:val="00774DA4"/>
    <w:rsid w:val="007770C6"/>
    <w:rsid w:val="00781F0F"/>
    <w:rsid w:val="0078742B"/>
    <w:rsid w:val="00790056"/>
    <w:rsid w:val="007A13B5"/>
    <w:rsid w:val="007B0708"/>
    <w:rsid w:val="007B3823"/>
    <w:rsid w:val="007B600E"/>
    <w:rsid w:val="007B706D"/>
    <w:rsid w:val="007B7823"/>
    <w:rsid w:val="007C0112"/>
    <w:rsid w:val="007D2B16"/>
    <w:rsid w:val="007D7DBB"/>
    <w:rsid w:val="007E37D3"/>
    <w:rsid w:val="007E5575"/>
    <w:rsid w:val="007F0F4A"/>
    <w:rsid w:val="007F2BFC"/>
    <w:rsid w:val="008028A4"/>
    <w:rsid w:val="00807A7C"/>
    <w:rsid w:val="00812889"/>
    <w:rsid w:val="00816E5B"/>
    <w:rsid w:val="00821636"/>
    <w:rsid w:val="00821BA3"/>
    <w:rsid w:val="00830747"/>
    <w:rsid w:val="00837690"/>
    <w:rsid w:val="00842D59"/>
    <w:rsid w:val="00853725"/>
    <w:rsid w:val="008768CA"/>
    <w:rsid w:val="008772F1"/>
    <w:rsid w:val="00884A65"/>
    <w:rsid w:val="0088551A"/>
    <w:rsid w:val="008A04C7"/>
    <w:rsid w:val="008A7808"/>
    <w:rsid w:val="008C384C"/>
    <w:rsid w:val="008D404F"/>
    <w:rsid w:val="008D4069"/>
    <w:rsid w:val="008E2C90"/>
    <w:rsid w:val="008F3FB9"/>
    <w:rsid w:val="008F7387"/>
    <w:rsid w:val="0090271F"/>
    <w:rsid w:val="00902E23"/>
    <w:rsid w:val="009031DC"/>
    <w:rsid w:val="00906FAE"/>
    <w:rsid w:val="009114D7"/>
    <w:rsid w:val="00912BD6"/>
    <w:rsid w:val="0091348E"/>
    <w:rsid w:val="00917CCB"/>
    <w:rsid w:val="00931345"/>
    <w:rsid w:val="00942EC2"/>
    <w:rsid w:val="009451AA"/>
    <w:rsid w:val="00961734"/>
    <w:rsid w:val="00962F4D"/>
    <w:rsid w:val="00970A06"/>
    <w:rsid w:val="00971E7D"/>
    <w:rsid w:val="009724C2"/>
    <w:rsid w:val="00973DDB"/>
    <w:rsid w:val="009B19A2"/>
    <w:rsid w:val="009B5008"/>
    <w:rsid w:val="009C0E6E"/>
    <w:rsid w:val="009E35B1"/>
    <w:rsid w:val="009F17FD"/>
    <w:rsid w:val="009F37B7"/>
    <w:rsid w:val="00A10F02"/>
    <w:rsid w:val="00A13D10"/>
    <w:rsid w:val="00A164B4"/>
    <w:rsid w:val="00A251D7"/>
    <w:rsid w:val="00A268DD"/>
    <w:rsid w:val="00A26956"/>
    <w:rsid w:val="00A27486"/>
    <w:rsid w:val="00A42248"/>
    <w:rsid w:val="00A45293"/>
    <w:rsid w:val="00A457CF"/>
    <w:rsid w:val="00A53724"/>
    <w:rsid w:val="00A56066"/>
    <w:rsid w:val="00A609D5"/>
    <w:rsid w:val="00A6402D"/>
    <w:rsid w:val="00A71D1B"/>
    <w:rsid w:val="00A73129"/>
    <w:rsid w:val="00A82346"/>
    <w:rsid w:val="00A86E4D"/>
    <w:rsid w:val="00A92BA1"/>
    <w:rsid w:val="00A97BE6"/>
    <w:rsid w:val="00A97EDE"/>
    <w:rsid w:val="00AA58E8"/>
    <w:rsid w:val="00AB3633"/>
    <w:rsid w:val="00AC1B8E"/>
    <w:rsid w:val="00AC6BC6"/>
    <w:rsid w:val="00AD06B5"/>
    <w:rsid w:val="00AE65E2"/>
    <w:rsid w:val="00AF1DE8"/>
    <w:rsid w:val="00AF31E5"/>
    <w:rsid w:val="00B02A03"/>
    <w:rsid w:val="00B07F9E"/>
    <w:rsid w:val="00B15449"/>
    <w:rsid w:val="00B22AB2"/>
    <w:rsid w:val="00B416CC"/>
    <w:rsid w:val="00B53460"/>
    <w:rsid w:val="00B813CA"/>
    <w:rsid w:val="00B828B9"/>
    <w:rsid w:val="00B924BF"/>
    <w:rsid w:val="00B93086"/>
    <w:rsid w:val="00B96BEB"/>
    <w:rsid w:val="00BA19ED"/>
    <w:rsid w:val="00BA4B8D"/>
    <w:rsid w:val="00BB5618"/>
    <w:rsid w:val="00BC0609"/>
    <w:rsid w:val="00BC0F7D"/>
    <w:rsid w:val="00BC7382"/>
    <w:rsid w:val="00BD6039"/>
    <w:rsid w:val="00BD7D31"/>
    <w:rsid w:val="00BE13B3"/>
    <w:rsid w:val="00BE3255"/>
    <w:rsid w:val="00BE5355"/>
    <w:rsid w:val="00BF128E"/>
    <w:rsid w:val="00BF2D4E"/>
    <w:rsid w:val="00BF3295"/>
    <w:rsid w:val="00C0051B"/>
    <w:rsid w:val="00C025A6"/>
    <w:rsid w:val="00C074DD"/>
    <w:rsid w:val="00C1496A"/>
    <w:rsid w:val="00C150D3"/>
    <w:rsid w:val="00C33079"/>
    <w:rsid w:val="00C34CEE"/>
    <w:rsid w:val="00C45231"/>
    <w:rsid w:val="00C71943"/>
    <w:rsid w:val="00C72833"/>
    <w:rsid w:val="00C77634"/>
    <w:rsid w:val="00C80F1D"/>
    <w:rsid w:val="00C93F40"/>
    <w:rsid w:val="00C94408"/>
    <w:rsid w:val="00CA3D0C"/>
    <w:rsid w:val="00CA579B"/>
    <w:rsid w:val="00CB3BDF"/>
    <w:rsid w:val="00CB6C7D"/>
    <w:rsid w:val="00CC53C8"/>
    <w:rsid w:val="00CC75C7"/>
    <w:rsid w:val="00CD5136"/>
    <w:rsid w:val="00CE203D"/>
    <w:rsid w:val="00CF26D8"/>
    <w:rsid w:val="00CF682B"/>
    <w:rsid w:val="00CF6E1E"/>
    <w:rsid w:val="00D2445C"/>
    <w:rsid w:val="00D41C3B"/>
    <w:rsid w:val="00D549DA"/>
    <w:rsid w:val="00D5616B"/>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818"/>
    <w:rsid w:val="00DC309B"/>
    <w:rsid w:val="00DC4DA2"/>
    <w:rsid w:val="00DD4C17"/>
    <w:rsid w:val="00DD74A5"/>
    <w:rsid w:val="00DE1EC5"/>
    <w:rsid w:val="00DF0D85"/>
    <w:rsid w:val="00DF2B1F"/>
    <w:rsid w:val="00DF2E2A"/>
    <w:rsid w:val="00DF45BD"/>
    <w:rsid w:val="00DF5DA1"/>
    <w:rsid w:val="00DF62CD"/>
    <w:rsid w:val="00E01F58"/>
    <w:rsid w:val="00E02A1B"/>
    <w:rsid w:val="00E14178"/>
    <w:rsid w:val="00E16509"/>
    <w:rsid w:val="00E34352"/>
    <w:rsid w:val="00E44582"/>
    <w:rsid w:val="00E51BC4"/>
    <w:rsid w:val="00E52351"/>
    <w:rsid w:val="00E5634B"/>
    <w:rsid w:val="00E66D24"/>
    <w:rsid w:val="00E75D69"/>
    <w:rsid w:val="00E77645"/>
    <w:rsid w:val="00E7768C"/>
    <w:rsid w:val="00E82283"/>
    <w:rsid w:val="00E92964"/>
    <w:rsid w:val="00EA15B0"/>
    <w:rsid w:val="00EA1B8A"/>
    <w:rsid w:val="00EA3528"/>
    <w:rsid w:val="00EA5EA7"/>
    <w:rsid w:val="00EC4A25"/>
    <w:rsid w:val="00ED206B"/>
    <w:rsid w:val="00EE5724"/>
    <w:rsid w:val="00F025A2"/>
    <w:rsid w:val="00F04712"/>
    <w:rsid w:val="00F12EB7"/>
    <w:rsid w:val="00F13360"/>
    <w:rsid w:val="00F178A1"/>
    <w:rsid w:val="00F210C4"/>
    <w:rsid w:val="00F22EC7"/>
    <w:rsid w:val="00F25FB1"/>
    <w:rsid w:val="00F325C8"/>
    <w:rsid w:val="00F32D46"/>
    <w:rsid w:val="00F41BB4"/>
    <w:rsid w:val="00F60555"/>
    <w:rsid w:val="00F653B8"/>
    <w:rsid w:val="00F8104D"/>
    <w:rsid w:val="00F9008D"/>
    <w:rsid w:val="00F93AA6"/>
    <w:rsid w:val="00F93D9C"/>
    <w:rsid w:val="00FA0214"/>
    <w:rsid w:val="00FA1266"/>
    <w:rsid w:val="00FA1A58"/>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autoRedefine/>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0F100F"/>
    <w:rPr>
      <w:color w:val="FF0000"/>
    </w:rPr>
  </w:style>
  <w:style w:type="paragraph" w:customStyle="1" w:styleId="TH">
    <w:name w:val="TH"/>
    <w:basedOn w:val="Normal"/>
    <w:link w:val="THChar"/>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basedOn w:val="TH"/>
    <w:link w:val="TFChar"/>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noProof/>
      <w:sz w:val="16"/>
    </w:rPr>
  </w:style>
  <w:style w:type="character" w:customStyle="1" w:styleId="B2Char">
    <w:name w:val="B2 Char"/>
    <w:link w:val="B2"/>
    <w:locked/>
    <w:rsid w:val="001F42BE"/>
  </w:style>
  <w:style w:type="character" w:customStyle="1" w:styleId="TANChar">
    <w:name w:val="TAN Char"/>
    <w:link w:val="TAN"/>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rPr>
      <w:noProof/>
    </w:r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autoRedefine/>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24168</Words>
  <Characters>137759</Characters>
  <Application>Microsoft Office Word</Application>
  <DocSecurity>0</DocSecurity>
  <Lines>1147</Lines>
  <Paragraphs>323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161604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6</cp:revision>
  <cp:lastPrinted>2019-02-25T14:05:00Z</cp:lastPrinted>
  <dcterms:created xsi:type="dcterms:W3CDTF">2022-03-05T14:01:00Z</dcterms:created>
  <dcterms:modified xsi:type="dcterms:W3CDTF">2022-03-18T10:03:00Z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